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E8E031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E1018">
        <w:rPr>
          <w:b/>
          <w:i/>
          <w:noProof/>
          <w:sz w:val="28"/>
        </w:rPr>
        <w:t>211646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738FD31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1018">
              <w:rPr>
                <w:b/>
                <w:noProof/>
                <w:sz w:val="28"/>
              </w:rPr>
              <w:t>2197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0B0A99E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9E20AB0" w:rsidR="00AA27AC" w:rsidRDefault="00D90D04" w:rsidP="001F1E38">
            <w:pPr>
              <w:pStyle w:val="CRCoverPage"/>
              <w:spacing w:after="0"/>
              <w:rPr>
                <w:noProof/>
              </w:rPr>
            </w:pPr>
            <w:r w:rsidRPr="00D90D04">
              <w:rPr>
                <w:noProof/>
              </w:rPr>
              <w:t>NR5GC FR2 : Addition of NR5GC test case 8.1.5.6.5.1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4A0943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B924C5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6286E4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A22853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9665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4E4D309" w14:textId="1A27C89D" w:rsidR="004E101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1018" w:rsidRPr="007D1AEE">
        <w:rPr>
          <w:rFonts w:ascii="Arial" w:hAnsi="Arial" w:cs="Arial"/>
          <w:iCs/>
        </w:rPr>
        <w:t>Table of Contents</w:t>
      </w:r>
      <w:r w:rsidR="004E1018">
        <w:tab/>
      </w:r>
      <w:r w:rsidR="004E1018">
        <w:fldChar w:fldCharType="begin"/>
      </w:r>
      <w:r w:rsidR="004E1018">
        <w:instrText xml:space="preserve"> PAGEREF _Toc87966578 \h </w:instrText>
      </w:r>
      <w:r w:rsidR="004E1018">
        <w:fldChar w:fldCharType="separate"/>
      </w:r>
      <w:r w:rsidR="004E1018">
        <w:t>2</w:t>
      </w:r>
      <w:r w:rsidR="004E1018">
        <w:fldChar w:fldCharType="end"/>
      </w:r>
    </w:p>
    <w:p w14:paraId="1980CF06" w14:textId="1B3C0434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_Toc87966579 \h </w:instrText>
      </w:r>
      <w:r>
        <w:fldChar w:fldCharType="separate"/>
      </w:r>
      <w:r>
        <w:t>3</w:t>
      </w:r>
      <w:r>
        <w:fldChar w:fldCharType="end"/>
      </w:r>
    </w:p>
    <w:p w14:paraId="7D92C8FB" w14:textId="1965ED37" w:rsidR="004E1018" w:rsidRDefault="004E1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1AE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_Toc87966580 \h </w:instrText>
      </w:r>
      <w:r>
        <w:fldChar w:fldCharType="separate"/>
      </w:r>
      <w:r>
        <w:t>3</w:t>
      </w:r>
      <w:r>
        <w:fldChar w:fldCharType="end"/>
      </w:r>
    </w:p>
    <w:p w14:paraId="0335410B" w14:textId="621B6F6C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_Toc87966581 \h </w:instrText>
      </w:r>
      <w:r>
        <w:fldChar w:fldCharType="separate"/>
      </w:r>
      <w:r>
        <w:t>3</w:t>
      </w:r>
      <w:r>
        <w:fldChar w:fldCharType="end"/>
      </w:r>
    </w:p>
    <w:p w14:paraId="2D0D0037" w14:textId="715AB3A2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_Toc87966582 \h </w:instrText>
      </w:r>
      <w:r>
        <w:fldChar w:fldCharType="separate"/>
      </w:r>
      <w:r>
        <w:t>3</w:t>
      </w:r>
      <w:r>
        <w:fldChar w:fldCharType="end"/>
      </w:r>
    </w:p>
    <w:p w14:paraId="66CE00D1" w14:textId="1EABF6D4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_Toc87966583 \h </w:instrText>
      </w:r>
      <w:r>
        <w:fldChar w:fldCharType="separate"/>
      </w:r>
      <w:r>
        <w:t>3</w:t>
      </w:r>
      <w:r>
        <w:fldChar w:fldCharType="end"/>
      </w:r>
    </w:p>
    <w:p w14:paraId="080243AC" w14:textId="7DCFBE8A" w:rsidR="004E1018" w:rsidRDefault="004E1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1AE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1AE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_Toc87966584 \h </w:instrText>
      </w:r>
      <w:r>
        <w:fldChar w:fldCharType="separate"/>
      </w:r>
      <w:r>
        <w:t>3</w:t>
      </w:r>
      <w:r>
        <w:fldChar w:fldCharType="end"/>
      </w:r>
    </w:p>
    <w:p w14:paraId="59EAC69E" w14:textId="1AC09E35" w:rsidR="004E1018" w:rsidRDefault="004E1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1AE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1AE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_Toc87966585 \h </w:instrText>
      </w:r>
      <w:r>
        <w:fldChar w:fldCharType="separate"/>
      </w:r>
      <w:r>
        <w:t>3</w:t>
      </w:r>
      <w:r>
        <w:fldChar w:fldCharType="end"/>
      </w:r>
    </w:p>
    <w:p w14:paraId="0348A46A" w14:textId="1ED290E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657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B4129D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1018">
        <w:rPr>
          <w:noProof/>
        </w:rPr>
        <w:t>8.1.5.6.5.1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658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198C1F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1018">
        <w:rPr>
          <w:noProof/>
        </w:rPr>
        <w:t>8.1.5.6.5.1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658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790BEDA3" w14:textId="3BBB544E" w:rsidR="00DD5338" w:rsidRDefault="00A72F48" w:rsidP="00DD5338">
      <w:pPr>
        <w:rPr>
          <w:lang w:val="en-US"/>
        </w:rPr>
      </w:pPr>
      <w:bookmarkStart w:id="9" w:name="_Toc54888065"/>
      <w:bookmarkStart w:id="10" w:name="_Toc122434494"/>
      <w:bookmarkStart w:id="11" w:name="_Toc295288971"/>
      <w:bookmarkStart w:id="12" w:name="_Toc325725666"/>
      <w:r>
        <w:rPr>
          <w:lang w:val="en-US"/>
        </w:rPr>
        <w:t>The correction of R5s211603 is required and applied.</w:t>
      </w: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8796658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87966583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4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796658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5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E771AB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1018">
        <w:rPr>
          <w:rFonts w:ascii="Arial" w:eastAsia="SimSun" w:hAnsi="Arial"/>
        </w:rPr>
        <w:t>8_1_5_6_5_1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DE32C5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1018">
        <w:rPr>
          <w:rFonts w:ascii="Arial" w:eastAsia="SimSun" w:hAnsi="Arial"/>
        </w:rPr>
        <w:t>8_1_5_6_5_1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7966585"/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A958B5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E1018">
              <w:rPr>
                <w:bCs/>
                <w:noProof/>
              </w:rPr>
              <w:t>211647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1018">
              <w:rPr>
                <w:noProof/>
              </w:rPr>
              <w:t>8.1.5.6.5.1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B0F4C" w14:textId="77777777" w:rsidR="0075475A" w:rsidRDefault="0075475A">
      <w:r>
        <w:separator/>
      </w:r>
    </w:p>
  </w:endnote>
  <w:endnote w:type="continuationSeparator" w:id="0">
    <w:p w14:paraId="7191C170" w14:textId="77777777" w:rsidR="0075475A" w:rsidRDefault="0075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EFAB4" w14:textId="77777777" w:rsidR="0075475A" w:rsidRDefault="0075475A">
      <w:r>
        <w:separator/>
      </w:r>
    </w:p>
  </w:footnote>
  <w:footnote w:type="continuationSeparator" w:id="0">
    <w:p w14:paraId="5A4E41F0" w14:textId="77777777" w:rsidR="0075475A" w:rsidRDefault="00754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067"/>
    <w:rsid w:val="00456154"/>
    <w:rsid w:val="00461F12"/>
    <w:rsid w:val="00467CA6"/>
    <w:rsid w:val="00476DAB"/>
    <w:rsid w:val="00480E1E"/>
    <w:rsid w:val="00492A1B"/>
    <w:rsid w:val="004932AE"/>
    <w:rsid w:val="004B75B7"/>
    <w:rsid w:val="004C3F6A"/>
    <w:rsid w:val="004E1018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5475A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553CB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7763D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D04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211646</vt:lpstr>
      <vt:lpstr>MTG_TITLE</vt:lpstr>
    </vt:vector>
  </TitlesOfParts>
  <Company>3GPP Support Team</Company>
  <LinksUpToDate>false</LinksUpToDate>
  <CharactersWithSpaces>3957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211646</dc:title>
  <dc:subject>8.1.5.6.5.1</dc:subject>
  <dc:creator>Michael Sanders, John M Meredith</dc:creator>
  <cp:keywords>2197</cp:keywords>
  <dc:description>8_1_5_6_5_1</dc:description>
  <cp:lastModifiedBy>Shaun Harry</cp:lastModifiedBy>
  <cp:revision>47</cp:revision>
  <cp:lastPrinted>1900-01-01T00:00:00Z</cp:lastPrinted>
  <dcterms:created xsi:type="dcterms:W3CDTF">2021-09-01T14:12:00Z</dcterms:created>
  <dcterms:modified xsi:type="dcterms:W3CDTF">2021-11-16T20:43:00Z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