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CA1F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2021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1738B2" w:rsidRPr="001738B2">
        <w:rPr>
          <w:b/>
          <w:i/>
          <w:noProof/>
          <w:sz w:val="28"/>
        </w:rPr>
        <w:t>R5s21</w:t>
      </w:r>
      <w:r w:rsidR="00F97E43">
        <w:rPr>
          <w:b/>
          <w:i/>
          <w:noProof/>
          <w:sz w:val="28"/>
        </w:rPr>
        <w:t>1634</w:t>
      </w:r>
    </w:p>
    <w:p w14:paraId="7CB45193" w14:textId="659F5DB3" w:rsidR="001E41F3" w:rsidRDefault="00693B2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3B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F450D" w:rsidR="001E41F3" w:rsidRPr="00410371" w:rsidRDefault="00693B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EB0D4F">
                <w:rPr>
                  <w:b/>
                  <w:noProof/>
                  <w:sz w:val="28"/>
                </w:rPr>
                <w:t>3</w:t>
              </w:r>
            </w:fldSimple>
            <w:r w:rsidR="001738B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37F850" w:rsidR="001E41F3" w:rsidRPr="00410371" w:rsidRDefault="00F97E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44E80" w:rsidR="001E41F3" w:rsidRPr="00410371" w:rsidRDefault="00693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F97E43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243E6" w:rsidR="001E41F3" w:rsidRDefault="00693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Addition of MCPTT test case </w:t>
              </w:r>
              <w:r w:rsidR="001738B2">
                <w:t>6.1.2.11</w:t>
              </w:r>
              <w:r w:rsidR="002640DD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3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7CCE9" w:rsidR="001E41F3" w:rsidRDefault="00693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 xml:space="preserve">TEI14_Test, </w:t>
              </w:r>
              <w:r w:rsidR="00853E10" w:rsidRPr="00853E10">
                <w:rPr>
                  <w:noProof/>
                </w:rPr>
                <w:t>MCImp-UEConTest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693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2021-09-</w:t>
              </w:r>
              <w:r w:rsidR="00DE3255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3B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3B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435B3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1738B2">
              <w:t>6.1.2.11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7305B" w:rsidR="004E18D7" w:rsidRDefault="001738B2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6.1.2.11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DAFCBD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1738B2" w:rsidRPr="001738B2">
              <w:rPr>
                <w:noProof/>
              </w:rPr>
              <w:t>R5s211218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2FE0534" w14:textId="36A56878" w:rsidR="00BB164A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164A" w:rsidRPr="0014753E">
        <w:rPr>
          <w:b/>
        </w:rPr>
        <w:t>1</w:t>
      </w:r>
      <w:r w:rsidR="00BB164A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BB164A" w:rsidRPr="0014753E">
        <w:rPr>
          <w:b/>
        </w:rPr>
        <w:t>Overview</w:t>
      </w:r>
      <w:r w:rsidR="00BB164A">
        <w:tab/>
      </w:r>
      <w:r w:rsidR="00BB164A">
        <w:fldChar w:fldCharType="begin"/>
      </w:r>
      <w:r w:rsidR="00BB164A">
        <w:instrText xml:space="preserve"> PAGEREF _Toc82774247 \h </w:instrText>
      </w:r>
      <w:r w:rsidR="00BB164A">
        <w:fldChar w:fldCharType="separate"/>
      </w:r>
      <w:r w:rsidR="00BB164A">
        <w:t>3</w:t>
      </w:r>
      <w:r w:rsidR="00BB164A">
        <w:fldChar w:fldCharType="end"/>
      </w:r>
    </w:p>
    <w:p w14:paraId="061A61BA" w14:textId="01673357" w:rsidR="00BB164A" w:rsidRDefault="00BB164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_Toc82774248 \h </w:instrText>
      </w:r>
      <w:r>
        <w:fldChar w:fldCharType="separate"/>
      </w:r>
      <w:r>
        <w:t>3</w:t>
      </w:r>
      <w:r>
        <w:fldChar w:fldCharType="end"/>
      </w:r>
    </w:p>
    <w:p w14:paraId="3D23DB23" w14:textId="4742A9D6" w:rsidR="00BB164A" w:rsidRDefault="00BB164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_Toc82774249 \h </w:instrText>
      </w:r>
      <w:r>
        <w:fldChar w:fldCharType="separate"/>
      </w:r>
      <w:r>
        <w:t>3</w:t>
      </w:r>
      <w:r>
        <w:fldChar w:fldCharType="end"/>
      </w:r>
    </w:p>
    <w:p w14:paraId="239A9AE5" w14:textId="7D5C3F09" w:rsidR="00BB164A" w:rsidRDefault="00BB164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Change 1</w:t>
      </w:r>
      <w:r>
        <w:tab/>
      </w:r>
      <w:r>
        <w:fldChar w:fldCharType="begin"/>
      </w:r>
      <w:r>
        <w:instrText xml:space="preserve"> PAGEREF _Toc82774250 \h </w:instrText>
      </w:r>
      <w:r>
        <w:fldChar w:fldCharType="separate"/>
      </w:r>
      <w:r>
        <w:t>3</w:t>
      </w:r>
      <w:r>
        <w:fldChar w:fldCharType="end"/>
      </w:r>
    </w:p>
    <w:p w14:paraId="7D34FA1C" w14:textId="7C2B7490" w:rsidR="00BB164A" w:rsidRDefault="00BB164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Change 2</w:t>
      </w:r>
      <w:r>
        <w:tab/>
      </w:r>
      <w:r>
        <w:fldChar w:fldCharType="begin"/>
      </w:r>
      <w:r>
        <w:instrText xml:space="preserve"> PAGEREF _Toc82774251 \h </w:instrText>
      </w:r>
      <w:r>
        <w:fldChar w:fldCharType="separate"/>
      </w:r>
      <w:r>
        <w:t>3</w:t>
      </w:r>
      <w:r>
        <w:fldChar w:fldCharType="end"/>
      </w:r>
    </w:p>
    <w:p w14:paraId="746C09D7" w14:textId="4A8C326B" w:rsidR="00BB164A" w:rsidRDefault="00BB164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_Toc82774252 \h </w:instrText>
      </w:r>
      <w:r>
        <w:fldChar w:fldCharType="separate"/>
      </w:r>
      <w:r>
        <w:t>3</w:t>
      </w:r>
      <w:r>
        <w:fldChar w:fldCharType="end"/>
      </w:r>
    </w:p>
    <w:p w14:paraId="6FC27F1A" w14:textId="2778430B" w:rsidR="00BB164A" w:rsidRDefault="00BB164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_Toc82774253 \h </w:instrText>
      </w:r>
      <w:r>
        <w:fldChar w:fldCharType="separate"/>
      </w:r>
      <w:r>
        <w:t>3</w:t>
      </w:r>
      <w:r>
        <w:fldChar w:fldCharType="end"/>
      </w:r>
    </w:p>
    <w:p w14:paraId="13930E58" w14:textId="3C45A521" w:rsidR="00BB164A" w:rsidRDefault="00BB164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_Toc82774254 \h </w:instrText>
      </w:r>
      <w:r>
        <w:fldChar w:fldCharType="separate"/>
      </w:r>
      <w:r>
        <w:t>3</w:t>
      </w:r>
      <w:r>
        <w:fldChar w:fldCharType="end"/>
      </w:r>
    </w:p>
    <w:p w14:paraId="0B9A103A" w14:textId="0A871B75" w:rsidR="00BB164A" w:rsidRDefault="00BB164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References</w:t>
      </w:r>
      <w:r>
        <w:tab/>
      </w:r>
      <w:r>
        <w:fldChar w:fldCharType="begin"/>
      </w:r>
      <w:r>
        <w:instrText xml:space="preserve"> PAGEREF _Toc82774255 \h </w:instrText>
      </w:r>
      <w:r>
        <w:fldChar w:fldCharType="separate"/>
      </w:r>
      <w:r>
        <w:t>4</w:t>
      </w:r>
      <w:r>
        <w:fldChar w:fldCharType="end"/>
      </w:r>
    </w:p>
    <w:p w14:paraId="181C5C49" w14:textId="5C181582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4247"/>
      <w:r w:rsidRPr="009C2813">
        <w:rPr>
          <w:b/>
        </w:rPr>
        <w:t>Overview</w:t>
      </w:r>
      <w:bookmarkEnd w:id="1"/>
      <w:bookmarkEnd w:id="2"/>
    </w:p>
    <w:p w14:paraId="600397F8" w14:textId="3F7ACF50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1738B2">
        <w:rPr>
          <w:rFonts w:cs="Arial"/>
          <w:sz w:val="24"/>
          <w:szCs w:val="24"/>
          <w:lang w:val="es-ES"/>
        </w:rPr>
        <w:t>6.1.2.11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4248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18551C4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1738B2">
        <w:rPr>
          <w:rFonts w:cs="Arial"/>
          <w:color w:val="000000"/>
          <w:sz w:val="24"/>
          <w:szCs w:val="24"/>
          <w:lang w:eastAsia="ja-JP"/>
        </w:rPr>
        <w:t>6.1.2.11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4249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4250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4251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4252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4253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4254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C351A69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4289CB3B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1738B2">
        <w:rPr>
          <w:rFonts w:cs="Arial"/>
          <w:sz w:val="24"/>
          <w:szCs w:val="24"/>
        </w:rPr>
        <w:t>6.1.2.11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74255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232C8AE1" w:rsidR="004E18D7" w:rsidRPr="009C2813" w:rsidRDefault="001738B2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738B2">
              <w:rPr>
                <w:rFonts w:cs="Arial"/>
                <w:b/>
                <w:sz w:val="24"/>
                <w:szCs w:val="24"/>
              </w:rPr>
              <w:t>R5s211218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6.1.2.11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9FD36" w14:textId="77777777" w:rsidR="00693B2E" w:rsidRDefault="00693B2E">
      <w:r>
        <w:separator/>
      </w:r>
    </w:p>
  </w:endnote>
  <w:endnote w:type="continuationSeparator" w:id="0">
    <w:p w14:paraId="10F64BEC" w14:textId="77777777" w:rsidR="00693B2E" w:rsidRDefault="00693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5903B" w14:textId="77777777" w:rsidR="00693B2E" w:rsidRDefault="00693B2E">
      <w:r>
        <w:separator/>
      </w:r>
    </w:p>
  </w:footnote>
  <w:footnote w:type="continuationSeparator" w:id="0">
    <w:p w14:paraId="3E6B2229" w14:textId="77777777" w:rsidR="00693B2E" w:rsidRDefault="00693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F1"/>
    <w:rsid w:val="000A6394"/>
    <w:rsid w:val="000B7FED"/>
    <w:rsid w:val="000C038A"/>
    <w:rsid w:val="000C6598"/>
    <w:rsid w:val="000D44B3"/>
    <w:rsid w:val="00145D43"/>
    <w:rsid w:val="001738B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8351D"/>
    <w:rsid w:val="00592D74"/>
    <w:rsid w:val="005E2C44"/>
    <w:rsid w:val="00621188"/>
    <w:rsid w:val="006257ED"/>
    <w:rsid w:val="00665C47"/>
    <w:rsid w:val="00693B2E"/>
    <w:rsid w:val="00695808"/>
    <w:rsid w:val="006A290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56B"/>
    <w:rsid w:val="00811021"/>
    <w:rsid w:val="008279FA"/>
    <w:rsid w:val="00853E10"/>
    <w:rsid w:val="00855C69"/>
    <w:rsid w:val="008626E7"/>
    <w:rsid w:val="00870EE7"/>
    <w:rsid w:val="008863B9"/>
    <w:rsid w:val="008A45A6"/>
    <w:rsid w:val="008E205C"/>
    <w:rsid w:val="008F3789"/>
    <w:rsid w:val="008F686C"/>
    <w:rsid w:val="009148DE"/>
    <w:rsid w:val="00941E30"/>
    <w:rsid w:val="009777D9"/>
    <w:rsid w:val="00977EAF"/>
    <w:rsid w:val="00991B88"/>
    <w:rsid w:val="00992299"/>
    <w:rsid w:val="009A0BED"/>
    <w:rsid w:val="009A5753"/>
    <w:rsid w:val="009A579D"/>
    <w:rsid w:val="009C2813"/>
    <w:rsid w:val="009E3297"/>
    <w:rsid w:val="009F734F"/>
    <w:rsid w:val="00A246B6"/>
    <w:rsid w:val="00A24CC3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164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33D"/>
    <w:rsid w:val="00D50255"/>
    <w:rsid w:val="00D66520"/>
    <w:rsid w:val="00DA3F1C"/>
    <w:rsid w:val="00DE3255"/>
    <w:rsid w:val="00DE34CF"/>
    <w:rsid w:val="00E13F3D"/>
    <w:rsid w:val="00E34898"/>
    <w:rsid w:val="00EB09B7"/>
    <w:rsid w:val="00EB0D4F"/>
    <w:rsid w:val="00EE7D7C"/>
    <w:rsid w:val="00F25D98"/>
    <w:rsid w:val="00F300FB"/>
    <w:rsid w:val="00F96EED"/>
    <w:rsid w:val="00F97E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9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1F1498-CCC3-412D-B8B2-ECCFEB92F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AE8E66-AEA3-454C-8711-574A4CC5AF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8B9FFE-BE96-4C1B-8BC8-28284C5980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077574-19BD-44E8-99CF-3E9BF8CC5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497</Words>
  <Characters>4265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</cp:revision>
  <cp:lastPrinted>1900-01-01T00:14:00Z</cp:lastPrinted>
  <dcterms:created xsi:type="dcterms:W3CDTF">2021-09-16T19:07:00Z</dcterms:created>
  <dcterms:modified xsi:type="dcterms:W3CDTF">2021-11-15T14:17:00Z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