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56FE69F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D04A98">
        <w:rPr>
          <w:b/>
          <w:i/>
          <w:noProof/>
          <w:sz w:val="28"/>
        </w:rPr>
        <w:t>211</w:t>
      </w:r>
      <w:r w:rsidR="001B7AF6">
        <w:rPr>
          <w:b/>
          <w:i/>
          <w:noProof/>
          <w:sz w:val="28"/>
        </w:rPr>
        <w:t>459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534FA7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4A98">
              <w:rPr>
                <w:b/>
                <w:noProof/>
                <w:sz w:val="28"/>
              </w:rPr>
              <w:t>1997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3839C0FC" w:rsidR="00AA27AC" w:rsidRPr="00410371" w:rsidRDefault="001B7AF6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27585AD" w:rsidR="00AA27AC" w:rsidRPr="00410371" w:rsidRDefault="001B7AF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A882D4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E4F863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B7AF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84D62E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3D69CD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095929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94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00B3C9B" w14:textId="78F34787" w:rsidR="00D04A9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4A98" w:rsidRPr="00EC2B29">
        <w:rPr>
          <w:rFonts w:ascii="Arial" w:hAnsi="Arial" w:cs="Arial"/>
          <w:iCs/>
        </w:rPr>
        <w:t>Table of Contents</w:t>
      </w:r>
      <w:r w:rsidR="00D04A98">
        <w:tab/>
      </w:r>
      <w:r w:rsidR="00D04A98">
        <w:fldChar w:fldCharType="begin"/>
      </w:r>
      <w:r w:rsidR="00D04A98">
        <w:instrText xml:space="preserve"> PAGEREF _Toc81412943 \h </w:instrText>
      </w:r>
      <w:r w:rsidR="00D04A98">
        <w:fldChar w:fldCharType="separate"/>
      </w:r>
      <w:r w:rsidR="00D04A98">
        <w:t>2</w:t>
      </w:r>
      <w:r w:rsidR="00D04A98">
        <w:fldChar w:fldCharType="end"/>
      </w:r>
    </w:p>
    <w:p w14:paraId="7A20EA56" w14:textId="09FEF326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_Toc81412944 \h </w:instrText>
      </w:r>
      <w:r>
        <w:fldChar w:fldCharType="separate"/>
      </w:r>
      <w:r>
        <w:t>3</w:t>
      </w:r>
      <w:r>
        <w:fldChar w:fldCharType="end"/>
      </w:r>
    </w:p>
    <w:p w14:paraId="5BCAD1F6" w14:textId="37B243D9" w:rsidR="00D04A98" w:rsidRDefault="00D04A9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2B2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_Toc81412945 \h </w:instrText>
      </w:r>
      <w:r>
        <w:fldChar w:fldCharType="separate"/>
      </w:r>
      <w:r>
        <w:t>3</w:t>
      </w:r>
      <w:r>
        <w:fldChar w:fldCharType="end"/>
      </w:r>
    </w:p>
    <w:p w14:paraId="0EE5B9CA" w14:textId="7E92BC0E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_Toc81412946 \h </w:instrText>
      </w:r>
      <w:r>
        <w:fldChar w:fldCharType="separate"/>
      </w:r>
      <w:r>
        <w:t>3</w:t>
      </w:r>
      <w:r>
        <w:fldChar w:fldCharType="end"/>
      </w:r>
    </w:p>
    <w:p w14:paraId="1E1531AF" w14:textId="27E00C82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_Toc81412947 \h </w:instrText>
      </w:r>
      <w:r>
        <w:fldChar w:fldCharType="separate"/>
      </w:r>
      <w:r>
        <w:t>3</w:t>
      </w:r>
      <w:r>
        <w:fldChar w:fldCharType="end"/>
      </w:r>
    </w:p>
    <w:p w14:paraId="2E1FBC00" w14:textId="43A5CC78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_Toc81412948 \h </w:instrText>
      </w:r>
      <w:r>
        <w:fldChar w:fldCharType="separate"/>
      </w:r>
      <w:r>
        <w:t>3</w:t>
      </w:r>
      <w:r>
        <w:fldChar w:fldCharType="end"/>
      </w:r>
    </w:p>
    <w:p w14:paraId="127C1309" w14:textId="477B821D" w:rsidR="00D04A98" w:rsidRDefault="00D04A9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2B2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C2B2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_Toc81412949 \h </w:instrText>
      </w:r>
      <w:r>
        <w:fldChar w:fldCharType="separate"/>
      </w:r>
      <w:r>
        <w:t>3</w:t>
      </w:r>
      <w:r>
        <w:fldChar w:fldCharType="end"/>
      </w:r>
    </w:p>
    <w:p w14:paraId="3CF2FB3D" w14:textId="0A5731AB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_Toc81412950 \h </w:instrText>
      </w:r>
      <w:r>
        <w:fldChar w:fldCharType="separate"/>
      </w:r>
      <w:r>
        <w:t>3</w:t>
      </w:r>
      <w:r>
        <w:fldChar w:fldCharType="end"/>
      </w:r>
    </w:p>
    <w:p w14:paraId="0348A46A" w14:textId="509D2B2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94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6DBCA0C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D04A98">
        <w:rPr>
          <w:noProof/>
        </w:rPr>
        <w:t>10.1.6.2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94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520C7D8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D04A98">
        <w:rPr>
          <w:noProof/>
        </w:rPr>
        <w:t>10.1.6.2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94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947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94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94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1105B4F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D04A98">
        <w:rPr>
          <w:rFonts w:ascii="Arial" w:eastAsia="SimSun" w:hAnsi="Arial"/>
        </w:rPr>
        <w:t>10_1_6_2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69F981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D04A98">
        <w:rPr>
          <w:rFonts w:ascii="Arial" w:eastAsia="SimSun" w:hAnsi="Arial"/>
        </w:rPr>
        <w:t>10_1_6_2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95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0F6B6A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D04A98">
              <w:rPr>
                <w:b/>
                <w:noProof/>
              </w:rPr>
              <w:t>211164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D04A98">
              <w:rPr>
                <w:noProof/>
              </w:rPr>
              <w:t>10.1.6.2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A6999" w14:textId="77777777" w:rsidR="00CC406A" w:rsidRDefault="00CC406A">
      <w:r>
        <w:separator/>
      </w:r>
    </w:p>
  </w:endnote>
  <w:endnote w:type="continuationSeparator" w:id="0">
    <w:p w14:paraId="617A3534" w14:textId="77777777" w:rsidR="00CC406A" w:rsidRDefault="00CC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CDA46" w14:textId="77777777" w:rsidR="00CC406A" w:rsidRDefault="00CC406A">
      <w:r>
        <w:separator/>
      </w:r>
    </w:p>
  </w:footnote>
  <w:footnote w:type="continuationSeparator" w:id="0">
    <w:p w14:paraId="6BBF48F3" w14:textId="77777777" w:rsidR="00CC406A" w:rsidRDefault="00CC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B7AF6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2E70AC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25F0E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406A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4A98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D5E4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211163</vt:lpstr>
      <vt:lpstr>MTG_TITLE</vt:lpstr>
    </vt:vector>
  </TitlesOfParts>
  <Company>3GPP Support Team</Company>
  <LinksUpToDate>false</LinksUpToDate>
  <CharactersWithSpaces>3917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211163</dc:title>
  <dc:subject>10.1.6.2</dc:subject>
  <dc:creator>Michael Sanders, John M Meredith</dc:creator>
  <cp:keywords>1997</cp:keywords>
  <dc:description>10_1_6_2</dc:description>
  <cp:lastModifiedBy>MCC TF160</cp:lastModifiedBy>
  <cp:revision>4</cp:revision>
  <cp:lastPrinted>1900-01-01T00:00:00Z</cp:lastPrinted>
  <dcterms:created xsi:type="dcterms:W3CDTF">2021-09-01T17:21:00Z</dcterms:created>
  <dcterms:modified xsi:type="dcterms:W3CDTF">2021-10-07T08:02:00Z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