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9922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775E">
        <w:fldChar w:fldCharType="begin"/>
      </w:r>
      <w:r w:rsidR="0078775E">
        <w:instrText xml:space="preserve"> DOCPROPERTY  TSG/WGRef  \* MERGEFORMAT </w:instrText>
      </w:r>
      <w:r w:rsidR="0078775E">
        <w:fldChar w:fldCharType="separate"/>
      </w:r>
      <w:r w:rsidR="003609EF">
        <w:rPr>
          <w:b/>
          <w:noProof/>
          <w:sz w:val="24"/>
        </w:rPr>
        <w:t>RAN5</w:t>
      </w:r>
      <w:r w:rsidR="007877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775E">
        <w:fldChar w:fldCharType="begin"/>
      </w:r>
      <w:r w:rsidR="0078775E">
        <w:instrText xml:space="preserve"> DOCPROPERTY  MtgSeq  \* MERGEFORMAT </w:instrText>
      </w:r>
      <w:r w:rsidR="0078775E">
        <w:fldChar w:fldCharType="separate"/>
      </w:r>
      <w:r w:rsidR="00EB09B7" w:rsidRPr="00EB09B7">
        <w:rPr>
          <w:b/>
          <w:noProof/>
          <w:sz w:val="24"/>
        </w:rPr>
        <w:t>2021</w:t>
      </w:r>
      <w:r w:rsidR="0078775E">
        <w:rPr>
          <w:b/>
          <w:noProof/>
          <w:sz w:val="24"/>
        </w:rPr>
        <w:fldChar w:fldCharType="end"/>
      </w:r>
      <w:r w:rsidR="0078775E">
        <w:fldChar w:fldCharType="begin"/>
      </w:r>
      <w:r w:rsidR="0078775E">
        <w:instrText xml:space="preserve"> DOCPROPERTY  MtgTitle  \* MERGEFORMAT </w:instrText>
      </w:r>
      <w:r w:rsidR="0078775E">
        <w:fldChar w:fldCharType="separate"/>
      </w:r>
      <w:r w:rsidR="00EB09B7">
        <w:rPr>
          <w:b/>
          <w:noProof/>
          <w:sz w:val="24"/>
        </w:rPr>
        <w:t>-TTCN email</w:t>
      </w:r>
      <w:r w:rsidR="007877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fldSimple w:instr=" DOCPROPERTY  Tdoc#  \* MERGEFORMAT ">
        <w:r w:rsidR="00140B78" w:rsidRPr="00140B78">
          <w:rPr>
            <w:b/>
            <w:i/>
            <w:noProof/>
            <w:sz w:val="28"/>
          </w:rPr>
          <w:t>R5s2113</w:t>
        </w:r>
        <w:r w:rsidR="00526B93">
          <w:rPr>
            <w:b/>
            <w:i/>
            <w:noProof/>
            <w:sz w:val="28"/>
          </w:rPr>
          <w:t>73</w:t>
        </w:r>
      </w:fldSimple>
    </w:p>
    <w:p w14:paraId="7CB45193" w14:textId="659F5DB3" w:rsidR="001E41F3" w:rsidRDefault="0078775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78775E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1AFDB" w:rsidR="00B0536D" w:rsidRPr="00410371" w:rsidRDefault="00196049" w:rsidP="00196049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</w:t>
            </w:r>
            <w:r w:rsidR="00042398">
              <w:rPr>
                <w:b/>
                <w:noProof/>
                <w:sz w:val="28"/>
                <w:lang w:eastAsia="fr-FR"/>
              </w:rPr>
              <w:t>5</w:t>
            </w:r>
            <w:r w:rsidR="00526B93">
              <w:rPr>
                <w:b/>
                <w:noProof/>
                <w:sz w:val="28"/>
                <w:lang w:eastAsia="fr-FR"/>
              </w:rPr>
              <w:t>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78775E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4741D6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36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CBF16" w:rsidR="00FE01B3" w:rsidRDefault="004741D6" w:rsidP="00FE0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01B3">
                <w:t xml:space="preserve">Addition of MCPTT test case </w:t>
              </w:r>
              <w:r w:rsidR="00526B93">
                <w:t>6.2.8</w:t>
              </w:r>
              <w:r w:rsidR="00FE01B3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77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A0994" w:rsidRDefault="0078775E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0994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0994" w:rsidRDefault="005A0994" w:rsidP="005A09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0994" w:rsidRDefault="005A0994" w:rsidP="005A09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A0994" w:rsidRDefault="004741D6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0994">
                <w:rPr>
                  <w:noProof/>
                </w:rPr>
                <w:t>2021-10-05</w:t>
              </w:r>
            </w:fldSimple>
          </w:p>
        </w:tc>
      </w:tr>
      <w:tr w:rsidR="005A09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A0994" w:rsidRDefault="0078775E" w:rsidP="005A09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099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0994" w:rsidRDefault="005A0994" w:rsidP="005A09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0994" w:rsidRDefault="0078775E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0994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A09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0994" w:rsidRDefault="005A0994" w:rsidP="005A09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0994" w:rsidRDefault="005A0994" w:rsidP="005A09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0994" w:rsidRPr="007C2097" w:rsidRDefault="005A0994" w:rsidP="005A0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994" w14:paraId="7FBEB8E7" w14:textId="77777777" w:rsidTr="00547111">
        <w:tc>
          <w:tcPr>
            <w:tcW w:w="1843" w:type="dxa"/>
          </w:tcPr>
          <w:p w14:paraId="44A3A604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8B07E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526B93">
              <w:t>6.2.8</w:t>
            </w:r>
            <w:r w:rsidR="007055C7">
              <w:t xml:space="preserve"> </w:t>
            </w:r>
            <w:r>
              <w:t>to the MCX ATS</w:t>
            </w:r>
          </w:p>
        </w:tc>
      </w:tr>
      <w:tr w:rsidR="005A09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5A09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5A0994" w14:paraId="034AF533" w14:textId="77777777" w:rsidTr="00547111">
        <w:tc>
          <w:tcPr>
            <w:tcW w:w="2694" w:type="dxa"/>
            <w:gridSpan w:val="2"/>
          </w:tcPr>
          <w:p w14:paraId="39D9EB5B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01E17" w:rsidR="005A0994" w:rsidRDefault="00526B93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6.2.8</w:t>
            </w:r>
            <w:r w:rsidR="00E51639">
              <w:t>.MCPTT</w:t>
            </w:r>
          </w:p>
        </w:tc>
      </w:tr>
      <w:tr w:rsidR="005A0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</w:tr>
      <w:tr w:rsidR="005A0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7D22BF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B6697D" w:rsidRPr="00B6697D">
              <w:rPr>
                <w:noProof/>
              </w:rPr>
              <w:t>R5s2113</w:t>
            </w:r>
            <w:r w:rsidR="00042398">
              <w:rPr>
                <w:noProof/>
              </w:rPr>
              <w:t>7</w:t>
            </w:r>
            <w:r w:rsidR="00526B93">
              <w:rPr>
                <w:noProof/>
              </w:rPr>
              <w:t>4</w:t>
            </w:r>
          </w:p>
        </w:tc>
      </w:tr>
      <w:tr w:rsidR="005A0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994" w:rsidRPr="008863B9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994" w:rsidRPr="008863B9" w:rsidRDefault="005A0994" w:rsidP="005A0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F46B8F1" w14:textId="53FF6339" w:rsidR="00553C5B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553C5B" w:rsidRPr="006E2380">
        <w:rPr>
          <w:b/>
        </w:rPr>
        <w:t>1</w:t>
      </w:r>
      <w:r w:rsidR="00553C5B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553C5B" w:rsidRPr="006E2380">
        <w:rPr>
          <w:b/>
        </w:rPr>
        <w:t>Overview</w:t>
      </w:r>
      <w:r w:rsidR="00553C5B">
        <w:tab/>
      </w:r>
      <w:r w:rsidR="00553C5B">
        <w:fldChar w:fldCharType="begin"/>
      </w:r>
      <w:r w:rsidR="00553C5B">
        <w:instrText xml:space="preserve"> PAGEREF _Toc84500911 \h </w:instrText>
      </w:r>
      <w:r w:rsidR="00553C5B">
        <w:fldChar w:fldCharType="separate"/>
      </w:r>
      <w:r w:rsidR="00553C5B">
        <w:t>3</w:t>
      </w:r>
      <w:r w:rsidR="00553C5B">
        <w:fldChar w:fldCharType="end"/>
      </w:r>
    </w:p>
    <w:p w14:paraId="4731B098" w14:textId="6379AA58" w:rsidR="00553C5B" w:rsidRDefault="00553C5B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E2380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E238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_Toc84500912 \h </w:instrText>
      </w:r>
      <w:r>
        <w:fldChar w:fldCharType="separate"/>
      </w:r>
      <w:r>
        <w:t>3</w:t>
      </w:r>
      <w:r>
        <w:fldChar w:fldCharType="end"/>
      </w:r>
    </w:p>
    <w:p w14:paraId="58509627" w14:textId="75ABAB1A" w:rsidR="00553C5B" w:rsidRDefault="00553C5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E2380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E238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_Toc84500913 \h </w:instrText>
      </w:r>
      <w:r>
        <w:fldChar w:fldCharType="separate"/>
      </w:r>
      <w:r>
        <w:t>3</w:t>
      </w:r>
      <w:r>
        <w:fldChar w:fldCharType="end"/>
      </w:r>
    </w:p>
    <w:p w14:paraId="269D3554" w14:textId="481EE09B" w:rsidR="00553C5B" w:rsidRDefault="00553C5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E2380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E238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_Toc84500914 \h </w:instrText>
      </w:r>
      <w:r>
        <w:fldChar w:fldCharType="separate"/>
      </w:r>
      <w:r>
        <w:t>3</w:t>
      </w:r>
      <w:r>
        <w:fldChar w:fldCharType="end"/>
      </w:r>
    </w:p>
    <w:p w14:paraId="7813A537" w14:textId="4FED849C" w:rsidR="00553C5B" w:rsidRDefault="00553C5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E2380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E238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_Toc84500915 \h </w:instrText>
      </w:r>
      <w:r>
        <w:fldChar w:fldCharType="separate"/>
      </w:r>
      <w:r>
        <w:t>3</w:t>
      </w:r>
      <w:r>
        <w:fldChar w:fldCharType="end"/>
      </w:r>
    </w:p>
    <w:p w14:paraId="24B616AF" w14:textId="5CB2D336" w:rsidR="00553C5B" w:rsidRDefault="00553C5B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E2380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E2380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_Toc84500916 \h </w:instrText>
      </w:r>
      <w:r>
        <w:fldChar w:fldCharType="separate"/>
      </w:r>
      <w:r>
        <w:t>3</w:t>
      </w:r>
      <w:r>
        <w:fldChar w:fldCharType="end"/>
      </w:r>
    </w:p>
    <w:p w14:paraId="7890FA08" w14:textId="65F9811E" w:rsidR="00553C5B" w:rsidRDefault="00553C5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E2380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E2380">
        <w:rPr>
          <w:b/>
        </w:rPr>
        <w:t>References</w:t>
      </w:r>
      <w:r>
        <w:tab/>
      </w:r>
      <w:r>
        <w:fldChar w:fldCharType="begin"/>
      </w:r>
      <w:r>
        <w:instrText xml:space="preserve"> PAGEREF _Toc84500917 \h </w:instrText>
      </w:r>
      <w:r>
        <w:fldChar w:fldCharType="separate"/>
      </w:r>
      <w:r>
        <w:t>4</w:t>
      </w:r>
      <w:r>
        <w:fldChar w:fldCharType="end"/>
      </w:r>
    </w:p>
    <w:p w14:paraId="181C5C49" w14:textId="595BBBF6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4500911"/>
      <w:r w:rsidRPr="009C2813">
        <w:rPr>
          <w:b/>
        </w:rPr>
        <w:t>Overview</w:t>
      </w:r>
      <w:bookmarkEnd w:id="2"/>
      <w:bookmarkEnd w:id="3"/>
    </w:p>
    <w:p w14:paraId="600397F8" w14:textId="110142A1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526B93">
        <w:rPr>
          <w:rFonts w:cs="Arial"/>
          <w:color w:val="000000"/>
          <w:sz w:val="24"/>
          <w:szCs w:val="24"/>
          <w:lang w:eastAsia="ja-JP"/>
        </w:rPr>
        <w:t>6.2.8</w:t>
      </w:r>
      <w:r w:rsidRPr="009C2813">
        <w:rPr>
          <w:rFonts w:cs="Arial"/>
          <w:sz w:val="24"/>
          <w:szCs w:val="24"/>
          <w:lang w:val="es-ES"/>
        </w:rPr>
        <w:t xml:space="preserve"> which is part of the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4500912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741FB3F6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526B93">
        <w:rPr>
          <w:rFonts w:cs="Arial"/>
          <w:color w:val="000000"/>
          <w:sz w:val="24"/>
          <w:szCs w:val="24"/>
          <w:lang w:eastAsia="ja-JP"/>
        </w:rPr>
        <w:t>6.2.8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1FEBC01E" w14:textId="77777777" w:rsidR="00553C5B" w:rsidRPr="00056B69" w:rsidRDefault="00553C5B" w:rsidP="00553C5B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913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4749FB30" w14:textId="7B444917" w:rsidR="004E18D7" w:rsidRDefault="00553C5B" w:rsidP="004E18D7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0" w:name="_Toc68002782"/>
      <w:bookmarkStart w:id="11" w:name="_Toc84500914"/>
      <w:r w:rsidRPr="009C2813">
        <w:rPr>
          <w:b/>
        </w:rPr>
        <w:t>Branches executed</w:t>
      </w:r>
      <w:bookmarkEnd w:id="10"/>
      <w:bookmarkEnd w:id="11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2" w:name="_Toc68002783"/>
      <w:bookmarkStart w:id="13" w:name="_Toc84500915"/>
      <w:r w:rsidRPr="009C2813">
        <w:rPr>
          <w:b/>
        </w:rPr>
        <w:t>Execution Log Files</w:t>
      </w:r>
      <w:bookmarkEnd w:id="12"/>
      <w:bookmarkEnd w:id="13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14" w:name="_Toc54888067"/>
      <w:bookmarkStart w:id="15" w:name="_Toc68002784"/>
      <w:bookmarkStart w:id="16" w:name="_Toc84500916"/>
      <w:r w:rsidRPr="009C2813">
        <w:rPr>
          <w:b/>
        </w:rPr>
        <w:t>Nemergent Solutions Client v7.0</w:t>
      </w:r>
      <w:bookmarkEnd w:id="14"/>
      <w:bookmarkEnd w:id="15"/>
      <w:bookmarkEnd w:id="16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2974AC2A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01D9A0A8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526B93">
        <w:rPr>
          <w:rFonts w:cs="Arial"/>
          <w:sz w:val="24"/>
          <w:szCs w:val="24"/>
        </w:rPr>
        <w:t>6.2.8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17" w:name="_Toc122434496"/>
      <w:bookmarkStart w:id="18" w:name="_Toc295288973"/>
      <w:bookmarkStart w:id="19" w:name="_Toc325725668"/>
      <w:bookmarkStart w:id="20" w:name="_Toc54888068"/>
      <w:bookmarkStart w:id="21" w:name="_Toc68002785"/>
      <w:bookmarkStart w:id="22" w:name="_Toc84500917"/>
      <w:r w:rsidRPr="009C2813">
        <w:rPr>
          <w:b/>
        </w:rPr>
        <w:lastRenderedPageBreak/>
        <w:t>References</w:t>
      </w:r>
      <w:bookmarkEnd w:id="17"/>
      <w:bookmarkEnd w:id="18"/>
      <w:bookmarkEnd w:id="19"/>
      <w:bookmarkEnd w:id="20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391F1413" w:rsidR="004E18D7" w:rsidRPr="009C2813" w:rsidRDefault="00140B7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40B78">
              <w:rPr>
                <w:rFonts w:cs="Arial"/>
                <w:b/>
                <w:sz w:val="24"/>
                <w:szCs w:val="24"/>
              </w:rPr>
              <w:t>R5s2113</w:t>
            </w:r>
            <w:r w:rsidR="00042398">
              <w:rPr>
                <w:rFonts w:cs="Arial"/>
                <w:b/>
                <w:sz w:val="24"/>
                <w:szCs w:val="24"/>
              </w:rPr>
              <w:t>7</w:t>
            </w:r>
            <w:r w:rsidR="00526B93">
              <w:rPr>
                <w:rFonts w:cs="Arial"/>
                <w:b/>
                <w:sz w:val="24"/>
                <w:szCs w:val="24"/>
              </w:rPr>
              <w:t>4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526B93">
              <w:rPr>
                <w:rFonts w:cs="Arial"/>
                <w:b/>
                <w:sz w:val="24"/>
                <w:szCs w:val="24"/>
              </w:rPr>
              <w:t>6.2.8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6B255" w14:textId="77777777" w:rsidR="0078775E" w:rsidRDefault="0078775E">
      <w:r>
        <w:separator/>
      </w:r>
    </w:p>
  </w:endnote>
  <w:endnote w:type="continuationSeparator" w:id="0">
    <w:p w14:paraId="66779819" w14:textId="77777777" w:rsidR="0078775E" w:rsidRDefault="0078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FA611" w14:textId="77777777" w:rsidR="0078775E" w:rsidRDefault="0078775E">
      <w:r>
        <w:separator/>
      </w:r>
    </w:p>
  </w:footnote>
  <w:footnote w:type="continuationSeparator" w:id="0">
    <w:p w14:paraId="67B9433A" w14:textId="77777777" w:rsidR="0078775E" w:rsidRDefault="00787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98"/>
    <w:rsid w:val="000A6394"/>
    <w:rsid w:val="000B7FED"/>
    <w:rsid w:val="000C038A"/>
    <w:rsid w:val="000C6598"/>
    <w:rsid w:val="000D44B3"/>
    <w:rsid w:val="00140B78"/>
    <w:rsid w:val="00145D43"/>
    <w:rsid w:val="00192C46"/>
    <w:rsid w:val="00196049"/>
    <w:rsid w:val="001A08B3"/>
    <w:rsid w:val="001A5E5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65D46"/>
    <w:rsid w:val="0037232A"/>
    <w:rsid w:val="00374DD4"/>
    <w:rsid w:val="003E1A36"/>
    <w:rsid w:val="00410371"/>
    <w:rsid w:val="004242F1"/>
    <w:rsid w:val="004741D6"/>
    <w:rsid w:val="004B75B7"/>
    <w:rsid w:val="004E18D7"/>
    <w:rsid w:val="0051580D"/>
    <w:rsid w:val="00526B93"/>
    <w:rsid w:val="00547111"/>
    <w:rsid w:val="00553C5B"/>
    <w:rsid w:val="00592D74"/>
    <w:rsid w:val="005A0994"/>
    <w:rsid w:val="005C6947"/>
    <w:rsid w:val="005E2C44"/>
    <w:rsid w:val="00621188"/>
    <w:rsid w:val="006257ED"/>
    <w:rsid w:val="00665C47"/>
    <w:rsid w:val="00695808"/>
    <w:rsid w:val="006B46FB"/>
    <w:rsid w:val="006B7958"/>
    <w:rsid w:val="006E21FB"/>
    <w:rsid w:val="007055C7"/>
    <w:rsid w:val="007176FF"/>
    <w:rsid w:val="0078775E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957A4"/>
    <w:rsid w:val="00AA2CBC"/>
    <w:rsid w:val="00AA2D4A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1639"/>
    <w:rsid w:val="00E57F3A"/>
    <w:rsid w:val="00EB09B7"/>
    <w:rsid w:val="00EB4C52"/>
    <w:rsid w:val="00EE7D7C"/>
    <w:rsid w:val="00F25D98"/>
    <w:rsid w:val="00F300FB"/>
    <w:rsid w:val="00F96EED"/>
    <w:rsid w:val="00FB6386"/>
    <w:rsid w:val="00FC4F3F"/>
    <w:rsid w:val="00FE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Heading1Char">
    <w:name w:val="Heading 1 Char"/>
    <w:basedOn w:val="DefaultParagraphFont"/>
    <w:link w:val="Heading1"/>
    <w:rsid w:val="00553C5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D01C61-AA67-7141-BD40-3A566ECCD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20</cp:revision>
  <cp:lastPrinted>1900-01-01T00:14:44Z</cp:lastPrinted>
  <dcterms:created xsi:type="dcterms:W3CDTF">2021-09-16T19:07:00Z</dcterms:created>
  <dcterms:modified xsi:type="dcterms:W3CDTF">2021-10-07T10:08:00Z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