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0FBB209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03187">
        <w:rPr>
          <w:b/>
          <w:i/>
          <w:noProof/>
          <w:sz w:val="28"/>
        </w:rPr>
        <w:t>211153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5E1D710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3187">
              <w:rPr>
                <w:b/>
                <w:noProof/>
                <w:sz w:val="28"/>
              </w:rPr>
              <w:t>1992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74CFC60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03187">
              <w:rPr>
                <w:noProof/>
              </w:rPr>
              <w:t>10.1.2.1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0EC4EC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03187">
              <w:rPr>
                <w:noProof/>
              </w:rPr>
              <w:t>10.1.2.1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79CBF8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03187">
              <w:rPr>
                <w:noProof/>
              </w:rPr>
              <w:t>10.1.2.1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367D98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03187">
              <w:rPr>
                <w:noProof/>
              </w:rPr>
              <w:t>10.1.2.1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65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AA22385" w14:textId="42BA7A5A" w:rsidR="00F03187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03187" w:rsidRPr="008B618E">
        <w:rPr>
          <w:rFonts w:ascii="Arial" w:hAnsi="Arial" w:cs="Arial"/>
          <w:iCs/>
        </w:rPr>
        <w:t>Table of Contents</w:t>
      </w:r>
      <w:r w:rsidR="00F03187">
        <w:tab/>
      </w:r>
      <w:r w:rsidR="00F03187">
        <w:fldChar w:fldCharType="begin"/>
      </w:r>
      <w:r w:rsidR="00F03187">
        <w:instrText xml:space="preserve"> PAGEREF _Toc81412651 \h </w:instrText>
      </w:r>
      <w:r w:rsidR="00F03187">
        <w:fldChar w:fldCharType="separate"/>
      </w:r>
      <w:r w:rsidR="00F03187">
        <w:t>2</w:t>
      </w:r>
      <w:r w:rsidR="00F03187">
        <w:fldChar w:fldCharType="end"/>
      </w:r>
    </w:p>
    <w:p w14:paraId="39399EED" w14:textId="06ABC443" w:rsidR="00F03187" w:rsidRDefault="00F031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18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18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_Toc81412652 \h </w:instrText>
      </w:r>
      <w:r>
        <w:fldChar w:fldCharType="separate"/>
      </w:r>
      <w:r>
        <w:t>3</w:t>
      </w:r>
      <w:r>
        <w:fldChar w:fldCharType="end"/>
      </w:r>
    </w:p>
    <w:p w14:paraId="7292BC71" w14:textId="7F92F5DD" w:rsidR="00F03187" w:rsidRDefault="00F031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B618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_Toc81412653 \h </w:instrText>
      </w:r>
      <w:r>
        <w:fldChar w:fldCharType="separate"/>
      </w:r>
      <w:r>
        <w:t>3</w:t>
      </w:r>
      <w:r>
        <w:fldChar w:fldCharType="end"/>
      </w:r>
    </w:p>
    <w:p w14:paraId="02542CCC" w14:textId="31A4C440" w:rsidR="00F03187" w:rsidRDefault="00F031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18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18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_Toc81412654 \h </w:instrText>
      </w:r>
      <w:r>
        <w:fldChar w:fldCharType="separate"/>
      </w:r>
      <w:r>
        <w:t>3</w:t>
      </w:r>
      <w:r>
        <w:fldChar w:fldCharType="end"/>
      </w:r>
    </w:p>
    <w:p w14:paraId="72473764" w14:textId="42650D57" w:rsidR="00F03187" w:rsidRDefault="00F031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18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18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_Toc81412655 \h </w:instrText>
      </w:r>
      <w:r>
        <w:fldChar w:fldCharType="separate"/>
      </w:r>
      <w:r>
        <w:t>3</w:t>
      </w:r>
      <w:r>
        <w:fldChar w:fldCharType="end"/>
      </w:r>
    </w:p>
    <w:p w14:paraId="3124FAC2" w14:textId="745EEF5A" w:rsidR="00F03187" w:rsidRDefault="00F031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18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18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_Toc81412656 \h </w:instrText>
      </w:r>
      <w:r>
        <w:fldChar w:fldCharType="separate"/>
      </w:r>
      <w:r>
        <w:t>3</w:t>
      </w:r>
      <w:r>
        <w:fldChar w:fldCharType="end"/>
      </w:r>
    </w:p>
    <w:p w14:paraId="72B49F98" w14:textId="666D2048" w:rsidR="00F03187" w:rsidRDefault="00F031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B618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B618E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_Toc81412657 \h </w:instrText>
      </w:r>
      <w:r>
        <w:fldChar w:fldCharType="separate"/>
      </w:r>
      <w:r>
        <w:t>3</w:t>
      </w:r>
      <w:r>
        <w:fldChar w:fldCharType="end"/>
      </w:r>
    </w:p>
    <w:p w14:paraId="165B7020" w14:textId="3DAF9F44" w:rsidR="00F03187" w:rsidRDefault="00F031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18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18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_Toc81412658 \h </w:instrText>
      </w:r>
      <w:r>
        <w:fldChar w:fldCharType="separate"/>
      </w:r>
      <w:r>
        <w:t>3</w:t>
      </w:r>
      <w:r>
        <w:fldChar w:fldCharType="end"/>
      </w:r>
    </w:p>
    <w:p w14:paraId="0348A46A" w14:textId="4CE9304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652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7EC8C0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03187">
        <w:rPr>
          <w:noProof/>
        </w:rPr>
        <w:t>10.1.2.1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653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FE6355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03187">
        <w:rPr>
          <w:noProof/>
        </w:rPr>
        <w:t>10.1.2.1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654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655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656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65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05E00D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03187">
        <w:rPr>
          <w:rFonts w:ascii="Arial" w:eastAsia="SimSun" w:hAnsi="Arial"/>
        </w:rPr>
        <w:t>10_1_2_1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D3FE76D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03187">
        <w:rPr>
          <w:rFonts w:ascii="Arial" w:eastAsia="SimSun" w:hAnsi="Arial"/>
        </w:rPr>
        <w:t>10_1_2_1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658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B633A0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F03187">
              <w:rPr>
                <w:b/>
                <w:noProof/>
              </w:rPr>
              <w:t>211154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03187">
              <w:rPr>
                <w:noProof/>
              </w:rPr>
              <w:t>10.1.2.1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C687A" w14:textId="77777777" w:rsidR="00470390" w:rsidRDefault="00470390">
      <w:r>
        <w:separator/>
      </w:r>
    </w:p>
  </w:endnote>
  <w:endnote w:type="continuationSeparator" w:id="0">
    <w:p w14:paraId="188F16A1" w14:textId="77777777" w:rsidR="00470390" w:rsidRDefault="0047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110EB" w14:textId="77777777" w:rsidR="00470390" w:rsidRDefault="00470390">
      <w:r>
        <w:separator/>
      </w:r>
    </w:p>
  </w:footnote>
  <w:footnote w:type="continuationSeparator" w:id="0">
    <w:p w14:paraId="73DEC35E" w14:textId="77777777" w:rsidR="00470390" w:rsidRDefault="00470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0390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575</Words>
  <Characters>3352</Characters>
  <Application>Microsoft Office Word</Application>
  <DocSecurity>0</DocSecurity>
  <Lines>223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211153</vt:lpstr>
      <vt:lpstr>MTG_TITLE</vt:lpstr>
    </vt:vector>
  </TitlesOfParts>
  <Company>3GPP Support Team</Company>
  <LinksUpToDate>false</LinksUpToDate>
  <CharactersWithSpaces>3797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211153</dc:title>
  <dc:subject>10.1.2.1</dc:subject>
  <dc:creator>Michael Sanders, John M Meredith</dc:creator>
  <cp:keywords>1992</cp:keywords>
  <dc:description>10_1_2_1</dc:description>
  <cp:lastModifiedBy>Mohit Kanchan</cp:lastModifiedBy>
  <cp:revision>3</cp:revision>
  <cp:lastPrinted>1900-01-01T00:00:00Z</cp:lastPrinted>
  <dcterms:created xsi:type="dcterms:W3CDTF">2021-09-01T17:16:00Z</dcterms:created>
  <dcterms:modified xsi:type="dcterms:W3CDTF">2021-09-01T17:17:00Z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