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82482B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9A0410">
        <w:rPr>
          <w:b/>
          <w:i/>
          <w:noProof/>
          <w:sz w:val="28"/>
        </w:rPr>
        <w:t>0</w:t>
      </w:r>
      <w:r w:rsidR="000A2BC3">
        <w:rPr>
          <w:b/>
          <w:i/>
          <w:noProof/>
          <w:sz w:val="28"/>
        </w:rPr>
        <w:t>945</w:t>
      </w:r>
    </w:p>
    <w:p w14:paraId="5D6FC58C" w14:textId="307A0302" w:rsidR="001A09A3" w:rsidRDefault="009E294C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2FEFBC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103DA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13CED0A9" w:rsidR="001E41F3" w:rsidRPr="00A1055C" w:rsidRDefault="000A2BC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B4C49BF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0A2BC3">
              <w:rPr>
                <w:b/>
                <w:noProof/>
                <w:sz w:val="28"/>
              </w:rPr>
              <w:t>2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0A89F44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 xml:space="preserve">Addition of IMS over 5GS test case </w:t>
            </w:r>
            <w:r w:rsidR="00103DA9">
              <w:rPr>
                <w:noProof/>
              </w:rPr>
              <w:t>8.28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0CD17A1" w:rsidR="001E41F3" w:rsidRDefault="005524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03185C3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103DA9">
              <w:rPr>
                <w:lang w:val="en-US"/>
              </w:rPr>
              <w:t>8.28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BDFBCD7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103DA9">
              <w:rPr>
                <w:rFonts w:eastAsia="SimSun"/>
                <w:lang w:val="en-US"/>
              </w:rPr>
              <w:t>8.28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7D4EBC" w:rsidR="001E41F3" w:rsidRDefault="00103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8.28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6E89FB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85759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6350AE6" w14:textId="3167EAAA" w:rsidR="005E030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0300" w:rsidRPr="009B175C">
        <w:rPr>
          <w:rFonts w:cs="Arial"/>
          <w:iCs/>
        </w:rPr>
        <w:t>Table of Contents</w:t>
      </w:r>
      <w:r w:rsidR="005E0300">
        <w:tab/>
      </w:r>
      <w:r w:rsidR="005E0300">
        <w:fldChar w:fldCharType="begin"/>
      </w:r>
      <w:r w:rsidR="005E0300">
        <w:instrText xml:space="preserve"> PAGEREF _Toc75857590 \h </w:instrText>
      </w:r>
      <w:r w:rsidR="005E0300">
        <w:fldChar w:fldCharType="separate"/>
      </w:r>
      <w:r w:rsidR="005E0300">
        <w:t>2</w:t>
      </w:r>
      <w:r w:rsidR="005E0300">
        <w:fldChar w:fldCharType="end"/>
      </w:r>
    </w:p>
    <w:p w14:paraId="0BEFD44E" w14:textId="1969F269" w:rsidR="005E0300" w:rsidRDefault="005E03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B17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B17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_Toc75857591 \h </w:instrText>
      </w:r>
      <w:r>
        <w:fldChar w:fldCharType="separate"/>
      </w:r>
      <w:r>
        <w:t>3</w:t>
      </w:r>
      <w:r>
        <w:fldChar w:fldCharType="end"/>
      </w:r>
    </w:p>
    <w:p w14:paraId="0AB0680A" w14:textId="6729D125" w:rsidR="005E0300" w:rsidRDefault="005E030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B175C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B175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_Toc75857592 \h </w:instrText>
      </w:r>
      <w:r>
        <w:fldChar w:fldCharType="separate"/>
      </w:r>
      <w:r>
        <w:t>3</w:t>
      </w:r>
      <w:r>
        <w:fldChar w:fldCharType="end"/>
      </w:r>
    </w:p>
    <w:p w14:paraId="2C9407D9" w14:textId="18C43379" w:rsidR="005E0300" w:rsidRDefault="005E03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B17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B17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_Toc75857593 \h </w:instrText>
      </w:r>
      <w:r>
        <w:fldChar w:fldCharType="separate"/>
      </w:r>
      <w:r>
        <w:t>3</w:t>
      </w:r>
      <w:r>
        <w:fldChar w:fldCharType="end"/>
      </w:r>
    </w:p>
    <w:p w14:paraId="45FDDCDC" w14:textId="4D41D42F" w:rsidR="005E0300" w:rsidRDefault="005E030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B175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B175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_Toc75857594 \h </w:instrText>
      </w:r>
      <w:r>
        <w:fldChar w:fldCharType="separate"/>
      </w:r>
      <w:r>
        <w:t>3</w:t>
      </w:r>
      <w:r>
        <w:fldChar w:fldCharType="end"/>
      </w:r>
    </w:p>
    <w:p w14:paraId="370EB346" w14:textId="0C12D76A" w:rsidR="005E0300" w:rsidRDefault="005E03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B175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B175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_Toc75857595 \h </w:instrText>
      </w:r>
      <w:r>
        <w:fldChar w:fldCharType="separate"/>
      </w:r>
      <w:r>
        <w:t>4</w:t>
      </w:r>
      <w:r>
        <w:fldChar w:fldCharType="end"/>
      </w:r>
    </w:p>
    <w:p w14:paraId="4A00459E" w14:textId="28EC352E" w:rsidR="005E0300" w:rsidRDefault="005E03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B175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B175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_Toc75857596 \h </w:instrText>
      </w:r>
      <w:r>
        <w:fldChar w:fldCharType="separate"/>
      </w:r>
      <w:r>
        <w:t>5</w:t>
      </w:r>
      <w:r>
        <w:fldChar w:fldCharType="end"/>
      </w:r>
    </w:p>
    <w:p w14:paraId="077B994A" w14:textId="0BA0D295" w:rsidR="005E0300" w:rsidRDefault="005E030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B175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B175C">
        <w:rPr>
          <w:rFonts w:cs="Arial"/>
        </w:rPr>
        <w:t>Samsung SM-G986U</w:t>
      </w:r>
      <w:r>
        <w:tab/>
      </w:r>
      <w:r>
        <w:fldChar w:fldCharType="begin"/>
      </w:r>
      <w:r>
        <w:instrText xml:space="preserve"> PAGEREF _Toc75857597 \h </w:instrText>
      </w:r>
      <w:r>
        <w:fldChar w:fldCharType="separate"/>
      </w:r>
      <w:r>
        <w:t>5</w:t>
      </w:r>
      <w:r>
        <w:fldChar w:fldCharType="end"/>
      </w:r>
    </w:p>
    <w:p w14:paraId="2BB46C06" w14:textId="073FC66C" w:rsidR="005E0300" w:rsidRDefault="005E03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B175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B175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_Toc75857598 \h </w:instrText>
      </w:r>
      <w:r>
        <w:fldChar w:fldCharType="separate"/>
      </w:r>
      <w:r>
        <w:t>5</w:t>
      </w:r>
      <w:r>
        <w:fldChar w:fldCharType="end"/>
      </w:r>
    </w:p>
    <w:p w14:paraId="2E4D4796" w14:textId="02DDE8B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85759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4156288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103DA9">
        <w:rPr>
          <w:rFonts w:cs="Arial"/>
        </w:rPr>
        <w:t>8.28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DA5588">
        <w:rPr>
          <w:rFonts w:cs="Arial"/>
        </w:rPr>
        <w:t>24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5857592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1ED9E1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103DA9">
        <w:rPr>
          <w:rFonts w:cs="Arial"/>
          <w:lang w:eastAsia="ja-JP"/>
        </w:rPr>
        <w:t>8.28</w:t>
      </w:r>
      <w:r w:rsidR="009A0410" w:rsidRPr="009A0410">
        <w:rPr>
          <w:rFonts w:cs="Arial"/>
          <w:lang w:eastAsia="ja-JP"/>
        </w:rPr>
        <w:t>.NR5GC</w:t>
      </w:r>
    </w:p>
    <w:p w14:paraId="30F24256" w14:textId="0A0736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A26FD2">
        <w:rPr>
          <w:rFonts w:cs="Arial"/>
        </w:rPr>
        <w:t>24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5E1C8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A4473">
        <w:rPr>
          <w:rFonts w:cs="Arial"/>
        </w:rPr>
        <w:t>Samsung SM-G986-U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169FFE0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857593"/>
      <w:r w:rsidRPr="00854C55">
        <w:rPr>
          <w:b/>
        </w:rPr>
        <w:t>Corrections required</w:t>
      </w:r>
      <w:bookmarkEnd w:id="5"/>
      <w:bookmarkEnd w:id="6"/>
      <w:bookmarkEnd w:id="7"/>
    </w:p>
    <w:p w14:paraId="5AD4F863" w14:textId="77777777" w:rsidR="00552416" w:rsidRDefault="00552416" w:rsidP="0055241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75857594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52416" w14:paraId="47DF7EEF" w14:textId="77777777" w:rsidTr="00102948">
        <w:trPr>
          <w:trHeight w:val="447"/>
        </w:trPr>
        <w:tc>
          <w:tcPr>
            <w:tcW w:w="1985" w:type="dxa"/>
          </w:tcPr>
          <w:p w14:paraId="3749D07F" w14:textId="77777777" w:rsidR="00552416" w:rsidRPr="00E751F5" w:rsidRDefault="00552416" w:rsidP="00596F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5D06C82" w14:textId="2ABF57D3" w:rsidR="00552416" w:rsidRPr="003F6A6E" w:rsidRDefault="00102948" w:rsidP="00596FCA">
            <w:pPr>
              <w:spacing w:after="0"/>
              <w:rPr>
                <w:rFonts w:ascii="Arial" w:hAnsi="Arial" w:cs="Arial"/>
              </w:rPr>
            </w:pPr>
            <w:r w:rsidRPr="003F6A6E">
              <w:rPr>
                <w:rFonts w:ascii="Arial" w:hAnsi="Arial" w:cs="Arial"/>
              </w:rPr>
              <w:t>f_TC_8_28_NR5GC_IMS1</w:t>
            </w:r>
          </w:p>
        </w:tc>
      </w:tr>
      <w:tr w:rsidR="00552416" w14:paraId="25BF87DD" w14:textId="77777777" w:rsidTr="00102948">
        <w:trPr>
          <w:trHeight w:val="452"/>
        </w:trPr>
        <w:tc>
          <w:tcPr>
            <w:tcW w:w="1985" w:type="dxa"/>
          </w:tcPr>
          <w:p w14:paraId="64156A25" w14:textId="77777777" w:rsidR="00552416" w:rsidRPr="00E751F5" w:rsidRDefault="00552416" w:rsidP="00596FC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95E6AF" w14:textId="1DD31CDE" w:rsidR="003F6A6E" w:rsidRPr="0022675A" w:rsidRDefault="003F6A6E" w:rsidP="00596F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SS needs to continue to convey the remote UE’s contact address in the two re-INVITE requests such that the UE will use this contact information when sending the BYE request.</w:t>
            </w:r>
          </w:p>
        </w:tc>
      </w:tr>
      <w:tr w:rsidR="00552416" w14:paraId="66BD5D86" w14:textId="77777777" w:rsidTr="00102948">
        <w:tc>
          <w:tcPr>
            <w:tcW w:w="1985" w:type="dxa"/>
          </w:tcPr>
          <w:p w14:paraId="3FCBFD48" w14:textId="77777777" w:rsidR="00552416" w:rsidRPr="00E751F5" w:rsidRDefault="00552416" w:rsidP="00596FC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FC07E63" w14:textId="7EA3F137" w:rsidR="00552416" w:rsidRPr="000352E9" w:rsidRDefault="003F6A6E" w:rsidP="00596FC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Added contact information from MO Call setup, which the SS conveyed in 183 Session Progress, to both MT INVITE requests.</w:t>
            </w:r>
          </w:p>
        </w:tc>
      </w:tr>
      <w:tr w:rsidR="00552416" w14:paraId="701DF6ED" w14:textId="77777777" w:rsidTr="00102948">
        <w:tc>
          <w:tcPr>
            <w:tcW w:w="1985" w:type="dxa"/>
          </w:tcPr>
          <w:p w14:paraId="09B9DB6A" w14:textId="77777777" w:rsidR="00552416" w:rsidRPr="00E751F5" w:rsidRDefault="00552416" w:rsidP="00596FC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A231D0B" w14:textId="6BBD44A4" w:rsidR="00552416" w:rsidRPr="00E751F5" w:rsidRDefault="003F6A6E" w:rsidP="00596FCA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IMS_NR5GC_SupplementaryServiceTestcases</w:t>
            </w:r>
            <w:r w:rsidR="00552416">
              <w:rPr>
                <w:rFonts w:ascii="Arial" w:hAnsi="Arial" w:cs="Arial"/>
                <w:noProof/>
              </w:rPr>
              <w:t>.ttcn</w:t>
            </w:r>
          </w:p>
        </w:tc>
      </w:tr>
      <w:tr w:rsidR="00552416" w:rsidRPr="00E751F5" w14:paraId="39D09731" w14:textId="77777777" w:rsidTr="00102948">
        <w:tc>
          <w:tcPr>
            <w:tcW w:w="1985" w:type="dxa"/>
          </w:tcPr>
          <w:p w14:paraId="4896CA53" w14:textId="77777777" w:rsidR="00552416" w:rsidRPr="00E751F5" w:rsidRDefault="00552416" w:rsidP="00596F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BDC9F1A" w14:textId="77777777" w:rsidR="00552416" w:rsidRPr="00E751F5" w:rsidRDefault="00552416" w:rsidP="00596FCA">
            <w:pPr>
              <w:rPr>
                <w:rFonts w:ascii="Arial" w:hAnsi="Arial"/>
                <w:highlight w:val="cyan"/>
              </w:rPr>
            </w:pPr>
          </w:p>
        </w:tc>
      </w:tr>
    </w:tbl>
    <w:p w14:paraId="1244F81D" w14:textId="77777777" w:rsidR="00552416" w:rsidRDefault="00552416" w:rsidP="00552416">
      <w:pPr>
        <w:rPr>
          <w:noProof/>
        </w:rPr>
      </w:pPr>
    </w:p>
    <w:p w14:paraId="7AEF24AF" w14:textId="77777777" w:rsidR="00552416" w:rsidRDefault="00552416" w:rsidP="005524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2416" w:rsidRPr="00BA628A" w14:paraId="0125F95C" w14:textId="77777777" w:rsidTr="00552416">
        <w:tc>
          <w:tcPr>
            <w:tcW w:w="9855" w:type="dxa"/>
          </w:tcPr>
          <w:p w14:paraId="2C7AF2C7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function f_TC_8_28_NR5GC_IMS1() runs on IMS_PTC</w:t>
            </w:r>
          </w:p>
          <w:p w14:paraId="03C07B3D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{</w:t>
            </w:r>
          </w:p>
          <w:p w14:paraId="0A447674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IMS_CC_MO_SpeechCallInfo_Type v_SpeechCallInfo;</w:t>
            </w:r>
          </w:p>
          <w:p w14:paraId="7F8108D1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template (value) SDP_Message v_SDP_LatestMessageBySS;</w:t>
            </w:r>
          </w:p>
          <w:p w14:paraId="143C4179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SipUrl v_ContactUrlUE;</w:t>
            </w:r>
          </w:p>
          <w:p w14:paraId="66A8890F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6A9EF6F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f_IMS_CC_Preamble(IPCAN_SpeechCall, IMS_REGISTERED);</w:t>
            </w:r>
          </w:p>
          <w:p w14:paraId="6F744401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5A61CD01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f_IMS_CC_StartCall(IPCAN_MO_SpeechCall);</w:t>
            </w:r>
          </w:p>
          <w:p w14:paraId="750275E7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7A72174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v_SpeechCallInfo := f_IMS_MOCallSetup_NR5GC_A_4_1();</w:t>
            </w:r>
          </w:p>
          <w:p w14:paraId="05F2E7AB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v_ContactUrlUE := f_IMS_PTC_ImsInfo_GetContactUrl(dialog);</w:t>
            </w:r>
          </w:p>
          <w:p w14:paraId="52AE3082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v_SDP_LatestMessageBySS := f_IMS_BuildSDP_UpdatedAnswer_TX(v_SpeechCallInfo.LatestSdpOffer);</w:t>
            </w:r>
          </w:p>
          <w:p w14:paraId="7F87DD9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1A4BE49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f_IMS_TestBody_Set(true);</w:t>
            </w:r>
          </w:p>
          <w:p w14:paraId="6C8C168A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5549AF1B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1 - 4" siclog@</w:t>
            </w:r>
          </w:p>
          <w:p w14:paraId="06CF8C22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lastRenderedPageBreak/>
              <w:t xml:space="preserve">    f_IMS_MTCallHoldResume(HOLD, v_ContactUrlUE, v_SDP_LatestMessageBySS);</w:t>
            </w:r>
          </w:p>
          <w:p w14:paraId="633FA85A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f_IMS_PreliminaryPass(__FILE__, __LINE__, "Step 3");</w:t>
            </w:r>
          </w:p>
          <w:p w14:paraId="1C2A60C9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20CFBB9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5 - 8" siclog@</w:t>
            </w:r>
          </w:p>
          <w:p w14:paraId="5C5B5429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f_IMS_MTCallHoldResume(RESUME, v_ContactUrlUE, v_SDP_LatestMessageBySS);</w:t>
            </w:r>
          </w:p>
          <w:p w14:paraId="36B8825C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f_IMS_PreliminaryPass(__FILE__, __LINE__, "Step 7");</w:t>
            </w:r>
          </w:p>
          <w:p w14:paraId="5F6DD89D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141BED08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9 - 10" siclog@</w:t>
            </w:r>
          </w:p>
          <w:p w14:paraId="0E61184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f_IMS_CallReleaseMO(v_SpeechCallInfo.InviteRequestWithSdp.Invite);</w:t>
            </w:r>
          </w:p>
          <w:p w14:paraId="3DEC7956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33F7BE85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f_IMS_TestBody_Set(false);</w:t>
            </w:r>
          </w:p>
          <w:p w14:paraId="4254CBD5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4A1C8A36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f_IMS_CC_Postamble(IPCAN_MO_SpeechCall);</w:t>
            </w:r>
          </w:p>
          <w:p w14:paraId="36E4C352" w14:textId="43EF1FAB" w:rsidR="00552416" w:rsidRPr="00BA628A" w:rsidRDefault="00552416" w:rsidP="0055241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}</w:t>
            </w:r>
          </w:p>
        </w:tc>
      </w:tr>
    </w:tbl>
    <w:p w14:paraId="28DBE65C" w14:textId="77777777" w:rsidR="00552416" w:rsidRPr="00BA628A" w:rsidRDefault="00552416" w:rsidP="00552416">
      <w:pPr>
        <w:spacing w:after="0"/>
        <w:rPr>
          <w:rFonts w:ascii="Arial" w:hAnsi="Arial"/>
          <w:b/>
          <w:lang w:eastAsia="en-GB"/>
        </w:rPr>
      </w:pPr>
    </w:p>
    <w:p w14:paraId="17212A26" w14:textId="77777777" w:rsidR="00552416" w:rsidRDefault="00552416" w:rsidP="00552416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2416" w:rsidRPr="00BA628A" w14:paraId="25D7A204" w14:textId="77777777" w:rsidTr="00552416">
        <w:tc>
          <w:tcPr>
            <w:tcW w:w="9855" w:type="dxa"/>
          </w:tcPr>
          <w:p w14:paraId="0D5D25CB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function f_TC_8_28_NR5GC_IMS1() runs on IMS_PTC</w:t>
            </w:r>
          </w:p>
          <w:p w14:paraId="497F96BE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{</w:t>
            </w:r>
          </w:p>
          <w:p w14:paraId="3EC6C121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IMS_CC_MO_SpeechCallInfo_Type v_SpeechCallInfo;</w:t>
            </w:r>
          </w:p>
          <w:p w14:paraId="69EBDB1D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template (value) SDP_Message v_SDP_LatestMessageBySS;</w:t>
            </w:r>
          </w:p>
          <w:p w14:paraId="1841D65B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SipUrl v_ContactUrlUE;</w:t>
            </w:r>
          </w:p>
          <w:p w14:paraId="30C92D56" w14:textId="3CCFC0B9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r w:rsidRPr="00552416">
              <w:rPr>
                <w:rFonts w:ascii="Consolas" w:hAnsi="Consolas"/>
                <w:highlight w:val="yellow"/>
                <w:lang w:eastAsia="en-GB"/>
              </w:rPr>
              <w:t>var template (value) SipUrl v_ContactSipUrlSS;</w:t>
            </w:r>
          </w:p>
          <w:p w14:paraId="30DD12A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2C20BB4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f_IMS_CC_Preamble(IPCAN_SpeechCall, IMS_REGISTERED);</w:t>
            </w:r>
          </w:p>
          <w:p w14:paraId="7EBC5D6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1B57A8B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f_IMS_CC_StartCall(IPCAN_MO_SpeechCall);</w:t>
            </w:r>
          </w:p>
          <w:p w14:paraId="0CEF1606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4B2C8C7E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v_SpeechCallInfo := f_IMS_MOCallSetup_NR5GC_A_4_1();</w:t>
            </w:r>
          </w:p>
          <w:p w14:paraId="07168CFA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v_ContactUrlUE := f_IMS_PTC_ImsInfo_GetContactUrl(dialog);</w:t>
            </w:r>
          </w:p>
          <w:p w14:paraId="072B061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r w:rsidRPr="00552416">
              <w:rPr>
                <w:rFonts w:ascii="Consolas" w:hAnsi="Consolas"/>
                <w:highlight w:val="yellow"/>
                <w:lang w:eastAsia="en-GB"/>
              </w:rPr>
              <w:t>v_ContactSipUrlSS := f_MessageHeader_GetContactSipUrl(v_SpeechCallInfo.MessageHeader183);</w:t>
            </w:r>
          </w:p>
          <w:p w14:paraId="1894C3AC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v_SDP_LatestMessageBySS := f_IMS_BuildSDP_UpdatedAnswer_TX(v_SpeechCallInfo.LatestSdpOffer);</w:t>
            </w:r>
          </w:p>
          <w:p w14:paraId="1E235CE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4DAECA7A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f_IMS_TestBody_Set(true);</w:t>
            </w:r>
          </w:p>
          <w:p w14:paraId="459A80A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5345D0A5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1 - 4" siclog@</w:t>
            </w:r>
          </w:p>
          <w:p w14:paraId="38622534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f_IMS_MTCallHoldResume(HOLD, v_ContactUrlUE, v_SDP_LatestMessageBySS, </w:t>
            </w:r>
            <w:r w:rsidRPr="00552416">
              <w:rPr>
                <w:rFonts w:ascii="Consolas" w:hAnsi="Consolas"/>
                <w:highlight w:val="yellow"/>
                <w:lang w:eastAsia="en-GB"/>
              </w:rPr>
              <w:t>v_ContactSipUrlSS</w:t>
            </w:r>
            <w:r w:rsidRPr="00552416">
              <w:rPr>
                <w:rFonts w:ascii="Consolas" w:hAnsi="Consolas"/>
                <w:lang w:eastAsia="en-GB"/>
              </w:rPr>
              <w:t>);</w:t>
            </w:r>
          </w:p>
          <w:p w14:paraId="283A1EDF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f_IMS_PreliminaryPass(__FILE__, __LINE__, "Step 3");</w:t>
            </w:r>
          </w:p>
          <w:p w14:paraId="58BF28D4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388E225C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5 - 8" siclog@</w:t>
            </w:r>
          </w:p>
          <w:p w14:paraId="3FC8F8FE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f_IMS_MTCallHoldResume(RESUME, v_ContactUrlUE, v_SDP_LatestMessageBySS, </w:t>
            </w:r>
            <w:r w:rsidRPr="00552416">
              <w:rPr>
                <w:rFonts w:ascii="Consolas" w:hAnsi="Consolas"/>
                <w:highlight w:val="yellow"/>
                <w:lang w:eastAsia="en-GB"/>
              </w:rPr>
              <w:t>v_ContactSipUrlSS</w:t>
            </w:r>
            <w:r w:rsidRPr="00552416">
              <w:rPr>
                <w:rFonts w:ascii="Consolas" w:hAnsi="Consolas"/>
                <w:lang w:eastAsia="en-GB"/>
              </w:rPr>
              <w:t>);</w:t>
            </w:r>
          </w:p>
          <w:p w14:paraId="1C04EC6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f_IMS_PreliminaryPass(__FILE__, __LINE__, "Step 7");</w:t>
            </w:r>
          </w:p>
          <w:p w14:paraId="03ED49B7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4131AA5A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9 - 10" siclog@</w:t>
            </w:r>
          </w:p>
          <w:p w14:paraId="2961135E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f_IMS_CallReleaseMO(v_SpeechCallInfo.InviteRequestWithSdp.Invite);</w:t>
            </w:r>
          </w:p>
          <w:p w14:paraId="0C30BA5E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446A6AFC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f_IMS_TestBody_Set(false);</w:t>
            </w:r>
          </w:p>
          <w:p w14:paraId="41972049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5DBE6915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f_IMS_CC_Postamble(IPCAN_MO_SpeechCall);</w:t>
            </w:r>
          </w:p>
          <w:p w14:paraId="6E5AA0CC" w14:textId="6CD23F4A" w:rsidR="00552416" w:rsidRPr="00BA628A" w:rsidRDefault="00552416" w:rsidP="0055241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}</w:t>
            </w:r>
          </w:p>
        </w:tc>
      </w:tr>
    </w:tbl>
    <w:p w14:paraId="71CCDA05" w14:textId="77777777" w:rsidR="00552416" w:rsidRDefault="00552416" w:rsidP="002869BF"/>
    <w:p w14:paraId="19E6D755" w14:textId="77777777" w:rsidR="002869BF" w:rsidRPr="002869BF" w:rsidRDefault="002869BF" w:rsidP="002869BF"/>
    <w:p w14:paraId="652DFB20" w14:textId="3A396F69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75857595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bookmarkStart w:id="17" w:name="_Toc75857596"/>
      <w:r w:rsidRPr="00854C55">
        <w:rPr>
          <w:rFonts w:cs="Arial"/>
          <w:b/>
        </w:rPr>
        <w:lastRenderedPageBreak/>
        <w:t>Execution Log Files</w:t>
      </w:r>
      <w:bookmarkEnd w:id="14"/>
      <w:bookmarkEnd w:id="15"/>
      <w:bookmarkEnd w:id="16"/>
      <w:bookmarkEnd w:id="17"/>
    </w:p>
    <w:p w14:paraId="626274DE" w14:textId="03E6F9DE" w:rsidR="00F21905" w:rsidRPr="00F21905" w:rsidRDefault="003A4473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8" w:name="_Toc75857597"/>
      <w:r>
        <w:rPr>
          <w:rFonts w:cs="Arial"/>
        </w:rPr>
        <w:t xml:space="preserve">Samsung </w:t>
      </w:r>
      <w:r w:rsidRPr="003A4473">
        <w:rPr>
          <w:rFonts w:cs="Arial"/>
        </w:rPr>
        <w:t>SM-G986U</w:t>
      </w:r>
      <w:bookmarkEnd w:id="18"/>
    </w:p>
    <w:p w14:paraId="762A61CE" w14:textId="37195925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bookmarkStart w:id="19" w:name="_Hlk75764650"/>
      <w:r w:rsidR="003A4473">
        <w:rPr>
          <w:rFonts w:cs="Arial"/>
        </w:rPr>
        <w:t xml:space="preserve">Samsung </w:t>
      </w:r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>SM-G986U</w:t>
      </w:r>
      <w:bookmarkEnd w:id="19"/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1DBD9960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552416">
        <w:rPr>
          <w:rFonts w:cs="Arial"/>
          <w:b/>
          <w:lang w:val="de-DE"/>
        </w:rPr>
        <w:t>8_28</w:t>
      </w:r>
      <w:r w:rsidRPr="00D009E3">
        <w:rPr>
          <w:rFonts w:cs="Arial"/>
          <w:b/>
          <w:lang w:val="de-DE"/>
        </w:rPr>
        <w:t>_RS_</w:t>
      </w:r>
      <w:r w:rsidR="003A4473">
        <w:rPr>
          <w:rFonts w:cs="Arial"/>
          <w:b/>
          <w:lang w:val="de-DE"/>
        </w:rPr>
        <w:t>Samsung</w:t>
      </w:r>
      <w:r w:rsidRPr="00D009E3">
        <w:rPr>
          <w:rFonts w:cs="Arial"/>
          <w:b/>
          <w:lang w:val="de-DE"/>
        </w:rPr>
        <w:t>_ttcn_tli</w:t>
      </w:r>
    </w:p>
    <w:p w14:paraId="34E279B8" w14:textId="22032FF3" w:rsidR="003A22C0" w:rsidRPr="002D362B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75857598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757493F1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BD7E08">
              <w:rPr>
                <w:rFonts w:cs="Arial"/>
                <w:b/>
                <w:sz w:val="18"/>
              </w:rPr>
              <w:t>70</w:t>
            </w:r>
            <w:r w:rsidR="00552416">
              <w:rPr>
                <w:rFonts w:cs="Arial"/>
                <w:b/>
                <w:sz w:val="18"/>
              </w:rPr>
              <w:t>8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103DA9">
              <w:rPr>
                <w:rFonts w:cs="Arial"/>
                <w:bCs/>
                <w:sz w:val="18"/>
              </w:rPr>
              <w:t>8.28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E21C6" w14:textId="77777777" w:rsidR="009E294C" w:rsidRDefault="009E294C">
      <w:r>
        <w:separator/>
      </w:r>
    </w:p>
  </w:endnote>
  <w:endnote w:type="continuationSeparator" w:id="0">
    <w:p w14:paraId="30F4FDF2" w14:textId="77777777" w:rsidR="009E294C" w:rsidRDefault="009E2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3D02A" w14:textId="77777777" w:rsidR="009E294C" w:rsidRDefault="009E294C">
      <w:r>
        <w:separator/>
      </w:r>
    </w:p>
  </w:footnote>
  <w:footnote w:type="continuationSeparator" w:id="0">
    <w:p w14:paraId="142C3E4E" w14:textId="77777777" w:rsidR="009E294C" w:rsidRDefault="009E2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A9849C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BC3"/>
    <w:rsid w:val="000A6394"/>
    <w:rsid w:val="000B7FED"/>
    <w:rsid w:val="000C038A"/>
    <w:rsid w:val="000C6598"/>
    <w:rsid w:val="000D44B3"/>
    <w:rsid w:val="000F1480"/>
    <w:rsid w:val="00102948"/>
    <w:rsid w:val="00103DA9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597A"/>
    <w:rsid w:val="002160BA"/>
    <w:rsid w:val="0022009D"/>
    <w:rsid w:val="0025709B"/>
    <w:rsid w:val="0026004D"/>
    <w:rsid w:val="002640DD"/>
    <w:rsid w:val="00275565"/>
    <w:rsid w:val="00275D12"/>
    <w:rsid w:val="00284FEB"/>
    <w:rsid w:val="002860C4"/>
    <w:rsid w:val="002869BF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575A"/>
    <w:rsid w:val="003469A2"/>
    <w:rsid w:val="003609EF"/>
    <w:rsid w:val="0036231A"/>
    <w:rsid w:val="00374DD4"/>
    <w:rsid w:val="0038452A"/>
    <w:rsid w:val="003A22C0"/>
    <w:rsid w:val="003A3CA7"/>
    <w:rsid w:val="003A4473"/>
    <w:rsid w:val="003C09A7"/>
    <w:rsid w:val="003C4527"/>
    <w:rsid w:val="003C7A78"/>
    <w:rsid w:val="003E1A36"/>
    <w:rsid w:val="003F6A6E"/>
    <w:rsid w:val="00410371"/>
    <w:rsid w:val="004242F1"/>
    <w:rsid w:val="00466DE2"/>
    <w:rsid w:val="00484607"/>
    <w:rsid w:val="004B51F2"/>
    <w:rsid w:val="004B75B7"/>
    <w:rsid w:val="0050676F"/>
    <w:rsid w:val="0051580D"/>
    <w:rsid w:val="00532693"/>
    <w:rsid w:val="00547111"/>
    <w:rsid w:val="00552416"/>
    <w:rsid w:val="00592D74"/>
    <w:rsid w:val="005B0E02"/>
    <w:rsid w:val="005E0300"/>
    <w:rsid w:val="005E2C44"/>
    <w:rsid w:val="00620B72"/>
    <w:rsid w:val="00621188"/>
    <w:rsid w:val="006257ED"/>
    <w:rsid w:val="006363B9"/>
    <w:rsid w:val="00665C47"/>
    <w:rsid w:val="00681E3E"/>
    <w:rsid w:val="00695808"/>
    <w:rsid w:val="006B3C17"/>
    <w:rsid w:val="006B46FB"/>
    <w:rsid w:val="006E21FB"/>
    <w:rsid w:val="007145AB"/>
    <w:rsid w:val="00741ABD"/>
    <w:rsid w:val="00790A16"/>
    <w:rsid w:val="00792342"/>
    <w:rsid w:val="007977A8"/>
    <w:rsid w:val="007B512A"/>
    <w:rsid w:val="007C2097"/>
    <w:rsid w:val="007D6A07"/>
    <w:rsid w:val="007F24FC"/>
    <w:rsid w:val="007F7259"/>
    <w:rsid w:val="008040A8"/>
    <w:rsid w:val="00807CF9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148DE"/>
    <w:rsid w:val="00937A5E"/>
    <w:rsid w:val="00941E30"/>
    <w:rsid w:val="00942160"/>
    <w:rsid w:val="0094697A"/>
    <w:rsid w:val="009777D9"/>
    <w:rsid w:val="00991B88"/>
    <w:rsid w:val="009A0410"/>
    <w:rsid w:val="009A5753"/>
    <w:rsid w:val="009A579D"/>
    <w:rsid w:val="009B0C3B"/>
    <w:rsid w:val="009C3ADF"/>
    <w:rsid w:val="009E294C"/>
    <w:rsid w:val="009E3297"/>
    <w:rsid w:val="009E3609"/>
    <w:rsid w:val="009E711F"/>
    <w:rsid w:val="009F734F"/>
    <w:rsid w:val="00A1055C"/>
    <w:rsid w:val="00A13F9B"/>
    <w:rsid w:val="00A15DCD"/>
    <w:rsid w:val="00A246B6"/>
    <w:rsid w:val="00A26FD2"/>
    <w:rsid w:val="00A30919"/>
    <w:rsid w:val="00A47E70"/>
    <w:rsid w:val="00A50CF0"/>
    <w:rsid w:val="00A7671C"/>
    <w:rsid w:val="00AA2CBC"/>
    <w:rsid w:val="00AC5820"/>
    <w:rsid w:val="00AD1CD8"/>
    <w:rsid w:val="00AD776B"/>
    <w:rsid w:val="00B258BB"/>
    <w:rsid w:val="00B67B97"/>
    <w:rsid w:val="00B968C8"/>
    <w:rsid w:val="00BA3EC5"/>
    <w:rsid w:val="00BA51D9"/>
    <w:rsid w:val="00BB5DFC"/>
    <w:rsid w:val="00BD279D"/>
    <w:rsid w:val="00BD6BB8"/>
    <w:rsid w:val="00BD7E08"/>
    <w:rsid w:val="00C255F5"/>
    <w:rsid w:val="00C34151"/>
    <w:rsid w:val="00C462F9"/>
    <w:rsid w:val="00C609C6"/>
    <w:rsid w:val="00C66BA2"/>
    <w:rsid w:val="00C95985"/>
    <w:rsid w:val="00CC448E"/>
    <w:rsid w:val="00CC5026"/>
    <w:rsid w:val="00CC68D0"/>
    <w:rsid w:val="00D009E3"/>
    <w:rsid w:val="00D03794"/>
    <w:rsid w:val="00D03F9A"/>
    <w:rsid w:val="00D06D51"/>
    <w:rsid w:val="00D077BE"/>
    <w:rsid w:val="00D24991"/>
    <w:rsid w:val="00D42245"/>
    <w:rsid w:val="00D50255"/>
    <w:rsid w:val="00D66520"/>
    <w:rsid w:val="00DA5588"/>
    <w:rsid w:val="00DD7098"/>
    <w:rsid w:val="00DE34CF"/>
    <w:rsid w:val="00DE7626"/>
    <w:rsid w:val="00E13F3D"/>
    <w:rsid w:val="00E259B2"/>
    <w:rsid w:val="00E34898"/>
    <w:rsid w:val="00E36BAB"/>
    <w:rsid w:val="00E42E0A"/>
    <w:rsid w:val="00EB09B7"/>
    <w:rsid w:val="00EC6CB9"/>
    <w:rsid w:val="00EE23DC"/>
    <w:rsid w:val="00EE7D7C"/>
    <w:rsid w:val="00F135D0"/>
    <w:rsid w:val="00F142E8"/>
    <w:rsid w:val="00F21905"/>
    <w:rsid w:val="00F25D98"/>
    <w:rsid w:val="00F300FB"/>
    <w:rsid w:val="00F6101A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10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C5D44-A4E3-4C6D-9A00-88F5BA372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651</Words>
  <Characters>5815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2021-06-29T08:11:00Z</dcterms:created>
  <dcterms:modified xsi:type="dcterms:W3CDTF">2021-08-23T12:43:00Z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