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9DC41" w14:textId="3D7D2806" w:rsidR="00223565" w:rsidRDefault="00223565" w:rsidP="002235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52D51">
        <w:fldChar w:fldCharType="begin"/>
      </w:r>
      <w:r w:rsidR="00452D51">
        <w:instrText xml:space="preserve"> DOCPROPERTY  TSG/WGRef  \* MERGEFORMAT </w:instrText>
      </w:r>
      <w:r w:rsidR="00452D51">
        <w:fldChar w:fldCharType="separate"/>
      </w:r>
      <w:r>
        <w:rPr>
          <w:b/>
          <w:noProof/>
          <w:sz w:val="24"/>
        </w:rPr>
        <w:t>RAN5</w:t>
      </w:r>
      <w:r w:rsidR="00452D5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52D51">
        <w:fldChar w:fldCharType="begin"/>
      </w:r>
      <w:r w:rsidR="00452D51">
        <w:instrText xml:space="preserve"> DOCPROPERTY  MtgSeq  \* MERGEFORMAT </w:instrText>
      </w:r>
      <w:r w:rsidR="00452D51">
        <w:fldChar w:fldCharType="separate"/>
      </w:r>
      <w:r w:rsidRPr="00EB09B7">
        <w:rPr>
          <w:b/>
          <w:noProof/>
          <w:sz w:val="24"/>
        </w:rPr>
        <w:t>2021</w:t>
      </w:r>
      <w:r w:rsidR="00452D51">
        <w:rPr>
          <w:b/>
          <w:noProof/>
          <w:sz w:val="24"/>
        </w:rPr>
        <w:fldChar w:fldCharType="end"/>
      </w:r>
      <w:r w:rsidR="00452D51">
        <w:fldChar w:fldCharType="begin"/>
      </w:r>
      <w:r w:rsidR="00452D51">
        <w:instrText xml:space="preserve"> DOCPROPERTY  MtgTitle  \* MERGEFORMAT </w:instrText>
      </w:r>
      <w:r w:rsidR="00452D51">
        <w:fldChar w:fldCharType="separate"/>
      </w:r>
      <w:r>
        <w:rPr>
          <w:b/>
          <w:noProof/>
          <w:sz w:val="24"/>
        </w:rPr>
        <w:t>-TTCN email</w:t>
      </w:r>
      <w:r w:rsidR="00452D5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52D51">
        <w:fldChar w:fldCharType="begin"/>
      </w:r>
      <w:r w:rsidR="00452D51">
        <w:instrText xml:space="preserve"> DOCPROPERTY  Tdoc#  \* MERGEFORMAT </w:instrText>
      </w:r>
      <w:r w:rsidR="00452D51">
        <w:fldChar w:fldCharType="separate"/>
      </w:r>
      <w:r w:rsidRPr="00E13F3D">
        <w:rPr>
          <w:b/>
          <w:i/>
          <w:noProof/>
          <w:sz w:val="28"/>
        </w:rPr>
        <w:t>R5s210</w:t>
      </w:r>
      <w:r w:rsidR="00452D51">
        <w:rPr>
          <w:b/>
          <w:i/>
          <w:noProof/>
          <w:sz w:val="28"/>
        </w:rPr>
        <w:t>927</w:t>
      </w:r>
      <w:r w:rsidR="00452D51">
        <w:rPr>
          <w:b/>
          <w:i/>
          <w:noProof/>
          <w:sz w:val="28"/>
        </w:rPr>
        <w:fldChar w:fldCharType="end"/>
      </w:r>
    </w:p>
    <w:p w14:paraId="2FE37FEF" w14:textId="77777777" w:rsidR="00223565" w:rsidRDefault="00452D51" w:rsidP="0022356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2356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22356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22356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23565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22356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23565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3565" w14:paraId="0021F618" w14:textId="77777777" w:rsidTr="0022356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AFB0E4" w14:textId="77777777" w:rsidR="00223565" w:rsidRDefault="00223565" w:rsidP="0022356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23565" w14:paraId="13EEC210" w14:textId="77777777" w:rsidTr="002235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EAB356" w14:textId="77777777" w:rsidR="00223565" w:rsidRDefault="00223565" w:rsidP="002235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23565" w14:paraId="5875BE7C" w14:textId="77777777" w:rsidTr="002235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979D2E" w14:textId="77777777" w:rsidR="00223565" w:rsidRDefault="00223565" w:rsidP="00223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3565" w14:paraId="30CFE8ED" w14:textId="77777777" w:rsidTr="00223565">
        <w:tc>
          <w:tcPr>
            <w:tcW w:w="142" w:type="dxa"/>
            <w:tcBorders>
              <w:left w:val="single" w:sz="4" w:space="0" w:color="auto"/>
            </w:tcBorders>
          </w:tcPr>
          <w:p w14:paraId="38196D8B" w14:textId="77777777" w:rsidR="00223565" w:rsidRDefault="00223565" w:rsidP="0022356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8C46D0" w14:textId="77777777" w:rsidR="00223565" w:rsidRPr="00410371" w:rsidRDefault="00452D51" w:rsidP="0022356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23565"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A8560D2" w14:textId="77777777" w:rsidR="00223565" w:rsidRDefault="00223565" w:rsidP="002235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E0282B" w14:textId="77777777" w:rsidR="00223565" w:rsidRPr="00410371" w:rsidRDefault="00452D51" w:rsidP="0022356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23565" w:rsidRPr="00410371">
              <w:rPr>
                <w:b/>
                <w:noProof/>
                <w:sz w:val="28"/>
              </w:rPr>
              <w:t>4620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719EDB" w14:textId="77777777" w:rsidR="00223565" w:rsidRDefault="00223565" w:rsidP="0022356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E84253" w14:textId="00446EE3" w:rsidR="00223565" w:rsidRPr="00410371" w:rsidRDefault="00452D51" w:rsidP="002235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5455347" w14:textId="77777777" w:rsidR="00223565" w:rsidRDefault="00223565" w:rsidP="0022356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989E90" w14:textId="384C3C54" w:rsidR="00223565" w:rsidRPr="00410371" w:rsidRDefault="00452D51" w:rsidP="002235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23565" w:rsidRPr="00410371">
              <w:rPr>
                <w:b/>
                <w:noProof/>
                <w:sz w:val="28"/>
              </w:rPr>
              <w:t>16.</w:t>
            </w:r>
            <w:r>
              <w:rPr>
                <w:b/>
                <w:noProof/>
                <w:sz w:val="28"/>
              </w:rPr>
              <w:t>9</w:t>
            </w:r>
            <w:r w:rsidR="00223565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07D6FF" w14:textId="77777777" w:rsidR="00223565" w:rsidRDefault="00223565" w:rsidP="00223565">
            <w:pPr>
              <w:pStyle w:val="CRCoverPage"/>
              <w:spacing w:after="0"/>
              <w:rPr>
                <w:noProof/>
              </w:rPr>
            </w:pPr>
          </w:p>
        </w:tc>
      </w:tr>
      <w:tr w:rsidR="00223565" w14:paraId="128BC012" w14:textId="77777777" w:rsidTr="002235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27A257" w14:textId="77777777" w:rsidR="00223565" w:rsidRDefault="00223565" w:rsidP="00223565">
            <w:pPr>
              <w:pStyle w:val="CRCoverPage"/>
              <w:spacing w:after="0"/>
              <w:rPr>
                <w:noProof/>
              </w:rPr>
            </w:pPr>
          </w:p>
        </w:tc>
      </w:tr>
      <w:tr w:rsidR="00223565" w14:paraId="3617EF8E" w14:textId="77777777" w:rsidTr="0022356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542B90" w14:textId="77777777" w:rsidR="00223565" w:rsidRPr="00F25D98" w:rsidRDefault="00223565" w:rsidP="0022356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23565" w14:paraId="7CE048AE" w14:textId="77777777" w:rsidTr="00223565">
        <w:tc>
          <w:tcPr>
            <w:tcW w:w="9641" w:type="dxa"/>
            <w:gridSpan w:val="9"/>
          </w:tcPr>
          <w:p w14:paraId="4F4DF5EC" w14:textId="77777777" w:rsidR="00223565" w:rsidRDefault="00223565" w:rsidP="00223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513545" w14:textId="77777777" w:rsidR="00223565" w:rsidRDefault="00223565" w:rsidP="002235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23565" w14:paraId="3C620144" w14:textId="77777777" w:rsidTr="00223565">
        <w:tc>
          <w:tcPr>
            <w:tcW w:w="2835" w:type="dxa"/>
          </w:tcPr>
          <w:p w14:paraId="1D756DDD" w14:textId="77777777" w:rsidR="00223565" w:rsidRDefault="00223565" w:rsidP="002235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0469F0" w14:textId="77777777" w:rsidR="00223565" w:rsidRDefault="00223565" w:rsidP="002235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60EDEF" w14:textId="77777777" w:rsidR="00223565" w:rsidRDefault="00223565" w:rsidP="002235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94CA2F" w14:textId="77777777" w:rsidR="00223565" w:rsidRDefault="00223565" w:rsidP="002235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1D3753" w14:textId="77777777" w:rsidR="00223565" w:rsidRDefault="00223565" w:rsidP="002235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E06B94" w14:textId="77777777" w:rsidR="00223565" w:rsidRDefault="00223565" w:rsidP="002235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8BF37D" w14:textId="77777777" w:rsidR="00223565" w:rsidRDefault="00223565" w:rsidP="002235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903D0" w14:textId="77777777" w:rsidR="00223565" w:rsidRDefault="00223565" w:rsidP="002235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E410B7" w14:textId="77777777" w:rsidR="00223565" w:rsidRDefault="00223565" w:rsidP="0022356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6D75DCE" w14:textId="77777777" w:rsidR="00223565" w:rsidRDefault="00223565" w:rsidP="002235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23565" w14:paraId="4459B239" w14:textId="77777777" w:rsidTr="00223565">
        <w:tc>
          <w:tcPr>
            <w:tcW w:w="9640" w:type="dxa"/>
            <w:gridSpan w:val="11"/>
          </w:tcPr>
          <w:p w14:paraId="5F3661FB" w14:textId="77777777" w:rsidR="00223565" w:rsidRDefault="00223565" w:rsidP="00223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3565" w14:paraId="1A5CEADB" w14:textId="77777777" w:rsidTr="0022356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171EF5" w14:textId="77777777" w:rsidR="00223565" w:rsidRDefault="00223565" w:rsidP="002235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0B6635" w14:textId="77777777" w:rsidR="00223565" w:rsidRDefault="00452D51" w:rsidP="002235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23565">
              <w:t>Correction to templates using IntegrityCheckInfo as parameter</w:t>
            </w:r>
            <w:r>
              <w:fldChar w:fldCharType="end"/>
            </w:r>
          </w:p>
        </w:tc>
      </w:tr>
      <w:tr w:rsidR="00223565" w14:paraId="00067947" w14:textId="77777777" w:rsidTr="00223565">
        <w:tc>
          <w:tcPr>
            <w:tcW w:w="1843" w:type="dxa"/>
            <w:tcBorders>
              <w:left w:val="single" w:sz="4" w:space="0" w:color="auto"/>
            </w:tcBorders>
          </w:tcPr>
          <w:p w14:paraId="79AA80BD" w14:textId="77777777" w:rsidR="00223565" w:rsidRDefault="00223565" w:rsidP="002235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19C0CF" w14:textId="77777777" w:rsidR="00223565" w:rsidRDefault="00223565" w:rsidP="00223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3565" w14:paraId="118E4E43" w14:textId="77777777" w:rsidTr="00223565">
        <w:tc>
          <w:tcPr>
            <w:tcW w:w="1843" w:type="dxa"/>
            <w:tcBorders>
              <w:left w:val="single" w:sz="4" w:space="0" w:color="auto"/>
            </w:tcBorders>
          </w:tcPr>
          <w:p w14:paraId="1367557D" w14:textId="77777777" w:rsidR="00223565" w:rsidRDefault="00223565" w:rsidP="002235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4754D4" w14:textId="77777777" w:rsidR="00223565" w:rsidRDefault="00452D51" w:rsidP="002235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23565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223565" w14:paraId="20D14AC0" w14:textId="77777777" w:rsidTr="00223565">
        <w:tc>
          <w:tcPr>
            <w:tcW w:w="1843" w:type="dxa"/>
            <w:tcBorders>
              <w:left w:val="single" w:sz="4" w:space="0" w:color="auto"/>
            </w:tcBorders>
          </w:tcPr>
          <w:p w14:paraId="1B5D0A61" w14:textId="77777777" w:rsidR="00223565" w:rsidRDefault="00223565" w:rsidP="002235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63DAE4" w14:textId="77777777" w:rsidR="00223565" w:rsidRDefault="004A31A1" w:rsidP="0022356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52D51">
              <w:fldChar w:fldCharType="begin"/>
            </w:r>
            <w:r w:rsidR="00452D51">
              <w:instrText xml:space="preserve"> DOCPROPERTY  SourceIfTsg  \* MERGEFORMAT </w:instrText>
            </w:r>
            <w:r w:rsidR="00452D51">
              <w:fldChar w:fldCharType="separate"/>
            </w:r>
            <w:r w:rsidR="00452D51">
              <w:fldChar w:fldCharType="end"/>
            </w:r>
          </w:p>
        </w:tc>
      </w:tr>
      <w:tr w:rsidR="00223565" w14:paraId="73CDDB47" w14:textId="77777777" w:rsidTr="00223565">
        <w:tc>
          <w:tcPr>
            <w:tcW w:w="1843" w:type="dxa"/>
            <w:tcBorders>
              <w:left w:val="single" w:sz="4" w:space="0" w:color="auto"/>
            </w:tcBorders>
          </w:tcPr>
          <w:p w14:paraId="182D6D23" w14:textId="77777777" w:rsidR="00223565" w:rsidRDefault="00223565" w:rsidP="002235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C092D6" w14:textId="77777777" w:rsidR="00223565" w:rsidRDefault="00223565" w:rsidP="00223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3565" w14:paraId="6A0F74F3" w14:textId="77777777" w:rsidTr="00223565">
        <w:tc>
          <w:tcPr>
            <w:tcW w:w="1843" w:type="dxa"/>
            <w:tcBorders>
              <w:left w:val="single" w:sz="4" w:space="0" w:color="auto"/>
            </w:tcBorders>
          </w:tcPr>
          <w:p w14:paraId="3B623432" w14:textId="77777777" w:rsidR="00223565" w:rsidRDefault="00223565" w:rsidP="002235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793051" w14:textId="77777777" w:rsidR="00223565" w:rsidRDefault="00452D51" w:rsidP="002235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23565">
              <w:rPr>
                <w:noProof/>
              </w:rPr>
              <w:t>TEI8_Test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3F5835" w14:textId="77777777" w:rsidR="00223565" w:rsidRDefault="00223565" w:rsidP="002235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27DFB7" w14:textId="77777777" w:rsidR="00223565" w:rsidRDefault="00223565" w:rsidP="002235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BE4FFD" w14:textId="77777777" w:rsidR="00223565" w:rsidRDefault="00452D51" w:rsidP="002235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23565">
              <w:rPr>
                <w:noProof/>
              </w:rPr>
              <w:t>2021-06-10</w:t>
            </w:r>
            <w:r>
              <w:rPr>
                <w:noProof/>
              </w:rPr>
              <w:fldChar w:fldCharType="end"/>
            </w:r>
          </w:p>
        </w:tc>
      </w:tr>
      <w:tr w:rsidR="00223565" w14:paraId="42EBED7E" w14:textId="77777777" w:rsidTr="00223565">
        <w:tc>
          <w:tcPr>
            <w:tcW w:w="1843" w:type="dxa"/>
            <w:tcBorders>
              <w:left w:val="single" w:sz="4" w:space="0" w:color="auto"/>
            </w:tcBorders>
          </w:tcPr>
          <w:p w14:paraId="6E067886" w14:textId="77777777" w:rsidR="00223565" w:rsidRDefault="00223565" w:rsidP="002235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4A9C40" w14:textId="77777777" w:rsidR="00223565" w:rsidRDefault="00223565" w:rsidP="00223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590890" w14:textId="77777777" w:rsidR="00223565" w:rsidRDefault="00223565" w:rsidP="00223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AA3077" w14:textId="77777777" w:rsidR="00223565" w:rsidRDefault="00223565" w:rsidP="00223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1208E5" w14:textId="77777777" w:rsidR="00223565" w:rsidRDefault="00223565" w:rsidP="00223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3565" w14:paraId="67E356B7" w14:textId="77777777" w:rsidTr="0022356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02CC5E" w14:textId="77777777" w:rsidR="00223565" w:rsidRDefault="00223565" w:rsidP="002235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672AEF" w14:textId="77777777" w:rsidR="00223565" w:rsidRDefault="00452D51" w:rsidP="002235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2356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6E52C" w14:textId="77777777" w:rsidR="00223565" w:rsidRDefault="00223565" w:rsidP="002235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F2945C" w14:textId="77777777" w:rsidR="00223565" w:rsidRDefault="00223565" w:rsidP="0022356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328348" w14:textId="77777777" w:rsidR="00223565" w:rsidRDefault="00452D51" w:rsidP="002235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2356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223565" w14:paraId="6CCC61D4" w14:textId="77777777" w:rsidTr="0022356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82AA89" w14:textId="77777777" w:rsidR="00223565" w:rsidRDefault="00223565" w:rsidP="002235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D50D82" w14:textId="77777777" w:rsidR="00223565" w:rsidRDefault="00223565" w:rsidP="0022356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73EF7F" w14:textId="77777777" w:rsidR="00223565" w:rsidRDefault="00223565" w:rsidP="0022356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7A89D" w14:textId="77777777" w:rsidR="00223565" w:rsidRPr="007C2097" w:rsidRDefault="00223565" w:rsidP="002235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23565" w14:paraId="62B4D4FD" w14:textId="77777777" w:rsidTr="00223565">
        <w:tc>
          <w:tcPr>
            <w:tcW w:w="1843" w:type="dxa"/>
          </w:tcPr>
          <w:p w14:paraId="77D1F733" w14:textId="77777777" w:rsidR="00223565" w:rsidRDefault="00223565" w:rsidP="002235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056307" w14:textId="77777777" w:rsidR="00223565" w:rsidRDefault="00223565" w:rsidP="00223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1A1" w14:paraId="21F14061" w14:textId="77777777" w:rsidTr="002235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5BD8C2" w14:textId="77777777" w:rsidR="004A31A1" w:rsidRDefault="004A31A1" w:rsidP="004A3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976511" w14:textId="77777777" w:rsidR="004A31A1" w:rsidRDefault="004A31A1" w:rsidP="004A31A1">
            <w:pPr>
              <w:pStyle w:val="CRCoverPage"/>
              <w:spacing w:after="0"/>
              <w:rPr>
                <w:rFonts w:cs="Arial"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  <w:p w14:paraId="2F0D07CE" w14:textId="77777777" w:rsidR="004A31A1" w:rsidRPr="001E29E3" w:rsidRDefault="004A31A1" w:rsidP="004A31A1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4A31A1" w14:paraId="4F3BED0F" w14:textId="77777777" w:rsidTr="002235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F9B36" w14:textId="77777777" w:rsidR="004A31A1" w:rsidRDefault="004A31A1" w:rsidP="004A3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23585" w14:textId="77777777" w:rsidR="004A31A1" w:rsidRDefault="004A31A1" w:rsidP="004A3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1A1" w14:paraId="2210ACFE" w14:textId="77777777" w:rsidTr="002235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225B3" w14:textId="77777777" w:rsidR="004A31A1" w:rsidRDefault="004A31A1" w:rsidP="004A3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6D2847" w14:textId="77777777" w:rsidR="004A31A1" w:rsidRDefault="004A31A1" w:rsidP="004A31A1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Changed the definition of different UTRAN teamplates </w:t>
            </w:r>
            <w:r>
              <w:rPr>
                <w:noProof/>
                <w:lang w:val="en-US"/>
              </w:rPr>
              <w:t>making the paramter p_Integrityinfo as optional.</w:t>
            </w:r>
          </w:p>
          <w:p w14:paraId="60AF2D58" w14:textId="77777777" w:rsidR="004A31A1" w:rsidRDefault="004A31A1" w:rsidP="004A31A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B6B650E" w14:textId="77777777" w:rsidR="004A31A1" w:rsidRPr="00300C5B" w:rsidRDefault="004A31A1" w:rsidP="004A31A1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Please see below templates affected.</w:t>
            </w:r>
          </w:p>
        </w:tc>
      </w:tr>
      <w:tr w:rsidR="004A31A1" w14:paraId="47FA7FEA" w14:textId="77777777" w:rsidTr="002235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95D1E" w14:textId="77777777" w:rsidR="004A31A1" w:rsidRDefault="004A31A1" w:rsidP="004A3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0647B9" w14:textId="77777777" w:rsidR="004A31A1" w:rsidRDefault="004A31A1" w:rsidP="004A3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1A1" w14:paraId="2C727787" w14:textId="77777777" w:rsidTr="002235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0A09A6" w14:textId="77777777" w:rsidR="004A31A1" w:rsidRDefault="004A31A1" w:rsidP="004A3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16BF" w14:textId="77777777" w:rsidR="004A31A1" w:rsidRDefault="004A31A1" w:rsidP="004A31A1">
            <w:pPr>
              <w:pStyle w:val="CRCoverPage"/>
              <w:spacing w:after="0"/>
              <w:rPr>
                <w:noProof/>
              </w:rPr>
            </w:pPr>
            <w:r w:rsidRPr="007630FD">
              <w:rPr>
                <w:noProof/>
              </w:rPr>
              <w:t>A conformant UE may FAIL the test case.</w:t>
            </w:r>
          </w:p>
        </w:tc>
      </w:tr>
      <w:tr w:rsidR="004A31A1" w14:paraId="2B8E208C" w14:textId="77777777" w:rsidTr="00223565">
        <w:tc>
          <w:tcPr>
            <w:tcW w:w="2694" w:type="dxa"/>
            <w:gridSpan w:val="2"/>
          </w:tcPr>
          <w:p w14:paraId="3E603D3A" w14:textId="77777777" w:rsidR="004A31A1" w:rsidRDefault="004A31A1" w:rsidP="004A3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19A2FB" w14:textId="77777777" w:rsidR="004A31A1" w:rsidRDefault="004A31A1" w:rsidP="004A3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1A1" w14:paraId="1954CD88" w14:textId="77777777" w:rsidTr="002235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835887" w14:textId="77777777" w:rsidR="004A31A1" w:rsidRDefault="004A31A1" w:rsidP="004A3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E7F953" w14:textId="77777777" w:rsidR="004A31A1" w:rsidRDefault="004A31A1" w:rsidP="004A3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6.2.2.1, 8.1.3.7, 8.1.5.7, </w:t>
            </w:r>
            <w:r w:rsidRPr="001E29E3">
              <w:rPr>
                <w:noProof/>
              </w:rPr>
              <w:t>8.4.2.2</w:t>
            </w:r>
            <w:r>
              <w:rPr>
                <w:noProof/>
              </w:rPr>
              <w:t xml:space="preserve">,  9.2.3.2.1.6, </w:t>
            </w:r>
            <w:r w:rsidRPr="009C5D31">
              <w:rPr>
                <w:noProof/>
              </w:rPr>
              <w:t>9.2.3.2.1a</w:t>
            </w:r>
            <w:r>
              <w:rPr>
                <w:noProof/>
              </w:rPr>
              <w:t xml:space="preserve">, </w:t>
            </w:r>
            <w:r w:rsidRPr="001E29E3">
              <w:rPr>
                <w:noProof/>
              </w:rPr>
              <w:t>9.2.3.2.1c</w:t>
            </w:r>
            <w:r>
              <w:rPr>
                <w:noProof/>
              </w:rPr>
              <w:t>, 11.2.10 and 13.1.4.</w:t>
            </w:r>
          </w:p>
        </w:tc>
      </w:tr>
      <w:tr w:rsidR="004A31A1" w14:paraId="4B8097CA" w14:textId="77777777" w:rsidTr="002235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D8EEE" w14:textId="77777777" w:rsidR="004A31A1" w:rsidRDefault="004A31A1" w:rsidP="004A31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4126F6" w14:textId="77777777" w:rsidR="004A31A1" w:rsidRDefault="004A31A1" w:rsidP="004A31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1A1" w14:paraId="243E40BB" w14:textId="77777777" w:rsidTr="002235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BF3DB" w14:textId="77777777" w:rsidR="004A31A1" w:rsidRDefault="004A31A1" w:rsidP="004A3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D6D95F" w14:textId="77777777" w:rsidR="004A31A1" w:rsidRDefault="004A31A1" w:rsidP="004A3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5DEFEC" w14:textId="77777777" w:rsidR="004A31A1" w:rsidRDefault="004A31A1" w:rsidP="004A3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CA057B" w14:textId="77777777" w:rsidR="004A31A1" w:rsidRDefault="004A31A1" w:rsidP="004A31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4103DE" w14:textId="77777777" w:rsidR="004A31A1" w:rsidRDefault="004A31A1" w:rsidP="004A31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31A1" w14:paraId="03E6650F" w14:textId="77777777" w:rsidTr="002235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5FAB0" w14:textId="77777777" w:rsidR="004A31A1" w:rsidRDefault="004A31A1" w:rsidP="004A3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AEE09F" w14:textId="77777777" w:rsidR="004A31A1" w:rsidRDefault="004A31A1" w:rsidP="004A3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BED76" w14:textId="77777777" w:rsidR="004A31A1" w:rsidRDefault="004A31A1" w:rsidP="004A3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018D1A" w14:textId="77777777" w:rsidR="004A31A1" w:rsidRDefault="004A31A1" w:rsidP="004A31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8EF1FE" w14:textId="77777777" w:rsidR="004A31A1" w:rsidRDefault="004A31A1" w:rsidP="004A31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31A1" w14:paraId="6DA454ED" w14:textId="77777777" w:rsidTr="002235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FA460" w14:textId="77777777" w:rsidR="004A31A1" w:rsidRDefault="004A31A1" w:rsidP="004A31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11CBFF" w14:textId="77777777" w:rsidR="004A31A1" w:rsidRDefault="004A31A1" w:rsidP="004A3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BB64C" w14:textId="77777777" w:rsidR="004A31A1" w:rsidRDefault="004A31A1" w:rsidP="004A3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1D7871" w14:textId="77777777" w:rsidR="004A31A1" w:rsidRDefault="004A31A1" w:rsidP="004A31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A28A66" w14:textId="77777777" w:rsidR="004A31A1" w:rsidRDefault="004A31A1" w:rsidP="004A31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31A1" w14:paraId="032973AB" w14:textId="77777777" w:rsidTr="002235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5AFB30" w14:textId="77777777" w:rsidR="004A31A1" w:rsidRDefault="004A31A1" w:rsidP="004A31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633A47" w14:textId="77777777" w:rsidR="004A31A1" w:rsidRDefault="004A31A1" w:rsidP="004A3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F8778" w14:textId="77777777" w:rsidR="004A31A1" w:rsidRDefault="004A31A1" w:rsidP="004A31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BCB99F" w14:textId="77777777" w:rsidR="004A31A1" w:rsidRDefault="004A31A1" w:rsidP="004A31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29D6FC" w14:textId="77777777" w:rsidR="004A31A1" w:rsidRDefault="004A31A1" w:rsidP="004A31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31A1" w14:paraId="46D65F20" w14:textId="77777777" w:rsidTr="002235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70CCF" w14:textId="77777777" w:rsidR="004A31A1" w:rsidRDefault="004A31A1" w:rsidP="004A31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C3490E" w14:textId="77777777" w:rsidR="004A31A1" w:rsidRDefault="004A31A1" w:rsidP="004A31A1">
            <w:pPr>
              <w:pStyle w:val="CRCoverPage"/>
              <w:spacing w:after="0"/>
              <w:rPr>
                <w:noProof/>
              </w:rPr>
            </w:pPr>
          </w:p>
        </w:tc>
      </w:tr>
      <w:tr w:rsidR="004A31A1" w14:paraId="76BA081C" w14:textId="77777777" w:rsidTr="002235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0C1B94" w14:textId="77777777" w:rsidR="004A31A1" w:rsidRDefault="004A31A1" w:rsidP="004A3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AC525" w14:textId="77777777" w:rsidR="004A31A1" w:rsidRDefault="004A31A1" w:rsidP="004A31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A31A1" w:rsidRPr="008863B9" w14:paraId="5E81DB43" w14:textId="77777777" w:rsidTr="0022356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D61B0C" w14:textId="77777777" w:rsidR="004A31A1" w:rsidRPr="008863B9" w:rsidRDefault="004A31A1" w:rsidP="004A3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D88563" w14:textId="77777777" w:rsidR="004A31A1" w:rsidRPr="008863B9" w:rsidRDefault="004A31A1" w:rsidP="004A31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A31A1" w14:paraId="1CC93A0A" w14:textId="77777777" w:rsidTr="002235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C5914D" w14:textId="77777777" w:rsidR="004A31A1" w:rsidRDefault="004A31A1" w:rsidP="004A31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640965" w14:textId="77777777" w:rsidR="004A31A1" w:rsidRDefault="004A31A1" w:rsidP="004A31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C45D0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82F45C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94A708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70086107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49D8992D" w14:textId="77777777" w:rsidR="009B0D75" w:rsidRDefault="00446488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B0D75" w:rsidRPr="004005C5">
        <w:rPr>
          <w:rFonts w:ascii="Arial" w:hAnsi="Arial" w:cs="Arial"/>
          <w:iCs/>
        </w:rPr>
        <w:t>Table of Contents</w:t>
      </w:r>
      <w:r w:rsidR="009B0D75">
        <w:tab/>
      </w:r>
      <w:r w:rsidR="009B0D75">
        <w:fldChar w:fldCharType="begin"/>
      </w:r>
      <w:r w:rsidR="009B0D75">
        <w:instrText xml:space="preserve"> PAGEREF _Toc70086107 \h </w:instrText>
      </w:r>
      <w:r w:rsidR="009B0D75">
        <w:fldChar w:fldCharType="separate"/>
      </w:r>
      <w:r w:rsidR="009B0D75">
        <w:t>2</w:t>
      </w:r>
      <w:r w:rsidR="009B0D75">
        <w:fldChar w:fldCharType="end"/>
      </w:r>
    </w:p>
    <w:p w14:paraId="157920D4" w14:textId="77777777" w:rsidR="009B0D75" w:rsidRDefault="009B0D75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 w:rsidRPr="004005C5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de-DE" w:eastAsia="de-DE"/>
        </w:rPr>
        <w:tab/>
      </w:r>
      <w:r w:rsidRPr="004005C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_Toc70086108 \h </w:instrText>
      </w:r>
      <w:r>
        <w:fldChar w:fldCharType="separate"/>
      </w:r>
      <w:r>
        <w:t>3</w:t>
      </w:r>
      <w:r>
        <w:fldChar w:fldCharType="end"/>
      </w:r>
    </w:p>
    <w:p w14:paraId="62ED1172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1.1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function fl_UTRAN_RRC_ConnRel_DCH</w:t>
      </w:r>
      <w:r>
        <w:tab/>
      </w:r>
      <w:r>
        <w:fldChar w:fldCharType="begin"/>
      </w:r>
      <w:r>
        <w:instrText xml:space="preserve"> PAGEREF _Toc70086109 \h </w:instrText>
      </w:r>
      <w:r>
        <w:fldChar w:fldCharType="separate"/>
      </w:r>
      <w:r>
        <w:t>3</w:t>
      </w:r>
      <w:r>
        <w:fldChar w:fldCharType="end"/>
      </w:r>
    </w:p>
    <w:p w14:paraId="3BC3379A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1.2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function f_Get_cs_108_RB_SetUpSpeech</w:t>
      </w:r>
      <w:r>
        <w:tab/>
      </w:r>
      <w:r>
        <w:fldChar w:fldCharType="begin"/>
      </w:r>
      <w:r>
        <w:instrText xml:space="preserve"> PAGEREF _Toc70086110 \h </w:instrText>
      </w:r>
      <w:r>
        <w:fldChar w:fldCharType="separate"/>
      </w:r>
      <w:r>
        <w:t>3</w:t>
      </w:r>
      <w:r>
        <w:fldChar w:fldCharType="end"/>
      </w:r>
    </w:p>
    <w:p w14:paraId="4B38EC15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1.3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cs_RadioBearerSetup_r8</w:t>
      </w:r>
      <w:r>
        <w:tab/>
      </w:r>
      <w:r>
        <w:fldChar w:fldCharType="begin"/>
      </w:r>
      <w:r>
        <w:instrText xml:space="preserve"> PAGEREF _Toc70086111 \h </w:instrText>
      </w:r>
      <w:r>
        <w:fldChar w:fldCharType="separate"/>
      </w:r>
      <w:r>
        <w:t>4</w:t>
      </w:r>
      <w:r>
        <w:fldChar w:fldCharType="end"/>
      </w:r>
    </w:p>
    <w:p w14:paraId="61C5B300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1.4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cs_108_RB_SetUpSpeech_FDD</w:t>
      </w:r>
      <w:r>
        <w:tab/>
      </w:r>
      <w:r>
        <w:fldChar w:fldCharType="begin"/>
      </w:r>
      <w:r>
        <w:instrText xml:space="preserve"> PAGEREF _Toc70086112 \h </w:instrText>
      </w:r>
      <w:r>
        <w:fldChar w:fldCharType="separate"/>
      </w:r>
      <w:r>
        <w:t>4</w:t>
      </w:r>
      <w:r>
        <w:fldChar w:fldCharType="end"/>
      </w:r>
    </w:p>
    <w:p w14:paraId="7870EAE0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1.5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cs_PhysicalChannelReconfiguration</w:t>
      </w:r>
      <w:r>
        <w:tab/>
      </w:r>
      <w:r>
        <w:fldChar w:fldCharType="begin"/>
      </w:r>
      <w:r>
        <w:instrText xml:space="preserve"> PAGEREF _Toc70086113 \h </w:instrText>
      </w:r>
      <w:r>
        <w:fldChar w:fldCharType="separate"/>
      </w:r>
      <w:r>
        <w:t>5</w:t>
      </w:r>
      <w:r>
        <w:fldChar w:fldCharType="end"/>
      </w:r>
    </w:p>
    <w:p w14:paraId="1EEF9873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1.6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cs_RadioBearerSetup_r9</w:t>
      </w:r>
      <w:r>
        <w:tab/>
      </w:r>
      <w:r>
        <w:fldChar w:fldCharType="begin"/>
      </w:r>
      <w:r>
        <w:instrText xml:space="preserve"> PAGEREF _Toc70086114 \h </w:instrText>
      </w:r>
      <w:r>
        <w:fldChar w:fldCharType="separate"/>
      </w:r>
      <w:r>
        <w:t>6</w:t>
      </w:r>
      <w:r>
        <w:fldChar w:fldCharType="end"/>
      </w:r>
    </w:p>
    <w:p w14:paraId="68B83E07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1.7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cs_108_RB_SetUpSpeech_r9_FDD</w:t>
      </w:r>
      <w:r>
        <w:tab/>
      </w:r>
      <w:r>
        <w:fldChar w:fldCharType="begin"/>
      </w:r>
      <w:r>
        <w:instrText xml:space="preserve"> PAGEREF _Toc70086115 \h </w:instrText>
      </w:r>
      <w:r>
        <w:fldChar w:fldCharType="separate"/>
      </w:r>
      <w:r>
        <w:t>6</w:t>
      </w:r>
      <w:r>
        <w:fldChar w:fldCharType="end"/>
      </w:r>
    </w:p>
    <w:p w14:paraId="7F3092F7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1.8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cs_108_RB_SetUpSpeech_TDD</w:t>
      </w:r>
      <w:r>
        <w:tab/>
      </w:r>
      <w:r>
        <w:fldChar w:fldCharType="begin"/>
      </w:r>
      <w:r>
        <w:instrText xml:space="preserve"> PAGEREF _Toc70086116 \h </w:instrText>
      </w:r>
      <w:r>
        <w:fldChar w:fldCharType="separate"/>
      </w:r>
      <w:r>
        <w:t>7</w:t>
      </w:r>
      <w:r>
        <w:fldChar w:fldCharType="end"/>
      </w:r>
    </w:p>
    <w:p w14:paraId="05831AAD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1.9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cs_RadioBearerSetup_r10</w:t>
      </w:r>
      <w:r>
        <w:tab/>
      </w:r>
      <w:r>
        <w:fldChar w:fldCharType="begin"/>
      </w:r>
      <w:r>
        <w:instrText xml:space="preserve"> PAGEREF _Toc70086117 \h </w:instrText>
      </w:r>
      <w:r>
        <w:fldChar w:fldCharType="separate"/>
      </w:r>
      <w:r>
        <w:t>8</w:t>
      </w:r>
      <w:r>
        <w:fldChar w:fldCharType="end"/>
      </w:r>
    </w:p>
    <w:p w14:paraId="11A30597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1.10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cs_108_RB_SetUpSpeech_r10_FDD</w:t>
      </w:r>
      <w:r>
        <w:tab/>
      </w:r>
      <w:r>
        <w:fldChar w:fldCharType="begin"/>
      </w:r>
      <w:r>
        <w:instrText xml:space="preserve"> PAGEREF _Toc70086118 \h </w:instrText>
      </w:r>
      <w:r>
        <w:fldChar w:fldCharType="separate"/>
      </w:r>
      <w:r>
        <w:t>8</w:t>
      </w:r>
      <w:r>
        <w:fldChar w:fldCharType="end"/>
      </w:r>
    </w:p>
    <w:p w14:paraId="361A21CF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1.11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cs_108_RB_SetUpSpeech_r10_TDD</w:t>
      </w:r>
      <w:r>
        <w:tab/>
      </w:r>
      <w:r>
        <w:fldChar w:fldCharType="begin"/>
      </w:r>
      <w:r>
        <w:instrText xml:space="preserve"> PAGEREF _Toc70086119 \h </w:instrText>
      </w:r>
      <w:r>
        <w:fldChar w:fldCharType="separate"/>
      </w:r>
      <w:r>
        <w:t>9</w:t>
      </w:r>
      <w:r>
        <w:fldChar w:fldCharType="end"/>
      </w:r>
    </w:p>
    <w:p w14:paraId="238FE5A2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1.12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cs_RadioBearerSetup_r11</w:t>
      </w:r>
      <w:r>
        <w:tab/>
      </w:r>
      <w:r>
        <w:fldChar w:fldCharType="begin"/>
      </w:r>
      <w:r>
        <w:instrText xml:space="preserve"> PAGEREF _Toc70086120 \h </w:instrText>
      </w:r>
      <w:r>
        <w:fldChar w:fldCharType="separate"/>
      </w:r>
      <w:r>
        <w:t>10</w:t>
      </w:r>
      <w:r>
        <w:fldChar w:fldCharType="end"/>
      </w:r>
    </w:p>
    <w:p w14:paraId="62692CC0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1.13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cs_108_RB_SetUpSpeech_r11_FDD</w:t>
      </w:r>
      <w:r>
        <w:tab/>
      </w:r>
      <w:r>
        <w:fldChar w:fldCharType="begin"/>
      </w:r>
      <w:r>
        <w:instrText xml:space="preserve"> PAGEREF _Toc70086121 \h </w:instrText>
      </w:r>
      <w:r>
        <w:fldChar w:fldCharType="separate"/>
      </w:r>
      <w:r>
        <w:t>11</w:t>
      </w:r>
      <w:r>
        <w:fldChar w:fldCharType="end"/>
      </w:r>
    </w:p>
    <w:p w14:paraId="77E6A4BA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1.14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cs_108_RB_SetUpSpeech_r11_TDD</w:t>
      </w:r>
      <w:r>
        <w:tab/>
      </w:r>
      <w:r>
        <w:fldChar w:fldCharType="begin"/>
      </w:r>
      <w:r>
        <w:instrText xml:space="preserve"> PAGEREF _Toc70086122 \h </w:instrText>
      </w:r>
      <w:r>
        <w:fldChar w:fldCharType="separate"/>
      </w:r>
      <w:r>
        <w:t>11</w:t>
      </w:r>
      <w:r>
        <w:fldChar w:fldCharType="end"/>
      </w:r>
    </w:p>
    <w:p w14:paraId="664A71BF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1.15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cs_RadioBearerSetup_r12</w:t>
      </w:r>
      <w:r>
        <w:tab/>
      </w:r>
      <w:r>
        <w:fldChar w:fldCharType="begin"/>
      </w:r>
      <w:r>
        <w:instrText xml:space="preserve"> PAGEREF _Toc70086123 \h </w:instrText>
      </w:r>
      <w:r>
        <w:fldChar w:fldCharType="separate"/>
      </w:r>
      <w:r>
        <w:t>12</w:t>
      </w:r>
      <w:r>
        <w:fldChar w:fldCharType="end"/>
      </w:r>
    </w:p>
    <w:p w14:paraId="50FAA818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1.16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cs_108_RB_SetUpSpeech_r12_FDD</w:t>
      </w:r>
      <w:r>
        <w:tab/>
      </w:r>
      <w:r>
        <w:fldChar w:fldCharType="begin"/>
      </w:r>
      <w:r>
        <w:instrText xml:space="preserve"> PAGEREF _Toc70086124 \h </w:instrText>
      </w:r>
      <w:r>
        <w:fldChar w:fldCharType="separate"/>
      </w:r>
      <w:r>
        <w:t>13</w:t>
      </w:r>
      <w:r>
        <w:fldChar w:fldCharType="end"/>
      </w:r>
    </w:p>
    <w:p w14:paraId="3B0F764A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1.17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cs_108_RB_SetUpSpeech_r12_TDD</w:t>
      </w:r>
      <w:r>
        <w:tab/>
      </w:r>
      <w:r>
        <w:fldChar w:fldCharType="begin"/>
      </w:r>
      <w:r>
        <w:instrText xml:space="preserve"> PAGEREF _Toc70086125 \h </w:instrText>
      </w:r>
      <w:r>
        <w:fldChar w:fldCharType="separate"/>
      </w:r>
      <w:r>
        <w:t>14</w:t>
      </w:r>
      <w:r>
        <w:fldChar w:fldCharType="end"/>
      </w:r>
    </w:p>
    <w:p w14:paraId="5B39B8FE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1.18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cs_RadioBearerSetup_r13</w:t>
      </w:r>
      <w:r>
        <w:tab/>
      </w:r>
      <w:r>
        <w:fldChar w:fldCharType="begin"/>
      </w:r>
      <w:r>
        <w:instrText xml:space="preserve"> PAGEREF _Toc70086126 \h </w:instrText>
      </w:r>
      <w:r>
        <w:fldChar w:fldCharType="separate"/>
      </w:r>
      <w:r>
        <w:t>14</w:t>
      </w:r>
      <w:r>
        <w:fldChar w:fldCharType="end"/>
      </w:r>
    </w:p>
    <w:p w14:paraId="507AC662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1.19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cs_108_RB_SetUpSpeech_r13_FDD</w:t>
      </w:r>
      <w:r>
        <w:tab/>
      </w:r>
      <w:r>
        <w:fldChar w:fldCharType="begin"/>
      </w:r>
      <w:r>
        <w:instrText xml:space="preserve"> PAGEREF _Toc70086127 \h </w:instrText>
      </w:r>
      <w:r>
        <w:fldChar w:fldCharType="separate"/>
      </w:r>
      <w:r>
        <w:t>15</w:t>
      </w:r>
      <w:r>
        <w:fldChar w:fldCharType="end"/>
      </w:r>
    </w:p>
    <w:p w14:paraId="11197CD7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1.20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cs_108_RB_SetUpSpeech_r13_TDD</w:t>
      </w:r>
      <w:r>
        <w:tab/>
      </w:r>
      <w:r>
        <w:fldChar w:fldCharType="begin"/>
      </w:r>
      <w:r>
        <w:instrText xml:space="preserve"> PAGEREF _Toc70086128 \h </w:instrText>
      </w:r>
      <w:r>
        <w:fldChar w:fldCharType="separate"/>
      </w:r>
      <w:r>
        <w:t>16</w:t>
      </w:r>
      <w:r>
        <w:fldChar w:fldCharType="end"/>
      </w:r>
    </w:p>
    <w:p w14:paraId="19D6F26A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1.21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cs_UE_CapabilityInfoCnfAM</w:t>
      </w:r>
      <w:r>
        <w:tab/>
      </w:r>
      <w:r>
        <w:fldChar w:fldCharType="begin"/>
      </w:r>
      <w:r>
        <w:instrText xml:space="preserve"> PAGEREF _Toc70086129 \h </w:instrText>
      </w:r>
      <w:r>
        <w:fldChar w:fldCharType="separate"/>
      </w:r>
      <w:r>
        <w:t>17</w:t>
      </w:r>
      <w:r>
        <w:fldChar w:fldCharType="end"/>
      </w:r>
    </w:p>
    <w:p w14:paraId="661E89B9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1.22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cs_RRCConnReject</w:t>
      </w:r>
      <w:r>
        <w:tab/>
      </w:r>
      <w:r>
        <w:fldChar w:fldCharType="begin"/>
      </w:r>
      <w:r>
        <w:instrText xml:space="preserve"> PAGEREF _Toc70086130 \h </w:instrText>
      </w:r>
      <w:r>
        <w:fldChar w:fldCharType="separate"/>
      </w:r>
      <w:r>
        <w:t>18</w:t>
      </w:r>
      <w:r>
        <w:fldChar w:fldCharType="end"/>
      </w:r>
    </w:p>
    <w:p w14:paraId="3C966768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1.23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cs_108_RRC_ConnRelDCCH_r4</w:t>
      </w:r>
      <w:r>
        <w:tab/>
      </w:r>
      <w:r>
        <w:fldChar w:fldCharType="begin"/>
      </w:r>
      <w:r>
        <w:instrText xml:space="preserve"> PAGEREF _Toc70086131 \h </w:instrText>
      </w:r>
      <w:r>
        <w:fldChar w:fldCharType="separate"/>
      </w:r>
      <w:r>
        <w:t>18</w:t>
      </w:r>
      <w:r>
        <w:fldChar w:fldCharType="end"/>
      </w:r>
    </w:p>
    <w:p w14:paraId="7109DB84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1.24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cs_MeasurementControl_InterRATMeasurement</w:t>
      </w:r>
      <w:r>
        <w:tab/>
      </w:r>
      <w:r>
        <w:fldChar w:fldCharType="begin"/>
      </w:r>
      <w:r>
        <w:instrText xml:space="preserve"> PAGEREF _Toc70086132 \h </w:instrText>
      </w:r>
      <w:r>
        <w:fldChar w:fldCharType="separate"/>
      </w:r>
      <w:r>
        <w:t>19</w:t>
      </w:r>
      <w:r>
        <w:fldChar w:fldCharType="end"/>
      </w:r>
    </w:p>
    <w:p w14:paraId="223755E2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1.25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cs_MeasurementControl_InterRATMeasurement_BandExt</w:t>
      </w:r>
      <w:r>
        <w:tab/>
      </w:r>
      <w:r>
        <w:fldChar w:fldCharType="begin"/>
      </w:r>
      <w:r>
        <w:instrText xml:space="preserve"> PAGEREF _Toc70086133 \h </w:instrText>
      </w:r>
      <w:r>
        <w:fldChar w:fldCharType="separate"/>
      </w:r>
      <w:r>
        <w:t>20</w:t>
      </w:r>
      <w:r>
        <w:fldChar w:fldCharType="end"/>
      </w:r>
    </w:p>
    <w:p w14:paraId="3FE68D8D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1.26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cs_MeasurementControl_InterRATMeasurement_NoCompMode</w:t>
      </w:r>
      <w:r>
        <w:tab/>
      </w:r>
      <w:r>
        <w:fldChar w:fldCharType="begin"/>
      </w:r>
      <w:r>
        <w:instrText xml:space="preserve"> PAGEREF _Toc70086134 \h </w:instrText>
      </w:r>
      <w:r>
        <w:fldChar w:fldCharType="separate"/>
      </w:r>
      <w:r>
        <w:t>22</w:t>
      </w:r>
      <w:r>
        <w:fldChar w:fldCharType="end"/>
      </w:r>
    </w:p>
    <w:p w14:paraId="0AD13AE2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1.27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</w:t>
      </w:r>
      <w:r>
        <w:rPr>
          <w:lang w:eastAsia="en-GB"/>
        </w:rPr>
        <w:t xml:space="preserve"> </w:t>
      </w:r>
      <w:r w:rsidRPr="004005C5">
        <w:rPr>
          <w:b/>
        </w:rPr>
        <w:t>cs_MeasurementControl_InterRATMeasurement_NoCompMode_BandExt</w:t>
      </w:r>
      <w:r>
        <w:tab/>
      </w:r>
      <w:r>
        <w:fldChar w:fldCharType="begin"/>
      </w:r>
      <w:r>
        <w:instrText xml:space="preserve"> PAGEREF _Toc70086135 \h </w:instrText>
      </w:r>
      <w:r>
        <w:fldChar w:fldCharType="separate"/>
      </w:r>
      <w:r>
        <w:t>23</w:t>
      </w:r>
      <w:r>
        <w:fldChar w:fldCharType="end"/>
      </w:r>
    </w:p>
    <w:p w14:paraId="17CCAFB8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1.28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cs_MeasurementControl_r8</w:t>
      </w:r>
      <w:r>
        <w:tab/>
      </w:r>
      <w:r>
        <w:fldChar w:fldCharType="begin"/>
      </w:r>
      <w:r>
        <w:instrText xml:space="preserve"> PAGEREF _Toc70086136 \h </w:instrText>
      </w:r>
      <w:r>
        <w:fldChar w:fldCharType="separate"/>
      </w:r>
      <w:r>
        <w:t>24</w:t>
      </w:r>
      <w:r>
        <w:fldChar w:fldCharType="end"/>
      </w:r>
    </w:p>
    <w:p w14:paraId="227DE17D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1.29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cs_MeasurementControl_r8_ext</w:t>
      </w:r>
      <w:r>
        <w:tab/>
      </w:r>
      <w:r>
        <w:fldChar w:fldCharType="begin"/>
      </w:r>
      <w:r>
        <w:instrText xml:space="preserve"> PAGEREF _Toc70086137 \h </w:instrText>
      </w:r>
      <w:r>
        <w:fldChar w:fldCharType="separate"/>
      </w:r>
      <w:r>
        <w:t>25</w:t>
      </w:r>
      <w:r>
        <w:fldChar w:fldCharType="end"/>
      </w:r>
    </w:p>
    <w:p w14:paraId="5240425D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1.30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cs_MeasurementControl_InterRATMeasurement_InterRATEventList</w:t>
      </w:r>
      <w:r>
        <w:tab/>
      </w:r>
      <w:r>
        <w:fldChar w:fldCharType="begin"/>
      </w:r>
      <w:r>
        <w:instrText xml:space="preserve"> PAGEREF _Toc70086138 \h </w:instrText>
      </w:r>
      <w:r>
        <w:fldChar w:fldCharType="separate"/>
      </w:r>
      <w:r>
        <w:t>26</w:t>
      </w:r>
      <w:r>
        <w:fldChar w:fldCharType="end"/>
      </w:r>
    </w:p>
    <w:p w14:paraId="063ECE58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1.31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cs_MeasurementControl_InterRATMeasurement_InterRATEventList_BandExt</w:t>
      </w:r>
      <w:r>
        <w:tab/>
      </w:r>
      <w:r>
        <w:fldChar w:fldCharType="begin"/>
      </w:r>
      <w:r>
        <w:instrText xml:space="preserve"> PAGEREF _Toc70086139 \h </w:instrText>
      </w:r>
      <w:r>
        <w:fldChar w:fldCharType="separate"/>
      </w:r>
      <w:r>
        <w:t>27</w:t>
      </w:r>
      <w:r>
        <w:fldChar w:fldCharType="end"/>
      </w:r>
    </w:p>
    <w:p w14:paraId="327EB04E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1.32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cs_MeasurementControl_InterRATMeasurement_InterRATEventList_NoCompMode</w:t>
      </w:r>
      <w:r>
        <w:tab/>
      </w:r>
      <w:r>
        <w:fldChar w:fldCharType="begin"/>
      </w:r>
      <w:r>
        <w:instrText xml:space="preserve"> PAGEREF _Toc70086140 \h </w:instrText>
      </w:r>
      <w:r>
        <w:fldChar w:fldCharType="separate"/>
      </w:r>
      <w:r>
        <w:t>29</w:t>
      </w:r>
      <w:r>
        <w:fldChar w:fldCharType="end"/>
      </w:r>
    </w:p>
    <w:p w14:paraId="413E6BDD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1.33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cs_MeasurementControl_InterRATMeasurement_InterRATEventList_NoCompMode_BandExt</w:t>
      </w:r>
      <w:r>
        <w:tab/>
      </w:r>
      <w:r>
        <w:fldChar w:fldCharType="begin"/>
      </w:r>
      <w:r>
        <w:instrText xml:space="preserve"> PAGEREF _Toc70086141 \h </w:instrText>
      </w:r>
      <w:r>
        <w:fldChar w:fldCharType="separate"/>
      </w:r>
      <w:r>
        <w:t>30</w:t>
      </w:r>
      <w:r>
        <w:fldChar w:fldCharType="end"/>
      </w:r>
    </w:p>
    <w:p w14:paraId="12BCDAB9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1.34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cs_UE_CapabilityEnqAll</w:t>
      </w:r>
      <w:r>
        <w:tab/>
      </w:r>
      <w:r>
        <w:fldChar w:fldCharType="begin"/>
      </w:r>
      <w:r>
        <w:instrText xml:space="preserve"> PAGEREF _Toc70086142 \h </w:instrText>
      </w:r>
      <w:r>
        <w:fldChar w:fldCharType="separate"/>
      </w:r>
      <w:r>
        <w:t>31</w:t>
      </w:r>
      <w:r>
        <w:fldChar w:fldCharType="end"/>
      </w:r>
    </w:p>
    <w:p w14:paraId="721FB216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1.35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cs_108_UE_CapabilityEnq</w:t>
      </w:r>
      <w:r>
        <w:tab/>
      </w:r>
      <w:r>
        <w:fldChar w:fldCharType="begin"/>
      </w:r>
      <w:r>
        <w:instrText xml:space="preserve"> PAGEREF _Toc70086143 \h </w:instrText>
      </w:r>
      <w:r>
        <w:fldChar w:fldCharType="separate"/>
      </w:r>
      <w:r>
        <w:t>32</w:t>
      </w:r>
      <w:r>
        <w:fldChar w:fldCharType="end"/>
      </w:r>
    </w:p>
    <w:p w14:paraId="44FFEFC0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1.36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cs_MeasurementControl_InterRATMeasurement_TDD_r9</w:t>
      </w:r>
      <w:r>
        <w:tab/>
      </w:r>
      <w:r>
        <w:fldChar w:fldCharType="begin"/>
      </w:r>
      <w:r>
        <w:instrText xml:space="preserve"> PAGEREF _Toc70086144 \h </w:instrText>
      </w:r>
      <w:r>
        <w:fldChar w:fldCharType="separate"/>
      </w:r>
      <w:r>
        <w:t>33</w:t>
      </w:r>
      <w:r>
        <w:fldChar w:fldCharType="end"/>
      </w:r>
    </w:p>
    <w:p w14:paraId="299D7909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1.37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cs_MeasurementControl_InterRATMeasurement_TDD_r9_BandExt</w:t>
      </w:r>
      <w:r>
        <w:tab/>
      </w:r>
      <w:r>
        <w:fldChar w:fldCharType="begin"/>
      </w:r>
      <w:r>
        <w:instrText xml:space="preserve"> PAGEREF _Toc70086145 \h </w:instrText>
      </w:r>
      <w:r>
        <w:fldChar w:fldCharType="separate"/>
      </w:r>
      <w:r>
        <w:t>34</w:t>
      </w:r>
      <w:r>
        <w:fldChar w:fldCharType="end"/>
      </w:r>
    </w:p>
    <w:p w14:paraId="19391168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1.38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cs_MeasurementControl_TDD_r9</w:t>
      </w:r>
      <w:r>
        <w:tab/>
      </w:r>
      <w:r>
        <w:fldChar w:fldCharType="begin"/>
      </w:r>
      <w:r>
        <w:instrText xml:space="preserve"> PAGEREF _Toc70086146 \h </w:instrText>
      </w:r>
      <w:r>
        <w:fldChar w:fldCharType="separate"/>
      </w:r>
      <w:r>
        <w:t>35</w:t>
      </w:r>
      <w:r>
        <w:fldChar w:fldCharType="end"/>
      </w:r>
    </w:p>
    <w:p w14:paraId="3D5D9308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1.39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cs_MeasurementControl_TDD_r9_ext</w:t>
      </w:r>
      <w:r>
        <w:tab/>
      </w:r>
      <w:r>
        <w:fldChar w:fldCharType="begin"/>
      </w:r>
      <w:r>
        <w:instrText xml:space="preserve"> PAGEREF _Toc70086147 \h </w:instrText>
      </w:r>
      <w:r>
        <w:fldChar w:fldCharType="separate"/>
      </w:r>
      <w:r>
        <w:t>36</w:t>
      </w:r>
      <w:r>
        <w:fldChar w:fldCharType="end"/>
      </w:r>
    </w:p>
    <w:p w14:paraId="49DE61FD" w14:textId="77777777" w:rsidR="009B0D75" w:rsidRPr="009B0D75" w:rsidRDefault="009B0D7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4005C5">
        <w:rPr>
          <w:b/>
          <w:lang w:val="pt-BR"/>
        </w:rPr>
        <w:t>1.40</w:t>
      </w:r>
      <w:r w:rsidRPr="009B0D75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4005C5">
        <w:rPr>
          <w:b/>
        </w:rPr>
        <w:t>Correction to template cds_UE_CapabilityEnqNoTDD</w:t>
      </w:r>
      <w:r>
        <w:tab/>
      </w:r>
      <w:r>
        <w:fldChar w:fldCharType="begin"/>
      </w:r>
      <w:r>
        <w:instrText xml:space="preserve"> PAGEREF _Toc70086148 \h </w:instrText>
      </w:r>
      <w:r>
        <w:fldChar w:fldCharType="separate"/>
      </w:r>
      <w:r>
        <w:t>37</w:t>
      </w:r>
      <w:r>
        <w:fldChar w:fldCharType="end"/>
      </w:r>
    </w:p>
    <w:p w14:paraId="7361F6B5" w14:textId="77777777"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104268C1" w14:textId="77777777" w:rsidR="00446488" w:rsidRDefault="00446488" w:rsidP="00446488"/>
    <w:p w14:paraId="5EB97646" w14:textId="77777777"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70086108"/>
      <w:r w:rsidRPr="00854C55">
        <w:rPr>
          <w:b/>
        </w:rPr>
        <w:t>Corrections required</w:t>
      </w:r>
      <w:bookmarkEnd w:id="2"/>
      <w:bookmarkEnd w:id="3"/>
      <w:bookmarkEnd w:id="4"/>
    </w:p>
    <w:p w14:paraId="0BFB442F" w14:textId="77777777" w:rsidR="00446488" w:rsidRDefault="00034678" w:rsidP="00AC1532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" w:name="_Toc70086109"/>
      <w:r w:rsidRPr="00034678">
        <w:rPr>
          <w:b/>
        </w:rPr>
        <w:t xml:space="preserve">Correction to </w:t>
      </w:r>
      <w:r w:rsidR="00AC1532">
        <w:rPr>
          <w:b/>
        </w:rPr>
        <w:t xml:space="preserve">function </w:t>
      </w:r>
      <w:r w:rsidR="00AC1532" w:rsidRPr="00AC1532">
        <w:rPr>
          <w:b/>
        </w:rPr>
        <w:t>fl_UTRAN_RRC_ConnRel_DCH</w:t>
      </w:r>
      <w:bookmarkEnd w:id="5"/>
      <w:r w:rsidR="00DB0BBE">
        <w:rPr>
          <w:b/>
        </w:rPr>
        <w:t xml:space="preserve"> 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14:paraId="07E4864D" w14:textId="77777777" w:rsidTr="00E14D7D">
        <w:trPr>
          <w:trHeight w:val="447"/>
        </w:trPr>
        <w:tc>
          <w:tcPr>
            <w:tcW w:w="1985" w:type="dxa"/>
          </w:tcPr>
          <w:p w14:paraId="41737001" w14:textId="77777777" w:rsidR="005C576A" w:rsidRPr="00E751F5" w:rsidRDefault="003D7299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49CA14C" w14:textId="77777777" w:rsidR="005C576A" w:rsidRPr="001E29E3" w:rsidRDefault="001E29E3" w:rsidP="00DB0BBE">
            <w:pPr>
              <w:pStyle w:val="CRCoverPage"/>
              <w:spacing w:after="0"/>
              <w:ind w:left="100"/>
              <w:rPr>
                <w:noProof/>
              </w:rPr>
            </w:pPr>
            <w:r w:rsidRPr="001E29E3">
              <w:rPr>
                <w:noProof/>
              </w:rPr>
              <w:t>fl_UTRAN_RRC_ConnRel_DCH</w:t>
            </w:r>
          </w:p>
        </w:tc>
      </w:tr>
      <w:tr w:rsidR="005C576A" w14:paraId="489DAAB8" w14:textId="77777777" w:rsidTr="00E14D7D">
        <w:trPr>
          <w:trHeight w:val="452"/>
        </w:trPr>
        <w:tc>
          <w:tcPr>
            <w:tcW w:w="1985" w:type="dxa"/>
          </w:tcPr>
          <w:p w14:paraId="6500F975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16EF443" w14:textId="77777777" w:rsidR="005C576A" w:rsidRPr="001E29E3" w:rsidRDefault="001E29E3" w:rsidP="001E29E3">
            <w:pPr>
              <w:pStyle w:val="CRCoverPage"/>
              <w:spacing w:after="0"/>
              <w:rPr>
                <w:rFonts w:cs="Arial"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617F63" w14:paraId="29FB41FA" w14:textId="77777777" w:rsidTr="00E14D7D">
        <w:tc>
          <w:tcPr>
            <w:tcW w:w="1985" w:type="dxa"/>
          </w:tcPr>
          <w:p w14:paraId="63AB42C3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C2D1E96" w14:textId="77777777" w:rsidR="00617F63" w:rsidRPr="00300C5B" w:rsidRDefault="00515BC6" w:rsidP="00515BC6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617F63" w14:paraId="4E1EBBF1" w14:textId="77777777" w:rsidTr="00E14D7D">
        <w:tc>
          <w:tcPr>
            <w:tcW w:w="1985" w:type="dxa"/>
          </w:tcPr>
          <w:p w14:paraId="271ED35D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49F4B75" w14:textId="77777777" w:rsidR="00617F63" w:rsidRPr="00F0313E" w:rsidRDefault="004D1C11" w:rsidP="001D13E3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="004C68A4" w:rsidRPr="004C68A4">
              <w:rPr>
                <w:rFonts w:ascii="Arial" w:hAnsi="Arial" w:cs="Arial"/>
                <w:noProof/>
                <w:lang w:val="en-US"/>
              </w:rPr>
              <w:t>UTRAN_IRAT_CommonFunctions</w:t>
            </w:r>
            <w:r w:rsidR="004C68A4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617F63" w:rsidRPr="00E751F5" w14:paraId="792E5A4C" w14:textId="77777777" w:rsidTr="00E14D7D">
        <w:tc>
          <w:tcPr>
            <w:tcW w:w="1985" w:type="dxa"/>
          </w:tcPr>
          <w:p w14:paraId="0C1CF0BC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D4C0A27" w14:textId="77777777" w:rsidR="00617F63" w:rsidRPr="00E751F5" w:rsidRDefault="00617F63" w:rsidP="00617F63">
            <w:pPr>
              <w:rPr>
                <w:rFonts w:ascii="Arial" w:hAnsi="Arial"/>
                <w:highlight w:val="cyan"/>
              </w:rPr>
            </w:pPr>
          </w:p>
        </w:tc>
      </w:tr>
    </w:tbl>
    <w:p w14:paraId="024B178A" w14:textId="77777777" w:rsidR="001E41F3" w:rsidRDefault="001E41F3">
      <w:pPr>
        <w:rPr>
          <w:noProof/>
          <w:lang w:val="en-US"/>
        </w:rPr>
      </w:pPr>
    </w:p>
    <w:p w14:paraId="15D2BB6A" w14:textId="77777777" w:rsidR="00300C5B" w:rsidRDefault="00300C5B" w:rsidP="00300C5B">
      <w:pPr>
        <w:rPr>
          <w:noProof/>
        </w:rPr>
      </w:pPr>
    </w:p>
    <w:p w14:paraId="506C806A" w14:textId="77777777"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14:paraId="09A7F1CF" w14:textId="77777777" w:rsidTr="000441DD">
        <w:tc>
          <w:tcPr>
            <w:tcW w:w="9855" w:type="dxa"/>
          </w:tcPr>
          <w:p w14:paraId="6D87481C" w14:textId="77777777"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79E63FB2" w14:textId="77777777" w:rsidR="00AC1532" w:rsidRPr="00AC1532" w:rsidRDefault="00AC1532" w:rsidP="00AC1532">
            <w:pPr>
              <w:spacing w:after="0"/>
              <w:rPr>
                <w:rFonts w:ascii="Arial" w:hAnsi="Arial"/>
                <w:lang w:eastAsia="en-GB"/>
              </w:rPr>
            </w:pPr>
            <w:r w:rsidRPr="00AC1532">
              <w:rPr>
                <w:rFonts w:ascii="Arial" w:hAnsi="Arial"/>
                <w:lang w:eastAsia="en-GB"/>
              </w:rPr>
              <w:t xml:space="preserve">  function fl_UTRAN_RRC_ConnRel_DCH(IntegrityCheckInfo p_IntegrityCheckInfo,</w:t>
            </w:r>
          </w:p>
          <w:p w14:paraId="112694AA" w14:textId="77777777" w:rsidR="00AC1532" w:rsidRPr="00AC1532" w:rsidRDefault="00AC1532" w:rsidP="00AC1532">
            <w:pPr>
              <w:spacing w:after="0"/>
              <w:rPr>
                <w:rFonts w:ascii="Arial" w:hAnsi="Arial"/>
                <w:lang w:eastAsia="en-GB"/>
              </w:rPr>
            </w:pPr>
            <w:r w:rsidRPr="00AC1532">
              <w:rPr>
                <w:rFonts w:ascii="Arial" w:hAnsi="Arial"/>
                <w:lang w:eastAsia="en-GB"/>
              </w:rPr>
              <w:t xml:space="preserve">                                    integer            p_N308) runs on UTRAN_PTC</w:t>
            </w:r>
          </w:p>
          <w:p w14:paraId="1022011F" w14:textId="77777777" w:rsidR="00AC1532" w:rsidRPr="00AC1532" w:rsidRDefault="00AC1532" w:rsidP="00AC1532">
            <w:pPr>
              <w:spacing w:after="0"/>
              <w:rPr>
                <w:rFonts w:ascii="Arial" w:hAnsi="Arial"/>
                <w:lang w:eastAsia="en-GB"/>
              </w:rPr>
            </w:pPr>
            <w:r w:rsidRPr="00AC1532">
              <w:rPr>
                <w:rFonts w:ascii="Arial" w:hAnsi="Arial"/>
                <w:lang w:eastAsia="en-GB"/>
              </w:rPr>
              <w:t xml:space="preserve">  {</w:t>
            </w:r>
          </w:p>
          <w:p w14:paraId="0391C10E" w14:textId="77777777" w:rsidR="00300C5B" w:rsidRPr="004031F3" w:rsidRDefault="00300C5B" w:rsidP="00300C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300C5B" w:rsidRPr="004031F3" w14:paraId="56CBBEE9" w14:textId="77777777" w:rsidTr="000441DD">
        <w:tc>
          <w:tcPr>
            <w:tcW w:w="9855" w:type="dxa"/>
          </w:tcPr>
          <w:p w14:paraId="0AF43CC3" w14:textId="77777777" w:rsidR="00300C5B" w:rsidRPr="004031F3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6167C1B7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647F77D9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0925AF07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14:paraId="09D0B611" w14:textId="77777777" w:rsidTr="000441DD">
        <w:tc>
          <w:tcPr>
            <w:tcW w:w="9855" w:type="dxa"/>
          </w:tcPr>
          <w:p w14:paraId="05B8684D" w14:textId="77777777" w:rsidR="003E4866" w:rsidRDefault="00300C5B" w:rsidP="003E4866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0E8613C3" w14:textId="77777777" w:rsidR="00AC1532" w:rsidRPr="00AC1532" w:rsidRDefault="00AC1532" w:rsidP="00AC1532">
            <w:pPr>
              <w:spacing w:after="0"/>
              <w:rPr>
                <w:rFonts w:ascii="Arial" w:hAnsi="Arial"/>
                <w:lang w:eastAsia="en-GB"/>
              </w:rPr>
            </w:pPr>
            <w:r w:rsidRPr="00AC1532">
              <w:rPr>
                <w:rFonts w:ascii="Arial" w:hAnsi="Arial"/>
                <w:lang w:eastAsia="en-GB"/>
              </w:rPr>
              <w:t xml:space="preserve">  function fl_UTRAN_RRC_ConnRel_DCH(</w:t>
            </w:r>
            <w:r w:rsidRPr="003D7299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AC1532">
              <w:rPr>
                <w:rFonts w:ascii="Arial" w:hAnsi="Arial"/>
                <w:lang w:eastAsia="en-GB"/>
              </w:rPr>
              <w:t xml:space="preserve"> IntegrityCheckInfo p_IntegrityCheckInfo,</w:t>
            </w:r>
          </w:p>
          <w:p w14:paraId="48B0E5BF" w14:textId="77777777" w:rsidR="00AC1532" w:rsidRPr="00AC1532" w:rsidRDefault="00AC1532" w:rsidP="00AC1532">
            <w:pPr>
              <w:spacing w:after="0"/>
              <w:rPr>
                <w:rFonts w:ascii="Arial" w:hAnsi="Arial"/>
                <w:lang w:eastAsia="en-GB"/>
              </w:rPr>
            </w:pPr>
            <w:r w:rsidRPr="00AC1532">
              <w:rPr>
                <w:rFonts w:ascii="Arial" w:hAnsi="Arial"/>
                <w:lang w:eastAsia="en-GB"/>
              </w:rPr>
              <w:t xml:space="preserve">                                    integer                            p_N308) runs on UTRAN_PTC</w:t>
            </w:r>
          </w:p>
          <w:p w14:paraId="456ABC49" w14:textId="77777777" w:rsidR="00AC1532" w:rsidRPr="00AC1532" w:rsidRDefault="00AC1532" w:rsidP="00AC1532">
            <w:pPr>
              <w:spacing w:after="0"/>
              <w:rPr>
                <w:rFonts w:ascii="Arial" w:hAnsi="Arial"/>
                <w:lang w:eastAsia="en-GB"/>
              </w:rPr>
            </w:pPr>
            <w:r w:rsidRPr="00AC1532">
              <w:rPr>
                <w:rFonts w:ascii="Arial" w:hAnsi="Arial"/>
                <w:lang w:eastAsia="en-GB"/>
              </w:rPr>
              <w:t xml:space="preserve">  {</w:t>
            </w:r>
          </w:p>
          <w:p w14:paraId="2AC60594" w14:textId="77777777" w:rsidR="00300C5B" w:rsidRPr="004031F3" w:rsidRDefault="00300C5B" w:rsidP="00154DA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26E55F9A" w14:textId="77777777" w:rsidR="00300C5B" w:rsidRDefault="00300C5B" w:rsidP="00300C5B">
      <w:pPr>
        <w:rPr>
          <w:noProof/>
          <w:lang w:val="en-US"/>
        </w:rPr>
      </w:pPr>
    </w:p>
    <w:p w14:paraId="48915DFA" w14:textId="77777777" w:rsidR="00AC1532" w:rsidRDefault="00AC1532" w:rsidP="00C81A82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70086110"/>
      <w:r w:rsidRPr="00034678">
        <w:rPr>
          <w:b/>
        </w:rPr>
        <w:t xml:space="preserve">Correction to </w:t>
      </w:r>
      <w:r w:rsidR="00C81A82">
        <w:rPr>
          <w:b/>
        </w:rPr>
        <w:t>function</w:t>
      </w:r>
      <w:r>
        <w:rPr>
          <w:b/>
        </w:rPr>
        <w:t xml:space="preserve"> </w:t>
      </w:r>
      <w:bookmarkEnd w:id="6"/>
      <w:r w:rsidR="001E29E3" w:rsidRPr="00C81A82">
        <w:rPr>
          <w:b/>
        </w:rPr>
        <w:t>f_Get_cs_108_RB_SetUpSpeech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C1532" w14:paraId="06F9D4A3" w14:textId="77777777" w:rsidTr="00C36199">
        <w:trPr>
          <w:trHeight w:val="447"/>
        </w:trPr>
        <w:tc>
          <w:tcPr>
            <w:tcW w:w="1985" w:type="dxa"/>
          </w:tcPr>
          <w:p w14:paraId="0BCF2128" w14:textId="77777777" w:rsidR="00AC1532" w:rsidRPr="00E751F5" w:rsidRDefault="00C81A82" w:rsidP="00C3619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AC1532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437AD23" w14:textId="77777777" w:rsidR="00AC1532" w:rsidRPr="001E29E3" w:rsidRDefault="001E29E3" w:rsidP="00C36199">
            <w:pPr>
              <w:pStyle w:val="CRCoverPage"/>
              <w:spacing w:after="0"/>
              <w:ind w:left="100"/>
              <w:rPr>
                <w:noProof/>
              </w:rPr>
            </w:pPr>
            <w:r w:rsidRPr="001E29E3">
              <w:rPr>
                <w:noProof/>
              </w:rPr>
              <w:t>f_Get_cs_108_RB_SetUpSpeech</w:t>
            </w:r>
          </w:p>
        </w:tc>
      </w:tr>
      <w:tr w:rsidR="001E29E3" w14:paraId="04BEF51C" w14:textId="77777777" w:rsidTr="00C36199">
        <w:trPr>
          <w:trHeight w:val="452"/>
        </w:trPr>
        <w:tc>
          <w:tcPr>
            <w:tcW w:w="1985" w:type="dxa"/>
          </w:tcPr>
          <w:p w14:paraId="395F182E" w14:textId="77777777" w:rsidR="001E29E3" w:rsidRPr="00E751F5" w:rsidRDefault="001E29E3" w:rsidP="001E29E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02F6193" w14:textId="77777777" w:rsidR="001E29E3" w:rsidRPr="001E29E3" w:rsidRDefault="001E29E3" w:rsidP="001E29E3">
            <w:pPr>
              <w:pStyle w:val="CRCoverPage"/>
              <w:spacing w:after="0"/>
              <w:rPr>
                <w:rFonts w:cs="Arial"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1E29E3" w14:paraId="7FFB437D" w14:textId="77777777" w:rsidTr="00C36199">
        <w:tc>
          <w:tcPr>
            <w:tcW w:w="1985" w:type="dxa"/>
          </w:tcPr>
          <w:p w14:paraId="2CCDE932" w14:textId="77777777" w:rsidR="001E29E3" w:rsidRPr="00E751F5" w:rsidRDefault="001E29E3" w:rsidP="001E29E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277FB94" w14:textId="77777777" w:rsidR="001E29E3" w:rsidRPr="00300C5B" w:rsidRDefault="001E29E3" w:rsidP="001E29E3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1E29E3" w14:paraId="040E9145" w14:textId="77777777" w:rsidTr="00C36199">
        <w:tc>
          <w:tcPr>
            <w:tcW w:w="1985" w:type="dxa"/>
          </w:tcPr>
          <w:p w14:paraId="655913CF" w14:textId="77777777" w:rsidR="001E29E3" w:rsidRPr="00E751F5" w:rsidRDefault="001E29E3" w:rsidP="001E29E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559E0B7" w14:textId="77777777" w:rsidR="001E29E3" w:rsidRPr="00F0313E" w:rsidRDefault="001E29E3" w:rsidP="001E29E3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4D1C11">
              <w:rPr>
                <w:rFonts w:ascii="Arial" w:hAnsi="Arial" w:cs="Arial"/>
                <w:noProof/>
                <w:lang w:val="en-US"/>
              </w:rPr>
              <w:t>UTRAN_RAB_Functions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1E29E3" w:rsidRPr="00E751F5" w14:paraId="2B38823A" w14:textId="77777777" w:rsidTr="00C36199">
        <w:tc>
          <w:tcPr>
            <w:tcW w:w="1985" w:type="dxa"/>
          </w:tcPr>
          <w:p w14:paraId="3DE7ADCD" w14:textId="77777777" w:rsidR="001E29E3" w:rsidRPr="00E751F5" w:rsidRDefault="001E29E3" w:rsidP="001E29E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C0371FA" w14:textId="77777777" w:rsidR="001E29E3" w:rsidRPr="00E751F5" w:rsidRDefault="001E29E3" w:rsidP="001E29E3">
            <w:pPr>
              <w:rPr>
                <w:rFonts w:ascii="Arial" w:hAnsi="Arial"/>
                <w:highlight w:val="cyan"/>
              </w:rPr>
            </w:pPr>
          </w:p>
        </w:tc>
      </w:tr>
    </w:tbl>
    <w:p w14:paraId="31E8AF08" w14:textId="77777777" w:rsidR="00AC1532" w:rsidRDefault="00AC1532" w:rsidP="00AC1532">
      <w:pPr>
        <w:rPr>
          <w:noProof/>
          <w:lang w:val="en-US"/>
        </w:rPr>
      </w:pPr>
    </w:p>
    <w:p w14:paraId="468F9614" w14:textId="77777777" w:rsidR="00AC1532" w:rsidRDefault="00AC1532" w:rsidP="00AC1532">
      <w:pPr>
        <w:rPr>
          <w:noProof/>
        </w:rPr>
      </w:pPr>
    </w:p>
    <w:p w14:paraId="0D7D64BF" w14:textId="77777777" w:rsidR="00AC1532" w:rsidRDefault="00AC1532" w:rsidP="00AC153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C1532" w:rsidRPr="004031F3" w14:paraId="0E1803D1" w14:textId="77777777" w:rsidTr="00C36199">
        <w:tc>
          <w:tcPr>
            <w:tcW w:w="9855" w:type="dxa"/>
          </w:tcPr>
          <w:p w14:paraId="1E8EA0F2" w14:textId="77777777" w:rsidR="00AC1532" w:rsidRDefault="00AC1532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60C1282C" w14:textId="77777777" w:rsidR="00C81A82" w:rsidRPr="00C81A82" w:rsidRDefault="00C81A82" w:rsidP="00C81A82">
            <w:pPr>
              <w:spacing w:after="0"/>
              <w:rPr>
                <w:rFonts w:ascii="Arial" w:hAnsi="Arial"/>
                <w:lang w:eastAsia="en-GB"/>
              </w:rPr>
            </w:pPr>
            <w:r w:rsidRPr="00C81A82">
              <w:rPr>
                <w:rFonts w:ascii="Arial" w:hAnsi="Arial"/>
                <w:lang w:eastAsia="en-GB"/>
              </w:rPr>
              <w:t xml:space="preserve">  function f_Get_cs_108_RB_SetUpSpeech (UTRAN_CellId_Type  p_CellId,</w:t>
            </w:r>
          </w:p>
          <w:p w14:paraId="6D2F0C07" w14:textId="77777777" w:rsidR="00C81A82" w:rsidRPr="00C81A82" w:rsidRDefault="00C81A82" w:rsidP="00C81A82">
            <w:pPr>
              <w:spacing w:after="0"/>
              <w:rPr>
                <w:rFonts w:ascii="Arial" w:hAnsi="Arial"/>
                <w:lang w:eastAsia="en-GB"/>
              </w:rPr>
            </w:pPr>
            <w:r w:rsidRPr="00C81A82">
              <w:rPr>
                <w:rFonts w:ascii="Arial" w:hAnsi="Arial"/>
                <w:lang w:eastAsia="en-GB"/>
              </w:rPr>
              <w:lastRenderedPageBreak/>
              <w:t xml:space="preserve">                                        IntegrityCheckInfo p_Integrityinfo,</w:t>
            </w:r>
          </w:p>
          <w:p w14:paraId="40ED65E6" w14:textId="77777777" w:rsidR="00C81A82" w:rsidRPr="00C81A82" w:rsidRDefault="00C81A82" w:rsidP="00C81A82">
            <w:pPr>
              <w:spacing w:after="0"/>
              <w:rPr>
                <w:rFonts w:ascii="Arial" w:hAnsi="Arial"/>
                <w:lang w:eastAsia="en-GB"/>
              </w:rPr>
            </w:pPr>
            <w:r w:rsidRPr="00C81A82">
              <w:rPr>
                <w:rFonts w:ascii="Arial" w:hAnsi="Arial"/>
                <w:lang w:eastAsia="en-GB"/>
              </w:rPr>
              <w:t xml:space="preserve">                                        ActivationTime     p_Activationtime)</w:t>
            </w:r>
          </w:p>
          <w:p w14:paraId="6E6AFE0C" w14:textId="77777777" w:rsidR="00C81A82" w:rsidRPr="00C81A82" w:rsidRDefault="00C81A82" w:rsidP="00C81A82">
            <w:pPr>
              <w:spacing w:after="0"/>
              <w:rPr>
                <w:rFonts w:ascii="Arial" w:hAnsi="Arial"/>
                <w:lang w:eastAsia="en-GB"/>
              </w:rPr>
            </w:pPr>
            <w:r w:rsidRPr="00C81A82">
              <w:rPr>
                <w:rFonts w:ascii="Arial" w:hAnsi="Arial"/>
                <w:lang w:eastAsia="en-GB"/>
              </w:rPr>
              <w:t xml:space="preserve">    runs on UTRAN_PTC return template (value) DL_DCCH_Message</w:t>
            </w:r>
          </w:p>
          <w:p w14:paraId="19A0F5DE" w14:textId="77777777" w:rsidR="00C81A82" w:rsidRPr="00C81A82" w:rsidRDefault="00C81A82" w:rsidP="00C81A82">
            <w:pPr>
              <w:spacing w:after="0"/>
              <w:rPr>
                <w:rFonts w:ascii="Arial" w:hAnsi="Arial"/>
                <w:lang w:eastAsia="en-GB"/>
              </w:rPr>
            </w:pPr>
            <w:r w:rsidRPr="00C81A82">
              <w:rPr>
                <w:rFonts w:ascii="Arial" w:hAnsi="Arial"/>
                <w:lang w:eastAsia="en-GB"/>
              </w:rPr>
              <w:t xml:space="preserve">  {</w:t>
            </w:r>
          </w:p>
          <w:p w14:paraId="4F050184" w14:textId="77777777" w:rsidR="00AC1532" w:rsidRPr="004031F3" w:rsidRDefault="00AC1532" w:rsidP="00C3619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AC1532" w:rsidRPr="004031F3" w14:paraId="0AAA2FF0" w14:textId="77777777" w:rsidTr="00C36199">
        <w:tc>
          <w:tcPr>
            <w:tcW w:w="9855" w:type="dxa"/>
          </w:tcPr>
          <w:p w14:paraId="4A571AC1" w14:textId="77777777" w:rsidR="00AC1532" w:rsidRPr="004031F3" w:rsidRDefault="00AC1532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3DFDCB27" w14:textId="77777777" w:rsidR="00AC1532" w:rsidRPr="004031F3" w:rsidRDefault="00AC1532" w:rsidP="00AC1532">
      <w:pPr>
        <w:spacing w:after="0"/>
        <w:rPr>
          <w:rFonts w:ascii="Arial" w:hAnsi="Arial"/>
          <w:b/>
          <w:lang w:eastAsia="en-GB"/>
        </w:rPr>
      </w:pPr>
    </w:p>
    <w:p w14:paraId="4C675D27" w14:textId="77777777" w:rsidR="00AC1532" w:rsidRPr="004031F3" w:rsidRDefault="00AC1532" w:rsidP="00AC1532">
      <w:pPr>
        <w:spacing w:after="0"/>
        <w:rPr>
          <w:rFonts w:ascii="Arial" w:hAnsi="Arial"/>
          <w:b/>
          <w:lang w:eastAsia="en-GB"/>
        </w:rPr>
      </w:pPr>
    </w:p>
    <w:p w14:paraId="346D6DAC" w14:textId="77777777" w:rsidR="00AC1532" w:rsidRPr="004031F3" w:rsidRDefault="00AC1532" w:rsidP="00AC1532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C1532" w:rsidRPr="004031F3" w14:paraId="41978B30" w14:textId="77777777" w:rsidTr="00C36199">
        <w:tc>
          <w:tcPr>
            <w:tcW w:w="9855" w:type="dxa"/>
          </w:tcPr>
          <w:p w14:paraId="6515246B" w14:textId="77777777" w:rsidR="00C81A82" w:rsidRDefault="00AC1532" w:rsidP="00C81A82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7722FAE7" w14:textId="77777777" w:rsidR="00C81A82" w:rsidRPr="00C81A82" w:rsidRDefault="00C81A82" w:rsidP="00C81A82">
            <w:pPr>
              <w:spacing w:after="0"/>
              <w:rPr>
                <w:rFonts w:ascii="Arial" w:hAnsi="Arial"/>
                <w:lang w:eastAsia="en-GB"/>
              </w:rPr>
            </w:pPr>
            <w:r w:rsidRPr="00C81A82">
              <w:rPr>
                <w:rFonts w:ascii="Arial" w:hAnsi="Arial"/>
                <w:lang w:eastAsia="en-GB"/>
              </w:rPr>
              <w:t xml:space="preserve">  function f_Get_cs_108_RB_SetUpSpeech (UTRAN_CellId_Type  p_CellId,</w:t>
            </w:r>
          </w:p>
          <w:p w14:paraId="14006E8D" w14:textId="77777777" w:rsidR="00C81A82" w:rsidRPr="00C81A82" w:rsidRDefault="00C81A82" w:rsidP="00C81A82">
            <w:pPr>
              <w:spacing w:after="0"/>
              <w:rPr>
                <w:rFonts w:ascii="Arial" w:hAnsi="Arial"/>
                <w:lang w:eastAsia="en-GB"/>
              </w:rPr>
            </w:pPr>
            <w:r w:rsidRPr="00C81A82">
              <w:rPr>
                <w:rFonts w:ascii="Arial" w:hAnsi="Arial"/>
                <w:lang w:eastAsia="en-GB"/>
              </w:rPr>
              <w:t xml:space="preserve">                                        </w:t>
            </w:r>
            <w:r w:rsidRPr="00C81A82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C81A82">
              <w:rPr>
                <w:rFonts w:ascii="Arial" w:hAnsi="Arial"/>
                <w:lang w:eastAsia="en-GB"/>
              </w:rPr>
              <w:t xml:space="preserve"> IntegrityChe</w:t>
            </w:r>
            <w:r>
              <w:rPr>
                <w:rFonts w:ascii="Arial" w:hAnsi="Arial"/>
                <w:lang w:eastAsia="en-GB"/>
              </w:rPr>
              <w:t>ckInfo p_Integrityinfo,</w:t>
            </w:r>
          </w:p>
          <w:p w14:paraId="6F9DC9CC" w14:textId="77777777" w:rsidR="00C81A82" w:rsidRPr="00C81A82" w:rsidRDefault="00C81A82" w:rsidP="00C81A82">
            <w:pPr>
              <w:spacing w:after="0"/>
              <w:rPr>
                <w:rFonts w:ascii="Arial" w:hAnsi="Arial"/>
                <w:lang w:eastAsia="en-GB"/>
              </w:rPr>
            </w:pPr>
            <w:r w:rsidRPr="00C81A82">
              <w:rPr>
                <w:rFonts w:ascii="Arial" w:hAnsi="Arial"/>
                <w:lang w:eastAsia="en-GB"/>
              </w:rPr>
              <w:t xml:space="preserve">                                        ActivationTime     p_Activationtime)</w:t>
            </w:r>
          </w:p>
          <w:p w14:paraId="13538841" w14:textId="77777777" w:rsidR="00C81A82" w:rsidRPr="00C81A82" w:rsidRDefault="00C81A82" w:rsidP="00C81A82">
            <w:pPr>
              <w:spacing w:after="0"/>
              <w:rPr>
                <w:rFonts w:ascii="Arial" w:hAnsi="Arial"/>
                <w:lang w:eastAsia="en-GB"/>
              </w:rPr>
            </w:pPr>
            <w:r w:rsidRPr="00C81A82">
              <w:rPr>
                <w:rFonts w:ascii="Arial" w:hAnsi="Arial"/>
                <w:lang w:eastAsia="en-GB"/>
              </w:rPr>
              <w:t xml:space="preserve">    runs on UTRAN_PTC return template (value) DL_DCCH_Message</w:t>
            </w:r>
          </w:p>
          <w:p w14:paraId="069EE3E2" w14:textId="77777777" w:rsidR="00C81A82" w:rsidRPr="00C81A82" w:rsidRDefault="00C81A82" w:rsidP="00C81A82">
            <w:pPr>
              <w:spacing w:after="0"/>
              <w:rPr>
                <w:rFonts w:ascii="Arial" w:hAnsi="Arial"/>
                <w:lang w:eastAsia="en-GB"/>
              </w:rPr>
            </w:pPr>
            <w:r w:rsidRPr="00C81A82">
              <w:rPr>
                <w:rFonts w:ascii="Arial" w:hAnsi="Arial"/>
                <w:lang w:eastAsia="en-GB"/>
              </w:rPr>
              <w:t xml:space="preserve">  { /* @sic R5-123750 sic@ */</w:t>
            </w:r>
          </w:p>
          <w:p w14:paraId="18990668" w14:textId="77777777" w:rsidR="00AC1532" w:rsidRPr="004031F3" w:rsidRDefault="00AC1532" w:rsidP="00C81A82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6DC38E3F" w14:textId="77777777" w:rsidR="00AC1532" w:rsidRDefault="00AC1532" w:rsidP="00AC1532">
      <w:pPr>
        <w:rPr>
          <w:noProof/>
          <w:lang w:val="en-US"/>
        </w:rPr>
      </w:pPr>
    </w:p>
    <w:p w14:paraId="0234F09D" w14:textId="77777777" w:rsidR="00C81A82" w:rsidRDefault="00C81A82" w:rsidP="00C81A82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70086111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="00483D68" w:rsidRPr="00483D68">
        <w:rPr>
          <w:b/>
        </w:rPr>
        <w:t>cs_RadioBearerSetup_r8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81A82" w14:paraId="4B8DDB1D" w14:textId="77777777" w:rsidTr="00C36199">
        <w:trPr>
          <w:trHeight w:val="447"/>
        </w:trPr>
        <w:tc>
          <w:tcPr>
            <w:tcW w:w="1985" w:type="dxa"/>
          </w:tcPr>
          <w:p w14:paraId="43FF75E6" w14:textId="77777777" w:rsidR="00C81A82" w:rsidRPr="00E751F5" w:rsidRDefault="00C81A82" w:rsidP="00C3619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A5AE19B" w14:textId="77777777" w:rsidR="00C81A82" w:rsidRDefault="00483D68" w:rsidP="00C36199">
            <w:pPr>
              <w:pStyle w:val="CRCoverPage"/>
              <w:spacing w:after="0"/>
              <w:ind w:left="100"/>
              <w:rPr>
                <w:noProof/>
              </w:rPr>
            </w:pPr>
            <w:r w:rsidRPr="00756F0D">
              <w:rPr>
                <w:lang w:eastAsia="en-GB"/>
              </w:rPr>
              <w:t>cs_RadioBearerSetup_r8</w:t>
            </w:r>
          </w:p>
        </w:tc>
      </w:tr>
      <w:tr w:rsidR="001E29E3" w14:paraId="7C4FAC4F" w14:textId="77777777" w:rsidTr="00C36199">
        <w:trPr>
          <w:trHeight w:val="452"/>
        </w:trPr>
        <w:tc>
          <w:tcPr>
            <w:tcW w:w="1985" w:type="dxa"/>
          </w:tcPr>
          <w:p w14:paraId="1C1BBF47" w14:textId="77777777" w:rsidR="001E29E3" w:rsidRPr="00E751F5" w:rsidRDefault="001E29E3" w:rsidP="001E29E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F85D52A" w14:textId="77777777" w:rsidR="001E29E3" w:rsidRPr="001E29E3" w:rsidRDefault="001E29E3" w:rsidP="001E29E3">
            <w:pPr>
              <w:pStyle w:val="CRCoverPage"/>
              <w:spacing w:after="0"/>
              <w:rPr>
                <w:rFonts w:cs="Arial"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1E29E3" w14:paraId="176A7343" w14:textId="77777777" w:rsidTr="00C36199">
        <w:tc>
          <w:tcPr>
            <w:tcW w:w="1985" w:type="dxa"/>
          </w:tcPr>
          <w:p w14:paraId="17923CE0" w14:textId="77777777" w:rsidR="001E29E3" w:rsidRPr="00E751F5" w:rsidRDefault="001E29E3" w:rsidP="001E29E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0361FAF" w14:textId="77777777" w:rsidR="001E29E3" w:rsidRPr="00300C5B" w:rsidRDefault="001E29E3" w:rsidP="001E29E3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1E29E3" w14:paraId="05E659BD" w14:textId="77777777" w:rsidTr="00C36199">
        <w:tc>
          <w:tcPr>
            <w:tcW w:w="1985" w:type="dxa"/>
          </w:tcPr>
          <w:p w14:paraId="69D4A063" w14:textId="77777777" w:rsidR="001E29E3" w:rsidRPr="00E751F5" w:rsidRDefault="001E29E3" w:rsidP="001E29E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D19E802" w14:textId="77777777" w:rsidR="001E29E3" w:rsidRPr="00F0313E" w:rsidRDefault="001E29E3" w:rsidP="001E29E3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4D1C11">
              <w:rPr>
                <w:rFonts w:ascii="Arial" w:hAnsi="Arial" w:cs="Arial"/>
                <w:noProof/>
                <w:lang w:val="en-US"/>
              </w:rPr>
              <w:t>UTRAN_RRC_RAB_Templates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1E29E3" w:rsidRPr="00E751F5" w14:paraId="52B29423" w14:textId="77777777" w:rsidTr="00C36199">
        <w:tc>
          <w:tcPr>
            <w:tcW w:w="1985" w:type="dxa"/>
          </w:tcPr>
          <w:p w14:paraId="710D664C" w14:textId="77777777" w:rsidR="001E29E3" w:rsidRPr="00E751F5" w:rsidRDefault="001E29E3" w:rsidP="001E29E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A1A6C1E" w14:textId="77777777" w:rsidR="001E29E3" w:rsidRPr="00E751F5" w:rsidRDefault="001E29E3" w:rsidP="001E29E3">
            <w:pPr>
              <w:rPr>
                <w:rFonts w:ascii="Arial" w:hAnsi="Arial"/>
                <w:highlight w:val="cyan"/>
              </w:rPr>
            </w:pPr>
          </w:p>
        </w:tc>
      </w:tr>
    </w:tbl>
    <w:p w14:paraId="27E9E95E" w14:textId="77777777" w:rsidR="00C81A82" w:rsidRDefault="00C81A82" w:rsidP="00C81A82">
      <w:pPr>
        <w:rPr>
          <w:noProof/>
          <w:lang w:val="en-US"/>
        </w:rPr>
      </w:pPr>
    </w:p>
    <w:p w14:paraId="53AA8F24" w14:textId="77777777" w:rsidR="00C81A82" w:rsidRDefault="00C81A82" w:rsidP="00C81A82">
      <w:pPr>
        <w:rPr>
          <w:noProof/>
        </w:rPr>
      </w:pPr>
    </w:p>
    <w:p w14:paraId="514249AB" w14:textId="77777777" w:rsidR="00C81A82" w:rsidRDefault="00C81A82" w:rsidP="00C81A8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81A82" w:rsidRPr="004031F3" w14:paraId="09F09A0C" w14:textId="77777777" w:rsidTr="00C36199">
        <w:tc>
          <w:tcPr>
            <w:tcW w:w="9855" w:type="dxa"/>
          </w:tcPr>
          <w:p w14:paraId="77110D0B" w14:textId="77777777" w:rsidR="00C81A82" w:rsidRDefault="00C81A82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642E5CB9" w14:textId="77777777" w:rsidR="00756F0D" w:rsidRPr="00756F0D" w:rsidRDefault="00756F0D" w:rsidP="00756F0D">
            <w:pPr>
              <w:spacing w:after="0"/>
              <w:rPr>
                <w:rFonts w:ascii="Arial" w:hAnsi="Arial"/>
                <w:lang w:eastAsia="en-GB"/>
              </w:rPr>
            </w:pPr>
            <w:r w:rsidRPr="00756F0D">
              <w:rPr>
                <w:rFonts w:ascii="Arial" w:hAnsi="Arial"/>
                <w:lang w:eastAsia="en-GB"/>
              </w:rPr>
              <w:t xml:space="preserve">  template (value) DL_DCCH_Message cs_RadioBearerSetup_r8(IntegrityCheckInfo p_Integrityinfo,</w:t>
            </w:r>
          </w:p>
          <w:p w14:paraId="61A81D9D" w14:textId="77777777" w:rsidR="00756F0D" w:rsidRPr="00756F0D" w:rsidRDefault="00756F0D" w:rsidP="00756F0D">
            <w:pPr>
              <w:spacing w:after="0"/>
              <w:rPr>
                <w:rFonts w:ascii="Arial" w:hAnsi="Arial"/>
                <w:lang w:eastAsia="en-GB"/>
              </w:rPr>
            </w:pPr>
            <w:r w:rsidRPr="00756F0D">
              <w:rPr>
                <w:rFonts w:ascii="Arial" w:hAnsi="Arial"/>
                <w:lang w:eastAsia="en-GB"/>
              </w:rPr>
              <w:t xml:space="preserve">                                                          template (value) RadioBearerSetup_r8_IEs p_RadioBearerSetup) :=</w:t>
            </w:r>
          </w:p>
          <w:p w14:paraId="09850C45" w14:textId="77777777" w:rsidR="00756F0D" w:rsidRPr="00756F0D" w:rsidRDefault="00756F0D" w:rsidP="00756F0D">
            <w:pPr>
              <w:spacing w:after="0"/>
              <w:rPr>
                <w:rFonts w:ascii="Arial" w:hAnsi="Arial"/>
                <w:lang w:eastAsia="en-GB"/>
              </w:rPr>
            </w:pPr>
            <w:r w:rsidRPr="00756F0D">
              <w:rPr>
                <w:rFonts w:ascii="Arial" w:hAnsi="Arial"/>
                <w:lang w:eastAsia="en-GB"/>
              </w:rPr>
              <w:t xml:space="preserve">  { /* @status    APPROVED (IMS, IMS_IRAT, LTE_A_IRAT, LTE_IRAT, POS, SSNITZ, UTRAN) */</w:t>
            </w:r>
          </w:p>
          <w:p w14:paraId="50346CB0" w14:textId="77777777" w:rsidR="00756F0D" w:rsidRPr="00756F0D" w:rsidRDefault="00756F0D" w:rsidP="00756F0D">
            <w:pPr>
              <w:spacing w:after="0"/>
              <w:rPr>
                <w:rFonts w:ascii="Arial" w:hAnsi="Arial"/>
                <w:lang w:eastAsia="en-GB"/>
              </w:rPr>
            </w:pPr>
            <w:r w:rsidRPr="00756F0D">
              <w:rPr>
                <w:rFonts w:ascii="Arial" w:hAnsi="Arial"/>
                <w:lang w:eastAsia="en-GB"/>
              </w:rPr>
              <w:t xml:space="preserve">    integrityCheckInfo := p_Integrityinfo,</w:t>
            </w:r>
          </w:p>
          <w:p w14:paraId="063A6991" w14:textId="77777777" w:rsidR="00C81A82" w:rsidRPr="004031F3" w:rsidRDefault="00C81A82" w:rsidP="00C3619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C81A82" w:rsidRPr="004031F3" w14:paraId="6EC2EF6F" w14:textId="77777777" w:rsidTr="00C36199">
        <w:tc>
          <w:tcPr>
            <w:tcW w:w="9855" w:type="dxa"/>
          </w:tcPr>
          <w:p w14:paraId="6E5284F0" w14:textId="77777777" w:rsidR="00C81A82" w:rsidRPr="004031F3" w:rsidRDefault="00C81A82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7686617" w14:textId="77777777" w:rsidR="00C81A82" w:rsidRPr="004031F3" w:rsidRDefault="00C81A82" w:rsidP="00C81A82">
      <w:pPr>
        <w:spacing w:after="0"/>
        <w:rPr>
          <w:rFonts w:ascii="Arial" w:hAnsi="Arial"/>
          <w:b/>
          <w:lang w:eastAsia="en-GB"/>
        </w:rPr>
      </w:pPr>
    </w:p>
    <w:p w14:paraId="0B21686F" w14:textId="77777777" w:rsidR="00C81A82" w:rsidRPr="004031F3" w:rsidRDefault="00C81A82" w:rsidP="00C81A82">
      <w:pPr>
        <w:spacing w:after="0"/>
        <w:rPr>
          <w:rFonts w:ascii="Arial" w:hAnsi="Arial"/>
          <w:b/>
          <w:lang w:eastAsia="en-GB"/>
        </w:rPr>
      </w:pPr>
    </w:p>
    <w:p w14:paraId="1BB02944" w14:textId="77777777" w:rsidR="00C81A82" w:rsidRPr="004031F3" w:rsidRDefault="00C81A82" w:rsidP="00C81A82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81A82" w:rsidRPr="004031F3" w14:paraId="10733B76" w14:textId="77777777" w:rsidTr="00756F0D">
        <w:tc>
          <w:tcPr>
            <w:tcW w:w="9629" w:type="dxa"/>
          </w:tcPr>
          <w:p w14:paraId="502BDF5B" w14:textId="77777777" w:rsidR="00C81A82" w:rsidRDefault="00C81A82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3E24951A" w14:textId="77777777" w:rsidR="00756F0D" w:rsidRPr="00756F0D" w:rsidRDefault="00756F0D" w:rsidP="00756F0D">
            <w:pPr>
              <w:spacing w:after="0"/>
              <w:rPr>
                <w:rFonts w:ascii="Arial" w:hAnsi="Arial"/>
                <w:lang w:eastAsia="en-GB"/>
              </w:rPr>
            </w:pPr>
            <w:r w:rsidRPr="00756F0D">
              <w:rPr>
                <w:rFonts w:ascii="Arial" w:hAnsi="Arial"/>
                <w:lang w:eastAsia="en-GB"/>
              </w:rPr>
              <w:t xml:space="preserve">  template (value) DL_DCCH_Message cs_RadioBearerSetup_r8(</w:t>
            </w:r>
            <w:r w:rsidRPr="00756F0D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756F0D">
              <w:rPr>
                <w:rFonts w:ascii="Arial" w:hAnsi="Arial"/>
                <w:lang w:eastAsia="en-GB"/>
              </w:rPr>
              <w:t xml:space="preserve"> IntegrityCheckInfo p_Integrityinfo,//WI768506 11.2.10</w:t>
            </w:r>
          </w:p>
          <w:p w14:paraId="1C78E7A1" w14:textId="77777777" w:rsidR="00756F0D" w:rsidRPr="00756F0D" w:rsidRDefault="00756F0D" w:rsidP="00756F0D">
            <w:pPr>
              <w:spacing w:after="0"/>
              <w:rPr>
                <w:rFonts w:ascii="Arial" w:hAnsi="Arial"/>
                <w:lang w:eastAsia="en-GB"/>
              </w:rPr>
            </w:pPr>
            <w:r w:rsidRPr="00756F0D">
              <w:rPr>
                <w:rFonts w:ascii="Arial" w:hAnsi="Arial"/>
                <w:lang w:eastAsia="en-GB"/>
              </w:rPr>
              <w:t xml:space="preserve">                                                          template (value) RadioBearerSetup_r8_IEs p_RadioBearerSetup) :=</w:t>
            </w:r>
          </w:p>
          <w:p w14:paraId="655AD584" w14:textId="77777777" w:rsidR="00756F0D" w:rsidRPr="00756F0D" w:rsidRDefault="00756F0D" w:rsidP="00756F0D">
            <w:pPr>
              <w:spacing w:after="0"/>
              <w:rPr>
                <w:rFonts w:ascii="Arial" w:hAnsi="Arial"/>
                <w:lang w:eastAsia="en-GB"/>
              </w:rPr>
            </w:pPr>
            <w:r w:rsidRPr="00756F0D">
              <w:rPr>
                <w:rFonts w:ascii="Arial" w:hAnsi="Arial"/>
                <w:lang w:eastAsia="en-GB"/>
              </w:rPr>
              <w:t xml:space="preserve">  { /* @status    APPROVED (IMS, IMS_IRAT, LTE_A_IRAT, LTE_IRAT, POS, SSNITZ, UTRAN) */</w:t>
            </w:r>
          </w:p>
          <w:p w14:paraId="68BE1479" w14:textId="77777777" w:rsidR="00756F0D" w:rsidRPr="00756F0D" w:rsidRDefault="00756F0D" w:rsidP="00756F0D">
            <w:pPr>
              <w:spacing w:after="0"/>
              <w:rPr>
                <w:rFonts w:ascii="Arial" w:hAnsi="Arial"/>
                <w:lang w:eastAsia="en-GB"/>
              </w:rPr>
            </w:pPr>
            <w:r w:rsidRPr="00756F0D">
              <w:rPr>
                <w:rFonts w:ascii="Arial" w:hAnsi="Arial"/>
                <w:lang w:eastAsia="en-GB"/>
              </w:rPr>
              <w:t xml:space="preserve">    integrityCheckInfo := p_Integrityinfo,</w:t>
            </w:r>
          </w:p>
          <w:p w14:paraId="5F2458E5" w14:textId="77777777" w:rsidR="00C81A82" w:rsidRPr="004031F3" w:rsidRDefault="00C81A82" w:rsidP="00C3619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2FBCD16B" w14:textId="77777777" w:rsidR="00756F0D" w:rsidRDefault="00756F0D" w:rsidP="00756F0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70086112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="009B0BEF" w:rsidRPr="009B0BEF">
        <w:rPr>
          <w:b/>
        </w:rPr>
        <w:t>cs_108_RB_SetUpSpeech_FDD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56F0D" w14:paraId="773E62AB" w14:textId="77777777" w:rsidTr="00C36199">
        <w:trPr>
          <w:trHeight w:val="447"/>
        </w:trPr>
        <w:tc>
          <w:tcPr>
            <w:tcW w:w="1985" w:type="dxa"/>
          </w:tcPr>
          <w:p w14:paraId="79BACE82" w14:textId="77777777" w:rsidR="00756F0D" w:rsidRPr="00E751F5" w:rsidRDefault="00756F0D" w:rsidP="00C3619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E914CDD" w14:textId="77777777" w:rsidR="00756F0D" w:rsidRDefault="009B0BEF" w:rsidP="00C36199">
            <w:pPr>
              <w:pStyle w:val="CRCoverPage"/>
              <w:spacing w:after="0"/>
              <w:ind w:left="100"/>
              <w:rPr>
                <w:noProof/>
              </w:rPr>
            </w:pPr>
            <w:r w:rsidRPr="009B0BEF">
              <w:rPr>
                <w:noProof/>
              </w:rPr>
              <w:t>cs_108_RB_SetUpSpeech_FDD</w:t>
            </w:r>
          </w:p>
        </w:tc>
      </w:tr>
      <w:tr w:rsidR="001E29E3" w14:paraId="23C61A25" w14:textId="77777777" w:rsidTr="00C36199">
        <w:trPr>
          <w:trHeight w:val="452"/>
        </w:trPr>
        <w:tc>
          <w:tcPr>
            <w:tcW w:w="1985" w:type="dxa"/>
          </w:tcPr>
          <w:p w14:paraId="2F5C36A7" w14:textId="77777777" w:rsidR="001E29E3" w:rsidRPr="00E751F5" w:rsidRDefault="001E29E3" w:rsidP="001E29E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654" w:type="dxa"/>
          </w:tcPr>
          <w:p w14:paraId="7FA97A4F" w14:textId="77777777" w:rsidR="001E29E3" w:rsidRPr="001E29E3" w:rsidRDefault="001E29E3" w:rsidP="001E29E3">
            <w:pPr>
              <w:pStyle w:val="CRCoverPage"/>
              <w:spacing w:after="0"/>
              <w:rPr>
                <w:rFonts w:cs="Arial"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1E29E3" w14:paraId="36389BF4" w14:textId="77777777" w:rsidTr="00C36199">
        <w:tc>
          <w:tcPr>
            <w:tcW w:w="1985" w:type="dxa"/>
          </w:tcPr>
          <w:p w14:paraId="01E5B139" w14:textId="77777777" w:rsidR="001E29E3" w:rsidRPr="00E751F5" w:rsidRDefault="001E29E3" w:rsidP="001E29E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3CC7886" w14:textId="77777777" w:rsidR="001E29E3" w:rsidRPr="00300C5B" w:rsidRDefault="001E29E3" w:rsidP="001E29E3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1E29E3" w14:paraId="17B15AA0" w14:textId="77777777" w:rsidTr="00C36199">
        <w:tc>
          <w:tcPr>
            <w:tcW w:w="1985" w:type="dxa"/>
          </w:tcPr>
          <w:p w14:paraId="34C3A001" w14:textId="77777777" w:rsidR="001E29E3" w:rsidRPr="00E751F5" w:rsidRDefault="001E29E3" w:rsidP="001E29E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FDE2153" w14:textId="77777777" w:rsidR="001E29E3" w:rsidRPr="00F0313E" w:rsidRDefault="001E29E3" w:rsidP="001E29E3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4D1C11">
              <w:rPr>
                <w:rFonts w:ascii="Arial" w:hAnsi="Arial" w:cs="Arial"/>
                <w:noProof/>
                <w:lang w:val="en-US"/>
              </w:rPr>
              <w:t>UTRAN_RRC_RAB_Templates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1E29E3" w:rsidRPr="00E751F5" w14:paraId="178E23B0" w14:textId="77777777" w:rsidTr="00C36199">
        <w:tc>
          <w:tcPr>
            <w:tcW w:w="1985" w:type="dxa"/>
          </w:tcPr>
          <w:p w14:paraId="09EE6E11" w14:textId="77777777" w:rsidR="001E29E3" w:rsidRPr="00E751F5" w:rsidRDefault="001E29E3" w:rsidP="001E29E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B012FA9" w14:textId="77777777" w:rsidR="001E29E3" w:rsidRPr="00E751F5" w:rsidRDefault="001E29E3" w:rsidP="001E29E3">
            <w:pPr>
              <w:rPr>
                <w:rFonts w:ascii="Arial" w:hAnsi="Arial"/>
                <w:highlight w:val="cyan"/>
              </w:rPr>
            </w:pPr>
          </w:p>
        </w:tc>
      </w:tr>
    </w:tbl>
    <w:p w14:paraId="42FBE0BE" w14:textId="77777777" w:rsidR="00756F0D" w:rsidRDefault="00756F0D" w:rsidP="00756F0D">
      <w:pPr>
        <w:rPr>
          <w:noProof/>
          <w:lang w:val="en-US"/>
        </w:rPr>
      </w:pPr>
    </w:p>
    <w:p w14:paraId="53E9AFA4" w14:textId="77777777" w:rsidR="00756F0D" w:rsidRDefault="00756F0D" w:rsidP="00756F0D">
      <w:pPr>
        <w:rPr>
          <w:noProof/>
        </w:rPr>
      </w:pPr>
    </w:p>
    <w:p w14:paraId="4703FF85" w14:textId="77777777" w:rsidR="00756F0D" w:rsidRDefault="00756F0D" w:rsidP="00756F0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56F0D" w:rsidRPr="004031F3" w14:paraId="7ADC8892" w14:textId="77777777" w:rsidTr="00C36199">
        <w:tc>
          <w:tcPr>
            <w:tcW w:w="9855" w:type="dxa"/>
          </w:tcPr>
          <w:p w14:paraId="7F6E5C17" w14:textId="77777777" w:rsidR="00756F0D" w:rsidRDefault="00756F0D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47CFE933" w14:textId="77777777" w:rsidR="003A7EB8" w:rsidRPr="003A7EB8" w:rsidRDefault="003A7EB8" w:rsidP="003A7EB8">
            <w:pPr>
              <w:spacing w:after="0"/>
              <w:rPr>
                <w:rFonts w:ascii="Arial" w:hAnsi="Arial"/>
                <w:lang w:eastAsia="en-GB"/>
              </w:rPr>
            </w:pPr>
            <w:r w:rsidRPr="003A7EB8">
              <w:rPr>
                <w:rFonts w:ascii="Arial" w:hAnsi="Arial"/>
                <w:lang w:eastAsia="en-GB"/>
              </w:rPr>
              <w:t xml:space="preserve">  template (value) DL_DCCH_Message cs_108_RB_SetUpSpeech_FDD ( IntegrityCheckInfo p_Integrityinfo,</w:t>
            </w:r>
          </w:p>
          <w:p w14:paraId="0E321356" w14:textId="77777777" w:rsidR="003A7EB8" w:rsidRPr="003A7EB8" w:rsidRDefault="003A7EB8" w:rsidP="003A7EB8">
            <w:pPr>
              <w:spacing w:after="0"/>
              <w:rPr>
                <w:rFonts w:ascii="Arial" w:hAnsi="Arial"/>
                <w:lang w:eastAsia="en-GB"/>
              </w:rPr>
            </w:pPr>
            <w:r w:rsidRPr="003A7EB8">
              <w:rPr>
                <w:rFonts w:ascii="Arial" w:hAnsi="Arial"/>
                <w:lang w:eastAsia="en-GB"/>
              </w:rPr>
              <w:t xml:space="preserve">                                                               ActivationTime p_Activetime,</w:t>
            </w:r>
          </w:p>
          <w:p w14:paraId="321C7A7F" w14:textId="77777777" w:rsidR="003A7EB8" w:rsidRPr="003A7EB8" w:rsidRDefault="003A7EB8" w:rsidP="003A7EB8">
            <w:pPr>
              <w:spacing w:after="0"/>
              <w:rPr>
                <w:rFonts w:ascii="Arial" w:hAnsi="Arial"/>
                <w:lang w:eastAsia="en-GB"/>
              </w:rPr>
            </w:pPr>
            <w:r w:rsidRPr="003A7EB8">
              <w:rPr>
                <w:rFonts w:ascii="Arial" w:hAnsi="Arial"/>
                <w:lang w:eastAsia="en-GB"/>
              </w:rPr>
              <w:t xml:space="preserve">                                                               bitstring p_RAB_Id,</w:t>
            </w:r>
          </w:p>
          <w:p w14:paraId="09943315" w14:textId="77777777" w:rsidR="003A7EB8" w:rsidRPr="003A7EB8" w:rsidRDefault="003A7EB8" w:rsidP="003A7EB8">
            <w:pPr>
              <w:spacing w:after="0"/>
              <w:rPr>
                <w:rFonts w:ascii="Arial" w:hAnsi="Arial"/>
                <w:lang w:eastAsia="en-GB"/>
              </w:rPr>
            </w:pPr>
            <w:r w:rsidRPr="003A7EB8">
              <w:rPr>
                <w:rFonts w:ascii="Arial" w:hAnsi="Arial"/>
                <w:lang w:eastAsia="en-GB"/>
              </w:rPr>
              <w:t xml:space="preserve">                                                               PrimaryScramblingCode p_PrimScramblingCode,</w:t>
            </w:r>
          </w:p>
          <w:p w14:paraId="1578510C" w14:textId="77777777" w:rsidR="003A7EB8" w:rsidRPr="003A7EB8" w:rsidRDefault="003A7EB8" w:rsidP="003A7EB8">
            <w:pPr>
              <w:spacing w:after="0"/>
              <w:rPr>
                <w:rFonts w:ascii="Arial" w:hAnsi="Arial"/>
                <w:lang w:eastAsia="en-GB"/>
              </w:rPr>
            </w:pPr>
            <w:r w:rsidRPr="003A7EB8">
              <w:rPr>
                <w:rFonts w:ascii="Arial" w:hAnsi="Arial"/>
                <w:lang w:eastAsia="en-GB"/>
              </w:rPr>
              <w:t xml:space="preserve">                                                               UL_ScramblingCode p_UL_ScramblingCode ) :=</w:t>
            </w:r>
          </w:p>
          <w:p w14:paraId="43C9F77A" w14:textId="77777777" w:rsidR="003A7EB8" w:rsidRPr="003A7EB8" w:rsidRDefault="003A7EB8" w:rsidP="003A7EB8">
            <w:pPr>
              <w:spacing w:after="0"/>
              <w:rPr>
                <w:rFonts w:ascii="Arial" w:hAnsi="Arial"/>
                <w:lang w:eastAsia="en-GB"/>
              </w:rPr>
            </w:pPr>
            <w:r w:rsidRPr="003A7EB8">
              <w:rPr>
                <w:rFonts w:ascii="Arial" w:hAnsi="Arial"/>
                <w:lang w:eastAsia="en-GB"/>
              </w:rPr>
              <w:t xml:space="preserve">    /* @status    APPROVED (IMS_IRAT, LTE_A_IRAT, LTE_IRAT, POS, SSNITZ) */</w:t>
            </w:r>
          </w:p>
          <w:p w14:paraId="3627CD0D" w14:textId="77777777" w:rsidR="003A7EB8" w:rsidRPr="003A7EB8" w:rsidRDefault="003A7EB8" w:rsidP="003A7EB8">
            <w:pPr>
              <w:spacing w:after="0"/>
              <w:rPr>
                <w:rFonts w:ascii="Arial" w:hAnsi="Arial"/>
                <w:lang w:eastAsia="en-GB"/>
              </w:rPr>
            </w:pPr>
            <w:r w:rsidRPr="003A7EB8">
              <w:rPr>
                <w:rFonts w:ascii="Arial" w:hAnsi="Arial"/>
                <w:lang w:eastAsia="en-GB"/>
              </w:rPr>
              <w:t xml:space="preserve">    cs_RadioBearerSetup_r8(p_Integrityinfo, cds_RadioBearerSetup_r8_IEs_Speech_FDD(p_Activetime, p_RAB_Id, p_UL_ScramblingCode, p_PrimScramblingCode));</w:t>
            </w:r>
          </w:p>
          <w:p w14:paraId="2FF23B5F" w14:textId="77777777" w:rsidR="00756F0D" w:rsidRPr="004031F3" w:rsidRDefault="00756F0D" w:rsidP="00C3619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756F0D" w:rsidRPr="004031F3" w14:paraId="61667BE9" w14:textId="77777777" w:rsidTr="00C36199">
        <w:tc>
          <w:tcPr>
            <w:tcW w:w="9855" w:type="dxa"/>
          </w:tcPr>
          <w:p w14:paraId="797039CE" w14:textId="77777777" w:rsidR="00756F0D" w:rsidRPr="004031F3" w:rsidRDefault="00756F0D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33AC7F06" w14:textId="77777777" w:rsidR="00756F0D" w:rsidRPr="004031F3" w:rsidRDefault="00756F0D" w:rsidP="00756F0D">
      <w:pPr>
        <w:spacing w:after="0"/>
        <w:rPr>
          <w:rFonts w:ascii="Arial" w:hAnsi="Arial"/>
          <w:b/>
          <w:lang w:eastAsia="en-GB"/>
        </w:rPr>
      </w:pPr>
    </w:p>
    <w:p w14:paraId="7B91D9CD" w14:textId="77777777" w:rsidR="00756F0D" w:rsidRPr="004031F3" w:rsidRDefault="00756F0D" w:rsidP="00756F0D">
      <w:pPr>
        <w:spacing w:after="0"/>
        <w:rPr>
          <w:rFonts w:ascii="Arial" w:hAnsi="Arial"/>
          <w:b/>
          <w:lang w:eastAsia="en-GB"/>
        </w:rPr>
      </w:pPr>
    </w:p>
    <w:p w14:paraId="255D7866" w14:textId="77777777" w:rsidR="00756F0D" w:rsidRPr="004031F3" w:rsidRDefault="00756F0D" w:rsidP="00756F0D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56F0D" w:rsidRPr="004031F3" w14:paraId="6201C4A9" w14:textId="77777777" w:rsidTr="00756F0D">
        <w:tc>
          <w:tcPr>
            <w:tcW w:w="9629" w:type="dxa"/>
          </w:tcPr>
          <w:p w14:paraId="0DE09C54" w14:textId="77777777" w:rsidR="00756F0D" w:rsidRDefault="00756F0D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7CD9E9A0" w14:textId="77777777" w:rsidR="003A7EB8" w:rsidRPr="003A7EB8" w:rsidRDefault="003A7EB8" w:rsidP="003A7EB8">
            <w:pPr>
              <w:spacing w:after="0"/>
              <w:rPr>
                <w:rFonts w:ascii="Arial" w:hAnsi="Arial"/>
                <w:lang w:eastAsia="en-GB"/>
              </w:rPr>
            </w:pPr>
            <w:r w:rsidRPr="003A7EB8">
              <w:rPr>
                <w:rFonts w:ascii="Arial" w:hAnsi="Arial"/>
                <w:lang w:eastAsia="en-GB"/>
              </w:rPr>
              <w:t xml:space="preserve">  template (value) DL_DCCH_Message cs_108_RB_SetUpSpeech_FDD ( </w:t>
            </w:r>
            <w:r w:rsidRPr="003A7EB8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3A7EB8">
              <w:rPr>
                <w:rFonts w:ascii="Arial" w:hAnsi="Arial"/>
                <w:lang w:eastAsia="en-GB"/>
              </w:rPr>
              <w:t xml:space="preserve"> IntegrityCheckInfo p_</w:t>
            </w:r>
            <w:r>
              <w:rPr>
                <w:rFonts w:ascii="Arial" w:hAnsi="Arial"/>
                <w:lang w:eastAsia="en-GB"/>
              </w:rPr>
              <w:t>Integrityinfo,</w:t>
            </w:r>
          </w:p>
          <w:p w14:paraId="4EE49849" w14:textId="77777777" w:rsidR="003A7EB8" w:rsidRPr="003A7EB8" w:rsidRDefault="003A7EB8" w:rsidP="003A7EB8">
            <w:pPr>
              <w:spacing w:after="0"/>
              <w:rPr>
                <w:rFonts w:ascii="Arial" w:hAnsi="Arial"/>
                <w:lang w:eastAsia="en-GB"/>
              </w:rPr>
            </w:pPr>
            <w:r w:rsidRPr="003A7EB8">
              <w:rPr>
                <w:rFonts w:ascii="Arial" w:hAnsi="Arial"/>
                <w:lang w:eastAsia="en-GB"/>
              </w:rPr>
              <w:t xml:space="preserve">                                                               ActivationTime p_Activetime,</w:t>
            </w:r>
          </w:p>
          <w:p w14:paraId="32B2F76C" w14:textId="77777777" w:rsidR="003A7EB8" w:rsidRPr="003A7EB8" w:rsidRDefault="003A7EB8" w:rsidP="003A7EB8">
            <w:pPr>
              <w:spacing w:after="0"/>
              <w:rPr>
                <w:rFonts w:ascii="Arial" w:hAnsi="Arial"/>
                <w:lang w:eastAsia="en-GB"/>
              </w:rPr>
            </w:pPr>
            <w:r w:rsidRPr="003A7EB8">
              <w:rPr>
                <w:rFonts w:ascii="Arial" w:hAnsi="Arial"/>
                <w:lang w:eastAsia="en-GB"/>
              </w:rPr>
              <w:t xml:space="preserve">                                                               bitstring p_RAB_Id,</w:t>
            </w:r>
          </w:p>
          <w:p w14:paraId="16CAA7FA" w14:textId="77777777" w:rsidR="003A7EB8" w:rsidRPr="003A7EB8" w:rsidRDefault="003A7EB8" w:rsidP="003A7EB8">
            <w:pPr>
              <w:spacing w:after="0"/>
              <w:rPr>
                <w:rFonts w:ascii="Arial" w:hAnsi="Arial"/>
                <w:lang w:eastAsia="en-GB"/>
              </w:rPr>
            </w:pPr>
            <w:r w:rsidRPr="003A7EB8">
              <w:rPr>
                <w:rFonts w:ascii="Arial" w:hAnsi="Arial"/>
                <w:lang w:eastAsia="en-GB"/>
              </w:rPr>
              <w:t xml:space="preserve">                                                               PrimaryScramblingCode p_PrimScramblingCode,</w:t>
            </w:r>
          </w:p>
          <w:p w14:paraId="779AEF11" w14:textId="77777777" w:rsidR="003A7EB8" w:rsidRPr="003A7EB8" w:rsidRDefault="003A7EB8" w:rsidP="003A7EB8">
            <w:pPr>
              <w:spacing w:after="0"/>
              <w:rPr>
                <w:rFonts w:ascii="Arial" w:hAnsi="Arial"/>
                <w:lang w:eastAsia="en-GB"/>
              </w:rPr>
            </w:pPr>
            <w:r w:rsidRPr="003A7EB8">
              <w:rPr>
                <w:rFonts w:ascii="Arial" w:hAnsi="Arial"/>
                <w:lang w:eastAsia="en-GB"/>
              </w:rPr>
              <w:t xml:space="preserve">                                                               UL_ScramblingCode p_UL_ScramblingCode ) :=</w:t>
            </w:r>
          </w:p>
          <w:p w14:paraId="0DD269CC" w14:textId="77777777" w:rsidR="003A7EB8" w:rsidRPr="003A7EB8" w:rsidRDefault="003A7EB8" w:rsidP="003A7EB8">
            <w:pPr>
              <w:spacing w:after="0"/>
              <w:rPr>
                <w:rFonts w:ascii="Arial" w:hAnsi="Arial"/>
                <w:lang w:eastAsia="en-GB"/>
              </w:rPr>
            </w:pPr>
            <w:r w:rsidRPr="003A7EB8">
              <w:rPr>
                <w:rFonts w:ascii="Arial" w:hAnsi="Arial"/>
                <w:lang w:eastAsia="en-GB"/>
              </w:rPr>
              <w:t xml:space="preserve">    /* @status    APPROVED (IMS_IRAT, LTE_A_IRAT, LTE_IRAT, POS, SSNITZ) */</w:t>
            </w:r>
          </w:p>
          <w:p w14:paraId="5C316C15" w14:textId="77777777" w:rsidR="003A7EB8" w:rsidRPr="003A7EB8" w:rsidRDefault="003A7EB8" w:rsidP="003A7EB8">
            <w:pPr>
              <w:spacing w:after="0"/>
              <w:rPr>
                <w:rFonts w:ascii="Arial" w:hAnsi="Arial"/>
                <w:lang w:eastAsia="en-GB"/>
              </w:rPr>
            </w:pPr>
            <w:r w:rsidRPr="003A7EB8">
              <w:rPr>
                <w:rFonts w:ascii="Arial" w:hAnsi="Arial"/>
                <w:lang w:eastAsia="en-GB"/>
              </w:rPr>
              <w:t xml:space="preserve">    cs_RadioBearerSetup_r8(p_Integrityinfo, cds_RadioBearerSetup_r8_IEs_Speech_FDD(p_Activetime, p_RAB_Id, p_UL_ScramblingCode, p_PrimScramblingCode));</w:t>
            </w:r>
          </w:p>
          <w:p w14:paraId="6F0C4B93" w14:textId="77777777" w:rsidR="003A7EB8" w:rsidRPr="003A7EB8" w:rsidRDefault="003A7EB8" w:rsidP="003A7EB8">
            <w:pPr>
              <w:spacing w:after="0"/>
              <w:rPr>
                <w:rFonts w:ascii="Arial" w:hAnsi="Arial"/>
                <w:lang w:eastAsia="en-GB"/>
              </w:rPr>
            </w:pPr>
            <w:r w:rsidRPr="003A7EB8">
              <w:rPr>
                <w:rFonts w:ascii="Arial" w:hAnsi="Arial"/>
                <w:lang w:eastAsia="en-GB"/>
              </w:rPr>
              <w:t xml:space="preserve">  </w:t>
            </w:r>
          </w:p>
          <w:p w14:paraId="45BC4076" w14:textId="77777777" w:rsidR="00756F0D" w:rsidRPr="004031F3" w:rsidRDefault="00756F0D" w:rsidP="00C3619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78E26068" w14:textId="77777777" w:rsidR="00756F0D" w:rsidRDefault="00756F0D" w:rsidP="009B0BE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70086113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="009B0BEF" w:rsidRPr="009B0BEF">
        <w:rPr>
          <w:b/>
        </w:rPr>
        <w:t>cs_PhysicalChannelReconfiguration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56F0D" w14:paraId="5EBF6F69" w14:textId="77777777" w:rsidTr="00C36199">
        <w:trPr>
          <w:trHeight w:val="447"/>
        </w:trPr>
        <w:tc>
          <w:tcPr>
            <w:tcW w:w="1985" w:type="dxa"/>
          </w:tcPr>
          <w:p w14:paraId="1F996DE5" w14:textId="77777777" w:rsidR="00756F0D" w:rsidRPr="00E751F5" w:rsidRDefault="00756F0D" w:rsidP="00C3619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C19A442" w14:textId="77777777" w:rsidR="00756F0D" w:rsidRDefault="009B0BEF" w:rsidP="00C36199">
            <w:pPr>
              <w:pStyle w:val="CRCoverPage"/>
              <w:spacing w:after="0"/>
              <w:ind w:left="100"/>
              <w:rPr>
                <w:noProof/>
              </w:rPr>
            </w:pPr>
            <w:r w:rsidRPr="009B0BEF">
              <w:rPr>
                <w:noProof/>
              </w:rPr>
              <w:t>cs_PhysicalChannelReconfiguration</w:t>
            </w:r>
          </w:p>
        </w:tc>
      </w:tr>
      <w:tr w:rsidR="00756F0D" w14:paraId="79D7DCC6" w14:textId="77777777" w:rsidTr="00C36199">
        <w:trPr>
          <w:trHeight w:val="452"/>
        </w:trPr>
        <w:tc>
          <w:tcPr>
            <w:tcW w:w="1985" w:type="dxa"/>
          </w:tcPr>
          <w:p w14:paraId="7121FD83" w14:textId="77777777" w:rsidR="00756F0D" w:rsidRPr="00E751F5" w:rsidRDefault="00756F0D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00779C9" w14:textId="77777777" w:rsidR="00756F0D" w:rsidRPr="00617F63" w:rsidRDefault="001E29E3" w:rsidP="00C36199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756F0D" w14:paraId="559B1268" w14:textId="77777777" w:rsidTr="00C36199">
        <w:tc>
          <w:tcPr>
            <w:tcW w:w="1985" w:type="dxa"/>
          </w:tcPr>
          <w:p w14:paraId="693D8014" w14:textId="77777777" w:rsidR="00756F0D" w:rsidRPr="00E751F5" w:rsidRDefault="00756F0D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7676BAF" w14:textId="77777777" w:rsidR="00756F0D" w:rsidRPr="00300C5B" w:rsidRDefault="00756F0D" w:rsidP="00C36199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756F0D" w14:paraId="31CB6209" w14:textId="77777777" w:rsidTr="00C36199">
        <w:tc>
          <w:tcPr>
            <w:tcW w:w="1985" w:type="dxa"/>
          </w:tcPr>
          <w:p w14:paraId="391E071C" w14:textId="77777777" w:rsidR="00756F0D" w:rsidRPr="00E751F5" w:rsidRDefault="00756F0D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0038327" w14:textId="77777777" w:rsidR="00756F0D" w:rsidRPr="00F0313E" w:rsidRDefault="00756F0D" w:rsidP="00C36199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4D1C11">
              <w:rPr>
                <w:rFonts w:ascii="Arial" w:hAnsi="Arial" w:cs="Arial"/>
                <w:noProof/>
                <w:lang w:val="en-US"/>
              </w:rPr>
              <w:t>UTRAN_RRC_RAB_Templates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756F0D" w:rsidRPr="00E751F5" w14:paraId="3265DC5D" w14:textId="77777777" w:rsidTr="00C36199">
        <w:tc>
          <w:tcPr>
            <w:tcW w:w="1985" w:type="dxa"/>
          </w:tcPr>
          <w:p w14:paraId="627CB834" w14:textId="77777777" w:rsidR="00756F0D" w:rsidRPr="00E751F5" w:rsidRDefault="00756F0D" w:rsidP="00C3619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5B380EC" w14:textId="77777777" w:rsidR="00756F0D" w:rsidRPr="00E751F5" w:rsidRDefault="00756F0D" w:rsidP="00C36199">
            <w:pPr>
              <w:rPr>
                <w:rFonts w:ascii="Arial" w:hAnsi="Arial"/>
                <w:highlight w:val="cyan"/>
              </w:rPr>
            </w:pPr>
          </w:p>
        </w:tc>
      </w:tr>
    </w:tbl>
    <w:p w14:paraId="08C3B494" w14:textId="77777777" w:rsidR="00756F0D" w:rsidRDefault="00756F0D" w:rsidP="00756F0D">
      <w:pPr>
        <w:rPr>
          <w:noProof/>
          <w:lang w:val="en-US"/>
        </w:rPr>
      </w:pPr>
    </w:p>
    <w:p w14:paraId="56F34E9B" w14:textId="77777777" w:rsidR="00756F0D" w:rsidRDefault="00756F0D" w:rsidP="00756F0D">
      <w:pPr>
        <w:rPr>
          <w:noProof/>
        </w:rPr>
      </w:pPr>
    </w:p>
    <w:p w14:paraId="4F1B7D07" w14:textId="77777777" w:rsidR="00756F0D" w:rsidRDefault="00756F0D" w:rsidP="00756F0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56F0D" w:rsidRPr="004031F3" w14:paraId="2B822295" w14:textId="77777777" w:rsidTr="00C36199">
        <w:tc>
          <w:tcPr>
            <w:tcW w:w="9855" w:type="dxa"/>
          </w:tcPr>
          <w:p w14:paraId="6C9864E2" w14:textId="77777777" w:rsidR="00756F0D" w:rsidRDefault="00756F0D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2D632F29" w14:textId="77777777" w:rsidR="00483D68" w:rsidRPr="00483D68" w:rsidRDefault="00483D68" w:rsidP="00483D68">
            <w:pPr>
              <w:spacing w:after="0"/>
              <w:rPr>
                <w:rFonts w:ascii="Arial" w:hAnsi="Arial"/>
                <w:lang w:eastAsia="en-GB"/>
              </w:rPr>
            </w:pPr>
            <w:r w:rsidRPr="00483D68">
              <w:rPr>
                <w:rFonts w:ascii="Arial" w:hAnsi="Arial"/>
                <w:lang w:eastAsia="en-GB"/>
              </w:rPr>
              <w:lastRenderedPageBreak/>
              <w:t xml:space="preserve">  template (value) DL_DCCH_Message cs_PhysicalChannelReconfiguration(IntegrityCheckInfo                                  p_Integrityinfo,</w:t>
            </w:r>
          </w:p>
          <w:p w14:paraId="5114F184" w14:textId="77777777" w:rsidR="00756F0D" w:rsidRPr="004031F3" w:rsidRDefault="00756F0D" w:rsidP="00483D6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756F0D" w:rsidRPr="004031F3" w14:paraId="4536BD15" w14:textId="77777777" w:rsidTr="00C36199">
        <w:tc>
          <w:tcPr>
            <w:tcW w:w="9855" w:type="dxa"/>
          </w:tcPr>
          <w:p w14:paraId="3A756880" w14:textId="77777777" w:rsidR="00756F0D" w:rsidRPr="004031F3" w:rsidRDefault="00756F0D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6000AC83" w14:textId="77777777" w:rsidR="00756F0D" w:rsidRPr="004031F3" w:rsidRDefault="00756F0D" w:rsidP="00756F0D">
      <w:pPr>
        <w:spacing w:after="0"/>
        <w:rPr>
          <w:rFonts w:ascii="Arial" w:hAnsi="Arial"/>
          <w:b/>
          <w:lang w:eastAsia="en-GB"/>
        </w:rPr>
      </w:pPr>
    </w:p>
    <w:p w14:paraId="14E70E49" w14:textId="77777777" w:rsidR="00756F0D" w:rsidRPr="004031F3" w:rsidRDefault="00756F0D" w:rsidP="00756F0D">
      <w:pPr>
        <w:spacing w:after="0"/>
        <w:rPr>
          <w:rFonts w:ascii="Arial" w:hAnsi="Arial"/>
          <w:b/>
          <w:lang w:eastAsia="en-GB"/>
        </w:rPr>
      </w:pPr>
    </w:p>
    <w:p w14:paraId="7F1BC12F" w14:textId="77777777" w:rsidR="00756F0D" w:rsidRPr="004031F3" w:rsidRDefault="00756F0D" w:rsidP="00756F0D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56F0D" w:rsidRPr="004031F3" w14:paraId="0E0A5817" w14:textId="77777777" w:rsidTr="00756F0D">
        <w:tc>
          <w:tcPr>
            <w:tcW w:w="9629" w:type="dxa"/>
          </w:tcPr>
          <w:p w14:paraId="66CF30E4" w14:textId="77777777" w:rsidR="00756F0D" w:rsidRDefault="00756F0D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35938EBE" w14:textId="77777777" w:rsidR="00483D68" w:rsidRPr="00483D68" w:rsidRDefault="00483D68" w:rsidP="00483D68">
            <w:pPr>
              <w:spacing w:after="0"/>
              <w:rPr>
                <w:rFonts w:ascii="Arial" w:hAnsi="Arial"/>
                <w:lang w:eastAsia="en-GB"/>
              </w:rPr>
            </w:pPr>
            <w:r w:rsidRPr="00483D68">
              <w:rPr>
                <w:rFonts w:ascii="Arial" w:hAnsi="Arial"/>
                <w:lang w:eastAsia="en-GB"/>
              </w:rPr>
              <w:t xml:space="preserve">  template (value) DL_DCCH_Message cs_PhysicalChannelReconfiguration(</w:t>
            </w:r>
            <w:r w:rsidRPr="00483D68">
              <w:rPr>
                <w:rFonts w:ascii="Arial" w:hAnsi="Arial"/>
                <w:highlight w:val="yellow"/>
                <w:lang w:eastAsia="en-GB"/>
              </w:rPr>
              <w:t>template (omit</w:t>
            </w:r>
            <w:r w:rsidRPr="00483D68">
              <w:rPr>
                <w:rFonts w:ascii="Arial" w:hAnsi="Arial"/>
                <w:lang w:eastAsia="en-GB"/>
              </w:rPr>
              <w:t>) IntegrityCheckInfo                   p_Integrityinfo,</w:t>
            </w:r>
          </w:p>
          <w:p w14:paraId="78D7E8C9" w14:textId="77777777" w:rsidR="00756F0D" w:rsidRPr="004031F3" w:rsidRDefault="00756F0D" w:rsidP="00C3619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3DE22194" w14:textId="77777777" w:rsidR="00A93023" w:rsidRDefault="00A93023" w:rsidP="00A93023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70086114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="00712771" w:rsidRPr="00712771">
        <w:rPr>
          <w:b/>
        </w:rPr>
        <w:t>cs_RadioBearerSetup_r9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93023" w14:paraId="6A5CE2E5" w14:textId="77777777" w:rsidTr="009C5D31">
        <w:trPr>
          <w:trHeight w:val="447"/>
        </w:trPr>
        <w:tc>
          <w:tcPr>
            <w:tcW w:w="1985" w:type="dxa"/>
          </w:tcPr>
          <w:p w14:paraId="272EFF96" w14:textId="77777777" w:rsidR="00A93023" w:rsidRPr="00E751F5" w:rsidRDefault="00A93023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10FE8A5" w14:textId="77777777" w:rsidR="00A93023" w:rsidRDefault="00F3581C" w:rsidP="009C5D31">
            <w:pPr>
              <w:pStyle w:val="CRCoverPage"/>
              <w:spacing w:after="0"/>
              <w:ind w:left="100"/>
              <w:rPr>
                <w:noProof/>
              </w:rPr>
            </w:pPr>
            <w:r w:rsidRPr="00A93023">
              <w:rPr>
                <w:lang w:eastAsia="en-GB"/>
              </w:rPr>
              <w:t>cs_RadioBearerSetup_r9</w:t>
            </w:r>
          </w:p>
        </w:tc>
      </w:tr>
      <w:tr w:rsidR="00A93023" w14:paraId="34DB89C5" w14:textId="77777777" w:rsidTr="009C5D31">
        <w:trPr>
          <w:trHeight w:val="452"/>
        </w:trPr>
        <w:tc>
          <w:tcPr>
            <w:tcW w:w="1985" w:type="dxa"/>
          </w:tcPr>
          <w:p w14:paraId="08796D0C" w14:textId="77777777" w:rsidR="00A93023" w:rsidRPr="00E751F5" w:rsidRDefault="00A93023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5591085" w14:textId="77777777" w:rsidR="00A93023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A93023" w14:paraId="3D124D73" w14:textId="77777777" w:rsidTr="009C5D31">
        <w:tc>
          <w:tcPr>
            <w:tcW w:w="1985" w:type="dxa"/>
          </w:tcPr>
          <w:p w14:paraId="65412108" w14:textId="77777777" w:rsidR="00A93023" w:rsidRPr="00E751F5" w:rsidRDefault="00A93023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E9D2147" w14:textId="77777777" w:rsidR="00A93023" w:rsidRPr="00300C5B" w:rsidRDefault="00A93023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A93023" w14:paraId="5E1D467F" w14:textId="77777777" w:rsidTr="009C5D31">
        <w:tc>
          <w:tcPr>
            <w:tcW w:w="1985" w:type="dxa"/>
          </w:tcPr>
          <w:p w14:paraId="02321883" w14:textId="77777777" w:rsidR="00A93023" w:rsidRPr="00E751F5" w:rsidRDefault="00A93023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E30400" w14:textId="77777777" w:rsidR="00A93023" w:rsidRPr="00F0313E" w:rsidRDefault="00A93023" w:rsidP="009C5D3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>
              <w:t xml:space="preserve"> </w:t>
            </w:r>
            <w:r w:rsidRPr="003922A4">
              <w:rPr>
                <w:rFonts w:ascii="Arial" w:hAnsi="Arial" w:cs="Arial"/>
                <w:noProof/>
                <w:lang w:val="en-US"/>
              </w:rPr>
              <w:t>UTRAN_RRC_RAB_Templates_r9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A93023" w:rsidRPr="00E751F5" w14:paraId="48FF015D" w14:textId="77777777" w:rsidTr="009C5D31">
        <w:tc>
          <w:tcPr>
            <w:tcW w:w="1985" w:type="dxa"/>
          </w:tcPr>
          <w:p w14:paraId="24266675" w14:textId="77777777" w:rsidR="00A93023" w:rsidRPr="00E751F5" w:rsidRDefault="00A93023" w:rsidP="009C5D3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03554B1" w14:textId="77777777" w:rsidR="00A93023" w:rsidRPr="00E751F5" w:rsidRDefault="00A93023" w:rsidP="009C5D31">
            <w:pPr>
              <w:rPr>
                <w:rFonts w:ascii="Arial" w:hAnsi="Arial"/>
                <w:highlight w:val="cyan"/>
              </w:rPr>
            </w:pPr>
          </w:p>
        </w:tc>
      </w:tr>
    </w:tbl>
    <w:p w14:paraId="79E41862" w14:textId="77777777" w:rsidR="00A93023" w:rsidRDefault="00A93023" w:rsidP="00A93023">
      <w:pPr>
        <w:rPr>
          <w:noProof/>
          <w:lang w:val="en-US"/>
        </w:rPr>
      </w:pPr>
    </w:p>
    <w:p w14:paraId="3E88725F" w14:textId="77777777" w:rsidR="00A93023" w:rsidRDefault="00A93023" w:rsidP="00A93023">
      <w:pPr>
        <w:rPr>
          <w:noProof/>
        </w:rPr>
      </w:pPr>
    </w:p>
    <w:p w14:paraId="13986947" w14:textId="77777777" w:rsidR="00A93023" w:rsidRDefault="00A93023" w:rsidP="00A9302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93023" w:rsidRPr="004031F3" w14:paraId="4D326E8C" w14:textId="77777777" w:rsidTr="009C5D31">
        <w:tc>
          <w:tcPr>
            <w:tcW w:w="9855" w:type="dxa"/>
          </w:tcPr>
          <w:p w14:paraId="590B7633" w14:textId="77777777" w:rsidR="00A93023" w:rsidRDefault="00A93023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27C25F37" w14:textId="77777777" w:rsidR="00A93023" w:rsidRPr="00A93023" w:rsidRDefault="00A93023" w:rsidP="009C5D31">
            <w:pPr>
              <w:spacing w:after="0"/>
              <w:rPr>
                <w:rFonts w:ascii="Arial" w:hAnsi="Arial"/>
                <w:lang w:eastAsia="en-GB"/>
              </w:rPr>
            </w:pPr>
            <w:r w:rsidRPr="00A93023">
              <w:rPr>
                <w:rFonts w:ascii="Arial" w:hAnsi="Arial"/>
                <w:lang w:eastAsia="en-GB"/>
              </w:rPr>
              <w:t xml:space="preserve">  template (value) DL_DCCH_Message cs_RadioBearerSetup_r9(IntegrityCheckInfo p_Integrityinfo,</w:t>
            </w:r>
          </w:p>
          <w:p w14:paraId="66CB8EE7" w14:textId="77777777" w:rsidR="00A93023" w:rsidRPr="00A93023" w:rsidRDefault="00A93023" w:rsidP="009C5D31">
            <w:pPr>
              <w:spacing w:after="0"/>
              <w:rPr>
                <w:rFonts w:ascii="Arial" w:hAnsi="Arial"/>
                <w:lang w:eastAsia="en-GB"/>
              </w:rPr>
            </w:pPr>
            <w:r w:rsidRPr="00A93023">
              <w:rPr>
                <w:rFonts w:ascii="Arial" w:hAnsi="Arial"/>
                <w:lang w:eastAsia="en-GB"/>
              </w:rPr>
              <w:t xml:space="preserve">                                                          template (value) RadioBearerSetup_r9_IEs p_RadioBearerSetup) :=</w:t>
            </w:r>
          </w:p>
          <w:p w14:paraId="2A363086" w14:textId="77777777" w:rsidR="00A93023" w:rsidRPr="00A93023" w:rsidRDefault="00A93023" w:rsidP="009C5D31">
            <w:pPr>
              <w:spacing w:after="0"/>
              <w:rPr>
                <w:rFonts w:ascii="Arial" w:hAnsi="Arial"/>
                <w:lang w:eastAsia="en-GB"/>
              </w:rPr>
            </w:pPr>
            <w:r w:rsidRPr="00A93023">
              <w:rPr>
                <w:rFonts w:ascii="Arial" w:hAnsi="Arial"/>
                <w:lang w:eastAsia="en-GB"/>
              </w:rPr>
              <w:t xml:space="preserve">  { /* @status    APPROVED (IMS, IMS_IRAT, LTE_A_IRAT, LTE_IRAT, POS, SSNITZ, UTRAN) */</w:t>
            </w:r>
          </w:p>
          <w:p w14:paraId="7BF06123" w14:textId="77777777" w:rsidR="00A93023" w:rsidRPr="00A93023" w:rsidRDefault="00A93023" w:rsidP="009C5D31">
            <w:pPr>
              <w:spacing w:after="0"/>
              <w:rPr>
                <w:rFonts w:ascii="Arial" w:hAnsi="Arial"/>
                <w:lang w:eastAsia="en-GB"/>
              </w:rPr>
            </w:pPr>
            <w:r w:rsidRPr="00A93023">
              <w:rPr>
                <w:rFonts w:ascii="Arial" w:hAnsi="Arial"/>
                <w:lang w:eastAsia="en-GB"/>
              </w:rPr>
              <w:t xml:space="preserve">    integrityCheckInfo := p_Integrityinfo,</w:t>
            </w:r>
          </w:p>
          <w:p w14:paraId="4FCB8176" w14:textId="77777777" w:rsidR="00A93023" w:rsidRPr="004031F3" w:rsidRDefault="00A93023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A93023" w:rsidRPr="004031F3" w14:paraId="66FCD815" w14:textId="77777777" w:rsidTr="009C5D31">
        <w:tc>
          <w:tcPr>
            <w:tcW w:w="9855" w:type="dxa"/>
          </w:tcPr>
          <w:p w14:paraId="22C7D32B" w14:textId="77777777" w:rsidR="00A93023" w:rsidRPr="004031F3" w:rsidRDefault="00A93023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0CFA9811" w14:textId="77777777" w:rsidR="00A93023" w:rsidRPr="004031F3" w:rsidRDefault="00A93023" w:rsidP="00A93023">
      <w:pPr>
        <w:spacing w:after="0"/>
        <w:rPr>
          <w:rFonts w:ascii="Arial" w:hAnsi="Arial"/>
          <w:b/>
          <w:lang w:eastAsia="en-GB"/>
        </w:rPr>
      </w:pPr>
    </w:p>
    <w:p w14:paraId="04A87003" w14:textId="77777777" w:rsidR="00A93023" w:rsidRPr="004031F3" w:rsidRDefault="00A93023" w:rsidP="00A93023">
      <w:pPr>
        <w:spacing w:after="0"/>
        <w:rPr>
          <w:rFonts w:ascii="Arial" w:hAnsi="Arial"/>
          <w:b/>
          <w:lang w:eastAsia="en-GB"/>
        </w:rPr>
      </w:pPr>
    </w:p>
    <w:p w14:paraId="4CDDE088" w14:textId="77777777" w:rsidR="00A93023" w:rsidRPr="004031F3" w:rsidRDefault="00A93023" w:rsidP="00A93023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93023" w:rsidRPr="004031F3" w14:paraId="2EB2841C" w14:textId="77777777" w:rsidTr="00A93023">
        <w:tc>
          <w:tcPr>
            <w:tcW w:w="9629" w:type="dxa"/>
          </w:tcPr>
          <w:p w14:paraId="76FB9925" w14:textId="77777777" w:rsidR="00A93023" w:rsidRDefault="00A93023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2D2F152E" w14:textId="77777777" w:rsidR="00A93023" w:rsidRPr="00A93023" w:rsidRDefault="00A93023" w:rsidP="00A93023">
            <w:pPr>
              <w:spacing w:after="0"/>
              <w:rPr>
                <w:rFonts w:ascii="Arial" w:hAnsi="Arial"/>
                <w:lang w:eastAsia="en-GB"/>
              </w:rPr>
            </w:pPr>
            <w:r w:rsidRPr="00A93023">
              <w:rPr>
                <w:rFonts w:ascii="Arial" w:hAnsi="Arial"/>
                <w:lang w:eastAsia="en-GB"/>
              </w:rPr>
              <w:t xml:space="preserve">  template (value) DL_DCCH_Message cs_RadioBearerSetup_r9(</w:t>
            </w:r>
            <w:r w:rsidRPr="00A93023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A93023">
              <w:rPr>
                <w:rFonts w:ascii="Arial" w:hAnsi="Arial"/>
                <w:lang w:eastAsia="en-GB"/>
              </w:rPr>
              <w:t xml:space="preserve"> Integr</w:t>
            </w:r>
            <w:r>
              <w:rPr>
                <w:rFonts w:ascii="Arial" w:hAnsi="Arial"/>
                <w:lang w:eastAsia="en-GB"/>
              </w:rPr>
              <w:t xml:space="preserve">ityCheckInfo p_Integrityinfo, </w:t>
            </w:r>
          </w:p>
          <w:p w14:paraId="024C5F8E" w14:textId="77777777" w:rsidR="00A93023" w:rsidRPr="00A93023" w:rsidRDefault="00A93023" w:rsidP="00A93023">
            <w:pPr>
              <w:spacing w:after="0"/>
              <w:rPr>
                <w:rFonts w:ascii="Arial" w:hAnsi="Arial"/>
                <w:lang w:eastAsia="en-GB"/>
              </w:rPr>
            </w:pPr>
            <w:r w:rsidRPr="00A93023">
              <w:rPr>
                <w:rFonts w:ascii="Arial" w:hAnsi="Arial"/>
                <w:lang w:eastAsia="en-GB"/>
              </w:rPr>
              <w:t xml:space="preserve">                                                          template (value) RadioBearerSetup_r9_IEs p_RadioBearerSetup) :=</w:t>
            </w:r>
          </w:p>
          <w:p w14:paraId="46FA75E5" w14:textId="77777777" w:rsidR="00A93023" w:rsidRPr="00A93023" w:rsidRDefault="00A93023" w:rsidP="00A93023">
            <w:pPr>
              <w:spacing w:after="0"/>
              <w:rPr>
                <w:rFonts w:ascii="Arial" w:hAnsi="Arial"/>
                <w:lang w:eastAsia="en-GB"/>
              </w:rPr>
            </w:pPr>
            <w:r w:rsidRPr="00A93023">
              <w:rPr>
                <w:rFonts w:ascii="Arial" w:hAnsi="Arial"/>
                <w:lang w:eastAsia="en-GB"/>
              </w:rPr>
              <w:t xml:space="preserve">  { /* @status    APPROVED (IMS, IMS_IRAT, LTE_A_IRAT, LTE_IRAT, POS, SSNITZ, UTRAN) */</w:t>
            </w:r>
          </w:p>
          <w:p w14:paraId="1189AB96" w14:textId="77777777" w:rsidR="00A93023" w:rsidRPr="00A93023" w:rsidRDefault="00A93023" w:rsidP="00A93023">
            <w:pPr>
              <w:spacing w:after="0"/>
              <w:rPr>
                <w:rFonts w:ascii="Arial" w:hAnsi="Arial"/>
                <w:lang w:eastAsia="en-GB"/>
              </w:rPr>
            </w:pPr>
            <w:r w:rsidRPr="00A93023">
              <w:rPr>
                <w:rFonts w:ascii="Arial" w:hAnsi="Arial"/>
                <w:lang w:eastAsia="en-GB"/>
              </w:rPr>
              <w:t xml:space="preserve">    integrityCheckInfo := p_Integrityinfo,</w:t>
            </w:r>
          </w:p>
          <w:p w14:paraId="6988585B" w14:textId="77777777" w:rsidR="00A93023" w:rsidRPr="004031F3" w:rsidRDefault="00A93023" w:rsidP="009C5D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1182F2FA" w14:textId="77777777" w:rsidR="00A93023" w:rsidRDefault="00A93023" w:rsidP="00A93023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" w:name="_Toc70086115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="00024944" w:rsidRPr="00024944">
        <w:rPr>
          <w:b/>
        </w:rPr>
        <w:t>cs_108_RB_SetUpSpeech_r9_FDD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93023" w14:paraId="6E591060" w14:textId="77777777" w:rsidTr="009C5D31">
        <w:trPr>
          <w:trHeight w:val="447"/>
        </w:trPr>
        <w:tc>
          <w:tcPr>
            <w:tcW w:w="1985" w:type="dxa"/>
          </w:tcPr>
          <w:p w14:paraId="67B01B43" w14:textId="77777777" w:rsidR="00A93023" w:rsidRPr="00E751F5" w:rsidRDefault="00A93023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A12CD40" w14:textId="77777777" w:rsidR="00A93023" w:rsidRDefault="00024944" w:rsidP="009C5D31">
            <w:pPr>
              <w:pStyle w:val="CRCoverPage"/>
              <w:spacing w:after="0"/>
              <w:ind w:left="100"/>
              <w:rPr>
                <w:noProof/>
              </w:rPr>
            </w:pPr>
            <w:r w:rsidRPr="00EE0973">
              <w:rPr>
                <w:lang w:eastAsia="en-GB"/>
              </w:rPr>
              <w:t>cs_108_RB_SetUpSpeech_r9_FDD</w:t>
            </w:r>
          </w:p>
        </w:tc>
      </w:tr>
      <w:tr w:rsidR="00A93023" w14:paraId="0F17BD89" w14:textId="77777777" w:rsidTr="009C5D31">
        <w:trPr>
          <w:trHeight w:val="452"/>
        </w:trPr>
        <w:tc>
          <w:tcPr>
            <w:tcW w:w="1985" w:type="dxa"/>
          </w:tcPr>
          <w:p w14:paraId="69D623F1" w14:textId="77777777" w:rsidR="00A93023" w:rsidRPr="00E751F5" w:rsidRDefault="00A93023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72DB223" w14:textId="77777777" w:rsidR="00A93023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A93023" w14:paraId="57B3FAC9" w14:textId="77777777" w:rsidTr="009C5D31">
        <w:tc>
          <w:tcPr>
            <w:tcW w:w="1985" w:type="dxa"/>
          </w:tcPr>
          <w:p w14:paraId="1CCEFBED" w14:textId="77777777" w:rsidR="00A93023" w:rsidRPr="00E751F5" w:rsidRDefault="00A93023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BA36DB1" w14:textId="77777777" w:rsidR="00A93023" w:rsidRPr="00300C5B" w:rsidRDefault="00A93023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A93023" w14:paraId="78901DC3" w14:textId="77777777" w:rsidTr="009C5D31">
        <w:tc>
          <w:tcPr>
            <w:tcW w:w="1985" w:type="dxa"/>
          </w:tcPr>
          <w:p w14:paraId="2EA8E8E8" w14:textId="77777777" w:rsidR="00A93023" w:rsidRPr="00E751F5" w:rsidRDefault="00A93023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20FBD7BC" w14:textId="77777777" w:rsidR="00A93023" w:rsidRPr="00F0313E" w:rsidRDefault="00A93023" w:rsidP="009C5D3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>
              <w:t xml:space="preserve"> </w:t>
            </w:r>
            <w:r w:rsidRPr="003922A4">
              <w:rPr>
                <w:rFonts w:ascii="Arial" w:hAnsi="Arial" w:cs="Arial"/>
                <w:noProof/>
                <w:lang w:val="en-US"/>
              </w:rPr>
              <w:t>UTRAN_RRC_RAB_Templates_r9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A93023" w:rsidRPr="00E751F5" w14:paraId="2A530008" w14:textId="77777777" w:rsidTr="009C5D31">
        <w:tc>
          <w:tcPr>
            <w:tcW w:w="1985" w:type="dxa"/>
          </w:tcPr>
          <w:p w14:paraId="4BD2B335" w14:textId="77777777" w:rsidR="00A93023" w:rsidRPr="00E751F5" w:rsidRDefault="00A93023" w:rsidP="009C5D3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D31CB59" w14:textId="77777777" w:rsidR="00A93023" w:rsidRPr="00E751F5" w:rsidRDefault="00A93023" w:rsidP="009C5D31">
            <w:pPr>
              <w:rPr>
                <w:rFonts w:ascii="Arial" w:hAnsi="Arial"/>
                <w:highlight w:val="cyan"/>
              </w:rPr>
            </w:pPr>
          </w:p>
        </w:tc>
      </w:tr>
    </w:tbl>
    <w:p w14:paraId="4D34FF8F" w14:textId="77777777" w:rsidR="00A93023" w:rsidRDefault="00A93023" w:rsidP="00A93023">
      <w:pPr>
        <w:rPr>
          <w:noProof/>
          <w:lang w:val="en-US"/>
        </w:rPr>
      </w:pPr>
    </w:p>
    <w:p w14:paraId="053CE3D3" w14:textId="77777777" w:rsidR="00A93023" w:rsidRDefault="00A93023" w:rsidP="00A93023">
      <w:pPr>
        <w:rPr>
          <w:noProof/>
        </w:rPr>
      </w:pPr>
    </w:p>
    <w:p w14:paraId="0BFCC516" w14:textId="77777777" w:rsidR="00A93023" w:rsidRDefault="00A93023" w:rsidP="00A9302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93023" w:rsidRPr="004031F3" w14:paraId="430F02F7" w14:textId="77777777" w:rsidTr="009C5D31">
        <w:tc>
          <w:tcPr>
            <w:tcW w:w="9855" w:type="dxa"/>
          </w:tcPr>
          <w:p w14:paraId="7B218FA4" w14:textId="77777777" w:rsidR="00A93023" w:rsidRDefault="00A93023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51907EB0" w14:textId="77777777" w:rsidR="00EE0973" w:rsidRPr="00EE0973" w:rsidRDefault="00EE0973" w:rsidP="00EE0973">
            <w:pPr>
              <w:spacing w:after="0"/>
              <w:rPr>
                <w:rFonts w:ascii="Arial" w:hAnsi="Arial"/>
                <w:lang w:eastAsia="en-GB"/>
              </w:rPr>
            </w:pPr>
            <w:r w:rsidRPr="00EE0973">
              <w:rPr>
                <w:rFonts w:ascii="Arial" w:hAnsi="Arial"/>
                <w:lang w:eastAsia="en-GB"/>
              </w:rPr>
              <w:t xml:space="preserve">  template (value) DL_DCCH_Message cs_108_RB_SetUpSpeech_r9_FDD(IntegrityCheckInfo p_Integrityinfo,</w:t>
            </w:r>
          </w:p>
          <w:p w14:paraId="2F59065F" w14:textId="77777777" w:rsidR="00EE0973" w:rsidRPr="00EE0973" w:rsidRDefault="00EE0973" w:rsidP="00EE0973">
            <w:pPr>
              <w:spacing w:after="0"/>
              <w:rPr>
                <w:rFonts w:ascii="Arial" w:hAnsi="Arial"/>
                <w:lang w:eastAsia="en-GB"/>
              </w:rPr>
            </w:pPr>
            <w:r w:rsidRPr="00EE0973">
              <w:rPr>
                <w:rFonts w:ascii="Arial" w:hAnsi="Arial"/>
                <w:lang w:eastAsia="en-GB"/>
              </w:rPr>
              <w:t xml:space="preserve">                                                                ActivationTime p_Activetime,</w:t>
            </w:r>
          </w:p>
          <w:p w14:paraId="05563B97" w14:textId="77777777" w:rsidR="00EE0973" w:rsidRPr="00EE0973" w:rsidRDefault="00EE0973" w:rsidP="00EE0973">
            <w:pPr>
              <w:spacing w:after="0"/>
              <w:rPr>
                <w:rFonts w:ascii="Arial" w:hAnsi="Arial"/>
                <w:lang w:eastAsia="en-GB"/>
              </w:rPr>
            </w:pPr>
            <w:r w:rsidRPr="00EE0973">
              <w:rPr>
                <w:rFonts w:ascii="Arial" w:hAnsi="Arial"/>
                <w:lang w:eastAsia="en-GB"/>
              </w:rPr>
              <w:t xml:space="preserve">                                                                bitstring p_RAB_Id,</w:t>
            </w:r>
          </w:p>
          <w:p w14:paraId="5838B17F" w14:textId="77777777" w:rsidR="00EE0973" w:rsidRPr="00EE0973" w:rsidRDefault="00EE0973" w:rsidP="00EE0973">
            <w:pPr>
              <w:spacing w:after="0"/>
              <w:rPr>
                <w:rFonts w:ascii="Arial" w:hAnsi="Arial"/>
                <w:lang w:eastAsia="en-GB"/>
              </w:rPr>
            </w:pPr>
            <w:r w:rsidRPr="00EE0973">
              <w:rPr>
                <w:rFonts w:ascii="Arial" w:hAnsi="Arial"/>
                <w:lang w:eastAsia="en-GB"/>
              </w:rPr>
              <w:t xml:space="preserve">                                                                PrimaryScramblingCode p_PrimScramblingCode,</w:t>
            </w:r>
          </w:p>
          <w:p w14:paraId="11FE4455" w14:textId="77777777" w:rsidR="00EE0973" w:rsidRPr="00EE0973" w:rsidRDefault="00EE0973" w:rsidP="00EE0973">
            <w:pPr>
              <w:spacing w:after="0"/>
              <w:rPr>
                <w:rFonts w:ascii="Arial" w:hAnsi="Arial"/>
                <w:lang w:eastAsia="en-GB"/>
              </w:rPr>
            </w:pPr>
            <w:r w:rsidRPr="00EE0973">
              <w:rPr>
                <w:rFonts w:ascii="Arial" w:hAnsi="Arial"/>
                <w:lang w:eastAsia="en-GB"/>
              </w:rPr>
              <w:t xml:space="preserve">                                                                UL_ScramblingCode p_UL_ScramblingCode) :=</w:t>
            </w:r>
          </w:p>
          <w:p w14:paraId="629039A2" w14:textId="77777777" w:rsidR="00EE0973" w:rsidRPr="00EE0973" w:rsidRDefault="00EE0973" w:rsidP="00EE0973">
            <w:pPr>
              <w:spacing w:after="0"/>
              <w:rPr>
                <w:rFonts w:ascii="Arial" w:hAnsi="Arial"/>
                <w:lang w:eastAsia="en-GB"/>
              </w:rPr>
            </w:pPr>
            <w:r w:rsidRPr="00EE0973">
              <w:rPr>
                <w:rFonts w:ascii="Arial" w:hAnsi="Arial"/>
                <w:lang w:eastAsia="en-GB"/>
              </w:rPr>
              <w:t xml:space="preserve">  /* @status    APPROVED (IMS_IRAT, LTE_A_IRAT, LTE_IRAT, POS, SSNITZ) */</w:t>
            </w:r>
          </w:p>
          <w:p w14:paraId="51FFE400" w14:textId="77777777" w:rsidR="00EE0973" w:rsidRPr="00EE0973" w:rsidRDefault="00EE0973" w:rsidP="00EE0973">
            <w:pPr>
              <w:spacing w:after="0"/>
              <w:rPr>
                <w:rFonts w:ascii="Arial" w:hAnsi="Arial"/>
                <w:lang w:eastAsia="en-GB"/>
              </w:rPr>
            </w:pPr>
            <w:r w:rsidRPr="00EE0973">
              <w:rPr>
                <w:rFonts w:ascii="Arial" w:hAnsi="Arial"/>
                <w:lang w:eastAsia="en-GB"/>
              </w:rPr>
              <w:t xml:space="preserve">    cs_RadioBearerSetup_r9(p_Integrityinfo, cds_RadioBearerSetup_r9_IEs_Speech_FDD(p_Activetime, p_RAB_Id, p_UL_ScramblingCode, p_PrimScramblingCode));</w:t>
            </w:r>
          </w:p>
          <w:p w14:paraId="60DAC045" w14:textId="77777777" w:rsidR="00A93023" w:rsidRPr="004031F3" w:rsidRDefault="00A93023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A93023" w:rsidRPr="004031F3" w14:paraId="19CCAAAF" w14:textId="77777777" w:rsidTr="009C5D31">
        <w:tc>
          <w:tcPr>
            <w:tcW w:w="9855" w:type="dxa"/>
          </w:tcPr>
          <w:p w14:paraId="31F186C9" w14:textId="77777777" w:rsidR="00A93023" w:rsidRPr="004031F3" w:rsidRDefault="00A93023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5BBCB0FF" w14:textId="77777777" w:rsidR="00A93023" w:rsidRPr="004031F3" w:rsidRDefault="00A93023" w:rsidP="00A93023">
      <w:pPr>
        <w:spacing w:after="0"/>
        <w:rPr>
          <w:rFonts w:ascii="Arial" w:hAnsi="Arial"/>
          <w:b/>
          <w:lang w:eastAsia="en-GB"/>
        </w:rPr>
      </w:pPr>
    </w:p>
    <w:p w14:paraId="70DF1408" w14:textId="77777777" w:rsidR="00A93023" w:rsidRPr="004031F3" w:rsidRDefault="00A93023" w:rsidP="00A93023">
      <w:pPr>
        <w:spacing w:after="0"/>
        <w:rPr>
          <w:rFonts w:ascii="Arial" w:hAnsi="Arial"/>
          <w:b/>
          <w:lang w:eastAsia="en-GB"/>
        </w:rPr>
      </w:pPr>
    </w:p>
    <w:p w14:paraId="3910583D" w14:textId="77777777" w:rsidR="00A93023" w:rsidRPr="004031F3" w:rsidRDefault="00A93023" w:rsidP="00A93023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93023" w:rsidRPr="004031F3" w14:paraId="1C56D8B1" w14:textId="77777777" w:rsidTr="00A93023">
        <w:tc>
          <w:tcPr>
            <w:tcW w:w="9629" w:type="dxa"/>
          </w:tcPr>
          <w:p w14:paraId="4315F433" w14:textId="77777777" w:rsidR="00A93023" w:rsidRDefault="00A93023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3C4632C7" w14:textId="77777777" w:rsidR="006B508D" w:rsidRPr="006B508D" w:rsidRDefault="006B508D" w:rsidP="006B508D">
            <w:pPr>
              <w:spacing w:after="0"/>
              <w:rPr>
                <w:rFonts w:ascii="Arial" w:hAnsi="Arial"/>
                <w:lang w:eastAsia="en-GB"/>
              </w:rPr>
            </w:pPr>
            <w:r w:rsidRPr="006B508D">
              <w:rPr>
                <w:rFonts w:ascii="Arial" w:hAnsi="Arial"/>
                <w:lang w:eastAsia="en-GB"/>
              </w:rPr>
              <w:t xml:space="preserve">  template (value) DL_DCCH_Message cs_108_RB_SetUpSpeech_r9_FDD(</w:t>
            </w:r>
            <w:r w:rsidRPr="00EE0973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6B508D">
              <w:rPr>
                <w:rFonts w:ascii="Arial" w:hAnsi="Arial"/>
                <w:lang w:eastAsia="en-GB"/>
              </w:rPr>
              <w:t xml:space="preserve"> Integ</w:t>
            </w:r>
            <w:r>
              <w:rPr>
                <w:rFonts w:ascii="Arial" w:hAnsi="Arial"/>
                <w:lang w:eastAsia="en-GB"/>
              </w:rPr>
              <w:t>rityCheckInfo p_Integrityinfo,</w:t>
            </w:r>
          </w:p>
          <w:p w14:paraId="6C16C57F" w14:textId="77777777" w:rsidR="006B508D" w:rsidRPr="006B508D" w:rsidRDefault="006B508D" w:rsidP="006B508D">
            <w:pPr>
              <w:spacing w:after="0"/>
              <w:rPr>
                <w:rFonts w:ascii="Arial" w:hAnsi="Arial"/>
                <w:lang w:eastAsia="en-GB"/>
              </w:rPr>
            </w:pPr>
            <w:r w:rsidRPr="006B508D">
              <w:rPr>
                <w:rFonts w:ascii="Arial" w:hAnsi="Arial"/>
                <w:lang w:eastAsia="en-GB"/>
              </w:rPr>
              <w:t xml:space="preserve">                                                                ActivationTime p_Activetime,</w:t>
            </w:r>
          </w:p>
          <w:p w14:paraId="40A384BC" w14:textId="77777777" w:rsidR="006B508D" w:rsidRPr="006B508D" w:rsidRDefault="006B508D" w:rsidP="006B508D">
            <w:pPr>
              <w:spacing w:after="0"/>
              <w:rPr>
                <w:rFonts w:ascii="Arial" w:hAnsi="Arial"/>
                <w:lang w:eastAsia="en-GB"/>
              </w:rPr>
            </w:pPr>
            <w:r w:rsidRPr="006B508D">
              <w:rPr>
                <w:rFonts w:ascii="Arial" w:hAnsi="Arial"/>
                <w:lang w:eastAsia="en-GB"/>
              </w:rPr>
              <w:t xml:space="preserve">                                                                bitstring p_RAB_Id,</w:t>
            </w:r>
          </w:p>
          <w:p w14:paraId="5C27F3D7" w14:textId="77777777" w:rsidR="006B508D" w:rsidRPr="006B508D" w:rsidRDefault="006B508D" w:rsidP="006B508D">
            <w:pPr>
              <w:spacing w:after="0"/>
              <w:rPr>
                <w:rFonts w:ascii="Arial" w:hAnsi="Arial"/>
                <w:lang w:eastAsia="en-GB"/>
              </w:rPr>
            </w:pPr>
            <w:r w:rsidRPr="006B508D">
              <w:rPr>
                <w:rFonts w:ascii="Arial" w:hAnsi="Arial"/>
                <w:lang w:eastAsia="en-GB"/>
              </w:rPr>
              <w:t xml:space="preserve">                                                                PrimaryScramblingCode p_PrimScramblingCode,</w:t>
            </w:r>
          </w:p>
          <w:p w14:paraId="03C26D41" w14:textId="77777777" w:rsidR="006B508D" w:rsidRPr="006B508D" w:rsidRDefault="006B508D" w:rsidP="006B508D">
            <w:pPr>
              <w:spacing w:after="0"/>
              <w:rPr>
                <w:rFonts w:ascii="Arial" w:hAnsi="Arial"/>
                <w:lang w:eastAsia="en-GB"/>
              </w:rPr>
            </w:pPr>
            <w:r w:rsidRPr="006B508D">
              <w:rPr>
                <w:rFonts w:ascii="Arial" w:hAnsi="Arial"/>
                <w:lang w:eastAsia="en-GB"/>
              </w:rPr>
              <w:t xml:space="preserve">                                                                UL_ScramblingCode p_UL_ScramblingCode) :=</w:t>
            </w:r>
          </w:p>
          <w:p w14:paraId="54E60A8A" w14:textId="77777777" w:rsidR="006B508D" w:rsidRPr="006B508D" w:rsidRDefault="006B508D" w:rsidP="006B508D">
            <w:pPr>
              <w:spacing w:after="0"/>
              <w:rPr>
                <w:rFonts w:ascii="Arial" w:hAnsi="Arial"/>
                <w:lang w:eastAsia="en-GB"/>
              </w:rPr>
            </w:pPr>
            <w:r w:rsidRPr="006B508D">
              <w:rPr>
                <w:rFonts w:ascii="Arial" w:hAnsi="Arial"/>
                <w:lang w:eastAsia="en-GB"/>
              </w:rPr>
              <w:t xml:space="preserve">  /* @status    APPROVED (IMS_IRAT, LTE_A_IRAT, LTE_IRAT, POS, SSNITZ) */</w:t>
            </w:r>
          </w:p>
          <w:p w14:paraId="182F2541" w14:textId="77777777" w:rsidR="006B508D" w:rsidRPr="006B508D" w:rsidRDefault="006B508D" w:rsidP="006B508D">
            <w:pPr>
              <w:spacing w:after="0"/>
              <w:rPr>
                <w:rFonts w:ascii="Arial" w:hAnsi="Arial"/>
                <w:lang w:eastAsia="en-GB"/>
              </w:rPr>
            </w:pPr>
            <w:r w:rsidRPr="006B508D">
              <w:rPr>
                <w:rFonts w:ascii="Arial" w:hAnsi="Arial"/>
                <w:lang w:eastAsia="en-GB"/>
              </w:rPr>
              <w:t xml:space="preserve">    cs_RadioBearerSetup_r9(p_Integrityinfo, cds_RadioBearerSetup_r9_IEs_Speech_FDD(p_Activetime, p_RAB_Id, p_UL_ScramblingCode, p_PrimScramblingCode));</w:t>
            </w:r>
          </w:p>
          <w:p w14:paraId="63B4EF46" w14:textId="77777777" w:rsidR="006B508D" w:rsidRDefault="006B508D" w:rsidP="006B508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6B508D">
              <w:rPr>
                <w:rFonts w:ascii="Arial" w:hAnsi="Arial"/>
                <w:b/>
                <w:lang w:eastAsia="en-GB"/>
              </w:rPr>
              <w:t xml:space="preserve">  </w:t>
            </w:r>
          </w:p>
          <w:p w14:paraId="2F4C4744" w14:textId="77777777" w:rsidR="00A93023" w:rsidRPr="004031F3" w:rsidRDefault="00A93023" w:rsidP="009C5D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4AC3C1BC" w14:textId="77777777" w:rsidR="00A93023" w:rsidRDefault="00A93023" w:rsidP="00A93023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70086116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="00071224" w:rsidRPr="00071224">
        <w:rPr>
          <w:b/>
        </w:rPr>
        <w:t>cs_108_RB_SetUpSpeech_TDD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93023" w14:paraId="4866E7AD" w14:textId="77777777" w:rsidTr="009C5D31">
        <w:trPr>
          <w:trHeight w:val="447"/>
        </w:trPr>
        <w:tc>
          <w:tcPr>
            <w:tcW w:w="1985" w:type="dxa"/>
          </w:tcPr>
          <w:p w14:paraId="52EC356B" w14:textId="77777777" w:rsidR="00A93023" w:rsidRPr="00E751F5" w:rsidRDefault="00A93023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ACA27D5" w14:textId="77777777" w:rsidR="00A93023" w:rsidRDefault="00071224" w:rsidP="009C5D31">
            <w:pPr>
              <w:pStyle w:val="CRCoverPage"/>
              <w:spacing w:after="0"/>
              <w:ind w:left="100"/>
              <w:rPr>
                <w:noProof/>
              </w:rPr>
            </w:pPr>
            <w:r w:rsidRPr="00071224">
              <w:rPr>
                <w:lang w:eastAsia="en-GB"/>
              </w:rPr>
              <w:t>cs_108_RB_SetUpSpeech_TDD</w:t>
            </w:r>
          </w:p>
        </w:tc>
      </w:tr>
      <w:tr w:rsidR="00A93023" w14:paraId="5207F594" w14:textId="77777777" w:rsidTr="009C5D31">
        <w:trPr>
          <w:trHeight w:val="452"/>
        </w:trPr>
        <w:tc>
          <w:tcPr>
            <w:tcW w:w="1985" w:type="dxa"/>
          </w:tcPr>
          <w:p w14:paraId="2ED2B4C3" w14:textId="77777777" w:rsidR="00A93023" w:rsidRPr="00E751F5" w:rsidRDefault="00A93023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46D594E" w14:textId="77777777" w:rsidR="00A93023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A93023" w14:paraId="7EE86C1A" w14:textId="77777777" w:rsidTr="009C5D31">
        <w:tc>
          <w:tcPr>
            <w:tcW w:w="1985" w:type="dxa"/>
          </w:tcPr>
          <w:p w14:paraId="16650C5B" w14:textId="77777777" w:rsidR="00A93023" w:rsidRPr="00E751F5" w:rsidRDefault="00A93023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D97AD84" w14:textId="77777777" w:rsidR="00A93023" w:rsidRPr="00300C5B" w:rsidRDefault="00A93023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A93023" w14:paraId="238F9191" w14:textId="77777777" w:rsidTr="009C5D31">
        <w:tc>
          <w:tcPr>
            <w:tcW w:w="1985" w:type="dxa"/>
          </w:tcPr>
          <w:p w14:paraId="358828C4" w14:textId="77777777" w:rsidR="00A93023" w:rsidRPr="00E751F5" w:rsidRDefault="00A93023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390C2D7" w14:textId="77777777" w:rsidR="00A93023" w:rsidRPr="00F0313E" w:rsidRDefault="00A93023" w:rsidP="009C5D3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>
              <w:t xml:space="preserve"> </w:t>
            </w:r>
            <w:r w:rsidRPr="003922A4">
              <w:rPr>
                <w:rFonts w:ascii="Arial" w:hAnsi="Arial" w:cs="Arial"/>
                <w:noProof/>
                <w:lang w:val="en-US"/>
              </w:rPr>
              <w:t>UTRAN_RRC_RAB_Templates_r9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A93023" w:rsidRPr="00E751F5" w14:paraId="55218689" w14:textId="77777777" w:rsidTr="009C5D31">
        <w:tc>
          <w:tcPr>
            <w:tcW w:w="1985" w:type="dxa"/>
          </w:tcPr>
          <w:p w14:paraId="55D02AE3" w14:textId="77777777" w:rsidR="00A93023" w:rsidRPr="00E751F5" w:rsidRDefault="00A93023" w:rsidP="009C5D3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E0A1DAF" w14:textId="77777777" w:rsidR="00A93023" w:rsidRPr="00E751F5" w:rsidRDefault="00A93023" w:rsidP="009C5D31">
            <w:pPr>
              <w:rPr>
                <w:rFonts w:ascii="Arial" w:hAnsi="Arial"/>
                <w:highlight w:val="cyan"/>
              </w:rPr>
            </w:pPr>
          </w:p>
        </w:tc>
      </w:tr>
    </w:tbl>
    <w:p w14:paraId="023305F2" w14:textId="77777777" w:rsidR="00A93023" w:rsidRDefault="00A93023" w:rsidP="00A93023">
      <w:pPr>
        <w:rPr>
          <w:noProof/>
          <w:lang w:val="en-US"/>
        </w:rPr>
      </w:pPr>
    </w:p>
    <w:p w14:paraId="7A77D606" w14:textId="77777777" w:rsidR="00A93023" w:rsidRDefault="00A93023" w:rsidP="00A93023">
      <w:pPr>
        <w:rPr>
          <w:noProof/>
        </w:rPr>
      </w:pPr>
    </w:p>
    <w:p w14:paraId="625A9E77" w14:textId="77777777" w:rsidR="00A93023" w:rsidRDefault="00A93023" w:rsidP="00A9302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93023" w:rsidRPr="004031F3" w14:paraId="71A347F8" w14:textId="77777777" w:rsidTr="009C5D31">
        <w:tc>
          <w:tcPr>
            <w:tcW w:w="9855" w:type="dxa"/>
          </w:tcPr>
          <w:p w14:paraId="497E1691" w14:textId="77777777" w:rsidR="00A93023" w:rsidRDefault="00A93023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0534A2A1" w14:textId="77777777" w:rsidR="00071224" w:rsidRPr="00071224" w:rsidRDefault="00071224" w:rsidP="00071224">
            <w:pPr>
              <w:spacing w:after="0"/>
              <w:rPr>
                <w:rFonts w:ascii="Arial" w:hAnsi="Arial"/>
                <w:lang w:eastAsia="en-GB"/>
              </w:rPr>
            </w:pPr>
            <w:r w:rsidRPr="00071224">
              <w:rPr>
                <w:rFonts w:ascii="Arial" w:hAnsi="Arial"/>
                <w:lang w:eastAsia="en-GB"/>
              </w:rPr>
              <w:t xml:space="preserve">  template (value) DL_DCCH_Message cs_108_RB_SetUpSpeech_TDD(IntegrityCheckInfo p_Integrityinfo,</w:t>
            </w:r>
          </w:p>
          <w:p w14:paraId="4F4FA7D2" w14:textId="77777777" w:rsidR="00071224" w:rsidRPr="00071224" w:rsidRDefault="00071224" w:rsidP="00071224">
            <w:pPr>
              <w:spacing w:after="0"/>
              <w:rPr>
                <w:rFonts w:ascii="Arial" w:hAnsi="Arial"/>
                <w:lang w:eastAsia="en-GB"/>
              </w:rPr>
            </w:pPr>
            <w:r w:rsidRPr="00071224">
              <w:rPr>
                <w:rFonts w:ascii="Arial" w:hAnsi="Arial"/>
                <w:lang w:eastAsia="en-GB"/>
              </w:rPr>
              <w:t xml:space="preserve">                                                             ActivationTime p_Activetime,</w:t>
            </w:r>
          </w:p>
          <w:p w14:paraId="3DE5F902" w14:textId="77777777" w:rsidR="00071224" w:rsidRPr="00071224" w:rsidRDefault="00071224" w:rsidP="00071224">
            <w:pPr>
              <w:spacing w:after="0"/>
              <w:rPr>
                <w:rFonts w:ascii="Arial" w:hAnsi="Arial"/>
                <w:lang w:eastAsia="en-GB"/>
              </w:rPr>
            </w:pPr>
            <w:r w:rsidRPr="00071224">
              <w:rPr>
                <w:rFonts w:ascii="Arial" w:hAnsi="Arial"/>
                <w:lang w:eastAsia="en-GB"/>
              </w:rPr>
              <w:t xml:space="preserve">                                                             bitstring p_RAB_Id,</w:t>
            </w:r>
          </w:p>
          <w:p w14:paraId="3A8E93C6" w14:textId="77777777" w:rsidR="00071224" w:rsidRPr="00071224" w:rsidRDefault="00071224" w:rsidP="00071224">
            <w:pPr>
              <w:spacing w:after="0"/>
              <w:rPr>
                <w:rFonts w:ascii="Arial" w:hAnsi="Arial"/>
                <w:lang w:eastAsia="en-GB"/>
              </w:rPr>
            </w:pPr>
            <w:r w:rsidRPr="00071224">
              <w:rPr>
                <w:rFonts w:ascii="Arial" w:hAnsi="Arial"/>
                <w:lang w:eastAsia="en-GB"/>
              </w:rPr>
              <w:t xml:space="preserve">                                                             CellParametersID p_CellParametersID) :=</w:t>
            </w:r>
          </w:p>
          <w:p w14:paraId="0AC7E8CD" w14:textId="77777777" w:rsidR="00071224" w:rsidRPr="00071224" w:rsidRDefault="00071224" w:rsidP="00071224">
            <w:pPr>
              <w:spacing w:after="0"/>
              <w:rPr>
                <w:rFonts w:ascii="Arial" w:hAnsi="Arial"/>
                <w:lang w:eastAsia="en-GB"/>
              </w:rPr>
            </w:pPr>
            <w:r w:rsidRPr="00071224">
              <w:rPr>
                <w:rFonts w:ascii="Arial" w:hAnsi="Arial"/>
                <w:lang w:eastAsia="en-GB"/>
              </w:rPr>
              <w:lastRenderedPageBreak/>
              <w:t xml:space="preserve">    /* @status    APPROVED (IMS_IRAT, LTE_A_IRAT, LTE_IRAT, POS, SSNITZ) */</w:t>
            </w:r>
          </w:p>
          <w:p w14:paraId="323ABA18" w14:textId="77777777" w:rsidR="00071224" w:rsidRPr="00071224" w:rsidRDefault="00071224" w:rsidP="00071224">
            <w:pPr>
              <w:spacing w:after="0"/>
              <w:rPr>
                <w:rFonts w:ascii="Arial" w:hAnsi="Arial"/>
                <w:lang w:eastAsia="en-GB"/>
              </w:rPr>
            </w:pPr>
            <w:r w:rsidRPr="00071224">
              <w:rPr>
                <w:rFonts w:ascii="Arial" w:hAnsi="Arial"/>
                <w:lang w:eastAsia="en-GB"/>
              </w:rPr>
              <w:t xml:space="preserve">    cs_RadioBearerSetup_r9(p_Integrityinfo, cds_RadioBearerSetup_r9_IEs_Speech_TDD(p_Activetime, p_RAB_Id, p_CellParametersID));</w:t>
            </w:r>
          </w:p>
          <w:p w14:paraId="1201F859" w14:textId="77777777" w:rsidR="00071224" w:rsidRPr="00071224" w:rsidRDefault="00071224" w:rsidP="00071224">
            <w:pPr>
              <w:spacing w:after="0"/>
              <w:rPr>
                <w:rFonts w:ascii="Arial" w:hAnsi="Arial"/>
                <w:lang w:eastAsia="en-GB"/>
              </w:rPr>
            </w:pPr>
            <w:r w:rsidRPr="00071224">
              <w:rPr>
                <w:rFonts w:ascii="Arial" w:hAnsi="Arial"/>
                <w:lang w:eastAsia="en-GB"/>
              </w:rPr>
              <w:t xml:space="preserve">  </w:t>
            </w:r>
          </w:p>
          <w:p w14:paraId="70A128B3" w14:textId="77777777" w:rsidR="00A93023" w:rsidRPr="004031F3" w:rsidRDefault="00A93023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A93023" w:rsidRPr="004031F3" w14:paraId="2CCC2F1E" w14:textId="77777777" w:rsidTr="009C5D31">
        <w:tc>
          <w:tcPr>
            <w:tcW w:w="9855" w:type="dxa"/>
          </w:tcPr>
          <w:p w14:paraId="200CF97F" w14:textId="77777777" w:rsidR="00A93023" w:rsidRPr="004031F3" w:rsidRDefault="00A93023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30384B4B" w14:textId="77777777" w:rsidR="00A93023" w:rsidRPr="004031F3" w:rsidRDefault="00A93023" w:rsidP="00A93023">
      <w:pPr>
        <w:spacing w:after="0"/>
        <w:rPr>
          <w:rFonts w:ascii="Arial" w:hAnsi="Arial"/>
          <w:b/>
          <w:lang w:eastAsia="en-GB"/>
        </w:rPr>
      </w:pPr>
    </w:p>
    <w:p w14:paraId="7AAD5B54" w14:textId="77777777" w:rsidR="00A93023" w:rsidRPr="004031F3" w:rsidRDefault="00A93023" w:rsidP="00A93023">
      <w:pPr>
        <w:spacing w:after="0"/>
        <w:rPr>
          <w:rFonts w:ascii="Arial" w:hAnsi="Arial"/>
          <w:b/>
          <w:lang w:eastAsia="en-GB"/>
        </w:rPr>
      </w:pPr>
    </w:p>
    <w:p w14:paraId="6795929C" w14:textId="77777777" w:rsidR="00A93023" w:rsidRPr="004031F3" w:rsidRDefault="00A93023" w:rsidP="00A93023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93023" w:rsidRPr="004031F3" w14:paraId="5C8B9C95" w14:textId="77777777" w:rsidTr="009C5D31">
        <w:tc>
          <w:tcPr>
            <w:tcW w:w="9855" w:type="dxa"/>
          </w:tcPr>
          <w:p w14:paraId="7026567E" w14:textId="77777777" w:rsidR="00A93023" w:rsidRDefault="00A93023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09D1083A" w14:textId="77777777" w:rsidR="00071224" w:rsidRPr="00071224" w:rsidRDefault="00071224" w:rsidP="00071224">
            <w:pPr>
              <w:spacing w:after="0"/>
              <w:rPr>
                <w:rFonts w:ascii="Arial" w:hAnsi="Arial"/>
                <w:lang w:eastAsia="en-GB"/>
              </w:rPr>
            </w:pPr>
            <w:r w:rsidRPr="00071224">
              <w:rPr>
                <w:rFonts w:ascii="Arial" w:hAnsi="Arial"/>
                <w:lang w:eastAsia="en-GB"/>
              </w:rPr>
              <w:t xml:space="preserve">  template (value) DL_DCCH_Message cs_108_RB_SetUpSpeech_TDD(</w:t>
            </w:r>
            <w:r w:rsidRPr="00071224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071224">
              <w:rPr>
                <w:rFonts w:ascii="Arial" w:hAnsi="Arial"/>
                <w:lang w:eastAsia="en-GB"/>
              </w:rPr>
              <w:t xml:space="preserve"> Integ</w:t>
            </w:r>
            <w:r>
              <w:rPr>
                <w:rFonts w:ascii="Arial" w:hAnsi="Arial"/>
                <w:lang w:eastAsia="en-GB"/>
              </w:rPr>
              <w:t>rityCheckInfo p_Integrityinfo,</w:t>
            </w:r>
          </w:p>
          <w:p w14:paraId="333554A4" w14:textId="77777777" w:rsidR="00071224" w:rsidRPr="00071224" w:rsidRDefault="00071224" w:rsidP="00071224">
            <w:pPr>
              <w:spacing w:after="0"/>
              <w:rPr>
                <w:rFonts w:ascii="Arial" w:hAnsi="Arial"/>
                <w:lang w:eastAsia="en-GB"/>
              </w:rPr>
            </w:pPr>
            <w:r w:rsidRPr="00071224">
              <w:rPr>
                <w:rFonts w:ascii="Arial" w:hAnsi="Arial"/>
                <w:lang w:eastAsia="en-GB"/>
              </w:rPr>
              <w:t xml:space="preserve">                                                             ActivationTime p_Activetime,</w:t>
            </w:r>
          </w:p>
          <w:p w14:paraId="1FFCDA91" w14:textId="77777777" w:rsidR="00071224" w:rsidRPr="00071224" w:rsidRDefault="00071224" w:rsidP="00071224">
            <w:pPr>
              <w:spacing w:after="0"/>
              <w:rPr>
                <w:rFonts w:ascii="Arial" w:hAnsi="Arial"/>
                <w:lang w:eastAsia="en-GB"/>
              </w:rPr>
            </w:pPr>
            <w:r w:rsidRPr="00071224">
              <w:rPr>
                <w:rFonts w:ascii="Arial" w:hAnsi="Arial"/>
                <w:lang w:eastAsia="en-GB"/>
              </w:rPr>
              <w:t xml:space="preserve">                                                             bitstring p_RAB_Id,</w:t>
            </w:r>
          </w:p>
          <w:p w14:paraId="4259AEFD" w14:textId="77777777" w:rsidR="00071224" w:rsidRPr="00071224" w:rsidRDefault="00071224" w:rsidP="00071224">
            <w:pPr>
              <w:spacing w:after="0"/>
              <w:rPr>
                <w:rFonts w:ascii="Arial" w:hAnsi="Arial"/>
                <w:lang w:eastAsia="en-GB"/>
              </w:rPr>
            </w:pPr>
            <w:r w:rsidRPr="00071224">
              <w:rPr>
                <w:rFonts w:ascii="Arial" w:hAnsi="Arial"/>
                <w:lang w:eastAsia="en-GB"/>
              </w:rPr>
              <w:t xml:space="preserve">                                                             CellParametersID p_CellParametersID) :=</w:t>
            </w:r>
          </w:p>
          <w:p w14:paraId="059AF03D" w14:textId="77777777" w:rsidR="00071224" w:rsidRPr="00071224" w:rsidRDefault="00071224" w:rsidP="00071224">
            <w:pPr>
              <w:spacing w:after="0"/>
              <w:rPr>
                <w:rFonts w:ascii="Arial" w:hAnsi="Arial"/>
                <w:lang w:eastAsia="en-GB"/>
              </w:rPr>
            </w:pPr>
            <w:r w:rsidRPr="00071224">
              <w:rPr>
                <w:rFonts w:ascii="Arial" w:hAnsi="Arial"/>
                <w:lang w:eastAsia="en-GB"/>
              </w:rPr>
              <w:t xml:space="preserve">    /* @status    APPROVED (IMS_IRAT, LTE_A_IRAT, LTE_IRAT, POS, SSNITZ) */</w:t>
            </w:r>
          </w:p>
          <w:p w14:paraId="23FEFCD9" w14:textId="77777777" w:rsidR="00071224" w:rsidRPr="00071224" w:rsidRDefault="00071224" w:rsidP="00071224">
            <w:pPr>
              <w:spacing w:after="0"/>
              <w:rPr>
                <w:rFonts w:ascii="Arial" w:hAnsi="Arial"/>
                <w:lang w:eastAsia="en-GB"/>
              </w:rPr>
            </w:pPr>
            <w:r w:rsidRPr="00071224">
              <w:rPr>
                <w:rFonts w:ascii="Arial" w:hAnsi="Arial"/>
                <w:lang w:eastAsia="en-GB"/>
              </w:rPr>
              <w:t xml:space="preserve">    cs_RadioBearerSetup_r9(p_Integrityinfo, cds_RadioBearerSetup_r9_IEs_Speech_TDD(p_Activetime, p_RAB_Id, p_CellParametersID));</w:t>
            </w:r>
          </w:p>
          <w:p w14:paraId="0836DC83" w14:textId="77777777" w:rsidR="00071224" w:rsidRPr="00071224" w:rsidRDefault="00071224" w:rsidP="00071224">
            <w:pPr>
              <w:spacing w:after="0"/>
              <w:rPr>
                <w:rFonts w:ascii="Arial" w:hAnsi="Arial"/>
                <w:lang w:eastAsia="en-GB"/>
              </w:rPr>
            </w:pPr>
            <w:r w:rsidRPr="00071224">
              <w:rPr>
                <w:rFonts w:ascii="Arial" w:hAnsi="Arial"/>
                <w:lang w:eastAsia="en-GB"/>
              </w:rPr>
              <w:t xml:space="preserve">  </w:t>
            </w:r>
          </w:p>
          <w:p w14:paraId="3BB65299" w14:textId="77777777" w:rsidR="00A93023" w:rsidRPr="004031F3" w:rsidRDefault="00A93023" w:rsidP="009C5D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7302FAA2" w14:textId="77777777" w:rsidR="00756F0D" w:rsidRDefault="00756F0D" w:rsidP="00C718B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70086117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="00C718B5" w:rsidRPr="00C718B5">
        <w:rPr>
          <w:b/>
        </w:rPr>
        <w:t>cs_RadioBearerSetup_r10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56F0D" w14:paraId="34EB9598" w14:textId="77777777" w:rsidTr="00C36199">
        <w:trPr>
          <w:trHeight w:val="447"/>
        </w:trPr>
        <w:tc>
          <w:tcPr>
            <w:tcW w:w="1985" w:type="dxa"/>
          </w:tcPr>
          <w:p w14:paraId="54561861" w14:textId="77777777" w:rsidR="00756F0D" w:rsidRPr="00E751F5" w:rsidRDefault="00756F0D" w:rsidP="00C3619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5F22113" w14:textId="77777777" w:rsidR="00756F0D" w:rsidRDefault="00C718B5" w:rsidP="00C36199">
            <w:pPr>
              <w:pStyle w:val="CRCoverPage"/>
              <w:spacing w:after="0"/>
              <w:ind w:left="100"/>
              <w:rPr>
                <w:noProof/>
              </w:rPr>
            </w:pPr>
            <w:r w:rsidRPr="00C718B5">
              <w:rPr>
                <w:lang w:eastAsia="en-GB"/>
              </w:rPr>
              <w:t>cs_RadioBearerSetup_r10</w:t>
            </w:r>
          </w:p>
        </w:tc>
      </w:tr>
      <w:tr w:rsidR="00756F0D" w14:paraId="42A4C38C" w14:textId="77777777" w:rsidTr="00C36199">
        <w:trPr>
          <w:trHeight w:val="452"/>
        </w:trPr>
        <w:tc>
          <w:tcPr>
            <w:tcW w:w="1985" w:type="dxa"/>
          </w:tcPr>
          <w:p w14:paraId="4CD6AAD4" w14:textId="77777777" w:rsidR="00756F0D" w:rsidRPr="00E751F5" w:rsidRDefault="00756F0D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2647336" w14:textId="77777777" w:rsidR="00756F0D" w:rsidRPr="00617F63" w:rsidRDefault="001E29E3" w:rsidP="00C36199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756F0D" w14:paraId="400D9BE5" w14:textId="77777777" w:rsidTr="00C36199">
        <w:tc>
          <w:tcPr>
            <w:tcW w:w="1985" w:type="dxa"/>
          </w:tcPr>
          <w:p w14:paraId="45EE9F09" w14:textId="77777777" w:rsidR="00756F0D" w:rsidRPr="00E751F5" w:rsidRDefault="00756F0D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E57F98E" w14:textId="77777777" w:rsidR="00756F0D" w:rsidRPr="00300C5B" w:rsidRDefault="00756F0D" w:rsidP="00C36199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756F0D" w14:paraId="3C903288" w14:textId="77777777" w:rsidTr="00C36199">
        <w:tc>
          <w:tcPr>
            <w:tcW w:w="1985" w:type="dxa"/>
          </w:tcPr>
          <w:p w14:paraId="65227BD4" w14:textId="77777777" w:rsidR="00756F0D" w:rsidRPr="00E751F5" w:rsidRDefault="00756F0D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F55379" w14:textId="77777777" w:rsidR="00756F0D" w:rsidRPr="00F0313E" w:rsidRDefault="00756F0D" w:rsidP="00C36199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="00343E8A" w:rsidRPr="00343E8A">
              <w:rPr>
                <w:rFonts w:ascii="Arial" w:hAnsi="Arial" w:cs="Arial"/>
                <w:noProof/>
                <w:lang w:val="en-US"/>
              </w:rPr>
              <w:t>UTRAN_RRC_RAB_Templates_r10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756F0D" w:rsidRPr="00E751F5" w14:paraId="01317E10" w14:textId="77777777" w:rsidTr="00C36199">
        <w:tc>
          <w:tcPr>
            <w:tcW w:w="1985" w:type="dxa"/>
          </w:tcPr>
          <w:p w14:paraId="02EF62B4" w14:textId="77777777" w:rsidR="00756F0D" w:rsidRPr="00E751F5" w:rsidRDefault="00756F0D" w:rsidP="00C3619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4AA37F5" w14:textId="77777777" w:rsidR="00756F0D" w:rsidRPr="00E751F5" w:rsidRDefault="00756F0D" w:rsidP="00C36199">
            <w:pPr>
              <w:rPr>
                <w:rFonts w:ascii="Arial" w:hAnsi="Arial"/>
                <w:highlight w:val="cyan"/>
              </w:rPr>
            </w:pPr>
          </w:p>
        </w:tc>
      </w:tr>
    </w:tbl>
    <w:p w14:paraId="62BDDDF0" w14:textId="77777777" w:rsidR="00756F0D" w:rsidRDefault="00756F0D" w:rsidP="00756F0D">
      <w:pPr>
        <w:rPr>
          <w:noProof/>
          <w:lang w:val="en-US"/>
        </w:rPr>
      </w:pPr>
    </w:p>
    <w:p w14:paraId="28F82DE3" w14:textId="77777777" w:rsidR="00756F0D" w:rsidRDefault="00756F0D" w:rsidP="00756F0D">
      <w:pPr>
        <w:rPr>
          <w:noProof/>
        </w:rPr>
      </w:pPr>
    </w:p>
    <w:p w14:paraId="54051968" w14:textId="77777777" w:rsidR="00756F0D" w:rsidRDefault="00756F0D" w:rsidP="00756F0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56F0D" w:rsidRPr="004031F3" w14:paraId="0200447D" w14:textId="77777777" w:rsidTr="00C36199">
        <w:tc>
          <w:tcPr>
            <w:tcW w:w="9855" w:type="dxa"/>
          </w:tcPr>
          <w:p w14:paraId="62AC909B" w14:textId="77777777" w:rsidR="00C718B5" w:rsidRDefault="00756F0D" w:rsidP="00C718B5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113484BF" w14:textId="77777777" w:rsidR="00C718B5" w:rsidRPr="00C718B5" w:rsidRDefault="00C718B5" w:rsidP="00C718B5">
            <w:pPr>
              <w:spacing w:after="0"/>
              <w:rPr>
                <w:rFonts w:ascii="Arial" w:hAnsi="Arial"/>
                <w:lang w:eastAsia="en-GB"/>
              </w:rPr>
            </w:pPr>
            <w:r w:rsidRPr="00C718B5">
              <w:rPr>
                <w:rFonts w:ascii="Arial" w:hAnsi="Arial"/>
                <w:lang w:eastAsia="en-GB"/>
              </w:rPr>
              <w:t xml:space="preserve">  template (value) DL_DCCH_Message cs_RadioBearerSetup_r10(IntegrityCheckInfo p_Integrityinfo,</w:t>
            </w:r>
          </w:p>
          <w:p w14:paraId="26D53F39" w14:textId="77777777" w:rsidR="00C718B5" w:rsidRPr="00C718B5" w:rsidRDefault="00C718B5" w:rsidP="00C718B5">
            <w:pPr>
              <w:spacing w:after="0"/>
              <w:rPr>
                <w:rFonts w:ascii="Arial" w:hAnsi="Arial"/>
                <w:lang w:eastAsia="en-GB"/>
              </w:rPr>
            </w:pPr>
            <w:r w:rsidRPr="00C718B5">
              <w:rPr>
                <w:rFonts w:ascii="Arial" w:hAnsi="Arial"/>
                <w:lang w:eastAsia="en-GB"/>
              </w:rPr>
              <w:t xml:space="preserve">                                                           template (value) RadioBearerSetup_r10_IEs p_RadioBearerSetup) :=</w:t>
            </w:r>
          </w:p>
          <w:p w14:paraId="5DE72B26" w14:textId="77777777" w:rsidR="00C718B5" w:rsidRPr="00C718B5" w:rsidRDefault="00C718B5" w:rsidP="00C718B5">
            <w:pPr>
              <w:spacing w:after="0"/>
              <w:rPr>
                <w:rFonts w:ascii="Arial" w:hAnsi="Arial"/>
                <w:lang w:eastAsia="en-GB"/>
              </w:rPr>
            </w:pPr>
            <w:r w:rsidRPr="00C718B5">
              <w:rPr>
                <w:rFonts w:ascii="Arial" w:hAnsi="Arial"/>
                <w:lang w:eastAsia="en-GB"/>
              </w:rPr>
              <w:t xml:space="preserve">  { /* @status    APPROVED (IMS, IMS_IRAT, LTE_A_IRAT, LTE_IRAT, POS, SSNITZ, UTRAN) */</w:t>
            </w:r>
          </w:p>
          <w:p w14:paraId="086F288D" w14:textId="77777777" w:rsidR="00C718B5" w:rsidRPr="00C718B5" w:rsidRDefault="00C718B5" w:rsidP="00C718B5">
            <w:pPr>
              <w:spacing w:after="0"/>
              <w:rPr>
                <w:rFonts w:ascii="Arial" w:hAnsi="Arial"/>
                <w:lang w:eastAsia="en-GB"/>
              </w:rPr>
            </w:pPr>
            <w:r w:rsidRPr="00C718B5">
              <w:rPr>
                <w:rFonts w:ascii="Arial" w:hAnsi="Arial"/>
                <w:lang w:eastAsia="en-GB"/>
              </w:rPr>
              <w:t xml:space="preserve">    integrityCheckInfo := p_Integrityinfo,</w:t>
            </w:r>
          </w:p>
          <w:p w14:paraId="2B73513C" w14:textId="77777777" w:rsidR="00756F0D" w:rsidRPr="004031F3" w:rsidRDefault="00756F0D" w:rsidP="00C718B5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756F0D" w:rsidRPr="004031F3" w14:paraId="22C6F414" w14:textId="77777777" w:rsidTr="00C36199">
        <w:tc>
          <w:tcPr>
            <w:tcW w:w="9855" w:type="dxa"/>
          </w:tcPr>
          <w:p w14:paraId="5F503325" w14:textId="77777777" w:rsidR="00756F0D" w:rsidRPr="004031F3" w:rsidRDefault="00756F0D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58E6162" w14:textId="77777777" w:rsidR="00756F0D" w:rsidRPr="004031F3" w:rsidRDefault="00756F0D" w:rsidP="00756F0D">
      <w:pPr>
        <w:spacing w:after="0"/>
        <w:rPr>
          <w:rFonts w:ascii="Arial" w:hAnsi="Arial"/>
          <w:b/>
          <w:lang w:eastAsia="en-GB"/>
        </w:rPr>
      </w:pPr>
    </w:p>
    <w:p w14:paraId="023AB656" w14:textId="77777777" w:rsidR="00756F0D" w:rsidRPr="004031F3" w:rsidRDefault="00756F0D" w:rsidP="00756F0D">
      <w:pPr>
        <w:spacing w:after="0"/>
        <w:rPr>
          <w:rFonts w:ascii="Arial" w:hAnsi="Arial"/>
          <w:b/>
          <w:lang w:eastAsia="en-GB"/>
        </w:rPr>
      </w:pPr>
    </w:p>
    <w:p w14:paraId="2171AA88" w14:textId="77777777" w:rsidR="00756F0D" w:rsidRPr="004031F3" w:rsidRDefault="00756F0D" w:rsidP="00756F0D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56F0D" w:rsidRPr="004031F3" w14:paraId="7557273B" w14:textId="77777777" w:rsidTr="00756F0D">
        <w:tc>
          <w:tcPr>
            <w:tcW w:w="9629" w:type="dxa"/>
          </w:tcPr>
          <w:p w14:paraId="20A7DA1C" w14:textId="77777777" w:rsidR="00756F0D" w:rsidRDefault="00756F0D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62671F37" w14:textId="77777777" w:rsidR="00C718B5" w:rsidRPr="00C718B5" w:rsidRDefault="00C718B5" w:rsidP="00C718B5">
            <w:pPr>
              <w:spacing w:after="0"/>
              <w:rPr>
                <w:rFonts w:ascii="Arial" w:hAnsi="Arial"/>
                <w:lang w:eastAsia="en-GB"/>
              </w:rPr>
            </w:pPr>
            <w:r w:rsidRPr="00C718B5">
              <w:rPr>
                <w:rFonts w:ascii="Arial" w:hAnsi="Arial"/>
                <w:lang w:eastAsia="en-GB"/>
              </w:rPr>
              <w:t xml:space="preserve">  template (value) DL_DCCH_Message cs_RadioBearerSetup_r10(</w:t>
            </w:r>
            <w:r w:rsidRPr="00C718B5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C718B5">
              <w:rPr>
                <w:rFonts w:ascii="Arial" w:hAnsi="Arial"/>
                <w:lang w:eastAsia="en-GB"/>
              </w:rPr>
              <w:t xml:space="preserve"> IntegrityCheck</w:t>
            </w:r>
            <w:r>
              <w:rPr>
                <w:rFonts w:ascii="Arial" w:hAnsi="Arial"/>
                <w:lang w:eastAsia="en-GB"/>
              </w:rPr>
              <w:t>Info p_Integrityinfo,</w:t>
            </w:r>
          </w:p>
          <w:p w14:paraId="29255FEB" w14:textId="77777777" w:rsidR="00C718B5" w:rsidRPr="00C718B5" w:rsidRDefault="00C718B5" w:rsidP="00C718B5">
            <w:pPr>
              <w:spacing w:after="0"/>
              <w:rPr>
                <w:rFonts w:ascii="Arial" w:hAnsi="Arial"/>
                <w:lang w:eastAsia="en-GB"/>
              </w:rPr>
            </w:pPr>
            <w:r w:rsidRPr="00C718B5">
              <w:rPr>
                <w:rFonts w:ascii="Arial" w:hAnsi="Arial"/>
                <w:lang w:eastAsia="en-GB"/>
              </w:rPr>
              <w:t xml:space="preserve">                                                           template (value) RadioBearerSetup_r10_IEs p_RadioBearerSetup) :=</w:t>
            </w:r>
          </w:p>
          <w:p w14:paraId="19DD732B" w14:textId="77777777" w:rsidR="00C718B5" w:rsidRPr="00C718B5" w:rsidRDefault="00C718B5" w:rsidP="00C718B5">
            <w:pPr>
              <w:spacing w:after="0"/>
              <w:rPr>
                <w:rFonts w:ascii="Arial" w:hAnsi="Arial"/>
                <w:lang w:eastAsia="en-GB"/>
              </w:rPr>
            </w:pPr>
            <w:r w:rsidRPr="00C718B5">
              <w:rPr>
                <w:rFonts w:ascii="Arial" w:hAnsi="Arial"/>
                <w:lang w:eastAsia="en-GB"/>
              </w:rPr>
              <w:t xml:space="preserve">  { /* @status    APPROVED (IMS, IMS_IRAT, LTE_A_IRAT, LTE_IRAT, POS, SSNITZ, UTRAN) */</w:t>
            </w:r>
          </w:p>
          <w:p w14:paraId="5F980652" w14:textId="77777777" w:rsidR="00C718B5" w:rsidRPr="00C718B5" w:rsidRDefault="00C718B5" w:rsidP="00C718B5">
            <w:pPr>
              <w:spacing w:after="0"/>
              <w:rPr>
                <w:rFonts w:ascii="Arial" w:hAnsi="Arial"/>
                <w:lang w:eastAsia="en-GB"/>
              </w:rPr>
            </w:pPr>
            <w:r w:rsidRPr="00C718B5">
              <w:rPr>
                <w:rFonts w:ascii="Arial" w:hAnsi="Arial"/>
                <w:lang w:eastAsia="en-GB"/>
              </w:rPr>
              <w:t xml:space="preserve">    integrityCheckInfo := p_Integrityinfo,</w:t>
            </w:r>
          </w:p>
          <w:p w14:paraId="66375F7D" w14:textId="77777777" w:rsidR="00756F0D" w:rsidRPr="004031F3" w:rsidRDefault="00756F0D" w:rsidP="00C3619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2B89070F" w14:textId="77777777" w:rsidR="00756F0D" w:rsidRDefault="00756F0D" w:rsidP="00C437E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70086118"/>
      <w:r w:rsidRPr="00034678">
        <w:rPr>
          <w:b/>
        </w:rPr>
        <w:lastRenderedPageBreak/>
        <w:t xml:space="preserve">Correction to </w:t>
      </w:r>
      <w:r>
        <w:rPr>
          <w:b/>
        </w:rPr>
        <w:t xml:space="preserve">template </w:t>
      </w:r>
      <w:r w:rsidR="00C437E4" w:rsidRPr="00C437E4">
        <w:rPr>
          <w:b/>
        </w:rPr>
        <w:t>cs_108_RB_SetUpSpeech_r10_FDD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56F0D" w14:paraId="2965F088" w14:textId="77777777" w:rsidTr="00C36199">
        <w:trPr>
          <w:trHeight w:val="447"/>
        </w:trPr>
        <w:tc>
          <w:tcPr>
            <w:tcW w:w="1985" w:type="dxa"/>
          </w:tcPr>
          <w:p w14:paraId="42E09168" w14:textId="77777777" w:rsidR="00756F0D" w:rsidRPr="00E751F5" w:rsidRDefault="00756F0D" w:rsidP="00C3619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C371D25" w14:textId="77777777" w:rsidR="00756F0D" w:rsidRDefault="00C437E4" w:rsidP="00C36199">
            <w:pPr>
              <w:pStyle w:val="CRCoverPage"/>
              <w:spacing w:after="0"/>
              <w:ind w:left="100"/>
              <w:rPr>
                <w:noProof/>
              </w:rPr>
            </w:pPr>
            <w:r w:rsidRPr="00C437E4">
              <w:rPr>
                <w:noProof/>
              </w:rPr>
              <w:t>cs_108_RB_SetUpSpeech_r10_FDD</w:t>
            </w:r>
          </w:p>
        </w:tc>
      </w:tr>
      <w:tr w:rsidR="00756F0D" w14:paraId="6F9C8916" w14:textId="77777777" w:rsidTr="00C36199">
        <w:trPr>
          <w:trHeight w:val="452"/>
        </w:trPr>
        <w:tc>
          <w:tcPr>
            <w:tcW w:w="1985" w:type="dxa"/>
          </w:tcPr>
          <w:p w14:paraId="46C94DF3" w14:textId="77777777" w:rsidR="00756F0D" w:rsidRPr="00E751F5" w:rsidRDefault="00756F0D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3C03420" w14:textId="77777777" w:rsidR="00756F0D" w:rsidRPr="00617F63" w:rsidRDefault="001E29E3" w:rsidP="00C36199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756F0D" w14:paraId="203B31C9" w14:textId="77777777" w:rsidTr="00C36199">
        <w:tc>
          <w:tcPr>
            <w:tcW w:w="1985" w:type="dxa"/>
          </w:tcPr>
          <w:p w14:paraId="63440C8C" w14:textId="77777777" w:rsidR="00756F0D" w:rsidRPr="00E751F5" w:rsidRDefault="00756F0D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4A244EE" w14:textId="77777777" w:rsidR="00756F0D" w:rsidRPr="00300C5B" w:rsidRDefault="00756F0D" w:rsidP="00C36199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756F0D" w14:paraId="1FD93B77" w14:textId="77777777" w:rsidTr="00C36199">
        <w:tc>
          <w:tcPr>
            <w:tcW w:w="1985" w:type="dxa"/>
          </w:tcPr>
          <w:p w14:paraId="19F19EE6" w14:textId="77777777" w:rsidR="00756F0D" w:rsidRPr="00E751F5" w:rsidRDefault="00756F0D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5699DD7" w14:textId="77777777" w:rsidR="00756F0D" w:rsidRPr="00F0313E" w:rsidRDefault="00756F0D" w:rsidP="00C36199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="00566F99" w:rsidRPr="00566F99">
              <w:rPr>
                <w:rFonts w:ascii="Arial" w:hAnsi="Arial" w:cs="Arial"/>
                <w:noProof/>
                <w:lang w:val="en-US"/>
              </w:rPr>
              <w:t>UTRAN_RRC_RAB_Templates_r10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756F0D" w:rsidRPr="00E751F5" w14:paraId="374DCA67" w14:textId="77777777" w:rsidTr="00C36199">
        <w:tc>
          <w:tcPr>
            <w:tcW w:w="1985" w:type="dxa"/>
          </w:tcPr>
          <w:p w14:paraId="6BCB0F75" w14:textId="77777777" w:rsidR="00756F0D" w:rsidRPr="00E751F5" w:rsidRDefault="00756F0D" w:rsidP="00C3619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81CE36D" w14:textId="77777777" w:rsidR="00756F0D" w:rsidRPr="00E751F5" w:rsidRDefault="00756F0D" w:rsidP="00C36199">
            <w:pPr>
              <w:rPr>
                <w:rFonts w:ascii="Arial" w:hAnsi="Arial"/>
                <w:highlight w:val="cyan"/>
              </w:rPr>
            </w:pPr>
          </w:p>
        </w:tc>
      </w:tr>
    </w:tbl>
    <w:p w14:paraId="3E5AAA49" w14:textId="77777777" w:rsidR="00756F0D" w:rsidRDefault="00756F0D" w:rsidP="00756F0D">
      <w:pPr>
        <w:rPr>
          <w:noProof/>
          <w:lang w:val="en-US"/>
        </w:rPr>
      </w:pPr>
    </w:p>
    <w:p w14:paraId="37437655" w14:textId="77777777" w:rsidR="00756F0D" w:rsidRDefault="00756F0D" w:rsidP="00756F0D">
      <w:pPr>
        <w:rPr>
          <w:noProof/>
        </w:rPr>
      </w:pPr>
    </w:p>
    <w:p w14:paraId="321F5D1E" w14:textId="77777777" w:rsidR="00756F0D" w:rsidRDefault="00756F0D" w:rsidP="00756F0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56F0D" w:rsidRPr="004031F3" w14:paraId="64CC1141" w14:textId="77777777" w:rsidTr="00C36199">
        <w:tc>
          <w:tcPr>
            <w:tcW w:w="9855" w:type="dxa"/>
          </w:tcPr>
          <w:p w14:paraId="78441140" w14:textId="77777777" w:rsidR="00756F0D" w:rsidRDefault="00756F0D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6656BDC8" w14:textId="77777777" w:rsidR="00E46FE6" w:rsidRPr="00E46FE6" w:rsidRDefault="00E46FE6" w:rsidP="00E46FE6">
            <w:pPr>
              <w:spacing w:after="0"/>
              <w:rPr>
                <w:rFonts w:ascii="Arial" w:hAnsi="Arial"/>
                <w:lang w:eastAsia="en-GB"/>
              </w:rPr>
            </w:pPr>
            <w:r w:rsidRPr="00E46FE6">
              <w:rPr>
                <w:rFonts w:ascii="Arial" w:hAnsi="Arial"/>
                <w:lang w:eastAsia="en-GB"/>
              </w:rPr>
              <w:t xml:space="preserve">  template (value) DL_DCCH_Message cs_108_RB_SetUpSpeech_r10_FDD(IntegrityCheckInfo p_Integrityinfo,</w:t>
            </w:r>
          </w:p>
          <w:p w14:paraId="28BB9379" w14:textId="77777777" w:rsidR="00E46FE6" w:rsidRPr="00E46FE6" w:rsidRDefault="00E46FE6" w:rsidP="00E46FE6">
            <w:pPr>
              <w:spacing w:after="0"/>
              <w:rPr>
                <w:rFonts w:ascii="Arial" w:hAnsi="Arial"/>
                <w:lang w:eastAsia="en-GB"/>
              </w:rPr>
            </w:pPr>
            <w:r w:rsidRPr="00E46FE6">
              <w:rPr>
                <w:rFonts w:ascii="Arial" w:hAnsi="Arial"/>
                <w:lang w:eastAsia="en-GB"/>
              </w:rPr>
              <w:t xml:space="preserve">                                                                 ActivationTime p_Activetime,</w:t>
            </w:r>
          </w:p>
          <w:p w14:paraId="3F155F6D" w14:textId="77777777" w:rsidR="00E46FE6" w:rsidRPr="00E46FE6" w:rsidRDefault="00E46FE6" w:rsidP="00E46FE6">
            <w:pPr>
              <w:spacing w:after="0"/>
              <w:rPr>
                <w:rFonts w:ascii="Arial" w:hAnsi="Arial"/>
                <w:lang w:eastAsia="en-GB"/>
              </w:rPr>
            </w:pPr>
            <w:r w:rsidRPr="00E46FE6">
              <w:rPr>
                <w:rFonts w:ascii="Arial" w:hAnsi="Arial"/>
                <w:lang w:eastAsia="en-GB"/>
              </w:rPr>
              <w:t xml:space="preserve">                                                                 bitstring p_RAB_Id,</w:t>
            </w:r>
          </w:p>
          <w:p w14:paraId="31FAA39A" w14:textId="77777777" w:rsidR="00E46FE6" w:rsidRPr="00E46FE6" w:rsidRDefault="00E46FE6" w:rsidP="00E46FE6">
            <w:pPr>
              <w:spacing w:after="0"/>
              <w:rPr>
                <w:rFonts w:ascii="Arial" w:hAnsi="Arial"/>
                <w:lang w:eastAsia="en-GB"/>
              </w:rPr>
            </w:pPr>
            <w:r w:rsidRPr="00E46FE6">
              <w:rPr>
                <w:rFonts w:ascii="Arial" w:hAnsi="Arial"/>
                <w:lang w:eastAsia="en-GB"/>
              </w:rPr>
              <w:t xml:space="preserve">                                                                 PrimaryScramblingCode p_PrimScramblingCode,</w:t>
            </w:r>
          </w:p>
          <w:p w14:paraId="77631DF6" w14:textId="77777777" w:rsidR="00E46FE6" w:rsidRPr="00E46FE6" w:rsidRDefault="00E46FE6" w:rsidP="00E46FE6">
            <w:pPr>
              <w:spacing w:after="0"/>
              <w:rPr>
                <w:rFonts w:ascii="Arial" w:hAnsi="Arial"/>
                <w:lang w:eastAsia="en-GB"/>
              </w:rPr>
            </w:pPr>
            <w:r w:rsidRPr="00E46FE6">
              <w:rPr>
                <w:rFonts w:ascii="Arial" w:hAnsi="Arial"/>
                <w:lang w:eastAsia="en-GB"/>
              </w:rPr>
              <w:t xml:space="preserve">                                                                 UL_ScramblingCode p_UL_ScramblingCode) :=</w:t>
            </w:r>
          </w:p>
          <w:p w14:paraId="30817076" w14:textId="77777777" w:rsidR="00E46FE6" w:rsidRPr="00E46FE6" w:rsidRDefault="00E46FE6" w:rsidP="00E46FE6">
            <w:pPr>
              <w:spacing w:after="0"/>
              <w:rPr>
                <w:rFonts w:ascii="Arial" w:hAnsi="Arial"/>
                <w:lang w:eastAsia="en-GB"/>
              </w:rPr>
            </w:pPr>
            <w:r w:rsidRPr="00E46FE6">
              <w:rPr>
                <w:rFonts w:ascii="Arial" w:hAnsi="Arial"/>
                <w:lang w:eastAsia="en-GB"/>
              </w:rPr>
              <w:t xml:space="preserve">  /* @status    APPROVED (IMS_IRAT, LTE_A_IRAT, LTE_IRAT, POS, SSNITZ) */</w:t>
            </w:r>
          </w:p>
          <w:p w14:paraId="70C42FB6" w14:textId="77777777" w:rsidR="00BE5B98" w:rsidRDefault="00E46FE6" w:rsidP="00E46FE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E46FE6">
              <w:rPr>
                <w:rFonts w:ascii="Arial" w:hAnsi="Arial"/>
                <w:lang w:eastAsia="en-GB"/>
              </w:rPr>
              <w:t xml:space="preserve">    cs_RadioBearerSetup_r10(p_Integrityinfo, cds_RadioBearerSetup_r10_IEs_Speech_FDD(p_Activetime, p_RAB_Id, p_UL_ScramblingCode, p_PrimScramblingCode));</w:t>
            </w:r>
          </w:p>
          <w:p w14:paraId="316758F2" w14:textId="77777777" w:rsidR="00756F0D" w:rsidRPr="004031F3" w:rsidRDefault="00756F0D" w:rsidP="00E46FE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756F0D" w:rsidRPr="004031F3" w14:paraId="4D9F4CF8" w14:textId="77777777" w:rsidTr="00C36199">
        <w:tc>
          <w:tcPr>
            <w:tcW w:w="9855" w:type="dxa"/>
          </w:tcPr>
          <w:p w14:paraId="03BEE68C" w14:textId="77777777" w:rsidR="00756F0D" w:rsidRPr="004031F3" w:rsidRDefault="00756F0D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7358A433" w14:textId="77777777" w:rsidR="00756F0D" w:rsidRPr="004031F3" w:rsidRDefault="00756F0D" w:rsidP="00756F0D">
      <w:pPr>
        <w:spacing w:after="0"/>
        <w:rPr>
          <w:rFonts w:ascii="Arial" w:hAnsi="Arial"/>
          <w:b/>
          <w:lang w:eastAsia="en-GB"/>
        </w:rPr>
      </w:pPr>
    </w:p>
    <w:p w14:paraId="2AA03E20" w14:textId="77777777" w:rsidR="00756F0D" w:rsidRPr="004031F3" w:rsidRDefault="00756F0D" w:rsidP="00756F0D">
      <w:pPr>
        <w:spacing w:after="0"/>
        <w:rPr>
          <w:rFonts w:ascii="Arial" w:hAnsi="Arial"/>
          <w:b/>
          <w:lang w:eastAsia="en-GB"/>
        </w:rPr>
      </w:pPr>
    </w:p>
    <w:p w14:paraId="607C265E" w14:textId="77777777" w:rsidR="00756F0D" w:rsidRPr="004031F3" w:rsidRDefault="00756F0D" w:rsidP="00756F0D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56F0D" w:rsidRPr="004031F3" w14:paraId="501BFDD6" w14:textId="77777777" w:rsidTr="00C36199">
        <w:tc>
          <w:tcPr>
            <w:tcW w:w="9855" w:type="dxa"/>
          </w:tcPr>
          <w:p w14:paraId="15D8CEB3" w14:textId="77777777" w:rsidR="00756F0D" w:rsidRDefault="00756F0D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397E67BE" w14:textId="77777777" w:rsidR="00E46FE6" w:rsidRPr="00E46FE6" w:rsidRDefault="00E46FE6" w:rsidP="00E46FE6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lang w:eastAsia="en-GB"/>
              </w:rPr>
              <w:t xml:space="preserve"> </w:t>
            </w:r>
            <w:r w:rsidRPr="00E46FE6">
              <w:rPr>
                <w:rFonts w:ascii="Arial" w:hAnsi="Arial"/>
                <w:lang w:eastAsia="en-GB"/>
              </w:rPr>
              <w:t>template (value) DL_DCCH_Message cs_108_RB_SetUpSpeech_r10_FDD(</w:t>
            </w:r>
            <w:r w:rsidRPr="00E46FE6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E46FE6">
              <w:rPr>
                <w:rFonts w:ascii="Arial" w:hAnsi="Arial"/>
                <w:lang w:eastAsia="en-GB"/>
              </w:rPr>
              <w:t xml:space="preserve"> IntegrityCheckInfo p_Integrityinfo,</w:t>
            </w:r>
          </w:p>
          <w:p w14:paraId="415EBF23" w14:textId="77777777" w:rsidR="00E46FE6" w:rsidRPr="00E46FE6" w:rsidRDefault="00E46FE6" w:rsidP="00E46FE6">
            <w:pPr>
              <w:spacing w:after="0"/>
              <w:rPr>
                <w:rFonts w:ascii="Arial" w:hAnsi="Arial"/>
                <w:lang w:eastAsia="en-GB"/>
              </w:rPr>
            </w:pPr>
            <w:r w:rsidRPr="00E46FE6">
              <w:rPr>
                <w:rFonts w:ascii="Arial" w:hAnsi="Arial"/>
                <w:lang w:eastAsia="en-GB"/>
              </w:rPr>
              <w:t xml:space="preserve">                                                                 ActivationTime p_Activetime,</w:t>
            </w:r>
          </w:p>
          <w:p w14:paraId="6AD776C2" w14:textId="77777777" w:rsidR="00E46FE6" w:rsidRPr="00E46FE6" w:rsidRDefault="00E46FE6" w:rsidP="00E46FE6">
            <w:pPr>
              <w:spacing w:after="0"/>
              <w:rPr>
                <w:rFonts w:ascii="Arial" w:hAnsi="Arial"/>
                <w:lang w:eastAsia="en-GB"/>
              </w:rPr>
            </w:pPr>
            <w:r w:rsidRPr="00E46FE6">
              <w:rPr>
                <w:rFonts w:ascii="Arial" w:hAnsi="Arial"/>
                <w:lang w:eastAsia="en-GB"/>
              </w:rPr>
              <w:t xml:space="preserve">                                                                 bitstring p_RAB_Id,</w:t>
            </w:r>
          </w:p>
          <w:p w14:paraId="66F3D088" w14:textId="77777777" w:rsidR="00E46FE6" w:rsidRPr="00E46FE6" w:rsidRDefault="00E46FE6" w:rsidP="00E46FE6">
            <w:pPr>
              <w:spacing w:after="0"/>
              <w:rPr>
                <w:rFonts w:ascii="Arial" w:hAnsi="Arial"/>
                <w:lang w:eastAsia="en-GB"/>
              </w:rPr>
            </w:pPr>
            <w:r w:rsidRPr="00E46FE6">
              <w:rPr>
                <w:rFonts w:ascii="Arial" w:hAnsi="Arial"/>
                <w:lang w:eastAsia="en-GB"/>
              </w:rPr>
              <w:t xml:space="preserve">                                                                 PrimaryScramblingCode p_PrimScramblingCode,</w:t>
            </w:r>
          </w:p>
          <w:p w14:paraId="3293EC84" w14:textId="77777777" w:rsidR="00E46FE6" w:rsidRPr="00E46FE6" w:rsidRDefault="00E46FE6" w:rsidP="00E46FE6">
            <w:pPr>
              <w:spacing w:after="0"/>
              <w:rPr>
                <w:rFonts w:ascii="Arial" w:hAnsi="Arial"/>
                <w:lang w:eastAsia="en-GB"/>
              </w:rPr>
            </w:pPr>
            <w:r w:rsidRPr="00E46FE6">
              <w:rPr>
                <w:rFonts w:ascii="Arial" w:hAnsi="Arial"/>
                <w:lang w:eastAsia="en-GB"/>
              </w:rPr>
              <w:t xml:space="preserve">                                                                 UL_ScramblingCode p_UL_ScramblingCode) :=</w:t>
            </w:r>
          </w:p>
          <w:p w14:paraId="6FE54823" w14:textId="77777777" w:rsidR="00E46FE6" w:rsidRPr="00E46FE6" w:rsidRDefault="00E46FE6" w:rsidP="00E46FE6">
            <w:pPr>
              <w:spacing w:after="0"/>
              <w:rPr>
                <w:rFonts w:ascii="Arial" w:hAnsi="Arial"/>
                <w:lang w:eastAsia="en-GB"/>
              </w:rPr>
            </w:pPr>
            <w:r w:rsidRPr="00E46FE6">
              <w:rPr>
                <w:rFonts w:ascii="Arial" w:hAnsi="Arial"/>
                <w:lang w:eastAsia="en-GB"/>
              </w:rPr>
              <w:t xml:space="preserve">  /* @status    APPROVED (IMS_IRAT, LTE_A_IRAT, LTE_IRAT, POS, SSNITZ) */</w:t>
            </w:r>
          </w:p>
          <w:p w14:paraId="4A0D4BCB" w14:textId="77777777" w:rsidR="00E46FE6" w:rsidRPr="00BE5B98" w:rsidRDefault="00E46FE6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E46FE6">
              <w:rPr>
                <w:rFonts w:ascii="Arial" w:hAnsi="Arial"/>
                <w:lang w:eastAsia="en-GB"/>
              </w:rPr>
              <w:t xml:space="preserve">    cs_RadioBearerSetup_r10(p_Integrityinfo, cds_RadioBearerSetup_r10_IEs_Speech_FDD(p_Activetime, p_RAB_Id, p_UL_ScramblingCode, p_PrimScramblingCode));</w:t>
            </w:r>
          </w:p>
          <w:p w14:paraId="7B2185EE" w14:textId="77777777" w:rsidR="00756F0D" w:rsidRPr="004031F3" w:rsidRDefault="00756F0D" w:rsidP="00C3619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5CE5D6AE" w14:textId="77777777" w:rsidR="00C81A82" w:rsidRDefault="00C81A82" w:rsidP="00C81A82">
      <w:pPr>
        <w:rPr>
          <w:noProof/>
          <w:lang w:val="en-US"/>
        </w:rPr>
      </w:pPr>
    </w:p>
    <w:p w14:paraId="7869A62D" w14:textId="77777777" w:rsidR="00E46FE6" w:rsidRDefault="00E46FE6" w:rsidP="00E46FE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" w:name="_Toc70086119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="00B846F6" w:rsidRPr="00B846F6">
        <w:rPr>
          <w:b/>
        </w:rPr>
        <w:t>cs_108_RB_SetUpSpeech_r10_TDD</w:t>
      </w:r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46FE6" w14:paraId="7F393D8B" w14:textId="77777777" w:rsidTr="00C36199">
        <w:trPr>
          <w:trHeight w:val="447"/>
        </w:trPr>
        <w:tc>
          <w:tcPr>
            <w:tcW w:w="1985" w:type="dxa"/>
          </w:tcPr>
          <w:p w14:paraId="08190BCE" w14:textId="77777777" w:rsidR="00E46FE6" w:rsidRPr="00E751F5" w:rsidRDefault="00E46FE6" w:rsidP="00C3619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3E69043" w14:textId="77777777" w:rsidR="00E46FE6" w:rsidRDefault="00B846F6" w:rsidP="00C36199">
            <w:pPr>
              <w:pStyle w:val="CRCoverPage"/>
              <w:spacing w:after="0"/>
              <w:ind w:left="100"/>
              <w:rPr>
                <w:noProof/>
              </w:rPr>
            </w:pPr>
            <w:r w:rsidRPr="00B846F6">
              <w:rPr>
                <w:noProof/>
              </w:rPr>
              <w:t>cs_108_RB_SetUpSpeech_r10_TDD</w:t>
            </w:r>
          </w:p>
        </w:tc>
      </w:tr>
      <w:tr w:rsidR="00E46FE6" w14:paraId="493F39B7" w14:textId="77777777" w:rsidTr="00C36199">
        <w:trPr>
          <w:trHeight w:val="452"/>
        </w:trPr>
        <w:tc>
          <w:tcPr>
            <w:tcW w:w="1985" w:type="dxa"/>
          </w:tcPr>
          <w:p w14:paraId="51FAEA37" w14:textId="77777777" w:rsidR="00E46FE6" w:rsidRPr="00E751F5" w:rsidRDefault="00E46FE6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1F82F67" w14:textId="77777777" w:rsidR="00E46FE6" w:rsidRPr="00617F63" w:rsidRDefault="001E29E3" w:rsidP="00C36199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E46FE6" w14:paraId="76772B69" w14:textId="77777777" w:rsidTr="00C36199">
        <w:tc>
          <w:tcPr>
            <w:tcW w:w="1985" w:type="dxa"/>
          </w:tcPr>
          <w:p w14:paraId="1995FD45" w14:textId="77777777" w:rsidR="00E46FE6" w:rsidRPr="00E751F5" w:rsidRDefault="00E46FE6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2A22071A" w14:textId="77777777" w:rsidR="00E46FE6" w:rsidRPr="00300C5B" w:rsidRDefault="00E46FE6" w:rsidP="00C36199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E46FE6" w14:paraId="2FEA633B" w14:textId="77777777" w:rsidTr="00C36199">
        <w:tc>
          <w:tcPr>
            <w:tcW w:w="1985" w:type="dxa"/>
          </w:tcPr>
          <w:p w14:paraId="54C95979" w14:textId="77777777" w:rsidR="00E46FE6" w:rsidRPr="00E751F5" w:rsidRDefault="00E46FE6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B7A5A63" w14:textId="77777777" w:rsidR="00E46FE6" w:rsidRPr="00F0313E" w:rsidRDefault="00E46FE6" w:rsidP="00C36199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566F99">
              <w:rPr>
                <w:rFonts w:ascii="Arial" w:hAnsi="Arial" w:cs="Arial"/>
                <w:noProof/>
                <w:lang w:val="en-US"/>
              </w:rPr>
              <w:t>UTRAN_RRC_RAB_Templates_r10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E46FE6" w:rsidRPr="00E751F5" w14:paraId="659E0879" w14:textId="77777777" w:rsidTr="00C36199">
        <w:tc>
          <w:tcPr>
            <w:tcW w:w="1985" w:type="dxa"/>
          </w:tcPr>
          <w:p w14:paraId="4DED8B0D" w14:textId="77777777" w:rsidR="00E46FE6" w:rsidRPr="00E751F5" w:rsidRDefault="00E46FE6" w:rsidP="00C3619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CFC498A" w14:textId="77777777" w:rsidR="00E46FE6" w:rsidRPr="00E751F5" w:rsidRDefault="00E46FE6" w:rsidP="00C36199">
            <w:pPr>
              <w:rPr>
                <w:rFonts w:ascii="Arial" w:hAnsi="Arial"/>
                <w:highlight w:val="cyan"/>
              </w:rPr>
            </w:pPr>
          </w:p>
        </w:tc>
      </w:tr>
    </w:tbl>
    <w:p w14:paraId="7AB805E3" w14:textId="77777777" w:rsidR="00E46FE6" w:rsidRDefault="00E46FE6" w:rsidP="00E46FE6">
      <w:pPr>
        <w:rPr>
          <w:noProof/>
          <w:lang w:val="en-US"/>
        </w:rPr>
      </w:pPr>
    </w:p>
    <w:p w14:paraId="00C6BFF1" w14:textId="77777777" w:rsidR="00E46FE6" w:rsidRDefault="00E46FE6" w:rsidP="00E46FE6">
      <w:pPr>
        <w:rPr>
          <w:noProof/>
        </w:rPr>
      </w:pPr>
    </w:p>
    <w:p w14:paraId="63BE385F" w14:textId="77777777" w:rsidR="00E46FE6" w:rsidRDefault="00E46FE6" w:rsidP="00E46FE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46FE6" w:rsidRPr="004031F3" w14:paraId="108196EE" w14:textId="77777777" w:rsidTr="00C36199">
        <w:tc>
          <w:tcPr>
            <w:tcW w:w="9855" w:type="dxa"/>
          </w:tcPr>
          <w:p w14:paraId="13857AB8" w14:textId="77777777" w:rsidR="00E46FE6" w:rsidRDefault="00E46FE6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02C19A7F" w14:textId="77777777" w:rsidR="00B846F6" w:rsidRPr="00B846F6" w:rsidRDefault="00B846F6" w:rsidP="00B846F6">
            <w:pPr>
              <w:spacing w:after="0"/>
              <w:rPr>
                <w:rFonts w:ascii="Arial" w:hAnsi="Arial"/>
                <w:lang w:eastAsia="en-GB"/>
              </w:rPr>
            </w:pPr>
            <w:r w:rsidRPr="00B846F6">
              <w:rPr>
                <w:rFonts w:ascii="Arial" w:hAnsi="Arial"/>
                <w:lang w:eastAsia="en-GB"/>
              </w:rPr>
              <w:t xml:space="preserve">  template (value) DL_DCCH_Message cs_108_RB_SetUpSpeech_r10_TDD(IntegrityCheckInfo p_Integrityinfo,</w:t>
            </w:r>
          </w:p>
          <w:p w14:paraId="5850AFB6" w14:textId="77777777" w:rsidR="00B846F6" w:rsidRPr="00B846F6" w:rsidRDefault="00B846F6" w:rsidP="00B846F6">
            <w:pPr>
              <w:spacing w:after="0"/>
              <w:rPr>
                <w:rFonts w:ascii="Arial" w:hAnsi="Arial"/>
                <w:lang w:eastAsia="en-GB"/>
              </w:rPr>
            </w:pPr>
            <w:r w:rsidRPr="00B846F6">
              <w:rPr>
                <w:rFonts w:ascii="Arial" w:hAnsi="Arial"/>
                <w:lang w:eastAsia="en-GB"/>
              </w:rPr>
              <w:t xml:space="preserve">                                                                 ActivationTime p_Activetime,</w:t>
            </w:r>
          </w:p>
          <w:p w14:paraId="2A71AE17" w14:textId="77777777" w:rsidR="00B846F6" w:rsidRPr="00B846F6" w:rsidRDefault="00B846F6" w:rsidP="00B846F6">
            <w:pPr>
              <w:spacing w:after="0"/>
              <w:rPr>
                <w:rFonts w:ascii="Arial" w:hAnsi="Arial"/>
                <w:lang w:eastAsia="en-GB"/>
              </w:rPr>
            </w:pPr>
            <w:r w:rsidRPr="00B846F6">
              <w:rPr>
                <w:rFonts w:ascii="Arial" w:hAnsi="Arial"/>
                <w:lang w:eastAsia="en-GB"/>
              </w:rPr>
              <w:t xml:space="preserve">                                                                 bitstring p_RAB_Id,</w:t>
            </w:r>
          </w:p>
          <w:p w14:paraId="66307215" w14:textId="77777777" w:rsidR="00B846F6" w:rsidRPr="00B846F6" w:rsidRDefault="00B846F6" w:rsidP="00B846F6">
            <w:pPr>
              <w:spacing w:after="0"/>
              <w:rPr>
                <w:rFonts w:ascii="Arial" w:hAnsi="Arial"/>
                <w:lang w:eastAsia="en-GB"/>
              </w:rPr>
            </w:pPr>
            <w:r w:rsidRPr="00B846F6">
              <w:rPr>
                <w:rFonts w:ascii="Arial" w:hAnsi="Arial"/>
                <w:lang w:eastAsia="en-GB"/>
              </w:rPr>
              <w:t xml:space="preserve">                                                                 CellParametersID p_CellParametersID) :=</w:t>
            </w:r>
          </w:p>
          <w:p w14:paraId="6B9585A3" w14:textId="77777777" w:rsidR="00B846F6" w:rsidRPr="00B846F6" w:rsidRDefault="00B846F6" w:rsidP="00B846F6">
            <w:pPr>
              <w:spacing w:after="0"/>
              <w:rPr>
                <w:rFonts w:ascii="Arial" w:hAnsi="Arial"/>
                <w:lang w:eastAsia="en-GB"/>
              </w:rPr>
            </w:pPr>
            <w:r w:rsidRPr="00B846F6">
              <w:rPr>
                <w:rFonts w:ascii="Arial" w:hAnsi="Arial"/>
                <w:lang w:eastAsia="en-GB"/>
              </w:rPr>
              <w:t xml:space="preserve">    /* @status    APPROVED (IMS_IRAT, LTE_A_IRAT, LTE_IRAT, POS, SSNITZ) */</w:t>
            </w:r>
          </w:p>
          <w:p w14:paraId="6234C1A3" w14:textId="77777777" w:rsidR="00B846F6" w:rsidRPr="00B846F6" w:rsidRDefault="00B846F6" w:rsidP="00B846F6">
            <w:pPr>
              <w:spacing w:after="0"/>
              <w:rPr>
                <w:rFonts w:ascii="Arial" w:hAnsi="Arial"/>
                <w:lang w:eastAsia="en-GB"/>
              </w:rPr>
            </w:pPr>
            <w:r w:rsidRPr="00B846F6">
              <w:rPr>
                <w:rFonts w:ascii="Arial" w:hAnsi="Arial"/>
                <w:lang w:eastAsia="en-GB"/>
              </w:rPr>
              <w:t xml:space="preserve">    cs_RadioBearerSetup_r10(p_Integrityinfo, cds_RadioBearerSetup_r10_IEs_Speech_TDD(p_Activetime, p_RAB_Id, p_CellParametersID));</w:t>
            </w:r>
          </w:p>
          <w:p w14:paraId="1CF57B22" w14:textId="77777777" w:rsidR="00E46FE6" w:rsidRPr="004031F3" w:rsidRDefault="00E46FE6" w:rsidP="00C3619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E46FE6" w:rsidRPr="004031F3" w14:paraId="347D9E54" w14:textId="77777777" w:rsidTr="00C36199">
        <w:tc>
          <w:tcPr>
            <w:tcW w:w="9855" w:type="dxa"/>
          </w:tcPr>
          <w:p w14:paraId="5687D830" w14:textId="77777777" w:rsidR="00E46FE6" w:rsidRPr="004031F3" w:rsidRDefault="00E46FE6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522FBDC7" w14:textId="77777777" w:rsidR="00E46FE6" w:rsidRPr="004031F3" w:rsidRDefault="00E46FE6" w:rsidP="00E46FE6">
      <w:pPr>
        <w:spacing w:after="0"/>
        <w:rPr>
          <w:rFonts w:ascii="Arial" w:hAnsi="Arial"/>
          <w:b/>
          <w:lang w:eastAsia="en-GB"/>
        </w:rPr>
      </w:pPr>
    </w:p>
    <w:p w14:paraId="0C905D27" w14:textId="77777777" w:rsidR="00E46FE6" w:rsidRPr="004031F3" w:rsidRDefault="00E46FE6" w:rsidP="00E46FE6">
      <w:pPr>
        <w:spacing w:after="0"/>
        <w:rPr>
          <w:rFonts w:ascii="Arial" w:hAnsi="Arial"/>
          <w:b/>
          <w:lang w:eastAsia="en-GB"/>
        </w:rPr>
      </w:pPr>
    </w:p>
    <w:p w14:paraId="19525D30" w14:textId="77777777" w:rsidR="00E46FE6" w:rsidRPr="004031F3" w:rsidRDefault="00E46FE6" w:rsidP="00E46FE6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46FE6" w:rsidRPr="004031F3" w14:paraId="405E9F25" w14:textId="77777777" w:rsidTr="00C36199">
        <w:tc>
          <w:tcPr>
            <w:tcW w:w="9855" w:type="dxa"/>
          </w:tcPr>
          <w:p w14:paraId="07CDC0E0" w14:textId="77777777" w:rsidR="00B846F6" w:rsidRDefault="00E46FE6" w:rsidP="00B846F6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7B6CFAF5" w14:textId="77777777" w:rsidR="00B846F6" w:rsidRPr="00B846F6" w:rsidRDefault="00B846F6" w:rsidP="00B846F6">
            <w:pPr>
              <w:spacing w:after="0"/>
              <w:rPr>
                <w:rFonts w:ascii="Arial" w:hAnsi="Arial"/>
                <w:lang w:eastAsia="en-GB"/>
              </w:rPr>
            </w:pPr>
            <w:r w:rsidRPr="00B846F6">
              <w:rPr>
                <w:rFonts w:ascii="Arial" w:hAnsi="Arial"/>
                <w:lang w:eastAsia="en-GB"/>
              </w:rPr>
              <w:t>template (value) DL_DCCH_Message cs_108_RB_SetUpSpeech_r10_TDD(</w:t>
            </w:r>
            <w:r w:rsidRPr="00B846F6">
              <w:rPr>
                <w:rFonts w:ascii="Arial" w:hAnsi="Arial"/>
                <w:highlight w:val="yellow"/>
                <w:lang w:eastAsia="en-GB"/>
              </w:rPr>
              <w:t>template (omit) IntegrityCheckInfo</w:t>
            </w:r>
            <w:r>
              <w:rPr>
                <w:rFonts w:ascii="Arial" w:hAnsi="Arial"/>
                <w:lang w:eastAsia="en-GB"/>
              </w:rPr>
              <w:t xml:space="preserve"> p_Integrityinfo,</w:t>
            </w:r>
          </w:p>
          <w:p w14:paraId="1EE481F1" w14:textId="77777777" w:rsidR="00B846F6" w:rsidRPr="00B846F6" w:rsidRDefault="00B846F6" w:rsidP="00B846F6">
            <w:pPr>
              <w:spacing w:after="0"/>
              <w:rPr>
                <w:rFonts w:ascii="Arial" w:hAnsi="Arial"/>
                <w:lang w:eastAsia="en-GB"/>
              </w:rPr>
            </w:pPr>
            <w:r w:rsidRPr="00B846F6">
              <w:rPr>
                <w:rFonts w:ascii="Arial" w:hAnsi="Arial"/>
                <w:lang w:eastAsia="en-GB"/>
              </w:rPr>
              <w:t xml:space="preserve">                                                                 ActivationTime p_Activetime,</w:t>
            </w:r>
          </w:p>
          <w:p w14:paraId="3F59B49F" w14:textId="77777777" w:rsidR="00B846F6" w:rsidRPr="00B846F6" w:rsidRDefault="00B846F6" w:rsidP="00B846F6">
            <w:pPr>
              <w:spacing w:after="0"/>
              <w:rPr>
                <w:rFonts w:ascii="Arial" w:hAnsi="Arial"/>
                <w:lang w:eastAsia="en-GB"/>
              </w:rPr>
            </w:pPr>
            <w:r w:rsidRPr="00B846F6">
              <w:rPr>
                <w:rFonts w:ascii="Arial" w:hAnsi="Arial"/>
                <w:lang w:eastAsia="en-GB"/>
              </w:rPr>
              <w:t xml:space="preserve">                                                                 bitstring p_RAB_Id,</w:t>
            </w:r>
          </w:p>
          <w:p w14:paraId="6F7308D5" w14:textId="77777777" w:rsidR="00B846F6" w:rsidRPr="00B846F6" w:rsidRDefault="00B846F6" w:rsidP="00B846F6">
            <w:pPr>
              <w:spacing w:after="0"/>
              <w:rPr>
                <w:rFonts w:ascii="Arial" w:hAnsi="Arial"/>
                <w:lang w:eastAsia="en-GB"/>
              </w:rPr>
            </w:pPr>
            <w:r w:rsidRPr="00B846F6">
              <w:rPr>
                <w:rFonts w:ascii="Arial" w:hAnsi="Arial"/>
                <w:lang w:eastAsia="en-GB"/>
              </w:rPr>
              <w:t xml:space="preserve">                                                                 CellParametersID p_CellParametersID) :=</w:t>
            </w:r>
          </w:p>
          <w:p w14:paraId="2B26C1C0" w14:textId="77777777" w:rsidR="00B846F6" w:rsidRPr="00B846F6" w:rsidRDefault="00B846F6" w:rsidP="00B846F6">
            <w:pPr>
              <w:spacing w:after="0"/>
              <w:rPr>
                <w:rFonts w:ascii="Arial" w:hAnsi="Arial"/>
                <w:lang w:eastAsia="en-GB"/>
              </w:rPr>
            </w:pPr>
            <w:r w:rsidRPr="00B846F6">
              <w:rPr>
                <w:rFonts w:ascii="Arial" w:hAnsi="Arial"/>
                <w:lang w:eastAsia="en-GB"/>
              </w:rPr>
              <w:t xml:space="preserve">    /* @status    APPROVED (IMS_IRAT, LTE_A_IRAT, LTE_IRAT, POS, SSNITZ) */</w:t>
            </w:r>
          </w:p>
          <w:p w14:paraId="08E3ABA9" w14:textId="77777777" w:rsidR="00B846F6" w:rsidRPr="00B846F6" w:rsidRDefault="00B846F6" w:rsidP="00B846F6">
            <w:pPr>
              <w:spacing w:after="0"/>
              <w:rPr>
                <w:rFonts w:ascii="Arial" w:hAnsi="Arial"/>
                <w:lang w:eastAsia="en-GB"/>
              </w:rPr>
            </w:pPr>
            <w:r w:rsidRPr="00B846F6">
              <w:rPr>
                <w:rFonts w:ascii="Arial" w:hAnsi="Arial"/>
                <w:lang w:eastAsia="en-GB"/>
              </w:rPr>
              <w:t xml:space="preserve">    cs_RadioBearerSetup_r10(p_Integrityinfo, cds_RadioBearerSetup_r10_IEs_Speech_TDD(p_Activetime, p_RAB_Id, p_CellParametersID));</w:t>
            </w:r>
          </w:p>
          <w:p w14:paraId="213D1BC2" w14:textId="77777777" w:rsidR="00E46FE6" w:rsidRPr="004031F3" w:rsidRDefault="00E46FE6" w:rsidP="00B846F6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090C14BA" w14:textId="77777777" w:rsidR="00E46FE6" w:rsidRDefault="00E46FE6" w:rsidP="00E46FE6">
      <w:pPr>
        <w:rPr>
          <w:noProof/>
          <w:lang w:val="en-US"/>
        </w:rPr>
      </w:pPr>
    </w:p>
    <w:p w14:paraId="2F83E595" w14:textId="77777777" w:rsidR="00B846F6" w:rsidRDefault="00B846F6" w:rsidP="00B846F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6" w:name="_Toc70086120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="00EA1D69" w:rsidRPr="00EA1D69">
        <w:rPr>
          <w:b/>
        </w:rPr>
        <w:t>cs_RadioBearerSetup_r11</w:t>
      </w:r>
      <w:bookmarkEnd w:id="1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846F6" w14:paraId="127A9640" w14:textId="77777777" w:rsidTr="00C36199">
        <w:trPr>
          <w:trHeight w:val="447"/>
        </w:trPr>
        <w:tc>
          <w:tcPr>
            <w:tcW w:w="1985" w:type="dxa"/>
          </w:tcPr>
          <w:p w14:paraId="720B5FF0" w14:textId="77777777" w:rsidR="00B846F6" w:rsidRPr="00E751F5" w:rsidRDefault="00B846F6" w:rsidP="00C3619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96C8016" w14:textId="77777777" w:rsidR="00B846F6" w:rsidRDefault="00EA1D69" w:rsidP="00C36199">
            <w:pPr>
              <w:pStyle w:val="CRCoverPage"/>
              <w:spacing w:after="0"/>
              <w:ind w:left="100"/>
              <w:rPr>
                <w:noProof/>
              </w:rPr>
            </w:pPr>
            <w:r w:rsidRPr="00EA1D69">
              <w:rPr>
                <w:noProof/>
              </w:rPr>
              <w:t>cs_RadioBearerSetup_r11</w:t>
            </w:r>
          </w:p>
        </w:tc>
      </w:tr>
      <w:tr w:rsidR="00B846F6" w14:paraId="00AEB697" w14:textId="77777777" w:rsidTr="00C36199">
        <w:trPr>
          <w:trHeight w:val="452"/>
        </w:trPr>
        <w:tc>
          <w:tcPr>
            <w:tcW w:w="1985" w:type="dxa"/>
          </w:tcPr>
          <w:p w14:paraId="03E2C8F4" w14:textId="77777777" w:rsidR="00B846F6" w:rsidRPr="00E751F5" w:rsidRDefault="00B846F6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E43F8DB" w14:textId="77777777" w:rsidR="00B846F6" w:rsidRPr="00617F63" w:rsidRDefault="001E29E3" w:rsidP="00C36199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B846F6" w14:paraId="03573563" w14:textId="77777777" w:rsidTr="00C36199">
        <w:tc>
          <w:tcPr>
            <w:tcW w:w="1985" w:type="dxa"/>
          </w:tcPr>
          <w:p w14:paraId="499F67D7" w14:textId="77777777" w:rsidR="00B846F6" w:rsidRPr="00E751F5" w:rsidRDefault="00B846F6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35F8AA9" w14:textId="77777777" w:rsidR="00B846F6" w:rsidRPr="00300C5B" w:rsidRDefault="00B846F6" w:rsidP="00C36199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B846F6" w14:paraId="496491D1" w14:textId="77777777" w:rsidTr="00C36199">
        <w:tc>
          <w:tcPr>
            <w:tcW w:w="1985" w:type="dxa"/>
          </w:tcPr>
          <w:p w14:paraId="43A7CF16" w14:textId="77777777" w:rsidR="00B846F6" w:rsidRPr="00E751F5" w:rsidRDefault="00B846F6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7C05AB5" w14:textId="77777777" w:rsidR="00B846F6" w:rsidRPr="00F0313E" w:rsidRDefault="00B846F6" w:rsidP="00EA1D69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566F99">
              <w:rPr>
                <w:rFonts w:ascii="Arial" w:hAnsi="Arial" w:cs="Arial"/>
                <w:noProof/>
                <w:lang w:val="en-US"/>
              </w:rPr>
              <w:t>UTRAN_RRC_RAB_Templates_r1</w:t>
            </w:r>
            <w:r w:rsidR="00EA1D69">
              <w:rPr>
                <w:rFonts w:ascii="Arial" w:hAnsi="Arial" w:cs="Arial"/>
                <w:noProof/>
                <w:lang w:val="en-US"/>
              </w:rPr>
              <w:t>1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B846F6" w:rsidRPr="00E751F5" w14:paraId="0AEF8FD2" w14:textId="77777777" w:rsidTr="00C36199">
        <w:tc>
          <w:tcPr>
            <w:tcW w:w="1985" w:type="dxa"/>
          </w:tcPr>
          <w:p w14:paraId="323AE461" w14:textId="77777777" w:rsidR="00B846F6" w:rsidRPr="00E751F5" w:rsidRDefault="00B846F6" w:rsidP="00C3619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85834D5" w14:textId="77777777" w:rsidR="00B846F6" w:rsidRPr="00E751F5" w:rsidRDefault="00B846F6" w:rsidP="00C36199">
            <w:pPr>
              <w:rPr>
                <w:rFonts w:ascii="Arial" w:hAnsi="Arial"/>
                <w:highlight w:val="cyan"/>
              </w:rPr>
            </w:pPr>
          </w:p>
        </w:tc>
      </w:tr>
    </w:tbl>
    <w:p w14:paraId="236D26DC" w14:textId="77777777" w:rsidR="00B846F6" w:rsidRDefault="00B846F6" w:rsidP="00B846F6">
      <w:pPr>
        <w:rPr>
          <w:noProof/>
          <w:lang w:val="en-US"/>
        </w:rPr>
      </w:pPr>
    </w:p>
    <w:p w14:paraId="2D7888E9" w14:textId="77777777" w:rsidR="00B846F6" w:rsidRDefault="00B846F6" w:rsidP="00B846F6">
      <w:pPr>
        <w:rPr>
          <w:noProof/>
        </w:rPr>
      </w:pPr>
    </w:p>
    <w:p w14:paraId="042914F6" w14:textId="77777777" w:rsidR="00B846F6" w:rsidRDefault="00B846F6" w:rsidP="00B846F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846F6" w:rsidRPr="004031F3" w14:paraId="6ED0FDB9" w14:textId="77777777" w:rsidTr="00C36199">
        <w:tc>
          <w:tcPr>
            <w:tcW w:w="9855" w:type="dxa"/>
          </w:tcPr>
          <w:p w14:paraId="3715CB54" w14:textId="77777777" w:rsidR="00EA1D69" w:rsidRDefault="00B846F6" w:rsidP="00EA1D6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5A262490" w14:textId="77777777" w:rsidR="00EA1D69" w:rsidRPr="00EA1D69" w:rsidRDefault="00EA1D69" w:rsidP="00EA1D69">
            <w:pPr>
              <w:spacing w:after="0"/>
              <w:rPr>
                <w:rFonts w:ascii="Arial" w:hAnsi="Arial"/>
                <w:lang w:eastAsia="en-GB"/>
              </w:rPr>
            </w:pPr>
            <w:r w:rsidRPr="00EA1D69">
              <w:rPr>
                <w:rFonts w:ascii="Arial" w:hAnsi="Arial"/>
                <w:lang w:eastAsia="en-GB"/>
              </w:rPr>
              <w:t xml:space="preserve">  template (value) DL_DCCH_Message cs_RadioBearerSetup_r11(IntegrityCheckInfo p_Integrityinfo,</w:t>
            </w:r>
          </w:p>
          <w:p w14:paraId="04559A5B" w14:textId="77777777" w:rsidR="00EA1D69" w:rsidRPr="00EA1D69" w:rsidRDefault="00EA1D69" w:rsidP="00EA1D69">
            <w:pPr>
              <w:spacing w:after="0"/>
              <w:rPr>
                <w:rFonts w:ascii="Arial" w:hAnsi="Arial"/>
                <w:lang w:eastAsia="en-GB"/>
              </w:rPr>
            </w:pPr>
            <w:r w:rsidRPr="00EA1D69">
              <w:rPr>
                <w:rFonts w:ascii="Arial" w:hAnsi="Arial"/>
                <w:lang w:eastAsia="en-GB"/>
              </w:rPr>
              <w:t xml:space="preserve">                                                           template (value) RadioBearerSetup_r11_IEs p_RadioBearerSetup) :=</w:t>
            </w:r>
          </w:p>
          <w:p w14:paraId="630F5A11" w14:textId="77777777" w:rsidR="00EA1D69" w:rsidRPr="00EA1D69" w:rsidRDefault="00EA1D69" w:rsidP="00EA1D69">
            <w:pPr>
              <w:spacing w:after="0"/>
              <w:rPr>
                <w:rFonts w:ascii="Arial" w:hAnsi="Arial"/>
                <w:lang w:eastAsia="en-GB"/>
              </w:rPr>
            </w:pPr>
            <w:r w:rsidRPr="00EA1D69">
              <w:rPr>
                <w:rFonts w:ascii="Arial" w:hAnsi="Arial"/>
                <w:lang w:eastAsia="en-GB"/>
              </w:rPr>
              <w:t xml:space="preserve">  { /* @status    APPROVED (IMS, IMS_IRAT, LTE_A_IRAT, LTE_IRAT, POS, SSNITZ, UTRAN) */</w:t>
            </w:r>
          </w:p>
          <w:p w14:paraId="5EFF232D" w14:textId="77777777" w:rsidR="00EA1D69" w:rsidRPr="00EA1D69" w:rsidRDefault="00EA1D69" w:rsidP="00EA1D69">
            <w:pPr>
              <w:spacing w:after="0"/>
              <w:rPr>
                <w:rFonts w:ascii="Arial" w:hAnsi="Arial"/>
                <w:lang w:eastAsia="en-GB"/>
              </w:rPr>
            </w:pPr>
            <w:r w:rsidRPr="00EA1D69">
              <w:rPr>
                <w:rFonts w:ascii="Arial" w:hAnsi="Arial"/>
                <w:lang w:eastAsia="en-GB"/>
              </w:rPr>
              <w:t xml:space="preserve">    integrityCheckInfo := p_Integrityinfo,</w:t>
            </w:r>
          </w:p>
          <w:p w14:paraId="7CF56FDA" w14:textId="77777777" w:rsidR="00B846F6" w:rsidRPr="004031F3" w:rsidRDefault="00B846F6" w:rsidP="00EA1D6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lastRenderedPageBreak/>
              <w:t>&lt;&lt;SKIPPED CODE&gt;&gt;</w:t>
            </w:r>
          </w:p>
        </w:tc>
      </w:tr>
      <w:tr w:rsidR="00B846F6" w:rsidRPr="004031F3" w14:paraId="0F639FC3" w14:textId="77777777" w:rsidTr="00C36199">
        <w:tc>
          <w:tcPr>
            <w:tcW w:w="9855" w:type="dxa"/>
          </w:tcPr>
          <w:p w14:paraId="62A2820A" w14:textId="77777777" w:rsidR="00B846F6" w:rsidRPr="004031F3" w:rsidRDefault="00B846F6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7BF4C56B" w14:textId="77777777" w:rsidR="00B846F6" w:rsidRPr="004031F3" w:rsidRDefault="00B846F6" w:rsidP="00B846F6">
      <w:pPr>
        <w:spacing w:after="0"/>
        <w:rPr>
          <w:rFonts w:ascii="Arial" w:hAnsi="Arial"/>
          <w:b/>
          <w:lang w:eastAsia="en-GB"/>
        </w:rPr>
      </w:pPr>
    </w:p>
    <w:p w14:paraId="784681F2" w14:textId="77777777" w:rsidR="00B846F6" w:rsidRPr="004031F3" w:rsidRDefault="00B846F6" w:rsidP="00B846F6">
      <w:pPr>
        <w:spacing w:after="0"/>
        <w:rPr>
          <w:rFonts w:ascii="Arial" w:hAnsi="Arial"/>
          <w:b/>
          <w:lang w:eastAsia="en-GB"/>
        </w:rPr>
      </w:pPr>
    </w:p>
    <w:p w14:paraId="43F4064B" w14:textId="77777777" w:rsidR="00B846F6" w:rsidRPr="004031F3" w:rsidRDefault="00B846F6" w:rsidP="00B846F6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846F6" w:rsidRPr="004031F3" w14:paraId="61C9110F" w14:textId="77777777" w:rsidTr="004917D6">
        <w:tc>
          <w:tcPr>
            <w:tcW w:w="9629" w:type="dxa"/>
          </w:tcPr>
          <w:p w14:paraId="03A23BF3" w14:textId="77777777" w:rsidR="004917D6" w:rsidRDefault="00B846F6" w:rsidP="004917D6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01E27E72" w14:textId="77777777" w:rsidR="004917D6" w:rsidRPr="004917D6" w:rsidRDefault="004917D6" w:rsidP="004917D6">
            <w:pPr>
              <w:spacing w:after="0"/>
              <w:rPr>
                <w:rFonts w:ascii="Arial" w:hAnsi="Arial"/>
                <w:lang w:eastAsia="en-GB"/>
              </w:rPr>
            </w:pPr>
            <w:r w:rsidRPr="004917D6">
              <w:rPr>
                <w:rFonts w:ascii="Arial" w:hAnsi="Arial"/>
                <w:lang w:eastAsia="en-GB"/>
              </w:rPr>
              <w:t xml:space="preserve">  template (value) DL_DCCH_Message cs_RadioBearerSetup_r11(</w:t>
            </w:r>
            <w:r w:rsidRPr="004917D6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4917D6">
              <w:rPr>
                <w:rFonts w:ascii="Arial" w:hAnsi="Arial"/>
                <w:lang w:eastAsia="en-GB"/>
              </w:rPr>
              <w:t xml:space="preserve"> Integ</w:t>
            </w:r>
            <w:r>
              <w:rPr>
                <w:rFonts w:ascii="Arial" w:hAnsi="Arial"/>
                <w:lang w:eastAsia="en-GB"/>
              </w:rPr>
              <w:t>rityCheckInfo p_Integrityinfo,</w:t>
            </w:r>
          </w:p>
          <w:p w14:paraId="6919927C" w14:textId="77777777" w:rsidR="004917D6" w:rsidRPr="004917D6" w:rsidRDefault="004917D6" w:rsidP="004917D6">
            <w:pPr>
              <w:spacing w:after="0"/>
              <w:rPr>
                <w:rFonts w:ascii="Arial" w:hAnsi="Arial"/>
                <w:lang w:eastAsia="en-GB"/>
              </w:rPr>
            </w:pPr>
            <w:r w:rsidRPr="004917D6">
              <w:rPr>
                <w:rFonts w:ascii="Arial" w:hAnsi="Arial"/>
                <w:lang w:eastAsia="en-GB"/>
              </w:rPr>
              <w:t xml:space="preserve">                                                           template (value) RadioBearerSetup_r11_IEs p_RadioBearerSetup) :=</w:t>
            </w:r>
          </w:p>
          <w:p w14:paraId="15158C4C" w14:textId="77777777" w:rsidR="004917D6" w:rsidRPr="004917D6" w:rsidRDefault="004917D6" w:rsidP="004917D6">
            <w:pPr>
              <w:spacing w:after="0"/>
              <w:rPr>
                <w:rFonts w:ascii="Arial" w:hAnsi="Arial"/>
                <w:lang w:eastAsia="en-GB"/>
              </w:rPr>
            </w:pPr>
            <w:r w:rsidRPr="004917D6">
              <w:rPr>
                <w:rFonts w:ascii="Arial" w:hAnsi="Arial"/>
                <w:lang w:eastAsia="en-GB"/>
              </w:rPr>
              <w:t xml:space="preserve">  { /* @status    APPROVED (IMS, IMS_IRAT, LTE_A_IRAT, LTE_IRAT, POS, SSNITZ, UTRAN) */</w:t>
            </w:r>
          </w:p>
          <w:p w14:paraId="76B403A4" w14:textId="77777777" w:rsidR="004917D6" w:rsidRPr="004917D6" w:rsidRDefault="004917D6" w:rsidP="004917D6">
            <w:pPr>
              <w:spacing w:after="0"/>
              <w:rPr>
                <w:rFonts w:ascii="Arial" w:hAnsi="Arial"/>
                <w:lang w:eastAsia="en-GB"/>
              </w:rPr>
            </w:pPr>
            <w:r w:rsidRPr="004917D6">
              <w:rPr>
                <w:rFonts w:ascii="Arial" w:hAnsi="Arial"/>
                <w:lang w:eastAsia="en-GB"/>
              </w:rPr>
              <w:t xml:space="preserve">    integrityCheckInfo := p_Integrityinfo,</w:t>
            </w:r>
          </w:p>
          <w:p w14:paraId="72FCA815" w14:textId="77777777" w:rsidR="00B846F6" w:rsidRPr="004031F3" w:rsidRDefault="00B846F6" w:rsidP="004917D6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79A047C9" w14:textId="77777777" w:rsidR="004917D6" w:rsidRDefault="004917D6" w:rsidP="004917D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7" w:name="_Toc70086121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Pr="004917D6">
        <w:rPr>
          <w:b/>
        </w:rPr>
        <w:t>cs_108_RB_SetUpSpeech_r11_FDD</w:t>
      </w:r>
      <w:bookmarkEnd w:id="1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917D6" w14:paraId="16326ED8" w14:textId="77777777" w:rsidTr="00C36199">
        <w:trPr>
          <w:trHeight w:val="447"/>
        </w:trPr>
        <w:tc>
          <w:tcPr>
            <w:tcW w:w="1985" w:type="dxa"/>
          </w:tcPr>
          <w:p w14:paraId="14EED3F9" w14:textId="77777777" w:rsidR="004917D6" w:rsidRPr="00E751F5" w:rsidRDefault="004917D6" w:rsidP="00C3619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946A4F1" w14:textId="77777777" w:rsidR="004917D6" w:rsidRDefault="004917D6" w:rsidP="00C36199">
            <w:pPr>
              <w:pStyle w:val="CRCoverPage"/>
              <w:spacing w:after="0"/>
              <w:ind w:left="100"/>
              <w:rPr>
                <w:noProof/>
              </w:rPr>
            </w:pPr>
            <w:r w:rsidRPr="00EA1D69">
              <w:rPr>
                <w:noProof/>
              </w:rPr>
              <w:t>cs_RadioBearerSetup_r11</w:t>
            </w:r>
          </w:p>
        </w:tc>
      </w:tr>
      <w:tr w:rsidR="004917D6" w14:paraId="6CE8B74C" w14:textId="77777777" w:rsidTr="00C36199">
        <w:trPr>
          <w:trHeight w:val="452"/>
        </w:trPr>
        <w:tc>
          <w:tcPr>
            <w:tcW w:w="1985" w:type="dxa"/>
          </w:tcPr>
          <w:p w14:paraId="27D31E46" w14:textId="77777777" w:rsidR="004917D6" w:rsidRPr="00E751F5" w:rsidRDefault="004917D6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93D3A0B" w14:textId="77777777" w:rsidR="004917D6" w:rsidRPr="00617F63" w:rsidRDefault="001E29E3" w:rsidP="00C36199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4917D6" w14:paraId="551BA9E7" w14:textId="77777777" w:rsidTr="00C36199">
        <w:tc>
          <w:tcPr>
            <w:tcW w:w="1985" w:type="dxa"/>
          </w:tcPr>
          <w:p w14:paraId="36CCCFC1" w14:textId="77777777" w:rsidR="004917D6" w:rsidRPr="00E751F5" w:rsidRDefault="004917D6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A4ADD60" w14:textId="77777777" w:rsidR="004917D6" w:rsidRPr="00300C5B" w:rsidRDefault="004917D6" w:rsidP="00C36199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4917D6" w14:paraId="02FE221D" w14:textId="77777777" w:rsidTr="00C36199">
        <w:tc>
          <w:tcPr>
            <w:tcW w:w="1985" w:type="dxa"/>
          </w:tcPr>
          <w:p w14:paraId="2151F0B1" w14:textId="77777777" w:rsidR="004917D6" w:rsidRPr="00E751F5" w:rsidRDefault="004917D6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F8B6DBF" w14:textId="77777777" w:rsidR="004917D6" w:rsidRPr="00F0313E" w:rsidRDefault="004917D6" w:rsidP="00C36199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566F99">
              <w:rPr>
                <w:rFonts w:ascii="Arial" w:hAnsi="Arial" w:cs="Arial"/>
                <w:noProof/>
                <w:lang w:val="en-US"/>
              </w:rPr>
              <w:t>UTRAN_RRC_RAB_Templates_r1</w:t>
            </w:r>
            <w:r>
              <w:rPr>
                <w:rFonts w:ascii="Arial" w:hAnsi="Arial" w:cs="Arial"/>
                <w:noProof/>
                <w:lang w:val="en-US"/>
              </w:rPr>
              <w:t>1.ttcn</w:t>
            </w:r>
          </w:p>
        </w:tc>
      </w:tr>
      <w:tr w:rsidR="004917D6" w:rsidRPr="00E751F5" w14:paraId="5C6168B9" w14:textId="77777777" w:rsidTr="00C36199">
        <w:tc>
          <w:tcPr>
            <w:tcW w:w="1985" w:type="dxa"/>
          </w:tcPr>
          <w:p w14:paraId="6A6F7153" w14:textId="77777777" w:rsidR="004917D6" w:rsidRPr="00E751F5" w:rsidRDefault="004917D6" w:rsidP="00C3619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05B5F3C" w14:textId="77777777" w:rsidR="004917D6" w:rsidRPr="00E751F5" w:rsidRDefault="004917D6" w:rsidP="00C36199">
            <w:pPr>
              <w:rPr>
                <w:rFonts w:ascii="Arial" w:hAnsi="Arial"/>
                <w:highlight w:val="cyan"/>
              </w:rPr>
            </w:pPr>
          </w:p>
        </w:tc>
      </w:tr>
    </w:tbl>
    <w:p w14:paraId="1FFB5893" w14:textId="77777777" w:rsidR="004917D6" w:rsidRDefault="004917D6" w:rsidP="004917D6">
      <w:pPr>
        <w:rPr>
          <w:noProof/>
          <w:lang w:val="en-US"/>
        </w:rPr>
      </w:pPr>
    </w:p>
    <w:p w14:paraId="0881D14D" w14:textId="77777777" w:rsidR="004917D6" w:rsidRDefault="004917D6" w:rsidP="004917D6">
      <w:pPr>
        <w:rPr>
          <w:noProof/>
        </w:rPr>
      </w:pPr>
    </w:p>
    <w:p w14:paraId="77473EE7" w14:textId="77777777" w:rsidR="004917D6" w:rsidRDefault="004917D6" w:rsidP="004917D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917D6" w:rsidRPr="004031F3" w14:paraId="1C62B8EE" w14:textId="77777777" w:rsidTr="00C36199">
        <w:tc>
          <w:tcPr>
            <w:tcW w:w="9855" w:type="dxa"/>
          </w:tcPr>
          <w:p w14:paraId="03450C26" w14:textId="77777777" w:rsidR="004917D6" w:rsidRDefault="004917D6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0AEFB465" w14:textId="77777777" w:rsidR="004917D6" w:rsidRPr="004917D6" w:rsidRDefault="004917D6" w:rsidP="004917D6">
            <w:pPr>
              <w:spacing w:after="0"/>
              <w:rPr>
                <w:rFonts w:ascii="Arial" w:hAnsi="Arial"/>
                <w:lang w:eastAsia="en-GB"/>
              </w:rPr>
            </w:pPr>
            <w:r w:rsidRPr="004917D6">
              <w:rPr>
                <w:rFonts w:ascii="Arial" w:hAnsi="Arial"/>
                <w:lang w:eastAsia="en-GB"/>
              </w:rPr>
              <w:t xml:space="preserve">  template (value) DL_DCCH_Message cs_108_RB_SetUpSpeech_r11_FDD(IntegrityCheckInfo p_Integrityinfo,</w:t>
            </w:r>
          </w:p>
          <w:p w14:paraId="28E84F14" w14:textId="77777777" w:rsidR="004917D6" w:rsidRPr="004917D6" w:rsidRDefault="004917D6" w:rsidP="004917D6">
            <w:pPr>
              <w:spacing w:after="0"/>
              <w:rPr>
                <w:rFonts w:ascii="Arial" w:hAnsi="Arial"/>
                <w:lang w:eastAsia="en-GB"/>
              </w:rPr>
            </w:pPr>
            <w:r w:rsidRPr="004917D6">
              <w:rPr>
                <w:rFonts w:ascii="Arial" w:hAnsi="Arial"/>
                <w:lang w:eastAsia="en-GB"/>
              </w:rPr>
              <w:t xml:space="preserve">                                                                 ActivationTime p_Activetime,</w:t>
            </w:r>
          </w:p>
          <w:p w14:paraId="732E6834" w14:textId="77777777" w:rsidR="004917D6" w:rsidRPr="004917D6" w:rsidRDefault="004917D6" w:rsidP="004917D6">
            <w:pPr>
              <w:spacing w:after="0"/>
              <w:rPr>
                <w:rFonts w:ascii="Arial" w:hAnsi="Arial"/>
                <w:lang w:eastAsia="en-GB"/>
              </w:rPr>
            </w:pPr>
            <w:r w:rsidRPr="004917D6">
              <w:rPr>
                <w:rFonts w:ascii="Arial" w:hAnsi="Arial"/>
                <w:lang w:eastAsia="en-GB"/>
              </w:rPr>
              <w:t xml:space="preserve">                                                                 bitstring p_RAB_Id,</w:t>
            </w:r>
          </w:p>
          <w:p w14:paraId="56607B74" w14:textId="77777777" w:rsidR="004917D6" w:rsidRPr="004917D6" w:rsidRDefault="004917D6" w:rsidP="004917D6">
            <w:pPr>
              <w:spacing w:after="0"/>
              <w:rPr>
                <w:rFonts w:ascii="Arial" w:hAnsi="Arial"/>
                <w:lang w:eastAsia="en-GB"/>
              </w:rPr>
            </w:pPr>
            <w:r w:rsidRPr="004917D6">
              <w:rPr>
                <w:rFonts w:ascii="Arial" w:hAnsi="Arial"/>
                <w:lang w:eastAsia="en-GB"/>
              </w:rPr>
              <w:t xml:space="preserve">                                                                 PrimaryScramblingCode p_PrimScramblingCode,</w:t>
            </w:r>
          </w:p>
          <w:p w14:paraId="4E6CEA3B" w14:textId="77777777" w:rsidR="004917D6" w:rsidRPr="004917D6" w:rsidRDefault="004917D6" w:rsidP="004917D6">
            <w:pPr>
              <w:spacing w:after="0"/>
              <w:rPr>
                <w:rFonts w:ascii="Arial" w:hAnsi="Arial"/>
                <w:lang w:eastAsia="en-GB"/>
              </w:rPr>
            </w:pPr>
            <w:r w:rsidRPr="004917D6">
              <w:rPr>
                <w:rFonts w:ascii="Arial" w:hAnsi="Arial"/>
                <w:lang w:eastAsia="en-GB"/>
              </w:rPr>
              <w:t xml:space="preserve">                                                                 UL_ScramblingCode p_UL_ScramblingCode) :=</w:t>
            </w:r>
          </w:p>
          <w:p w14:paraId="4362B226" w14:textId="77777777" w:rsidR="004917D6" w:rsidRPr="004917D6" w:rsidRDefault="004917D6" w:rsidP="004917D6">
            <w:pPr>
              <w:spacing w:after="0"/>
              <w:rPr>
                <w:rFonts w:ascii="Arial" w:hAnsi="Arial"/>
                <w:lang w:eastAsia="en-GB"/>
              </w:rPr>
            </w:pPr>
            <w:r w:rsidRPr="004917D6">
              <w:rPr>
                <w:rFonts w:ascii="Arial" w:hAnsi="Arial"/>
                <w:lang w:eastAsia="en-GB"/>
              </w:rPr>
              <w:t xml:space="preserve">  /* @status    APPROVED (IMS_IRAT, LTE_A_IRAT, LTE_IRAT, POS, SSNITZ) */</w:t>
            </w:r>
          </w:p>
          <w:p w14:paraId="3C59380B" w14:textId="77777777" w:rsidR="004917D6" w:rsidRDefault="004917D6" w:rsidP="004917D6">
            <w:pPr>
              <w:spacing w:after="0"/>
              <w:rPr>
                <w:rFonts w:ascii="Arial" w:hAnsi="Arial"/>
                <w:lang w:eastAsia="en-GB"/>
              </w:rPr>
            </w:pPr>
            <w:r w:rsidRPr="004917D6">
              <w:rPr>
                <w:rFonts w:ascii="Arial" w:hAnsi="Arial"/>
                <w:lang w:eastAsia="en-GB"/>
              </w:rPr>
              <w:t xml:space="preserve">    cs_RadioBearerSetup_r11(p_Integrityinfo, cds_RadioBearerSetup_r11_IEs_Speech_FDD(p_Activetime, p_RAB_Id, p_UL_ScramblingCode, p_PrimScramblingCode));</w:t>
            </w:r>
          </w:p>
          <w:p w14:paraId="45C7C87A" w14:textId="77777777" w:rsidR="004917D6" w:rsidRPr="004031F3" w:rsidRDefault="004917D6" w:rsidP="004917D6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4917D6" w:rsidRPr="004031F3" w14:paraId="1CF96937" w14:textId="77777777" w:rsidTr="00C36199">
        <w:tc>
          <w:tcPr>
            <w:tcW w:w="9855" w:type="dxa"/>
          </w:tcPr>
          <w:p w14:paraId="125D3650" w14:textId="77777777" w:rsidR="004917D6" w:rsidRPr="004031F3" w:rsidRDefault="004917D6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274627C4" w14:textId="77777777" w:rsidR="004917D6" w:rsidRPr="004031F3" w:rsidRDefault="004917D6" w:rsidP="004917D6">
      <w:pPr>
        <w:spacing w:after="0"/>
        <w:rPr>
          <w:rFonts w:ascii="Arial" w:hAnsi="Arial"/>
          <w:b/>
          <w:lang w:eastAsia="en-GB"/>
        </w:rPr>
      </w:pPr>
    </w:p>
    <w:p w14:paraId="49705A4D" w14:textId="77777777" w:rsidR="004917D6" w:rsidRPr="004031F3" w:rsidRDefault="004917D6" w:rsidP="004917D6">
      <w:pPr>
        <w:spacing w:after="0"/>
        <w:rPr>
          <w:rFonts w:ascii="Arial" w:hAnsi="Arial"/>
          <w:b/>
          <w:lang w:eastAsia="en-GB"/>
        </w:rPr>
      </w:pPr>
    </w:p>
    <w:p w14:paraId="76451C7A" w14:textId="77777777" w:rsidR="004917D6" w:rsidRPr="004031F3" w:rsidRDefault="004917D6" w:rsidP="004917D6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917D6" w:rsidRPr="004031F3" w14:paraId="17CAC767" w14:textId="77777777" w:rsidTr="004917D6">
        <w:tc>
          <w:tcPr>
            <w:tcW w:w="9629" w:type="dxa"/>
          </w:tcPr>
          <w:p w14:paraId="546272B9" w14:textId="77777777" w:rsidR="004917D6" w:rsidRDefault="004917D6" w:rsidP="004917D6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5FD80D87" w14:textId="77777777" w:rsidR="004917D6" w:rsidRPr="004917D6" w:rsidRDefault="004917D6" w:rsidP="004917D6">
            <w:pPr>
              <w:spacing w:after="0"/>
              <w:rPr>
                <w:rFonts w:ascii="Arial" w:hAnsi="Arial"/>
                <w:lang w:eastAsia="en-GB"/>
              </w:rPr>
            </w:pPr>
            <w:r w:rsidRPr="004917D6">
              <w:rPr>
                <w:rFonts w:ascii="Arial" w:hAnsi="Arial"/>
                <w:lang w:eastAsia="en-GB"/>
              </w:rPr>
              <w:t xml:space="preserve">  template (value) DL_DCCH_Message cs_108_RB_SetUpSpeech_r11_FDD(</w:t>
            </w:r>
            <w:r w:rsidRPr="004917D6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4917D6">
              <w:rPr>
                <w:rFonts w:ascii="Arial" w:hAnsi="Arial"/>
                <w:lang w:eastAsia="en-GB"/>
              </w:rPr>
              <w:t xml:space="preserve"> Integ</w:t>
            </w:r>
            <w:r>
              <w:rPr>
                <w:rFonts w:ascii="Arial" w:hAnsi="Arial"/>
                <w:lang w:eastAsia="en-GB"/>
              </w:rPr>
              <w:t>rityCheckInfo p_Integrityinfo,</w:t>
            </w:r>
          </w:p>
          <w:p w14:paraId="7E8BEA93" w14:textId="77777777" w:rsidR="004917D6" w:rsidRPr="004917D6" w:rsidRDefault="004917D6" w:rsidP="004917D6">
            <w:pPr>
              <w:spacing w:after="0"/>
              <w:rPr>
                <w:rFonts w:ascii="Arial" w:hAnsi="Arial"/>
                <w:lang w:eastAsia="en-GB"/>
              </w:rPr>
            </w:pPr>
            <w:r w:rsidRPr="004917D6">
              <w:rPr>
                <w:rFonts w:ascii="Arial" w:hAnsi="Arial"/>
                <w:lang w:eastAsia="en-GB"/>
              </w:rPr>
              <w:t xml:space="preserve">                                                                 ActivationTime p_Activetime,</w:t>
            </w:r>
          </w:p>
          <w:p w14:paraId="58B3173E" w14:textId="77777777" w:rsidR="004917D6" w:rsidRPr="004917D6" w:rsidRDefault="004917D6" w:rsidP="004917D6">
            <w:pPr>
              <w:spacing w:after="0"/>
              <w:rPr>
                <w:rFonts w:ascii="Arial" w:hAnsi="Arial"/>
                <w:lang w:eastAsia="en-GB"/>
              </w:rPr>
            </w:pPr>
            <w:r w:rsidRPr="004917D6">
              <w:rPr>
                <w:rFonts w:ascii="Arial" w:hAnsi="Arial"/>
                <w:lang w:eastAsia="en-GB"/>
              </w:rPr>
              <w:t xml:space="preserve">                                                                 bitstring p_RAB_Id,</w:t>
            </w:r>
          </w:p>
          <w:p w14:paraId="698F7984" w14:textId="77777777" w:rsidR="004917D6" w:rsidRPr="004917D6" w:rsidRDefault="004917D6" w:rsidP="004917D6">
            <w:pPr>
              <w:spacing w:after="0"/>
              <w:rPr>
                <w:rFonts w:ascii="Arial" w:hAnsi="Arial"/>
                <w:lang w:eastAsia="en-GB"/>
              </w:rPr>
            </w:pPr>
            <w:r w:rsidRPr="004917D6">
              <w:rPr>
                <w:rFonts w:ascii="Arial" w:hAnsi="Arial"/>
                <w:lang w:eastAsia="en-GB"/>
              </w:rPr>
              <w:t xml:space="preserve">                                                                 PrimaryScramblingCode p_PrimScramblingCode,</w:t>
            </w:r>
          </w:p>
          <w:p w14:paraId="4035AE8B" w14:textId="77777777" w:rsidR="004917D6" w:rsidRPr="004917D6" w:rsidRDefault="004917D6" w:rsidP="004917D6">
            <w:pPr>
              <w:spacing w:after="0"/>
              <w:rPr>
                <w:rFonts w:ascii="Arial" w:hAnsi="Arial"/>
                <w:lang w:eastAsia="en-GB"/>
              </w:rPr>
            </w:pPr>
            <w:r w:rsidRPr="004917D6">
              <w:rPr>
                <w:rFonts w:ascii="Arial" w:hAnsi="Arial"/>
                <w:lang w:eastAsia="en-GB"/>
              </w:rPr>
              <w:t xml:space="preserve">                                                                 UL_ScramblingCode p_UL_ScramblingCode) :=</w:t>
            </w:r>
          </w:p>
          <w:p w14:paraId="6675F26B" w14:textId="77777777" w:rsidR="004917D6" w:rsidRPr="004917D6" w:rsidRDefault="004917D6" w:rsidP="004917D6">
            <w:pPr>
              <w:spacing w:after="0"/>
              <w:rPr>
                <w:rFonts w:ascii="Arial" w:hAnsi="Arial"/>
                <w:lang w:eastAsia="en-GB"/>
              </w:rPr>
            </w:pPr>
            <w:r w:rsidRPr="004917D6">
              <w:rPr>
                <w:rFonts w:ascii="Arial" w:hAnsi="Arial"/>
                <w:lang w:eastAsia="en-GB"/>
              </w:rPr>
              <w:t xml:space="preserve">  /* @status    APPROVED (IMS_IRAT, LTE_A_IRAT, LTE_IRAT, POS, SSNITZ) */</w:t>
            </w:r>
          </w:p>
          <w:p w14:paraId="55E1F09A" w14:textId="77777777" w:rsidR="004917D6" w:rsidRPr="004917D6" w:rsidRDefault="004917D6" w:rsidP="004917D6">
            <w:pPr>
              <w:spacing w:after="0"/>
              <w:rPr>
                <w:rFonts w:ascii="Arial" w:hAnsi="Arial"/>
                <w:lang w:eastAsia="en-GB"/>
              </w:rPr>
            </w:pPr>
            <w:r w:rsidRPr="004917D6">
              <w:rPr>
                <w:rFonts w:ascii="Arial" w:hAnsi="Arial"/>
                <w:lang w:eastAsia="en-GB"/>
              </w:rPr>
              <w:lastRenderedPageBreak/>
              <w:t xml:space="preserve">    cs_RadioBearerSetup_r11(p_Integrityinfo, cds_RadioBearerSetup_r11_IEs_Speech_FDD(p_Activetime, p_RAB_Id, p_UL_ScramblingCode, p_PrimScramblingCode));</w:t>
            </w:r>
          </w:p>
          <w:p w14:paraId="57D815D7" w14:textId="77777777" w:rsidR="004917D6" w:rsidRPr="004031F3" w:rsidRDefault="004917D6" w:rsidP="004917D6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59507C47" w14:textId="77777777" w:rsidR="004917D6" w:rsidRDefault="004917D6" w:rsidP="004917D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8" w:name="_Toc70086122"/>
      <w:r w:rsidRPr="00034678">
        <w:rPr>
          <w:b/>
        </w:rPr>
        <w:lastRenderedPageBreak/>
        <w:t xml:space="preserve">Correction to </w:t>
      </w:r>
      <w:r>
        <w:rPr>
          <w:b/>
        </w:rPr>
        <w:t xml:space="preserve">template </w:t>
      </w:r>
      <w:r w:rsidR="00417FE2" w:rsidRPr="00417FE2">
        <w:rPr>
          <w:b/>
        </w:rPr>
        <w:t>cs_108_RB_SetUpSpeech_r11_TDD</w:t>
      </w:r>
      <w:bookmarkEnd w:id="1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917D6" w14:paraId="33957014" w14:textId="77777777" w:rsidTr="00C36199">
        <w:trPr>
          <w:trHeight w:val="447"/>
        </w:trPr>
        <w:tc>
          <w:tcPr>
            <w:tcW w:w="1985" w:type="dxa"/>
          </w:tcPr>
          <w:p w14:paraId="7FBCA307" w14:textId="77777777" w:rsidR="004917D6" w:rsidRPr="00E751F5" w:rsidRDefault="004917D6" w:rsidP="00C3619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2C751B0" w14:textId="77777777" w:rsidR="004917D6" w:rsidRDefault="00417FE2" w:rsidP="00C36199">
            <w:pPr>
              <w:pStyle w:val="CRCoverPage"/>
              <w:spacing w:after="0"/>
              <w:ind w:left="100"/>
              <w:rPr>
                <w:noProof/>
              </w:rPr>
            </w:pPr>
            <w:r w:rsidRPr="00417FE2">
              <w:rPr>
                <w:noProof/>
              </w:rPr>
              <w:t>cs_108_RB_SetUpSpeech_r11_TDD</w:t>
            </w:r>
          </w:p>
        </w:tc>
      </w:tr>
      <w:tr w:rsidR="004917D6" w14:paraId="283FB9C4" w14:textId="77777777" w:rsidTr="00C36199">
        <w:trPr>
          <w:trHeight w:val="452"/>
        </w:trPr>
        <w:tc>
          <w:tcPr>
            <w:tcW w:w="1985" w:type="dxa"/>
          </w:tcPr>
          <w:p w14:paraId="06F99061" w14:textId="77777777" w:rsidR="004917D6" w:rsidRPr="00E751F5" w:rsidRDefault="004917D6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F248CF1" w14:textId="77777777" w:rsidR="004917D6" w:rsidRPr="00617F63" w:rsidRDefault="001E29E3" w:rsidP="00C36199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4917D6" w14:paraId="000B5736" w14:textId="77777777" w:rsidTr="00C36199">
        <w:tc>
          <w:tcPr>
            <w:tcW w:w="1985" w:type="dxa"/>
          </w:tcPr>
          <w:p w14:paraId="2FC6613B" w14:textId="77777777" w:rsidR="004917D6" w:rsidRPr="00E751F5" w:rsidRDefault="004917D6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88CE3C8" w14:textId="77777777" w:rsidR="004917D6" w:rsidRPr="00300C5B" w:rsidRDefault="004917D6" w:rsidP="00C36199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4917D6" w14:paraId="0B0B45D4" w14:textId="77777777" w:rsidTr="00C36199">
        <w:tc>
          <w:tcPr>
            <w:tcW w:w="1985" w:type="dxa"/>
          </w:tcPr>
          <w:p w14:paraId="4E1D6724" w14:textId="77777777" w:rsidR="004917D6" w:rsidRPr="00E751F5" w:rsidRDefault="004917D6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90AB695" w14:textId="77777777" w:rsidR="004917D6" w:rsidRPr="00F0313E" w:rsidRDefault="004917D6" w:rsidP="00C36199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566F99">
              <w:rPr>
                <w:rFonts w:ascii="Arial" w:hAnsi="Arial" w:cs="Arial"/>
                <w:noProof/>
                <w:lang w:val="en-US"/>
              </w:rPr>
              <w:t>UTRAN_RRC_RAB_Templates_r1</w:t>
            </w:r>
            <w:r>
              <w:rPr>
                <w:rFonts w:ascii="Arial" w:hAnsi="Arial" w:cs="Arial"/>
                <w:noProof/>
                <w:lang w:val="en-US"/>
              </w:rPr>
              <w:t>1.ttcn</w:t>
            </w:r>
          </w:p>
        </w:tc>
      </w:tr>
      <w:tr w:rsidR="004917D6" w:rsidRPr="00E751F5" w14:paraId="0FB5C6D2" w14:textId="77777777" w:rsidTr="00C36199">
        <w:tc>
          <w:tcPr>
            <w:tcW w:w="1985" w:type="dxa"/>
          </w:tcPr>
          <w:p w14:paraId="4A82855F" w14:textId="77777777" w:rsidR="004917D6" w:rsidRPr="00E751F5" w:rsidRDefault="004917D6" w:rsidP="00C3619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C435F90" w14:textId="77777777" w:rsidR="004917D6" w:rsidRPr="00E751F5" w:rsidRDefault="004917D6" w:rsidP="00C36199">
            <w:pPr>
              <w:rPr>
                <w:rFonts w:ascii="Arial" w:hAnsi="Arial"/>
                <w:highlight w:val="cyan"/>
              </w:rPr>
            </w:pPr>
          </w:p>
        </w:tc>
      </w:tr>
    </w:tbl>
    <w:p w14:paraId="4B991FE9" w14:textId="77777777" w:rsidR="004917D6" w:rsidRDefault="004917D6" w:rsidP="004917D6">
      <w:pPr>
        <w:rPr>
          <w:noProof/>
          <w:lang w:val="en-US"/>
        </w:rPr>
      </w:pPr>
    </w:p>
    <w:p w14:paraId="4C69FB45" w14:textId="77777777" w:rsidR="004917D6" w:rsidRDefault="004917D6" w:rsidP="004917D6">
      <w:pPr>
        <w:rPr>
          <w:noProof/>
        </w:rPr>
      </w:pPr>
    </w:p>
    <w:p w14:paraId="18D966CD" w14:textId="77777777" w:rsidR="004917D6" w:rsidRDefault="004917D6" w:rsidP="004917D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917D6" w:rsidRPr="004031F3" w14:paraId="7FC20519" w14:textId="77777777" w:rsidTr="00C36199">
        <w:tc>
          <w:tcPr>
            <w:tcW w:w="9855" w:type="dxa"/>
          </w:tcPr>
          <w:p w14:paraId="67498D0E" w14:textId="77777777" w:rsidR="004917D6" w:rsidRDefault="004917D6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0BB52FF9" w14:textId="77777777" w:rsidR="00417FE2" w:rsidRPr="00417FE2" w:rsidRDefault="00417FE2" w:rsidP="00417FE2">
            <w:pPr>
              <w:spacing w:after="0"/>
              <w:rPr>
                <w:rFonts w:ascii="Arial" w:hAnsi="Arial"/>
                <w:lang w:eastAsia="en-GB"/>
              </w:rPr>
            </w:pPr>
            <w:r w:rsidRPr="00417FE2">
              <w:rPr>
                <w:rFonts w:ascii="Arial" w:hAnsi="Arial"/>
                <w:lang w:eastAsia="en-GB"/>
              </w:rPr>
              <w:t xml:space="preserve">    template (value) DL_DCCH_Message cs_108_RB_SetUpSpeech_r11_TDD(IntegrityCheckInfo p_Integrityinfo,</w:t>
            </w:r>
          </w:p>
          <w:p w14:paraId="40FE2DC9" w14:textId="77777777" w:rsidR="00417FE2" w:rsidRPr="00417FE2" w:rsidRDefault="00417FE2" w:rsidP="00417FE2">
            <w:pPr>
              <w:spacing w:after="0"/>
              <w:rPr>
                <w:rFonts w:ascii="Arial" w:hAnsi="Arial"/>
                <w:lang w:eastAsia="en-GB"/>
              </w:rPr>
            </w:pPr>
            <w:r w:rsidRPr="00417FE2">
              <w:rPr>
                <w:rFonts w:ascii="Arial" w:hAnsi="Arial"/>
                <w:lang w:eastAsia="en-GB"/>
              </w:rPr>
              <w:t xml:space="preserve">                                                                 ActivationTime p_Activetime,</w:t>
            </w:r>
          </w:p>
          <w:p w14:paraId="722F590D" w14:textId="77777777" w:rsidR="00417FE2" w:rsidRPr="00417FE2" w:rsidRDefault="00417FE2" w:rsidP="00417FE2">
            <w:pPr>
              <w:spacing w:after="0"/>
              <w:rPr>
                <w:rFonts w:ascii="Arial" w:hAnsi="Arial"/>
                <w:lang w:eastAsia="en-GB"/>
              </w:rPr>
            </w:pPr>
            <w:r w:rsidRPr="00417FE2">
              <w:rPr>
                <w:rFonts w:ascii="Arial" w:hAnsi="Arial"/>
                <w:lang w:eastAsia="en-GB"/>
              </w:rPr>
              <w:t xml:space="preserve">                                                                 bitstring p_RAB_Id,</w:t>
            </w:r>
          </w:p>
          <w:p w14:paraId="1D782A2E" w14:textId="77777777" w:rsidR="00417FE2" w:rsidRPr="00417FE2" w:rsidRDefault="00417FE2" w:rsidP="00417FE2">
            <w:pPr>
              <w:spacing w:after="0"/>
              <w:rPr>
                <w:rFonts w:ascii="Arial" w:hAnsi="Arial"/>
                <w:lang w:eastAsia="en-GB"/>
              </w:rPr>
            </w:pPr>
            <w:r w:rsidRPr="00417FE2">
              <w:rPr>
                <w:rFonts w:ascii="Arial" w:hAnsi="Arial"/>
                <w:lang w:eastAsia="en-GB"/>
              </w:rPr>
              <w:t xml:space="preserve">                                                                 CellParametersID p_CellParametersID) :=</w:t>
            </w:r>
          </w:p>
          <w:p w14:paraId="25F6F443" w14:textId="77777777" w:rsidR="00417FE2" w:rsidRPr="00417FE2" w:rsidRDefault="00417FE2" w:rsidP="00417FE2">
            <w:pPr>
              <w:spacing w:after="0"/>
              <w:rPr>
                <w:rFonts w:ascii="Arial" w:hAnsi="Arial"/>
                <w:lang w:eastAsia="en-GB"/>
              </w:rPr>
            </w:pPr>
            <w:r w:rsidRPr="00417FE2">
              <w:rPr>
                <w:rFonts w:ascii="Arial" w:hAnsi="Arial"/>
                <w:lang w:eastAsia="en-GB"/>
              </w:rPr>
              <w:t xml:space="preserve">    /* @status    APPROVED (IMS_IRAT, LTE_A_IRAT, LTE_IRAT, POS, SSNITZ) */</w:t>
            </w:r>
          </w:p>
          <w:p w14:paraId="0E05881B" w14:textId="77777777" w:rsidR="00417FE2" w:rsidRPr="00417FE2" w:rsidRDefault="00417FE2" w:rsidP="00417FE2">
            <w:pPr>
              <w:spacing w:after="0"/>
              <w:rPr>
                <w:rFonts w:ascii="Arial" w:hAnsi="Arial"/>
                <w:lang w:eastAsia="en-GB"/>
              </w:rPr>
            </w:pPr>
            <w:r w:rsidRPr="00417FE2">
              <w:rPr>
                <w:rFonts w:ascii="Arial" w:hAnsi="Arial"/>
                <w:lang w:eastAsia="en-GB"/>
              </w:rPr>
              <w:t xml:space="preserve">    cs_RadioBearerSetup_r11(p_Integrityinfo, cds_RadioBearerSetup_r11_IEs_Speech_TDD(p_Activetime, p_RAB_Id, p_CellParametersID));</w:t>
            </w:r>
          </w:p>
          <w:p w14:paraId="05433E84" w14:textId="77777777" w:rsidR="004917D6" w:rsidRPr="004031F3" w:rsidRDefault="004917D6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4917D6" w:rsidRPr="004031F3" w14:paraId="32C226F6" w14:textId="77777777" w:rsidTr="00C36199">
        <w:tc>
          <w:tcPr>
            <w:tcW w:w="9855" w:type="dxa"/>
          </w:tcPr>
          <w:p w14:paraId="514A844C" w14:textId="77777777" w:rsidR="004917D6" w:rsidRPr="004031F3" w:rsidRDefault="004917D6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5D5D6C8E" w14:textId="77777777" w:rsidR="004917D6" w:rsidRPr="004031F3" w:rsidRDefault="004917D6" w:rsidP="004917D6">
      <w:pPr>
        <w:spacing w:after="0"/>
        <w:rPr>
          <w:rFonts w:ascii="Arial" w:hAnsi="Arial"/>
          <w:b/>
          <w:lang w:eastAsia="en-GB"/>
        </w:rPr>
      </w:pPr>
    </w:p>
    <w:p w14:paraId="641A5E79" w14:textId="77777777" w:rsidR="004917D6" w:rsidRPr="004031F3" w:rsidRDefault="004917D6" w:rsidP="004917D6">
      <w:pPr>
        <w:spacing w:after="0"/>
        <w:rPr>
          <w:rFonts w:ascii="Arial" w:hAnsi="Arial"/>
          <w:b/>
          <w:lang w:eastAsia="en-GB"/>
        </w:rPr>
      </w:pPr>
    </w:p>
    <w:p w14:paraId="62A72E75" w14:textId="77777777" w:rsidR="004917D6" w:rsidRPr="004031F3" w:rsidRDefault="004917D6" w:rsidP="004917D6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917D6" w:rsidRPr="004031F3" w14:paraId="5738A548" w14:textId="77777777" w:rsidTr="001C1885">
        <w:tc>
          <w:tcPr>
            <w:tcW w:w="9629" w:type="dxa"/>
          </w:tcPr>
          <w:p w14:paraId="42AE2AED" w14:textId="77777777" w:rsidR="004917D6" w:rsidRDefault="004917D6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2EB19992" w14:textId="77777777" w:rsidR="00417FE2" w:rsidRPr="00417FE2" w:rsidRDefault="00417FE2" w:rsidP="00417FE2">
            <w:pPr>
              <w:spacing w:after="0"/>
              <w:rPr>
                <w:rFonts w:ascii="Arial" w:hAnsi="Arial"/>
                <w:lang w:eastAsia="en-GB"/>
              </w:rPr>
            </w:pPr>
            <w:r w:rsidRPr="00417FE2">
              <w:rPr>
                <w:rFonts w:ascii="Arial" w:hAnsi="Arial"/>
                <w:lang w:eastAsia="en-GB"/>
              </w:rPr>
              <w:t xml:space="preserve">    template (value) DL_DCCH_Message cs_108_RB_SetUpSpeech_r11_TDD(</w:t>
            </w:r>
            <w:r w:rsidRPr="00417FE2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417FE2">
              <w:rPr>
                <w:rFonts w:ascii="Arial" w:hAnsi="Arial"/>
                <w:lang w:eastAsia="en-GB"/>
              </w:rPr>
              <w:t xml:space="preserve"> IntegrityCheckInfo p_</w:t>
            </w:r>
            <w:r>
              <w:rPr>
                <w:rFonts w:ascii="Arial" w:hAnsi="Arial"/>
                <w:lang w:eastAsia="en-GB"/>
              </w:rPr>
              <w:t>Integrityinfo,</w:t>
            </w:r>
          </w:p>
          <w:p w14:paraId="6E5D36D9" w14:textId="77777777" w:rsidR="00417FE2" w:rsidRPr="00417FE2" w:rsidRDefault="00417FE2" w:rsidP="00417FE2">
            <w:pPr>
              <w:spacing w:after="0"/>
              <w:rPr>
                <w:rFonts w:ascii="Arial" w:hAnsi="Arial"/>
                <w:lang w:eastAsia="en-GB"/>
              </w:rPr>
            </w:pPr>
            <w:r w:rsidRPr="00417FE2">
              <w:rPr>
                <w:rFonts w:ascii="Arial" w:hAnsi="Arial"/>
                <w:lang w:eastAsia="en-GB"/>
              </w:rPr>
              <w:t xml:space="preserve">                                                                 ActivationTime p_Activetime,</w:t>
            </w:r>
          </w:p>
          <w:p w14:paraId="090E279C" w14:textId="77777777" w:rsidR="00417FE2" w:rsidRPr="00417FE2" w:rsidRDefault="00417FE2" w:rsidP="00417FE2">
            <w:pPr>
              <w:spacing w:after="0"/>
              <w:rPr>
                <w:rFonts w:ascii="Arial" w:hAnsi="Arial"/>
                <w:lang w:eastAsia="en-GB"/>
              </w:rPr>
            </w:pPr>
            <w:r w:rsidRPr="00417FE2">
              <w:rPr>
                <w:rFonts w:ascii="Arial" w:hAnsi="Arial"/>
                <w:lang w:eastAsia="en-GB"/>
              </w:rPr>
              <w:t xml:space="preserve">                                                                 bitstring p_RAB_Id,</w:t>
            </w:r>
          </w:p>
          <w:p w14:paraId="7F123A0D" w14:textId="77777777" w:rsidR="00417FE2" w:rsidRPr="00417FE2" w:rsidRDefault="00417FE2" w:rsidP="00417FE2">
            <w:pPr>
              <w:spacing w:after="0"/>
              <w:rPr>
                <w:rFonts w:ascii="Arial" w:hAnsi="Arial"/>
                <w:lang w:eastAsia="en-GB"/>
              </w:rPr>
            </w:pPr>
            <w:r w:rsidRPr="00417FE2">
              <w:rPr>
                <w:rFonts w:ascii="Arial" w:hAnsi="Arial"/>
                <w:lang w:eastAsia="en-GB"/>
              </w:rPr>
              <w:t xml:space="preserve">                                                                 CellParametersID p_CellParametersID) :=</w:t>
            </w:r>
          </w:p>
          <w:p w14:paraId="7949EF44" w14:textId="77777777" w:rsidR="00417FE2" w:rsidRPr="00417FE2" w:rsidRDefault="00417FE2" w:rsidP="00417FE2">
            <w:pPr>
              <w:spacing w:after="0"/>
              <w:rPr>
                <w:rFonts w:ascii="Arial" w:hAnsi="Arial"/>
                <w:lang w:eastAsia="en-GB"/>
              </w:rPr>
            </w:pPr>
            <w:r w:rsidRPr="00417FE2">
              <w:rPr>
                <w:rFonts w:ascii="Arial" w:hAnsi="Arial"/>
                <w:lang w:eastAsia="en-GB"/>
              </w:rPr>
              <w:t xml:space="preserve">    /* @status    APPROVED (IMS_IRAT, LTE_A_IRAT, LTE_IRAT, POS, SSNITZ) */</w:t>
            </w:r>
          </w:p>
          <w:p w14:paraId="246D0F4C" w14:textId="77777777" w:rsidR="00417FE2" w:rsidRPr="00417FE2" w:rsidRDefault="00417FE2" w:rsidP="00417FE2">
            <w:pPr>
              <w:spacing w:after="0"/>
              <w:rPr>
                <w:rFonts w:ascii="Arial" w:hAnsi="Arial"/>
                <w:lang w:eastAsia="en-GB"/>
              </w:rPr>
            </w:pPr>
            <w:r w:rsidRPr="00417FE2">
              <w:rPr>
                <w:rFonts w:ascii="Arial" w:hAnsi="Arial"/>
                <w:lang w:eastAsia="en-GB"/>
              </w:rPr>
              <w:t xml:space="preserve">    cs_RadioBearerSetup_r11(p_Integrityinfo, cds_RadioBearerSetup_r11_IEs_Speech_TDD(p_Activetime, p_RAB_Id, p_CellParametersID));</w:t>
            </w:r>
          </w:p>
          <w:p w14:paraId="06F09960" w14:textId="77777777" w:rsidR="004917D6" w:rsidRPr="004031F3" w:rsidRDefault="004917D6" w:rsidP="00C3619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332997D8" w14:textId="77777777" w:rsidR="001C1885" w:rsidRDefault="001C1885" w:rsidP="001C188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9" w:name="_Toc70086123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Pr="001C1885">
        <w:rPr>
          <w:b/>
        </w:rPr>
        <w:t>cs_RadioBearerSetup_r12</w:t>
      </w:r>
      <w:bookmarkEnd w:id="1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C1885" w14:paraId="11E5444A" w14:textId="77777777" w:rsidTr="00C36199">
        <w:trPr>
          <w:trHeight w:val="447"/>
        </w:trPr>
        <w:tc>
          <w:tcPr>
            <w:tcW w:w="1985" w:type="dxa"/>
          </w:tcPr>
          <w:p w14:paraId="5DB30765" w14:textId="77777777" w:rsidR="001C1885" w:rsidRPr="00E751F5" w:rsidRDefault="001C1885" w:rsidP="00C3619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82F83EF" w14:textId="77777777" w:rsidR="001C1885" w:rsidRDefault="001C1885" w:rsidP="00C36199">
            <w:pPr>
              <w:pStyle w:val="CRCoverPage"/>
              <w:spacing w:after="0"/>
              <w:ind w:left="100"/>
              <w:rPr>
                <w:noProof/>
              </w:rPr>
            </w:pPr>
            <w:r w:rsidRPr="001C1885">
              <w:rPr>
                <w:noProof/>
              </w:rPr>
              <w:t>cs_RadioBearerSetup_r12</w:t>
            </w:r>
          </w:p>
        </w:tc>
      </w:tr>
      <w:tr w:rsidR="001C1885" w14:paraId="55814B04" w14:textId="77777777" w:rsidTr="00C36199">
        <w:trPr>
          <w:trHeight w:val="452"/>
        </w:trPr>
        <w:tc>
          <w:tcPr>
            <w:tcW w:w="1985" w:type="dxa"/>
          </w:tcPr>
          <w:p w14:paraId="237983E8" w14:textId="77777777" w:rsidR="001C1885" w:rsidRPr="00E751F5" w:rsidRDefault="001C1885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7C61787" w14:textId="77777777" w:rsidR="001C1885" w:rsidRPr="00617F63" w:rsidRDefault="001E29E3" w:rsidP="00C36199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1C1885" w14:paraId="19B8D741" w14:textId="77777777" w:rsidTr="00C36199">
        <w:tc>
          <w:tcPr>
            <w:tcW w:w="1985" w:type="dxa"/>
          </w:tcPr>
          <w:p w14:paraId="5C27C266" w14:textId="77777777" w:rsidR="001C1885" w:rsidRPr="00E751F5" w:rsidRDefault="001C1885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7C59BD1C" w14:textId="77777777" w:rsidR="001C1885" w:rsidRPr="00300C5B" w:rsidRDefault="001C1885" w:rsidP="00C36199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1C1885" w14:paraId="5CE74952" w14:textId="77777777" w:rsidTr="00C36199">
        <w:tc>
          <w:tcPr>
            <w:tcW w:w="1985" w:type="dxa"/>
          </w:tcPr>
          <w:p w14:paraId="6326AAA8" w14:textId="77777777" w:rsidR="001C1885" w:rsidRPr="00E751F5" w:rsidRDefault="001C1885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D6DEB43" w14:textId="77777777" w:rsidR="001C1885" w:rsidRPr="00F0313E" w:rsidRDefault="001C1885" w:rsidP="00C36199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566F99">
              <w:rPr>
                <w:rFonts w:ascii="Arial" w:hAnsi="Arial" w:cs="Arial"/>
                <w:noProof/>
                <w:lang w:val="en-US"/>
              </w:rPr>
              <w:t>UTRAN_RRC_RAB_Templates_r1</w:t>
            </w:r>
            <w:r>
              <w:rPr>
                <w:rFonts w:ascii="Arial" w:hAnsi="Arial" w:cs="Arial"/>
                <w:noProof/>
                <w:lang w:val="en-US"/>
              </w:rPr>
              <w:t>2.ttcn</w:t>
            </w:r>
          </w:p>
        </w:tc>
      </w:tr>
      <w:tr w:rsidR="001C1885" w:rsidRPr="00E751F5" w14:paraId="68892C20" w14:textId="77777777" w:rsidTr="00C36199">
        <w:tc>
          <w:tcPr>
            <w:tcW w:w="1985" w:type="dxa"/>
          </w:tcPr>
          <w:p w14:paraId="2FF4C2C8" w14:textId="77777777" w:rsidR="001C1885" w:rsidRPr="00E751F5" w:rsidRDefault="001C1885" w:rsidP="00C3619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BE12D06" w14:textId="77777777" w:rsidR="001C1885" w:rsidRPr="00E751F5" w:rsidRDefault="001C1885" w:rsidP="00C36199">
            <w:pPr>
              <w:rPr>
                <w:rFonts w:ascii="Arial" w:hAnsi="Arial"/>
                <w:highlight w:val="cyan"/>
              </w:rPr>
            </w:pPr>
          </w:p>
        </w:tc>
      </w:tr>
    </w:tbl>
    <w:p w14:paraId="716EA582" w14:textId="77777777" w:rsidR="001C1885" w:rsidRDefault="001C1885" w:rsidP="001C1885">
      <w:pPr>
        <w:rPr>
          <w:noProof/>
          <w:lang w:val="en-US"/>
        </w:rPr>
      </w:pPr>
    </w:p>
    <w:p w14:paraId="3CD05CEB" w14:textId="77777777" w:rsidR="001C1885" w:rsidRDefault="001C1885" w:rsidP="001C1885">
      <w:pPr>
        <w:rPr>
          <w:noProof/>
        </w:rPr>
      </w:pPr>
    </w:p>
    <w:p w14:paraId="20898468" w14:textId="77777777" w:rsidR="001C1885" w:rsidRDefault="001C1885" w:rsidP="001C188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C1885" w:rsidRPr="004031F3" w14:paraId="59BBF587" w14:textId="77777777" w:rsidTr="00C36199">
        <w:tc>
          <w:tcPr>
            <w:tcW w:w="9855" w:type="dxa"/>
          </w:tcPr>
          <w:p w14:paraId="56A945DF" w14:textId="77777777" w:rsidR="001C1885" w:rsidRDefault="001C1885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36EA6FC7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template (value) DL_DCCH_Message cs_RadioBearerSetup_r12(IntegrityCheckInfo p_Integrityinfo,</w:t>
            </w:r>
          </w:p>
          <w:p w14:paraId="5ACEF11E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                                                       template (value) RadioBearerSetup_r12_IEs p_RadioBearerSetup) :=</w:t>
            </w:r>
          </w:p>
          <w:p w14:paraId="50050535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{ /* @status    APPROVED (IMS, IMS_IRAT, LTE_A_IRAT, LTE_IRAT, POS, SSNITZ, UTRAN) */</w:t>
            </w:r>
          </w:p>
          <w:p w14:paraId="6BA59F03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integrityCheckInfo := p_Integrityinfo,</w:t>
            </w:r>
          </w:p>
          <w:p w14:paraId="4BD23159" w14:textId="77777777" w:rsidR="001C1885" w:rsidRPr="004031F3" w:rsidRDefault="001C1885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1C1885" w:rsidRPr="004031F3" w14:paraId="641D9F92" w14:textId="77777777" w:rsidTr="00C36199">
        <w:tc>
          <w:tcPr>
            <w:tcW w:w="9855" w:type="dxa"/>
          </w:tcPr>
          <w:p w14:paraId="1AC71FDA" w14:textId="77777777" w:rsidR="001C1885" w:rsidRPr="004031F3" w:rsidRDefault="001C1885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5F7F98C7" w14:textId="77777777" w:rsidR="001C1885" w:rsidRPr="004031F3" w:rsidRDefault="001C1885" w:rsidP="001C1885">
      <w:pPr>
        <w:spacing w:after="0"/>
        <w:rPr>
          <w:rFonts w:ascii="Arial" w:hAnsi="Arial"/>
          <w:b/>
          <w:lang w:eastAsia="en-GB"/>
        </w:rPr>
      </w:pPr>
    </w:p>
    <w:p w14:paraId="3D14E3FC" w14:textId="77777777" w:rsidR="001C1885" w:rsidRPr="004031F3" w:rsidRDefault="001C1885" w:rsidP="001C1885">
      <w:pPr>
        <w:spacing w:after="0"/>
        <w:rPr>
          <w:rFonts w:ascii="Arial" w:hAnsi="Arial"/>
          <w:b/>
          <w:lang w:eastAsia="en-GB"/>
        </w:rPr>
      </w:pPr>
    </w:p>
    <w:p w14:paraId="657AFE48" w14:textId="77777777" w:rsidR="001C1885" w:rsidRPr="004031F3" w:rsidRDefault="001C1885" w:rsidP="001C1885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C1885" w:rsidRPr="004031F3" w14:paraId="390F726A" w14:textId="77777777" w:rsidTr="00C36199">
        <w:tc>
          <w:tcPr>
            <w:tcW w:w="9629" w:type="dxa"/>
          </w:tcPr>
          <w:p w14:paraId="3A79F1CA" w14:textId="77777777" w:rsidR="001C1885" w:rsidRDefault="001C1885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733D9FDB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template (value) DL_DCCH_Message cs_RadioBearerSetup_r12(</w:t>
            </w:r>
            <w:r w:rsidRPr="00C36199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C36199">
              <w:rPr>
                <w:rFonts w:ascii="Arial" w:hAnsi="Arial"/>
                <w:lang w:eastAsia="en-GB"/>
              </w:rPr>
              <w:t xml:space="preserve"> Integ</w:t>
            </w:r>
            <w:r>
              <w:rPr>
                <w:rFonts w:ascii="Arial" w:hAnsi="Arial"/>
                <w:lang w:eastAsia="en-GB"/>
              </w:rPr>
              <w:t>rityCheckInfo p_Integrityinfo,</w:t>
            </w:r>
          </w:p>
          <w:p w14:paraId="1E2A8DB8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                                                       template (value) RadioBearerSetup_r12_IEs p_RadioBearerSetup) :=</w:t>
            </w:r>
          </w:p>
          <w:p w14:paraId="618B9ABE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{ /* @status    APPROVED (IMS, IMS_IRAT, LTE_A_IRAT, LTE_IRAT, POS, SSNITZ, UTRAN) */</w:t>
            </w:r>
          </w:p>
          <w:p w14:paraId="43BC4F21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integrityCheckInfo := p_Integrityinfo,</w:t>
            </w:r>
          </w:p>
          <w:p w14:paraId="2A34723E" w14:textId="77777777" w:rsidR="001C1885" w:rsidRPr="004031F3" w:rsidRDefault="001C1885" w:rsidP="00C3619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20A527B3" w14:textId="77777777" w:rsidR="00C36199" w:rsidRDefault="00C36199" w:rsidP="00C36199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0" w:name="_Toc70086124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Pr="00C36199">
        <w:rPr>
          <w:b/>
        </w:rPr>
        <w:t>cs_108_RB_SetUpSpeech_r12_FDD</w:t>
      </w:r>
      <w:bookmarkEnd w:id="2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36199" w14:paraId="02152711" w14:textId="77777777" w:rsidTr="00C36199">
        <w:trPr>
          <w:trHeight w:val="447"/>
        </w:trPr>
        <w:tc>
          <w:tcPr>
            <w:tcW w:w="1985" w:type="dxa"/>
          </w:tcPr>
          <w:p w14:paraId="7AF0B3AC" w14:textId="77777777" w:rsidR="00C36199" w:rsidRPr="00E751F5" w:rsidRDefault="00C36199" w:rsidP="00C3619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F29CFC8" w14:textId="77777777" w:rsidR="00C36199" w:rsidRDefault="00C36199" w:rsidP="00C36199">
            <w:pPr>
              <w:pStyle w:val="CRCoverPage"/>
              <w:spacing w:after="0"/>
              <w:ind w:left="100"/>
              <w:rPr>
                <w:noProof/>
              </w:rPr>
            </w:pPr>
            <w:r w:rsidRPr="00C36199">
              <w:rPr>
                <w:noProof/>
              </w:rPr>
              <w:t>cs_108_RB_SetUpSpeech_r12_FDD</w:t>
            </w:r>
          </w:p>
        </w:tc>
      </w:tr>
      <w:tr w:rsidR="00C36199" w14:paraId="7C616ACE" w14:textId="77777777" w:rsidTr="00C36199">
        <w:trPr>
          <w:trHeight w:val="452"/>
        </w:trPr>
        <w:tc>
          <w:tcPr>
            <w:tcW w:w="1985" w:type="dxa"/>
          </w:tcPr>
          <w:p w14:paraId="008870F3" w14:textId="77777777"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D61CF7B" w14:textId="77777777" w:rsidR="00C36199" w:rsidRPr="00617F63" w:rsidRDefault="001E29E3" w:rsidP="00C36199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C36199" w14:paraId="2408333B" w14:textId="77777777" w:rsidTr="00C36199">
        <w:tc>
          <w:tcPr>
            <w:tcW w:w="1985" w:type="dxa"/>
          </w:tcPr>
          <w:p w14:paraId="404B58B4" w14:textId="77777777"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596C4CA" w14:textId="77777777" w:rsidR="00C36199" w:rsidRPr="00300C5B" w:rsidRDefault="00C36199" w:rsidP="00C36199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C36199" w14:paraId="4F0C9D22" w14:textId="77777777" w:rsidTr="00C36199">
        <w:tc>
          <w:tcPr>
            <w:tcW w:w="1985" w:type="dxa"/>
          </w:tcPr>
          <w:p w14:paraId="69A21A99" w14:textId="77777777"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AE35A51" w14:textId="77777777" w:rsidR="00C36199" w:rsidRPr="00F0313E" w:rsidRDefault="00C36199" w:rsidP="00C36199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566F99">
              <w:rPr>
                <w:rFonts w:ascii="Arial" w:hAnsi="Arial" w:cs="Arial"/>
                <w:noProof/>
                <w:lang w:val="en-US"/>
              </w:rPr>
              <w:t>UTRAN_RRC_RAB_Templates_r1</w:t>
            </w:r>
            <w:r>
              <w:rPr>
                <w:rFonts w:ascii="Arial" w:hAnsi="Arial" w:cs="Arial"/>
                <w:noProof/>
                <w:lang w:val="en-US"/>
              </w:rPr>
              <w:t>2.ttcn</w:t>
            </w:r>
          </w:p>
        </w:tc>
      </w:tr>
      <w:tr w:rsidR="00C36199" w:rsidRPr="00E751F5" w14:paraId="5141F6DC" w14:textId="77777777" w:rsidTr="00C36199">
        <w:tc>
          <w:tcPr>
            <w:tcW w:w="1985" w:type="dxa"/>
          </w:tcPr>
          <w:p w14:paraId="31F4F4AC" w14:textId="77777777"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D5B43BA" w14:textId="77777777" w:rsidR="00C36199" w:rsidRPr="00E751F5" w:rsidRDefault="00C36199" w:rsidP="00C36199">
            <w:pPr>
              <w:rPr>
                <w:rFonts w:ascii="Arial" w:hAnsi="Arial"/>
                <w:highlight w:val="cyan"/>
              </w:rPr>
            </w:pPr>
          </w:p>
        </w:tc>
      </w:tr>
    </w:tbl>
    <w:p w14:paraId="6AA829EA" w14:textId="77777777" w:rsidR="00C36199" w:rsidRDefault="00C36199" w:rsidP="00C36199">
      <w:pPr>
        <w:rPr>
          <w:noProof/>
          <w:lang w:val="en-US"/>
        </w:rPr>
      </w:pPr>
    </w:p>
    <w:p w14:paraId="505CE799" w14:textId="77777777" w:rsidR="00C36199" w:rsidRDefault="00C36199" w:rsidP="00C36199">
      <w:pPr>
        <w:rPr>
          <w:noProof/>
        </w:rPr>
      </w:pPr>
    </w:p>
    <w:p w14:paraId="172DC083" w14:textId="77777777" w:rsidR="00C36199" w:rsidRDefault="00C36199" w:rsidP="00C3619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36199" w:rsidRPr="004031F3" w14:paraId="237B8F4F" w14:textId="77777777" w:rsidTr="00C36199">
        <w:tc>
          <w:tcPr>
            <w:tcW w:w="9855" w:type="dxa"/>
          </w:tcPr>
          <w:p w14:paraId="513F1298" w14:textId="77777777" w:rsidR="00C36199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7BB9231D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template (value) DL_DCCH_Message cs_108_RB_SetUpSpeech_r12_FDD(IntegrityCheckInfo p_Integrityinfo,</w:t>
            </w:r>
          </w:p>
          <w:p w14:paraId="0884FDD5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                                                             ActivationTime p_Activetime,</w:t>
            </w:r>
          </w:p>
          <w:p w14:paraId="710A963D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                                                             bitstring p_RAB_Id,</w:t>
            </w:r>
          </w:p>
          <w:p w14:paraId="3E329566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                                                             PrimaryScramblingCode p_PrimScramblingCode,</w:t>
            </w:r>
          </w:p>
          <w:p w14:paraId="359A51FB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                                                             UL_ScramblingCode p_UL_ScramblingCode) :=</w:t>
            </w:r>
          </w:p>
          <w:p w14:paraId="7C47E18C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/* @status    APPROVED (IMS_IRAT, LTE_A_IRAT, LTE_IRAT, POS, SSNITZ) */</w:t>
            </w:r>
          </w:p>
          <w:p w14:paraId="6CA4B01E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cs_RadioBearerSetup_r12(p_Integrityinfo, cds_RadioBearerSetup_r12_IEs_Speech_FDD(p_Activetime,</w:t>
            </w:r>
          </w:p>
          <w:p w14:paraId="05055D46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lastRenderedPageBreak/>
              <w:t xml:space="preserve">                                                                                     p_RAB_Id,</w:t>
            </w:r>
          </w:p>
          <w:p w14:paraId="39D7E8F9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                                                                                 p_UL_ScramblingCode,</w:t>
            </w:r>
          </w:p>
          <w:p w14:paraId="2B11682F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                                                                                 cs_DL_InformationPerRL_FDD_r12(p_PrimScramblingCode, tsc_DL_DPCH1_ChC_Speech, tsc_DL_DPCH1_2ndScrC)));</w:t>
            </w:r>
          </w:p>
          <w:p w14:paraId="55D690BD" w14:textId="77777777" w:rsidR="00C36199" w:rsidRPr="004031F3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C36199" w:rsidRPr="004031F3" w14:paraId="5F3D9FEE" w14:textId="77777777" w:rsidTr="00C36199">
        <w:tc>
          <w:tcPr>
            <w:tcW w:w="9855" w:type="dxa"/>
          </w:tcPr>
          <w:p w14:paraId="56358BB6" w14:textId="77777777" w:rsidR="00C36199" w:rsidRPr="004031F3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5A2D4CFE" w14:textId="77777777" w:rsidR="00C36199" w:rsidRPr="004031F3" w:rsidRDefault="00C36199" w:rsidP="00C36199">
      <w:pPr>
        <w:spacing w:after="0"/>
        <w:rPr>
          <w:rFonts w:ascii="Arial" w:hAnsi="Arial"/>
          <w:b/>
          <w:lang w:eastAsia="en-GB"/>
        </w:rPr>
      </w:pPr>
    </w:p>
    <w:p w14:paraId="16EF9CD2" w14:textId="77777777" w:rsidR="00C36199" w:rsidRPr="004031F3" w:rsidRDefault="00C36199" w:rsidP="00C36199">
      <w:pPr>
        <w:spacing w:after="0"/>
        <w:rPr>
          <w:rFonts w:ascii="Arial" w:hAnsi="Arial"/>
          <w:b/>
          <w:lang w:eastAsia="en-GB"/>
        </w:rPr>
      </w:pPr>
    </w:p>
    <w:p w14:paraId="015FD107" w14:textId="77777777" w:rsidR="00C36199" w:rsidRPr="004031F3" w:rsidRDefault="00C36199" w:rsidP="00C36199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36199" w:rsidRPr="004031F3" w14:paraId="3C2C87CB" w14:textId="77777777" w:rsidTr="00C36199">
        <w:tc>
          <w:tcPr>
            <w:tcW w:w="9629" w:type="dxa"/>
          </w:tcPr>
          <w:p w14:paraId="53E29783" w14:textId="77777777" w:rsidR="00C36199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36DB6F9B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template (value) DL_DCCH_Message cs_108_RB_SetUpSpeech_r12_FDD(</w:t>
            </w:r>
            <w:r w:rsidRPr="00C36199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C36199">
              <w:rPr>
                <w:rFonts w:ascii="Arial" w:hAnsi="Arial"/>
                <w:lang w:eastAsia="en-GB"/>
              </w:rPr>
              <w:t xml:space="preserve"> Integ</w:t>
            </w:r>
            <w:r>
              <w:rPr>
                <w:rFonts w:ascii="Arial" w:hAnsi="Arial"/>
                <w:lang w:eastAsia="en-GB"/>
              </w:rPr>
              <w:t>rityCheckInfo p_Integrityinfo,</w:t>
            </w:r>
          </w:p>
          <w:p w14:paraId="1B556BA5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                                                             ActivationTime p_Activetime,</w:t>
            </w:r>
          </w:p>
          <w:p w14:paraId="370F66B8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                                                             bitstring p_RAB_Id,</w:t>
            </w:r>
          </w:p>
          <w:p w14:paraId="64E46926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                                                             PrimaryScramblingCode p_PrimScramblingCode,</w:t>
            </w:r>
          </w:p>
          <w:p w14:paraId="29A2BB83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                                                             UL_ScramblingCode p_UL_ScramblingCode) :=</w:t>
            </w:r>
          </w:p>
          <w:p w14:paraId="630048DC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/* @status    APPROVED (IMS_IRAT, LTE_A_IRAT, LTE_IRAT, POS, SSNITZ) */</w:t>
            </w:r>
          </w:p>
          <w:p w14:paraId="1CF80993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cs_RadioBearerSetup_r12(p_Integrityinfo, cds_RadioBearerSetup_r1</w:t>
            </w:r>
            <w:r>
              <w:rPr>
                <w:rFonts w:ascii="Arial" w:hAnsi="Arial"/>
                <w:lang w:eastAsia="en-GB"/>
              </w:rPr>
              <w:t>2_IEs_Speech_FDD(p_Activetime,</w:t>
            </w:r>
          </w:p>
          <w:p w14:paraId="72940439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                                                                                 p_RAB_Id,</w:t>
            </w:r>
          </w:p>
          <w:p w14:paraId="3372E4E9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                                                                                 p_UL_ScramblingCode,</w:t>
            </w:r>
          </w:p>
          <w:p w14:paraId="59C48F31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                                                                                 cs_DL_InformationPerRL_FDD_r12(p_PrimScramblingCode, tsc_DL_DPCH1_ChC_Speech, tsc_DL_DPCH1_2ndScrC)));</w:t>
            </w:r>
          </w:p>
          <w:p w14:paraId="64B62EC1" w14:textId="77777777" w:rsidR="00C36199" w:rsidRPr="004031F3" w:rsidRDefault="00C36199" w:rsidP="00C3619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13623CE2" w14:textId="77777777" w:rsidR="00C36199" w:rsidRDefault="00C36199" w:rsidP="00C36199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1" w:name="_Toc70086125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="009060FB" w:rsidRPr="009060FB">
        <w:rPr>
          <w:b/>
        </w:rPr>
        <w:t>cs_108_RB_SetUpSpeech_r12_TDD</w:t>
      </w:r>
      <w:bookmarkEnd w:id="2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36199" w14:paraId="16499935" w14:textId="77777777" w:rsidTr="00C36199">
        <w:trPr>
          <w:trHeight w:val="447"/>
        </w:trPr>
        <w:tc>
          <w:tcPr>
            <w:tcW w:w="1985" w:type="dxa"/>
          </w:tcPr>
          <w:p w14:paraId="3AC65E2D" w14:textId="77777777" w:rsidR="00C36199" w:rsidRPr="00E751F5" w:rsidRDefault="00C36199" w:rsidP="00C3619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717C767" w14:textId="77777777" w:rsidR="00C36199" w:rsidRDefault="00C36199" w:rsidP="00C36199">
            <w:pPr>
              <w:pStyle w:val="CRCoverPage"/>
              <w:spacing w:after="0"/>
              <w:ind w:left="100"/>
              <w:rPr>
                <w:noProof/>
              </w:rPr>
            </w:pPr>
            <w:r w:rsidRPr="001C1885">
              <w:rPr>
                <w:noProof/>
              </w:rPr>
              <w:t>cs_RadioBearerSetup_r12</w:t>
            </w:r>
          </w:p>
        </w:tc>
      </w:tr>
      <w:tr w:rsidR="00C36199" w14:paraId="65835E45" w14:textId="77777777" w:rsidTr="00C36199">
        <w:trPr>
          <w:trHeight w:val="452"/>
        </w:trPr>
        <w:tc>
          <w:tcPr>
            <w:tcW w:w="1985" w:type="dxa"/>
          </w:tcPr>
          <w:p w14:paraId="2087311D" w14:textId="77777777"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D73FB79" w14:textId="77777777" w:rsidR="00C36199" w:rsidRPr="00617F63" w:rsidRDefault="001E29E3" w:rsidP="00C36199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C36199" w14:paraId="57A880D1" w14:textId="77777777" w:rsidTr="00C36199">
        <w:tc>
          <w:tcPr>
            <w:tcW w:w="1985" w:type="dxa"/>
          </w:tcPr>
          <w:p w14:paraId="7BC46D15" w14:textId="77777777"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99ADAC" w14:textId="77777777" w:rsidR="00C36199" w:rsidRPr="00300C5B" w:rsidRDefault="00C36199" w:rsidP="00C36199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C36199" w14:paraId="5878C692" w14:textId="77777777" w:rsidTr="00C36199">
        <w:tc>
          <w:tcPr>
            <w:tcW w:w="1985" w:type="dxa"/>
          </w:tcPr>
          <w:p w14:paraId="7662A9E3" w14:textId="77777777"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21C731C" w14:textId="77777777" w:rsidR="00C36199" w:rsidRPr="00F0313E" w:rsidRDefault="00C36199" w:rsidP="00C36199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566F99">
              <w:rPr>
                <w:rFonts w:ascii="Arial" w:hAnsi="Arial" w:cs="Arial"/>
                <w:noProof/>
                <w:lang w:val="en-US"/>
              </w:rPr>
              <w:t>UTRAN_RRC_RAB_Templates_r1</w:t>
            </w:r>
            <w:r>
              <w:rPr>
                <w:rFonts w:ascii="Arial" w:hAnsi="Arial" w:cs="Arial"/>
                <w:noProof/>
                <w:lang w:val="en-US"/>
              </w:rPr>
              <w:t>2.ttcn</w:t>
            </w:r>
          </w:p>
        </w:tc>
      </w:tr>
      <w:tr w:rsidR="00C36199" w:rsidRPr="00E751F5" w14:paraId="6160B0FF" w14:textId="77777777" w:rsidTr="00C36199">
        <w:tc>
          <w:tcPr>
            <w:tcW w:w="1985" w:type="dxa"/>
          </w:tcPr>
          <w:p w14:paraId="2C66C13B" w14:textId="77777777"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D0FC760" w14:textId="77777777" w:rsidR="00C36199" w:rsidRPr="00E751F5" w:rsidRDefault="00C36199" w:rsidP="00C36199">
            <w:pPr>
              <w:rPr>
                <w:rFonts w:ascii="Arial" w:hAnsi="Arial"/>
                <w:highlight w:val="cyan"/>
              </w:rPr>
            </w:pPr>
          </w:p>
        </w:tc>
      </w:tr>
    </w:tbl>
    <w:p w14:paraId="5573220B" w14:textId="77777777" w:rsidR="00C36199" w:rsidRDefault="00C36199" w:rsidP="00C36199">
      <w:pPr>
        <w:rPr>
          <w:noProof/>
          <w:lang w:val="en-US"/>
        </w:rPr>
      </w:pPr>
    </w:p>
    <w:p w14:paraId="3CEDE00E" w14:textId="77777777" w:rsidR="00C36199" w:rsidRDefault="00C36199" w:rsidP="00C36199">
      <w:pPr>
        <w:rPr>
          <w:noProof/>
        </w:rPr>
      </w:pPr>
    </w:p>
    <w:p w14:paraId="0CB94DAF" w14:textId="77777777" w:rsidR="00C36199" w:rsidRDefault="00C36199" w:rsidP="00C3619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36199" w:rsidRPr="004031F3" w14:paraId="333911FA" w14:textId="77777777" w:rsidTr="00C36199">
        <w:tc>
          <w:tcPr>
            <w:tcW w:w="9855" w:type="dxa"/>
          </w:tcPr>
          <w:p w14:paraId="3BE5E8D3" w14:textId="77777777" w:rsidR="00C36199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7E21AD9B" w14:textId="77777777" w:rsidR="009060FB" w:rsidRPr="009060FB" w:rsidRDefault="009060FB" w:rsidP="009060FB">
            <w:pPr>
              <w:spacing w:after="0"/>
              <w:rPr>
                <w:rFonts w:ascii="Arial" w:hAnsi="Arial"/>
                <w:lang w:eastAsia="en-GB"/>
              </w:rPr>
            </w:pPr>
            <w:r w:rsidRPr="009060FB">
              <w:rPr>
                <w:rFonts w:ascii="Arial" w:hAnsi="Arial"/>
                <w:lang w:eastAsia="en-GB"/>
              </w:rPr>
              <w:t xml:space="preserve">  template (value) DL_DCCH_Message cs_108_RB_SetUpSpeech_r12_TDD(IntegrityCheckInfo p_Integrityinfo,</w:t>
            </w:r>
          </w:p>
          <w:p w14:paraId="6D0E1408" w14:textId="77777777" w:rsidR="009060FB" w:rsidRPr="009060FB" w:rsidRDefault="009060FB" w:rsidP="009060FB">
            <w:pPr>
              <w:spacing w:after="0"/>
              <w:rPr>
                <w:rFonts w:ascii="Arial" w:hAnsi="Arial"/>
                <w:lang w:eastAsia="en-GB"/>
              </w:rPr>
            </w:pPr>
            <w:r w:rsidRPr="009060FB">
              <w:rPr>
                <w:rFonts w:ascii="Arial" w:hAnsi="Arial"/>
                <w:lang w:eastAsia="en-GB"/>
              </w:rPr>
              <w:t xml:space="preserve">                                                                 ActivationTime p_Activetime,</w:t>
            </w:r>
          </w:p>
          <w:p w14:paraId="50237981" w14:textId="77777777" w:rsidR="009060FB" w:rsidRPr="009060FB" w:rsidRDefault="009060FB" w:rsidP="009060FB">
            <w:pPr>
              <w:spacing w:after="0"/>
              <w:rPr>
                <w:rFonts w:ascii="Arial" w:hAnsi="Arial"/>
                <w:lang w:eastAsia="en-GB"/>
              </w:rPr>
            </w:pPr>
            <w:r w:rsidRPr="009060FB">
              <w:rPr>
                <w:rFonts w:ascii="Arial" w:hAnsi="Arial"/>
                <w:lang w:eastAsia="en-GB"/>
              </w:rPr>
              <w:t xml:space="preserve">                                                                 bitstring p_RAB_Id,</w:t>
            </w:r>
          </w:p>
          <w:p w14:paraId="7BF93AC7" w14:textId="77777777" w:rsidR="009060FB" w:rsidRPr="009060FB" w:rsidRDefault="009060FB" w:rsidP="009060FB">
            <w:pPr>
              <w:spacing w:after="0"/>
              <w:rPr>
                <w:rFonts w:ascii="Arial" w:hAnsi="Arial"/>
                <w:lang w:eastAsia="en-GB"/>
              </w:rPr>
            </w:pPr>
            <w:r w:rsidRPr="009060FB">
              <w:rPr>
                <w:rFonts w:ascii="Arial" w:hAnsi="Arial"/>
                <w:lang w:eastAsia="en-GB"/>
              </w:rPr>
              <w:t xml:space="preserve">                                                                 CellParametersID p_CellParametersID) :=</w:t>
            </w:r>
          </w:p>
          <w:p w14:paraId="2350DA3B" w14:textId="77777777" w:rsidR="009060FB" w:rsidRPr="009060FB" w:rsidRDefault="009060FB" w:rsidP="009060FB">
            <w:pPr>
              <w:spacing w:after="0"/>
              <w:rPr>
                <w:rFonts w:ascii="Arial" w:hAnsi="Arial"/>
                <w:lang w:eastAsia="en-GB"/>
              </w:rPr>
            </w:pPr>
            <w:r w:rsidRPr="009060FB">
              <w:rPr>
                <w:rFonts w:ascii="Arial" w:hAnsi="Arial"/>
                <w:lang w:eastAsia="en-GB"/>
              </w:rPr>
              <w:t xml:space="preserve">  /* @status    APPROVED (IMS_IRAT, LTE_A_IRAT, LTE_IRAT, POS, SSNITZ) */</w:t>
            </w:r>
          </w:p>
          <w:p w14:paraId="6FD0DFAC" w14:textId="77777777" w:rsidR="009060FB" w:rsidRPr="009060FB" w:rsidRDefault="009060FB" w:rsidP="009060FB">
            <w:pPr>
              <w:spacing w:after="0"/>
              <w:rPr>
                <w:rFonts w:ascii="Arial" w:hAnsi="Arial"/>
                <w:lang w:eastAsia="en-GB"/>
              </w:rPr>
            </w:pPr>
            <w:r w:rsidRPr="009060FB">
              <w:rPr>
                <w:rFonts w:ascii="Arial" w:hAnsi="Arial"/>
                <w:lang w:eastAsia="en-GB"/>
              </w:rPr>
              <w:t xml:space="preserve">    cs_RadioBearerSetup_r12(p_Integrityinfo, cds_RadioBearerSetup_r12_IEs_Speech_TDD(p_Activetime, p_RAB_Id, p_CellParametersID));</w:t>
            </w:r>
          </w:p>
          <w:p w14:paraId="3B21CC4F" w14:textId="77777777" w:rsidR="009060FB" w:rsidRPr="009060FB" w:rsidRDefault="009060FB" w:rsidP="009060FB">
            <w:pPr>
              <w:spacing w:after="0"/>
              <w:rPr>
                <w:rFonts w:ascii="Arial" w:hAnsi="Arial"/>
                <w:lang w:eastAsia="en-GB"/>
              </w:rPr>
            </w:pPr>
            <w:r w:rsidRPr="009060FB">
              <w:rPr>
                <w:rFonts w:ascii="Arial" w:hAnsi="Arial"/>
                <w:lang w:eastAsia="en-GB"/>
              </w:rPr>
              <w:t xml:space="preserve">  </w:t>
            </w:r>
          </w:p>
          <w:p w14:paraId="1AA7D23C" w14:textId="77777777" w:rsidR="00C36199" w:rsidRPr="004031F3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C36199" w:rsidRPr="004031F3" w14:paraId="7BA5D9B4" w14:textId="77777777" w:rsidTr="00C36199">
        <w:tc>
          <w:tcPr>
            <w:tcW w:w="9855" w:type="dxa"/>
          </w:tcPr>
          <w:p w14:paraId="2F7376EB" w14:textId="77777777" w:rsidR="00C36199" w:rsidRPr="004031F3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249DC168" w14:textId="77777777" w:rsidR="00C36199" w:rsidRPr="004031F3" w:rsidRDefault="00C36199" w:rsidP="00C36199">
      <w:pPr>
        <w:spacing w:after="0"/>
        <w:rPr>
          <w:rFonts w:ascii="Arial" w:hAnsi="Arial"/>
          <w:b/>
          <w:lang w:eastAsia="en-GB"/>
        </w:rPr>
      </w:pPr>
    </w:p>
    <w:p w14:paraId="531185BA" w14:textId="77777777" w:rsidR="00C36199" w:rsidRPr="004031F3" w:rsidRDefault="00C36199" w:rsidP="00C36199">
      <w:pPr>
        <w:spacing w:after="0"/>
        <w:rPr>
          <w:rFonts w:ascii="Arial" w:hAnsi="Arial"/>
          <w:b/>
          <w:lang w:eastAsia="en-GB"/>
        </w:rPr>
      </w:pPr>
    </w:p>
    <w:p w14:paraId="62440D54" w14:textId="77777777" w:rsidR="00C36199" w:rsidRPr="004031F3" w:rsidRDefault="00C36199" w:rsidP="00C36199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36199" w:rsidRPr="004031F3" w14:paraId="07644FF6" w14:textId="77777777" w:rsidTr="00C36199">
        <w:tc>
          <w:tcPr>
            <w:tcW w:w="9629" w:type="dxa"/>
          </w:tcPr>
          <w:p w14:paraId="67C04AC5" w14:textId="77777777" w:rsidR="00C36199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5701600D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template (value) DL_DCCH_Message cs_108_RB_SetUpSpeech_r12_TDD(</w:t>
            </w:r>
            <w:r w:rsidR="008F77CE" w:rsidRPr="009060FB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="008F77CE">
              <w:rPr>
                <w:rFonts w:ascii="Arial" w:hAnsi="Arial"/>
                <w:lang w:eastAsia="en-GB"/>
              </w:rPr>
              <w:t xml:space="preserve"> </w:t>
            </w:r>
            <w:r w:rsidRPr="00C36199">
              <w:rPr>
                <w:rFonts w:ascii="Arial" w:hAnsi="Arial"/>
                <w:lang w:eastAsia="en-GB"/>
              </w:rPr>
              <w:t>IntegrityCheckInfo p_Integrityinfo,</w:t>
            </w:r>
          </w:p>
          <w:p w14:paraId="6ACEAF8E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                                                             ActivationTime p_Activetime,</w:t>
            </w:r>
          </w:p>
          <w:p w14:paraId="1631DCD0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                                                             bitstring p_RAB_Id,</w:t>
            </w:r>
          </w:p>
          <w:p w14:paraId="11F0E5B7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                                                             CellParametersID p_CellParametersID) :=</w:t>
            </w:r>
          </w:p>
          <w:p w14:paraId="61A96243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/* @status    APPROVED (IMS_IRAT, LTE_A_IRAT, LTE_IRAT, POS, SSNITZ) */</w:t>
            </w:r>
          </w:p>
          <w:p w14:paraId="3A2B9ACD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  cs_RadioBearerSetup_r12(p_Integrityinfo, cds_RadioBearerSetup_r12_IEs_Speech_TDD(p_Activetime, p_RAB_Id, p_CellParametersID));</w:t>
            </w:r>
          </w:p>
          <w:p w14:paraId="35DE8AFB" w14:textId="77777777" w:rsidR="00C36199" w:rsidRPr="00C36199" w:rsidRDefault="00C36199" w:rsidP="00C36199">
            <w:pPr>
              <w:spacing w:after="0"/>
              <w:rPr>
                <w:rFonts w:ascii="Arial" w:hAnsi="Arial"/>
                <w:lang w:eastAsia="en-GB"/>
              </w:rPr>
            </w:pPr>
            <w:r w:rsidRPr="00C36199">
              <w:rPr>
                <w:rFonts w:ascii="Arial" w:hAnsi="Arial"/>
                <w:lang w:eastAsia="en-GB"/>
              </w:rPr>
              <w:t xml:space="preserve">  </w:t>
            </w:r>
          </w:p>
          <w:p w14:paraId="3586973A" w14:textId="77777777" w:rsidR="00C36199" w:rsidRPr="004031F3" w:rsidRDefault="00C36199" w:rsidP="00C3619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2E5C3336" w14:textId="77777777" w:rsidR="00C36199" w:rsidRDefault="00C36199" w:rsidP="00C36199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2" w:name="_Toc70086126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="00944052" w:rsidRPr="00944052">
        <w:rPr>
          <w:b/>
        </w:rPr>
        <w:t>cs_RadioBearerSetup_r13</w:t>
      </w:r>
      <w:bookmarkEnd w:id="2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36199" w14:paraId="01D5C1CF" w14:textId="77777777" w:rsidTr="00C36199">
        <w:trPr>
          <w:trHeight w:val="447"/>
        </w:trPr>
        <w:tc>
          <w:tcPr>
            <w:tcW w:w="1985" w:type="dxa"/>
          </w:tcPr>
          <w:p w14:paraId="222563DA" w14:textId="77777777" w:rsidR="00C36199" w:rsidRPr="00E751F5" w:rsidRDefault="00C36199" w:rsidP="00C3619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F7475BE" w14:textId="77777777" w:rsidR="00C36199" w:rsidRDefault="00944052" w:rsidP="00C36199">
            <w:pPr>
              <w:pStyle w:val="CRCoverPage"/>
              <w:spacing w:after="0"/>
              <w:ind w:left="100"/>
              <w:rPr>
                <w:noProof/>
              </w:rPr>
            </w:pPr>
            <w:r w:rsidRPr="00944052">
              <w:rPr>
                <w:noProof/>
              </w:rPr>
              <w:t>cs_RadioBearerSetup_r13</w:t>
            </w:r>
          </w:p>
        </w:tc>
      </w:tr>
      <w:tr w:rsidR="00C36199" w14:paraId="4D2E9D0C" w14:textId="77777777" w:rsidTr="00C36199">
        <w:trPr>
          <w:trHeight w:val="452"/>
        </w:trPr>
        <w:tc>
          <w:tcPr>
            <w:tcW w:w="1985" w:type="dxa"/>
          </w:tcPr>
          <w:p w14:paraId="0078D621" w14:textId="77777777"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6BB5EBF" w14:textId="77777777" w:rsidR="00C36199" w:rsidRPr="00617F63" w:rsidRDefault="001E29E3" w:rsidP="00C36199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C36199" w14:paraId="74AD4FB6" w14:textId="77777777" w:rsidTr="00C36199">
        <w:tc>
          <w:tcPr>
            <w:tcW w:w="1985" w:type="dxa"/>
          </w:tcPr>
          <w:p w14:paraId="104BB007" w14:textId="77777777"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2ACA7C7" w14:textId="77777777" w:rsidR="00C36199" w:rsidRPr="00300C5B" w:rsidRDefault="00C36199" w:rsidP="00C36199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C36199" w14:paraId="2C285B10" w14:textId="77777777" w:rsidTr="00C36199">
        <w:tc>
          <w:tcPr>
            <w:tcW w:w="1985" w:type="dxa"/>
          </w:tcPr>
          <w:p w14:paraId="37D7F1D4" w14:textId="77777777"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2651D77" w14:textId="77777777" w:rsidR="00C36199" w:rsidRPr="00F0313E" w:rsidRDefault="00C36199" w:rsidP="00C36199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566F99">
              <w:rPr>
                <w:rFonts w:ascii="Arial" w:hAnsi="Arial" w:cs="Arial"/>
                <w:noProof/>
                <w:lang w:val="en-US"/>
              </w:rPr>
              <w:t>UTRAN_RRC_RAB_Templates_r1</w:t>
            </w:r>
            <w:r>
              <w:rPr>
                <w:rFonts w:ascii="Arial" w:hAnsi="Arial" w:cs="Arial"/>
                <w:noProof/>
                <w:lang w:val="en-US"/>
              </w:rPr>
              <w:t>2.ttcn</w:t>
            </w:r>
          </w:p>
        </w:tc>
      </w:tr>
      <w:tr w:rsidR="00C36199" w:rsidRPr="00E751F5" w14:paraId="0E5D866E" w14:textId="77777777" w:rsidTr="00C36199">
        <w:tc>
          <w:tcPr>
            <w:tcW w:w="1985" w:type="dxa"/>
          </w:tcPr>
          <w:p w14:paraId="233A3FF8" w14:textId="77777777"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CB4C7B1" w14:textId="77777777" w:rsidR="00C36199" w:rsidRPr="00E751F5" w:rsidRDefault="00C36199" w:rsidP="00C36199">
            <w:pPr>
              <w:rPr>
                <w:rFonts w:ascii="Arial" w:hAnsi="Arial"/>
                <w:highlight w:val="cyan"/>
              </w:rPr>
            </w:pPr>
          </w:p>
        </w:tc>
      </w:tr>
    </w:tbl>
    <w:p w14:paraId="34FAD51F" w14:textId="77777777" w:rsidR="00C36199" w:rsidRDefault="00C36199" w:rsidP="00C36199">
      <w:pPr>
        <w:rPr>
          <w:noProof/>
          <w:lang w:val="en-US"/>
        </w:rPr>
      </w:pPr>
    </w:p>
    <w:p w14:paraId="15CED1B8" w14:textId="77777777" w:rsidR="00C36199" w:rsidRDefault="00C36199" w:rsidP="00C36199">
      <w:pPr>
        <w:rPr>
          <w:noProof/>
        </w:rPr>
      </w:pPr>
    </w:p>
    <w:p w14:paraId="3A502FF3" w14:textId="77777777" w:rsidR="00C36199" w:rsidRDefault="00C36199" w:rsidP="00C3619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36199" w:rsidRPr="004031F3" w14:paraId="7B994B97" w14:textId="77777777" w:rsidTr="00C36199">
        <w:tc>
          <w:tcPr>
            <w:tcW w:w="9855" w:type="dxa"/>
          </w:tcPr>
          <w:p w14:paraId="314C4848" w14:textId="77777777" w:rsidR="00C36199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567DC52D" w14:textId="77777777" w:rsidR="00944052" w:rsidRPr="00944052" w:rsidRDefault="00944052" w:rsidP="00944052">
            <w:pPr>
              <w:spacing w:after="0"/>
              <w:rPr>
                <w:rFonts w:ascii="Arial" w:hAnsi="Arial"/>
                <w:lang w:eastAsia="en-GB"/>
              </w:rPr>
            </w:pPr>
            <w:r w:rsidRPr="00944052">
              <w:rPr>
                <w:rFonts w:ascii="Arial" w:hAnsi="Arial"/>
                <w:lang w:eastAsia="en-GB"/>
              </w:rPr>
              <w:t xml:space="preserve">  template (value) DL_DCCH_Message cs_RadioBearerSetup_r13(IntegrityCheckInfo p_Integrityinfo,</w:t>
            </w:r>
          </w:p>
          <w:p w14:paraId="32023314" w14:textId="77777777" w:rsidR="00944052" w:rsidRPr="00944052" w:rsidRDefault="00944052" w:rsidP="00944052">
            <w:pPr>
              <w:spacing w:after="0"/>
              <w:rPr>
                <w:rFonts w:ascii="Arial" w:hAnsi="Arial"/>
                <w:lang w:eastAsia="en-GB"/>
              </w:rPr>
            </w:pPr>
            <w:r w:rsidRPr="00944052">
              <w:rPr>
                <w:rFonts w:ascii="Arial" w:hAnsi="Arial"/>
                <w:lang w:eastAsia="en-GB"/>
              </w:rPr>
              <w:t xml:space="preserve">                                                           template (value) RadioBearerSetup_r13_IEs p_RadioBearerSetup) :=</w:t>
            </w:r>
          </w:p>
          <w:p w14:paraId="196E570A" w14:textId="77777777" w:rsidR="00944052" w:rsidRPr="00944052" w:rsidRDefault="00944052" w:rsidP="00944052">
            <w:pPr>
              <w:spacing w:after="0"/>
              <w:rPr>
                <w:rFonts w:ascii="Arial" w:hAnsi="Arial"/>
                <w:lang w:eastAsia="en-GB"/>
              </w:rPr>
            </w:pPr>
            <w:r w:rsidRPr="00944052">
              <w:rPr>
                <w:rFonts w:ascii="Arial" w:hAnsi="Arial"/>
                <w:lang w:eastAsia="en-GB"/>
              </w:rPr>
              <w:t xml:space="preserve">  { /* @status    APPROVED (IMS, IMS_IRAT, LTE_A_IRAT, LTE_IRAT, POS, SSNITZ, UTRAN) */</w:t>
            </w:r>
          </w:p>
          <w:p w14:paraId="390DED21" w14:textId="77777777" w:rsidR="00944052" w:rsidRPr="00944052" w:rsidRDefault="00944052" w:rsidP="00944052">
            <w:pPr>
              <w:spacing w:after="0"/>
              <w:rPr>
                <w:rFonts w:ascii="Arial" w:hAnsi="Arial"/>
                <w:lang w:eastAsia="en-GB"/>
              </w:rPr>
            </w:pPr>
            <w:r w:rsidRPr="00944052">
              <w:rPr>
                <w:rFonts w:ascii="Arial" w:hAnsi="Arial"/>
                <w:lang w:eastAsia="en-GB"/>
              </w:rPr>
              <w:t xml:space="preserve">    integrityCheckInfo := p_Integrityinfo,</w:t>
            </w:r>
          </w:p>
          <w:p w14:paraId="664EE44D" w14:textId="77777777" w:rsidR="00C36199" w:rsidRPr="004031F3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C36199" w:rsidRPr="004031F3" w14:paraId="6C232278" w14:textId="77777777" w:rsidTr="00C36199">
        <w:tc>
          <w:tcPr>
            <w:tcW w:w="9855" w:type="dxa"/>
          </w:tcPr>
          <w:p w14:paraId="42F5D618" w14:textId="77777777" w:rsidR="00C36199" w:rsidRPr="004031F3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1AEE47F0" w14:textId="77777777" w:rsidR="00C36199" w:rsidRPr="004031F3" w:rsidRDefault="00C36199" w:rsidP="00C36199">
      <w:pPr>
        <w:spacing w:after="0"/>
        <w:rPr>
          <w:rFonts w:ascii="Arial" w:hAnsi="Arial"/>
          <w:b/>
          <w:lang w:eastAsia="en-GB"/>
        </w:rPr>
      </w:pPr>
    </w:p>
    <w:p w14:paraId="424A7CDB" w14:textId="77777777" w:rsidR="00C36199" w:rsidRPr="004031F3" w:rsidRDefault="00C36199" w:rsidP="00C36199">
      <w:pPr>
        <w:spacing w:after="0"/>
        <w:rPr>
          <w:rFonts w:ascii="Arial" w:hAnsi="Arial"/>
          <w:b/>
          <w:lang w:eastAsia="en-GB"/>
        </w:rPr>
      </w:pPr>
    </w:p>
    <w:p w14:paraId="3EA4C004" w14:textId="77777777" w:rsidR="00C36199" w:rsidRPr="004031F3" w:rsidRDefault="00C36199" w:rsidP="00C36199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36199" w:rsidRPr="004031F3" w14:paraId="1662B123" w14:textId="77777777" w:rsidTr="00C36199">
        <w:tc>
          <w:tcPr>
            <w:tcW w:w="9629" w:type="dxa"/>
          </w:tcPr>
          <w:p w14:paraId="516726DA" w14:textId="77777777" w:rsidR="00C36199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7D4A6B62" w14:textId="77777777" w:rsidR="00944052" w:rsidRPr="00944052" w:rsidRDefault="00944052" w:rsidP="00944052">
            <w:pPr>
              <w:spacing w:after="0"/>
              <w:rPr>
                <w:rFonts w:ascii="Arial" w:hAnsi="Arial"/>
                <w:lang w:eastAsia="en-GB"/>
              </w:rPr>
            </w:pPr>
            <w:r w:rsidRPr="00944052">
              <w:rPr>
                <w:rFonts w:ascii="Arial" w:hAnsi="Arial"/>
                <w:lang w:eastAsia="en-GB"/>
              </w:rPr>
              <w:t xml:space="preserve">  template (value) DL_DCCH_Message cs_RadioBearerSetup_r13(</w:t>
            </w:r>
            <w:r w:rsidRPr="00944052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944052">
              <w:rPr>
                <w:rFonts w:ascii="Arial" w:hAnsi="Arial"/>
                <w:lang w:eastAsia="en-GB"/>
              </w:rPr>
              <w:t xml:space="preserve"> Integ</w:t>
            </w:r>
            <w:r>
              <w:rPr>
                <w:rFonts w:ascii="Arial" w:hAnsi="Arial"/>
                <w:lang w:eastAsia="en-GB"/>
              </w:rPr>
              <w:t>rityCheckInfo p_Integrityinfo,</w:t>
            </w:r>
          </w:p>
          <w:p w14:paraId="2B0687E9" w14:textId="77777777" w:rsidR="00944052" w:rsidRPr="00944052" w:rsidRDefault="00944052" w:rsidP="00944052">
            <w:pPr>
              <w:spacing w:after="0"/>
              <w:rPr>
                <w:rFonts w:ascii="Arial" w:hAnsi="Arial"/>
                <w:lang w:eastAsia="en-GB"/>
              </w:rPr>
            </w:pPr>
            <w:r w:rsidRPr="00944052">
              <w:rPr>
                <w:rFonts w:ascii="Arial" w:hAnsi="Arial"/>
                <w:lang w:eastAsia="en-GB"/>
              </w:rPr>
              <w:t xml:space="preserve">                                                           template (value) RadioBearerSetup_r13_IEs p_RadioBearerSetup) :=</w:t>
            </w:r>
          </w:p>
          <w:p w14:paraId="3498D27B" w14:textId="77777777" w:rsidR="00944052" w:rsidRPr="00944052" w:rsidRDefault="00944052" w:rsidP="00944052">
            <w:pPr>
              <w:spacing w:after="0"/>
              <w:rPr>
                <w:rFonts w:ascii="Arial" w:hAnsi="Arial"/>
                <w:lang w:eastAsia="en-GB"/>
              </w:rPr>
            </w:pPr>
            <w:r w:rsidRPr="00944052">
              <w:rPr>
                <w:rFonts w:ascii="Arial" w:hAnsi="Arial"/>
                <w:lang w:eastAsia="en-GB"/>
              </w:rPr>
              <w:t xml:space="preserve">  { /* @status    APPROVED (IMS, IMS_IRAT, LTE_A_IRAT, LTE_IRAT, POS, SSNITZ, UTRAN) */</w:t>
            </w:r>
          </w:p>
          <w:p w14:paraId="65CF948B" w14:textId="77777777" w:rsidR="00944052" w:rsidRPr="00944052" w:rsidRDefault="00944052" w:rsidP="00944052">
            <w:pPr>
              <w:spacing w:after="0"/>
              <w:rPr>
                <w:rFonts w:ascii="Arial" w:hAnsi="Arial"/>
                <w:lang w:eastAsia="en-GB"/>
              </w:rPr>
            </w:pPr>
            <w:r w:rsidRPr="00944052">
              <w:rPr>
                <w:rFonts w:ascii="Arial" w:hAnsi="Arial"/>
                <w:lang w:eastAsia="en-GB"/>
              </w:rPr>
              <w:t xml:space="preserve">    integrityCheckInfo := p_Integrityinfo,</w:t>
            </w:r>
          </w:p>
          <w:p w14:paraId="67828CDC" w14:textId="77777777" w:rsidR="00C36199" w:rsidRPr="004031F3" w:rsidRDefault="00C36199" w:rsidP="00C3619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63323DB1" w14:textId="77777777" w:rsidR="00C36199" w:rsidRDefault="00C36199" w:rsidP="00C36199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3" w:name="_Toc70086127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="009D76DD" w:rsidRPr="009D76DD">
        <w:rPr>
          <w:b/>
        </w:rPr>
        <w:t>cs_108_RB_SetUpSpeech_r13_FDD</w:t>
      </w:r>
      <w:bookmarkEnd w:id="2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36199" w14:paraId="26F37B81" w14:textId="77777777" w:rsidTr="00C36199">
        <w:trPr>
          <w:trHeight w:val="447"/>
        </w:trPr>
        <w:tc>
          <w:tcPr>
            <w:tcW w:w="1985" w:type="dxa"/>
          </w:tcPr>
          <w:p w14:paraId="19758F10" w14:textId="77777777" w:rsidR="00C36199" w:rsidRPr="00E751F5" w:rsidRDefault="00C36199" w:rsidP="00C3619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DFE1188" w14:textId="77777777" w:rsidR="00C36199" w:rsidRDefault="009D76DD" w:rsidP="00C36199">
            <w:pPr>
              <w:pStyle w:val="CRCoverPage"/>
              <w:spacing w:after="0"/>
              <w:ind w:left="100"/>
              <w:rPr>
                <w:noProof/>
              </w:rPr>
            </w:pPr>
            <w:r w:rsidRPr="009D76DD">
              <w:rPr>
                <w:noProof/>
              </w:rPr>
              <w:t>cs_108_RB_SetUpSpeech_r13_FDD</w:t>
            </w:r>
          </w:p>
        </w:tc>
      </w:tr>
      <w:tr w:rsidR="00C36199" w14:paraId="71E900F0" w14:textId="77777777" w:rsidTr="00C36199">
        <w:trPr>
          <w:trHeight w:val="452"/>
        </w:trPr>
        <w:tc>
          <w:tcPr>
            <w:tcW w:w="1985" w:type="dxa"/>
          </w:tcPr>
          <w:p w14:paraId="65D5C952" w14:textId="77777777"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654" w:type="dxa"/>
          </w:tcPr>
          <w:p w14:paraId="5599373D" w14:textId="77777777" w:rsidR="00C36199" w:rsidRPr="00617F63" w:rsidRDefault="001E29E3" w:rsidP="00C36199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C36199" w14:paraId="2ADB4E18" w14:textId="77777777" w:rsidTr="00C36199">
        <w:tc>
          <w:tcPr>
            <w:tcW w:w="1985" w:type="dxa"/>
          </w:tcPr>
          <w:p w14:paraId="12D5F8F7" w14:textId="77777777"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5BCE649" w14:textId="77777777" w:rsidR="00C36199" w:rsidRPr="00300C5B" w:rsidRDefault="00C36199" w:rsidP="00C36199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C36199" w14:paraId="697AE99E" w14:textId="77777777" w:rsidTr="00C36199">
        <w:tc>
          <w:tcPr>
            <w:tcW w:w="1985" w:type="dxa"/>
          </w:tcPr>
          <w:p w14:paraId="3A4FC4D0" w14:textId="77777777"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13E2E17" w14:textId="77777777" w:rsidR="00C36199" w:rsidRPr="00F0313E" w:rsidRDefault="00C36199" w:rsidP="00C36199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566F99">
              <w:rPr>
                <w:rFonts w:ascii="Arial" w:hAnsi="Arial" w:cs="Arial"/>
                <w:noProof/>
                <w:lang w:val="en-US"/>
              </w:rPr>
              <w:t>UTRAN_RRC_RAB_Templates_r1</w:t>
            </w:r>
            <w:r>
              <w:rPr>
                <w:rFonts w:ascii="Arial" w:hAnsi="Arial" w:cs="Arial"/>
                <w:noProof/>
                <w:lang w:val="en-US"/>
              </w:rPr>
              <w:t>2.ttcn</w:t>
            </w:r>
          </w:p>
        </w:tc>
      </w:tr>
      <w:tr w:rsidR="00C36199" w:rsidRPr="00E751F5" w14:paraId="6CBA9411" w14:textId="77777777" w:rsidTr="00C36199">
        <w:tc>
          <w:tcPr>
            <w:tcW w:w="1985" w:type="dxa"/>
          </w:tcPr>
          <w:p w14:paraId="2B613442" w14:textId="77777777"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B1E83FE" w14:textId="77777777" w:rsidR="00C36199" w:rsidRPr="00E751F5" w:rsidRDefault="00C36199" w:rsidP="00C36199">
            <w:pPr>
              <w:rPr>
                <w:rFonts w:ascii="Arial" w:hAnsi="Arial"/>
                <w:highlight w:val="cyan"/>
              </w:rPr>
            </w:pPr>
          </w:p>
        </w:tc>
      </w:tr>
    </w:tbl>
    <w:p w14:paraId="4CCF467D" w14:textId="77777777" w:rsidR="00C36199" w:rsidRDefault="00C36199" w:rsidP="00C36199">
      <w:pPr>
        <w:rPr>
          <w:noProof/>
          <w:lang w:val="en-US"/>
        </w:rPr>
      </w:pPr>
    </w:p>
    <w:p w14:paraId="46CFFC0E" w14:textId="77777777" w:rsidR="00C36199" w:rsidRDefault="00C36199" w:rsidP="00C36199">
      <w:pPr>
        <w:rPr>
          <w:noProof/>
        </w:rPr>
      </w:pPr>
    </w:p>
    <w:p w14:paraId="34058C57" w14:textId="77777777" w:rsidR="00C36199" w:rsidRDefault="00C36199" w:rsidP="00C3619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36199" w:rsidRPr="004031F3" w14:paraId="39A4F795" w14:textId="77777777" w:rsidTr="00C36199">
        <w:tc>
          <w:tcPr>
            <w:tcW w:w="9855" w:type="dxa"/>
          </w:tcPr>
          <w:p w14:paraId="53E5A49F" w14:textId="77777777" w:rsidR="00C36199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2BE93863" w14:textId="77777777" w:rsidR="009D76DD" w:rsidRPr="009D76DD" w:rsidRDefault="009D76DD" w:rsidP="009D76DD">
            <w:pPr>
              <w:spacing w:after="0"/>
              <w:rPr>
                <w:rFonts w:ascii="Arial" w:hAnsi="Arial"/>
                <w:lang w:eastAsia="en-GB"/>
              </w:rPr>
            </w:pPr>
            <w:r w:rsidRPr="009D76DD">
              <w:rPr>
                <w:rFonts w:ascii="Arial" w:hAnsi="Arial"/>
                <w:lang w:eastAsia="en-GB"/>
              </w:rPr>
              <w:t xml:space="preserve">  template (value) DL_DCCH_Message cs_108_RB_SetUpSpeech_r13_FDD(IntegrityCheckInfo p_Integrityinfo,</w:t>
            </w:r>
          </w:p>
          <w:p w14:paraId="2D24F287" w14:textId="77777777" w:rsidR="009D76DD" w:rsidRPr="009D76DD" w:rsidRDefault="009D76DD" w:rsidP="009D76DD">
            <w:pPr>
              <w:spacing w:after="0"/>
              <w:rPr>
                <w:rFonts w:ascii="Arial" w:hAnsi="Arial"/>
                <w:lang w:eastAsia="en-GB"/>
              </w:rPr>
            </w:pPr>
            <w:r w:rsidRPr="009D76DD">
              <w:rPr>
                <w:rFonts w:ascii="Arial" w:hAnsi="Arial"/>
                <w:lang w:eastAsia="en-GB"/>
              </w:rPr>
              <w:t xml:space="preserve">                                                                 ActivationTime p_Activetime,</w:t>
            </w:r>
          </w:p>
          <w:p w14:paraId="7D78E03C" w14:textId="77777777" w:rsidR="009D76DD" w:rsidRPr="009D76DD" w:rsidRDefault="009D76DD" w:rsidP="009D76DD">
            <w:pPr>
              <w:spacing w:after="0"/>
              <w:rPr>
                <w:rFonts w:ascii="Arial" w:hAnsi="Arial"/>
                <w:lang w:eastAsia="en-GB"/>
              </w:rPr>
            </w:pPr>
            <w:r w:rsidRPr="009D76DD">
              <w:rPr>
                <w:rFonts w:ascii="Arial" w:hAnsi="Arial"/>
                <w:lang w:eastAsia="en-GB"/>
              </w:rPr>
              <w:t xml:space="preserve">                                                                 bitstring p_RAB_Id,</w:t>
            </w:r>
          </w:p>
          <w:p w14:paraId="213F4AAB" w14:textId="77777777" w:rsidR="009D76DD" w:rsidRPr="009D76DD" w:rsidRDefault="009D76DD" w:rsidP="009D76DD">
            <w:pPr>
              <w:spacing w:after="0"/>
              <w:rPr>
                <w:rFonts w:ascii="Arial" w:hAnsi="Arial"/>
                <w:lang w:eastAsia="en-GB"/>
              </w:rPr>
            </w:pPr>
            <w:r w:rsidRPr="009D76DD">
              <w:rPr>
                <w:rFonts w:ascii="Arial" w:hAnsi="Arial"/>
                <w:lang w:eastAsia="en-GB"/>
              </w:rPr>
              <w:t xml:space="preserve">                                                                 PrimaryScramblingCode p_PrimScramblingCode,</w:t>
            </w:r>
          </w:p>
          <w:p w14:paraId="1420591E" w14:textId="77777777" w:rsidR="009D76DD" w:rsidRPr="009D76DD" w:rsidRDefault="009D76DD" w:rsidP="009D76DD">
            <w:pPr>
              <w:spacing w:after="0"/>
              <w:rPr>
                <w:rFonts w:ascii="Arial" w:hAnsi="Arial"/>
                <w:lang w:eastAsia="en-GB"/>
              </w:rPr>
            </w:pPr>
            <w:r w:rsidRPr="009D76DD">
              <w:rPr>
                <w:rFonts w:ascii="Arial" w:hAnsi="Arial"/>
                <w:lang w:eastAsia="en-GB"/>
              </w:rPr>
              <w:t xml:space="preserve">                                                                 UL_ScramblingCode p_UL_ScramblingCode) :=</w:t>
            </w:r>
          </w:p>
          <w:p w14:paraId="380782F4" w14:textId="77777777" w:rsidR="009D76DD" w:rsidRPr="009D76DD" w:rsidRDefault="009D76DD" w:rsidP="009D76DD">
            <w:pPr>
              <w:spacing w:after="0"/>
              <w:rPr>
                <w:rFonts w:ascii="Arial" w:hAnsi="Arial"/>
                <w:lang w:eastAsia="en-GB"/>
              </w:rPr>
            </w:pPr>
            <w:r w:rsidRPr="009D76DD">
              <w:rPr>
                <w:rFonts w:ascii="Arial" w:hAnsi="Arial"/>
                <w:lang w:eastAsia="en-GB"/>
              </w:rPr>
              <w:t xml:space="preserve">  /* @status    APPROVED (IMS_IRAT, LTE_A_IRAT, LTE_IRAT, POS, SSNITZ) */</w:t>
            </w:r>
          </w:p>
          <w:p w14:paraId="1337A72E" w14:textId="77777777" w:rsidR="009D76DD" w:rsidRPr="009D76DD" w:rsidRDefault="009D76DD" w:rsidP="009D76DD">
            <w:pPr>
              <w:spacing w:after="0"/>
              <w:rPr>
                <w:rFonts w:ascii="Arial" w:hAnsi="Arial"/>
                <w:lang w:eastAsia="en-GB"/>
              </w:rPr>
            </w:pPr>
            <w:r w:rsidRPr="009D76DD">
              <w:rPr>
                <w:rFonts w:ascii="Arial" w:hAnsi="Arial"/>
                <w:lang w:eastAsia="en-GB"/>
              </w:rPr>
              <w:t xml:space="preserve">    cs_RadioBearerSetup_r13(p_Integrityinfo, cds_RadioBearerSetup_r13_IEs_Speech_FDD(p_Activetime,</w:t>
            </w:r>
          </w:p>
          <w:p w14:paraId="59154FB3" w14:textId="77777777" w:rsidR="009D76DD" w:rsidRPr="009D76DD" w:rsidRDefault="009D76DD" w:rsidP="009D76DD">
            <w:pPr>
              <w:spacing w:after="0"/>
              <w:rPr>
                <w:rFonts w:ascii="Arial" w:hAnsi="Arial"/>
                <w:lang w:eastAsia="en-GB"/>
              </w:rPr>
            </w:pPr>
            <w:r w:rsidRPr="009D76DD">
              <w:rPr>
                <w:rFonts w:ascii="Arial" w:hAnsi="Arial"/>
                <w:lang w:eastAsia="en-GB"/>
              </w:rPr>
              <w:t xml:space="preserve">                                                                                     p_RAB_Id,</w:t>
            </w:r>
          </w:p>
          <w:p w14:paraId="219F6484" w14:textId="77777777" w:rsidR="009D76DD" w:rsidRPr="009D76DD" w:rsidRDefault="009D76DD" w:rsidP="009D76DD">
            <w:pPr>
              <w:spacing w:after="0"/>
              <w:rPr>
                <w:rFonts w:ascii="Arial" w:hAnsi="Arial"/>
                <w:lang w:eastAsia="en-GB"/>
              </w:rPr>
            </w:pPr>
            <w:r w:rsidRPr="009D76DD">
              <w:rPr>
                <w:rFonts w:ascii="Arial" w:hAnsi="Arial"/>
                <w:lang w:eastAsia="en-GB"/>
              </w:rPr>
              <w:t xml:space="preserve">                                                                                     p_UL_ScramblingCode,</w:t>
            </w:r>
          </w:p>
          <w:p w14:paraId="7ADFD14C" w14:textId="77777777" w:rsidR="009D76DD" w:rsidRPr="009D76DD" w:rsidRDefault="009D76DD" w:rsidP="009D76DD">
            <w:pPr>
              <w:spacing w:after="0"/>
              <w:rPr>
                <w:rFonts w:ascii="Arial" w:hAnsi="Arial"/>
                <w:lang w:eastAsia="en-GB"/>
              </w:rPr>
            </w:pPr>
            <w:r w:rsidRPr="009D76DD">
              <w:rPr>
                <w:rFonts w:ascii="Arial" w:hAnsi="Arial"/>
                <w:lang w:eastAsia="en-GB"/>
              </w:rPr>
              <w:t xml:space="preserve">                                                                                     cs_DL_InformationPerRL_FDD_r13(p_PrimScramblingCode, tsc_DL_DPCH1_ChC_Speech, tsc_DL_DPCH1_2ndScrC)));</w:t>
            </w:r>
          </w:p>
          <w:p w14:paraId="776D5D66" w14:textId="77777777" w:rsidR="00C36199" w:rsidRPr="004031F3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C36199" w:rsidRPr="004031F3" w14:paraId="06403B7E" w14:textId="77777777" w:rsidTr="00C36199">
        <w:tc>
          <w:tcPr>
            <w:tcW w:w="9855" w:type="dxa"/>
          </w:tcPr>
          <w:p w14:paraId="08BAEDC4" w14:textId="77777777" w:rsidR="00C36199" w:rsidRPr="004031F3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69370898" w14:textId="77777777" w:rsidR="00C36199" w:rsidRPr="004031F3" w:rsidRDefault="00C36199" w:rsidP="00C36199">
      <w:pPr>
        <w:spacing w:after="0"/>
        <w:rPr>
          <w:rFonts w:ascii="Arial" w:hAnsi="Arial"/>
          <w:b/>
          <w:lang w:eastAsia="en-GB"/>
        </w:rPr>
      </w:pPr>
    </w:p>
    <w:p w14:paraId="7F51956B" w14:textId="77777777" w:rsidR="00C36199" w:rsidRPr="004031F3" w:rsidRDefault="00C36199" w:rsidP="00C36199">
      <w:pPr>
        <w:spacing w:after="0"/>
        <w:rPr>
          <w:rFonts w:ascii="Arial" w:hAnsi="Arial"/>
          <w:b/>
          <w:lang w:eastAsia="en-GB"/>
        </w:rPr>
      </w:pPr>
    </w:p>
    <w:p w14:paraId="77DE20C7" w14:textId="77777777" w:rsidR="00C36199" w:rsidRPr="004031F3" w:rsidRDefault="00C36199" w:rsidP="00C36199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36199" w:rsidRPr="004031F3" w14:paraId="79B4A79F" w14:textId="77777777" w:rsidTr="00C36199">
        <w:tc>
          <w:tcPr>
            <w:tcW w:w="9629" w:type="dxa"/>
          </w:tcPr>
          <w:p w14:paraId="1F9C7CB0" w14:textId="77777777" w:rsidR="00C36199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5168324B" w14:textId="77777777" w:rsidR="00944052" w:rsidRPr="00944052" w:rsidRDefault="00944052" w:rsidP="00944052">
            <w:pPr>
              <w:spacing w:after="0"/>
              <w:rPr>
                <w:rFonts w:ascii="Arial" w:hAnsi="Arial"/>
                <w:lang w:eastAsia="en-GB"/>
              </w:rPr>
            </w:pPr>
            <w:r w:rsidRPr="00944052">
              <w:rPr>
                <w:rFonts w:ascii="Arial" w:hAnsi="Arial"/>
                <w:lang w:eastAsia="en-GB"/>
              </w:rPr>
              <w:t xml:space="preserve">  template (value) DL_DCCH_Message cs_108_RB_SetUpSpeech_r13_FDD(</w:t>
            </w:r>
            <w:r w:rsidRPr="00944052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944052">
              <w:rPr>
                <w:rFonts w:ascii="Arial" w:hAnsi="Arial"/>
                <w:lang w:eastAsia="en-GB"/>
              </w:rPr>
              <w:t xml:space="preserve"> Integ</w:t>
            </w:r>
            <w:r>
              <w:rPr>
                <w:rFonts w:ascii="Arial" w:hAnsi="Arial"/>
                <w:lang w:eastAsia="en-GB"/>
              </w:rPr>
              <w:t>rityCheckInfo p_Integrityinfo,</w:t>
            </w:r>
          </w:p>
          <w:p w14:paraId="255E5697" w14:textId="77777777" w:rsidR="00944052" w:rsidRPr="00944052" w:rsidRDefault="00944052" w:rsidP="00944052">
            <w:pPr>
              <w:spacing w:after="0"/>
              <w:rPr>
                <w:rFonts w:ascii="Arial" w:hAnsi="Arial"/>
                <w:lang w:eastAsia="en-GB"/>
              </w:rPr>
            </w:pPr>
            <w:r w:rsidRPr="00944052">
              <w:rPr>
                <w:rFonts w:ascii="Arial" w:hAnsi="Arial"/>
                <w:lang w:eastAsia="en-GB"/>
              </w:rPr>
              <w:t xml:space="preserve">                                                                 ActivationTime p_Activetime,</w:t>
            </w:r>
          </w:p>
          <w:p w14:paraId="2F2CB58D" w14:textId="77777777" w:rsidR="00944052" w:rsidRPr="00944052" w:rsidRDefault="00944052" w:rsidP="00944052">
            <w:pPr>
              <w:spacing w:after="0"/>
              <w:rPr>
                <w:rFonts w:ascii="Arial" w:hAnsi="Arial"/>
                <w:lang w:eastAsia="en-GB"/>
              </w:rPr>
            </w:pPr>
            <w:r w:rsidRPr="00944052">
              <w:rPr>
                <w:rFonts w:ascii="Arial" w:hAnsi="Arial"/>
                <w:lang w:eastAsia="en-GB"/>
              </w:rPr>
              <w:t xml:space="preserve">                                                                 bitstring p_RAB_Id,</w:t>
            </w:r>
          </w:p>
          <w:p w14:paraId="613D9BC4" w14:textId="77777777" w:rsidR="00944052" w:rsidRPr="00944052" w:rsidRDefault="00944052" w:rsidP="00944052">
            <w:pPr>
              <w:spacing w:after="0"/>
              <w:rPr>
                <w:rFonts w:ascii="Arial" w:hAnsi="Arial"/>
                <w:lang w:eastAsia="en-GB"/>
              </w:rPr>
            </w:pPr>
            <w:r w:rsidRPr="00944052">
              <w:rPr>
                <w:rFonts w:ascii="Arial" w:hAnsi="Arial"/>
                <w:lang w:eastAsia="en-GB"/>
              </w:rPr>
              <w:t xml:space="preserve">                                                                 PrimaryScramblingCode p_PrimScramblingCode,</w:t>
            </w:r>
          </w:p>
          <w:p w14:paraId="138D9B3A" w14:textId="77777777" w:rsidR="00944052" w:rsidRPr="00944052" w:rsidRDefault="00944052" w:rsidP="00944052">
            <w:pPr>
              <w:spacing w:after="0"/>
              <w:rPr>
                <w:rFonts w:ascii="Arial" w:hAnsi="Arial"/>
                <w:lang w:eastAsia="en-GB"/>
              </w:rPr>
            </w:pPr>
            <w:r w:rsidRPr="00944052">
              <w:rPr>
                <w:rFonts w:ascii="Arial" w:hAnsi="Arial"/>
                <w:lang w:eastAsia="en-GB"/>
              </w:rPr>
              <w:t xml:space="preserve">                                                                 UL_ScramblingCode p_UL_ScramblingCode) :=</w:t>
            </w:r>
          </w:p>
          <w:p w14:paraId="3A88BE90" w14:textId="77777777" w:rsidR="00944052" w:rsidRPr="00944052" w:rsidRDefault="00944052" w:rsidP="00944052">
            <w:pPr>
              <w:spacing w:after="0"/>
              <w:rPr>
                <w:rFonts w:ascii="Arial" w:hAnsi="Arial"/>
                <w:lang w:eastAsia="en-GB"/>
              </w:rPr>
            </w:pPr>
            <w:r w:rsidRPr="00944052">
              <w:rPr>
                <w:rFonts w:ascii="Arial" w:hAnsi="Arial"/>
                <w:lang w:eastAsia="en-GB"/>
              </w:rPr>
              <w:t xml:space="preserve">  /* @status    APPROVED (IMS_IRAT, LTE_A_IRAT, LTE_IRAT, POS, SSNITZ) */</w:t>
            </w:r>
          </w:p>
          <w:p w14:paraId="2B036086" w14:textId="77777777" w:rsidR="00944052" w:rsidRPr="00944052" w:rsidRDefault="00944052" w:rsidP="00944052">
            <w:pPr>
              <w:spacing w:after="0"/>
              <w:rPr>
                <w:rFonts w:ascii="Arial" w:hAnsi="Arial"/>
                <w:lang w:eastAsia="en-GB"/>
              </w:rPr>
            </w:pPr>
            <w:r w:rsidRPr="00944052">
              <w:rPr>
                <w:rFonts w:ascii="Arial" w:hAnsi="Arial"/>
                <w:lang w:eastAsia="en-GB"/>
              </w:rPr>
              <w:t xml:space="preserve">    cs_RadioBearerSetup_r13(p_Integrityinfo, cds_RadioBearerSetup_r13_IEs_Speech_FDD(p_Activetime,</w:t>
            </w:r>
          </w:p>
          <w:p w14:paraId="3B9AAFB9" w14:textId="77777777" w:rsidR="00944052" w:rsidRPr="00944052" w:rsidRDefault="00944052" w:rsidP="00944052">
            <w:pPr>
              <w:spacing w:after="0"/>
              <w:rPr>
                <w:rFonts w:ascii="Arial" w:hAnsi="Arial"/>
                <w:lang w:eastAsia="en-GB"/>
              </w:rPr>
            </w:pPr>
            <w:r w:rsidRPr="00944052">
              <w:rPr>
                <w:rFonts w:ascii="Arial" w:hAnsi="Arial"/>
                <w:lang w:eastAsia="en-GB"/>
              </w:rPr>
              <w:t xml:space="preserve">                                                                                     p_RAB_Id,</w:t>
            </w:r>
          </w:p>
          <w:p w14:paraId="38542B24" w14:textId="77777777" w:rsidR="00944052" w:rsidRPr="00944052" w:rsidRDefault="00944052" w:rsidP="00944052">
            <w:pPr>
              <w:spacing w:after="0"/>
              <w:rPr>
                <w:rFonts w:ascii="Arial" w:hAnsi="Arial"/>
                <w:lang w:eastAsia="en-GB"/>
              </w:rPr>
            </w:pPr>
            <w:r w:rsidRPr="00944052">
              <w:rPr>
                <w:rFonts w:ascii="Arial" w:hAnsi="Arial"/>
                <w:lang w:eastAsia="en-GB"/>
              </w:rPr>
              <w:t xml:space="preserve">                                                                                     p_UL_ScramblingCode,</w:t>
            </w:r>
          </w:p>
          <w:p w14:paraId="1007E33E" w14:textId="77777777" w:rsidR="00944052" w:rsidRPr="00944052" w:rsidRDefault="00944052" w:rsidP="00944052">
            <w:pPr>
              <w:spacing w:after="0"/>
              <w:rPr>
                <w:rFonts w:ascii="Arial" w:hAnsi="Arial"/>
                <w:lang w:eastAsia="en-GB"/>
              </w:rPr>
            </w:pPr>
            <w:r w:rsidRPr="00944052">
              <w:rPr>
                <w:rFonts w:ascii="Arial" w:hAnsi="Arial"/>
                <w:lang w:eastAsia="en-GB"/>
              </w:rPr>
              <w:t xml:space="preserve">                                                                                     cs_DL_InformationPerRL_FDD_r13(p_PrimScramblingCode, tsc_DL_DPCH1_ChC_Speech, tsc_DL_DPCH1_2ndScrC)));</w:t>
            </w:r>
          </w:p>
          <w:p w14:paraId="19A568DD" w14:textId="77777777" w:rsidR="00C36199" w:rsidRPr="004031F3" w:rsidRDefault="00C36199" w:rsidP="00C3619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228F6797" w14:textId="77777777" w:rsidR="00C36199" w:rsidRDefault="00C36199" w:rsidP="00C36199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4" w:name="_Toc70086128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="00A9230D" w:rsidRPr="00A9230D">
        <w:rPr>
          <w:b/>
        </w:rPr>
        <w:t>cs_108_RB_SetUpSpeech_r13_TDD</w:t>
      </w:r>
      <w:bookmarkEnd w:id="2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36199" w14:paraId="41055934" w14:textId="77777777" w:rsidTr="00C36199">
        <w:trPr>
          <w:trHeight w:val="447"/>
        </w:trPr>
        <w:tc>
          <w:tcPr>
            <w:tcW w:w="1985" w:type="dxa"/>
          </w:tcPr>
          <w:p w14:paraId="7285C3D3" w14:textId="77777777" w:rsidR="00C36199" w:rsidRPr="00E751F5" w:rsidRDefault="00C36199" w:rsidP="00C3619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0B669CB" w14:textId="77777777" w:rsidR="00C36199" w:rsidRDefault="00A9230D" w:rsidP="00C36199">
            <w:pPr>
              <w:pStyle w:val="CRCoverPage"/>
              <w:spacing w:after="0"/>
              <w:ind w:left="100"/>
              <w:rPr>
                <w:noProof/>
              </w:rPr>
            </w:pPr>
            <w:r w:rsidRPr="00A9230D">
              <w:rPr>
                <w:noProof/>
              </w:rPr>
              <w:t>cs_108_RB_SetUpSpeech_r13_TDD</w:t>
            </w:r>
          </w:p>
        </w:tc>
      </w:tr>
      <w:tr w:rsidR="00C36199" w14:paraId="3B06D17D" w14:textId="77777777" w:rsidTr="00C36199">
        <w:trPr>
          <w:trHeight w:val="452"/>
        </w:trPr>
        <w:tc>
          <w:tcPr>
            <w:tcW w:w="1985" w:type="dxa"/>
          </w:tcPr>
          <w:p w14:paraId="053BEC2C" w14:textId="77777777"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6E00403" w14:textId="77777777" w:rsidR="00C36199" w:rsidRPr="00617F63" w:rsidRDefault="001E29E3" w:rsidP="00C36199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C36199" w14:paraId="49142D0F" w14:textId="77777777" w:rsidTr="00C36199">
        <w:tc>
          <w:tcPr>
            <w:tcW w:w="1985" w:type="dxa"/>
          </w:tcPr>
          <w:p w14:paraId="0F9F7F8E" w14:textId="77777777"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74ED2793" w14:textId="77777777" w:rsidR="00C36199" w:rsidRPr="00300C5B" w:rsidRDefault="00C36199" w:rsidP="00C36199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C36199" w14:paraId="7F138B83" w14:textId="77777777" w:rsidTr="00C36199">
        <w:tc>
          <w:tcPr>
            <w:tcW w:w="1985" w:type="dxa"/>
          </w:tcPr>
          <w:p w14:paraId="26117FA1" w14:textId="77777777"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859FB8A" w14:textId="77777777" w:rsidR="00C36199" w:rsidRPr="00F0313E" w:rsidRDefault="00C36199" w:rsidP="00C36199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566F99">
              <w:rPr>
                <w:rFonts w:ascii="Arial" w:hAnsi="Arial" w:cs="Arial"/>
                <w:noProof/>
                <w:lang w:val="en-US"/>
              </w:rPr>
              <w:t>UTRAN_RRC_RAB_Templates_r1</w:t>
            </w:r>
            <w:r>
              <w:rPr>
                <w:rFonts w:ascii="Arial" w:hAnsi="Arial" w:cs="Arial"/>
                <w:noProof/>
                <w:lang w:val="en-US"/>
              </w:rPr>
              <w:t>2.ttcn</w:t>
            </w:r>
          </w:p>
        </w:tc>
      </w:tr>
      <w:tr w:rsidR="00C36199" w:rsidRPr="00E751F5" w14:paraId="3ADD609A" w14:textId="77777777" w:rsidTr="00C36199">
        <w:tc>
          <w:tcPr>
            <w:tcW w:w="1985" w:type="dxa"/>
          </w:tcPr>
          <w:p w14:paraId="2BDC0B24" w14:textId="77777777"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3A422F2" w14:textId="77777777" w:rsidR="00C36199" w:rsidRPr="00E751F5" w:rsidRDefault="00C36199" w:rsidP="00C36199">
            <w:pPr>
              <w:rPr>
                <w:rFonts w:ascii="Arial" w:hAnsi="Arial"/>
                <w:highlight w:val="cyan"/>
              </w:rPr>
            </w:pPr>
          </w:p>
        </w:tc>
      </w:tr>
    </w:tbl>
    <w:p w14:paraId="59CFC0BF" w14:textId="77777777" w:rsidR="00C36199" w:rsidRDefault="00C36199" w:rsidP="00C36199">
      <w:pPr>
        <w:rPr>
          <w:noProof/>
          <w:lang w:val="en-US"/>
        </w:rPr>
      </w:pPr>
    </w:p>
    <w:p w14:paraId="12224032" w14:textId="77777777" w:rsidR="00C36199" w:rsidRDefault="00C36199" w:rsidP="00C36199">
      <w:pPr>
        <w:rPr>
          <w:noProof/>
        </w:rPr>
      </w:pPr>
    </w:p>
    <w:p w14:paraId="47058BB7" w14:textId="77777777" w:rsidR="00C36199" w:rsidRDefault="00C36199" w:rsidP="00C3619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36199" w:rsidRPr="004031F3" w14:paraId="7A8CCD83" w14:textId="77777777" w:rsidTr="00C36199">
        <w:tc>
          <w:tcPr>
            <w:tcW w:w="9855" w:type="dxa"/>
          </w:tcPr>
          <w:p w14:paraId="3ACDC53F" w14:textId="77777777" w:rsidR="00C36199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0314CC98" w14:textId="77777777" w:rsidR="00A9230D" w:rsidRPr="00A9230D" w:rsidRDefault="00A9230D" w:rsidP="00A9230D">
            <w:pPr>
              <w:spacing w:after="0"/>
              <w:rPr>
                <w:rFonts w:ascii="Arial" w:hAnsi="Arial"/>
                <w:lang w:eastAsia="en-GB"/>
              </w:rPr>
            </w:pPr>
            <w:r w:rsidRPr="00A9230D">
              <w:rPr>
                <w:rFonts w:ascii="Arial" w:hAnsi="Arial"/>
                <w:lang w:eastAsia="en-GB"/>
              </w:rPr>
              <w:t xml:space="preserve">  template (value) DL_DCCH_Message cs_108_RB_SetUpSpeech_r13_TDD(IntegrityCheckInfo p_Integrityinfo,</w:t>
            </w:r>
          </w:p>
          <w:p w14:paraId="4FF99A5E" w14:textId="77777777" w:rsidR="00A9230D" w:rsidRPr="00A9230D" w:rsidRDefault="00A9230D" w:rsidP="00A9230D">
            <w:pPr>
              <w:spacing w:after="0"/>
              <w:rPr>
                <w:rFonts w:ascii="Arial" w:hAnsi="Arial"/>
                <w:lang w:eastAsia="en-GB"/>
              </w:rPr>
            </w:pPr>
            <w:r w:rsidRPr="00A9230D">
              <w:rPr>
                <w:rFonts w:ascii="Arial" w:hAnsi="Arial"/>
                <w:lang w:eastAsia="en-GB"/>
              </w:rPr>
              <w:t xml:space="preserve">                                                                 ActivationTime p_Activetime,</w:t>
            </w:r>
          </w:p>
          <w:p w14:paraId="35A3D601" w14:textId="77777777" w:rsidR="00A9230D" w:rsidRPr="00A9230D" w:rsidRDefault="00A9230D" w:rsidP="00A9230D">
            <w:pPr>
              <w:spacing w:after="0"/>
              <w:rPr>
                <w:rFonts w:ascii="Arial" w:hAnsi="Arial"/>
                <w:lang w:eastAsia="en-GB"/>
              </w:rPr>
            </w:pPr>
            <w:r w:rsidRPr="00A9230D">
              <w:rPr>
                <w:rFonts w:ascii="Arial" w:hAnsi="Arial"/>
                <w:lang w:eastAsia="en-GB"/>
              </w:rPr>
              <w:t xml:space="preserve">                                                                 bitstring p_RAB_Id,</w:t>
            </w:r>
          </w:p>
          <w:p w14:paraId="6955A446" w14:textId="77777777" w:rsidR="00A9230D" w:rsidRPr="00A9230D" w:rsidRDefault="00A9230D" w:rsidP="00A9230D">
            <w:pPr>
              <w:spacing w:after="0"/>
              <w:rPr>
                <w:rFonts w:ascii="Arial" w:hAnsi="Arial"/>
                <w:lang w:eastAsia="en-GB"/>
              </w:rPr>
            </w:pPr>
            <w:r w:rsidRPr="00A9230D">
              <w:rPr>
                <w:rFonts w:ascii="Arial" w:hAnsi="Arial"/>
                <w:lang w:eastAsia="en-GB"/>
              </w:rPr>
              <w:t xml:space="preserve">                                                                 CellParametersID p_CellParametersID) :=</w:t>
            </w:r>
          </w:p>
          <w:p w14:paraId="158C0F50" w14:textId="77777777" w:rsidR="00A9230D" w:rsidRPr="00A9230D" w:rsidRDefault="00A9230D" w:rsidP="00A9230D">
            <w:pPr>
              <w:spacing w:after="0"/>
              <w:rPr>
                <w:rFonts w:ascii="Arial" w:hAnsi="Arial"/>
                <w:lang w:eastAsia="en-GB"/>
              </w:rPr>
            </w:pPr>
            <w:r w:rsidRPr="00A9230D">
              <w:rPr>
                <w:rFonts w:ascii="Arial" w:hAnsi="Arial"/>
                <w:lang w:eastAsia="en-GB"/>
              </w:rPr>
              <w:t xml:space="preserve">  /* @status    APPROVED (IMS_IRAT, LTE_A_IRAT, LTE_IRAT, POS, SSNITZ) */</w:t>
            </w:r>
          </w:p>
          <w:p w14:paraId="39342989" w14:textId="77777777" w:rsidR="00A9230D" w:rsidRPr="00A9230D" w:rsidRDefault="00A9230D" w:rsidP="00A9230D">
            <w:pPr>
              <w:spacing w:after="0"/>
              <w:rPr>
                <w:rFonts w:ascii="Arial" w:hAnsi="Arial"/>
                <w:lang w:eastAsia="en-GB"/>
              </w:rPr>
            </w:pPr>
            <w:r w:rsidRPr="00A9230D">
              <w:rPr>
                <w:rFonts w:ascii="Arial" w:hAnsi="Arial"/>
                <w:lang w:eastAsia="en-GB"/>
              </w:rPr>
              <w:t xml:space="preserve">    cs_RadioBearerSetup_r13(p_Integrityinfo, cds_RadioBearerSetup_r13_IEs_Speech_TDD(p_Activetime, p_RAB_Id, p_CellParametersID));</w:t>
            </w:r>
          </w:p>
          <w:p w14:paraId="212A2C76" w14:textId="77777777" w:rsidR="00A9230D" w:rsidRPr="00A9230D" w:rsidRDefault="00A9230D" w:rsidP="00A9230D">
            <w:pPr>
              <w:spacing w:after="0"/>
              <w:rPr>
                <w:rFonts w:ascii="Arial" w:hAnsi="Arial"/>
                <w:lang w:eastAsia="en-GB"/>
              </w:rPr>
            </w:pPr>
            <w:r w:rsidRPr="00A9230D">
              <w:rPr>
                <w:rFonts w:ascii="Arial" w:hAnsi="Arial"/>
                <w:lang w:eastAsia="en-GB"/>
              </w:rPr>
              <w:t xml:space="preserve">    </w:t>
            </w:r>
          </w:p>
          <w:p w14:paraId="69F86D7A" w14:textId="77777777" w:rsidR="00C36199" w:rsidRPr="004031F3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C36199" w:rsidRPr="004031F3" w14:paraId="6E7B1C5A" w14:textId="77777777" w:rsidTr="00C36199">
        <w:tc>
          <w:tcPr>
            <w:tcW w:w="9855" w:type="dxa"/>
          </w:tcPr>
          <w:p w14:paraId="06B525E3" w14:textId="77777777" w:rsidR="00C36199" w:rsidRPr="004031F3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03FB8CF4" w14:textId="77777777" w:rsidR="00C36199" w:rsidRPr="004031F3" w:rsidRDefault="00C36199" w:rsidP="00C36199">
      <w:pPr>
        <w:spacing w:after="0"/>
        <w:rPr>
          <w:rFonts w:ascii="Arial" w:hAnsi="Arial"/>
          <w:b/>
          <w:lang w:eastAsia="en-GB"/>
        </w:rPr>
      </w:pPr>
    </w:p>
    <w:p w14:paraId="645B219D" w14:textId="77777777" w:rsidR="00C36199" w:rsidRPr="004031F3" w:rsidRDefault="00C36199" w:rsidP="00C36199">
      <w:pPr>
        <w:spacing w:after="0"/>
        <w:rPr>
          <w:rFonts w:ascii="Arial" w:hAnsi="Arial"/>
          <w:b/>
          <w:lang w:eastAsia="en-GB"/>
        </w:rPr>
      </w:pPr>
    </w:p>
    <w:p w14:paraId="17256DFD" w14:textId="77777777" w:rsidR="00C36199" w:rsidRPr="004031F3" w:rsidRDefault="00C36199" w:rsidP="00C36199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36199" w:rsidRPr="004031F3" w14:paraId="0A7895ED" w14:textId="77777777" w:rsidTr="00C36199">
        <w:tc>
          <w:tcPr>
            <w:tcW w:w="9629" w:type="dxa"/>
          </w:tcPr>
          <w:p w14:paraId="11F9303F" w14:textId="77777777" w:rsidR="00C36199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1FBC903E" w14:textId="77777777" w:rsidR="00885BA3" w:rsidRPr="00885BA3" w:rsidRDefault="00885BA3" w:rsidP="00885BA3">
            <w:pPr>
              <w:spacing w:after="0"/>
              <w:rPr>
                <w:rFonts w:ascii="Arial" w:hAnsi="Arial"/>
                <w:lang w:eastAsia="en-GB"/>
              </w:rPr>
            </w:pPr>
            <w:r w:rsidRPr="00885BA3">
              <w:rPr>
                <w:rFonts w:ascii="Arial" w:hAnsi="Arial"/>
                <w:lang w:eastAsia="en-GB"/>
              </w:rPr>
              <w:t xml:space="preserve">  template (value) DL_DCCH_Message cs_108_RB_SetUpSpeech_r13_TDD(</w:t>
            </w:r>
            <w:r w:rsidRPr="00885BA3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885BA3">
              <w:rPr>
                <w:rFonts w:ascii="Arial" w:hAnsi="Arial"/>
                <w:lang w:eastAsia="en-GB"/>
              </w:rPr>
              <w:t xml:space="preserve"> Integ</w:t>
            </w:r>
            <w:r>
              <w:rPr>
                <w:rFonts w:ascii="Arial" w:hAnsi="Arial"/>
                <w:lang w:eastAsia="en-GB"/>
              </w:rPr>
              <w:t>rityCheckInfo p_Integrityinfo,</w:t>
            </w:r>
          </w:p>
          <w:p w14:paraId="1FF66C92" w14:textId="77777777" w:rsidR="00885BA3" w:rsidRPr="00885BA3" w:rsidRDefault="00885BA3" w:rsidP="00885BA3">
            <w:pPr>
              <w:spacing w:after="0"/>
              <w:rPr>
                <w:rFonts w:ascii="Arial" w:hAnsi="Arial"/>
                <w:lang w:eastAsia="en-GB"/>
              </w:rPr>
            </w:pPr>
            <w:r w:rsidRPr="00885BA3">
              <w:rPr>
                <w:rFonts w:ascii="Arial" w:hAnsi="Arial"/>
                <w:lang w:eastAsia="en-GB"/>
              </w:rPr>
              <w:t xml:space="preserve">                                                                 ActivationTime p_Activetime,</w:t>
            </w:r>
          </w:p>
          <w:p w14:paraId="4BAFF2E8" w14:textId="77777777" w:rsidR="00885BA3" w:rsidRPr="00885BA3" w:rsidRDefault="00885BA3" w:rsidP="00885BA3">
            <w:pPr>
              <w:spacing w:after="0"/>
              <w:rPr>
                <w:rFonts w:ascii="Arial" w:hAnsi="Arial"/>
                <w:lang w:eastAsia="en-GB"/>
              </w:rPr>
            </w:pPr>
            <w:r w:rsidRPr="00885BA3">
              <w:rPr>
                <w:rFonts w:ascii="Arial" w:hAnsi="Arial"/>
                <w:lang w:eastAsia="en-GB"/>
              </w:rPr>
              <w:t xml:space="preserve">                                                                 bitstring p_RAB_Id,</w:t>
            </w:r>
          </w:p>
          <w:p w14:paraId="38068E44" w14:textId="77777777" w:rsidR="00885BA3" w:rsidRPr="00885BA3" w:rsidRDefault="00885BA3" w:rsidP="00885BA3">
            <w:pPr>
              <w:spacing w:after="0"/>
              <w:rPr>
                <w:rFonts w:ascii="Arial" w:hAnsi="Arial"/>
                <w:lang w:eastAsia="en-GB"/>
              </w:rPr>
            </w:pPr>
            <w:r w:rsidRPr="00885BA3">
              <w:rPr>
                <w:rFonts w:ascii="Arial" w:hAnsi="Arial"/>
                <w:lang w:eastAsia="en-GB"/>
              </w:rPr>
              <w:t xml:space="preserve">                                                                 CellParametersID p_CellParametersID) :=</w:t>
            </w:r>
          </w:p>
          <w:p w14:paraId="6E8C9454" w14:textId="77777777" w:rsidR="00885BA3" w:rsidRPr="00885BA3" w:rsidRDefault="00885BA3" w:rsidP="00885BA3">
            <w:pPr>
              <w:spacing w:after="0"/>
              <w:rPr>
                <w:rFonts w:ascii="Arial" w:hAnsi="Arial"/>
                <w:lang w:eastAsia="en-GB"/>
              </w:rPr>
            </w:pPr>
            <w:r w:rsidRPr="00885BA3">
              <w:rPr>
                <w:rFonts w:ascii="Arial" w:hAnsi="Arial"/>
                <w:lang w:eastAsia="en-GB"/>
              </w:rPr>
              <w:t xml:space="preserve">  /* @status    APPROVED (IMS_IRAT, LTE_A_IRAT, LTE_IRAT, POS, SSNITZ) */</w:t>
            </w:r>
          </w:p>
          <w:p w14:paraId="22233B40" w14:textId="77777777" w:rsidR="00885BA3" w:rsidRPr="00885BA3" w:rsidRDefault="00885BA3" w:rsidP="00885BA3">
            <w:pPr>
              <w:spacing w:after="0"/>
              <w:rPr>
                <w:rFonts w:ascii="Arial" w:hAnsi="Arial"/>
                <w:lang w:eastAsia="en-GB"/>
              </w:rPr>
            </w:pPr>
            <w:r w:rsidRPr="00885BA3">
              <w:rPr>
                <w:rFonts w:ascii="Arial" w:hAnsi="Arial"/>
                <w:lang w:eastAsia="en-GB"/>
              </w:rPr>
              <w:t xml:space="preserve">    cs_RadioBearerSetup_r13(p_Integrityinfo, cds_RadioBearerSetup_r13_IEs_Speech_TDD(p_Activetime, p_RAB_Id, p_CellParametersID));</w:t>
            </w:r>
          </w:p>
          <w:p w14:paraId="3CA4CCE8" w14:textId="77777777" w:rsidR="00885BA3" w:rsidRPr="00885BA3" w:rsidRDefault="00885BA3" w:rsidP="00885BA3">
            <w:pPr>
              <w:spacing w:after="0"/>
              <w:rPr>
                <w:rFonts w:ascii="Arial" w:hAnsi="Arial"/>
                <w:lang w:eastAsia="en-GB"/>
              </w:rPr>
            </w:pPr>
            <w:r w:rsidRPr="00885BA3">
              <w:rPr>
                <w:rFonts w:ascii="Arial" w:hAnsi="Arial"/>
                <w:lang w:eastAsia="en-GB"/>
              </w:rPr>
              <w:t xml:space="preserve">    </w:t>
            </w:r>
          </w:p>
          <w:p w14:paraId="1955C523" w14:textId="77777777" w:rsidR="00C36199" w:rsidRPr="004031F3" w:rsidRDefault="00C36199" w:rsidP="00C3619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4F1C6024" w14:textId="77777777" w:rsidR="00C36199" w:rsidRDefault="00C36199" w:rsidP="00E133F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5" w:name="_Toc70086129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="00D4165D" w:rsidRPr="00D4165D">
        <w:rPr>
          <w:b/>
        </w:rPr>
        <w:t>cs_UE_CapabilityInfoCnfAM</w:t>
      </w:r>
      <w:bookmarkEnd w:id="2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36199" w14:paraId="393272F4" w14:textId="77777777" w:rsidTr="00C36199">
        <w:trPr>
          <w:trHeight w:val="447"/>
        </w:trPr>
        <w:tc>
          <w:tcPr>
            <w:tcW w:w="1985" w:type="dxa"/>
          </w:tcPr>
          <w:p w14:paraId="0EA12404" w14:textId="77777777" w:rsidR="00C36199" w:rsidRPr="00E751F5" w:rsidRDefault="00C36199" w:rsidP="00C3619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EF663F" w14:textId="77777777" w:rsidR="00C36199" w:rsidRDefault="00D4165D" w:rsidP="00C36199">
            <w:pPr>
              <w:pStyle w:val="CRCoverPage"/>
              <w:spacing w:after="0"/>
              <w:ind w:left="100"/>
              <w:rPr>
                <w:noProof/>
              </w:rPr>
            </w:pPr>
            <w:r w:rsidRPr="00D4165D">
              <w:rPr>
                <w:noProof/>
              </w:rPr>
              <w:t>cs_UE_CapabilityInfoCnfAM</w:t>
            </w:r>
          </w:p>
        </w:tc>
      </w:tr>
      <w:tr w:rsidR="00C36199" w14:paraId="251DEE34" w14:textId="77777777" w:rsidTr="00C36199">
        <w:trPr>
          <w:trHeight w:val="452"/>
        </w:trPr>
        <w:tc>
          <w:tcPr>
            <w:tcW w:w="1985" w:type="dxa"/>
          </w:tcPr>
          <w:p w14:paraId="5F70BBFA" w14:textId="77777777"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2E84EA6" w14:textId="77777777" w:rsidR="00C36199" w:rsidRPr="00617F63" w:rsidRDefault="001E29E3" w:rsidP="00C36199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C36199" w14:paraId="444800C4" w14:textId="77777777" w:rsidTr="00C36199">
        <w:tc>
          <w:tcPr>
            <w:tcW w:w="1985" w:type="dxa"/>
          </w:tcPr>
          <w:p w14:paraId="084807B4" w14:textId="77777777"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E5C4175" w14:textId="77777777" w:rsidR="00C36199" w:rsidRPr="00300C5B" w:rsidRDefault="00C36199" w:rsidP="00C36199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C36199" w14:paraId="3F43EC2C" w14:textId="77777777" w:rsidTr="00C36199">
        <w:tc>
          <w:tcPr>
            <w:tcW w:w="1985" w:type="dxa"/>
          </w:tcPr>
          <w:p w14:paraId="19524230" w14:textId="77777777"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3C1DCE5" w14:textId="77777777" w:rsidR="00C36199" w:rsidRPr="00F0313E" w:rsidRDefault="00C36199" w:rsidP="00C36199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="00E133F4" w:rsidRPr="00E133F4">
              <w:rPr>
                <w:rFonts w:ascii="Arial" w:hAnsi="Arial" w:cs="Arial"/>
                <w:noProof/>
                <w:lang w:val="en-US"/>
              </w:rPr>
              <w:t>UTRAN_RRC_Templates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C36199" w:rsidRPr="00E751F5" w14:paraId="4194BAC6" w14:textId="77777777" w:rsidTr="00C36199">
        <w:tc>
          <w:tcPr>
            <w:tcW w:w="1985" w:type="dxa"/>
          </w:tcPr>
          <w:p w14:paraId="2BC8298E" w14:textId="77777777" w:rsidR="00C36199" w:rsidRPr="00E751F5" w:rsidRDefault="00C36199" w:rsidP="00C3619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8EEF0B2" w14:textId="77777777" w:rsidR="00C36199" w:rsidRPr="00E751F5" w:rsidRDefault="00C36199" w:rsidP="00C36199">
            <w:pPr>
              <w:rPr>
                <w:rFonts w:ascii="Arial" w:hAnsi="Arial"/>
                <w:highlight w:val="cyan"/>
              </w:rPr>
            </w:pPr>
          </w:p>
        </w:tc>
      </w:tr>
    </w:tbl>
    <w:p w14:paraId="01CE1D2B" w14:textId="77777777" w:rsidR="00C36199" w:rsidRDefault="00C36199" w:rsidP="00C36199">
      <w:pPr>
        <w:rPr>
          <w:noProof/>
          <w:lang w:val="en-US"/>
        </w:rPr>
      </w:pPr>
    </w:p>
    <w:p w14:paraId="5B41A8ED" w14:textId="77777777" w:rsidR="00C36199" w:rsidRDefault="00C36199" w:rsidP="00C36199">
      <w:pPr>
        <w:rPr>
          <w:noProof/>
        </w:rPr>
      </w:pPr>
    </w:p>
    <w:p w14:paraId="00FA6FAF" w14:textId="77777777" w:rsidR="00C36199" w:rsidRDefault="00C36199" w:rsidP="00C3619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36199" w:rsidRPr="004031F3" w14:paraId="1DAE1DA7" w14:textId="77777777" w:rsidTr="00C36199">
        <w:tc>
          <w:tcPr>
            <w:tcW w:w="9855" w:type="dxa"/>
          </w:tcPr>
          <w:p w14:paraId="229B400D" w14:textId="77777777" w:rsidR="00C36199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38F50465" w14:textId="77777777" w:rsidR="00D4165D" w:rsidRPr="00D4165D" w:rsidRDefault="00D4165D" w:rsidP="00D4165D">
            <w:pPr>
              <w:spacing w:after="0"/>
              <w:rPr>
                <w:rFonts w:ascii="Arial" w:hAnsi="Arial"/>
                <w:lang w:eastAsia="en-GB"/>
              </w:rPr>
            </w:pPr>
            <w:r w:rsidRPr="00D4165D">
              <w:rPr>
                <w:rFonts w:ascii="Arial" w:hAnsi="Arial"/>
                <w:lang w:eastAsia="en-GB"/>
              </w:rPr>
              <w:t>template (value) DL_DCCH_Message cs_UE_CapabilityInfoCnfAM(IntegrityCheckInfo        p_IntegrityCheckInfo,</w:t>
            </w:r>
          </w:p>
          <w:p w14:paraId="2AB67B95" w14:textId="77777777" w:rsidR="00D4165D" w:rsidRPr="00D4165D" w:rsidRDefault="00D4165D" w:rsidP="00D4165D">
            <w:pPr>
              <w:spacing w:after="0"/>
              <w:rPr>
                <w:rFonts w:ascii="Arial" w:hAnsi="Arial"/>
                <w:lang w:eastAsia="en-GB"/>
              </w:rPr>
            </w:pPr>
            <w:r w:rsidRPr="00D4165D">
              <w:rPr>
                <w:rFonts w:ascii="Arial" w:hAnsi="Arial"/>
                <w:lang w:eastAsia="en-GB"/>
              </w:rPr>
              <w:t xml:space="preserve">                                                             RRC_TransactionIdentifier p_RRC_TI) :=</w:t>
            </w:r>
          </w:p>
          <w:p w14:paraId="35AFE00A" w14:textId="77777777" w:rsidR="00D4165D" w:rsidRPr="00D4165D" w:rsidRDefault="00D4165D" w:rsidP="00D4165D">
            <w:pPr>
              <w:spacing w:after="0"/>
              <w:rPr>
                <w:rFonts w:ascii="Arial" w:hAnsi="Arial"/>
                <w:lang w:eastAsia="en-GB"/>
              </w:rPr>
            </w:pPr>
            <w:r w:rsidRPr="00D4165D">
              <w:rPr>
                <w:rFonts w:ascii="Arial" w:hAnsi="Arial"/>
                <w:lang w:eastAsia="en-GB"/>
              </w:rPr>
              <w:t xml:space="preserve">  { /* @status    APPROVED (LTE_IRAT, UTRAN) */</w:t>
            </w:r>
          </w:p>
          <w:p w14:paraId="3732C277" w14:textId="77777777" w:rsidR="00D4165D" w:rsidRPr="00D4165D" w:rsidRDefault="00D4165D" w:rsidP="00D4165D">
            <w:pPr>
              <w:spacing w:after="0"/>
              <w:rPr>
                <w:rFonts w:ascii="Arial" w:hAnsi="Arial"/>
                <w:lang w:eastAsia="en-GB"/>
              </w:rPr>
            </w:pPr>
            <w:r w:rsidRPr="00D4165D">
              <w:rPr>
                <w:rFonts w:ascii="Arial" w:hAnsi="Arial"/>
                <w:lang w:eastAsia="en-GB"/>
              </w:rPr>
              <w:lastRenderedPageBreak/>
              <w:t xml:space="preserve">    integrityCheckInfo := p_IntegrityCheckInfo,</w:t>
            </w:r>
          </w:p>
          <w:p w14:paraId="315B191C" w14:textId="77777777" w:rsidR="00D4165D" w:rsidRPr="00D4165D" w:rsidRDefault="00D4165D" w:rsidP="00D4165D">
            <w:pPr>
              <w:spacing w:after="0"/>
              <w:rPr>
                <w:rFonts w:ascii="Arial" w:hAnsi="Arial"/>
                <w:lang w:eastAsia="en-GB"/>
              </w:rPr>
            </w:pPr>
            <w:r w:rsidRPr="00D4165D">
              <w:rPr>
                <w:rFonts w:ascii="Arial" w:hAnsi="Arial"/>
                <w:lang w:eastAsia="en-GB"/>
              </w:rPr>
              <w:t xml:space="preserve">    message_ := {</w:t>
            </w:r>
          </w:p>
          <w:p w14:paraId="0EDF24C3" w14:textId="77777777" w:rsidR="00D4165D" w:rsidRPr="00D4165D" w:rsidRDefault="00D4165D" w:rsidP="00D4165D">
            <w:pPr>
              <w:spacing w:after="0"/>
              <w:rPr>
                <w:rFonts w:ascii="Arial" w:hAnsi="Arial"/>
                <w:lang w:eastAsia="en-GB"/>
              </w:rPr>
            </w:pPr>
            <w:r w:rsidRPr="00D4165D">
              <w:rPr>
                <w:rFonts w:ascii="Arial" w:hAnsi="Arial"/>
                <w:lang w:eastAsia="en-GB"/>
              </w:rPr>
              <w:t xml:space="preserve">      ueCapabilityInformationConfirm := {</w:t>
            </w:r>
          </w:p>
          <w:p w14:paraId="2191FB4C" w14:textId="77777777" w:rsidR="00D4165D" w:rsidRPr="00D4165D" w:rsidRDefault="00D4165D" w:rsidP="00D4165D">
            <w:pPr>
              <w:spacing w:after="0"/>
              <w:rPr>
                <w:rFonts w:ascii="Arial" w:hAnsi="Arial"/>
                <w:lang w:eastAsia="en-GB"/>
              </w:rPr>
            </w:pPr>
            <w:r w:rsidRPr="00D4165D">
              <w:rPr>
                <w:rFonts w:ascii="Arial" w:hAnsi="Arial"/>
                <w:lang w:eastAsia="en-GB"/>
              </w:rPr>
              <w:t xml:space="preserve">        r3 := {</w:t>
            </w:r>
          </w:p>
          <w:p w14:paraId="78625DC2" w14:textId="77777777" w:rsidR="00D4165D" w:rsidRPr="00D4165D" w:rsidRDefault="00D4165D" w:rsidP="00D4165D">
            <w:pPr>
              <w:spacing w:after="0"/>
              <w:rPr>
                <w:rFonts w:ascii="Arial" w:hAnsi="Arial"/>
                <w:lang w:eastAsia="en-GB"/>
              </w:rPr>
            </w:pPr>
            <w:r w:rsidRPr="00D4165D">
              <w:rPr>
                <w:rFonts w:ascii="Arial" w:hAnsi="Arial"/>
                <w:lang w:eastAsia="en-GB"/>
              </w:rPr>
              <w:t xml:space="preserve">          ueCapabilityInformationConfirm_r3 := {</w:t>
            </w:r>
          </w:p>
          <w:p w14:paraId="70B3E2CB" w14:textId="77777777" w:rsidR="00D4165D" w:rsidRPr="00D4165D" w:rsidRDefault="00D4165D" w:rsidP="00D4165D">
            <w:pPr>
              <w:spacing w:after="0"/>
              <w:rPr>
                <w:rFonts w:ascii="Arial" w:hAnsi="Arial"/>
                <w:lang w:eastAsia="en-GB"/>
              </w:rPr>
            </w:pPr>
            <w:r w:rsidRPr="00D4165D">
              <w:rPr>
                <w:rFonts w:ascii="Arial" w:hAnsi="Arial"/>
                <w:lang w:eastAsia="en-GB"/>
              </w:rPr>
              <w:t xml:space="preserve">            rrc_TransactionIdentifier := p_RRC_TI</w:t>
            </w:r>
          </w:p>
          <w:p w14:paraId="401087BF" w14:textId="77777777" w:rsidR="00D4165D" w:rsidRPr="00D4165D" w:rsidRDefault="00D4165D" w:rsidP="00D4165D">
            <w:pPr>
              <w:spacing w:after="0"/>
              <w:rPr>
                <w:rFonts w:ascii="Arial" w:hAnsi="Arial"/>
                <w:lang w:eastAsia="en-GB"/>
              </w:rPr>
            </w:pPr>
            <w:r w:rsidRPr="00D4165D">
              <w:rPr>
                <w:rFonts w:ascii="Arial" w:hAnsi="Arial"/>
                <w:lang w:eastAsia="en-GB"/>
              </w:rPr>
              <w:t xml:space="preserve">          },</w:t>
            </w:r>
          </w:p>
          <w:p w14:paraId="553489EB" w14:textId="77777777" w:rsidR="00D4165D" w:rsidRPr="00D4165D" w:rsidRDefault="00D4165D" w:rsidP="00D4165D">
            <w:pPr>
              <w:spacing w:after="0"/>
              <w:rPr>
                <w:rFonts w:ascii="Arial" w:hAnsi="Arial"/>
                <w:lang w:eastAsia="en-GB"/>
              </w:rPr>
            </w:pPr>
            <w:r w:rsidRPr="00D4165D">
              <w:rPr>
                <w:rFonts w:ascii="Arial" w:hAnsi="Arial"/>
                <w:lang w:eastAsia="en-GB"/>
              </w:rPr>
              <w:t xml:space="preserve">          laterNonCriticalExtensions := omit</w:t>
            </w:r>
          </w:p>
          <w:p w14:paraId="5B9BECE9" w14:textId="77777777" w:rsidR="00D4165D" w:rsidRPr="00D4165D" w:rsidRDefault="00D4165D" w:rsidP="00D4165D">
            <w:pPr>
              <w:spacing w:after="0"/>
              <w:rPr>
                <w:rFonts w:ascii="Arial" w:hAnsi="Arial"/>
                <w:lang w:eastAsia="en-GB"/>
              </w:rPr>
            </w:pPr>
            <w:r w:rsidRPr="00D4165D">
              <w:rPr>
                <w:rFonts w:ascii="Arial" w:hAnsi="Arial"/>
                <w:lang w:eastAsia="en-GB"/>
              </w:rPr>
              <w:t xml:space="preserve">        }</w:t>
            </w:r>
          </w:p>
          <w:p w14:paraId="07DCA01B" w14:textId="77777777" w:rsidR="00D4165D" w:rsidRPr="00D4165D" w:rsidRDefault="00D4165D" w:rsidP="00D4165D">
            <w:pPr>
              <w:spacing w:after="0"/>
              <w:rPr>
                <w:rFonts w:ascii="Arial" w:hAnsi="Arial"/>
                <w:lang w:eastAsia="en-GB"/>
              </w:rPr>
            </w:pPr>
            <w:r w:rsidRPr="00D4165D">
              <w:rPr>
                <w:rFonts w:ascii="Arial" w:hAnsi="Arial"/>
                <w:lang w:eastAsia="en-GB"/>
              </w:rPr>
              <w:t xml:space="preserve">      }</w:t>
            </w:r>
          </w:p>
          <w:p w14:paraId="35F6F025" w14:textId="77777777" w:rsidR="00D4165D" w:rsidRPr="00D4165D" w:rsidRDefault="00D4165D" w:rsidP="00D4165D">
            <w:pPr>
              <w:spacing w:after="0"/>
              <w:rPr>
                <w:rFonts w:ascii="Arial" w:hAnsi="Arial"/>
                <w:lang w:eastAsia="en-GB"/>
              </w:rPr>
            </w:pPr>
            <w:r w:rsidRPr="00D4165D">
              <w:rPr>
                <w:rFonts w:ascii="Arial" w:hAnsi="Arial"/>
                <w:lang w:eastAsia="en-GB"/>
              </w:rPr>
              <w:t xml:space="preserve">    }</w:t>
            </w:r>
          </w:p>
          <w:p w14:paraId="5D678817" w14:textId="77777777" w:rsidR="00D4165D" w:rsidRPr="00D4165D" w:rsidRDefault="00D4165D" w:rsidP="00D4165D">
            <w:pPr>
              <w:spacing w:after="0"/>
              <w:rPr>
                <w:rFonts w:ascii="Arial" w:hAnsi="Arial"/>
                <w:lang w:eastAsia="en-GB"/>
              </w:rPr>
            </w:pPr>
            <w:r w:rsidRPr="00D4165D">
              <w:rPr>
                <w:rFonts w:ascii="Arial" w:hAnsi="Arial"/>
                <w:lang w:eastAsia="en-GB"/>
              </w:rPr>
              <w:t xml:space="preserve">  };</w:t>
            </w:r>
          </w:p>
          <w:p w14:paraId="67DCD396" w14:textId="77777777" w:rsidR="00C36199" w:rsidRPr="004031F3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C36199" w:rsidRPr="004031F3" w14:paraId="0D61158A" w14:textId="77777777" w:rsidTr="00C36199">
        <w:tc>
          <w:tcPr>
            <w:tcW w:w="9855" w:type="dxa"/>
          </w:tcPr>
          <w:p w14:paraId="3BB44252" w14:textId="77777777" w:rsidR="00C36199" w:rsidRPr="004031F3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60840920" w14:textId="77777777" w:rsidR="00C36199" w:rsidRPr="004031F3" w:rsidRDefault="00C36199" w:rsidP="00C36199">
      <w:pPr>
        <w:spacing w:after="0"/>
        <w:rPr>
          <w:rFonts w:ascii="Arial" w:hAnsi="Arial"/>
          <w:b/>
          <w:lang w:eastAsia="en-GB"/>
        </w:rPr>
      </w:pPr>
    </w:p>
    <w:p w14:paraId="445F0118" w14:textId="77777777" w:rsidR="00C36199" w:rsidRPr="004031F3" w:rsidRDefault="00C36199" w:rsidP="00C36199">
      <w:pPr>
        <w:spacing w:after="0"/>
        <w:rPr>
          <w:rFonts w:ascii="Arial" w:hAnsi="Arial"/>
          <w:b/>
          <w:lang w:eastAsia="en-GB"/>
        </w:rPr>
      </w:pPr>
    </w:p>
    <w:p w14:paraId="0BB9C1D9" w14:textId="77777777" w:rsidR="00C36199" w:rsidRPr="004031F3" w:rsidRDefault="00C36199" w:rsidP="00C36199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36199" w:rsidRPr="004031F3" w14:paraId="3522362B" w14:textId="77777777" w:rsidTr="005B0DB4">
        <w:tc>
          <w:tcPr>
            <w:tcW w:w="9629" w:type="dxa"/>
          </w:tcPr>
          <w:p w14:paraId="704E6A49" w14:textId="77777777" w:rsidR="00C36199" w:rsidRDefault="00C36199" w:rsidP="00C36199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0B50652A" w14:textId="77777777" w:rsidR="005A4E69" w:rsidRPr="005A4E69" w:rsidRDefault="005A4E69" w:rsidP="005A4E69">
            <w:pPr>
              <w:spacing w:after="0"/>
              <w:rPr>
                <w:rFonts w:ascii="Arial" w:hAnsi="Arial"/>
                <w:lang w:eastAsia="en-GB"/>
              </w:rPr>
            </w:pPr>
            <w:r w:rsidRPr="005A4E69">
              <w:rPr>
                <w:rFonts w:ascii="Arial" w:hAnsi="Arial"/>
                <w:lang w:eastAsia="en-GB"/>
              </w:rPr>
              <w:t xml:space="preserve">  </w:t>
            </w:r>
          </w:p>
          <w:p w14:paraId="2645AC70" w14:textId="77777777" w:rsidR="005A4E69" w:rsidRPr="005A4E69" w:rsidRDefault="005A4E69" w:rsidP="005A4E69">
            <w:pPr>
              <w:spacing w:after="0"/>
              <w:rPr>
                <w:rFonts w:ascii="Arial" w:hAnsi="Arial"/>
                <w:lang w:eastAsia="en-GB"/>
              </w:rPr>
            </w:pPr>
            <w:r w:rsidRPr="005A4E69">
              <w:rPr>
                <w:rFonts w:ascii="Arial" w:hAnsi="Arial"/>
                <w:lang w:eastAsia="en-GB"/>
              </w:rPr>
              <w:t xml:space="preserve">  template (value) DL_DCCH_Message cs_UE_CapabilityInfoCnfAM(</w:t>
            </w:r>
            <w:r w:rsidRPr="005A4E69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5A4E69">
              <w:rPr>
                <w:rFonts w:ascii="Arial" w:hAnsi="Arial"/>
                <w:lang w:eastAsia="en-GB"/>
              </w:rPr>
              <w:t xml:space="preserve"> IntegrityCheckInfo        p_IntegrityCheckInfo,</w:t>
            </w:r>
          </w:p>
          <w:p w14:paraId="59F516A8" w14:textId="77777777" w:rsidR="005A4E69" w:rsidRPr="005A4E69" w:rsidRDefault="005A4E69" w:rsidP="005A4E69">
            <w:pPr>
              <w:spacing w:after="0"/>
              <w:rPr>
                <w:rFonts w:ascii="Arial" w:hAnsi="Arial"/>
                <w:lang w:eastAsia="en-GB"/>
              </w:rPr>
            </w:pPr>
            <w:r w:rsidRPr="005A4E69">
              <w:rPr>
                <w:rFonts w:ascii="Arial" w:hAnsi="Arial"/>
                <w:lang w:eastAsia="en-GB"/>
              </w:rPr>
              <w:t xml:space="preserve">                                                             RRC_TransactionIdentifier p_RRC_TI) :=</w:t>
            </w:r>
          </w:p>
          <w:p w14:paraId="2A73204C" w14:textId="77777777" w:rsidR="005A4E69" w:rsidRPr="005A4E69" w:rsidRDefault="005A4E69" w:rsidP="005A4E69">
            <w:pPr>
              <w:spacing w:after="0"/>
              <w:rPr>
                <w:rFonts w:ascii="Arial" w:hAnsi="Arial"/>
                <w:lang w:eastAsia="en-GB"/>
              </w:rPr>
            </w:pPr>
            <w:r w:rsidRPr="005A4E69">
              <w:rPr>
                <w:rFonts w:ascii="Arial" w:hAnsi="Arial"/>
                <w:lang w:eastAsia="en-GB"/>
              </w:rPr>
              <w:t xml:space="preserve">  { /* @status    APPROVED (LTE_IRAT, UTRAN) */</w:t>
            </w:r>
          </w:p>
          <w:p w14:paraId="1DAAC15A" w14:textId="77777777" w:rsidR="005A4E69" w:rsidRPr="005A4E69" w:rsidRDefault="005A4E69" w:rsidP="005A4E69">
            <w:pPr>
              <w:spacing w:after="0"/>
              <w:rPr>
                <w:rFonts w:ascii="Arial" w:hAnsi="Arial"/>
                <w:lang w:eastAsia="en-GB"/>
              </w:rPr>
            </w:pPr>
            <w:r w:rsidRPr="005A4E69">
              <w:rPr>
                <w:rFonts w:ascii="Arial" w:hAnsi="Arial"/>
                <w:lang w:eastAsia="en-GB"/>
              </w:rPr>
              <w:t xml:space="preserve">    integrityCheckInfo := p_IntegrityCheckInfo,</w:t>
            </w:r>
          </w:p>
          <w:p w14:paraId="3AC866F2" w14:textId="77777777" w:rsidR="00C36199" w:rsidRPr="004031F3" w:rsidRDefault="00C36199" w:rsidP="00C3619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7C84EACE" w14:textId="77777777" w:rsidR="005B0DB4" w:rsidRDefault="005B0DB4" w:rsidP="005B0DB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6" w:name="_Toc70086130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Pr="005B0DB4">
        <w:rPr>
          <w:b/>
        </w:rPr>
        <w:t>cs_RRCConnReject</w:t>
      </w:r>
      <w:bookmarkEnd w:id="2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B0DB4" w14:paraId="4AC99E8E" w14:textId="77777777" w:rsidTr="009C5D31">
        <w:trPr>
          <w:trHeight w:val="447"/>
        </w:trPr>
        <w:tc>
          <w:tcPr>
            <w:tcW w:w="1985" w:type="dxa"/>
          </w:tcPr>
          <w:p w14:paraId="1230E337" w14:textId="77777777" w:rsidR="005B0DB4" w:rsidRPr="00E751F5" w:rsidRDefault="005B0DB4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8896A8D" w14:textId="77777777" w:rsidR="005B0DB4" w:rsidRDefault="005B0DB4" w:rsidP="009C5D31">
            <w:pPr>
              <w:pStyle w:val="CRCoverPage"/>
              <w:spacing w:after="0"/>
              <w:ind w:left="100"/>
              <w:rPr>
                <w:noProof/>
              </w:rPr>
            </w:pPr>
            <w:r w:rsidRPr="005B0DB4">
              <w:rPr>
                <w:noProof/>
              </w:rPr>
              <w:t>cs_RRCConnReject</w:t>
            </w:r>
          </w:p>
        </w:tc>
      </w:tr>
      <w:tr w:rsidR="005B0DB4" w14:paraId="28CE0B55" w14:textId="77777777" w:rsidTr="009C5D31">
        <w:trPr>
          <w:trHeight w:val="452"/>
        </w:trPr>
        <w:tc>
          <w:tcPr>
            <w:tcW w:w="1985" w:type="dxa"/>
          </w:tcPr>
          <w:p w14:paraId="33D486D4" w14:textId="77777777" w:rsidR="005B0DB4" w:rsidRPr="00E751F5" w:rsidRDefault="005B0DB4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B45334D" w14:textId="77777777" w:rsidR="005B0DB4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5B0DB4" w14:paraId="50BBB38E" w14:textId="77777777" w:rsidTr="009C5D31">
        <w:tc>
          <w:tcPr>
            <w:tcW w:w="1985" w:type="dxa"/>
          </w:tcPr>
          <w:p w14:paraId="03958730" w14:textId="77777777" w:rsidR="005B0DB4" w:rsidRPr="00E751F5" w:rsidRDefault="005B0DB4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A6FDE9C" w14:textId="77777777" w:rsidR="005B0DB4" w:rsidRPr="00300C5B" w:rsidRDefault="005B0DB4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5B0DB4" w14:paraId="265BFC80" w14:textId="77777777" w:rsidTr="009C5D31">
        <w:tc>
          <w:tcPr>
            <w:tcW w:w="1985" w:type="dxa"/>
          </w:tcPr>
          <w:p w14:paraId="4BE420DB" w14:textId="77777777" w:rsidR="005B0DB4" w:rsidRPr="00E751F5" w:rsidRDefault="005B0DB4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9CD5C56" w14:textId="77777777" w:rsidR="005B0DB4" w:rsidRPr="00F0313E" w:rsidRDefault="005B0DB4" w:rsidP="009C5D3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E133F4">
              <w:rPr>
                <w:rFonts w:ascii="Arial" w:hAnsi="Arial" w:cs="Arial"/>
                <w:noProof/>
                <w:lang w:val="en-US"/>
              </w:rPr>
              <w:t>UTRAN_RRC_Templates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5B0DB4" w:rsidRPr="00E751F5" w14:paraId="4403085D" w14:textId="77777777" w:rsidTr="009C5D31">
        <w:tc>
          <w:tcPr>
            <w:tcW w:w="1985" w:type="dxa"/>
          </w:tcPr>
          <w:p w14:paraId="31F28940" w14:textId="77777777" w:rsidR="005B0DB4" w:rsidRPr="00E751F5" w:rsidRDefault="005B0DB4" w:rsidP="009C5D3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088326B" w14:textId="77777777" w:rsidR="005B0DB4" w:rsidRPr="00E751F5" w:rsidRDefault="005B0DB4" w:rsidP="009C5D31">
            <w:pPr>
              <w:rPr>
                <w:rFonts w:ascii="Arial" w:hAnsi="Arial"/>
                <w:highlight w:val="cyan"/>
              </w:rPr>
            </w:pPr>
          </w:p>
        </w:tc>
      </w:tr>
    </w:tbl>
    <w:p w14:paraId="4364BB4A" w14:textId="77777777" w:rsidR="005B0DB4" w:rsidRDefault="005B0DB4" w:rsidP="005B0DB4">
      <w:pPr>
        <w:rPr>
          <w:noProof/>
          <w:lang w:val="en-US"/>
        </w:rPr>
      </w:pPr>
    </w:p>
    <w:p w14:paraId="0A71E81E" w14:textId="77777777" w:rsidR="005B0DB4" w:rsidRDefault="005B0DB4" w:rsidP="005B0DB4">
      <w:pPr>
        <w:rPr>
          <w:noProof/>
        </w:rPr>
      </w:pPr>
    </w:p>
    <w:p w14:paraId="4EE27F65" w14:textId="77777777" w:rsidR="005B0DB4" w:rsidRDefault="005B0DB4" w:rsidP="005B0DB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B0DB4" w:rsidRPr="004031F3" w14:paraId="3D26A75D" w14:textId="77777777" w:rsidTr="009C5D31">
        <w:tc>
          <w:tcPr>
            <w:tcW w:w="9855" w:type="dxa"/>
          </w:tcPr>
          <w:p w14:paraId="623E1DE1" w14:textId="77777777" w:rsidR="005B0DB4" w:rsidRDefault="005B0DB4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040D38ED" w14:textId="77777777" w:rsidR="005B0DB4" w:rsidRPr="005B0DB4" w:rsidRDefault="005B0DB4" w:rsidP="005B0DB4">
            <w:pPr>
              <w:spacing w:after="0"/>
              <w:rPr>
                <w:rFonts w:ascii="Arial" w:hAnsi="Arial"/>
                <w:lang w:eastAsia="en-GB"/>
              </w:rPr>
            </w:pPr>
            <w:r w:rsidRPr="005B0DB4">
              <w:rPr>
                <w:rFonts w:ascii="Arial" w:hAnsi="Arial"/>
                <w:lang w:eastAsia="en-GB"/>
              </w:rPr>
              <w:t xml:space="preserve">  template (value) DL_CCCH_Message cs_RRCConnReject(IntegrityCheckInfo p_IntegrityCheckInfo,</w:t>
            </w:r>
          </w:p>
          <w:p w14:paraId="0A4D9D10" w14:textId="77777777" w:rsidR="005B0DB4" w:rsidRPr="005B0DB4" w:rsidRDefault="005B0DB4" w:rsidP="005B0DB4">
            <w:pPr>
              <w:spacing w:after="0"/>
              <w:rPr>
                <w:rFonts w:ascii="Arial" w:hAnsi="Arial"/>
                <w:lang w:eastAsia="en-GB"/>
              </w:rPr>
            </w:pPr>
            <w:r w:rsidRPr="005B0DB4">
              <w:rPr>
                <w:rFonts w:ascii="Arial" w:hAnsi="Arial"/>
                <w:lang w:eastAsia="en-GB"/>
              </w:rPr>
              <w:t xml:space="preserve">                                                    InitialUE_Identity  p_InitialUEId,</w:t>
            </w:r>
          </w:p>
          <w:p w14:paraId="5E8F34CB" w14:textId="77777777" w:rsidR="005B0DB4" w:rsidRPr="005B0DB4" w:rsidRDefault="005B0DB4" w:rsidP="005B0DB4">
            <w:pPr>
              <w:spacing w:after="0"/>
              <w:rPr>
                <w:rFonts w:ascii="Arial" w:hAnsi="Arial"/>
                <w:lang w:eastAsia="en-GB"/>
              </w:rPr>
            </w:pPr>
            <w:r w:rsidRPr="005B0DB4">
              <w:rPr>
                <w:rFonts w:ascii="Arial" w:hAnsi="Arial"/>
                <w:lang w:eastAsia="en-GB"/>
              </w:rPr>
              <w:t xml:space="preserve">                                                    integer            p_WaitTime := 0,</w:t>
            </w:r>
          </w:p>
          <w:p w14:paraId="36E9429D" w14:textId="77777777" w:rsidR="005B0DB4" w:rsidRPr="005B0DB4" w:rsidRDefault="005B0DB4" w:rsidP="005B0DB4">
            <w:pPr>
              <w:spacing w:after="0"/>
              <w:rPr>
                <w:rFonts w:ascii="Arial" w:hAnsi="Arial"/>
                <w:lang w:eastAsia="en-GB"/>
              </w:rPr>
            </w:pPr>
            <w:r w:rsidRPr="005B0DB4">
              <w:rPr>
                <w:rFonts w:ascii="Arial" w:hAnsi="Arial"/>
                <w:lang w:eastAsia="en-GB"/>
              </w:rPr>
              <w:t xml:space="preserve">                                                    RRC_TransactionIdentifier p_RRC_Ti := tsc_RRC_TI,</w:t>
            </w:r>
          </w:p>
          <w:p w14:paraId="2DAD45F8" w14:textId="77777777" w:rsidR="005B0DB4" w:rsidRPr="005B0DB4" w:rsidRDefault="005B0DB4" w:rsidP="005B0DB4">
            <w:pPr>
              <w:spacing w:after="0"/>
              <w:rPr>
                <w:rFonts w:ascii="Arial" w:hAnsi="Arial"/>
                <w:lang w:eastAsia="en-GB"/>
              </w:rPr>
            </w:pPr>
            <w:r w:rsidRPr="005B0DB4">
              <w:rPr>
                <w:rFonts w:ascii="Arial" w:hAnsi="Arial"/>
                <w:lang w:eastAsia="en-GB"/>
              </w:rPr>
              <w:t xml:space="preserve">                                                    template (omit) RRCConnectionReject_r3_laterNonCriticalExtensions_Type p_LaterNonCriticalExtensions := omit) :=</w:t>
            </w:r>
          </w:p>
          <w:p w14:paraId="6B621920" w14:textId="77777777" w:rsidR="005B0DB4" w:rsidRPr="005B0DB4" w:rsidRDefault="005B0DB4" w:rsidP="005B0DB4">
            <w:pPr>
              <w:spacing w:after="0"/>
              <w:rPr>
                <w:rFonts w:ascii="Arial" w:hAnsi="Arial"/>
                <w:lang w:eastAsia="en-GB"/>
              </w:rPr>
            </w:pPr>
            <w:r w:rsidRPr="005B0DB4">
              <w:rPr>
                <w:rFonts w:ascii="Arial" w:hAnsi="Arial"/>
                <w:lang w:eastAsia="en-GB"/>
              </w:rPr>
              <w:t xml:space="preserve">  { /* @status    APPROVED (LTE_IRAT) */</w:t>
            </w:r>
          </w:p>
          <w:p w14:paraId="2D6ADF41" w14:textId="77777777" w:rsidR="005B0DB4" w:rsidRPr="005B0DB4" w:rsidRDefault="005B0DB4" w:rsidP="005B0DB4">
            <w:pPr>
              <w:spacing w:after="0"/>
              <w:rPr>
                <w:rFonts w:ascii="Arial" w:hAnsi="Arial"/>
                <w:lang w:eastAsia="en-GB"/>
              </w:rPr>
            </w:pPr>
            <w:r w:rsidRPr="005B0DB4">
              <w:rPr>
                <w:rFonts w:ascii="Arial" w:hAnsi="Arial"/>
                <w:lang w:eastAsia="en-GB"/>
              </w:rPr>
              <w:t xml:space="preserve">    integrityCheckInfo := p_IntegrityCheckInfo,</w:t>
            </w:r>
          </w:p>
          <w:p w14:paraId="7803998D" w14:textId="77777777" w:rsidR="005B0DB4" w:rsidRPr="004031F3" w:rsidRDefault="005B0DB4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5B0DB4" w:rsidRPr="004031F3" w14:paraId="14F7DD2D" w14:textId="77777777" w:rsidTr="009C5D31">
        <w:tc>
          <w:tcPr>
            <w:tcW w:w="9855" w:type="dxa"/>
          </w:tcPr>
          <w:p w14:paraId="0EEF7F6B" w14:textId="77777777" w:rsidR="005B0DB4" w:rsidRPr="004031F3" w:rsidRDefault="005B0DB4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03ECCEC2" w14:textId="77777777" w:rsidR="005B0DB4" w:rsidRPr="004031F3" w:rsidRDefault="005B0DB4" w:rsidP="005B0DB4">
      <w:pPr>
        <w:spacing w:after="0"/>
        <w:rPr>
          <w:rFonts w:ascii="Arial" w:hAnsi="Arial"/>
          <w:b/>
          <w:lang w:eastAsia="en-GB"/>
        </w:rPr>
      </w:pPr>
    </w:p>
    <w:p w14:paraId="2EC49FED" w14:textId="77777777" w:rsidR="005B0DB4" w:rsidRPr="004031F3" w:rsidRDefault="005B0DB4" w:rsidP="005B0DB4">
      <w:pPr>
        <w:spacing w:after="0"/>
        <w:rPr>
          <w:rFonts w:ascii="Arial" w:hAnsi="Arial"/>
          <w:b/>
          <w:lang w:eastAsia="en-GB"/>
        </w:rPr>
      </w:pPr>
    </w:p>
    <w:p w14:paraId="48380A75" w14:textId="77777777" w:rsidR="005B0DB4" w:rsidRPr="004031F3" w:rsidRDefault="005B0DB4" w:rsidP="005B0DB4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B0DB4" w:rsidRPr="004031F3" w14:paraId="3C161D2C" w14:textId="77777777" w:rsidTr="009C5D31">
        <w:tc>
          <w:tcPr>
            <w:tcW w:w="9855" w:type="dxa"/>
          </w:tcPr>
          <w:p w14:paraId="28F60FA9" w14:textId="77777777" w:rsidR="005B0DB4" w:rsidRDefault="005B0DB4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02C3821E" w14:textId="77777777" w:rsidR="005B0DB4" w:rsidRPr="005B0DB4" w:rsidRDefault="005B0DB4" w:rsidP="005B0DB4">
            <w:pPr>
              <w:spacing w:after="0"/>
              <w:rPr>
                <w:rFonts w:ascii="Arial" w:hAnsi="Arial"/>
                <w:lang w:eastAsia="en-GB"/>
              </w:rPr>
            </w:pPr>
            <w:r w:rsidRPr="005B0DB4">
              <w:rPr>
                <w:rFonts w:ascii="Arial" w:hAnsi="Arial"/>
                <w:lang w:eastAsia="en-GB"/>
              </w:rPr>
              <w:lastRenderedPageBreak/>
              <w:t xml:space="preserve">  template (value) DL_CCCH_Message cs_RRCConnReject(</w:t>
            </w:r>
            <w:r w:rsidRPr="005B0DB4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5B0DB4">
              <w:rPr>
                <w:rFonts w:ascii="Arial" w:hAnsi="Arial"/>
                <w:lang w:eastAsia="en-GB"/>
              </w:rPr>
              <w:t xml:space="preserve"> IntegrityC</w:t>
            </w:r>
            <w:r>
              <w:rPr>
                <w:rFonts w:ascii="Arial" w:hAnsi="Arial"/>
                <w:lang w:eastAsia="en-GB"/>
              </w:rPr>
              <w:t>heckInfo p_IntegrityCheckInfo,</w:t>
            </w:r>
          </w:p>
          <w:p w14:paraId="21636376" w14:textId="77777777" w:rsidR="005B0DB4" w:rsidRPr="005B0DB4" w:rsidRDefault="005B0DB4" w:rsidP="005B0DB4">
            <w:pPr>
              <w:spacing w:after="0"/>
              <w:rPr>
                <w:rFonts w:ascii="Arial" w:hAnsi="Arial"/>
                <w:lang w:eastAsia="en-GB"/>
              </w:rPr>
            </w:pPr>
            <w:r w:rsidRPr="005B0DB4">
              <w:rPr>
                <w:rFonts w:ascii="Arial" w:hAnsi="Arial"/>
                <w:lang w:eastAsia="en-GB"/>
              </w:rPr>
              <w:t xml:space="preserve">                                                    InitialUE_Identity  p_InitialUEId,</w:t>
            </w:r>
          </w:p>
          <w:p w14:paraId="7CEB5FF0" w14:textId="77777777" w:rsidR="005B0DB4" w:rsidRPr="005B0DB4" w:rsidRDefault="005B0DB4" w:rsidP="005B0DB4">
            <w:pPr>
              <w:spacing w:after="0"/>
              <w:rPr>
                <w:rFonts w:ascii="Arial" w:hAnsi="Arial"/>
                <w:lang w:eastAsia="en-GB"/>
              </w:rPr>
            </w:pPr>
            <w:r w:rsidRPr="005B0DB4">
              <w:rPr>
                <w:rFonts w:ascii="Arial" w:hAnsi="Arial"/>
                <w:lang w:eastAsia="en-GB"/>
              </w:rPr>
              <w:t xml:space="preserve">                                                    integer            p_WaitTime := 0,</w:t>
            </w:r>
          </w:p>
          <w:p w14:paraId="6CCC6243" w14:textId="77777777" w:rsidR="005B0DB4" w:rsidRPr="005B0DB4" w:rsidRDefault="005B0DB4" w:rsidP="005B0DB4">
            <w:pPr>
              <w:spacing w:after="0"/>
              <w:rPr>
                <w:rFonts w:ascii="Arial" w:hAnsi="Arial"/>
                <w:lang w:eastAsia="en-GB"/>
              </w:rPr>
            </w:pPr>
            <w:r w:rsidRPr="005B0DB4">
              <w:rPr>
                <w:rFonts w:ascii="Arial" w:hAnsi="Arial"/>
                <w:lang w:eastAsia="en-GB"/>
              </w:rPr>
              <w:t xml:space="preserve">                                                    RRC_TransactionIdentifier p_RRC_Ti := tsc_RRC_TI,</w:t>
            </w:r>
          </w:p>
          <w:p w14:paraId="77E289B7" w14:textId="77777777" w:rsidR="005B0DB4" w:rsidRPr="005B0DB4" w:rsidRDefault="005B0DB4" w:rsidP="005B0DB4">
            <w:pPr>
              <w:spacing w:after="0"/>
              <w:rPr>
                <w:rFonts w:ascii="Arial" w:hAnsi="Arial"/>
                <w:lang w:eastAsia="en-GB"/>
              </w:rPr>
            </w:pPr>
            <w:r w:rsidRPr="005B0DB4">
              <w:rPr>
                <w:rFonts w:ascii="Arial" w:hAnsi="Arial"/>
                <w:lang w:eastAsia="en-GB"/>
              </w:rPr>
              <w:t xml:space="preserve">                                                    template (omit) RRCConnectionReject_r3_laterNonCriticalExtensions_Type p_LaterNonCriticalExtensions := omit) :=</w:t>
            </w:r>
          </w:p>
          <w:p w14:paraId="48CA288B" w14:textId="77777777" w:rsidR="005B0DB4" w:rsidRPr="005B0DB4" w:rsidRDefault="005B0DB4" w:rsidP="005B0DB4">
            <w:pPr>
              <w:spacing w:after="0"/>
              <w:rPr>
                <w:rFonts w:ascii="Arial" w:hAnsi="Arial"/>
                <w:lang w:eastAsia="en-GB"/>
              </w:rPr>
            </w:pPr>
            <w:r w:rsidRPr="005B0DB4">
              <w:rPr>
                <w:rFonts w:ascii="Arial" w:hAnsi="Arial"/>
                <w:lang w:eastAsia="en-GB"/>
              </w:rPr>
              <w:t xml:space="preserve">  { /* @status    APPROVED (LTE_IRAT) */</w:t>
            </w:r>
          </w:p>
          <w:p w14:paraId="0E82281A" w14:textId="77777777" w:rsidR="005B0DB4" w:rsidRPr="005B0DB4" w:rsidRDefault="005B0DB4" w:rsidP="005B0DB4">
            <w:pPr>
              <w:spacing w:after="0"/>
              <w:rPr>
                <w:rFonts w:ascii="Arial" w:hAnsi="Arial"/>
                <w:lang w:eastAsia="en-GB"/>
              </w:rPr>
            </w:pPr>
            <w:r w:rsidRPr="005B0DB4">
              <w:rPr>
                <w:rFonts w:ascii="Arial" w:hAnsi="Arial"/>
                <w:lang w:eastAsia="en-GB"/>
              </w:rPr>
              <w:t xml:space="preserve">    integrityCheckInfo := p_IntegrityCheckInfo,</w:t>
            </w:r>
          </w:p>
          <w:p w14:paraId="32492B7D" w14:textId="77777777" w:rsidR="005B0DB4" w:rsidRPr="004031F3" w:rsidRDefault="005B0DB4" w:rsidP="005B0DB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3769F4C1" w14:textId="77777777" w:rsidR="00300C5B" w:rsidRDefault="00300C5B">
      <w:pPr>
        <w:rPr>
          <w:noProof/>
          <w:lang w:val="en-US"/>
        </w:rPr>
      </w:pPr>
    </w:p>
    <w:p w14:paraId="76DF6CCC" w14:textId="77777777" w:rsidR="003466D2" w:rsidRDefault="003466D2" w:rsidP="003466D2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7" w:name="_Toc70086131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Pr="003466D2">
        <w:rPr>
          <w:b/>
        </w:rPr>
        <w:t>cs_108_RRC_ConnRelDCCH_r4</w:t>
      </w:r>
      <w:bookmarkEnd w:id="2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466D2" w14:paraId="74C0D525" w14:textId="77777777" w:rsidTr="009C5D31">
        <w:trPr>
          <w:trHeight w:val="447"/>
        </w:trPr>
        <w:tc>
          <w:tcPr>
            <w:tcW w:w="1985" w:type="dxa"/>
          </w:tcPr>
          <w:p w14:paraId="745DC265" w14:textId="77777777" w:rsidR="003466D2" w:rsidRPr="00E751F5" w:rsidRDefault="003466D2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BF7994C" w14:textId="77777777" w:rsidR="003466D2" w:rsidRDefault="003466D2" w:rsidP="009C5D31">
            <w:pPr>
              <w:pStyle w:val="CRCoverPage"/>
              <w:spacing w:after="0"/>
              <w:ind w:left="100"/>
              <w:rPr>
                <w:noProof/>
              </w:rPr>
            </w:pPr>
            <w:r w:rsidRPr="003466D2">
              <w:rPr>
                <w:noProof/>
              </w:rPr>
              <w:t>cs_108_RRC_ConnRelDCCH_r4</w:t>
            </w:r>
          </w:p>
        </w:tc>
      </w:tr>
      <w:tr w:rsidR="003466D2" w14:paraId="11E536E4" w14:textId="77777777" w:rsidTr="009C5D31">
        <w:trPr>
          <w:trHeight w:val="452"/>
        </w:trPr>
        <w:tc>
          <w:tcPr>
            <w:tcW w:w="1985" w:type="dxa"/>
          </w:tcPr>
          <w:p w14:paraId="24BDD2CC" w14:textId="77777777" w:rsidR="003466D2" w:rsidRPr="00E751F5" w:rsidRDefault="003466D2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14C9462" w14:textId="77777777" w:rsidR="003466D2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3466D2" w14:paraId="1390B9C7" w14:textId="77777777" w:rsidTr="009C5D31">
        <w:tc>
          <w:tcPr>
            <w:tcW w:w="1985" w:type="dxa"/>
          </w:tcPr>
          <w:p w14:paraId="217780A7" w14:textId="77777777" w:rsidR="003466D2" w:rsidRPr="00E751F5" w:rsidRDefault="003466D2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08F4683" w14:textId="77777777" w:rsidR="003466D2" w:rsidRPr="00300C5B" w:rsidRDefault="003466D2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3466D2" w14:paraId="4C2BB5F0" w14:textId="77777777" w:rsidTr="009C5D31">
        <w:tc>
          <w:tcPr>
            <w:tcW w:w="1985" w:type="dxa"/>
          </w:tcPr>
          <w:p w14:paraId="3233C4E3" w14:textId="77777777" w:rsidR="003466D2" w:rsidRPr="00E751F5" w:rsidRDefault="003466D2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7150349" w14:textId="77777777" w:rsidR="003466D2" w:rsidRPr="00F0313E" w:rsidRDefault="003466D2" w:rsidP="009C5D3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E133F4">
              <w:rPr>
                <w:rFonts w:ascii="Arial" w:hAnsi="Arial" w:cs="Arial"/>
                <w:noProof/>
                <w:lang w:val="en-US"/>
              </w:rPr>
              <w:t>UTRAN_RRC_Templates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3466D2" w:rsidRPr="00E751F5" w14:paraId="72AE64D4" w14:textId="77777777" w:rsidTr="009C5D31">
        <w:tc>
          <w:tcPr>
            <w:tcW w:w="1985" w:type="dxa"/>
          </w:tcPr>
          <w:p w14:paraId="43EF930A" w14:textId="77777777" w:rsidR="003466D2" w:rsidRPr="00E751F5" w:rsidRDefault="003466D2" w:rsidP="009C5D3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8E8B681" w14:textId="77777777" w:rsidR="003466D2" w:rsidRPr="00E751F5" w:rsidRDefault="003466D2" w:rsidP="009C5D31">
            <w:pPr>
              <w:rPr>
                <w:rFonts w:ascii="Arial" w:hAnsi="Arial"/>
                <w:highlight w:val="cyan"/>
              </w:rPr>
            </w:pPr>
          </w:p>
        </w:tc>
      </w:tr>
    </w:tbl>
    <w:p w14:paraId="275EFD6C" w14:textId="77777777" w:rsidR="003466D2" w:rsidRDefault="003466D2" w:rsidP="003466D2">
      <w:pPr>
        <w:rPr>
          <w:noProof/>
          <w:lang w:val="en-US"/>
        </w:rPr>
      </w:pPr>
    </w:p>
    <w:p w14:paraId="022CDB00" w14:textId="77777777" w:rsidR="003466D2" w:rsidRDefault="003466D2" w:rsidP="003466D2">
      <w:pPr>
        <w:rPr>
          <w:noProof/>
        </w:rPr>
      </w:pPr>
    </w:p>
    <w:p w14:paraId="0DDA3C69" w14:textId="77777777" w:rsidR="003466D2" w:rsidRDefault="003466D2" w:rsidP="003466D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466D2" w:rsidRPr="004031F3" w14:paraId="2D04479F" w14:textId="77777777" w:rsidTr="009C5D31">
        <w:tc>
          <w:tcPr>
            <w:tcW w:w="9855" w:type="dxa"/>
          </w:tcPr>
          <w:p w14:paraId="084C3E79" w14:textId="77777777" w:rsidR="003466D2" w:rsidRDefault="003466D2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70056685" w14:textId="77777777" w:rsidR="003466D2" w:rsidRPr="003466D2" w:rsidRDefault="003466D2" w:rsidP="003466D2">
            <w:pPr>
              <w:spacing w:after="0"/>
              <w:rPr>
                <w:rFonts w:ascii="Arial" w:hAnsi="Arial"/>
                <w:lang w:eastAsia="en-GB"/>
              </w:rPr>
            </w:pPr>
            <w:r w:rsidRPr="003466D2">
              <w:rPr>
                <w:rFonts w:ascii="Arial" w:hAnsi="Arial"/>
                <w:lang w:eastAsia="en-GB"/>
              </w:rPr>
              <w:t xml:space="preserve">  template (value) DL_DCCH_Message cs_108_RRC_ConnRelDCCH_r4(IntegrityCheckInfo p_IntegrityCheckInfo,</w:t>
            </w:r>
          </w:p>
          <w:p w14:paraId="1A3AEFDC" w14:textId="77777777" w:rsidR="003466D2" w:rsidRPr="003466D2" w:rsidRDefault="003466D2" w:rsidP="003466D2">
            <w:pPr>
              <w:spacing w:after="0"/>
              <w:rPr>
                <w:rFonts w:ascii="Arial" w:hAnsi="Arial"/>
                <w:lang w:eastAsia="en-GB"/>
              </w:rPr>
            </w:pPr>
            <w:r w:rsidRPr="003466D2">
              <w:rPr>
                <w:rFonts w:ascii="Arial" w:hAnsi="Arial"/>
                <w:lang w:eastAsia="en-GB"/>
              </w:rPr>
              <w:t xml:space="preserve">                                                             RRC_TransactionIdentifier p_RRC_Ti,</w:t>
            </w:r>
          </w:p>
          <w:p w14:paraId="621081FE" w14:textId="77777777" w:rsidR="003466D2" w:rsidRPr="003466D2" w:rsidRDefault="003466D2" w:rsidP="003466D2">
            <w:pPr>
              <w:spacing w:after="0"/>
              <w:rPr>
                <w:rFonts w:ascii="Arial" w:hAnsi="Arial"/>
                <w:lang w:val="de-DE" w:eastAsia="en-GB"/>
              </w:rPr>
            </w:pPr>
            <w:r w:rsidRPr="003466D2">
              <w:rPr>
                <w:rFonts w:ascii="Arial" w:hAnsi="Arial"/>
                <w:lang w:eastAsia="en-GB"/>
              </w:rPr>
              <w:t xml:space="preserve">                                                             </w:t>
            </w:r>
            <w:r w:rsidRPr="003466D2">
              <w:rPr>
                <w:rFonts w:ascii="Arial" w:hAnsi="Arial"/>
                <w:lang w:val="de-DE" w:eastAsia="en-GB"/>
              </w:rPr>
              <w:t>template (omit) integer p_N308 := omit,</w:t>
            </w:r>
          </w:p>
          <w:p w14:paraId="2E57DA85" w14:textId="77777777" w:rsidR="003466D2" w:rsidRPr="003466D2" w:rsidRDefault="003466D2" w:rsidP="003466D2">
            <w:pPr>
              <w:spacing w:after="0"/>
              <w:rPr>
                <w:rFonts w:ascii="Arial" w:hAnsi="Arial"/>
                <w:lang w:eastAsia="en-GB"/>
              </w:rPr>
            </w:pPr>
            <w:r w:rsidRPr="003466D2">
              <w:rPr>
                <w:rFonts w:ascii="Arial" w:hAnsi="Arial"/>
                <w:lang w:val="de-DE" w:eastAsia="en-GB"/>
              </w:rPr>
              <w:t xml:space="preserve">                                                             </w:t>
            </w:r>
            <w:r w:rsidRPr="003466D2">
              <w:rPr>
                <w:rFonts w:ascii="Arial" w:hAnsi="Arial"/>
                <w:lang w:eastAsia="en-GB"/>
              </w:rPr>
              <w:t>template (omit) ReleaseCause p_ReleaseCause := normalEvent,</w:t>
            </w:r>
          </w:p>
          <w:p w14:paraId="7B66F3B5" w14:textId="77777777" w:rsidR="003466D2" w:rsidRPr="003466D2" w:rsidRDefault="003466D2" w:rsidP="003466D2">
            <w:pPr>
              <w:spacing w:after="0"/>
              <w:rPr>
                <w:rFonts w:ascii="Arial" w:hAnsi="Arial"/>
                <w:lang w:eastAsia="en-GB"/>
              </w:rPr>
            </w:pPr>
            <w:r w:rsidRPr="003466D2">
              <w:rPr>
                <w:rFonts w:ascii="Arial" w:hAnsi="Arial"/>
                <w:lang w:eastAsia="en-GB"/>
              </w:rPr>
              <w:t xml:space="preserve">                                                             template (omit) RRCConnectionRelease_v4d0NonCriticalExtensions_Type p_NonCriticalExtensions := omit) :=</w:t>
            </w:r>
          </w:p>
          <w:p w14:paraId="37A06D53" w14:textId="77777777" w:rsidR="003466D2" w:rsidRPr="003466D2" w:rsidRDefault="003466D2" w:rsidP="003466D2">
            <w:pPr>
              <w:spacing w:after="0"/>
              <w:rPr>
                <w:rFonts w:ascii="Arial" w:hAnsi="Arial"/>
                <w:lang w:eastAsia="en-GB"/>
              </w:rPr>
            </w:pPr>
            <w:r w:rsidRPr="003466D2">
              <w:rPr>
                <w:rFonts w:ascii="Arial" w:hAnsi="Arial"/>
                <w:lang w:eastAsia="en-GB"/>
              </w:rPr>
              <w:t xml:space="preserve">  { /* @status    APPROVED (IMS, IMS_IRAT, LTE_A_IRAT, LTE_IRAT, POS, SSNITZ, UTRAN) */</w:t>
            </w:r>
          </w:p>
          <w:p w14:paraId="208EEBAF" w14:textId="77777777" w:rsidR="003466D2" w:rsidRPr="003466D2" w:rsidRDefault="003466D2" w:rsidP="003466D2">
            <w:pPr>
              <w:spacing w:after="0"/>
              <w:rPr>
                <w:rFonts w:ascii="Arial" w:hAnsi="Arial"/>
                <w:lang w:eastAsia="en-GB"/>
              </w:rPr>
            </w:pPr>
            <w:r w:rsidRPr="003466D2">
              <w:rPr>
                <w:rFonts w:ascii="Arial" w:hAnsi="Arial"/>
                <w:lang w:eastAsia="en-GB"/>
              </w:rPr>
              <w:t xml:space="preserve">    integrityCheckInfo := p_IntegrityCheckInfo,</w:t>
            </w:r>
          </w:p>
          <w:p w14:paraId="25F46CF2" w14:textId="77777777" w:rsidR="003466D2" w:rsidRPr="004031F3" w:rsidRDefault="003466D2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3466D2" w:rsidRPr="004031F3" w14:paraId="61F168DE" w14:textId="77777777" w:rsidTr="009C5D31">
        <w:tc>
          <w:tcPr>
            <w:tcW w:w="9855" w:type="dxa"/>
          </w:tcPr>
          <w:p w14:paraId="183C7216" w14:textId="77777777" w:rsidR="003466D2" w:rsidRPr="004031F3" w:rsidRDefault="003466D2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0550F34E" w14:textId="77777777" w:rsidR="003466D2" w:rsidRPr="004031F3" w:rsidRDefault="003466D2" w:rsidP="003466D2">
      <w:pPr>
        <w:spacing w:after="0"/>
        <w:rPr>
          <w:rFonts w:ascii="Arial" w:hAnsi="Arial"/>
          <w:b/>
          <w:lang w:eastAsia="en-GB"/>
        </w:rPr>
      </w:pPr>
    </w:p>
    <w:p w14:paraId="0D92A4F8" w14:textId="77777777" w:rsidR="003466D2" w:rsidRPr="004031F3" w:rsidRDefault="003466D2" w:rsidP="003466D2">
      <w:pPr>
        <w:spacing w:after="0"/>
        <w:rPr>
          <w:rFonts w:ascii="Arial" w:hAnsi="Arial"/>
          <w:b/>
          <w:lang w:eastAsia="en-GB"/>
        </w:rPr>
      </w:pPr>
    </w:p>
    <w:p w14:paraId="4DCF8952" w14:textId="77777777" w:rsidR="003466D2" w:rsidRPr="004031F3" w:rsidRDefault="003466D2" w:rsidP="003466D2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466D2" w:rsidRPr="004031F3" w14:paraId="0D6C840A" w14:textId="77777777" w:rsidTr="007D65FF">
        <w:tc>
          <w:tcPr>
            <w:tcW w:w="9629" w:type="dxa"/>
          </w:tcPr>
          <w:p w14:paraId="2DD3F6B7" w14:textId="77777777" w:rsidR="003466D2" w:rsidRDefault="003466D2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37ACA1D9" w14:textId="77777777" w:rsidR="003466D2" w:rsidRPr="003466D2" w:rsidRDefault="003466D2" w:rsidP="003466D2">
            <w:pPr>
              <w:spacing w:after="0"/>
              <w:rPr>
                <w:rFonts w:ascii="Arial" w:hAnsi="Arial"/>
                <w:lang w:eastAsia="en-GB"/>
              </w:rPr>
            </w:pPr>
            <w:r w:rsidRPr="003466D2">
              <w:rPr>
                <w:rFonts w:ascii="Arial" w:hAnsi="Arial"/>
                <w:lang w:eastAsia="en-GB"/>
              </w:rPr>
              <w:t xml:space="preserve">  template (value) DL_DCCH_Message cs_108_RRC_ConnRelDCCH_r4(</w:t>
            </w:r>
            <w:r w:rsidRPr="003466D2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3466D2">
              <w:rPr>
                <w:rFonts w:ascii="Arial" w:hAnsi="Arial"/>
                <w:lang w:eastAsia="en-GB"/>
              </w:rPr>
              <w:t xml:space="preserve"> IntegrityCheckInfo p_IntegrityCheckInfo, </w:t>
            </w:r>
          </w:p>
          <w:p w14:paraId="74C9D3BA" w14:textId="77777777" w:rsidR="003466D2" w:rsidRPr="003466D2" w:rsidRDefault="003466D2" w:rsidP="003466D2">
            <w:pPr>
              <w:spacing w:after="0"/>
              <w:rPr>
                <w:rFonts w:ascii="Arial" w:hAnsi="Arial"/>
                <w:lang w:eastAsia="en-GB"/>
              </w:rPr>
            </w:pPr>
            <w:r w:rsidRPr="003466D2">
              <w:rPr>
                <w:rFonts w:ascii="Arial" w:hAnsi="Arial"/>
                <w:lang w:eastAsia="en-GB"/>
              </w:rPr>
              <w:t xml:space="preserve">                                                             RRC_TransactionIdentifier p_RRC_Ti,</w:t>
            </w:r>
          </w:p>
          <w:p w14:paraId="7DCC74DC" w14:textId="77777777" w:rsidR="003466D2" w:rsidRPr="003466D2" w:rsidRDefault="003466D2" w:rsidP="003466D2">
            <w:pPr>
              <w:spacing w:after="0"/>
              <w:rPr>
                <w:rFonts w:ascii="Arial" w:hAnsi="Arial"/>
                <w:lang w:val="de-DE" w:eastAsia="en-GB"/>
              </w:rPr>
            </w:pPr>
            <w:r w:rsidRPr="003466D2">
              <w:rPr>
                <w:rFonts w:ascii="Arial" w:hAnsi="Arial"/>
                <w:lang w:eastAsia="en-GB"/>
              </w:rPr>
              <w:t xml:space="preserve">                                                             </w:t>
            </w:r>
            <w:r w:rsidRPr="003466D2">
              <w:rPr>
                <w:rFonts w:ascii="Arial" w:hAnsi="Arial"/>
                <w:lang w:val="de-DE" w:eastAsia="en-GB"/>
              </w:rPr>
              <w:t>template (omit) integer p_N308 := omit,</w:t>
            </w:r>
          </w:p>
          <w:p w14:paraId="27AC2A83" w14:textId="77777777" w:rsidR="003466D2" w:rsidRPr="003466D2" w:rsidRDefault="003466D2" w:rsidP="003466D2">
            <w:pPr>
              <w:spacing w:after="0"/>
              <w:rPr>
                <w:rFonts w:ascii="Arial" w:hAnsi="Arial"/>
                <w:lang w:eastAsia="en-GB"/>
              </w:rPr>
            </w:pPr>
            <w:r w:rsidRPr="003466D2">
              <w:rPr>
                <w:rFonts w:ascii="Arial" w:hAnsi="Arial"/>
                <w:lang w:val="de-DE" w:eastAsia="en-GB"/>
              </w:rPr>
              <w:t xml:space="preserve">                                                             </w:t>
            </w:r>
            <w:r w:rsidRPr="003466D2">
              <w:rPr>
                <w:rFonts w:ascii="Arial" w:hAnsi="Arial"/>
                <w:lang w:eastAsia="en-GB"/>
              </w:rPr>
              <w:t>template (omit) ReleaseCause p_ReleaseCause := normalEvent,</w:t>
            </w:r>
          </w:p>
          <w:p w14:paraId="12E7B08B" w14:textId="77777777" w:rsidR="003466D2" w:rsidRPr="003466D2" w:rsidRDefault="003466D2" w:rsidP="003466D2">
            <w:pPr>
              <w:spacing w:after="0"/>
              <w:rPr>
                <w:rFonts w:ascii="Arial" w:hAnsi="Arial"/>
                <w:lang w:eastAsia="en-GB"/>
              </w:rPr>
            </w:pPr>
            <w:r w:rsidRPr="003466D2">
              <w:rPr>
                <w:rFonts w:ascii="Arial" w:hAnsi="Arial"/>
                <w:lang w:eastAsia="en-GB"/>
              </w:rPr>
              <w:t xml:space="preserve">                                                             template (omit) RRCConnectionRelease_v4d0NonCriticalExtensions_Type p_NonCriticalExtensions := omit) :=</w:t>
            </w:r>
          </w:p>
          <w:p w14:paraId="5D6C8CE0" w14:textId="77777777" w:rsidR="003466D2" w:rsidRPr="003466D2" w:rsidRDefault="003466D2" w:rsidP="003466D2">
            <w:pPr>
              <w:spacing w:after="0"/>
              <w:rPr>
                <w:rFonts w:ascii="Arial" w:hAnsi="Arial"/>
                <w:lang w:eastAsia="en-GB"/>
              </w:rPr>
            </w:pPr>
            <w:r w:rsidRPr="003466D2">
              <w:rPr>
                <w:rFonts w:ascii="Arial" w:hAnsi="Arial"/>
                <w:lang w:eastAsia="en-GB"/>
              </w:rPr>
              <w:t xml:space="preserve">  { /* @status    APPROVED (IMS, IMS_IRAT, LTE_A_IRAT, LTE_IRAT, POS, SSNITZ, UTRAN) */</w:t>
            </w:r>
          </w:p>
          <w:p w14:paraId="2865590C" w14:textId="77777777" w:rsidR="003466D2" w:rsidRPr="003466D2" w:rsidRDefault="003466D2" w:rsidP="003466D2">
            <w:pPr>
              <w:spacing w:after="0"/>
              <w:rPr>
                <w:rFonts w:ascii="Arial" w:hAnsi="Arial"/>
                <w:lang w:eastAsia="en-GB"/>
              </w:rPr>
            </w:pPr>
            <w:r w:rsidRPr="003466D2">
              <w:rPr>
                <w:rFonts w:ascii="Arial" w:hAnsi="Arial"/>
                <w:lang w:eastAsia="en-GB"/>
              </w:rPr>
              <w:t xml:space="preserve">    integrityCheckInfo := p_IntegrityCheckInfo,</w:t>
            </w:r>
          </w:p>
          <w:p w14:paraId="5315FBDF" w14:textId="77777777" w:rsidR="003466D2" w:rsidRPr="004031F3" w:rsidRDefault="003466D2" w:rsidP="009C5D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171227F0" w14:textId="77777777" w:rsidR="007D65FF" w:rsidRDefault="007D65FF" w:rsidP="007D65F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8" w:name="_Toc70086132"/>
      <w:r w:rsidRPr="00034678">
        <w:rPr>
          <w:b/>
        </w:rPr>
        <w:lastRenderedPageBreak/>
        <w:t xml:space="preserve">Correction to </w:t>
      </w:r>
      <w:r>
        <w:rPr>
          <w:b/>
        </w:rPr>
        <w:t xml:space="preserve">template </w:t>
      </w:r>
      <w:r w:rsidRPr="007D65FF">
        <w:rPr>
          <w:b/>
        </w:rPr>
        <w:t>cs_MeasurementControl_InterRATMeasurement</w:t>
      </w:r>
      <w:bookmarkEnd w:id="2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D65FF" w14:paraId="28715161" w14:textId="77777777" w:rsidTr="009C5D31">
        <w:trPr>
          <w:trHeight w:val="447"/>
        </w:trPr>
        <w:tc>
          <w:tcPr>
            <w:tcW w:w="1985" w:type="dxa"/>
          </w:tcPr>
          <w:p w14:paraId="2E92CD6C" w14:textId="77777777" w:rsidR="007D65FF" w:rsidRPr="00E751F5" w:rsidRDefault="007D65FF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0DF7AA8" w14:textId="77777777" w:rsidR="007D65FF" w:rsidRDefault="007D65FF" w:rsidP="009C5D31">
            <w:pPr>
              <w:pStyle w:val="CRCoverPage"/>
              <w:spacing w:after="0"/>
              <w:ind w:left="100"/>
              <w:rPr>
                <w:noProof/>
              </w:rPr>
            </w:pPr>
            <w:r w:rsidRPr="007D65FF">
              <w:rPr>
                <w:lang w:eastAsia="en-GB"/>
              </w:rPr>
              <w:t>cs_MeasurementControl_InterRATMeasurement</w:t>
            </w:r>
          </w:p>
        </w:tc>
      </w:tr>
      <w:tr w:rsidR="007D65FF" w14:paraId="17CFDBAF" w14:textId="77777777" w:rsidTr="009C5D31">
        <w:trPr>
          <w:trHeight w:val="452"/>
        </w:trPr>
        <w:tc>
          <w:tcPr>
            <w:tcW w:w="1985" w:type="dxa"/>
          </w:tcPr>
          <w:p w14:paraId="1E4BC19E" w14:textId="77777777" w:rsidR="007D65FF" w:rsidRPr="00E751F5" w:rsidRDefault="007D65FF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B4F99E5" w14:textId="77777777" w:rsidR="007D65FF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7D65FF" w14:paraId="02D9D695" w14:textId="77777777" w:rsidTr="009C5D31">
        <w:tc>
          <w:tcPr>
            <w:tcW w:w="1985" w:type="dxa"/>
          </w:tcPr>
          <w:p w14:paraId="1C2B74DC" w14:textId="77777777" w:rsidR="007D65FF" w:rsidRPr="00E751F5" w:rsidRDefault="007D65FF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A2EDCCF" w14:textId="77777777" w:rsidR="007D65FF" w:rsidRPr="00300C5B" w:rsidRDefault="007D65FF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7D65FF" w14:paraId="58345906" w14:textId="77777777" w:rsidTr="009C5D31">
        <w:tc>
          <w:tcPr>
            <w:tcW w:w="1985" w:type="dxa"/>
          </w:tcPr>
          <w:p w14:paraId="7A09BC63" w14:textId="77777777" w:rsidR="007D65FF" w:rsidRPr="00E751F5" w:rsidRDefault="007D65FF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28D0CE3" w14:textId="77777777" w:rsidR="007D65FF" w:rsidRPr="00F0313E" w:rsidRDefault="007D65FF" w:rsidP="009C5D3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E133F4">
              <w:rPr>
                <w:rFonts w:ascii="Arial" w:hAnsi="Arial" w:cs="Arial"/>
                <w:noProof/>
                <w:lang w:val="en-US"/>
              </w:rPr>
              <w:t>UTRAN_RRC_Templates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7D65FF" w:rsidRPr="00E751F5" w14:paraId="5B41C255" w14:textId="77777777" w:rsidTr="009C5D31">
        <w:tc>
          <w:tcPr>
            <w:tcW w:w="1985" w:type="dxa"/>
          </w:tcPr>
          <w:p w14:paraId="6B481EFB" w14:textId="77777777" w:rsidR="007D65FF" w:rsidRPr="00E751F5" w:rsidRDefault="007D65FF" w:rsidP="009C5D3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8D9814A" w14:textId="77777777" w:rsidR="007D65FF" w:rsidRPr="00E751F5" w:rsidRDefault="007D65FF" w:rsidP="009C5D31">
            <w:pPr>
              <w:rPr>
                <w:rFonts w:ascii="Arial" w:hAnsi="Arial"/>
                <w:highlight w:val="cyan"/>
              </w:rPr>
            </w:pPr>
          </w:p>
        </w:tc>
      </w:tr>
    </w:tbl>
    <w:p w14:paraId="04C9178A" w14:textId="77777777" w:rsidR="007D65FF" w:rsidRDefault="007D65FF" w:rsidP="007D65FF">
      <w:pPr>
        <w:rPr>
          <w:noProof/>
          <w:lang w:val="en-US"/>
        </w:rPr>
      </w:pPr>
    </w:p>
    <w:p w14:paraId="3198C8C0" w14:textId="77777777" w:rsidR="007D65FF" w:rsidRDefault="007D65FF" w:rsidP="007D65FF">
      <w:pPr>
        <w:rPr>
          <w:noProof/>
        </w:rPr>
      </w:pPr>
    </w:p>
    <w:p w14:paraId="4D5A2964" w14:textId="77777777" w:rsidR="007D65FF" w:rsidRDefault="007D65FF" w:rsidP="007D65F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D65FF" w:rsidRPr="004031F3" w14:paraId="4D16D81A" w14:textId="77777777" w:rsidTr="009C5D31">
        <w:tc>
          <w:tcPr>
            <w:tcW w:w="9855" w:type="dxa"/>
          </w:tcPr>
          <w:p w14:paraId="16F2D1A6" w14:textId="77777777" w:rsidR="007D65FF" w:rsidRDefault="007D65FF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7C618B7E" w14:textId="77777777" w:rsidR="007D65FF" w:rsidRPr="007D65FF" w:rsidRDefault="007D65FF" w:rsidP="007D65FF">
            <w:pPr>
              <w:spacing w:after="0"/>
              <w:rPr>
                <w:rFonts w:ascii="Arial" w:hAnsi="Arial"/>
                <w:lang w:eastAsia="en-GB"/>
              </w:rPr>
            </w:pPr>
            <w:r w:rsidRPr="007D65FF">
              <w:rPr>
                <w:rFonts w:ascii="Arial" w:hAnsi="Arial"/>
                <w:lang w:eastAsia="en-GB"/>
              </w:rPr>
              <w:t xml:space="preserve">  template (value) DL_DCCH_Message cs_MeasurementControl_InterRATMeasurement(IntegrityCheckInfo         p_Integrityinfo,</w:t>
            </w:r>
          </w:p>
          <w:p w14:paraId="453157D6" w14:textId="77777777" w:rsidR="007D65FF" w:rsidRPr="007D65FF" w:rsidRDefault="007D65FF" w:rsidP="007D65FF">
            <w:pPr>
              <w:spacing w:after="0"/>
              <w:rPr>
                <w:rFonts w:ascii="Arial" w:hAnsi="Arial"/>
                <w:lang w:eastAsia="en-GB"/>
              </w:rPr>
            </w:pPr>
            <w:r w:rsidRPr="007D65FF">
              <w:rPr>
                <w:rFonts w:ascii="Arial" w:hAnsi="Arial"/>
                <w:lang w:eastAsia="en-GB"/>
              </w:rPr>
              <w:t xml:space="preserve">                                                                             RRC_TransactionIdentifier  p_RRC_TI,</w:t>
            </w:r>
          </w:p>
          <w:p w14:paraId="11037859" w14:textId="77777777" w:rsidR="007D65FF" w:rsidRPr="007D65FF" w:rsidRDefault="007D65FF" w:rsidP="007D65FF">
            <w:pPr>
              <w:spacing w:after="0"/>
              <w:rPr>
                <w:rFonts w:ascii="Arial" w:hAnsi="Arial"/>
                <w:lang w:eastAsia="en-GB"/>
              </w:rPr>
            </w:pPr>
            <w:r w:rsidRPr="007D65FF">
              <w:rPr>
                <w:rFonts w:ascii="Arial" w:hAnsi="Arial"/>
                <w:lang w:eastAsia="en-GB"/>
              </w:rPr>
              <w:t xml:space="preserve">                                                                             integer                    p_EutraCell_ARFCN,</w:t>
            </w:r>
          </w:p>
          <w:p w14:paraId="4D2CAC5F" w14:textId="77777777" w:rsidR="007D65FF" w:rsidRPr="007D65FF" w:rsidRDefault="007D65FF" w:rsidP="007D65FF">
            <w:pPr>
              <w:spacing w:after="0"/>
              <w:rPr>
                <w:rFonts w:ascii="Arial" w:hAnsi="Arial"/>
                <w:lang w:eastAsia="en-GB"/>
              </w:rPr>
            </w:pPr>
            <w:r w:rsidRPr="007D65FF">
              <w:rPr>
                <w:rFonts w:ascii="Arial" w:hAnsi="Arial"/>
                <w:lang w:eastAsia="en-GB"/>
              </w:rPr>
              <w:t xml:space="preserve">                                                                             EUTRA_MeasurementBandwidth p_EutraCell_MeasBandwidth,</w:t>
            </w:r>
          </w:p>
          <w:p w14:paraId="45DDA1A3" w14:textId="77777777" w:rsidR="007D65FF" w:rsidRPr="007D65FF" w:rsidRDefault="007D65FF" w:rsidP="007D65FF">
            <w:pPr>
              <w:spacing w:after="0"/>
              <w:rPr>
                <w:rFonts w:ascii="Arial" w:hAnsi="Arial"/>
                <w:lang w:eastAsia="en-GB"/>
              </w:rPr>
            </w:pPr>
            <w:r w:rsidRPr="007D65FF">
              <w:rPr>
                <w:rFonts w:ascii="Arial" w:hAnsi="Arial"/>
                <w:lang w:eastAsia="en-GB"/>
              </w:rPr>
              <w:t xml:space="preserve">                                                                             TGPS_Reconfiguration_CFN   p_Tgps_Reconfiguration_CFN,</w:t>
            </w:r>
          </w:p>
          <w:p w14:paraId="628EBDFC" w14:textId="77777777" w:rsidR="007D65FF" w:rsidRPr="007D65FF" w:rsidRDefault="007D65FF" w:rsidP="007D65FF">
            <w:pPr>
              <w:spacing w:after="0"/>
              <w:rPr>
                <w:rFonts w:ascii="Arial" w:hAnsi="Arial"/>
                <w:lang w:eastAsia="en-GB"/>
              </w:rPr>
            </w:pPr>
            <w:r w:rsidRPr="007D65FF">
              <w:rPr>
                <w:rFonts w:ascii="Arial" w:hAnsi="Arial"/>
                <w:lang w:eastAsia="en-GB"/>
              </w:rPr>
              <w:t xml:space="preserve">                                                                             TGCFN                      p_TGCFN) :=</w:t>
            </w:r>
          </w:p>
          <w:p w14:paraId="191B493C" w14:textId="77777777" w:rsidR="007D65FF" w:rsidRPr="007D65FF" w:rsidRDefault="007D65FF" w:rsidP="007D65FF">
            <w:pPr>
              <w:spacing w:after="0"/>
              <w:rPr>
                <w:rFonts w:ascii="Arial" w:hAnsi="Arial"/>
                <w:lang w:eastAsia="en-GB"/>
              </w:rPr>
            </w:pPr>
            <w:r w:rsidRPr="007D65FF">
              <w:rPr>
                <w:rFonts w:ascii="Arial" w:hAnsi="Arial"/>
                <w:lang w:eastAsia="en-GB"/>
              </w:rPr>
              <w:t xml:space="preserve">  // Default values according to 36.508 Table 4.7B.1-3: MEASUREMENT CONTROL for Inter-RAT and special settings @sic R5s120686 sic@</w:t>
            </w:r>
          </w:p>
          <w:p w14:paraId="46D550B9" w14:textId="77777777" w:rsidR="007D65FF" w:rsidRPr="007D65FF" w:rsidRDefault="007D65FF" w:rsidP="007D65FF">
            <w:pPr>
              <w:spacing w:after="0"/>
              <w:rPr>
                <w:rFonts w:ascii="Arial" w:hAnsi="Arial"/>
                <w:lang w:eastAsia="en-GB"/>
              </w:rPr>
            </w:pPr>
            <w:r w:rsidRPr="007D65FF">
              <w:rPr>
                <w:rFonts w:ascii="Arial" w:hAnsi="Arial"/>
                <w:lang w:eastAsia="en-GB"/>
              </w:rPr>
              <w:t xml:space="preserve">  /* @status    APPROVED (LTE_A_IRAT, LTE_IRAT) */</w:t>
            </w:r>
          </w:p>
          <w:p w14:paraId="00869F74" w14:textId="77777777" w:rsidR="007D65FF" w:rsidRPr="007D65FF" w:rsidRDefault="007D65FF" w:rsidP="007D65FF">
            <w:pPr>
              <w:spacing w:after="0"/>
              <w:rPr>
                <w:rFonts w:ascii="Arial" w:hAnsi="Arial"/>
                <w:lang w:eastAsia="en-GB"/>
              </w:rPr>
            </w:pPr>
            <w:r w:rsidRPr="007D65FF">
              <w:rPr>
                <w:rFonts w:ascii="Arial" w:hAnsi="Arial"/>
                <w:lang w:eastAsia="en-GB"/>
              </w:rPr>
              <w:t xml:space="preserve">    cs_MeasurementControl_r8(p_Integrityinfo,</w:t>
            </w:r>
          </w:p>
          <w:p w14:paraId="479FDB3D" w14:textId="77777777" w:rsidR="007D65FF" w:rsidRPr="007D65FF" w:rsidRDefault="007D65FF" w:rsidP="007D65FF">
            <w:pPr>
              <w:spacing w:after="0"/>
              <w:rPr>
                <w:rFonts w:ascii="Arial" w:hAnsi="Arial"/>
                <w:lang w:eastAsia="en-GB"/>
              </w:rPr>
            </w:pPr>
            <w:r w:rsidRPr="007D65FF">
              <w:rPr>
                <w:rFonts w:ascii="Arial" w:hAnsi="Arial"/>
                <w:lang w:eastAsia="en-GB"/>
              </w:rPr>
              <w:t xml:space="preserve">                             3,</w:t>
            </w:r>
          </w:p>
          <w:p w14:paraId="5AAA928B" w14:textId="77777777" w:rsidR="007D65FF" w:rsidRPr="007D65FF" w:rsidRDefault="007D65FF" w:rsidP="007D65FF">
            <w:pPr>
              <w:spacing w:after="0"/>
              <w:rPr>
                <w:rFonts w:ascii="Arial" w:hAnsi="Arial"/>
                <w:lang w:eastAsia="en-GB"/>
              </w:rPr>
            </w:pPr>
            <w:r w:rsidRPr="007D65FF">
              <w:rPr>
                <w:rFonts w:ascii="Arial" w:hAnsi="Arial"/>
                <w:lang w:eastAsia="en-GB"/>
              </w:rPr>
              <w:t xml:space="preserve">                             cs_MeasurementCommand_SetupInterRatEutra_r8(cs_EUTRA_FrequencyInfoList_1Entry(p_EutraCell_ARFCN, p_EutraCell_MeasBandwidth),</w:t>
            </w:r>
          </w:p>
          <w:p w14:paraId="5CC4CC90" w14:textId="77777777" w:rsidR="007D65FF" w:rsidRPr="007D65FF" w:rsidRDefault="007D65FF" w:rsidP="007D65FF">
            <w:pPr>
              <w:spacing w:after="0"/>
              <w:rPr>
                <w:rFonts w:ascii="Arial" w:hAnsi="Arial"/>
                <w:lang w:eastAsia="en-GB"/>
              </w:rPr>
            </w:pPr>
            <w:r w:rsidRPr="007D65FF">
              <w:rPr>
                <w:rFonts w:ascii="Arial" w:hAnsi="Arial"/>
                <w:lang w:eastAsia="en-GB"/>
              </w:rPr>
              <w:t xml:space="preserve">                                                                         cs_InterRATMeasQuantity_r8(cpich_RSCP, rsrp),    // @sic R5-122105 sic@ @sic R5s130195 BASELINE MOVING 2013 sic@</w:t>
            </w:r>
          </w:p>
          <w:p w14:paraId="04E8AA00" w14:textId="77777777" w:rsidR="007D65FF" w:rsidRPr="007D65FF" w:rsidRDefault="007D65FF" w:rsidP="007D65FF">
            <w:pPr>
              <w:spacing w:after="0"/>
              <w:rPr>
                <w:rFonts w:ascii="Arial" w:hAnsi="Arial"/>
                <w:lang w:eastAsia="en-GB"/>
              </w:rPr>
            </w:pPr>
            <w:r w:rsidRPr="007D65FF">
              <w:rPr>
                <w:rFonts w:ascii="Arial" w:hAnsi="Arial"/>
                <w:lang w:eastAsia="en-GB"/>
              </w:rPr>
              <w:t xml:space="preserve">                                                                         cs_InterRATReportingQuantity_r8,</w:t>
            </w:r>
          </w:p>
          <w:p w14:paraId="6CCE74E0" w14:textId="77777777" w:rsidR="007D65FF" w:rsidRPr="007D65FF" w:rsidRDefault="007D65FF" w:rsidP="007D65FF">
            <w:pPr>
              <w:spacing w:after="0"/>
              <w:rPr>
                <w:rFonts w:ascii="Arial" w:hAnsi="Arial"/>
                <w:lang w:eastAsia="en-GB"/>
              </w:rPr>
            </w:pPr>
            <w:r w:rsidRPr="007D65FF">
              <w:rPr>
                <w:rFonts w:ascii="Arial" w:hAnsi="Arial"/>
                <w:lang w:eastAsia="en-GB"/>
              </w:rPr>
              <w:t xml:space="preserve">                                                                         {cs_InterRATEvent3a_Def}),</w:t>
            </w:r>
          </w:p>
          <w:p w14:paraId="47669C07" w14:textId="77777777" w:rsidR="007D65FF" w:rsidRPr="007D65FF" w:rsidRDefault="007D65FF" w:rsidP="007D65FF">
            <w:pPr>
              <w:spacing w:after="0"/>
              <w:rPr>
                <w:rFonts w:ascii="Arial" w:hAnsi="Arial"/>
                <w:lang w:eastAsia="en-GB"/>
              </w:rPr>
            </w:pPr>
            <w:r w:rsidRPr="007D65FF">
              <w:rPr>
                <w:rFonts w:ascii="Arial" w:hAnsi="Arial"/>
                <w:lang w:eastAsia="en-GB"/>
              </w:rPr>
              <w:t xml:space="preserve">                             -,</w:t>
            </w:r>
          </w:p>
          <w:p w14:paraId="467C8CB0" w14:textId="77777777" w:rsidR="007D65FF" w:rsidRPr="007D65FF" w:rsidRDefault="007D65FF" w:rsidP="007D65FF">
            <w:pPr>
              <w:spacing w:after="0"/>
              <w:rPr>
                <w:rFonts w:ascii="Arial" w:hAnsi="Arial"/>
                <w:lang w:eastAsia="en-GB"/>
              </w:rPr>
            </w:pPr>
            <w:r w:rsidRPr="007D65FF">
              <w:rPr>
                <w:rFonts w:ascii="Arial" w:hAnsi="Arial"/>
                <w:lang w:eastAsia="en-GB"/>
              </w:rPr>
              <w:t xml:space="preserve">                             cs_DPCH_CompressedModeStatusInfo(p_Tgps_Reconfiguration_CFN, p_TGCFN),</w:t>
            </w:r>
          </w:p>
          <w:p w14:paraId="332E151A" w14:textId="77777777" w:rsidR="007D65FF" w:rsidRPr="007D65FF" w:rsidRDefault="007D65FF" w:rsidP="007D65FF">
            <w:pPr>
              <w:spacing w:after="0"/>
              <w:rPr>
                <w:rFonts w:ascii="Arial" w:hAnsi="Arial"/>
                <w:lang w:eastAsia="en-GB"/>
              </w:rPr>
            </w:pPr>
            <w:r w:rsidRPr="007D65FF">
              <w:rPr>
                <w:rFonts w:ascii="Arial" w:hAnsi="Arial"/>
                <w:lang w:eastAsia="en-GB"/>
              </w:rPr>
              <w:t xml:space="preserve">                             p_RRC_TI); // @sic R5-122105 sic@</w:t>
            </w:r>
          </w:p>
          <w:p w14:paraId="09EC6622" w14:textId="77777777" w:rsidR="007D65FF" w:rsidRPr="004031F3" w:rsidRDefault="007D65FF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7D65FF" w:rsidRPr="004031F3" w14:paraId="7C6F94D7" w14:textId="77777777" w:rsidTr="009C5D31">
        <w:tc>
          <w:tcPr>
            <w:tcW w:w="9855" w:type="dxa"/>
          </w:tcPr>
          <w:p w14:paraId="006D4EAB" w14:textId="77777777" w:rsidR="007D65FF" w:rsidRPr="004031F3" w:rsidRDefault="007D65FF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5FADE814" w14:textId="77777777" w:rsidR="007D65FF" w:rsidRPr="004031F3" w:rsidRDefault="007D65FF" w:rsidP="007D65FF">
      <w:pPr>
        <w:spacing w:after="0"/>
        <w:rPr>
          <w:rFonts w:ascii="Arial" w:hAnsi="Arial"/>
          <w:b/>
          <w:lang w:eastAsia="en-GB"/>
        </w:rPr>
      </w:pPr>
    </w:p>
    <w:p w14:paraId="2DAD22E8" w14:textId="77777777" w:rsidR="007D65FF" w:rsidRPr="004031F3" w:rsidRDefault="007D65FF" w:rsidP="007D65FF">
      <w:pPr>
        <w:spacing w:after="0"/>
        <w:rPr>
          <w:rFonts w:ascii="Arial" w:hAnsi="Arial"/>
          <w:b/>
          <w:lang w:eastAsia="en-GB"/>
        </w:rPr>
      </w:pPr>
    </w:p>
    <w:p w14:paraId="6620D760" w14:textId="77777777" w:rsidR="007D65FF" w:rsidRPr="004031F3" w:rsidRDefault="007D65FF" w:rsidP="007D65FF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D65FF" w:rsidRPr="004031F3" w14:paraId="6102695A" w14:textId="77777777" w:rsidTr="00275685">
        <w:tc>
          <w:tcPr>
            <w:tcW w:w="9629" w:type="dxa"/>
          </w:tcPr>
          <w:p w14:paraId="14F36774" w14:textId="77777777" w:rsidR="007D65FF" w:rsidRDefault="007D65FF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58D47DFE" w14:textId="77777777" w:rsidR="00756283" w:rsidRPr="00756283" w:rsidRDefault="00756283" w:rsidP="00756283">
            <w:pPr>
              <w:spacing w:after="0"/>
              <w:rPr>
                <w:rFonts w:ascii="Arial" w:hAnsi="Arial"/>
                <w:lang w:eastAsia="en-GB"/>
              </w:rPr>
            </w:pPr>
            <w:r w:rsidRPr="00756283">
              <w:rPr>
                <w:rFonts w:ascii="Arial" w:hAnsi="Arial"/>
                <w:lang w:eastAsia="en-GB"/>
              </w:rPr>
              <w:t xml:space="preserve">  template (value) DL_DCCH_Message cs_MeasurementControl_InterRATMeasurement(</w:t>
            </w:r>
            <w:r w:rsidRPr="00756283">
              <w:rPr>
                <w:rFonts w:ascii="Arial" w:hAnsi="Arial"/>
                <w:highlight w:val="yellow"/>
                <w:lang w:eastAsia="en-GB"/>
              </w:rPr>
              <w:t>template (omit)</w:t>
            </w:r>
            <w:r>
              <w:rPr>
                <w:rFonts w:ascii="Arial" w:hAnsi="Arial"/>
                <w:lang w:eastAsia="en-GB"/>
              </w:rPr>
              <w:t xml:space="preserve"> </w:t>
            </w:r>
            <w:r w:rsidRPr="00756283">
              <w:rPr>
                <w:rFonts w:ascii="Arial" w:hAnsi="Arial"/>
                <w:lang w:eastAsia="en-GB"/>
              </w:rPr>
              <w:t>Integ</w:t>
            </w:r>
            <w:r>
              <w:rPr>
                <w:rFonts w:ascii="Arial" w:hAnsi="Arial"/>
                <w:lang w:eastAsia="en-GB"/>
              </w:rPr>
              <w:t>rityCheckInfo p_Integrityinfo,</w:t>
            </w:r>
          </w:p>
          <w:p w14:paraId="6AF26398" w14:textId="77777777" w:rsidR="00756283" w:rsidRPr="00756283" w:rsidRDefault="00756283" w:rsidP="00756283">
            <w:pPr>
              <w:spacing w:after="0"/>
              <w:rPr>
                <w:rFonts w:ascii="Arial" w:hAnsi="Arial"/>
                <w:lang w:eastAsia="en-GB"/>
              </w:rPr>
            </w:pPr>
            <w:r w:rsidRPr="00756283">
              <w:rPr>
                <w:rFonts w:ascii="Arial" w:hAnsi="Arial"/>
                <w:lang w:eastAsia="en-GB"/>
              </w:rPr>
              <w:t xml:space="preserve">                                                                             RRC_TransactionIdentifier  p_RRC_TI,</w:t>
            </w:r>
          </w:p>
          <w:p w14:paraId="6FE3B4C1" w14:textId="77777777" w:rsidR="00756283" w:rsidRPr="00756283" w:rsidRDefault="00756283" w:rsidP="00756283">
            <w:pPr>
              <w:spacing w:after="0"/>
              <w:rPr>
                <w:rFonts w:ascii="Arial" w:hAnsi="Arial"/>
                <w:lang w:eastAsia="en-GB"/>
              </w:rPr>
            </w:pPr>
            <w:r w:rsidRPr="00756283">
              <w:rPr>
                <w:rFonts w:ascii="Arial" w:hAnsi="Arial"/>
                <w:lang w:eastAsia="en-GB"/>
              </w:rPr>
              <w:t xml:space="preserve">                                                                             integer                    p_EutraCell_ARFCN,</w:t>
            </w:r>
          </w:p>
          <w:p w14:paraId="0D9A37BE" w14:textId="77777777" w:rsidR="00756283" w:rsidRPr="00756283" w:rsidRDefault="00756283" w:rsidP="00756283">
            <w:pPr>
              <w:spacing w:after="0"/>
              <w:rPr>
                <w:rFonts w:ascii="Arial" w:hAnsi="Arial"/>
                <w:lang w:eastAsia="en-GB"/>
              </w:rPr>
            </w:pPr>
            <w:r w:rsidRPr="00756283">
              <w:rPr>
                <w:rFonts w:ascii="Arial" w:hAnsi="Arial"/>
                <w:lang w:eastAsia="en-GB"/>
              </w:rPr>
              <w:t xml:space="preserve">                                                                             EUTRA_MeasurementBandwidth p_EutraCell_MeasBandwidth,</w:t>
            </w:r>
          </w:p>
          <w:p w14:paraId="70592F97" w14:textId="77777777" w:rsidR="00756283" w:rsidRPr="00756283" w:rsidRDefault="00756283" w:rsidP="00756283">
            <w:pPr>
              <w:spacing w:after="0"/>
              <w:rPr>
                <w:rFonts w:ascii="Arial" w:hAnsi="Arial"/>
                <w:lang w:eastAsia="en-GB"/>
              </w:rPr>
            </w:pPr>
            <w:r w:rsidRPr="00756283">
              <w:rPr>
                <w:rFonts w:ascii="Arial" w:hAnsi="Arial"/>
                <w:lang w:eastAsia="en-GB"/>
              </w:rPr>
              <w:t xml:space="preserve">                                                                             TGPS_Reconfiguration_CFN   p_Tgps_Reconfiguration_CFN,</w:t>
            </w:r>
          </w:p>
          <w:p w14:paraId="28839D35" w14:textId="77777777" w:rsidR="00756283" w:rsidRPr="00756283" w:rsidRDefault="00756283" w:rsidP="00756283">
            <w:pPr>
              <w:spacing w:after="0"/>
              <w:rPr>
                <w:rFonts w:ascii="Arial" w:hAnsi="Arial"/>
                <w:lang w:eastAsia="en-GB"/>
              </w:rPr>
            </w:pPr>
            <w:r w:rsidRPr="00756283">
              <w:rPr>
                <w:rFonts w:ascii="Arial" w:hAnsi="Arial"/>
                <w:lang w:eastAsia="en-GB"/>
              </w:rPr>
              <w:t xml:space="preserve">                                                                             TGCFN                      p_TGCFN) :=</w:t>
            </w:r>
          </w:p>
          <w:p w14:paraId="5C32BCB7" w14:textId="77777777" w:rsidR="00756283" w:rsidRPr="00756283" w:rsidRDefault="00756283" w:rsidP="00756283">
            <w:pPr>
              <w:spacing w:after="0"/>
              <w:rPr>
                <w:rFonts w:ascii="Arial" w:hAnsi="Arial"/>
                <w:lang w:eastAsia="en-GB"/>
              </w:rPr>
            </w:pPr>
            <w:r w:rsidRPr="00756283">
              <w:rPr>
                <w:rFonts w:ascii="Arial" w:hAnsi="Arial"/>
                <w:lang w:eastAsia="en-GB"/>
              </w:rPr>
              <w:t xml:space="preserve">  // Default values according to 36.508 Table 4.7B.1-3: MEASUREMENT CONTROL for Inter-RAT and special settings @sic R5s120686 sic@</w:t>
            </w:r>
          </w:p>
          <w:p w14:paraId="217E96BE" w14:textId="77777777" w:rsidR="00756283" w:rsidRPr="00756283" w:rsidRDefault="00756283" w:rsidP="00756283">
            <w:pPr>
              <w:spacing w:after="0"/>
              <w:rPr>
                <w:rFonts w:ascii="Arial" w:hAnsi="Arial"/>
                <w:lang w:eastAsia="en-GB"/>
              </w:rPr>
            </w:pPr>
            <w:r w:rsidRPr="00756283">
              <w:rPr>
                <w:rFonts w:ascii="Arial" w:hAnsi="Arial"/>
                <w:lang w:eastAsia="en-GB"/>
              </w:rPr>
              <w:lastRenderedPageBreak/>
              <w:t xml:space="preserve">  /* @status    APPROVED (LTE_A_IRAT, LTE_IRAT) */</w:t>
            </w:r>
          </w:p>
          <w:p w14:paraId="1069BDD5" w14:textId="77777777" w:rsidR="00756283" w:rsidRPr="00756283" w:rsidRDefault="00756283" w:rsidP="00756283">
            <w:pPr>
              <w:spacing w:after="0"/>
              <w:rPr>
                <w:rFonts w:ascii="Arial" w:hAnsi="Arial"/>
                <w:lang w:eastAsia="en-GB"/>
              </w:rPr>
            </w:pPr>
            <w:r w:rsidRPr="00756283">
              <w:rPr>
                <w:rFonts w:ascii="Arial" w:hAnsi="Arial"/>
                <w:lang w:eastAsia="en-GB"/>
              </w:rPr>
              <w:t xml:space="preserve">    cs_MeasurementControl_r8(p_Integrityinfo,</w:t>
            </w:r>
          </w:p>
          <w:p w14:paraId="43A460CE" w14:textId="77777777" w:rsidR="00756283" w:rsidRPr="00756283" w:rsidRDefault="00756283" w:rsidP="00756283">
            <w:pPr>
              <w:spacing w:after="0"/>
              <w:rPr>
                <w:rFonts w:ascii="Arial" w:hAnsi="Arial"/>
                <w:lang w:eastAsia="en-GB"/>
              </w:rPr>
            </w:pPr>
            <w:r w:rsidRPr="00756283">
              <w:rPr>
                <w:rFonts w:ascii="Arial" w:hAnsi="Arial"/>
                <w:lang w:eastAsia="en-GB"/>
              </w:rPr>
              <w:t xml:space="preserve">                             3,</w:t>
            </w:r>
          </w:p>
          <w:p w14:paraId="1422A32B" w14:textId="77777777" w:rsidR="00756283" w:rsidRPr="00756283" w:rsidRDefault="00756283" w:rsidP="00756283">
            <w:pPr>
              <w:spacing w:after="0"/>
              <w:rPr>
                <w:rFonts w:ascii="Arial" w:hAnsi="Arial"/>
                <w:lang w:eastAsia="en-GB"/>
              </w:rPr>
            </w:pPr>
            <w:r w:rsidRPr="00756283">
              <w:rPr>
                <w:rFonts w:ascii="Arial" w:hAnsi="Arial"/>
                <w:lang w:eastAsia="en-GB"/>
              </w:rPr>
              <w:t xml:space="preserve">                             cs_MeasurementCommand_SetupInterRatEutra_r8(cs_EUTRA_FrequencyInfoList_1Entry(p_EutraCell_ARFCN, p_EutraCell_MeasBandwidth),</w:t>
            </w:r>
          </w:p>
          <w:p w14:paraId="0FDA646B" w14:textId="77777777" w:rsidR="00756283" w:rsidRPr="00756283" w:rsidRDefault="00756283" w:rsidP="00756283">
            <w:pPr>
              <w:spacing w:after="0"/>
              <w:rPr>
                <w:rFonts w:ascii="Arial" w:hAnsi="Arial"/>
                <w:lang w:eastAsia="en-GB"/>
              </w:rPr>
            </w:pPr>
            <w:r w:rsidRPr="00756283">
              <w:rPr>
                <w:rFonts w:ascii="Arial" w:hAnsi="Arial"/>
                <w:lang w:eastAsia="en-GB"/>
              </w:rPr>
              <w:t xml:space="preserve">                                                                         cs_InterRATMeasQuantity_r8(cpich_RSCP, rsrp),    // @sic R5-122105 sic@ @sic R5s130195 BASELINE MOVING 2013 sic@</w:t>
            </w:r>
          </w:p>
          <w:p w14:paraId="484B0E66" w14:textId="77777777" w:rsidR="00756283" w:rsidRPr="00756283" w:rsidRDefault="00756283" w:rsidP="00756283">
            <w:pPr>
              <w:spacing w:after="0"/>
              <w:rPr>
                <w:rFonts w:ascii="Arial" w:hAnsi="Arial"/>
                <w:lang w:eastAsia="en-GB"/>
              </w:rPr>
            </w:pPr>
            <w:r w:rsidRPr="00756283">
              <w:rPr>
                <w:rFonts w:ascii="Arial" w:hAnsi="Arial"/>
                <w:lang w:eastAsia="en-GB"/>
              </w:rPr>
              <w:t xml:space="preserve">                                                                         cs_InterRATReportingQuantity_r8,</w:t>
            </w:r>
          </w:p>
          <w:p w14:paraId="02743B5F" w14:textId="77777777" w:rsidR="00756283" w:rsidRPr="00756283" w:rsidRDefault="00756283" w:rsidP="00756283">
            <w:pPr>
              <w:spacing w:after="0"/>
              <w:rPr>
                <w:rFonts w:ascii="Arial" w:hAnsi="Arial"/>
                <w:lang w:eastAsia="en-GB"/>
              </w:rPr>
            </w:pPr>
            <w:r w:rsidRPr="00756283">
              <w:rPr>
                <w:rFonts w:ascii="Arial" w:hAnsi="Arial"/>
                <w:lang w:eastAsia="en-GB"/>
              </w:rPr>
              <w:t xml:space="preserve">                                                                         {cs_InterRATEvent3a_Def}),</w:t>
            </w:r>
          </w:p>
          <w:p w14:paraId="40165699" w14:textId="77777777" w:rsidR="00756283" w:rsidRPr="00756283" w:rsidRDefault="00756283" w:rsidP="00756283">
            <w:pPr>
              <w:spacing w:after="0"/>
              <w:rPr>
                <w:rFonts w:ascii="Arial" w:hAnsi="Arial"/>
                <w:lang w:eastAsia="en-GB"/>
              </w:rPr>
            </w:pPr>
            <w:r w:rsidRPr="00756283">
              <w:rPr>
                <w:rFonts w:ascii="Arial" w:hAnsi="Arial"/>
                <w:lang w:eastAsia="en-GB"/>
              </w:rPr>
              <w:t xml:space="preserve">                             -,</w:t>
            </w:r>
          </w:p>
          <w:p w14:paraId="3404F012" w14:textId="77777777" w:rsidR="00756283" w:rsidRPr="00756283" w:rsidRDefault="00756283" w:rsidP="00756283">
            <w:pPr>
              <w:spacing w:after="0"/>
              <w:rPr>
                <w:rFonts w:ascii="Arial" w:hAnsi="Arial"/>
                <w:lang w:eastAsia="en-GB"/>
              </w:rPr>
            </w:pPr>
            <w:r w:rsidRPr="00756283">
              <w:rPr>
                <w:rFonts w:ascii="Arial" w:hAnsi="Arial"/>
                <w:lang w:eastAsia="en-GB"/>
              </w:rPr>
              <w:t xml:space="preserve">                             cs_DPCH_CompressedModeStatusInfo(p_Tgps_Reconfiguration_CFN, p_TGCFN),</w:t>
            </w:r>
          </w:p>
          <w:p w14:paraId="3C7AADC5" w14:textId="77777777" w:rsidR="00756283" w:rsidRPr="00756283" w:rsidRDefault="00756283" w:rsidP="00756283">
            <w:pPr>
              <w:spacing w:after="0"/>
              <w:rPr>
                <w:rFonts w:ascii="Arial" w:hAnsi="Arial"/>
                <w:lang w:eastAsia="en-GB"/>
              </w:rPr>
            </w:pPr>
            <w:r w:rsidRPr="00756283">
              <w:rPr>
                <w:rFonts w:ascii="Arial" w:hAnsi="Arial"/>
                <w:lang w:eastAsia="en-GB"/>
              </w:rPr>
              <w:t xml:space="preserve">                             p_RRC_TI); // @sic R5-122105 sic@</w:t>
            </w:r>
          </w:p>
          <w:p w14:paraId="49692021" w14:textId="77777777" w:rsidR="007D65FF" w:rsidRPr="004031F3" w:rsidRDefault="007D65FF" w:rsidP="009C5D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349099F5" w14:textId="77777777" w:rsidR="00275685" w:rsidRDefault="00275685" w:rsidP="0027568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9" w:name="_Toc70086133"/>
      <w:r w:rsidRPr="00034678">
        <w:rPr>
          <w:b/>
        </w:rPr>
        <w:lastRenderedPageBreak/>
        <w:t xml:space="preserve">Correction to </w:t>
      </w:r>
      <w:r>
        <w:rPr>
          <w:b/>
        </w:rPr>
        <w:t xml:space="preserve">template </w:t>
      </w:r>
      <w:r w:rsidR="007E311C" w:rsidRPr="007E311C">
        <w:rPr>
          <w:b/>
        </w:rPr>
        <w:t>cs_MeasurementControl_InterRATMeasurement_BandExt</w:t>
      </w:r>
      <w:bookmarkEnd w:id="2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75685" w14:paraId="3674DF9A" w14:textId="77777777" w:rsidTr="009C5D31">
        <w:trPr>
          <w:trHeight w:val="447"/>
        </w:trPr>
        <w:tc>
          <w:tcPr>
            <w:tcW w:w="1985" w:type="dxa"/>
          </w:tcPr>
          <w:p w14:paraId="2A6F13F0" w14:textId="77777777" w:rsidR="00275685" w:rsidRPr="00E751F5" w:rsidRDefault="00275685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25CA00E" w14:textId="77777777" w:rsidR="00275685" w:rsidRDefault="007E311C" w:rsidP="009C5D31">
            <w:pPr>
              <w:pStyle w:val="CRCoverPage"/>
              <w:spacing w:after="0"/>
              <w:ind w:left="100"/>
              <w:rPr>
                <w:noProof/>
              </w:rPr>
            </w:pPr>
            <w:r w:rsidRPr="007E311C">
              <w:rPr>
                <w:noProof/>
              </w:rPr>
              <w:t>cs_MeasurementControl_InterRATMeasurement_BandExt</w:t>
            </w:r>
          </w:p>
        </w:tc>
      </w:tr>
      <w:tr w:rsidR="00275685" w14:paraId="42D69FA2" w14:textId="77777777" w:rsidTr="009C5D31">
        <w:trPr>
          <w:trHeight w:val="452"/>
        </w:trPr>
        <w:tc>
          <w:tcPr>
            <w:tcW w:w="1985" w:type="dxa"/>
          </w:tcPr>
          <w:p w14:paraId="3CB2D85C" w14:textId="77777777" w:rsidR="00275685" w:rsidRPr="00E751F5" w:rsidRDefault="00275685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42321DB" w14:textId="77777777" w:rsidR="00275685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275685" w14:paraId="6A1F8DDE" w14:textId="77777777" w:rsidTr="009C5D31">
        <w:tc>
          <w:tcPr>
            <w:tcW w:w="1985" w:type="dxa"/>
          </w:tcPr>
          <w:p w14:paraId="3EB6D1DC" w14:textId="77777777" w:rsidR="00275685" w:rsidRPr="00E751F5" w:rsidRDefault="00275685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69DADC2" w14:textId="77777777" w:rsidR="00275685" w:rsidRPr="00300C5B" w:rsidRDefault="00275685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275685" w14:paraId="201E8823" w14:textId="77777777" w:rsidTr="009C5D31">
        <w:tc>
          <w:tcPr>
            <w:tcW w:w="1985" w:type="dxa"/>
          </w:tcPr>
          <w:p w14:paraId="579265CC" w14:textId="77777777" w:rsidR="00275685" w:rsidRPr="00E751F5" w:rsidRDefault="00275685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6582F62" w14:textId="77777777" w:rsidR="00275685" w:rsidRPr="00F0313E" w:rsidRDefault="00275685" w:rsidP="009C5D3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E133F4">
              <w:rPr>
                <w:rFonts w:ascii="Arial" w:hAnsi="Arial" w:cs="Arial"/>
                <w:noProof/>
                <w:lang w:val="en-US"/>
              </w:rPr>
              <w:t>UTRAN_RRC_Templates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275685" w:rsidRPr="00E751F5" w14:paraId="2058AADC" w14:textId="77777777" w:rsidTr="009C5D31">
        <w:tc>
          <w:tcPr>
            <w:tcW w:w="1985" w:type="dxa"/>
          </w:tcPr>
          <w:p w14:paraId="4E596FC5" w14:textId="77777777" w:rsidR="00275685" w:rsidRPr="00E751F5" w:rsidRDefault="00275685" w:rsidP="009C5D3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821B63A" w14:textId="77777777" w:rsidR="00275685" w:rsidRPr="00E751F5" w:rsidRDefault="00275685" w:rsidP="009C5D31">
            <w:pPr>
              <w:rPr>
                <w:rFonts w:ascii="Arial" w:hAnsi="Arial"/>
                <w:highlight w:val="cyan"/>
              </w:rPr>
            </w:pPr>
          </w:p>
        </w:tc>
      </w:tr>
    </w:tbl>
    <w:p w14:paraId="049F80F5" w14:textId="77777777" w:rsidR="00275685" w:rsidRDefault="00275685" w:rsidP="00275685">
      <w:pPr>
        <w:rPr>
          <w:noProof/>
          <w:lang w:val="en-US"/>
        </w:rPr>
      </w:pPr>
    </w:p>
    <w:p w14:paraId="7622F1F8" w14:textId="77777777" w:rsidR="00275685" w:rsidRDefault="00275685" w:rsidP="00275685">
      <w:pPr>
        <w:rPr>
          <w:noProof/>
        </w:rPr>
      </w:pPr>
    </w:p>
    <w:p w14:paraId="35A9B56C" w14:textId="77777777" w:rsidR="00275685" w:rsidRDefault="00275685" w:rsidP="0027568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75685" w:rsidRPr="004031F3" w14:paraId="41B37D01" w14:textId="77777777" w:rsidTr="009C5D31">
        <w:tc>
          <w:tcPr>
            <w:tcW w:w="9855" w:type="dxa"/>
          </w:tcPr>
          <w:p w14:paraId="4AA1D3AA" w14:textId="77777777" w:rsidR="00275685" w:rsidRDefault="00275685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3D41FC05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template (value) DL_DCCH_Message cs_MeasurementControl_InterRATMeasurement_BandExt(IntegrityCheckInfo                           p_Integrityinfo,</w:t>
            </w:r>
          </w:p>
          <w:p w14:paraId="276E2ECC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                                                    RRC_TransactionIdentifier                    p_RRC_TI,</w:t>
            </w:r>
          </w:p>
          <w:p w14:paraId="49061FED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                                                    template (value) EUTRA_FrequencyInfoList_r11 p_EUTRA_FrequencyInfoList_r11,</w:t>
            </w:r>
          </w:p>
          <w:p w14:paraId="0B039C72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                                                    EUTRA_MeasurementBandwidth                   p_EutraCell_MeasBandwidth,</w:t>
            </w:r>
          </w:p>
          <w:p w14:paraId="2495709F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                                                    TGPS_Reconfiguration_CFN                     p_Tgps_Reconfiguration_CFN,</w:t>
            </w:r>
          </w:p>
          <w:p w14:paraId="140E47E0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                                                    TGCFN                                        p_TGCFN) :=</w:t>
            </w:r>
          </w:p>
          <w:p w14:paraId="02E81420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// Default values according to 36.508 Table 4.7B.1-3: MEASUREMENT CONTROL for Inter-RAT and special settings @sic R5s120686 sic@</w:t>
            </w:r>
          </w:p>
          <w:p w14:paraId="1C58C880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/* @status    APPROVED (LTE_A_IRAT, LTE_IRAT) */</w:t>
            </w:r>
          </w:p>
          <w:p w14:paraId="151084D0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cs_MeasurementControl_r8_ext(p_Integrityinfo,</w:t>
            </w:r>
          </w:p>
          <w:p w14:paraId="35C3CD6B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3,</w:t>
            </w:r>
          </w:p>
          <w:p w14:paraId="33AC6201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cs_MeasurementCommand_SetupInterRatEutra_r8(cs_EUTRA_FrequencyInfoList_1Entry(tsc_EUTRA_MaxEARFCN, p_EutraCell_MeasBandwidth),</w:t>
            </w:r>
          </w:p>
          <w:p w14:paraId="77389BEC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                                           cs_InterRATMeasQuantity_r8(cpich_RSCP, rsrp),    // @sic R5-122105 sic@ @sic R5s130195 BASELINE MOVING 2013 sic@</w:t>
            </w:r>
          </w:p>
          <w:p w14:paraId="51C2AB96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                                           cs_InterRATReportingQuantity_r8,</w:t>
            </w:r>
          </w:p>
          <w:p w14:paraId="343D8743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                                           {cs_InterRATEvent3a_Def}),</w:t>
            </w:r>
          </w:p>
          <w:p w14:paraId="377AF327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-,</w:t>
            </w:r>
          </w:p>
          <w:p w14:paraId="02CEE288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lastRenderedPageBreak/>
              <w:t xml:space="preserve">                                 p_EUTRA_FrequencyInfoList_r11,</w:t>
            </w:r>
          </w:p>
          <w:p w14:paraId="55D53A32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cs_DPCH_CompressedModeStatusInfo(p_Tgps_Reconfiguration_CFN, p_TGCFN),</w:t>
            </w:r>
          </w:p>
          <w:p w14:paraId="7026723F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p_RRC_TI); // @sic R5s180225, R5-122105 sic@</w:t>
            </w:r>
          </w:p>
          <w:p w14:paraId="0DF9C2D1" w14:textId="77777777" w:rsidR="00275685" w:rsidRPr="004031F3" w:rsidRDefault="00275685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275685" w:rsidRPr="004031F3" w14:paraId="38DE633F" w14:textId="77777777" w:rsidTr="009C5D31">
        <w:tc>
          <w:tcPr>
            <w:tcW w:w="9855" w:type="dxa"/>
          </w:tcPr>
          <w:p w14:paraId="1DCF683B" w14:textId="77777777" w:rsidR="00275685" w:rsidRPr="004031F3" w:rsidRDefault="00275685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6922A20" w14:textId="77777777" w:rsidR="00275685" w:rsidRPr="004031F3" w:rsidRDefault="00275685" w:rsidP="00275685">
      <w:pPr>
        <w:spacing w:after="0"/>
        <w:rPr>
          <w:rFonts w:ascii="Arial" w:hAnsi="Arial"/>
          <w:b/>
          <w:lang w:eastAsia="en-GB"/>
        </w:rPr>
      </w:pPr>
    </w:p>
    <w:p w14:paraId="7066D6FA" w14:textId="77777777" w:rsidR="00275685" w:rsidRPr="004031F3" w:rsidRDefault="00275685" w:rsidP="00275685">
      <w:pPr>
        <w:spacing w:after="0"/>
        <w:rPr>
          <w:rFonts w:ascii="Arial" w:hAnsi="Arial"/>
          <w:b/>
          <w:lang w:eastAsia="en-GB"/>
        </w:rPr>
      </w:pPr>
    </w:p>
    <w:p w14:paraId="34522E5B" w14:textId="77777777" w:rsidR="00275685" w:rsidRPr="004031F3" w:rsidRDefault="00275685" w:rsidP="00275685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75685" w:rsidRPr="004031F3" w14:paraId="2ED70A58" w14:textId="77777777" w:rsidTr="007E311C">
        <w:tc>
          <w:tcPr>
            <w:tcW w:w="9629" w:type="dxa"/>
          </w:tcPr>
          <w:p w14:paraId="4FC92483" w14:textId="77777777" w:rsidR="00275685" w:rsidRDefault="00275685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728A8C0E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template (value) DL_DCCH_Message cs_MeasurementControl_InterRATMeasurement_BandExt(</w:t>
            </w:r>
            <w:r w:rsidRPr="007E311C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7E311C">
              <w:rPr>
                <w:rFonts w:ascii="Arial" w:hAnsi="Arial"/>
                <w:lang w:eastAsia="en-GB"/>
              </w:rPr>
              <w:t xml:space="preserve"> IntegrityCheckInfo           p_</w:t>
            </w:r>
            <w:r>
              <w:rPr>
                <w:rFonts w:ascii="Arial" w:hAnsi="Arial"/>
                <w:lang w:eastAsia="en-GB"/>
              </w:rPr>
              <w:t>Integrityinfo,</w:t>
            </w:r>
          </w:p>
          <w:p w14:paraId="482BE674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                                                    RRC_TransactionIdentifier                    p_RRC_TI,</w:t>
            </w:r>
          </w:p>
          <w:p w14:paraId="5734C33C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                                                    template (value) EUTRA_FrequencyInfoList_r11 p_EUTRA_FrequencyInfoList_r11,</w:t>
            </w:r>
          </w:p>
          <w:p w14:paraId="1E32BF7F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                                                    EUTRA_MeasurementBandwidth                   p_EutraCell_MeasBandwidth,</w:t>
            </w:r>
          </w:p>
          <w:p w14:paraId="1BE937CA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                                                    TGPS_Reconfiguration_CFN                     p_Tgps_Reconfiguration_CFN,</w:t>
            </w:r>
          </w:p>
          <w:p w14:paraId="5D0E1341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                                                    TGCFN                                        p_TGCFN) :=</w:t>
            </w:r>
          </w:p>
          <w:p w14:paraId="00057A69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// Default values according to 36.508 Table 4.7B.1-3: MEASUREMENT CONTROL for Inter-RAT and special settings @sic R5s120686 sic@</w:t>
            </w:r>
          </w:p>
          <w:p w14:paraId="6D35C0CB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/* @status    APPROVED (LTE_A_IRAT, LTE_IRAT) */</w:t>
            </w:r>
          </w:p>
          <w:p w14:paraId="423223DC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cs_MeasurementControl_r8_ext(p_Integrityinfo,</w:t>
            </w:r>
          </w:p>
          <w:p w14:paraId="189676C8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3,</w:t>
            </w:r>
          </w:p>
          <w:p w14:paraId="5F57918C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cs_MeasurementCommand_SetupInterRatEutra_r8(cs_EUTRA_FrequencyInfoList_1Entry(tsc_EUTRA_MaxEARFCN, p_EutraCell_MeasBandwidth),</w:t>
            </w:r>
          </w:p>
          <w:p w14:paraId="3D779F38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                                           cs_InterRATMeasQuantity_r8(cpich_RSCP, rsrp),    // @sic R5-122105 sic@ @sic R5s130195 BASELINE MOVING 2013 sic@</w:t>
            </w:r>
          </w:p>
          <w:p w14:paraId="31240EBF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                                           cs_InterRATReportingQuantity_r8,</w:t>
            </w:r>
          </w:p>
          <w:p w14:paraId="4F568256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                                           {cs_InterRATEvent3a_Def}),</w:t>
            </w:r>
          </w:p>
          <w:p w14:paraId="44D30BFC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-,</w:t>
            </w:r>
          </w:p>
          <w:p w14:paraId="6F7FAE37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p_EUTRA_FrequencyInfoList_r11,</w:t>
            </w:r>
          </w:p>
          <w:p w14:paraId="104B74DC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cs_DPCH_CompressedModeStatusInfo(p_Tgps_Reconfiguration_CFN, p_TGCFN),</w:t>
            </w:r>
          </w:p>
          <w:p w14:paraId="39CEDF95" w14:textId="77777777" w:rsidR="007E311C" w:rsidRPr="007E311C" w:rsidRDefault="007E311C" w:rsidP="007E311C">
            <w:pPr>
              <w:spacing w:after="0"/>
              <w:rPr>
                <w:rFonts w:ascii="Arial" w:hAnsi="Arial"/>
                <w:lang w:eastAsia="en-GB"/>
              </w:rPr>
            </w:pPr>
            <w:r w:rsidRPr="007E311C">
              <w:rPr>
                <w:rFonts w:ascii="Arial" w:hAnsi="Arial"/>
                <w:lang w:eastAsia="en-GB"/>
              </w:rPr>
              <w:t xml:space="preserve">                                 p_RRC_TI); // @sic R5s180225, R5-122105 sic@</w:t>
            </w:r>
          </w:p>
          <w:p w14:paraId="506431CB" w14:textId="77777777" w:rsidR="00275685" w:rsidRPr="004031F3" w:rsidRDefault="00275685" w:rsidP="009C5D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0AB4A465" w14:textId="77777777" w:rsidR="007E311C" w:rsidRDefault="007E311C" w:rsidP="007E311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0" w:name="_Toc70086134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="00A91253" w:rsidRPr="00A91253">
        <w:rPr>
          <w:b/>
        </w:rPr>
        <w:t>cs_MeasurementControl_InterRATMeasurement_NoCompMode</w:t>
      </w:r>
      <w:bookmarkEnd w:id="3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E311C" w14:paraId="3B084A92" w14:textId="77777777" w:rsidTr="009C5D31">
        <w:trPr>
          <w:trHeight w:val="447"/>
        </w:trPr>
        <w:tc>
          <w:tcPr>
            <w:tcW w:w="1985" w:type="dxa"/>
          </w:tcPr>
          <w:p w14:paraId="4F1362AC" w14:textId="77777777" w:rsidR="007E311C" w:rsidRPr="00E751F5" w:rsidRDefault="007E311C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5BD523A" w14:textId="77777777" w:rsidR="007E311C" w:rsidRDefault="00A91253" w:rsidP="009C5D31">
            <w:pPr>
              <w:pStyle w:val="CRCoverPage"/>
              <w:spacing w:after="0"/>
              <w:ind w:left="100"/>
              <w:rPr>
                <w:noProof/>
              </w:rPr>
            </w:pPr>
            <w:r w:rsidRPr="00A91253">
              <w:rPr>
                <w:noProof/>
              </w:rPr>
              <w:t>cs_MeasurementControl_InterRATMeasurement_NoCompMode</w:t>
            </w:r>
          </w:p>
        </w:tc>
      </w:tr>
      <w:tr w:rsidR="007E311C" w14:paraId="2094B02C" w14:textId="77777777" w:rsidTr="009C5D31">
        <w:trPr>
          <w:trHeight w:val="452"/>
        </w:trPr>
        <w:tc>
          <w:tcPr>
            <w:tcW w:w="1985" w:type="dxa"/>
          </w:tcPr>
          <w:p w14:paraId="4821922A" w14:textId="77777777" w:rsidR="007E311C" w:rsidRPr="00E751F5" w:rsidRDefault="007E311C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AF127E7" w14:textId="77777777" w:rsidR="007E311C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7E311C" w14:paraId="247E0DB0" w14:textId="77777777" w:rsidTr="009C5D31">
        <w:tc>
          <w:tcPr>
            <w:tcW w:w="1985" w:type="dxa"/>
          </w:tcPr>
          <w:p w14:paraId="03374701" w14:textId="77777777" w:rsidR="007E311C" w:rsidRPr="00E751F5" w:rsidRDefault="007E311C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AAB9B9F" w14:textId="77777777" w:rsidR="007E311C" w:rsidRPr="00300C5B" w:rsidRDefault="007E311C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7E311C" w14:paraId="1351E546" w14:textId="77777777" w:rsidTr="009C5D31">
        <w:tc>
          <w:tcPr>
            <w:tcW w:w="1985" w:type="dxa"/>
          </w:tcPr>
          <w:p w14:paraId="12DFEB23" w14:textId="77777777" w:rsidR="007E311C" w:rsidRPr="00E751F5" w:rsidRDefault="007E311C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34C5B28" w14:textId="77777777" w:rsidR="007E311C" w:rsidRPr="00F0313E" w:rsidRDefault="007E311C" w:rsidP="009C5D3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E133F4">
              <w:rPr>
                <w:rFonts w:ascii="Arial" w:hAnsi="Arial" w:cs="Arial"/>
                <w:noProof/>
                <w:lang w:val="en-US"/>
              </w:rPr>
              <w:t>UTRAN_RRC_Templates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7E311C" w:rsidRPr="00E751F5" w14:paraId="7E7D32C6" w14:textId="77777777" w:rsidTr="009C5D31">
        <w:tc>
          <w:tcPr>
            <w:tcW w:w="1985" w:type="dxa"/>
          </w:tcPr>
          <w:p w14:paraId="47D57CCE" w14:textId="77777777" w:rsidR="007E311C" w:rsidRPr="00E751F5" w:rsidRDefault="007E311C" w:rsidP="009C5D3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421C486" w14:textId="77777777" w:rsidR="007E311C" w:rsidRPr="00E751F5" w:rsidRDefault="007E311C" w:rsidP="009C5D31">
            <w:pPr>
              <w:rPr>
                <w:rFonts w:ascii="Arial" w:hAnsi="Arial"/>
                <w:highlight w:val="cyan"/>
              </w:rPr>
            </w:pPr>
          </w:p>
        </w:tc>
      </w:tr>
    </w:tbl>
    <w:p w14:paraId="2411DDED" w14:textId="77777777" w:rsidR="007E311C" w:rsidRDefault="007E311C" w:rsidP="007E311C">
      <w:pPr>
        <w:rPr>
          <w:noProof/>
          <w:lang w:val="en-US"/>
        </w:rPr>
      </w:pPr>
    </w:p>
    <w:p w14:paraId="5C7B9AA6" w14:textId="77777777" w:rsidR="007E311C" w:rsidRDefault="007E311C" w:rsidP="007E311C">
      <w:pPr>
        <w:rPr>
          <w:noProof/>
        </w:rPr>
      </w:pPr>
    </w:p>
    <w:p w14:paraId="0CE8AC12" w14:textId="77777777" w:rsidR="007E311C" w:rsidRDefault="007E311C" w:rsidP="007E311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E311C" w:rsidRPr="004031F3" w14:paraId="16C0EE33" w14:textId="77777777" w:rsidTr="009C5D31">
        <w:tc>
          <w:tcPr>
            <w:tcW w:w="9855" w:type="dxa"/>
          </w:tcPr>
          <w:p w14:paraId="551DF93E" w14:textId="77777777" w:rsidR="007E311C" w:rsidRDefault="007E311C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79EF9D08" w14:textId="77777777"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lastRenderedPageBreak/>
              <w:t xml:space="preserve">  template (value) DL_DCCH_Message cs_MeasurementControl_InterRATMeasurement_NoCompMode(IntegrityCheckInfo         p_Integrityinfo,</w:t>
            </w:r>
          </w:p>
          <w:p w14:paraId="7868301E" w14:textId="77777777"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RRC_TransactionIdentifier  p_RRC_TI,</w:t>
            </w:r>
          </w:p>
          <w:p w14:paraId="500AE49C" w14:textId="77777777"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integer                    p_EutraCell_ARFCN,</w:t>
            </w:r>
          </w:p>
          <w:p w14:paraId="4CF11C4C" w14:textId="77777777"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EUTRA_MeasurementBandwidth p_EutraCell_MeasBandwidth) :=</w:t>
            </w:r>
          </w:p>
          <w:p w14:paraId="58D77177" w14:textId="77777777"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// Default values according to 36.508 Table 4.7B.1-3: MEASUREMENT CONTROL for Inter-RAT and special settings @sic R5s120686 sic@</w:t>
            </w:r>
          </w:p>
          <w:p w14:paraId="5C28C49C" w14:textId="77777777"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/* @status    APPROVED (LTE_A_IRAT, LTE_IRAT) */</w:t>
            </w:r>
          </w:p>
          <w:p w14:paraId="230B8178" w14:textId="77777777"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cs_MeasurementControl_r8(p_Integrityinfo,</w:t>
            </w:r>
          </w:p>
          <w:p w14:paraId="0B72A88C" w14:textId="77777777"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3,</w:t>
            </w:r>
          </w:p>
          <w:p w14:paraId="48B8AF11" w14:textId="77777777"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cs_MeasurementCommand_SetupInterRatEutra_r8(cs_EUTRA_FrequencyInfoList_1Entry(p_EutraCell_ARFCN, p_EutraCell_MeasBandwidth),</w:t>
            </w:r>
          </w:p>
          <w:p w14:paraId="7020FF75" w14:textId="77777777"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                                            cs_InterRATMeasQuantity_r8(cpich_RSCP, rsrp),    // @sic R5-122105 sic@ @sic R5s130195 BASELINE MOVING 2013 sic@</w:t>
            </w:r>
          </w:p>
          <w:p w14:paraId="3CF51501" w14:textId="77777777"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                                            cs_InterRATReportingQuantity_r8,</w:t>
            </w:r>
          </w:p>
          <w:p w14:paraId="2133979D" w14:textId="77777777"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                                            {cs_InterRATEvent3a_Def}),</w:t>
            </w:r>
          </w:p>
          <w:p w14:paraId="534C2A1E" w14:textId="77777777"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-,</w:t>
            </w:r>
          </w:p>
          <w:p w14:paraId="2BF890B3" w14:textId="77777777"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omit,  // @sic R5s140149 sic@</w:t>
            </w:r>
          </w:p>
          <w:p w14:paraId="79D3E7A9" w14:textId="77777777"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p_RRC_TI); // @sic R5-122105 sic@</w:t>
            </w:r>
          </w:p>
          <w:p w14:paraId="516B26EB" w14:textId="77777777" w:rsidR="007E311C" w:rsidRPr="004031F3" w:rsidRDefault="007E311C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7E311C" w:rsidRPr="004031F3" w14:paraId="565B6667" w14:textId="77777777" w:rsidTr="009C5D31">
        <w:tc>
          <w:tcPr>
            <w:tcW w:w="9855" w:type="dxa"/>
          </w:tcPr>
          <w:p w14:paraId="027ED26E" w14:textId="77777777" w:rsidR="007E311C" w:rsidRPr="004031F3" w:rsidRDefault="007E311C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0B747037" w14:textId="77777777" w:rsidR="007E311C" w:rsidRPr="004031F3" w:rsidRDefault="007E311C" w:rsidP="007E311C">
      <w:pPr>
        <w:spacing w:after="0"/>
        <w:rPr>
          <w:rFonts w:ascii="Arial" w:hAnsi="Arial"/>
          <w:b/>
          <w:lang w:eastAsia="en-GB"/>
        </w:rPr>
      </w:pPr>
    </w:p>
    <w:p w14:paraId="0D019C97" w14:textId="77777777" w:rsidR="007E311C" w:rsidRPr="004031F3" w:rsidRDefault="007E311C" w:rsidP="007E311C">
      <w:pPr>
        <w:spacing w:after="0"/>
        <w:rPr>
          <w:rFonts w:ascii="Arial" w:hAnsi="Arial"/>
          <w:b/>
          <w:lang w:eastAsia="en-GB"/>
        </w:rPr>
      </w:pPr>
    </w:p>
    <w:p w14:paraId="11E0FF96" w14:textId="77777777" w:rsidR="007E311C" w:rsidRPr="004031F3" w:rsidRDefault="007E311C" w:rsidP="007E311C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E311C" w:rsidRPr="004031F3" w14:paraId="33FF33A6" w14:textId="77777777" w:rsidTr="007E311C">
        <w:tc>
          <w:tcPr>
            <w:tcW w:w="9629" w:type="dxa"/>
          </w:tcPr>
          <w:p w14:paraId="7FB9CFD7" w14:textId="77777777" w:rsidR="007E311C" w:rsidRDefault="007E311C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16676DB5" w14:textId="77777777"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template (value) DL_DCCH_Message cs_MeasurementControl_InterRATMeasurement_NoCompMode(</w:t>
            </w:r>
            <w:r w:rsidRPr="001657C3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1657C3">
              <w:rPr>
                <w:rFonts w:ascii="Arial" w:hAnsi="Arial"/>
                <w:lang w:eastAsia="en-GB"/>
              </w:rPr>
              <w:t xml:space="preserve"> IntegrityCheckInfo p_Integrityinfo,//WI768506 8.4.2.2</w:t>
            </w:r>
          </w:p>
          <w:p w14:paraId="18E8834F" w14:textId="77777777"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RRC_TransactionIdentifier  p_RRC_TI,</w:t>
            </w:r>
          </w:p>
          <w:p w14:paraId="2B023D46" w14:textId="77777777"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integer                    p_EutraCell_ARFCN,</w:t>
            </w:r>
          </w:p>
          <w:p w14:paraId="0FF57C87" w14:textId="77777777"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EUTRA_MeasurementBandwidth p_EutraCell_MeasBandwidth) :=</w:t>
            </w:r>
          </w:p>
          <w:p w14:paraId="57B6EF34" w14:textId="77777777"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// Default values according to 36.508 Table 4.7B.1-3: MEASUREMENT CONTROL for Inter-RAT and special settings @sic R5s120686 sic@</w:t>
            </w:r>
          </w:p>
          <w:p w14:paraId="20038585" w14:textId="77777777"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/* @status    APPROVED (LTE_A_IRAT, LTE_IRAT) */</w:t>
            </w:r>
          </w:p>
          <w:p w14:paraId="4225FACF" w14:textId="77777777"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cs_MeasurementControl_r8(p_Integrityinfo,</w:t>
            </w:r>
          </w:p>
          <w:p w14:paraId="4613B994" w14:textId="77777777"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3,</w:t>
            </w:r>
          </w:p>
          <w:p w14:paraId="7DC34F8F" w14:textId="77777777"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cs_MeasurementCommand_SetupInterRatEutra_r8(cs_EUTRA_FrequencyInfoList_1Entry(p_EutraCell_ARFCN, p_EutraCell_MeasBandwidth),</w:t>
            </w:r>
          </w:p>
          <w:p w14:paraId="48D01743" w14:textId="77777777"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                                            cs_InterRATMeasQuantity_r8(cpich_RSCP, rsrp),    // @sic R5-122105 sic@ @sic R5s130195 BASELINE MOVING 2013 sic@</w:t>
            </w:r>
          </w:p>
          <w:p w14:paraId="721937FC" w14:textId="77777777"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                                            cs_InterRATReportingQuantity_r8,</w:t>
            </w:r>
          </w:p>
          <w:p w14:paraId="4C85A5CC" w14:textId="77777777"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                                            {cs_InterRATEvent3a_Def}),</w:t>
            </w:r>
          </w:p>
          <w:p w14:paraId="3E3668A3" w14:textId="77777777"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-,</w:t>
            </w:r>
          </w:p>
          <w:p w14:paraId="485913C6" w14:textId="77777777" w:rsidR="001657C3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omit,  // @sic R5s140149 sic@</w:t>
            </w:r>
          </w:p>
          <w:p w14:paraId="1C58759D" w14:textId="77777777" w:rsidR="007E311C" w:rsidRPr="001657C3" w:rsidRDefault="001657C3" w:rsidP="001657C3">
            <w:pPr>
              <w:spacing w:after="0"/>
              <w:rPr>
                <w:rFonts w:ascii="Arial" w:hAnsi="Arial"/>
                <w:lang w:eastAsia="en-GB"/>
              </w:rPr>
            </w:pPr>
            <w:r w:rsidRPr="001657C3">
              <w:rPr>
                <w:rFonts w:ascii="Arial" w:hAnsi="Arial"/>
                <w:lang w:eastAsia="en-GB"/>
              </w:rPr>
              <w:t xml:space="preserve">                             p_RRC_TI); // @sic R5-122105 sic@</w:t>
            </w:r>
          </w:p>
          <w:p w14:paraId="08A4C3FB" w14:textId="77777777" w:rsidR="007E311C" w:rsidRPr="004031F3" w:rsidRDefault="007E311C" w:rsidP="009C5D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606D3B5F" w14:textId="77777777" w:rsidR="007E311C" w:rsidRDefault="007E311C" w:rsidP="007E311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1" w:name="_Toc70086135"/>
      <w:r w:rsidRPr="00034678">
        <w:rPr>
          <w:b/>
        </w:rPr>
        <w:t xml:space="preserve">Correction to </w:t>
      </w:r>
      <w:r>
        <w:rPr>
          <w:b/>
        </w:rPr>
        <w:t>template</w:t>
      </w:r>
      <w:r w:rsidR="0039440C" w:rsidRPr="0039440C">
        <w:rPr>
          <w:sz w:val="20"/>
          <w:lang w:eastAsia="en-GB"/>
        </w:rPr>
        <w:t xml:space="preserve"> </w:t>
      </w:r>
      <w:r w:rsidR="0039440C" w:rsidRPr="0039440C">
        <w:rPr>
          <w:b/>
        </w:rPr>
        <w:t>cs_MeasurementControl_InterRATMeasurement_NoCompMode_BandExt</w:t>
      </w:r>
      <w:bookmarkEnd w:id="31"/>
      <w:r w:rsidR="0039440C">
        <w:rPr>
          <w:b/>
        </w:rPr>
        <w:t xml:space="preserve"> </w:t>
      </w:r>
      <w:r>
        <w:rPr>
          <w:b/>
        </w:rPr>
        <w:t xml:space="preserve"> 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E311C" w14:paraId="02BF49B7" w14:textId="77777777" w:rsidTr="009C5D31">
        <w:trPr>
          <w:trHeight w:val="447"/>
        </w:trPr>
        <w:tc>
          <w:tcPr>
            <w:tcW w:w="1985" w:type="dxa"/>
          </w:tcPr>
          <w:p w14:paraId="598BA412" w14:textId="77777777" w:rsidR="007E311C" w:rsidRPr="00E751F5" w:rsidRDefault="007E311C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D222A58" w14:textId="77777777" w:rsidR="007E311C" w:rsidRDefault="0039440C" w:rsidP="009C5D31">
            <w:pPr>
              <w:pStyle w:val="CRCoverPage"/>
              <w:spacing w:after="0"/>
              <w:ind w:left="100"/>
              <w:rPr>
                <w:noProof/>
              </w:rPr>
            </w:pPr>
            <w:r w:rsidRPr="0039440C">
              <w:rPr>
                <w:noProof/>
              </w:rPr>
              <w:t>cs_MeasurementControl_InterRATMeasurement_NoCompMode_BandExt</w:t>
            </w:r>
          </w:p>
        </w:tc>
      </w:tr>
      <w:tr w:rsidR="007E311C" w14:paraId="2A67BFF8" w14:textId="77777777" w:rsidTr="009C5D31">
        <w:trPr>
          <w:trHeight w:val="452"/>
        </w:trPr>
        <w:tc>
          <w:tcPr>
            <w:tcW w:w="1985" w:type="dxa"/>
          </w:tcPr>
          <w:p w14:paraId="7F7B997D" w14:textId="77777777" w:rsidR="007E311C" w:rsidRPr="00E751F5" w:rsidRDefault="007E311C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3BC5077" w14:textId="77777777" w:rsidR="007E311C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 xml:space="preserve">In certain test cases RRC message are sent with IntegrityCheckInfo set to omit as RRC security is not activated, the current code results in a runtime exception as the </w:t>
            </w:r>
            <w:r w:rsidRPr="001E29E3">
              <w:rPr>
                <w:rFonts w:cs="Arial"/>
                <w:lang w:val="en-US"/>
              </w:rPr>
              <w:lastRenderedPageBreak/>
              <w:t>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  <w:r w:rsidRPr="001E29E3">
              <w:rPr>
                <w:rFonts w:cs="Arial"/>
                <w:lang w:val="en-US"/>
              </w:rPr>
              <w:t xml:space="preserve"> 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7E311C" w14:paraId="32E3C963" w14:textId="77777777" w:rsidTr="009C5D31">
        <w:tc>
          <w:tcPr>
            <w:tcW w:w="1985" w:type="dxa"/>
          </w:tcPr>
          <w:p w14:paraId="693C65A8" w14:textId="77777777" w:rsidR="007E311C" w:rsidRPr="00E751F5" w:rsidRDefault="007E311C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4D14D2B2" w14:textId="77777777" w:rsidR="007E311C" w:rsidRPr="00300C5B" w:rsidRDefault="007E311C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7E311C" w14:paraId="7C8652DA" w14:textId="77777777" w:rsidTr="009C5D31">
        <w:tc>
          <w:tcPr>
            <w:tcW w:w="1985" w:type="dxa"/>
          </w:tcPr>
          <w:p w14:paraId="67B1A2D2" w14:textId="77777777" w:rsidR="007E311C" w:rsidRPr="00E751F5" w:rsidRDefault="007E311C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4C0338C" w14:textId="77777777" w:rsidR="007E311C" w:rsidRPr="00F0313E" w:rsidRDefault="007E311C" w:rsidP="009C5D3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E133F4">
              <w:rPr>
                <w:rFonts w:ascii="Arial" w:hAnsi="Arial" w:cs="Arial"/>
                <w:noProof/>
                <w:lang w:val="en-US"/>
              </w:rPr>
              <w:t>UTRAN_RRC_Templates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7E311C" w:rsidRPr="00E751F5" w14:paraId="2FCCE62C" w14:textId="77777777" w:rsidTr="009C5D31">
        <w:tc>
          <w:tcPr>
            <w:tcW w:w="1985" w:type="dxa"/>
          </w:tcPr>
          <w:p w14:paraId="482582F6" w14:textId="77777777" w:rsidR="007E311C" w:rsidRPr="00E751F5" w:rsidRDefault="007E311C" w:rsidP="009C5D3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21DE451" w14:textId="77777777" w:rsidR="007E311C" w:rsidRPr="00E751F5" w:rsidRDefault="007E311C" w:rsidP="009C5D31">
            <w:pPr>
              <w:rPr>
                <w:rFonts w:ascii="Arial" w:hAnsi="Arial"/>
                <w:highlight w:val="cyan"/>
              </w:rPr>
            </w:pPr>
          </w:p>
        </w:tc>
      </w:tr>
    </w:tbl>
    <w:p w14:paraId="62A6EB4B" w14:textId="77777777" w:rsidR="007E311C" w:rsidRDefault="007E311C" w:rsidP="007E311C">
      <w:pPr>
        <w:rPr>
          <w:noProof/>
          <w:lang w:val="en-US"/>
        </w:rPr>
      </w:pPr>
    </w:p>
    <w:p w14:paraId="389D76C3" w14:textId="77777777" w:rsidR="007E311C" w:rsidRDefault="007E311C" w:rsidP="007E311C">
      <w:pPr>
        <w:rPr>
          <w:noProof/>
        </w:rPr>
      </w:pPr>
    </w:p>
    <w:p w14:paraId="0BE1DA81" w14:textId="77777777" w:rsidR="007E311C" w:rsidRDefault="007E311C" w:rsidP="007E311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E311C" w:rsidRPr="004031F3" w14:paraId="710B3299" w14:textId="77777777" w:rsidTr="009C5D31">
        <w:tc>
          <w:tcPr>
            <w:tcW w:w="9855" w:type="dxa"/>
          </w:tcPr>
          <w:p w14:paraId="72883B29" w14:textId="77777777" w:rsidR="007E311C" w:rsidRDefault="007E311C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6F528BDA" w14:textId="77777777"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template (value) DL_DCCH_Message cs_MeasurementControl_InterRATMeasurement_NoCompMode_BandExt(IntegrityCheckInfo                           p_Integrityinfo,</w:t>
            </w:r>
          </w:p>
          <w:p w14:paraId="4CCC230E" w14:textId="77777777"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RRC_TransactionIdentifier                    p_RRC_TI,</w:t>
            </w:r>
          </w:p>
          <w:p w14:paraId="4E69A97A" w14:textId="77777777"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template (value) EUTRA_FrequencyInfoList_r11 p_EUTRA_FrequencyInfoList_r11,</w:t>
            </w:r>
          </w:p>
          <w:p w14:paraId="46977B8C" w14:textId="77777777"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EUTRA_MeasurementBandwidth                   p_EutraCell_MeasBandwidth) :=</w:t>
            </w:r>
          </w:p>
          <w:p w14:paraId="3C6B759D" w14:textId="77777777"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// Default values according to 36.508 Table 4.7B.1-3: MEASUREMENT CONTROL for Inter-RAT and special settings @sic R5s120686 sic@</w:t>
            </w:r>
          </w:p>
          <w:p w14:paraId="018BD404" w14:textId="77777777"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/* @status    APPROVED (LTE_A_IRAT, LTE_IRAT) */</w:t>
            </w:r>
          </w:p>
          <w:p w14:paraId="6C5157F8" w14:textId="77777777"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cs_MeasurementControl_r8_ext(p_Integrityinfo,</w:t>
            </w:r>
          </w:p>
          <w:p w14:paraId="07A8BFFB" w14:textId="77777777"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3,</w:t>
            </w:r>
          </w:p>
          <w:p w14:paraId="6FD9BB00" w14:textId="77777777"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cs_MeasurementCommand_SetupInterRatEutra_r8(cs_EUTRA_FrequencyInfoList_1Entry(tsc_EUTRA_MaxEARFCN, p_EutraCell_MeasBandwidth),</w:t>
            </w:r>
          </w:p>
          <w:p w14:paraId="0EE7DF65" w14:textId="77777777"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                                            cs_InterRATMeasQuantity_r8(cpich_RSCP, rsrp),    // @sic R5-122105 sic@ @sic R5s130195 BASELINE MOVING 2013 sic@</w:t>
            </w:r>
          </w:p>
          <w:p w14:paraId="7071EAD9" w14:textId="77777777"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                                            cs_InterRATReportingQuantity_r8,</w:t>
            </w:r>
          </w:p>
          <w:p w14:paraId="5D4B79C5" w14:textId="77777777"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                                            {cs_InterRATEvent3a_Def}),</w:t>
            </w:r>
          </w:p>
          <w:p w14:paraId="338B6CFC" w14:textId="77777777"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-,</w:t>
            </w:r>
          </w:p>
          <w:p w14:paraId="06E0C10A" w14:textId="77777777"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p_EUTRA_FrequencyInfoList_r11,</w:t>
            </w:r>
          </w:p>
          <w:p w14:paraId="775A46AA" w14:textId="77777777"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omit,  // @sic R5s140149 sic@</w:t>
            </w:r>
          </w:p>
          <w:p w14:paraId="5D55E423" w14:textId="77777777"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p_RRC_TI); // @sic R5s180225, R5-122105 sic@</w:t>
            </w:r>
          </w:p>
          <w:p w14:paraId="431E00A3" w14:textId="77777777" w:rsidR="007E311C" w:rsidRPr="004031F3" w:rsidRDefault="007E311C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7E311C" w:rsidRPr="004031F3" w14:paraId="1B7FC0CB" w14:textId="77777777" w:rsidTr="009C5D31">
        <w:tc>
          <w:tcPr>
            <w:tcW w:w="9855" w:type="dxa"/>
          </w:tcPr>
          <w:p w14:paraId="55A0F910" w14:textId="77777777" w:rsidR="007E311C" w:rsidRPr="004031F3" w:rsidRDefault="007E311C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0F13E764" w14:textId="77777777" w:rsidR="007E311C" w:rsidRPr="004031F3" w:rsidRDefault="007E311C" w:rsidP="007E311C">
      <w:pPr>
        <w:spacing w:after="0"/>
        <w:rPr>
          <w:rFonts w:ascii="Arial" w:hAnsi="Arial"/>
          <w:b/>
          <w:lang w:eastAsia="en-GB"/>
        </w:rPr>
      </w:pPr>
    </w:p>
    <w:p w14:paraId="09A0B149" w14:textId="77777777" w:rsidR="007E311C" w:rsidRPr="004031F3" w:rsidRDefault="007E311C" w:rsidP="007E311C">
      <w:pPr>
        <w:spacing w:after="0"/>
        <w:rPr>
          <w:rFonts w:ascii="Arial" w:hAnsi="Arial"/>
          <w:b/>
          <w:lang w:eastAsia="en-GB"/>
        </w:rPr>
      </w:pPr>
    </w:p>
    <w:p w14:paraId="74BDFBB5" w14:textId="77777777" w:rsidR="007E311C" w:rsidRPr="004031F3" w:rsidRDefault="007E311C" w:rsidP="007E311C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E311C" w:rsidRPr="004031F3" w14:paraId="669A01F1" w14:textId="77777777" w:rsidTr="007E311C">
        <w:tc>
          <w:tcPr>
            <w:tcW w:w="9629" w:type="dxa"/>
          </w:tcPr>
          <w:p w14:paraId="376E45D1" w14:textId="77777777" w:rsidR="007E311C" w:rsidRDefault="007E311C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1C792E88" w14:textId="77777777"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template (value) DL_DCCH_Message cs_MeasurementControl_InterRATMeasurement_NoCompMode_BandExt(</w:t>
            </w:r>
            <w:r w:rsidRPr="0039440C">
              <w:rPr>
                <w:rFonts w:ascii="Arial" w:hAnsi="Arial"/>
                <w:highlight w:val="yellow"/>
                <w:lang w:eastAsia="en-GB"/>
              </w:rPr>
              <w:t>template (omit)</w:t>
            </w:r>
            <w:r>
              <w:rPr>
                <w:rFonts w:ascii="Arial" w:hAnsi="Arial"/>
                <w:lang w:eastAsia="en-GB"/>
              </w:rPr>
              <w:t xml:space="preserve"> </w:t>
            </w:r>
            <w:r w:rsidRPr="0039440C">
              <w:rPr>
                <w:rFonts w:ascii="Arial" w:hAnsi="Arial"/>
                <w:lang w:eastAsia="en-GB"/>
              </w:rPr>
              <w:t>Integ</w:t>
            </w:r>
            <w:r>
              <w:rPr>
                <w:rFonts w:ascii="Arial" w:hAnsi="Arial"/>
                <w:lang w:eastAsia="en-GB"/>
              </w:rPr>
              <w:t>rityCheckInfo p_Integrityinfo,</w:t>
            </w:r>
          </w:p>
          <w:p w14:paraId="6FFAD572" w14:textId="77777777"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RRC_TransactionIdentifier                    p_RRC_TI,</w:t>
            </w:r>
          </w:p>
          <w:p w14:paraId="04DB5F8B" w14:textId="77777777"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template (value) EUTRA_FrequencyInfoList_r11 p_EUTRA_FrequencyInfoList_r11,</w:t>
            </w:r>
          </w:p>
          <w:p w14:paraId="6EED04FA" w14:textId="77777777"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EUTRA_MeasurementBandwidth                   p_EutraCell_MeasBandwidth) :=</w:t>
            </w:r>
          </w:p>
          <w:p w14:paraId="15E4CE7A" w14:textId="77777777"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// Default values according to 36.508 Table 4.7B.1-3: MEASUREMENT CONTROL for Inter-RAT and special settings @sic R5s120686 sic@</w:t>
            </w:r>
          </w:p>
          <w:p w14:paraId="05D1E847" w14:textId="77777777"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/* @status    APPROVED (LTE_A_IRAT, LTE_IRAT) */</w:t>
            </w:r>
          </w:p>
          <w:p w14:paraId="60C8A9FB" w14:textId="77777777"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cs_MeasurementControl_r8_ext(p_Integrityinfo,</w:t>
            </w:r>
          </w:p>
          <w:p w14:paraId="0D2DF940" w14:textId="77777777"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3,</w:t>
            </w:r>
          </w:p>
          <w:p w14:paraId="37BFB16A" w14:textId="77777777"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lastRenderedPageBreak/>
              <w:t xml:space="preserve">                                 cs_MeasurementCommand_SetupInterRatEutra_r8(cs_EUTRA_FrequencyInfoList_1Entry(tsc_EUTRA_MaxEARFCN, p_EutraCell_MeasBandwidth),</w:t>
            </w:r>
          </w:p>
          <w:p w14:paraId="50060CF1" w14:textId="77777777"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                                            cs_InterRATMeasQuantity_r8(cpich_RSCP, rsrp),    // @sic R5-122105 sic@ @sic R5s130195 BASELINE MOVING 2013 sic@</w:t>
            </w:r>
          </w:p>
          <w:p w14:paraId="132B66CD" w14:textId="77777777"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                                            cs_InterRATReportingQuantity_r8,</w:t>
            </w:r>
          </w:p>
          <w:p w14:paraId="03137382" w14:textId="77777777"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                                            {cs_InterRATEvent3a_Def}),</w:t>
            </w:r>
          </w:p>
          <w:p w14:paraId="1C42FC13" w14:textId="77777777"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-,</w:t>
            </w:r>
          </w:p>
          <w:p w14:paraId="50CD2112" w14:textId="77777777"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p_EUTRA_FrequencyInfoList_r11,</w:t>
            </w:r>
          </w:p>
          <w:p w14:paraId="687A9AE9" w14:textId="77777777" w:rsidR="0039440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omit,  // @sic R5s140149 sic@</w:t>
            </w:r>
          </w:p>
          <w:p w14:paraId="4295C1A6" w14:textId="77777777" w:rsidR="007E311C" w:rsidRPr="0039440C" w:rsidRDefault="0039440C" w:rsidP="0039440C">
            <w:pPr>
              <w:spacing w:after="0"/>
              <w:rPr>
                <w:rFonts w:ascii="Arial" w:hAnsi="Arial"/>
                <w:lang w:eastAsia="en-GB"/>
              </w:rPr>
            </w:pPr>
            <w:r w:rsidRPr="0039440C">
              <w:rPr>
                <w:rFonts w:ascii="Arial" w:hAnsi="Arial"/>
                <w:lang w:eastAsia="en-GB"/>
              </w:rPr>
              <w:t xml:space="preserve">                                 p_RRC_TI); // @sic R5s180225, R5-122105 sic@</w:t>
            </w:r>
          </w:p>
          <w:p w14:paraId="0632D174" w14:textId="77777777" w:rsidR="007E311C" w:rsidRPr="004031F3" w:rsidRDefault="007E311C" w:rsidP="009C5D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3D495A3C" w14:textId="77777777" w:rsidR="009C49AD" w:rsidRDefault="009C49AD" w:rsidP="009C49A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2" w:name="_Toc70086136"/>
      <w:r w:rsidRPr="00034678">
        <w:rPr>
          <w:b/>
        </w:rPr>
        <w:lastRenderedPageBreak/>
        <w:t xml:space="preserve">Correction to </w:t>
      </w:r>
      <w:r>
        <w:rPr>
          <w:b/>
        </w:rPr>
        <w:t xml:space="preserve">template </w:t>
      </w:r>
      <w:r w:rsidRPr="00A043D8">
        <w:rPr>
          <w:b/>
        </w:rPr>
        <w:t>cs_MeasurementControl_r8</w:t>
      </w:r>
      <w:bookmarkEnd w:id="3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C49AD" w14:paraId="1236715F" w14:textId="77777777" w:rsidTr="009C5D31">
        <w:trPr>
          <w:trHeight w:val="447"/>
        </w:trPr>
        <w:tc>
          <w:tcPr>
            <w:tcW w:w="1985" w:type="dxa"/>
          </w:tcPr>
          <w:p w14:paraId="421787EA" w14:textId="77777777" w:rsidR="009C49AD" w:rsidRPr="00E751F5" w:rsidRDefault="009C49AD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BC5E6DD" w14:textId="77777777" w:rsidR="009C49AD" w:rsidRDefault="009C49AD" w:rsidP="009C5D31">
            <w:pPr>
              <w:pStyle w:val="CRCoverPage"/>
              <w:spacing w:after="0"/>
              <w:ind w:left="100"/>
              <w:rPr>
                <w:noProof/>
              </w:rPr>
            </w:pPr>
            <w:r w:rsidRPr="00A043D8">
              <w:rPr>
                <w:noProof/>
              </w:rPr>
              <w:t>cs_MeasurementControl_r8</w:t>
            </w:r>
          </w:p>
        </w:tc>
      </w:tr>
      <w:tr w:rsidR="009C49AD" w14:paraId="44D4120F" w14:textId="77777777" w:rsidTr="009C5D31">
        <w:trPr>
          <w:trHeight w:val="452"/>
        </w:trPr>
        <w:tc>
          <w:tcPr>
            <w:tcW w:w="1985" w:type="dxa"/>
          </w:tcPr>
          <w:p w14:paraId="4DA80F1F" w14:textId="77777777" w:rsidR="009C49AD" w:rsidRPr="00E751F5" w:rsidRDefault="009C49AD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358E849" w14:textId="77777777" w:rsidR="009C49AD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9C49AD" w14:paraId="414C3696" w14:textId="77777777" w:rsidTr="009C5D31">
        <w:tc>
          <w:tcPr>
            <w:tcW w:w="1985" w:type="dxa"/>
          </w:tcPr>
          <w:p w14:paraId="16C5A59D" w14:textId="77777777" w:rsidR="009C49AD" w:rsidRPr="00E751F5" w:rsidRDefault="009C49AD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76F3B8C" w14:textId="77777777" w:rsidR="009C49AD" w:rsidRPr="00300C5B" w:rsidRDefault="009C49AD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9C49AD" w14:paraId="20EC929D" w14:textId="77777777" w:rsidTr="009C5D31">
        <w:tc>
          <w:tcPr>
            <w:tcW w:w="1985" w:type="dxa"/>
          </w:tcPr>
          <w:p w14:paraId="23D6F255" w14:textId="77777777" w:rsidR="009C49AD" w:rsidRPr="00E751F5" w:rsidRDefault="009C49AD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81B788E" w14:textId="77777777" w:rsidR="009C49AD" w:rsidRPr="00F0313E" w:rsidRDefault="009C49AD" w:rsidP="009C5D3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E133F4">
              <w:rPr>
                <w:rFonts w:ascii="Arial" w:hAnsi="Arial" w:cs="Arial"/>
                <w:noProof/>
                <w:lang w:val="en-US"/>
              </w:rPr>
              <w:t>UTRAN_RRC_Templates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9C49AD" w:rsidRPr="00E751F5" w14:paraId="3016B9B3" w14:textId="77777777" w:rsidTr="009C5D31">
        <w:tc>
          <w:tcPr>
            <w:tcW w:w="1985" w:type="dxa"/>
          </w:tcPr>
          <w:p w14:paraId="2EC15F43" w14:textId="77777777" w:rsidR="009C49AD" w:rsidRPr="00E751F5" w:rsidRDefault="009C49AD" w:rsidP="009C5D3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B705918" w14:textId="77777777" w:rsidR="009C49AD" w:rsidRPr="00E751F5" w:rsidRDefault="009C49AD" w:rsidP="009C5D31">
            <w:pPr>
              <w:rPr>
                <w:rFonts w:ascii="Arial" w:hAnsi="Arial"/>
                <w:highlight w:val="cyan"/>
              </w:rPr>
            </w:pPr>
          </w:p>
        </w:tc>
      </w:tr>
    </w:tbl>
    <w:p w14:paraId="72DEC28B" w14:textId="77777777" w:rsidR="009C49AD" w:rsidRDefault="009C49AD" w:rsidP="009C49AD">
      <w:pPr>
        <w:rPr>
          <w:noProof/>
          <w:lang w:val="en-US"/>
        </w:rPr>
      </w:pPr>
    </w:p>
    <w:p w14:paraId="66DA4960" w14:textId="77777777" w:rsidR="009C49AD" w:rsidRDefault="009C49AD" w:rsidP="009C49AD">
      <w:pPr>
        <w:rPr>
          <w:noProof/>
        </w:rPr>
      </w:pPr>
    </w:p>
    <w:p w14:paraId="5F3DE3E1" w14:textId="77777777" w:rsidR="009C49AD" w:rsidRDefault="009C49AD" w:rsidP="009C49A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C49AD" w:rsidRPr="004031F3" w14:paraId="0936A7D9" w14:textId="77777777" w:rsidTr="009C5D31">
        <w:tc>
          <w:tcPr>
            <w:tcW w:w="9855" w:type="dxa"/>
          </w:tcPr>
          <w:p w14:paraId="645C202E" w14:textId="77777777" w:rsidR="009C49AD" w:rsidRDefault="009C49AD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3D4B5EB3" w14:textId="77777777" w:rsidR="009C49AD" w:rsidRPr="00A043D8" w:rsidRDefault="009C49AD" w:rsidP="009C5D31">
            <w:pPr>
              <w:spacing w:after="0"/>
              <w:rPr>
                <w:rFonts w:ascii="Arial" w:hAnsi="Arial"/>
                <w:lang w:eastAsia="en-GB"/>
              </w:rPr>
            </w:pPr>
            <w:r w:rsidRPr="00A043D8">
              <w:rPr>
                <w:rFonts w:ascii="Arial" w:hAnsi="Arial"/>
                <w:lang w:eastAsia="en-GB"/>
              </w:rPr>
              <w:t xml:space="preserve">  template (value) DL_DCCH_Message cs_MeasurementControl_r8(IntegrityCheckInfo p_Integrityinfo,</w:t>
            </w:r>
          </w:p>
          <w:p w14:paraId="0F7CD8A4" w14:textId="77777777" w:rsidR="009C49AD" w:rsidRPr="00A043D8" w:rsidRDefault="009C49AD" w:rsidP="009C5D31">
            <w:pPr>
              <w:spacing w:after="0"/>
              <w:rPr>
                <w:rFonts w:ascii="Arial" w:hAnsi="Arial"/>
                <w:lang w:eastAsia="en-GB"/>
              </w:rPr>
            </w:pPr>
            <w:r w:rsidRPr="00A043D8">
              <w:rPr>
                <w:rFonts w:ascii="Arial" w:hAnsi="Arial"/>
                <w:lang w:eastAsia="en-GB"/>
              </w:rPr>
              <w:t xml:space="preserve">                                                            MeasurementIdentity p_MeasurementIdentity,</w:t>
            </w:r>
          </w:p>
          <w:p w14:paraId="438FB65D" w14:textId="77777777" w:rsidR="009C49AD" w:rsidRPr="00A043D8" w:rsidRDefault="009C49AD" w:rsidP="009C5D31">
            <w:pPr>
              <w:spacing w:after="0"/>
              <w:rPr>
                <w:rFonts w:ascii="Arial" w:hAnsi="Arial"/>
                <w:lang w:eastAsia="en-GB"/>
              </w:rPr>
            </w:pPr>
            <w:r w:rsidRPr="00A043D8">
              <w:rPr>
                <w:rFonts w:ascii="Arial" w:hAnsi="Arial"/>
                <w:lang w:eastAsia="en-GB"/>
              </w:rPr>
              <w:t xml:space="preserve">                                                            template (value) MeasurementCommand_r8 p_MeasurementCommand,</w:t>
            </w:r>
          </w:p>
          <w:p w14:paraId="7B53DCC2" w14:textId="77777777" w:rsidR="009C49AD" w:rsidRPr="00A043D8" w:rsidRDefault="009C49AD" w:rsidP="009C5D31">
            <w:pPr>
              <w:spacing w:after="0"/>
              <w:rPr>
                <w:rFonts w:ascii="Arial" w:hAnsi="Arial"/>
                <w:lang w:eastAsia="en-GB"/>
              </w:rPr>
            </w:pPr>
            <w:r w:rsidRPr="00A043D8">
              <w:rPr>
                <w:rFonts w:ascii="Arial" w:hAnsi="Arial"/>
                <w:lang w:eastAsia="en-GB"/>
              </w:rPr>
              <w:t xml:space="preserve">                                                            template (value) MeasurementReportingMode p_MeasurementReportingMode := cs_MeasurementReportingMode,</w:t>
            </w:r>
          </w:p>
          <w:p w14:paraId="5B48E98C" w14:textId="77777777" w:rsidR="009C49AD" w:rsidRPr="00A043D8" w:rsidRDefault="009C49AD" w:rsidP="009C5D31">
            <w:pPr>
              <w:spacing w:after="0"/>
              <w:rPr>
                <w:rFonts w:ascii="Arial" w:hAnsi="Arial"/>
                <w:lang w:eastAsia="en-GB"/>
              </w:rPr>
            </w:pPr>
            <w:r w:rsidRPr="00A043D8">
              <w:rPr>
                <w:rFonts w:ascii="Arial" w:hAnsi="Arial"/>
                <w:lang w:eastAsia="en-GB"/>
              </w:rPr>
              <w:t xml:space="preserve">                                                            template (omit) DPCH_CompressedModeStatusInfo p_DPCH_CompressedModeStatusInfo := omit,</w:t>
            </w:r>
          </w:p>
          <w:p w14:paraId="17348F6E" w14:textId="77777777" w:rsidR="009C49AD" w:rsidRPr="00A043D8" w:rsidRDefault="009C49AD" w:rsidP="009C5D31">
            <w:pPr>
              <w:spacing w:after="0"/>
              <w:rPr>
                <w:rFonts w:ascii="Arial" w:hAnsi="Arial"/>
                <w:lang w:eastAsia="en-GB"/>
              </w:rPr>
            </w:pPr>
            <w:r w:rsidRPr="00A043D8">
              <w:rPr>
                <w:rFonts w:ascii="Arial" w:hAnsi="Arial"/>
                <w:lang w:eastAsia="en-GB"/>
              </w:rPr>
              <w:t xml:space="preserve">                                                            RRC_TransactionIdentifier p_RRC_TI := tsc_RRC_TI) :=</w:t>
            </w:r>
          </w:p>
          <w:p w14:paraId="566F3432" w14:textId="77777777" w:rsidR="009C49AD" w:rsidRPr="00A043D8" w:rsidRDefault="009C49AD" w:rsidP="009C5D31">
            <w:pPr>
              <w:spacing w:after="0"/>
              <w:rPr>
                <w:rFonts w:ascii="Arial" w:hAnsi="Arial"/>
                <w:lang w:eastAsia="en-GB"/>
              </w:rPr>
            </w:pPr>
            <w:r w:rsidRPr="00A043D8">
              <w:rPr>
                <w:rFonts w:ascii="Arial" w:hAnsi="Arial"/>
                <w:lang w:eastAsia="en-GB"/>
              </w:rPr>
              <w:t xml:space="preserve">  { /* @status    APPROVED (LTE_A_IRAT, LTE_IRAT, POS) */</w:t>
            </w:r>
          </w:p>
          <w:p w14:paraId="033235B7" w14:textId="77777777" w:rsidR="009C49AD" w:rsidRPr="00A043D8" w:rsidRDefault="009C49AD" w:rsidP="009C5D31">
            <w:pPr>
              <w:spacing w:after="0"/>
              <w:rPr>
                <w:rFonts w:ascii="Arial" w:hAnsi="Arial"/>
                <w:lang w:eastAsia="en-GB"/>
              </w:rPr>
            </w:pPr>
            <w:r w:rsidRPr="00A043D8">
              <w:rPr>
                <w:rFonts w:ascii="Arial" w:hAnsi="Arial"/>
                <w:lang w:eastAsia="en-GB"/>
              </w:rPr>
              <w:t xml:space="preserve">    integrityCheckInfo := p_Integrityinfo,</w:t>
            </w:r>
          </w:p>
          <w:p w14:paraId="38434EE6" w14:textId="77777777" w:rsidR="009C49AD" w:rsidRPr="004031F3" w:rsidRDefault="009C49AD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CODE&gt;&gt;</w:t>
            </w:r>
          </w:p>
        </w:tc>
      </w:tr>
      <w:tr w:rsidR="009C49AD" w:rsidRPr="004031F3" w14:paraId="61C77FD0" w14:textId="77777777" w:rsidTr="009C5D31">
        <w:tc>
          <w:tcPr>
            <w:tcW w:w="9855" w:type="dxa"/>
          </w:tcPr>
          <w:p w14:paraId="10D1F598" w14:textId="77777777" w:rsidR="009C49AD" w:rsidRPr="004031F3" w:rsidRDefault="009C49AD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3D7F4639" w14:textId="77777777" w:rsidR="009C49AD" w:rsidRPr="004031F3" w:rsidRDefault="009C49AD" w:rsidP="009C49AD">
      <w:pPr>
        <w:spacing w:after="0"/>
        <w:rPr>
          <w:rFonts w:ascii="Arial" w:hAnsi="Arial"/>
          <w:b/>
          <w:lang w:eastAsia="en-GB"/>
        </w:rPr>
      </w:pPr>
    </w:p>
    <w:p w14:paraId="56B5D59E" w14:textId="77777777" w:rsidR="009C49AD" w:rsidRPr="004031F3" w:rsidRDefault="009C49AD" w:rsidP="009C49AD">
      <w:pPr>
        <w:spacing w:after="0"/>
        <w:rPr>
          <w:rFonts w:ascii="Arial" w:hAnsi="Arial"/>
          <w:b/>
          <w:lang w:eastAsia="en-GB"/>
        </w:rPr>
      </w:pPr>
    </w:p>
    <w:p w14:paraId="18D0F13B" w14:textId="77777777" w:rsidR="009C49AD" w:rsidRPr="004031F3" w:rsidRDefault="009C49AD" w:rsidP="009C49AD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C49AD" w:rsidRPr="004031F3" w14:paraId="3F0C0D18" w14:textId="77777777" w:rsidTr="009C5D31">
        <w:tc>
          <w:tcPr>
            <w:tcW w:w="9855" w:type="dxa"/>
          </w:tcPr>
          <w:p w14:paraId="22C32E51" w14:textId="77777777" w:rsidR="009C49AD" w:rsidRDefault="009C49AD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34D490A6" w14:textId="77777777" w:rsidR="009C49AD" w:rsidRPr="00A043D8" w:rsidRDefault="009C49AD" w:rsidP="009C5D31">
            <w:pPr>
              <w:spacing w:after="0"/>
              <w:ind w:firstLine="284"/>
              <w:rPr>
                <w:rFonts w:ascii="Arial" w:hAnsi="Arial"/>
                <w:b/>
                <w:lang w:eastAsia="en-GB"/>
              </w:rPr>
            </w:pPr>
            <w:r w:rsidRPr="00A043D8">
              <w:rPr>
                <w:rFonts w:ascii="Arial" w:hAnsi="Arial"/>
                <w:b/>
                <w:lang w:eastAsia="en-GB"/>
              </w:rPr>
              <w:t xml:space="preserve">  </w:t>
            </w:r>
          </w:p>
          <w:p w14:paraId="59BE051F" w14:textId="77777777" w:rsidR="009C49AD" w:rsidRPr="00A043D8" w:rsidRDefault="009C49AD" w:rsidP="009C5D31">
            <w:pPr>
              <w:spacing w:after="0"/>
              <w:ind w:firstLine="284"/>
              <w:rPr>
                <w:rFonts w:ascii="Arial" w:hAnsi="Arial"/>
                <w:lang w:eastAsia="en-GB"/>
              </w:rPr>
            </w:pPr>
            <w:r w:rsidRPr="00A043D8">
              <w:rPr>
                <w:rFonts w:ascii="Arial" w:hAnsi="Arial"/>
                <w:lang w:eastAsia="en-GB"/>
              </w:rPr>
              <w:t xml:space="preserve">  template (value) DL_DCCH_Message cs_MeasurementControl_r8(</w:t>
            </w:r>
            <w:r w:rsidRPr="00A043D8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A043D8">
              <w:rPr>
                <w:rFonts w:ascii="Arial" w:hAnsi="Arial"/>
                <w:lang w:eastAsia="en-GB"/>
              </w:rPr>
              <w:t xml:space="preserve"> IntegrityCheckInfo p_Integrityinfo, </w:t>
            </w:r>
          </w:p>
          <w:p w14:paraId="69D767C7" w14:textId="77777777" w:rsidR="009C49AD" w:rsidRPr="00A043D8" w:rsidRDefault="009C49AD" w:rsidP="009C5D31">
            <w:pPr>
              <w:spacing w:after="0"/>
              <w:ind w:firstLine="284"/>
              <w:rPr>
                <w:rFonts w:ascii="Arial" w:hAnsi="Arial"/>
                <w:lang w:eastAsia="en-GB"/>
              </w:rPr>
            </w:pPr>
            <w:r w:rsidRPr="00A043D8">
              <w:rPr>
                <w:rFonts w:ascii="Arial" w:hAnsi="Arial"/>
                <w:lang w:eastAsia="en-GB"/>
              </w:rPr>
              <w:t xml:space="preserve">                                                            MeasurementIdentity p_MeasurementIdentity,</w:t>
            </w:r>
          </w:p>
          <w:p w14:paraId="07B51E41" w14:textId="77777777" w:rsidR="009C49AD" w:rsidRPr="00A043D8" w:rsidRDefault="009C49AD" w:rsidP="009C5D31">
            <w:pPr>
              <w:spacing w:after="0"/>
              <w:ind w:firstLine="284"/>
              <w:rPr>
                <w:rFonts w:ascii="Arial" w:hAnsi="Arial"/>
                <w:lang w:eastAsia="en-GB"/>
              </w:rPr>
            </w:pPr>
            <w:r w:rsidRPr="00A043D8">
              <w:rPr>
                <w:rFonts w:ascii="Arial" w:hAnsi="Arial"/>
                <w:lang w:eastAsia="en-GB"/>
              </w:rPr>
              <w:t xml:space="preserve">                                                            template (value) MeasurementCommand_r8 p_MeasurementCommand,</w:t>
            </w:r>
          </w:p>
          <w:p w14:paraId="4A5658BD" w14:textId="77777777" w:rsidR="009C49AD" w:rsidRPr="00A043D8" w:rsidRDefault="009C49AD" w:rsidP="009C5D31">
            <w:pPr>
              <w:spacing w:after="0"/>
              <w:ind w:firstLine="284"/>
              <w:rPr>
                <w:rFonts w:ascii="Arial" w:hAnsi="Arial"/>
                <w:lang w:eastAsia="en-GB"/>
              </w:rPr>
            </w:pPr>
            <w:r w:rsidRPr="00A043D8">
              <w:rPr>
                <w:rFonts w:ascii="Arial" w:hAnsi="Arial"/>
                <w:lang w:eastAsia="en-GB"/>
              </w:rPr>
              <w:t xml:space="preserve">                                                            template (value) MeasurementReportingMode p_MeasurementReportingMode := cs_MeasurementReportingMode,</w:t>
            </w:r>
          </w:p>
          <w:p w14:paraId="6D971C2E" w14:textId="77777777" w:rsidR="009C49AD" w:rsidRPr="00A043D8" w:rsidRDefault="009C49AD" w:rsidP="009C5D31">
            <w:pPr>
              <w:spacing w:after="0"/>
              <w:ind w:firstLine="284"/>
              <w:rPr>
                <w:rFonts w:ascii="Arial" w:hAnsi="Arial"/>
                <w:lang w:eastAsia="en-GB"/>
              </w:rPr>
            </w:pPr>
            <w:r w:rsidRPr="00A043D8">
              <w:rPr>
                <w:rFonts w:ascii="Arial" w:hAnsi="Arial"/>
                <w:lang w:eastAsia="en-GB"/>
              </w:rPr>
              <w:t xml:space="preserve">                                                            template (omit) DPCH_CompressedModeStatusInfo p_DPCH_CompressedModeStatusInfo := omit,</w:t>
            </w:r>
          </w:p>
          <w:p w14:paraId="59210287" w14:textId="77777777" w:rsidR="009C49AD" w:rsidRPr="00A043D8" w:rsidRDefault="009C49AD" w:rsidP="009C5D31">
            <w:pPr>
              <w:spacing w:after="0"/>
              <w:ind w:firstLine="284"/>
              <w:rPr>
                <w:rFonts w:ascii="Arial" w:hAnsi="Arial"/>
                <w:lang w:eastAsia="en-GB"/>
              </w:rPr>
            </w:pPr>
            <w:r w:rsidRPr="00A043D8">
              <w:rPr>
                <w:rFonts w:ascii="Arial" w:hAnsi="Arial"/>
                <w:lang w:eastAsia="en-GB"/>
              </w:rPr>
              <w:t xml:space="preserve">                                                            RRC_TransactionIdentifier p_RRC_TI := tsc_RRC_TI) :=</w:t>
            </w:r>
          </w:p>
          <w:p w14:paraId="626ACB95" w14:textId="77777777" w:rsidR="009C49AD" w:rsidRPr="00A043D8" w:rsidRDefault="009C49AD" w:rsidP="009C5D31">
            <w:pPr>
              <w:spacing w:after="0"/>
              <w:ind w:firstLine="284"/>
              <w:rPr>
                <w:rFonts w:ascii="Arial" w:hAnsi="Arial"/>
                <w:lang w:eastAsia="en-GB"/>
              </w:rPr>
            </w:pPr>
            <w:r w:rsidRPr="00A043D8">
              <w:rPr>
                <w:rFonts w:ascii="Arial" w:hAnsi="Arial"/>
                <w:lang w:eastAsia="en-GB"/>
              </w:rPr>
              <w:lastRenderedPageBreak/>
              <w:t xml:space="preserve">  { /* @status    APPROVED (LTE_A_IRAT, LTE_IRAT, POS) */</w:t>
            </w:r>
          </w:p>
          <w:p w14:paraId="36110B77" w14:textId="77777777" w:rsidR="009C49AD" w:rsidRPr="00A043D8" w:rsidRDefault="009C49AD" w:rsidP="009C5D31">
            <w:pPr>
              <w:spacing w:after="0"/>
              <w:ind w:firstLine="284"/>
              <w:rPr>
                <w:rFonts w:ascii="Arial" w:hAnsi="Arial"/>
                <w:lang w:eastAsia="en-GB"/>
              </w:rPr>
            </w:pPr>
            <w:r w:rsidRPr="00A043D8">
              <w:rPr>
                <w:rFonts w:ascii="Arial" w:hAnsi="Arial"/>
                <w:lang w:eastAsia="en-GB"/>
              </w:rPr>
              <w:t xml:space="preserve">    integrityCheckInfo := p_Integrityinfo,</w:t>
            </w:r>
          </w:p>
          <w:p w14:paraId="46F1A321" w14:textId="77777777" w:rsidR="009C49AD" w:rsidRPr="004031F3" w:rsidRDefault="009C49AD" w:rsidP="009C5D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4C5F1EF8" w14:textId="77777777" w:rsidR="00A043D8" w:rsidRDefault="009C49AD" w:rsidP="00A043D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3" w:name="_Toc70086137"/>
      <w:r>
        <w:rPr>
          <w:b/>
        </w:rPr>
        <w:lastRenderedPageBreak/>
        <w:t xml:space="preserve">Correction </w:t>
      </w:r>
      <w:r w:rsidR="00A043D8" w:rsidRPr="00034678">
        <w:rPr>
          <w:b/>
        </w:rPr>
        <w:t xml:space="preserve">to </w:t>
      </w:r>
      <w:r w:rsidR="00A043D8">
        <w:rPr>
          <w:b/>
        </w:rPr>
        <w:t xml:space="preserve">template </w:t>
      </w:r>
      <w:r w:rsidRPr="009C49AD">
        <w:rPr>
          <w:b/>
        </w:rPr>
        <w:t>cs_MeasurementControl_r8_ext</w:t>
      </w:r>
      <w:bookmarkEnd w:id="3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043D8" w14:paraId="1ED92B68" w14:textId="77777777" w:rsidTr="009C5D31">
        <w:trPr>
          <w:trHeight w:val="447"/>
        </w:trPr>
        <w:tc>
          <w:tcPr>
            <w:tcW w:w="1985" w:type="dxa"/>
          </w:tcPr>
          <w:p w14:paraId="7833F458" w14:textId="77777777" w:rsidR="00A043D8" w:rsidRPr="00E751F5" w:rsidRDefault="00A043D8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C31D584" w14:textId="77777777" w:rsidR="00A043D8" w:rsidRDefault="009C49AD" w:rsidP="009C5D31">
            <w:pPr>
              <w:pStyle w:val="CRCoverPage"/>
              <w:spacing w:after="0"/>
              <w:ind w:left="100"/>
              <w:rPr>
                <w:noProof/>
              </w:rPr>
            </w:pPr>
            <w:r w:rsidRPr="009C49AD">
              <w:rPr>
                <w:noProof/>
              </w:rPr>
              <w:t>cs_MeasurementControl_r8_ext</w:t>
            </w:r>
          </w:p>
        </w:tc>
      </w:tr>
      <w:tr w:rsidR="00A043D8" w14:paraId="35C2195B" w14:textId="77777777" w:rsidTr="009C5D31">
        <w:trPr>
          <w:trHeight w:val="452"/>
        </w:trPr>
        <w:tc>
          <w:tcPr>
            <w:tcW w:w="1985" w:type="dxa"/>
          </w:tcPr>
          <w:p w14:paraId="0C62F167" w14:textId="77777777" w:rsidR="00A043D8" w:rsidRPr="00E751F5" w:rsidRDefault="00A043D8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AD3ADDF" w14:textId="77777777" w:rsidR="00A043D8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A043D8" w14:paraId="171554C5" w14:textId="77777777" w:rsidTr="009C5D31">
        <w:tc>
          <w:tcPr>
            <w:tcW w:w="1985" w:type="dxa"/>
          </w:tcPr>
          <w:p w14:paraId="72538DA0" w14:textId="77777777" w:rsidR="00A043D8" w:rsidRPr="00E751F5" w:rsidRDefault="00A043D8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A6D1D9A" w14:textId="77777777" w:rsidR="00A043D8" w:rsidRPr="00300C5B" w:rsidRDefault="00A043D8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A043D8" w14:paraId="08BA5979" w14:textId="77777777" w:rsidTr="009C5D31">
        <w:tc>
          <w:tcPr>
            <w:tcW w:w="1985" w:type="dxa"/>
          </w:tcPr>
          <w:p w14:paraId="2861C968" w14:textId="77777777" w:rsidR="00A043D8" w:rsidRPr="00E751F5" w:rsidRDefault="00A043D8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A786B54" w14:textId="77777777" w:rsidR="00A043D8" w:rsidRPr="00F0313E" w:rsidRDefault="00A043D8" w:rsidP="009C5D3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E133F4">
              <w:rPr>
                <w:rFonts w:ascii="Arial" w:hAnsi="Arial" w:cs="Arial"/>
                <w:noProof/>
                <w:lang w:val="en-US"/>
              </w:rPr>
              <w:t>UTRAN_RRC_Templates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A043D8" w:rsidRPr="00E751F5" w14:paraId="790F2BBF" w14:textId="77777777" w:rsidTr="009C5D31">
        <w:tc>
          <w:tcPr>
            <w:tcW w:w="1985" w:type="dxa"/>
          </w:tcPr>
          <w:p w14:paraId="70073645" w14:textId="77777777" w:rsidR="00A043D8" w:rsidRPr="00E751F5" w:rsidRDefault="00A043D8" w:rsidP="009C5D3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FB9E190" w14:textId="77777777" w:rsidR="00A043D8" w:rsidRPr="00E751F5" w:rsidRDefault="00A043D8" w:rsidP="009C5D31">
            <w:pPr>
              <w:rPr>
                <w:rFonts w:ascii="Arial" w:hAnsi="Arial"/>
                <w:highlight w:val="cyan"/>
              </w:rPr>
            </w:pPr>
          </w:p>
        </w:tc>
      </w:tr>
    </w:tbl>
    <w:p w14:paraId="560E47CE" w14:textId="77777777" w:rsidR="00A043D8" w:rsidRDefault="00A043D8" w:rsidP="00A043D8">
      <w:pPr>
        <w:rPr>
          <w:noProof/>
          <w:lang w:val="en-US"/>
        </w:rPr>
      </w:pPr>
    </w:p>
    <w:p w14:paraId="7CE588C4" w14:textId="77777777" w:rsidR="00A043D8" w:rsidRDefault="00A043D8" w:rsidP="00A043D8">
      <w:pPr>
        <w:rPr>
          <w:noProof/>
        </w:rPr>
      </w:pPr>
    </w:p>
    <w:p w14:paraId="0CBCCCBB" w14:textId="77777777" w:rsidR="00A043D8" w:rsidRDefault="00A043D8" w:rsidP="00A043D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043D8" w:rsidRPr="004031F3" w14:paraId="541FEB22" w14:textId="77777777" w:rsidTr="009C5D31">
        <w:tc>
          <w:tcPr>
            <w:tcW w:w="9855" w:type="dxa"/>
          </w:tcPr>
          <w:p w14:paraId="4206C96C" w14:textId="77777777" w:rsidR="00A043D8" w:rsidRDefault="00A043D8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196A0383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template (value) DL_DCCH_Message cs_MeasurementControl_r8_ext(IntegrityCheckInfo p_Integrityinfo,</w:t>
            </w:r>
          </w:p>
          <w:p w14:paraId="131572D0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MeasurementIdentity p_MeasurementIdentity,</w:t>
            </w:r>
          </w:p>
          <w:p w14:paraId="38E24E36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template (value) MeasurementCommand_r8 p_MeasurementCommand,</w:t>
            </w:r>
          </w:p>
          <w:p w14:paraId="5CDF2D61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template (value) MeasurementReportingMode p_MeasurementReportingMode := cs_MeasurementReportingMode,</w:t>
            </w:r>
          </w:p>
          <w:p w14:paraId="78DCD22E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template (value) EUTRA_FrequencyInfoList_r11 p_EUTRA_FrequencyInfoList_r11,</w:t>
            </w:r>
          </w:p>
          <w:p w14:paraId="4A7816C9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template (omit) DPCH_CompressedModeStatusInfo p_DPCH_CompressedModeStatusInfo := omit,</w:t>
            </w:r>
          </w:p>
          <w:p w14:paraId="7C0F0265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RRC_TransactionIdentifier p_RRC_TI := tsc_RRC_TI) :=</w:t>
            </w:r>
          </w:p>
          <w:p w14:paraId="66DBD3AD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{ /* @status    APPROVED (LTE_A_IRAT, LTE_IRAT) */</w:t>
            </w:r>
          </w:p>
          <w:p w14:paraId="1A547EC6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integrityCheckInfo := p_Integrityinfo,</w:t>
            </w:r>
          </w:p>
          <w:p w14:paraId="36902D20" w14:textId="77777777" w:rsidR="00A043D8" w:rsidRPr="004031F3" w:rsidRDefault="00A043D8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A043D8" w:rsidRPr="004031F3" w14:paraId="0CA37B85" w14:textId="77777777" w:rsidTr="009C5D31">
        <w:tc>
          <w:tcPr>
            <w:tcW w:w="9855" w:type="dxa"/>
          </w:tcPr>
          <w:p w14:paraId="678C4E44" w14:textId="77777777" w:rsidR="00A043D8" w:rsidRPr="004031F3" w:rsidRDefault="00A043D8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76C6579C" w14:textId="77777777" w:rsidR="00A043D8" w:rsidRPr="004031F3" w:rsidRDefault="00A043D8" w:rsidP="00A043D8">
      <w:pPr>
        <w:spacing w:after="0"/>
        <w:rPr>
          <w:rFonts w:ascii="Arial" w:hAnsi="Arial"/>
          <w:b/>
          <w:lang w:eastAsia="en-GB"/>
        </w:rPr>
      </w:pPr>
    </w:p>
    <w:p w14:paraId="321BE1A7" w14:textId="77777777" w:rsidR="00A043D8" w:rsidRPr="004031F3" w:rsidRDefault="00A043D8" w:rsidP="00A043D8">
      <w:pPr>
        <w:spacing w:after="0"/>
        <w:rPr>
          <w:rFonts w:ascii="Arial" w:hAnsi="Arial"/>
          <w:b/>
          <w:lang w:eastAsia="en-GB"/>
        </w:rPr>
      </w:pPr>
    </w:p>
    <w:p w14:paraId="72AC7F62" w14:textId="77777777" w:rsidR="00A043D8" w:rsidRPr="004031F3" w:rsidRDefault="00A043D8" w:rsidP="00A043D8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043D8" w:rsidRPr="004031F3" w14:paraId="084A285F" w14:textId="77777777" w:rsidTr="00A043D8">
        <w:tc>
          <w:tcPr>
            <w:tcW w:w="9629" w:type="dxa"/>
          </w:tcPr>
          <w:p w14:paraId="5E9FC9E3" w14:textId="77777777" w:rsidR="00A043D8" w:rsidRDefault="00A043D8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3310E9E6" w14:textId="77777777" w:rsidR="009C49AD" w:rsidRPr="009C49AD" w:rsidRDefault="009C49AD" w:rsidP="009C49AD">
            <w:pPr>
              <w:spacing w:after="0"/>
              <w:ind w:firstLine="284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template (value) DL_DCCH_Message cs_MeasurementControl_r8_ext(</w:t>
            </w:r>
            <w:r w:rsidRPr="009C49AD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9C49AD">
              <w:rPr>
                <w:rFonts w:ascii="Arial" w:hAnsi="Arial"/>
                <w:lang w:eastAsia="en-GB"/>
              </w:rPr>
              <w:t xml:space="preserve"> Integ</w:t>
            </w:r>
            <w:r>
              <w:rPr>
                <w:rFonts w:ascii="Arial" w:hAnsi="Arial"/>
                <w:lang w:eastAsia="en-GB"/>
              </w:rPr>
              <w:t>rityCheckInfo p_Integrityinfo,</w:t>
            </w:r>
          </w:p>
          <w:p w14:paraId="2AE9EDA1" w14:textId="77777777" w:rsidR="009C49AD" w:rsidRPr="009C49AD" w:rsidRDefault="009C49AD" w:rsidP="009C49AD">
            <w:pPr>
              <w:spacing w:after="0"/>
              <w:ind w:firstLine="284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MeasurementIdentity p_MeasurementIdentity,</w:t>
            </w:r>
          </w:p>
          <w:p w14:paraId="6B4E017E" w14:textId="77777777" w:rsidR="009C49AD" w:rsidRPr="009C49AD" w:rsidRDefault="009C49AD" w:rsidP="009C49AD">
            <w:pPr>
              <w:spacing w:after="0"/>
              <w:ind w:firstLine="284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template (value) MeasurementCommand_r8 p_MeasurementCommand,</w:t>
            </w:r>
          </w:p>
          <w:p w14:paraId="2A9C2DF8" w14:textId="77777777" w:rsidR="009C49AD" w:rsidRPr="009C49AD" w:rsidRDefault="009C49AD" w:rsidP="009C49AD">
            <w:pPr>
              <w:spacing w:after="0"/>
              <w:ind w:firstLine="284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template (value) MeasurementReportingMode p_MeasurementReportingMode := cs_MeasurementReportingMode,</w:t>
            </w:r>
          </w:p>
          <w:p w14:paraId="449C4BD9" w14:textId="77777777" w:rsidR="009C49AD" w:rsidRPr="009C49AD" w:rsidRDefault="009C49AD" w:rsidP="009C49AD">
            <w:pPr>
              <w:spacing w:after="0"/>
              <w:ind w:firstLine="284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template (value) EUTRA_FrequencyInfoList_r11 p_EUTRA_FrequencyInfoList_r11,</w:t>
            </w:r>
          </w:p>
          <w:p w14:paraId="3B16ABFC" w14:textId="77777777" w:rsidR="009C49AD" w:rsidRPr="009C49AD" w:rsidRDefault="009C49AD" w:rsidP="009C49AD">
            <w:pPr>
              <w:spacing w:after="0"/>
              <w:ind w:firstLine="284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template (omit) DPCH_CompressedModeStatusInfo p_DPCH_CompressedModeStatusInfo := omit,</w:t>
            </w:r>
          </w:p>
          <w:p w14:paraId="6FD0A874" w14:textId="77777777" w:rsidR="009C49AD" w:rsidRPr="009C49AD" w:rsidRDefault="009C49AD" w:rsidP="009C49AD">
            <w:pPr>
              <w:spacing w:after="0"/>
              <w:ind w:firstLine="284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RRC_TransactionIdentifier p_RRC_TI := tsc_RRC_TI) :=</w:t>
            </w:r>
          </w:p>
          <w:p w14:paraId="32DB560A" w14:textId="77777777" w:rsidR="009C49AD" w:rsidRPr="009C49AD" w:rsidRDefault="009C49AD" w:rsidP="009C49AD">
            <w:pPr>
              <w:spacing w:after="0"/>
              <w:ind w:firstLine="284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{ /* @status    APPROVED (LTE_A_IRAT, LTE_IRAT) */</w:t>
            </w:r>
          </w:p>
          <w:p w14:paraId="238086B1" w14:textId="77777777" w:rsidR="00A043D8" w:rsidRPr="009C49AD" w:rsidRDefault="009C49AD" w:rsidP="009C49AD">
            <w:pPr>
              <w:spacing w:after="0"/>
              <w:ind w:firstLine="284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integrityCheckInfo := p_Integrityinfo,</w:t>
            </w:r>
          </w:p>
          <w:p w14:paraId="14BBEB9A" w14:textId="77777777" w:rsidR="00A043D8" w:rsidRPr="004031F3" w:rsidRDefault="00A043D8" w:rsidP="009C5D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1FFB8B8C" w14:textId="77777777" w:rsidR="00A043D8" w:rsidRDefault="00A043D8" w:rsidP="00A043D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4" w:name="_Toc70086138"/>
      <w:r w:rsidRPr="00034678">
        <w:rPr>
          <w:b/>
        </w:rPr>
        <w:lastRenderedPageBreak/>
        <w:t xml:space="preserve">Correction to </w:t>
      </w:r>
      <w:r>
        <w:rPr>
          <w:b/>
        </w:rPr>
        <w:t xml:space="preserve">template </w:t>
      </w:r>
      <w:r w:rsidR="009C49AD" w:rsidRPr="009C49AD">
        <w:rPr>
          <w:b/>
        </w:rPr>
        <w:t>cs_MeasurementControl_InterRATMeasurement_InterRATEventList</w:t>
      </w:r>
      <w:bookmarkEnd w:id="3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043D8" w14:paraId="0A290078" w14:textId="77777777" w:rsidTr="009C5D31">
        <w:trPr>
          <w:trHeight w:val="447"/>
        </w:trPr>
        <w:tc>
          <w:tcPr>
            <w:tcW w:w="1985" w:type="dxa"/>
          </w:tcPr>
          <w:p w14:paraId="102534D5" w14:textId="77777777" w:rsidR="00A043D8" w:rsidRPr="00E751F5" w:rsidRDefault="00A043D8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E6880FA" w14:textId="77777777" w:rsidR="00A043D8" w:rsidRDefault="009C49AD" w:rsidP="009C5D31">
            <w:pPr>
              <w:pStyle w:val="CRCoverPage"/>
              <w:spacing w:after="0"/>
              <w:ind w:left="100"/>
              <w:rPr>
                <w:noProof/>
              </w:rPr>
            </w:pPr>
            <w:r w:rsidRPr="009C49AD">
              <w:rPr>
                <w:noProof/>
              </w:rPr>
              <w:t>cs_MeasurementControl_InterRATMeasurement_InterRATEventList</w:t>
            </w:r>
          </w:p>
        </w:tc>
      </w:tr>
      <w:tr w:rsidR="00A043D8" w14:paraId="79BEA227" w14:textId="77777777" w:rsidTr="009C5D31">
        <w:trPr>
          <w:trHeight w:val="452"/>
        </w:trPr>
        <w:tc>
          <w:tcPr>
            <w:tcW w:w="1985" w:type="dxa"/>
          </w:tcPr>
          <w:p w14:paraId="6203A2A1" w14:textId="77777777" w:rsidR="00A043D8" w:rsidRPr="00E751F5" w:rsidRDefault="00A043D8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082ECAE" w14:textId="77777777" w:rsidR="00A043D8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A043D8" w14:paraId="6D489DF0" w14:textId="77777777" w:rsidTr="009C5D31">
        <w:tc>
          <w:tcPr>
            <w:tcW w:w="1985" w:type="dxa"/>
          </w:tcPr>
          <w:p w14:paraId="215FB54B" w14:textId="77777777" w:rsidR="00A043D8" w:rsidRPr="00E751F5" w:rsidRDefault="00A043D8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FBAD34A" w14:textId="77777777" w:rsidR="00A043D8" w:rsidRPr="00300C5B" w:rsidRDefault="00A043D8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A043D8" w14:paraId="56E96EB2" w14:textId="77777777" w:rsidTr="009C5D31">
        <w:tc>
          <w:tcPr>
            <w:tcW w:w="1985" w:type="dxa"/>
          </w:tcPr>
          <w:p w14:paraId="15DFFB4C" w14:textId="77777777" w:rsidR="00A043D8" w:rsidRPr="00E751F5" w:rsidRDefault="00A043D8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CB856DE" w14:textId="77777777" w:rsidR="00A043D8" w:rsidRPr="00F0313E" w:rsidRDefault="00A043D8" w:rsidP="009C5D3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E133F4">
              <w:rPr>
                <w:rFonts w:ascii="Arial" w:hAnsi="Arial" w:cs="Arial"/>
                <w:noProof/>
                <w:lang w:val="en-US"/>
              </w:rPr>
              <w:t>UTRAN_RRC_Templates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A043D8" w:rsidRPr="00E751F5" w14:paraId="1174D351" w14:textId="77777777" w:rsidTr="009C5D31">
        <w:tc>
          <w:tcPr>
            <w:tcW w:w="1985" w:type="dxa"/>
          </w:tcPr>
          <w:p w14:paraId="544879A8" w14:textId="77777777" w:rsidR="00A043D8" w:rsidRPr="00E751F5" w:rsidRDefault="00A043D8" w:rsidP="009C5D3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B6FF772" w14:textId="77777777" w:rsidR="00A043D8" w:rsidRPr="00E751F5" w:rsidRDefault="00A043D8" w:rsidP="009C5D31">
            <w:pPr>
              <w:rPr>
                <w:rFonts w:ascii="Arial" w:hAnsi="Arial"/>
                <w:highlight w:val="cyan"/>
              </w:rPr>
            </w:pPr>
          </w:p>
        </w:tc>
      </w:tr>
    </w:tbl>
    <w:p w14:paraId="49DB8A7D" w14:textId="77777777" w:rsidR="00A043D8" w:rsidRDefault="00A043D8" w:rsidP="00A043D8">
      <w:pPr>
        <w:rPr>
          <w:noProof/>
          <w:lang w:val="en-US"/>
        </w:rPr>
      </w:pPr>
    </w:p>
    <w:p w14:paraId="065CC2DE" w14:textId="77777777" w:rsidR="00A043D8" w:rsidRDefault="00A043D8" w:rsidP="00A043D8">
      <w:pPr>
        <w:rPr>
          <w:noProof/>
        </w:rPr>
      </w:pPr>
    </w:p>
    <w:p w14:paraId="2FAC6FE1" w14:textId="77777777" w:rsidR="00A043D8" w:rsidRDefault="00A043D8" w:rsidP="00A043D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043D8" w:rsidRPr="004031F3" w14:paraId="7E65C5D2" w14:textId="77777777" w:rsidTr="009C5D31">
        <w:tc>
          <w:tcPr>
            <w:tcW w:w="9855" w:type="dxa"/>
          </w:tcPr>
          <w:p w14:paraId="054CCB2E" w14:textId="77777777" w:rsidR="00A043D8" w:rsidRDefault="00A043D8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6E1B5F47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template (value) DL_DCCH_Message cs_MeasurementControl_InterRATMeasurement_InterRATEventList(IntegrityCheckInfo                 p_Integrityinfo,</w:t>
            </w:r>
          </w:p>
          <w:p w14:paraId="2B231025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integer                            p_EutraCell_ARFCN,</w:t>
            </w:r>
          </w:p>
          <w:p w14:paraId="7B2F1DE6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EUTRA_MeasurementBandwidth         p_EutraCell_MeasBandwidth,</w:t>
            </w:r>
          </w:p>
          <w:p w14:paraId="599B052D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template (value) InterRATEventList p_InterRATEventList,</w:t>
            </w:r>
          </w:p>
          <w:p w14:paraId="2B227CAB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TGPS_Reconfiguration_CFN           p_Tgps_Reconfiguration_CFN,</w:t>
            </w:r>
          </w:p>
          <w:p w14:paraId="6515867C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TGCFN                              p_TGCFN,</w:t>
            </w:r>
          </w:p>
          <w:p w14:paraId="05D51F23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RRC_TransactionIdentifier          p_RRC_TI := tsc_RRC_TI) :=</w:t>
            </w:r>
          </w:p>
          <w:p w14:paraId="5C183E41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/* @status    APPROVED (LTE_IRAT) */</w:t>
            </w:r>
          </w:p>
          <w:p w14:paraId="29193AD3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cs_MeasurementControl_r8(p_Integrityinfo,</w:t>
            </w:r>
          </w:p>
          <w:p w14:paraId="47F28A1E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3,</w:t>
            </w:r>
          </w:p>
          <w:p w14:paraId="3EA97618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cs_MeasurementCommand_SetupInterRatEutra_r8(cs_EUTRA_FrequencyInfoList_1Entry(p_EutraCell_ARFCN, p_EutraCell_MeasBandwidth),</w:t>
            </w:r>
          </w:p>
          <w:p w14:paraId="06243E5B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         cs_InterRATMeasQuantity_r8(-, rsrp), // @sic R5s120565 sic@  @sic R5s130195 BASELINE MOVING 2013 sic@</w:t>
            </w:r>
          </w:p>
          <w:p w14:paraId="3778CF0C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         cs_InterRATReportingQuantity_r8,</w:t>
            </w:r>
          </w:p>
          <w:p w14:paraId="30ABDCB9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         p_InterRATEventList),</w:t>
            </w:r>
          </w:p>
          <w:p w14:paraId="4C3F651F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-,</w:t>
            </w:r>
          </w:p>
          <w:p w14:paraId="37172DC7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cs_DPCH_CompressedModeStatusInfo(p_Tgps_Reconfiguration_CFN, p_TGCFN),</w:t>
            </w:r>
          </w:p>
          <w:p w14:paraId="0F440B21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p_RRC_TI);</w:t>
            </w:r>
          </w:p>
          <w:p w14:paraId="406BB0AD" w14:textId="77777777" w:rsidR="00A043D8" w:rsidRPr="004031F3" w:rsidRDefault="00A043D8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A043D8" w:rsidRPr="004031F3" w14:paraId="6C707AF9" w14:textId="77777777" w:rsidTr="009C5D31">
        <w:tc>
          <w:tcPr>
            <w:tcW w:w="9855" w:type="dxa"/>
          </w:tcPr>
          <w:p w14:paraId="2162F57D" w14:textId="77777777" w:rsidR="00A043D8" w:rsidRPr="004031F3" w:rsidRDefault="00A043D8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322A95FF" w14:textId="77777777" w:rsidR="00A043D8" w:rsidRPr="004031F3" w:rsidRDefault="00A043D8" w:rsidP="00A043D8">
      <w:pPr>
        <w:spacing w:after="0"/>
        <w:rPr>
          <w:rFonts w:ascii="Arial" w:hAnsi="Arial"/>
          <w:b/>
          <w:lang w:eastAsia="en-GB"/>
        </w:rPr>
      </w:pPr>
    </w:p>
    <w:p w14:paraId="26C93513" w14:textId="77777777" w:rsidR="00A043D8" w:rsidRPr="004031F3" w:rsidRDefault="00A043D8" w:rsidP="00A043D8">
      <w:pPr>
        <w:spacing w:after="0"/>
        <w:rPr>
          <w:rFonts w:ascii="Arial" w:hAnsi="Arial"/>
          <w:b/>
          <w:lang w:eastAsia="en-GB"/>
        </w:rPr>
      </w:pPr>
    </w:p>
    <w:p w14:paraId="1005E0CA" w14:textId="77777777" w:rsidR="00A043D8" w:rsidRPr="004031F3" w:rsidRDefault="00A043D8" w:rsidP="00A043D8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043D8" w:rsidRPr="004031F3" w14:paraId="68804311" w14:textId="77777777" w:rsidTr="00A043D8">
        <w:tc>
          <w:tcPr>
            <w:tcW w:w="9629" w:type="dxa"/>
          </w:tcPr>
          <w:p w14:paraId="4C8D526A" w14:textId="77777777" w:rsidR="00A043D8" w:rsidRDefault="00A043D8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649F8CB7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template (value) DL_DCCH_Message cs_MeasurementControl_InterRATMeasurement_InterRATEventList(</w:t>
            </w:r>
            <w:r w:rsidRPr="009C49AD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9C49AD">
              <w:rPr>
                <w:rFonts w:ascii="Arial" w:hAnsi="Arial"/>
                <w:lang w:eastAsia="en-GB"/>
              </w:rPr>
              <w:t xml:space="preserve"> IntegrityCheckInfo p_Integrityinfo</w:t>
            </w:r>
            <w:r>
              <w:rPr>
                <w:rFonts w:ascii="Arial" w:hAnsi="Arial"/>
                <w:lang w:eastAsia="en-GB"/>
              </w:rPr>
              <w:t>,</w:t>
            </w:r>
          </w:p>
          <w:p w14:paraId="57E62B03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integer                            p_EutraCell_ARFCN,</w:t>
            </w:r>
          </w:p>
          <w:p w14:paraId="340CE676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EUTRA_MeasurementBandwidth         p_EutraCell_MeasBandwidth,</w:t>
            </w:r>
          </w:p>
          <w:p w14:paraId="6DF20492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lastRenderedPageBreak/>
              <w:t xml:space="preserve">                                                                                               template (value) InterRATEventList p_InterRATEventList,</w:t>
            </w:r>
          </w:p>
          <w:p w14:paraId="78A64EB8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TGPS_Reconfiguration_CFN           p_Tgps_Reconfiguration_CFN,</w:t>
            </w:r>
          </w:p>
          <w:p w14:paraId="1F26E873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TGCFN                              p_TGCFN,</w:t>
            </w:r>
          </w:p>
          <w:p w14:paraId="32B04424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RRC_TransactionIdentifier          p_RRC_TI := tsc_RRC_TI) :=</w:t>
            </w:r>
          </w:p>
          <w:p w14:paraId="2F32F40B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/* @status    APPROVED (LTE_IRAT) */</w:t>
            </w:r>
          </w:p>
          <w:p w14:paraId="50C9111A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cs_MeasurementControl_r8(p_Integrityinfo,</w:t>
            </w:r>
          </w:p>
          <w:p w14:paraId="4CA1FABF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3,</w:t>
            </w:r>
          </w:p>
          <w:p w14:paraId="7D1D453A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cs_MeasurementCommand_SetupInterRatEutra_r8(cs_EUTRA_FrequencyInfoList_1Entry(p_EutraCell_ARFCN, p_EutraCell_MeasBandwidth),</w:t>
            </w:r>
          </w:p>
          <w:p w14:paraId="66F5CC16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         cs_InterRATMeasQuantity_r8(-, rsrp), // @sic R5s120565 sic@  @sic R5s130195 BASELINE MOVING 2013 sic@</w:t>
            </w:r>
          </w:p>
          <w:p w14:paraId="7EA3584E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         cs_InterRATReportingQuantity_r8,</w:t>
            </w:r>
          </w:p>
          <w:p w14:paraId="5B7FB340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                                            p_InterRATEventList),</w:t>
            </w:r>
          </w:p>
          <w:p w14:paraId="4D0C9576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-,</w:t>
            </w:r>
          </w:p>
          <w:p w14:paraId="76CEA954" w14:textId="77777777" w:rsidR="009C49AD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cs_DPCH_CompressedModeStatusInfo(p_Tgps_Reconfiguration_CFN, p_TGCFN),</w:t>
            </w:r>
          </w:p>
          <w:p w14:paraId="7142F712" w14:textId="77777777" w:rsidR="00A043D8" w:rsidRPr="009C49AD" w:rsidRDefault="009C49AD" w:rsidP="009C49AD">
            <w:pPr>
              <w:spacing w:after="0"/>
              <w:rPr>
                <w:rFonts w:ascii="Arial" w:hAnsi="Arial"/>
                <w:lang w:eastAsia="en-GB"/>
              </w:rPr>
            </w:pPr>
            <w:r w:rsidRPr="009C49AD">
              <w:rPr>
                <w:rFonts w:ascii="Arial" w:hAnsi="Arial"/>
                <w:lang w:eastAsia="en-GB"/>
              </w:rPr>
              <w:t xml:space="preserve">                             p_RRC_TI);</w:t>
            </w:r>
          </w:p>
          <w:p w14:paraId="310D5B9C" w14:textId="77777777" w:rsidR="00A043D8" w:rsidRPr="004031F3" w:rsidRDefault="00A043D8" w:rsidP="009C5D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1B99C363" w14:textId="77777777" w:rsidR="00A043D8" w:rsidRDefault="00A043D8" w:rsidP="00A043D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5" w:name="_Toc70086139"/>
      <w:r w:rsidRPr="00034678">
        <w:rPr>
          <w:b/>
        </w:rPr>
        <w:lastRenderedPageBreak/>
        <w:t xml:space="preserve">Correction to </w:t>
      </w:r>
      <w:r>
        <w:rPr>
          <w:b/>
        </w:rPr>
        <w:t xml:space="preserve">template </w:t>
      </w:r>
      <w:r w:rsidR="002D42BA" w:rsidRPr="002D42BA">
        <w:rPr>
          <w:b/>
        </w:rPr>
        <w:t>cs_MeasurementControl_InterRATMeasurement_InterRATEventList_BandExt</w:t>
      </w:r>
      <w:bookmarkEnd w:id="3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043D8" w14:paraId="0E7BAE11" w14:textId="77777777" w:rsidTr="009C5D31">
        <w:trPr>
          <w:trHeight w:val="447"/>
        </w:trPr>
        <w:tc>
          <w:tcPr>
            <w:tcW w:w="1985" w:type="dxa"/>
          </w:tcPr>
          <w:p w14:paraId="74E96921" w14:textId="77777777" w:rsidR="00A043D8" w:rsidRPr="00E751F5" w:rsidRDefault="00A043D8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97311B9" w14:textId="77777777" w:rsidR="00A043D8" w:rsidRDefault="002D42BA" w:rsidP="009C5D31">
            <w:pPr>
              <w:pStyle w:val="CRCoverPage"/>
              <w:spacing w:after="0"/>
              <w:ind w:left="100"/>
              <w:rPr>
                <w:noProof/>
              </w:rPr>
            </w:pPr>
            <w:r w:rsidRPr="002D42BA">
              <w:rPr>
                <w:noProof/>
              </w:rPr>
              <w:t>cs_MeasurementControl_InterRATMeasurement_InterRATEventList_BandExt</w:t>
            </w:r>
          </w:p>
        </w:tc>
      </w:tr>
      <w:tr w:rsidR="00A043D8" w14:paraId="0EFA2B2D" w14:textId="77777777" w:rsidTr="009C5D31">
        <w:trPr>
          <w:trHeight w:val="452"/>
        </w:trPr>
        <w:tc>
          <w:tcPr>
            <w:tcW w:w="1985" w:type="dxa"/>
          </w:tcPr>
          <w:p w14:paraId="39D17D12" w14:textId="77777777" w:rsidR="00A043D8" w:rsidRPr="00E751F5" w:rsidRDefault="00A043D8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4B7EC8A" w14:textId="77777777" w:rsidR="00A043D8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A043D8" w14:paraId="14BA645A" w14:textId="77777777" w:rsidTr="009C5D31">
        <w:tc>
          <w:tcPr>
            <w:tcW w:w="1985" w:type="dxa"/>
          </w:tcPr>
          <w:p w14:paraId="2E5703F0" w14:textId="77777777" w:rsidR="00A043D8" w:rsidRPr="00E751F5" w:rsidRDefault="00A043D8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B3ED691" w14:textId="77777777" w:rsidR="00A043D8" w:rsidRPr="00300C5B" w:rsidRDefault="00A043D8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A043D8" w14:paraId="12068871" w14:textId="77777777" w:rsidTr="009C5D31">
        <w:tc>
          <w:tcPr>
            <w:tcW w:w="1985" w:type="dxa"/>
          </w:tcPr>
          <w:p w14:paraId="4DA884D8" w14:textId="77777777" w:rsidR="00A043D8" w:rsidRPr="00E751F5" w:rsidRDefault="00A043D8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4FD3C7E" w14:textId="77777777" w:rsidR="00A043D8" w:rsidRPr="00F0313E" w:rsidRDefault="00A043D8" w:rsidP="009C5D3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E133F4">
              <w:rPr>
                <w:rFonts w:ascii="Arial" w:hAnsi="Arial" w:cs="Arial"/>
                <w:noProof/>
                <w:lang w:val="en-US"/>
              </w:rPr>
              <w:t>UTRAN_RRC_Templates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A043D8" w:rsidRPr="00E751F5" w14:paraId="10EEFBE6" w14:textId="77777777" w:rsidTr="009C5D31">
        <w:tc>
          <w:tcPr>
            <w:tcW w:w="1985" w:type="dxa"/>
          </w:tcPr>
          <w:p w14:paraId="1FAD0249" w14:textId="77777777" w:rsidR="00A043D8" w:rsidRPr="00E751F5" w:rsidRDefault="00A043D8" w:rsidP="009C5D3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B3D7CF1" w14:textId="77777777" w:rsidR="00A043D8" w:rsidRPr="00E751F5" w:rsidRDefault="00A043D8" w:rsidP="009C5D31">
            <w:pPr>
              <w:rPr>
                <w:rFonts w:ascii="Arial" w:hAnsi="Arial"/>
                <w:highlight w:val="cyan"/>
              </w:rPr>
            </w:pPr>
          </w:p>
        </w:tc>
      </w:tr>
    </w:tbl>
    <w:p w14:paraId="3B4271EF" w14:textId="77777777" w:rsidR="00A043D8" w:rsidRDefault="00A043D8" w:rsidP="00A043D8">
      <w:pPr>
        <w:rPr>
          <w:noProof/>
          <w:lang w:val="en-US"/>
        </w:rPr>
      </w:pPr>
    </w:p>
    <w:p w14:paraId="7F19AD52" w14:textId="77777777" w:rsidR="00A043D8" w:rsidRDefault="00A043D8" w:rsidP="00A043D8">
      <w:pPr>
        <w:rPr>
          <w:noProof/>
        </w:rPr>
      </w:pPr>
    </w:p>
    <w:p w14:paraId="171B1848" w14:textId="77777777" w:rsidR="00A043D8" w:rsidRDefault="00A043D8" w:rsidP="00A043D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043D8" w:rsidRPr="004031F3" w14:paraId="1661066A" w14:textId="77777777" w:rsidTr="009C5D31">
        <w:tc>
          <w:tcPr>
            <w:tcW w:w="9855" w:type="dxa"/>
          </w:tcPr>
          <w:p w14:paraId="057F2E71" w14:textId="77777777" w:rsidR="00A043D8" w:rsidRDefault="00A043D8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7B2565EF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template (value) DL_DCCH_Message cs_MeasurementControl_InterRATMeasurement_InterRATEventList_BandExt(IntegrityCheckInfo                           p_Integrityinfo,</w:t>
            </w:r>
          </w:p>
          <w:p w14:paraId="64C48D90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template (value) EUTRA_FrequencyInfoList_r11 p_EUTRA_FrequencyInfoList_r11,</w:t>
            </w:r>
          </w:p>
          <w:p w14:paraId="6377C45F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EUTRA_MeasurementBandwidth                   p_EutraCell_MeasBandwidth,</w:t>
            </w:r>
          </w:p>
          <w:p w14:paraId="04B56268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template (value) InterRATEventList           p_InterRATEventList,</w:t>
            </w:r>
          </w:p>
          <w:p w14:paraId="3D8CE6DB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TGPS_Reconfiguration_CFN                     p_Tgps_Reconfiguration_CFN,</w:t>
            </w:r>
          </w:p>
          <w:p w14:paraId="61812670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TGCFN                                        p_TGCFN,</w:t>
            </w:r>
          </w:p>
          <w:p w14:paraId="32AC9072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RRC_TransactionIdentifier                    p_RRC_TI := tsc_RRC_TI) :=</w:t>
            </w:r>
          </w:p>
          <w:p w14:paraId="212E45A0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/* @status    APPROVED (LTE_IRAT) */</w:t>
            </w:r>
          </w:p>
          <w:p w14:paraId="0731C74C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lastRenderedPageBreak/>
              <w:t xml:space="preserve">    cs_MeasurementControl_r8_ext(p_Integrityinfo,</w:t>
            </w:r>
          </w:p>
          <w:p w14:paraId="1BB75C9E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3,</w:t>
            </w:r>
          </w:p>
          <w:p w14:paraId="6468E11A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cs_MeasurementCommand_SetupInterRatEutra_r8(cs_EUTRA_FrequencyInfoList_1Entry(tsc_EUTRA_MaxEARFCN, p_EutraCell_MeasBandwidth),</w:t>
            </w:r>
          </w:p>
          <w:p w14:paraId="26909C21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                                            cs_InterRATMeasQuantity_r8(-, rsrp), // @sic R5s120565 sic@  @sic R5s130195 BASELINE MOVING 2013 sic@</w:t>
            </w:r>
          </w:p>
          <w:p w14:paraId="14C2773B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                                            cs_InterRATReportingQuantity_r8,</w:t>
            </w:r>
          </w:p>
          <w:p w14:paraId="0364D2BA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                                            p_InterRATEventList),</w:t>
            </w:r>
          </w:p>
          <w:p w14:paraId="4DF4D733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-,</w:t>
            </w:r>
          </w:p>
          <w:p w14:paraId="44F0B11E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p_EUTRA_FrequencyInfoList_r11,</w:t>
            </w:r>
          </w:p>
          <w:p w14:paraId="60C7B3D3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cs_DPCH_CompressedModeStatusInfo(p_Tgps_Reconfiguration_CFN, p_TGCFN),</w:t>
            </w:r>
          </w:p>
          <w:p w14:paraId="684A7D04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p_RRC_TI); //@sic R5s180225 sic@</w:t>
            </w:r>
          </w:p>
          <w:p w14:paraId="0CAAFAB7" w14:textId="77777777" w:rsidR="00A043D8" w:rsidRPr="004031F3" w:rsidRDefault="00A043D8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A043D8" w:rsidRPr="004031F3" w14:paraId="62765363" w14:textId="77777777" w:rsidTr="009C5D31">
        <w:tc>
          <w:tcPr>
            <w:tcW w:w="9855" w:type="dxa"/>
          </w:tcPr>
          <w:p w14:paraId="233FD25F" w14:textId="77777777" w:rsidR="00A043D8" w:rsidRPr="004031F3" w:rsidRDefault="00A043D8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7069E4BD" w14:textId="77777777" w:rsidR="00A043D8" w:rsidRPr="004031F3" w:rsidRDefault="00A043D8" w:rsidP="00A043D8">
      <w:pPr>
        <w:spacing w:after="0"/>
        <w:rPr>
          <w:rFonts w:ascii="Arial" w:hAnsi="Arial"/>
          <w:b/>
          <w:lang w:eastAsia="en-GB"/>
        </w:rPr>
      </w:pPr>
    </w:p>
    <w:p w14:paraId="29791674" w14:textId="77777777" w:rsidR="00A043D8" w:rsidRPr="004031F3" w:rsidRDefault="00A043D8" w:rsidP="00A043D8">
      <w:pPr>
        <w:spacing w:after="0"/>
        <w:rPr>
          <w:rFonts w:ascii="Arial" w:hAnsi="Arial"/>
          <w:b/>
          <w:lang w:eastAsia="en-GB"/>
        </w:rPr>
      </w:pPr>
    </w:p>
    <w:p w14:paraId="255F3A48" w14:textId="77777777" w:rsidR="00A043D8" w:rsidRPr="004031F3" w:rsidRDefault="00A043D8" w:rsidP="00A043D8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043D8" w:rsidRPr="004031F3" w14:paraId="67392288" w14:textId="77777777" w:rsidTr="00A043D8">
        <w:tc>
          <w:tcPr>
            <w:tcW w:w="9629" w:type="dxa"/>
          </w:tcPr>
          <w:p w14:paraId="514BA356" w14:textId="77777777" w:rsidR="00A043D8" w:rsidRDefault="00A043D8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5DC60982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template (value) DL_DCCH_Message cs_MeasurementControl_InterRATMeasurement_InterRATEventList_BandExt(</w:t>
            </w:r>
            <w:r w:rsidRPr="002D42BA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2D42BA">
              <w:rPr>
                <w:rFonts w:ascii="Arial" w:hAnsi="Arial"/>
                <w:lang w:eastAsia="en-GB"/>
              </w:rPr>
              <w:t xml:space="preserve"> IntegrityCheckI</w:t>
            </w:r>
            <w:r>
              <w:rPr>
                <w:rFonts w:ascii="Arial" w:hAnsi="Arial"/>
                <w:lang w:eastAsia="en-GB"/>
              </w:rPr>
              <w:t>nfo           p_Integrityinfo,</w:t>
            </w:r>
          </w:p>
          <w:p w14:paraId="1167B651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template (value) EUTRA_FrequencyInfoList_r11 p_EUTRA_FrequencyInfoList_r11,</w:t>
            </w:r>
          </w:p>
          <w:p w14:paraId="52C9FF17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EUTRA_MeasurementBandwidth                   p_EutraCell_MeasBandwidth,</w:t>
            </w:r>
          </w:p>
          <w:p w14:paraId="2A4C0201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template (value) InterRATEventList           p_InterRATEventList,</w:t>
            </w:r>
          </w:p>
          <w:p w14:paraId="40F5A260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TGPS_Reconfiguration_CFN                     p_Tgps_Reconfiguration_CFN,</w:t>
            </w:r>
          </w:p>
          <w:p w14:paraId="2A6317B1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TGCFN                                        p_TGCFN,</w:t>
            </w:r>
          </w:p>
          <w:p w14:paraId="36909A79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RRC_TransactionIdentifier                    p_RRC_TI := tsc_RRC_TI) :=</w:t>
            </w:r>
          </w:p>
          <w:p w14:paraId="6482DE22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/* @status    APPROVED (LTE_IRAT) */</w:t>
            </w:r>
          </w:p>
          <w:p w14:paraId="0B90B7D0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cs_MeasurementControl_r8_ext(p_Integrityinfo,</w:t>
            </w:r>
          </w:p>
          <w:p w14:paraId="49E86AE6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3,</w:t>
            </w:r>
          </w:p>
          <w:p w14:paraId="7459C634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cs_MeasurementCommand_SetupInterRatEutra_r8(cs_EUTRA_FrequencyInfoList_1Entry(tsc_EUTRA_MaxEARFCN, p_EutraCell_MeasBandwidth),</w:t>
            </w:r>
          </w:p>
          <w:p w14:paraId="3315B220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                                            cs_InterRATMeasQuantity_r8(-, rsrp), // @sic R5s120565 sic@  @sic R5s130195 BASELINE MOVING 2013 sic@</w:t>
            </w:r>
          </w:p>
          <w:p w14:paraId="625F4B91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                                            cs_InterRATReportingQuantity_r8,</w:t>
            </w:r>
          </w:p>
          <w:p w14:paraId="7CE2E0A0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                                            p_InterRATEventList),</w:t>
            </w:r>
          </w:p>
          <w:p w14:paraId="26D049FF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-,</w:t>
            </w:r>
          </w:p>
          <w:p w14:paraId="1FB37675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p_EUTRA_FrequencyInfoList_r11,</w:t>
            </w:r>
          </w:p>
          <w:p w14:paraId="42D43089" w14:textId="77777777" w:rsidR="002D42BA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cs_DPCH_CompressedModeStatusInfo(p_Tgps_Reconfiguration_CFN, p_TGCFN),</w:t>
            </w:r>
          </w:p>
          <w:p w14:paraId="6156BCED" w14:textId="77777777" w:rsidR="00A043D8" w:rsidRPr="002D42BA" w:rsidRDefault="002D42BA" w:rsidP="002D42BA">
            <w:pPr>
              <w:spacing w:after="0"/>
              <w:rPr>
                <w:rFonts w:ascii="Arial" w:hAnsi="Arial"/>
                <w:lang w:eastAsia="en-GB"/>
              </w:rPr>
            </w:pPr>
            <w:r w:rsidRPr="002D42BA">
              <w:rPr>
                <w:rFonts w:ascii="Arial" w:hAnsi="Arial"/>
                <w:lang w:eastAsia="en-GB"/>
              </w:rPr>
              <w:t xml:space="preserve">                                 p_RRC_TI); //@sic R5s180225 sic@</w:t>
            </w:r>
          </w:p>
          <w:p w14:paraId="579AC309" w14:textId="77777777" w:rsidR="00A043D8" w:rsidRPr="004031F3" w:rsidRDefault="00A043D8" w:rsidP="009C5D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15EEBBB0" w14:textId="77777777" w:rsidR="00A043D8" w:rsidRDefault="00A043D8" w:rsidP="00A043D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6" w:name="_Toc70086140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="00936870" w:rsidRPr="00936870">
        <w:rPr>
          <w:b/>
        </w:rPr>
        <w:t>cs_MeasurementControl_InterRATMeasurement_InterRATEventList_NoCompMode</w:t>
      </w:r>
      <w:bookmarkEnd w:id="3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043D8" w14:paraId="3B4915DA" w14:textId="77777777" w:rsidTr="009C5D31">
        <w:trPr>
          <w:trHeight w:val="447"/>
        </w:trPr>
        <w:tc>
          <w:tcPr>
            <w:tcW w:w="1985" w:type="dxa"/>
          </w:tcPr>
          <w:p w14:paraId="02A30138" w14:textId="77777777" w:rsidR="00A043D8" w:rsidRPr="00E751F5" w:rsidRDefault="00A043D8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2727040" w14:textId="77777777" w:rsidR="00A043D8" w:rsidRDefault="00936870" w:rsidP="009C5D31">
            <w:pPr>
              <w:pStyle w:val="CRCoverPage"/>
              <w:spacing w:after="0"/>
              <w:ind w:left="100"/>
              <w:rPr>
                <w:noProof/>
              </w:rPr>
            </w:pPr>
            <w:r w:rsidRPr="00936870">
              <w:rPr>
                <w:noProof/>
              </w:rPr>
              <w:t>cs_MeasurementControl_InterRATMeasurement_InterRATEventList_NoCompMode</w:t>
            </w:r>
          </w:p>
        </w:tc>
      </w:tr>
      <w:tr w:rsidR="00A043D8" w14:paraId="4A23D738" w14:textId="77777777" w:rsidTr="009C5D31">
        <w:trPr>
          <w:trHeight w:val="452"/>
        </w:trPr>
        <w:tc>
          <w:tcPr>
            <w:tcW w:w="1985" w:type="dxa"/>
          </w:tcPr>
          <w:p w14:paraId="7DD82B6D" w14:textId="77777777" w:rsidR="00A043D8" w:rsidRPr="00E751F5" w:rsidRDefault="00A043D8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906EFA1" w14:textId="77777777" w:rsidR="00A043D8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  <w:r w:rsidRPr="001E29E3">
              <w:rPr>
                <w:rFonts w:cs="Arial"/>
                <w:lang w:val="en-US"/>
              </w:rPr>
              <w:t xml:space="preserve"> In certain test cases RRC </w:t>
            </w:r>
            <w:r w:rsidRPr="001E29E3">
              <w:rPr>
                <w:rFonts w:cs="Arial"/>
                <w:lang w:val="en-US"/>
              </w:rPr>
              <w:lastRenderedPageBreak/>
              <w:t>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A043D8" w14:paraId="20DF3902" w14:textId="77777777" w:rsidTr="009C5D31">
        <w:tc>
          <w:tcPr>
            <w:tcW w:w="1985" w:type="dxa"/>
          </w:tcPr>
          <w:p w14:paraId="5C04501D" w14:textId="77777777" w:rsidR="00A043D8" w:rsidRPr="00E751F5" w:rsidRDefault="00A043D8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2C826165" w14:textId="77777777" w:rsidR="00A043D8" w:rsidRPr="00300C5B" w:rsidRDefault="00A043D8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A043D8" w14:paraId="137D69D7" w14:textId="77777777" w:rsidTr="009C5D31">
        <w:tc>
          <w:tcPr>
            <w:tcW w:w="1985" w:type="dxa"/>
          </w:tcPr>
          <w:p w14:paraId="2E9AC8FC" w14:textId="77777777" w:rsidR="00A043D8" w:rsidRPr="00E751F5" w:rsidRDefault="00A043D8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31D3B6D" w14:textId="77777777" w:rsidR="00A043D8" w:rsidRPr="00F0313E" w:rsidRDefault="00A043D8" w:rsidP="009C5D3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E133F4">
              <w:rPr>
                <w:rFonts w:ascii="Arial" w:hAnsi="Arial" w:cs="Arial"/>
                <w:noProof/>
                <w:lang w:val="en-US"/>
              </w:rPr>
              <w:t>UTRAN_RRC_Templates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A043D8" w:rsidRPr="00E751F5" w14:paraId="29E75DBF" w14:textId="77777777" w:rsidTr="009C5D31">
        <w:tc>
          <w:tcPr>
            <w:tcW w:w="1985" w:type="dxa"/>
          </w:tcPr>
          <w:p w14:paraId="4D521B26" w14:textId="77777777" w:rsidR="00A043D8" w:rsidRPr="00E751F5" w:rsidRDefault="00A043D8" w:rsidP="009C5D3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1E85A91" w14:textId="77777777" w:rsidR="00A043D8" w:rsidRPr="00E751F5" w:rsidRDefault="00A043D8" w:rsidP="009C5D31">
            <w:pPr>
              <w:rPr>
                <w:rFonts w:ascii="Arial" w:hAnsi="Arial"/>
                <w:highlight w:val="cyan"/>
              </w:rPr>
            </w:pPr>
          </w:p>
        </w:tc>
      </w:tr>
    </w:tbl>
    <w:p w14:paraId="2C041F89" w14:textId="77777777" w:rsidR="00A043D8" w:rsidRDefault="00A043D8" w:rsidP="00A043D8">
      <w:pPr>
        <w:rPr>
          <w:noProof/>
          <w:lang w:val="en-US"/>
        </w:rPr>
      </w:pPr>
    </w:p>
    <w:p w14:paraId="353A989F" w14:textId="77777777" w:rsidR="00A043D8" w:rsidRDefault="00A043D8" w:rsidP="00A043D8">
      <w:pPr>
        <w:rPr>
          <w:noProof/>
        </w:rPr>
      </w:pPr>
    </w:p>
    <w:p w14:paraId="23FDDB0A" w14:textId="77777777" w:rsidR="00A043D8" w:rsidRDefault="00A043D8" w:rsidP="00A043D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043D8" w:rsidRPr="004031F3" w14:paraId="6F330DD8" w14:textId="77777777" w:rsidTr="009C5D31">
        <w:tc>
          <w:tcPr>
            <w:tcW w:w="9855" w:type="dxa"/>
          </w:tcPr>
          <w:p w14:paraId="5CC8C8DA" w14:textId="77777777" w:rsidR="00A043D8" w:rsidRDefault="00A043D8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1DCE3235" w14:textId="77777777"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template (value) DL_DCCH_Message cs_MeasurementControl_InterRATMeasurement_InterRATEventList_NoCompMode(IntegrityCheckInfo                 p_Integrityinfo,</w:t>
            </w:r>
          </w:p>
          <w:p w14:paraId="0A68DB05" w14:textId="77777777"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integer                            p_EutraCell_ARFCN,</w:t>
            </w:r>
          </w:p>
          <w:p w14:paraId="73A71865" w14:textId="77777777"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EUTRA_MeasurementBandwidth         p_EutraCell_MeasBandwidth,</w:t>
            </w:r>
          </w:p>
          <w:p w14:paraId="6C5FC2C4" w14:textId="77777777"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template (value) InterRATEventList p_InterRATEventList,</w:t>
            </w:r>
          </w:p>
          <w:p w14:paraId="30BFBE95" w14:textId="77777777"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RRC_TransactionIdentifier          p_RRC_TI := tsc_RRC_TI) :=</w:t>
            </w:r>
          </w:p>
          <w:p w14:paraId="46FF2AD4" w14:textId="77777777"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/* @status    APPROVED (LTE_IRAT) */</w:t>
            </w:r>
          </w:p>
          <w:p w14:paraId="461AD28B" w14:textId="77777777"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cs_MeasurementControl_r8(p_Integrityinfo,</w:t>
            </w:r>
          </w:p>
          <w:p w14:paraId="0E0BFBEF" w14:textId="77777777"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3,</w:t>
            </w:r>
          </w:p>
          <w:p w14:paraId="7CCCC6B4" w14:textId="77777777"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cs_MeasurementCommand_SetupInterRatEutra_r8(cs_EUTRA_FrequencyInfoList_1Entry(p_EutraCell_ARFCN, p_EutraCell_MeasBandwidth),</w:t>
            </w:r>
          </w:p>
          <w:p w14:paraId="56EFE126" w14:textId="77777777"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                                            cs_InterRATMeasQuantity_r8(-, rsrp), // @sic R5s120565 sic@  @sic R5s130195 BASELINE MOVING 2013 sic@</w:t>
            </w:r>
          </w:p>
          <w:p w14:paraId="4B9D4F16" w14:textId="77777777"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                                            cs_InterRATReportingQuantity_r8,</w:t>
            </w:r>
          </w:p>
          <w:p w14:paraId="6CEFE87D" w14:textId="77777777"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                                            p_InterRATEventList),</w:t>
            </w:r>
          </w:p>
          <w:p w14:paraId="4AB6FA05" w14:textId="77777777"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-,</w:t>
            </w:r>
          </w:p>
          <w:p w14:paraId="68A28055" w14:textId="77777777"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omit,</w:t>
            </w:r>
          </w:p>
          <w:p w14:paraId="3D223A02" w14:textId="77777777"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p_RRC_TI);</w:t>
            </w:r>
          </w:p>
          <w:p w14:paraId="6518459A" w14:textId="77777777" w:rsidR="00A043D8" w:rsidRPr="004031F3" w:rsidRDefault="00A043D8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A043D8" w:rsidRPr="004031F3" w14:paraId="653921C9" w14:textId="77777777" w:rsidTr="009C5D31">
        <w:tc>
          <w:tcPr>
            <w:tcW w:w="9855" w:type="dxa"/>
          </w:tcPr>
          <w:p w14:paraId="14A6FCB3" w14:textId="77777777" w:rsidR="00A043D8" w:rsidRPr="004031F3" w:rsidRDefault="00A043D8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5BD21627" w14:textId="77777777" w:rsidR="00A043D8" w:rsidRPr="004031F3" w:rsidRDefault="00A043D8" w:rsidP="00A043D8">
      <w:pPr>
        <w:spacing w:after="0"/>
        <w:rPr>
          <w:rFonts w:ascii="Arial" w:hAnsi="Arial"/>
          <w:b/>
          <w:lang w:eastAsia="en-GB"/>
        </w:rPr>
      </w:pPr>
    </w:p>
    <w:p w14:paraId="25A8B2DB" w14:textId="77777777" w:rsidR="00A043D8" w:rsidRPr="004031F3" w:rsidRDefault="00A043D8" w:rsidP="00A043D8">
      <w:pPr>
        <w:spacing w:after="0"/>
        <w:rPr>
          <w:rFonts w:ascii="Arial" w:hAnsi="Arial"/>
          <w:b/>
          <w:lang w:eastAsia="en-GB"/>
        </w:rPr>
      </w:pPr>
    </w:p>
    <w:p w14:paraId="53E2497C" w14:textId="77777777" w:rsidR="00A043D8" w:rsidRPr="004031F3" w:rsidRDefault="00A043D8" w:rsidP="00A043D8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043D8" w:rsidRPr="004031F3" w14:paraId="4A753448" w14:textId="77777777" w:rsidTr="00A043D8">
        <w:tc>
          <w:tcPr>
            <w:tcW w:w="9629" w:type="dxa"/>
          </w:tcPr>
          <w:p w14:paraId="2B29F04A" w14:textId="77777777" w:rsidR="00A043D8" w:rsidRDefault="00A043D8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02F42359" w14:textId="77777777"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template (value) DL_DCCH_Message cs_MeasurementControl_InterRATMeasurement_InterRATEventList_NoCompMode(</w:t>
            </w:r>
            <w:r w:rsidRPr="00936870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936870">
              <w:rPr>
                <w:rFonts w:ascii="Arial" w:hAnsi="Arial"/>
                <w:lang w:eastAsia="en-GB"/>
              </w:rPr>
              <w:t xml:space="preserve"> Integ</w:t>
            </w:r>
            <w:r>
              <w:rPr>
                <w:rFonts w:ascii="Arial" w:hAnsi="Arial"/>
                <w:lang w:eastAsia="en-GB"/>
              </w:rPr>
              <w:t>rityCheckInfo p_Integrityinfo,</w:t>
            </w:r>
          </w:p>
          <w:p w14:paraId="6AFCC65A" w14:textId="77777777"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integer                            p_EutraCell_ARFCN,</w:t>
            </w:r>
          </w:p>
          <w:p w14:paraId="7E524D4D" w14:textId="77777777"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EUTRA_MeasurementBandwidth         p_EutraCell_MeasBandwidth,</w:t>
            </w:r>
          </w:p>
          <w:p w14:paraId="366C7564" w14:textId="77777777"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template (value) InterRATEventList p_InterRATEventList,</w:t>
            </w:r>
          </w:p>
          <w:p w14:paraId="79E03EE3" w14:textId="77777777"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RRC_TransactionIdentifier          p_RRC_TI := tsc_RRC_TI) :=</w:t>
            </w:r>
          </w:p>
          <w:p w14:paraId="2AD98832" w14:textId="77777777"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/* @status    APPROVED (LTE_IRAT) */</w:t>
            </w:r>
          </w:p>
          <w:p w14:paraId="764AB835" w14:textId="77777777"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cs_MeasurementControl_r8(p_Integrityinfo,</w:t>
            </w:r>
          </w:p>
          <w:p w14:paraId="2B89C57D" w14:textId="77777777"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3,</w:t>
            </w:r>
          </w:p>
          <w:p w14:paraId="5F6A062E" w14:textId="77777777"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lastRenderedPageBreak/>
              <w:t xml:space="preserve">                             cs_MeasurementCommand_SetupInterRatEutra_r8(cs_EUTRA_FrequencyInfoList_1Entry(p_EutraCell_ARFCN, p_EutraCell_MeasBandwidth),</w:t>
            </w:r>
          </w:p>
          <w:p w14:paraId="017BEE47" w14:textId="77777777"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                                            cs_InterRATMeasQuantity_r8(-, rsrp), // @sic R5s120565 sic@  @sic R5s130195 BASELINE MOVING 2013 sic@</w:t>
            </w:r>
          </w:p>
          <w:p w14:paraId="0A70CBEC" w14:textId="77777777"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                                            cs_InterRATReportingQuantity_r8,</w:t>
            </w:r>
          </w:p>
          <w:p w14:paraId="244BE412" w14:textId="77777777"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                                            p_InterRATEventList),</w:t>
            </w:r>
          </w:p>
          <w:p w14:paraId="0E794286" w14:textId="77777777"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-,</w:t>
            </w:r>
          </w:p>
          <w:p w14:paraId="5CF9BE72" w14:textId="77777777" w:rsidR="00936870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omit,</w:t>
            </w:r>
          </w:p>
          <w:p w14:paraId="740C009A" w14:textId="77777777" w:rsidR="00A043D8" w:rsidRPr="00936870" w:rsidRDefault="00936870" w:rsidP="00936870">
            <w:pPr>
              <w:spacing w:after="0"/>
              <w:rPr>
                <w:rFonts w:ascii="Arial" w:hAnsi="Arial"/>
                <w:lang w:eastAsia="en-GB"/>
              </w:rPr>
            </w:pPr>
            <w:r w:rsidRPr="00936870">
              <w:rPr>
                <w:rFonts w:ascii="Arial" w:hAnsi="Arial"/>
                <w:lang w:eastAsia="en-GB"/>
              </w:rPr>
              <w:t xml:space="preserve">                             p_RRC_TI);</w:t>
            </w:r>
          </w:p>
          <w:p w14:paraId="0B800CBC" w14:textId="77777777" w:rsidR="00A043D8" w:rsidRPr="004031F3" w:rsidRDefault="00A043D8" w:rsidP="009C5D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0D63798A" w14:textId="77777777" w:rsidR="00A043D8" w:rsidRDefault="00A043D8" w:rsidP="00A043D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7" w:name="_Toc70086141"/>
      <w:r w:rsidRPr="00034678">
        <w:rPr>
          <w:b/>
        </w:rPr>
        <w:lastRenderedPageBreak/>
        <w:t xml:space="preserve">Correction to </w:t>
      </w:r>
      <w:r>
        <w:rPr>
          <w:b/>
        </w:rPr>
        <w:t xml:space="preserve">template </w:t>
      </w:r>
      <w:r w:rsidR="00165E29" w:rsidRPr="00165E29">
        <w:rPr>
          <w:b/>
        </w:rPr>
        <w:t>cs_MeasurementControl_InterRATMeasurement_InterRATEventList_NoCompMode_BandExt</w:t>
      </w:r>
      <w:bookmarkEnd w:id="3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043D8" w14:paraId="6A02A472" w14:textId="77777777" w:rsidTr="009C5D31">
        <w:trPr>
          <w:trHeight w:val="447"/>
        </w:trPr>
        <w:tc>
          <w:tcPr>
            <w:tcW w:w="1985" w:type="dxa"/>
          </w:tcPr>
          <w:p w14:paraId="3C3A4C45" w14:textId="77777777" w:rsidR="00A043D8" w:rsidRPr="00E751F5" w:rsidRDefault="00A043D8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38CC231" w14:textId="77777777" w:rsidR="00A043D8" w:rsidRDefault="00165E29" w:rsidP="009C5D31">
            <w:pPr>
              <w:pStyle w:val="CRCoverPage"/>
              <w:spacing w:after="0"/>
              <w:ind w:left="100"/>
              <w:rPr>
                <w:noProof/>
              </w:rPr>
            </w:pPr>
            <w:r w:rsidRPr="00165E29">
              <w:rPr>
                <w:noProof/>
              </w:rPr>
              <w:t>cs_MeasurementControl_InterRATMeasurement_InterRATEventList_NoCompMode_BandExt</w:t>
            </w:r>
          </w:p>
        </w:tc>
      </w:tr>
      <w:tr w:rsidR="00A043D8" w14:paraId="69E0A256" w14:textId="77777777" w:rsidTr="009C5D31">
        <w:trPr>
          <w:trHeight w:val="452"/>
        </w:trPr>
        <w:tc>
          <w:tcPr>
            <w:tcW w:w="1985" w:type="dxa"/>
          </w:tcPr>
          <w:p w14:paraId="026B90AB" w14:textId="77777777" w:rsidR="00A043D8" w:rsidRPr="00E751F5" w:rsidRDefault="00A043D8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399AF22" w14:textId="77777777" w:rsidR="00A043D8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A043D8" w14:paraId="12AE62C3" w14:textId="77777777" w:rsidTr="009C5D31">
        <w:tc>
          <w:tcPr>
            <w:tcW w:w="1985" w:type="dxa"/>
          </w:tcPr>
          <w:p w14:paraId="69C0BF3E" w14:textId="77777777" w:rsidR="00A043D8" w:rsidRPr="00E751F5" w:rsidRDefault="00A043D8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2758CFC" w14:textId="77777777" w:rsidR="00A043D8" w:rsidRPr="00300C5B" w:rsidRDefault="00A043D8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A043D8" w14:paraId="4EFD554C" w14:textId="77777777" w:rsidTr="009C5D31">
        <w:tc>
          <w:tcPr>
            <w:tcW w:w="1985" w:type="dxa"/>
          </w:tcPr>
          <w:p w14:paraId="470F83B1" w14:textId="77777777" w:rsidR="00A043D8" w:rsidRPr="00E751F5" w:rsidRDefault="00A043D8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93C07A0" w14:textId="77777777" w:rsidR="00A043D8" w:rsidRPr="00F0313E" w:rsidRDefault="00A043D8" w:rsidP="009C5D3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E133F4">
              <w:rPr>
                <w:rFonts w:ascii="Arial" w:hAnsi="Arial" w:cs="Arial"/>
                <w:noProof/>
                <w:lang w:val="en-US"/>
              </w:rPr>
              <w:t>UTRAN_RRC_Templates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A043D8" w:rsidRPr="00E751F5" w14:paraId="0371A446" w14:textId="77777777" w:rsidTr="009C5D31">
        <w:tc>
          <w:tcPr>
            <w:tcW w:w="1985" w:type="dxa"/>
          </w:tcPr>
          <w:p w14:paraId="67BE2C15" w14:textId="77777777" w:rsidR="00A043D8" w:rsidRPr="00E751F5" w:rsidRDefault="00A043D8" w:rsidP="009C5D3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5AE1BEA" w14:textId="77777777" w:rsidR="00A043D8" w:rsidRPr="00E751F5" w:rsidRDefault="00A043D8" w:rsidP="009C5D31">
            <w:pPr>
              <w:rPr>
                <w:rFonts w:ascii="Arial" w:hAnsi="Arial"/>
                <w:highlight w:val="cyan"/>
              </w:rPr>
            </w:pPr>
          </w:p>
        </w:tc>
      </w:tr>
    </w:tbl>
    <w:p w14:paraId="39B7B0C0" w14:textId="77777777" w:rsidR="00A043D8" w:rsidRDefault="00A043D8" w:rsidP="00A043D8">
      <w:pPr>
        <w:rPr>
          <w:noProof/>
          <w:lang w:val="en-US"/>
        </w:rPr>
      </w:pPr>
    </w:p>
    <w:p w14:paraId="57048CBE" w14:textId="77777777" w:rsidR="00A043D8" w:rsidRDefault="00A043D8" w:rsidP="00A043D8">
      <w:pPr>
        <w:rPr>
          <w:noProof/>
        </w:rPr>
      </w:pPr>
    </w:p>
    <w:p w14:paraId="64982A71" w14:textId="77777777" w:rsidR="00A043D8" w:rsidRDefault="00A043D8" w:rsidP="00A043D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043D8" w:rsidRPr="004031F3" w14:paraId="7A1AA93D" w14:textId="77777777" w:rsidTr="009C5D31">
        <w:tc>
          <w:tcPr>
            <w:tcW w:w="9855" w:type="dxa"/>
          </w:tcPr>
          <w:p w14:paraId="3CA10D96" w14:textId="77777777" w:rsidR="00A043D8" w:rsidRDefault="00A043D8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099319D9" w14:textId="77777777"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template (value) DL_DCCH_Message cs_MeasurementControl_InterRATMeasurement_InterRATEventList_NoCompMode_BandExt(IntegrityCheckInfo                           p_Integrityinfo,</w:t>
            </w:r>
          </w:p>
          <w:p w14:paraId="6B5351F3" w14:textId="77777777"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template (value) EUTRA_FrequencyInfoList_r11 p_EUTRA_FrequencyInfoList_r11,</w:t>
            </w:r>
          </w:p>
          <w:p w14:paraId="767BD95A" w14:textId="77777777"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EUTRA_MeasurementBandwidth                   p_EutraCell_MeasBandwidth,</w:t>
            </w:r>
          </w:p>
          <w:p w14:paraId="084E3820" w14:textId="77777777"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template (value) InterRATEventList           p_InterRATEventList,</w:t>
            </w:r>
          </w:p>
          <w:p w14:paraId="3BCBE2CA" w14:textId="77777777"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RRC_TransactionIdentifier                    p_RRC_TI := tsc_RRC_TI) :=</w:t>
            </w:r>
          </w:p>
          <w:p w14:paraId="17C83DF2" w14:textId="77777777"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/* @status    APPROVED (LTE_IRAT) */</w:t>
            </w:r>
          </w:p>
          <w:p w14:paraId="77FD293A" w14:textId="77777777"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cs_MeasurementControl_r8_ext(p_Integrityinfo,</w:t>
            </w:r>
          </w:p>
          <w:p w14:paraId="46239EBD" w14:textId="77777777"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3,</w:t>
            </w:r>
          </w:p>
          <w:p w14:paraId="5F8D9E7C" w14:textId="77777777"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cs_MeasurementCommand_SetupInterRatEutra_r8(cs_EUTRA_FrequencyInfoList_1Entry(tsc_EUTRA_MaxEARFCN, p_EutraCell_MeasBandwidth),</w:t>
            </w:r>
          </w:p>
          <w:p w14:paraId="5705F57B" w14:textId="77777777"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                                            cs_InterRATMeasQuantity_r8(-, rsrp), // @sic R5s120565 sic@  @sic R5s130195 BASELINE MOVING 2013 sic@</w:t>
            </w:r>
          </w:p>
          <w:p w14:paraId="1AA741E2" w14:textId="77777777"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                                            cs_InterRATReportingQuantity_r8,</w:t>
            </w:r>
          </w:p>
          <w:p w14:paraId="1D97388C" w14:textId="77777777"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                                            p_InterRATEventList),</w:t>
            </w:r>
          </w:p>
          <w:p w14:paraId="4D61043D" w14:textId="77777777"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-,</w:t>
            </w:r>
          </w:p>
          <w:p w14:paraId="1DEC668A" w14:textId="77777777"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p_EUTRA_FrequencyInfoList_r11,</w:t>
            </w:r>
          </w:p>
          <w:p w14:paraId="11266F76" w14:textId="77777777"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omit,</w:t>
            </w:r>
          </w:p>
          <w:p w14:paraId="0A8EC59B" w14:textId="77777777"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p_RRC_TI); //@sic R5s180225 sic@</w:t>
            </w:r>
          </w:p>
          <w:p w14:paraId="223F8694" w14:textId="77777777" w:rsidR="00A043D8" w:rsidRPr="004031F3" w:rsidRDefault="00A043D8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A043D8" w:rsidRPr="004031F3" w14:paraId="5F2352B0" w14:textId="77777777" w:rsidTr="009C5D31">
        <w:tc>
          <w:tcPr>
            <w:tcW w:w="9855" w:type="dxa"/>
          </w:tcPr>
          <w:p w14:paraId="6BDB8251" w14:textId="77777777" w:rsidR="00A043D8" w:rsidRPr="004031F3" w:rsidRDefault="00A043D8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69280E1D" w14:textId="77777777" w:rsidR="00A043D8" w:rsidRPr="004031F3" w:rsidRDefault="00A043D8" w:rsidP="00A043D8">
      <w:pPr>
        <w:spacing w:after="0"/>
        <w:rPr>
          <w:rFonts w:ascii="Arial" w:hAnsi="Arial"/>
          <w:b/>
          <w:lang w:eastAsia="en-GB"/>
        </w:rPr>
      </w:pPr>
    </w:p>
    <w:p w14:paraId="40B2691E" w14:textId="77777777" w:rsidR="00A043D8" w:rsidRPr="004031F3" w:rsidRDefault="00A043D8" w:rsidP="00A043D8">
      <w:pPr>
        <w:spacing w:after="0"/>
        <w:rPr>
          <w:rFonts w:ascii="Arial" w:hAnsi="Arial"/>
          <w:b/>
          <w:lang w:eastAsia="en-GB"/>
        </w:rPr>
      </w:pPr>
    </w:p>
    <w:p w14:paraId="17778409" w14:textId="77777777" w:rsidR="00A043D8" w:rsidRPr="004031F3" w:rsidRDefault="00A043D8" w:rsidP="00A043D8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043D8" w:rsidRPr="004031F3" w14:paraId="430261D6" w14:textId="77777777" w:rsidTr="00A043D8">
        <w:tc>
          <w:tcPr>
            <w:tcW w:w="9629" w:type="dxa"/>
          </w:tcPr>
          <w:p w14:paraId="5F110278" w14:textId="77777777" w:rsidR="00A043D8" w:rsidRDefault="00A043D8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2A988E16" w14:textId="77777777"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template (value) DL_DCCH_Message cs_MeasurementControl_InterRATMeasurement_InterRATEventList_NoCompMode_BandExt(</w:t>
            </w:r>
            <w:r w:rsidRPr="00165E29">
              <w:rPr>
                <w:rFonts w:ascii="Arial" w:hAnsi="Arial"/>
                <w:highlight w:val="yellow"/>
                <w:lang w:eastAsia="en-GB"/>
              </w:rPr>
              <w:t>template (omit)</w:t>
            </w:r>
            <w:r>
              <w:rPr>
                <w:rFonts w:ascii="Arial" w:hAnsi="Arial"/>
                <w:lang w:eastAsia="en-GB"/>
              </w:rPr>
              <w:t xml:space="preserve"> </w:t>
            </w:r>
            <w:r w:rsidRPr="00165E29">
              <w:rPr>
                <w:rFonts w:ascii="Arial" w:hAnsi="Arial"/>
                <w:lang w:eastAsia="en-GB"/>
              </w:rPr>
              <w:t>IntegrityCheckInfo            p_Integrityinfo,</w:t>
            </w:r>
          </w:p>
          <w:p w14:paraId="398FA953" w14:textId="77777777"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template (value) EUTRA_FrequencyInfoList_r11 p_EUTRA_FrequencyInfoList_r11,</w:t>
            </w:r>
          </w:p>
          <w:p w14:paraId="575FABFE" w14:textId="77777777"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EUTRA_MeasurementBandwidth                   p_EutraCell_MeasBandwidth,</w:t>
            </w:r>
          </w:p>
          <w:p w14:paraId="0C561D1F" w14:textId="77777777"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template (value) InterRATEventList           p_InterRATEventList,</w:t>
            </w:r>
          </w:p>
          <w:p w14:paraId="5EA7ECAD" w14:textId="77777777"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                      RRC_TransactionIdentifier                    p_RRC_TI := tsc_RRC_TI) :=</w:t>
            </w:r>
          </w:p>
          <w:p w14:paraId="6B2F8E73" w14:textId="77777777"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/* @status    APPROVED (LTE_IRAT) */</w:t>
            </w:r>
          </w:p>
          <w:p w14:paraId="1A78B74F" w14:textId="77777777"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cs_MeasurementControl_r8_ext(p_Integrityinfo,</w:t>
            </w:r>
          </w:p>
          <w:p w14:paraId="241D09F9" w14:textId="77777777"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3,</w:t>
            </w:r>
          </w:p>
          <w:p w14:paraId="091458BF" w14:textId="77777777"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cs_MeasurementCommand_SetupInterRatEutra_r8(cs_EUTRA_FrequencyInfoList_1Entry(tsc_EUTRA_MaxEARFCN, p_EutraCell_MeasBandwidth),</w:t>
            </w:r>
          </w:p>
          <w:p w14:paraId="6C9D4F35" w14:textId="77777777"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                                            cs_InterRATMeasQuantity_r8(-, rsrp), // @sic R5s120565 sic@  @sic R5s130195 BASELINE MOVING 2013 sic@</w:t>
            </w:r>
          </w:p>
          <w:p w14:paraId="69F48A74" w14:textId="77777777"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                                            cs_InterRATReportingQuantity_r8,</w:t>
            </w:r>
          </w:p>
          <w:p w14:paraId="65707B0D" w14:textId="77777777"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                                            p_InterRATEventList),</w:t>
            </w:r>
          </w:p>
          <w:p w14:paraId="272D85AE" w14:textId="77777777"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-,</w:t>
            </w:r>
          </w:p>
          <w:p w14:paraId="186E2387" w14:textId="77777777"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p_EUTRA_FrequencyInfoList_r11,</w:t>
            </w:r>
          </w:p>
          <w:p w14:paraId="5455B82D" w14:textId="77777777" w:rsidR="00165E29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omit,</w:t>
            </w:r>
          </w:p>
          <w:p w14:paraId="778770C8" w14:textId="77777777" w:rsidR="00A043D8" w:rsidRPr="00165E29" w:rsidRDefault="00165E29" w:rsidP="00165E29">
            <w:pPr>
              <w:spacing w:after="0"/>
              <w:rPr>
                <w:rFonts w:ascii="Arial" w:hAnsi="Arial"/>
                <w:lang w:eastAsia="en-GB"/>
              </w:rPr>
            </w:pPr>
            <w:r w:rsidRPr="00165E29">
              <w:rPr>
                <w:rFonts w:ascii="Arial" w:hAnsi="Arial"/>
                <w:lang w:eastAsia="en-GB"/>
              </w:rPr>
              <w:t xml:space="preserve">                                 p_RRC_TI); //@sic R5s180225 sic@</w:t>
            </w:r>
          </w:p>
          <w:p w14:paraId="21FEB214" w14:textId="77777777" w:rsidR="00A043D8" w:rsidRPr="004031F3" w:rsidRDefault="00A043D8" w:rsidP="009C5D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4D702DE7" w14:textId="77777777" w:rsidR="006F36AC" w:rsidRDefault="006F36AC" w:rsidP="006F36A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8" w:name="_Toc70086142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="00B519E6" w:rsidRPr="00B519E6">
        <w:rPr>
          <w:b/>
        </w:rPr>
        <w:t>cs_UE_CapabilityEnqAll</w:t>
      </w:r>
      <w:bookmarkEnd w:id="3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F36AC" w14:paraId="520BACE8" w14:textId="77777777" w:rsidTr="009C5D31">
        <w:trPr>
          <w:trHeight w:val="447"/>
        </w:trPr>
        <w:tc>
          <w:tcPr>
            <w:tcW w:w="1985" w:type="dxa"/>
          </w:tcPr>
          <w:p w14:paraId="639DC49E" w14:textId="77777777" w:rsidR="006F36AC" w:rsidRPr="00E751F5" w:rsidRDefault="006F36AC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68CC91A" w14:textId="77777777" w:rsidR="006F36AC" w:rsidRDefault="00B519E6" w:rsidP="009C5D31">
            <w:pPr>
              <w:pStyle w:val="CRCoverPage"/>
              <w:spacing w:after="0"/>
              <w:ind w:left="100"/>
              <w:rPr>
                <w:noProof/>
              </w:rPr>
            </w:pPr>
            <w:r w:rsidRPr="00B519E6">
              <w:rPr>
                <w:noProof/>
              </w:rPr>
              <w:t>cs_UE_CapabilityEnqAll</w:t>
            </w:r>
          </w:p>
        </w:tc>
      </w:tr>
      <w:tr w:rsidR="006F36AC" w14:paraId="50EA59C3" w14:textId="77777777" w:rsidTr="009C5D31">
        <w:trPr>
          <w:trHeight w:val="452"/>
        </w:trPr>
        <w:tc>
          <w:tcPr>
            <w:tcW w:w="1985" w:type="dxa"/>
          </w:tcPr>
          <w:p w14:paraId="24F51E8B" w14:textId="77777777" w:rsidR="006F36AC" w:rsidRPr="00E751F5" w:rsidRDefault="006F36AC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AA1814D" w14:textId="77777777" w:rsidR="006F36AC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6F36AC" w14:paraId="6317532F" w14:textId="77777777" w:rsidTr="009C5D31">
        <w:tc>
          <w:tcPr>
            <w:tcW w:w="1985" w:type="dxa"/>
          </w:tcPr>
          <w:p w14:paraId="4982722B" w14:textId="77777777" w:rsidR="006F36AC" w:rsidRPr="00E751F5" w:rsidRDefault="006F36AC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C62BDC7" w14:textId="77777777" w:rsidR="006F36AC" w:rsidRPr="00300C5B" w:rsidRDefault="006F36AC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6F36AC" w14:paraId="6D6A4FFD" w14:textId="77777777" w:rsidTr="009C5D31">
        <w:tc>
          <w:tcPr>
            <w:tcW w:w="1985" w:type="dxa"/>
          </w:tcPr>
          <w:p w14:paraId="10DF0E64" w14:textId="77777777" w:rsidR="006F36AC" w:rsidRPr="00E751F5" w:rsidRDefault="006F36AC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837BD69" w14:textId="77777777" w:rsidR="006F36AC" w:rsidRPr="00F0313E" w:rsidRDefault="006F36AC" w:rsidP="009C5D3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E133F4">
              <w:rPr>
                <w:rFonts w:ascii="Arial" w:hAnsi="Arial" w:cs="Arial"/>
                <w:noProof/>
                <w:lang w:val="en-US"/>
              </w:rPr>
              <w:t>UTRAN_RRC_Templates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6F36AC" w:rsidRPr="00E751F5" w14:paraId="20D7546C" w14:textId="77777777" w:rsidTr="009C5D31">
        <w:tc>
          <w:tcPr>
            <w:tcW w:w="1985" w:type="dxa"/>
          </w:tcPr>
          <w:p w14:paraId="228B9DDD" w14:textId="77777777" w:rsidR="006F36AC" w:rsidRPr="00E751F5" w:rsidRDefault="006F36AC" w:rsidP="009C5D3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133F1FD" w14:textId="77777777" w:rsidR="006F36AC" w:rsidRPr="00E751F5" w:rsidRDefault="006F36AC" w:rsidP="009C5D31">
            <w:pPr>
              <w:rPr>
                <w:rFonts w:ascii="Arial" w:hAnsi="Arial"/>
                <w:highlight w:val="cyan"/>
              </w:rPr>
            </w:pPr>
          </w:p>
        </w:tc>
      </w:tr>
    </w:tbl>
    <w:p w14:paraId="7FCE8115" w14:textId="77777777" w:rsidR="006F36AC" w:rsidRDefault="006F36AC" w:rsidP="006F36AC">
      <w:pPr>
        <w:rPr>
          <w:noProof/>
          <w:lang w:val="en-US"/>
        </w:rPr>
      </w:pPr>
    </w:p>
    <w:p w14:paraId="303AF845" w14:textId="77777777" w:rsidR="006F36AC" w:rsidRDefault="006F36AC" w:rsidP="006F36AC">
      <w:pPr>
        <w:rPr>
          <w:noProof/>
        </w:rPr>
      </w:pPr>
    </w:p>
    <w:p w14:paraId="6153296F" w14:textId="77777777" w:rsidR="006F36AC" w:rsidRDefault="006F36AC" w:rsidP="006F36A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F36AC" w:rsidRPr="004031F3" w14:paraId="7F8D0CBB" w14:textId="77777777" w:rsidTr="009C5D31">
        <w:tc>
          <w:tcPr>
            <w:tcW w:w="9855" w:type="dxa"/>
          </w:tcPr>
          <w:p w14:paraId="4E697445" w14:textId="77777777" w:rsidR="006F36AC" w:rsidRDefault="006F36AC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3E9E58F4" w14:textId="77777777" w:rsidR="00A77651" w:rsidRPr="00A77651" w:rsidRDefault="00A77651" w:rsidP="00A77651">
            <w:pPr>
              <w:spacing w:after="0"/>
              <w:rPr>
                <w:rFonts w:ascii="Arial" w:hAnsi="Arial"/>
                <w:lang w:eastAsia="en-GB"/>
              </w:rPr>
            </w:pPr>
            <w:r w:rsidRPr="00A77651">
              <w:rPr>
                <w:rFonts w:ascii="Arial" w:hAnsi="Arial"/>
                <w:lang w:eastAsia="en-GB"/>
              </w:rPr>
              <w:t xml:space="preserve">  template (value) DL_DCCH_Message cs_UE_CapabilityEnqAll(IntegrityCheckInfo        p_IntegrityCheckInfo,</w:t>
            </w:r>
          </w:p>
          <w:p w14:paraId="5BC752F8" w14:textId="77777777" w:rsidR="00A77651" w:rsidRPr="00A77651" w:rsidRDefault="00A77651" w:rsidP="00A77651">
            <w:pPr>
              <w:spacing w:after="0"/>
              <w:rPr>
                <w:rFonts w:ascii="Arial" w:hAnsi="Arial"/>
                <w:lang w:eastAsia="en-GB"/>
              </w:rPr>
            </w:pPr>
            <w:r w:rsidRPr="00A77651">
              <w:rPr>
                <w:rFonts w:ascii="Arial" w:hAnsi="Arial"/>
                <w:lang w:eastAsia="en-GB"/>
              </w:rPr>
              <w:t xml:space="preserve">                                                          RRC_TransactionIdentifier p_RRC_TI := tsc_RRC_TI) :=</w:t>
            </w:r>
          </w:p>
          <w:p w14:paraId="08C6D521" w14:textId="77777777" w:rsidR="00A77651" w:rsidRPr="00A77651" w:rsidRDefault="00A77651" w:rsidP="00A77651">
            <w:pPr>
              <w:spacing w:after="0"/>
              <w:rPr>
                <w:rFonts w:ascii="Arial" w:hAnsi="Arial"/>
                <w:lang w:eastAsia="en-GB"/>
              </w:rPr>
            </w:pPr>
            <w:r w:rsidRPr="00A77651">
              <w:rPr>
                <w:rFonts w:ascii="Arial" w:hAnsi="Arial"/>
                <w:lang w:eastAsia="en-GB"/>
              </w:rPr>
              <w:t xml:space="preserve">  { /* @status    APPROVED (UTRAN) */</w:t>
            </w:r>
          </w:p>
          <w:p w14:paraId="4EEB0F15" w14:textId="77777777" w:rsidR="00A77651" w:rsidRPr="00A77651" w:rsidRDefault="00A77651" w:rsidP="00A77651">
            <w:pPr>
              <w:spacing w:after="0"/>
              <w:rPr>
                <w:rFonts w:ascii="Arial" w:hAnsi="Arial"/>
                <w:lang w:eastAsia="en-GB"/>
              </w:rPr>
            </w:pPr>
            <w:r w:rsidRPr="00A77651">
              <w:rPr>
                <w:rFonts w:ascii="Arial" w:hAnsi="Arial"/>
                <w:lang w:eastAsia="en-GB"/>
              </w:rPr>
              <w:t xml:space="preserve">    integrityCheckInfo := p_IntegrityCheckInfo,</w:t>
            </w:r>
          </w:p>
          <w:p w14:paraId="2AAE6608" w14:textId="77777777" w:rsidR="006F36AC" w:rsidRPr="004031F3" w:rsidRDefault="006F36AC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6F36AC" w:rsidRPr="004031F3" w14:paraId="4A6F365C" w14:textId="77777777" w:rsidTr="009C5D31">
        <w:tc>
          <w:tcPr>
            <w:tcW w:w="9855" w:type="dxa"/>
          </w:tcPr>
          <w:p w14:paraId="612E5B3E" w14:textId="77777777" w:rsidR="006F36AC" w:rsidRPr="004031F3" w:rsidRDefault="006F36AC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27854349" w14:textId="77777777" w:rsidR="006F36AC" w:rsidRPr="004031F3" w:rsidRDefault="006F36AC" w:rsidP="006F36AC">
      <w:pPr>
        <w:spacing w:after="0"/>
        <w:rPr>
          <w:rFonts w:ascii="Arial" w:hAnsi="Arial"/>
          <w:b/>
          <w:lang w:eastAsia="en-GB"/>
        </w:rPr>
      </w:pPr>
    </w:p>
    <w:p w14:paraId="3E731585" w14:textId="77777777" w:rsidR="006F36AC" w:rsidRPr="004031F3" w:rsidRDefault="006F36AC" w:rsidP="006F36AC">
      <w:pPr>
        <w:spacing w:after="0"/>
        <w:rPr>
          <w:rFonts w:ascii="Arial" w:hAnsi="Arial"/>
          <w:b/>
          <w:lang w:eastAsia="en-GB"/>
        </w:rPr>
      </w:pPr>
    </w:p>
    <w:p w14:paraId="600D6C87" w14:textId="77777777" w:rsidR="006F36AC" w:rsidRPr="004031F3" w:rsidRDefault="006F36AC" w:rsidP="006F36AC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F36AC" w:rsidRPr="004031F3" w14:paraId="198039F8" w14:textId="77777777" w:rsidTr="009C5D31">
        <w:tc>
          <w:tcPr>
            <w:tcW w:w="9629" w:type="dxa"/>
          </w:tcPr>
          <w:p w14:paraId="7E094F61" w14:textId="77777777" w:rsidR="006F36AC" w:rsidRDefault="006F36AC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4637425C" w14:textId="77777777" w:rsidR="00A77651" w:rsidRPr="00A77651" w:rsidRDefault="00A77651" w:rsidP="00A77651">
            <w:pPr>
              <w:spacing w:after="0"/>
              <w:rPr>
                <w:rFonts w:ascii="Arial" w:hAnsi="Arial"/>
                <w:lang w:eastAsia="en-GB"/>
              </w:rPr>
            </w:pPr>
            <w:r w:rsidRPr="00A77651">
              <w:rPr>
                <w:rFonts w:ascii="Arial" w:hAnsi="Arial"/>
                <w:lang w:eastAsia="en-GB"/>
              </w:rPr>
              <w:t xml:space="preserve">  template (value) DL_DCCH_Message cs_UE_CapabilityEnqAll(</w:t>
            </w:r>
            <w:r w:rsidRPr="00A77651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A77651">
              <w:rPr>
                <w:rFonts w:ascii="Arial" w:hAnsi="Arial"/>
                <w:lang w:eastAsia="en-GB"/>
              </w:rPr>
              <w:t xml:space="preserve"> IntegrityCheckInf</w:t>
            </w:r>
            <w:r w:rsidR="00C45EBE">
              <w:rPr>
                <w:rFonts w:ascii="Arial" w:hAnsi="Arial"/>
                <w:lang w:eastAsia="en-GB"/>
              </w:rPr>
              <w:t>o        p_IntegrityCheckInfo,</w:t>
            </w:r>
          </w:p>
          <w:p w14:paraId="50F9A2A8" w14:textId="77777777" w:rsidR="00A77651" w:rsidRPr="00A77651" w:rsidRDefault="00A77651" w:rsidP="00A77651">
            <w:pPr>
              <w:spacing w:after="0"/>
              <w:rPr>
                <w:rFonts w:ascii="Arial" w:hAnsi="Arial"/>
                <w:lang w:eastAsia="en-GB"/>
              </w:rPr>
            </w:pPr>
            <w:r w:rsidRPr="00A77651">
              <w:rPr>
                <w:rFonts w:ascii="Arial" w:hAnsi="Arial"/>
                <w:lang w:eastAsia="en-GB"/>
              </w:rPr>
              <w:t xml:space="preserve">                                                          RRC_TransactionIdentifier p_RRC_TI := tsc_RRC_TI) :=</w:t>
            </w:r>
          </w:p>
          <w:p w14:paraId="13E1DBB4" w14:textId="77777777" w:rsidR="00A77651" w:rsidRPr="00A77651" w:rsidRDefault="00A77651" w:rsidP="00A77651">
            <w:pPr>
              <w:spacing w:after="0"/>
              <w:rPr>
                <w:rFonts w:ascii="Arial" w:hAnsi="Arial"/>
                <w:lang w:eastAsia="en-GB"/>
              </w:rPr>
            </w:pPr>
            <w:r w:rsidRPr="00A77651">
              <w:rPr>
                <w:rFonts w:ascii="Arial" w:hAnsi="Arial"/>
                <w:lang w:eastAsia="en-GB"/>
              </w:rPr>
              <w:t xml:space="preserve">  { /* @status    APPROVED (UTRAN) */</w:t>
            </w:r>
          </w:p>
          <w:p w14:paraId="5AB6459B" w14:textId="77777777" w:rsidR="006F36AC" w:rsidRPr="00A77651" w:rsidRDefault="00A77651" w:rsidP="00A77651">
            <w:pPr>
              <w:spacing w:after="0"/>
              <w:rPr>
                <w:rFonts w:ascii="Arial" w:hAnsi="Arial"/>
                <w:lang w:eastAsia="en-GB"/>
              </w:rPr>
            </w:pPr>
            <w:r w:rsidRPr="00A77651">
              <w:rPr>
                <w:rFonts w:ascii="Arial" w:hAnsi="Arial"/>
                <w:lang w:eastAsia="en-GB"/>
              </w:rPr>
              <w:t xml:space="preserve">    integrityCheckInfo := p_IntegrityCheckInf</w:t>
            </w:r>
          </w:p>
          <w:p w14:paraId="1D993483" w14:textId="77777777" w:rsidR="006F36AC" w:rsidRPr="004031F3" w:rsidRDefault="006F36AC" w:rsidP="009C5D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673C914B" w14:textId="77777777" w:rsidR="006F36AC" w:rsidRDefault="006F36AC" w:rsidP="006F36A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9" w:name="_Toc70086143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="00D72A4C" w:rsidRPr="00D72A4C">
        <w:rPr>
          <w:b/>
        </w:rPr>
        <w:t>cs_108_UE_CapabilityEnq</w:t>
      </w:r>
      <w:bookmarkEnd w:id="3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F36AC" w14:paraId="1B22D502" w14:textId="77777777" w:rsidTr="009C5D31">
        <w:trPr>
          <w:trHeight w:val="447"/>
        </w:trPr>
        <w:tc>
          <w:tcPr>
            <w:tcW w:w="1985" w:type="dxa"/>
          </w:tcPr>
          <w:p w14:paraId="199EDEEA" w14:textId="77777777" w:rsidR="006F36AC" w:rsidRPr="00E751F5" w:rsidRDefault="006F36AC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EDA635D" w14:textId="77777777" w:rsidR="006F36AC" w:rsidRDefault="00D72A4C" w:rsidP="009C5D31">
            <w:pPr>
              <w:pStyle w:val="CRCoverPage"/>
              <w:spacing w:after="0"/>
              <w:ind w:left="100"/>
              <w:rPr>
                <w:noProof/>
              </w:rPr>
            </w:pPr>
            <w:r w:rsidRPr="00D72A4C">
              <w:rPr>
                <w:noProof/>
              </w:rPr>
              <w:t>cs_108_UE_CapabilityEnq</w:t>
            </w:r>
          </w:p>
        </w:tc>
      </w:tr>
      <w:tr w:rsidR="006F36AC" w14:paraId="37939FC5" w14:textId="77777777" w:rsidTr="009C5D31">
        <w:trPr>
          <w:trHeight w:val="452"/>
        </w:trPr>
        <w:tc>
          <w:tcPr>
            <w:tcW w:w="1985" w:type="dxa"/>
          </w:tcPr>
          <w:p w14:paraId="225268B3" w14:textId="77777777" w:rsidR="006F36AC" w:rsidRPr="00E751F5" w:rsidRDefault="006F36AC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E874CA1" w14:textId="77777777" w:rsidR="006F36AC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6F36AC" w14:paraId="304C44CA" w14:textId="77777777" w:rsidTr="009C5D31">
        <w:tc>
          <w:tcPr>
            <w:tcW w:w="1985" w:type="dxa"/>
          </w:tcPr>
          <w:p w14:paraId="356515E5" w14:textId="77777777" w:rsidR="006F36AC" w:rsidRPr="00E751F5" w:rsidRDefault="006F36AC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205B70E" w14:textId="77777777" w:rsidR="006F36AC" w:rsidRPr="00300C5B" w:rsidRDefault="006F36AC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6F36AC" w14:paraId="24AE0249" w14:textId="77777777" w:rsidTr="009C5D31">
        <w:tc>
          <w:tcPr>
            <w:tcW w:w="1985" w:type="dxa"/>
          </w:tcPr>
          <w:p w14:paraId="78F7D5C5" w14:textId="77777777" w:rsidR="006F36AC" w:rsidRPr="00E751F5" w:rsidRDefault="006F36AC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D0D5FC" w14:textId="77777777" w:rsidR="006F36AC" w:rsidRPr="00F0313E" w:rsidRDefault="006F36AC" w:rsidP="009C5D3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E133F4">
              <w:rPr>
                <w:rFonts w:ascii="Arial" w:hAnsi="Arial" w:cs="Arial"/>
                <w:noProof/>
                <w:lang w:val="en-US"/>
              </w:rPr>
              <w:t>UTRAN_RRC_Templates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6F36AC" w:rsidRPr="00E751F5" w14:paraId="7769D613" w14:textId="77777777" w:rsidTr="009C5D31">
        <w:tc>
          <w:tcPr>
            <w:tcW w:w="1985" w:type="dxa"/>
          </w:tcPr>
          <w:p w14:paraId="429A66E9" w14:textId="77777777" w:rsidR="006F36AC" w:rsidRPr="00E751F5" w:rsidRDefault="006F36AC" w:rsidP="009C5D3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86AE1EB" w14:textId="77777777" w:rsidR="006F36AC" w:rsidRPr="00E751F5" w:rsidRDefault="006F36AC" w:rsidP="009C5D31">
            <w:pPr>
              <w:rPr>
                <w:rFonts w:ascii="Arial" w:hAnsi="Arial"/>
                <w:highlight w:val="cyan"/>
              </w:rPr>
            </w:pPr>
          </w:p>
        </w:tc>
      </w:tr>
    </w:tbl>
    <w:p w14:paraId="324691B6" w14:textId="77777777" w:rsidR="006F36AC" w:rsidRDefault="006F36AC" w:rsidP="006F36AC">
      <w:pPr>
        <w:rPr>
          <w:noProof/>
          <w:lang w:val="en-US"/>
        </w:rPr>
      </w:pPr>
    </w:p>
    <w:p w14:paraId="5850C1DE" w14:textId="77777777" w:rsidR="006F36AC" w:rsidRDefault="006F36AC" w:rsidP="006F36AC">
      <w:pPr>
        <w:rPr>
          <w:noProof/>
        </w:rPr>
      </w:pPr>
    </w:p>
    <w:p w14:paraId="2D2A37D1" w14:textId="77777777" w:rsidR="006F36AC" w:rsidRDefault="006F36AC" w:rsidP="006F36A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F36AC" w:rsidRPr="004031F3" w14:paraId="74592840" w14:textId="77777777" w:rsidTr="009C5D31">
        <w:tc>
          <w:tcPr>
            <w:tcW w:w="9855" w:type="dxa"/>
          </w:tcPr>
          <w:p w14:paraId="47AC226B" w14:textId="77777777" w:rsidR="006F36AC" w:rsidRDefault="006F36AC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31B14661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template (value) DL_DCCH_Message cs_108_UE_CapabilityEnq(IntegrityCheckInfo p_IntegrityCheckInfo,</w:t>
            </w:r>
          </w:p>
          <w:p w14:paraId="78E5B31A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                                                   RRC_TransactionIdentifier p_RRC_TI := tsc_RRC_TI,</w:t>
            </w:r>
          </w:p>
          <w:p w14:paraId="1F14F1AC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                                                   template (omit) UECapabilityEnquiry.r3.laterNonCriticalExtensions p_NonCriticalExtensions := omit) :=</w:t>
            </w:r>
          </w:p>
          <w:p w14:paraId="01880577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{ /* @status    APPROVED (LTE_IRAT) */</w:t>
            </w:r>
          </w:p>
          <w:p w14:paraId="5A465FA0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integrityCheckInfo := p_IntegrityCheckInfo,</w:t>
            </w:r>
          </w:p>
          <w:p w14:paraId="58CF5C35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message_ := {</w:t>
            </w:r>
          </w:p>
          <w:p w14:paraId="261155D1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ueCapabilityEnquiry := {</w:t>
            </w:r>
          </w:p>
          <w:p w14:paraId="0215F05F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r3 := {</w:t>
            </w:r>
          </w:p>
          <w:p w14:paraId="1EB31DE4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  ueCapabilityEnquiry_r3 := {</w:t>
            </w:r>
          </w:p>
          <w:p w14:paraId="588E8234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    rrc_TransactionIdentifier := p_RRC_TI,</w:t>
            </w:r>
          </w:p>
          <w:p w14:paraId="6E25F595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    capabilityUpdateRequirement := {</w:t>
            </w:r>
          </w:p>
          <w:p w14:paraId="414B3629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      ue_RadioCapabilityFDDUpdateRequirement := true,</w:t>
            </w:r>
          </w:p>
          <w:p w14:paraId="7D69A56C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      ue_RadioCapabilityTDDUpdateRequirement := false,</w:t>
            </w:r>
          </w:p>
          <w:p w14:paraId="58FC1AF7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      systemSpecificCapUpdateReqList := omit</w:t>
            </w:r>
          </w:p>
          <w:p w14:paraId="5AA363F3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    }</w:t>
            </w:r>
          </w:p>
          <w:p w14:paraId="493E4289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  },</w:t>
            </w:r>
          </w:p>
          <w:p w14:paraId="748B52C4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  laterNonCriticalExtensions := p_NonCriticalExtensions</w:t>
            </w:r>
          </w:p>
          <w:p w14:paraId="1FF3109B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}</w:t>
            </w:r>
          </w:p>
          <w:p w14:paraId="4AD0D742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}</w:t>
            </w:r>
          </w:p>
          <w:p w14:paraId="48DEEDB8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}</w:t>
            </w:r>
          </w:p>
          <w:p w14:paraId="2B529784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};</w:t>
            </w:r>
          </w:p>
          <w:p w14:paraId="1A8B7D78" w14:textId="77777777" w:rsidR="006F36AC" w:rsidRPr="004031F3" w:rsidRDefault="006F36AC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6F36AC" w:rsidRPr="004031F3" w14:paraId="5165158A" w14:textId="77777777" w:rsidTr="009C5D31">
        <w:tc>
          <w:tcPr>
            <w:tcW w:w="9855" w:type="dxa"/>
          </w:tcPr>
          <w:p w14:paraId="1B6A2047" w14:textId="77777777" w:rsidR="006F36AC" w:rsidRPr="004031F3" w:rsidRDefault="006F36AC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2DF82F7E" w14:textId="77777777" w:rsidR="006F36AC" w:rsidRPr="004031F3" w:rsidRDefault="006F36AC" w:rsidP="006F36AC">
      <w:pPr>
        <w:spacing w:after="0"/>
        <w:rPr>
          <w:rFonts w:ascii="Arial" w:hAnsi="Arial"/>
          <w:b/>
          <w:lang w:eastAsia="en-GB"/>
        </w:rPr>
      </w:pPr>
    </w:p>
    <w:p w14:paraId="2542BEE1" w14:textId="77777777" w:rsidR="006F36AC" w:rsidRPr="004031F3" w:rsidRDefault="006F36AC" w:rsidP="006F36AC">
      <w:pPr>
        <w:spacing w:after="0"/>
        <w:rPr>
          <w:rFonts w:ascii="Arial" w:hAnsi="Arial"/>
          <w:b/>
          <w:lang w:eastAsia="en-GB"/>
        </w:rPr>
      </w:pPr>
    </w:p>
    <w:p w14:paraId="0CA189DE" w14:textId="77777777" w:rsidR="006F36AC" w:rsidRPr="004031F3" w:rsidRDefault="006F36AC" w:rsidP="006F36AC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F36AC" w:rsidRPr="004031F3" w14:paraId="345533AB" w14:textId="77777777" w:rsidTr="009C5D31">
        <w:tc>
          <w:tcPr>
            <w:tcW w:w="9629" w:type="dxa"/>
          </w:tcPr>
          <w:p w14:paraId="2C32D21B" w14:textId="77777777" w:rsidR="006F36AC" w:rsidRDefault="006F36AC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34B32216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template (value) DL_DCCH_Message cs_108_UE_CapabilityEnq(</w:t>
            </w:r>
            <w:r w:rsidRPr="001D457F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1D457F">
              <w:rPr>
                <w:rFonts w:ascii="Arial" w:hAnsi="Arial"/>
                <w:lang w:eastAsia="en-GB"/>
              </w:rPr>
              <w:t xml:space="preserve"> IntegrityCh</w:t>
            </w:r>
            <w:r>
              <w:rPr>
                <w:rFonts w:ascii="Arial" w:hAnsi="Arial"/>
                <w:lang w:eastAsia="en-GB"/>
              </w:rPr>
              <w:t>eckInfo p_IntegrityCheckInfo,</w:t>
            </w:r>
          </w:p>
          <w:p w14:paraId="572F7C62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                                                   RRC_TransactionIdentifier p_RRC_TI := tsc_RRC_TI,</w:t>
            </w:r>
          </w:p>
          <w:p w14:paraId="53C3A600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lastRenderedPageBreak/>
              <w:t xml:space="preserve">                                                           template (omit) UECapabilityEnquiry.r3.laterNonCriticalExtensions p_NonCriticalExtensions := omit) :=</w:t>
            </w:r>
          </w:p>
          <w:p w14:paraId="13C42525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{ /* @status    APPROVED (LTE_IRAT) */</w:t>
            </w:r>
          </w:p>
          <w:p w14:paraId="66D1B96E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integrityCheckInfo := p_IntegrityCheckInfo,</w:t>
            </w:r>
          </w:p>
          <w:p w14:paraId="16C3AB9F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message_ := {</w:t>
            </w:r>
          </w:p>
          <w:p w14:paraId="6B9BB37F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ueCapabilityEnquiry := {</w:t>
            </w:r>
          </w:p>
          <w:p w14:paraId="4F420CF1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r3 := {</w:t>
            </w:r>
          </w:p>
          <w:p w14:paraId="33F7527E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  ueCapabilityEnquiry_r3 := {</w:t>
            </w:r>
          </w:p>
          <w:p w14:paraId="3224768E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    rrc_TransactionIdentifier := p_RRC_TI,</w:t>
            </w:r>
          </w:p>
          <w:p w14:paraId="3BE4E3B4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    capabilityUpdateRequirement := {</w:t>
            </w:r>
          </w:p>
          <w:p w14:paraId="57003A1E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      ue_RadioCapabilityFDDUpdateRequirement := true,</w:t>
            </w:r>
          </w:p>
          <w:p w14:paraId="3EC286E9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      ue_RadioCapabilityTDDUpdateRequirement := false,</w:t>
            </w:r>
          </w:p>
          <w:p w14:paraId="47BE75B5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      systemSpecificCapUpdateReqList := omit</w:t>
            </w:r>
          </w:p>
          <w:p w14:paraId="70B66B28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    }</w:t>
            </w:r>
          </w:p>
          <w:p w14:paraId="2139C589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  },</w:t>
            </w:r>
          </w:p>
          <w:p w14:paraId="405BD0BE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  laterNonCriticalExtensions := p_NonCriticalExtensions</w:t>
            </w:r>
          </w:p>
          <w:p w14:paraId="1D63D6CD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  }</w:t>
            </w:r>
          </w:p>
          <w:p w14:paraId="1A343EC8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  }</w:t>
            </w:r>
          </w:p>
          <w:p w14:paraId="61593CFF" w14:textId="77777777" w:rsidR="001D457F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  }</w:t>
            </w:r>
          </w:p>
          <w:p w14:paraId="3785E146" w14:textId="77777777" w:rsidR="006F36AC" w:rsidRPr="001D457F" w:rsidRDefault="001D457F" w:rsidP="001D457F">
            <w:pPr>
              <w:spacing w:after="0"/>
              <w:rPr>
                <w:rFonts w:ascii="Arial" w:hAnsi="Arial"/>
                <w:lang w:eastAsia="en-GB"/>
              </w:rPr>
            </w:pPr>
            <w:r w:rsidRPr="001D457F">
              <w:rPr>
                <w:rFonts w:ascii="Arial" w:hAnsi="Arial"/>
                <w:lang w:eastAsia="en-GB"/>
              </w:rPr>
              <w:t xml:space="preserve">  };</w:t>
            </w:r>
          </w:p>
          <w:p w14:paraId="261FFDB8" w14:textId="77777777" w:rsidR="006F36AC" w:rsidRPr="004031F3" w:rsidRDefault="006F36AC" w:rsidP="009C5D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43ABE6F6" w14:textId="77777777" w:rsidR="006F36AC" w:rsidRDefault="006F36AC" w:rsidP="00A62F0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0" w:name="_Toc70086144"/>
      <w:r w:rsidRPr="00034678">
        <w:rPr>
          <w:b/>
        </w:rPr>
        <w:lastRenderedPageBreak/>
        <w:t xml:space="preserve">Correction to </w:t>
      </w:r>
      <w:r>
        <w:rPr>
          <w:b/>
        </w:rPr>
        <w:t xml:space="preserve">template </w:t>
      </w:r>
      <w:r w:rsidR="00A62F08" w:rsidRPr="00A62F08">
        <w:rPr>
          <w:b/>
        </w:rPr>
        <w:t>cs_MeasurementControl_InterRATMeasurement_TDD_r9</w:t>
      </w:r>
      <w:bookmarkEnd w:id="4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F36AC" w14:paraId="639ABA0B" w14:textId="77777777" w:rsidTr="009C5D31">
        <w:trPr>
          <w:trHeight w:val="447"/>
        </w:trPr>
        <w:tc>
          <w:tcPr>
            <w:tcW w:w="1985" w:type="dxa"/>
          </w:tcPr>
          <w:p w14:paraId="34C83BEB" w14:textId="77777777" w:rsidR="006F36AC" w:rsidRPr="00E751F5" w:rsidRDefault="006F36AC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0AF63F7" w14:textId="77777777" w:rsidR="006F36AC" w:rsidRDefault="00A62F08" w:rsidP="009C5D31">
            <w:pPr>
              <w:pStyle w:val="CRCoverPage"/>
              <w:spacing w:after="0"/>
              <w:ind w:left="100"/>
              <w:rPr>
                <w:noProof/>
              </w:rPr>
            </w:pPr>
            <w:r w:rsidRPr="00A62F08">
              <w:rPr>
                <w:noProof/>
              </w:rPr>
              <w:t>cs_MeasurementControl_InterRATMeasurement_TDD_r9</w:t>
            </w:r>
          </w:p>
        </w:tc>
      </w:tr>
      <w:tr w:rsidR="006F36AC" w14:paraId="3CCC56E3" w14:textId="77777777" w:rsidTr="009C5D31">
        <w:trPr>
          <w:trHeight w:val="452"/>
        </w:trPr>
        <w:tc>
          <w:tcPr>
            <w:tcW w:w="1985" w:type="dxa"/>
          </w:tcPr>
          <w:p w14:paraId="41E0247E" w14:textId="77777777" w:rsidR="006F36AC" w:rsidRPr="00E751F5" w:rsidRDefault="006F36AC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EE4DBAD" w14:textId="77777777" w:rsidR="006F36AC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6F36AC" w14:paraId="3DF16B48" w14:textId="77777777" w:rsidTr="009C5D31">
        <w:tc>
          <w:tcPr>
            <w:tcW w:w="1985" w:type="dxa"/>
          </w:tcPr>
          <w:p w14:paraId="062E108B" w14:textId="77777777" w:rsidR="006F36AC" w:rsidRPr="00E751F5" w:rsidRDefault="006F36AC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03D6250" w14:textId="77777777" w:rsidR="006F36AC" w:rsidRPr="00300C5B" w:rsidRDefault="006F36AC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6F36AC" w14:paraId="1722690F" w14:textId="77777777" w:rsidTr="009C5D31">
        <w:tc>
          <w:tcPr>
            <w:tcW w:w="1985" w:type="dxa"/>
          </w:tcPr>
          <w:p w14:paraId="71AD8949" w14:textId="77777777" w:rsidR="006F36AC" w:rsidRPr="00E751F5" w:rsidRDefault="006F36AC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978B772" w14:textId="77777777" w:rsidR="006F36AC" w:rsidRPr="00F0313E" w:rsidRDefault="006F36AC" w:rsidP="009C5D3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="00CF63EC" w:rsidRPr="00CF63EC">
              <w:rPr>
                <w:rFonts w:ascii="Arial" w:hAnsi="Arial" w:cs="Arial"/>
                <w:noProof/>
                <w:lang w:val="en-US"/>
              </w:rPr>
              <w:t>UTRAN_RRC_Templates_r9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6F36AC" w:rsidRPr="00E751F5" w14:paraId="17AA13A1" w14:textId="77777777" w:rsidTr="009C5D31">
        <w:tc>
          <w:tcPr>
            <w:tcW w:w="1985" w:type="dxa"/>
          </w:tcPr>
          <w:p w14:paraId="1E25135B" w14:textId="77777777" w:rsidR="006F36AC" w:rsidRPr="00E751F5" w:rsidRDefault="006F36AC" w:rsidP="009C5D3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F6458A9" w14:textId="77777777" w:rsidR="006F36AC" w:rsidRPr="00E751F5" w:rsidRDefault="006F36AC" w:rsidP="009C5D31">
            <w:pPr>
              <w:rPr>
                <w:rFonts w:ascii="Arial" w:hAnsi="Arial"/>
                <w:highlight w:val="cyan"/>
              </w:rPr>
            </w:pPr>
          </w:p>
        </w:tc>
      </w:tr>
    </w:tbl>
    <w:p w14:paraId="72BFBEDC" w14:textId="77777777" w:rsidR="006F36AC" w:rsidRDefault="006F36AC" w:rsidP="006F36AC">
      <w:pPr>
        <w:rPr>
          <w:noProof/>
          <w:lang w:val="en-US"/>
        </w:rPr>
      </w:pPr>
    </w:p>
    <w:p w14:paraId="4109E0AD" w14:textId="77777777" w:rsidR="006F36AC" w:rsidRDefault="006F36AC" w:rsidP="006F36AC">
      <w:pPr>
        <w:rPr>
          <w:noProof/>
        </w:rPr>
      </w:pPr>
    </w:p>
    <w:p w14:paraId="32FD3646" w14:textId="77777777" w:rsidR="006F36AC" w:rsidRDefault="006F36AC" w:rsidP="006F36A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F36AC" w:rsidRPr="004031F3" w14:paraId="6CE37095" w14:textId="77777777" w:rsidTr="009C5D31">
        <w:tc>
          <w:tcPr>
            <w:tcW w:w="9855" w:type="dxa"/>
          </w:tcPr>
          <w:p w14:paraId="3717E4B6" w14:textId="77777777" w:rsidR="006F36AC" w:rsidRDefault="006F36AC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2AADE652" w14:textId="77777777"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template (value) DL_DCCH_Message cs_MeasurementControl_InterRATMeasurement_TDD_r9(IntegrityCheckInfo         p_Integrityinfo,</w:t>
            </w:r>
          </w:p>
          <w:p w14:paraId="6C69A736" w14:textId="77777777"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                                                   RRC_TransactionIdentifier  p_RRC_TI,</w:t>
            </w:r>
          </w:p>
          <w:p w14:paraId="2C40B123" w14:textId="77777777"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                                                   integer                    p_EutraCell_ARFCN,</w:t>
            </w:r>
          </w:p>
          <w:p w14:paraId="48D8628E" w14:textId="77777777"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                                                   EUTRA_MeasurementBandwidth p_EutraCell_MeasBandwidth,</w:t>
            </w:r>
          </w:p>
          <w:p w14:paraId="3049CF6F" w14:textId="77777777"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                                                   template (omit) CellDCHMeasOccasionInfo_TDD128_r9 p_CellDCHMeasOccasionInfo_TDD128,</w:t>
            </w:r>
          </w:p>
          <w:p w14:paraId="1AA793BE" w14:textId="77777777"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                                                   template (value) InterRATEventList p_InterRATEventList := {cs_InterRATEvent3a_Def}) := // @sic R5s140120 sic@</w:t>
            </w:r>
          </w:p>
          <w:p w14:paraId="29DB9F44" w14:textId="77777777"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// Default values according to 36.508 Table 4.7B.1-3: MEASUREMENT CONTROL for Inter-RAT and special settings @sic R5s120686 sic@</w:t>
            </w:r>
          </w:p>
          <w:p w14:paraId="6979B2DE" w14:textId="77777777"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/* @status    APPROVED (LTE_A_IRAT, LTE_IRAT) */</w:t>
            </w:r>
          </w:p>
          <w:p w14:paraId="7CCFCD34" w14:textId="77777777"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cs_MeasurementControl_TDD_r9(p_Integrityinfo,</w:t>
            </w:r>
          </w:p>
          <w:p w14:paraId="4B004CEF" w14:textId="77777777"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3,</w:t>
            </w:r>
          </w:p>
          <w:p w14:paraId="65944F34" w14:textId="77777777"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lastRenderedPageBreak/>
              <w:t xml:space="preserve">                                 cs_MeasurementCommand_SetupInterRatEutra_r9(cs_EUTRA_FrequencyInfoList_1Entry(p_EutraCell_ARFCN, p_EutraCell_MeasBandwidth),</w:t>
            </w:r>
          </w:p>
          <w:p w14:paraId="05AF6AB1" w14:textId="77777777"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                                            cs_InterRATMeasQuantity_TDD_r8(primaryCCPCH_RSCP, rsrp),    // @sic R5-122105 sic@ @sic R5s130195 BASELINE MOVING 2013 sic@</w:t>
            </w:r>
          </w:p>
          <w:p w14:paraId="359CB1E3" w14:textId="77777777"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                                            cs_InterRATReportingQuantity_r8,</w:t>
            </w:r>
          </w:p>
          <w:p w14:paraId="57612409" w14:textId="77777777"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                                            p_InterRATEventList), // @sic R5s140120 sic@</w:t>
            </w:r>
          </w:p>
          <w:p w14:paraId="44B04D8D" w14:textId="77777777"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p_CellDCHMeasOccasionInfo_TDD128, // @sic R5s130342 sic@</w:t>
            </w:r>
          </w:p>
          <w:p w14:paraId="3A9C03B9" w14:textId="77777777"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p_RRC_TI);</w:t>
            </w:r>
          </w:p>
          <w:p w14:paraId="0E47A075" w14:textId="77777777" w:rsidR="006F36AC" w:rsidRPr="004031F3" w:rsidRDefault="006F36AC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6F36AC" w:rsidRPr="004031F3" w14:paraId="2C28D3F5" w14:textId="77777777" w:rsidTr="009C5D31">
        <w:tc>
          <w:tcPr>
            <w:tcW w:w="9855" w:type="dxa"/>
          </w:tcPr>
          <w:p w14:paraId="6C62FA4A" w14:textId="77777777" w:rsidR="006F36AC" w:rsidRPr="004031F3" w:rsidRDefault="006F36AC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35582736" w14:textId="77777777" w:rsidR="006F36AC" w:rsidRPr="004031F3" w:rsidRDefault="006F36AC" w:rsidP="006F36AC">
      <w:pPr>
        <w:spacing w:after="0"/>
        <w:rPr>
          <w:rFonts w:ascii="Arial" w:hAnsi="Arial"/>
          <w:b/>
          <w:lang w:eastAsia="en-GB"/>
        </w:rPr>
      </w:pPr>
    </w:p>
    <w:p w14:paraId="11E507DB" w14:textId="77777777" w:rsidR="006F36AC" w:rsidRPr="004031F3" w:rsidRDefault="006F36AC" w:rsidP="006F36AC">
      <w:pPr>
        <w:spacing w:after="0"/>
        <w:rPr>
          <w:rFonts w:ascii="Arial" w:hAnsi="Arial"/>
          <w:b/>
          <w:lang w:eastAsia="en-GB"/>
        </w:rPr>
      </w:pPr>
    </w:p>
    <w:p w14:paraId="1A6B09BE" w14:textId="77777777" w:rsidR="006F36AC" w:rsidRPr="004031F3" w:rsidRDefault="006F36AC" w:rsidP="006F36AC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F36AC" w:rsidRPr="004031F3" w14:paraId="21BC6CA2" w14:textId="77777777" w:rsidTr="009C5D31">
        <w:tc>
          <w:tcPr>
            <w:tcW w:w="9629" w:type="dxa"/>
          </w:tcPr>
          <w:p w14:paraId="176185CF" w14:textId="77777777" w:rsidR="006F36AC" w:rsidRDefault="006F36AC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13570A21" w14:textId="77777777"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template (value) DL_DCCH_Message cs_MeasurementControl_InterRATMeasurement_TDD_r9(</w:t>
            </w:r>
            <w:r w:rsidRPr="0029676E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29676E">
              <w:rPr>
                <w:rFonts w:ascii="Arial" w:hAnsi="Arial"/>
                <w:lang w:eastAsia="en-GB"/>
              </w:rPr>
              <w:t xml:space="preserve"> Integr</w:t>
            </w:r>
            <w:r>
              <w:rPr>
                <w:rFonts w:ascii="Arial" w:hAnsi="Arial"/>
                <w:lang w:eastAsia="en-GB"/>
              </w:rPr>
              <w:t>ityCheckInfo  p_Integrityinfo,</w:t>
            </w:r>
          </w:p>
          <w:p w14:paraId="0D2C42BF" w14:textId="77777777"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                                                   RRC_TransactionIdentifier  p_RRC_TI,</w:t>
            </w:r>
          </w:p>
          <w:p w14:paraId="76095A0C" w14:textId="77777777"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                                                   integer                    p_EutraCell_ARFCN,</w:t>
            </w:r>
          </w:p>
          <w:p w14:paraId="5FD07532" w14:textId="77777777"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                                                   EUTRA_MeasurementBandwidth p_EutraCell_MeasBandwidth,</w:t>
            </w:r>
          </w:p>
          <w:p w14:paraId="5B2CDC4C" w14:textId="77777777"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                                                   template (omit) CellDCHMeasOccasionInfo_TDD128_r9 p_CellDCHMeasOccasionInfo_TDD128,</w:t>
            </w:r>
          </w:p>
          <w:p w14:paraId="630C4758" w14:textId="77777777"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                                                   template (value) InterRATEventList p_InterRATEventList := {cs_InterRATEvent3a_Def}) := // @sic R5s140120 sic@</w:t>
            </w:r>
          </w:p>
          <w:p w14:paraId="6919DED9" w14:textId="77777777"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// Default values according to 36.508 Table 4.7B.1-3: MEASUREMENT CONTROL for Inter-RAT and special settings @sic R5s120686 sic@</w:t>
            </w:r>
          </w:p>
          <w:p w14:paraId="2087098B" w14:textId="77777777"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/* @status    APPROVED (LTE_A_IRAT, LTE_IRAT) */</w:t>
            </w:r>
          </w:p>
          <w:p w14:paraId="7785E3BF" w14:textId="77777777"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cs_MeasurementControl_TDD_r9(p_Integrityinfo,</w:t>
            </w:r>
          </w:p>
          <w:p w14:paraId="667F16D0" w14:textId="77777777"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3,</w:t>
            </w:r>
          </w:p>
          <w:p w14:paraId="349B104A" w14:textId="77777777"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cs_MeasurementCommand_SetupInterRatEutra_r9(cs_EUTRA_FrequencyInfoList_1Entry(p_EutraCell_ARFCN, p_EutraCell_MeasBandwidth),</w:t>
            </w:r>
          </w:p>
          <w:p w14:paraId="3BCCC1D9" w14:textId="77777777"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                                            cs_InterRATMeasQuantity_TDD_r8(primaryCCPCH_RSCP, rsrp),    // @sic R5-122105 sic@ @sic R5s130195 BASELINE MOVING 2013 sic@</w:t>
            </w:r>
          </w:p>
          <w:p w14:paraId="393568F1" w14:textId="77777777"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                                            cs_InterRATReportingQuantity_r8,</w:t>
            </w:r>
          </w:p>
          <w:p w14:paraId="5107A77D" w14:textId="77777777"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                                            p_InterRATEventList), // @sic R5s140120 sic@</w:t>
            </w:r>
          </w:p>
          <w:p w14:paraId="2DB13A42" w14:textId="77777777" w:rsidR="0029676E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p_CellDCHMeasOccasionInfo_TDD128, // @sic R5s130342 sic@</w:t>
            </w:r>
          </w:p>
          <w:p w14:paraId="0314B346" w14:textId="77777777" w:rsidR="006F36AC" w:rsidRPr="0029676E" w:rsidRDefault="0029676E" w:rsidP="0029676E">
            <w:pPr>
              <w:spacing w:after="0"/>
              <w:rPr>
                <w:rFonts w:ascii="Arial" w:hAnsi="Arial"/>
                <w:lang w:eastAsia="en-GB"/>
              </w:rPr>
            </w:pPr>
            <w:r w:rsidRPr="0029676E">
              <w:rPr>
                <w:rFonts w:ascii="Arial" w:hAnsi="Arial"/>
                <w:lang w:eastAsia="en-GB"/>
              </w:rPr>
              <w:t xml:space="preserve">                                 p_RRC_TI);</w:t>
            </w:r>
          </w:p>
          <w:p w14:paraId="4C2E27DF" w14:textId="77777777" w:rsidR="006F36AC" w:rsidRPr="004031F3" w:rsidRDefault="006F36AC" w:rsidP="009C5D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54A04C6E" w14:textId="77777777" w:rsidR="003466D2" w:rsidRDefault="003466D2">
      <w:pPr>
        <w:rPr>
          <w:noProof/>
        </w:rPr>
      </w:pPr>
    </w:p>
    <w:p w14:paraId="24A1000A" w14:textId="77777777" w:rsidR="0029676E" w:rsidRDefault="0029676E" w:rsidP="0029676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1" w:name="_Toc70086145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="001948D9" w:rsidRPr="001948D9">
        <w:rPr>
          <w:b/>
        </w:rPr>
        <w:t>cs_MeasurementControl_InterRATMeasurement_TDD_r9_BandExt</w:t>
      </w:r>
      <w:bookmarkEnd w:id="4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9676E" w14:paraId="24D4A322" w14:textId="77777777" w:rsidTr="009C5D31">
        <w:trPr>
          <w:trHeight w:val="447"/>
        </w:trPr>
        <w:tc>
          <w:tcPr>
            <w:tcW w:w="1985" w:type="dxa"/>
          </w:tcPr>
          <w:p w14:paraId="4F8B3E92" w14:textId="77777777" w:rsidR="0029676E" w:rsidRPr="00E751F5" w:rsidRDefault="0029676E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BEC570F" w14:textId="77777777" w:rsidR="0029676E" w:rsidRDefault="00F4709A" w:rsidP="009C5D31">
            <w:pPr>
              <w:pStyle w:val="CRCoverPage"/>
              <w:spacing w:after="0"/>
              <w:ind w:left="100"/>
              <w:rPr>
                <w:noProof/>
              </w:rPr>
            </w:pPr>
            <w:r w:rsidRPr="00F4709A">
              <w:rPr>
                <w:lang w:eastAsia="en-GB"/>
              </w:rPr>
              <w:t>cs_MeasurementControl_InterRATMeasurement_TDD_r9_BandExt</w:t>
            </w:r>
          </w:p>
        </w:tc>
      </w:tr>
      <w:tr w:rsidR="0029676E" w14:paraId="58E8D29C" w14:textId="77777777" w:rsidTr="009C5D31">
        <w:trPr>
          <w:trHeight w:val="452"/>
        </w:trPr>
        <w:tc>
          <w:tcPr>
            <w:tcW w:w="1985" w:type="dxa"/>
          </w:tcPr>
          <w:p w14:paraId="0C830A2C" w14:textId="77777777" w:rsidR="0029676E" w:rsidRPr="00E751F5" w:rsidRDefault="0029676E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A2A0404" w14:textId="77777777" w:rsidR="0029676E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29676E" w14:paraId="1FF6E02E" w14:textId="77777777" w:rsidTr="009C5D31">
        <w:tc>
          <w:tcPr>
            <w:tcW w:w="1985" w:type="dxa"/>
          </w:tcPr>
          <w:p w14:paraId="76E49D9C" w14:textId="77777777" w:rsidR="0029676E" w:rsidRPr="00E751F5" w:rsidRDefault="0029676E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7F5BF0" w14:textId="77777777" w:rsidR="0029676E" w:rsidRPr="00300C5B" w:rsidRDefault="0029676E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29676E" w14:paraId="5562B424" w14:textId="77777777" w:rsidTr="009C5D31">
        <w:tc>
          <w:tcPr>
            <w:tcW w:w="1985" w:type="dxa"/>
          </w:tcPr>
          <w:p w14:paraId="5D02FDF4" w14:textId="77777777" w:rsidR="0029676E" w:rsidRPr="00E751F5" w:rsidRDefault="0029676E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D57126" w14:textId="77777777" w:rsidR="0029676E" w:rsidRPr="00F0313E" w:rsidRDefault="0029676E" w:rsidP="009C5D3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CF63EC">
              <w:rPr>
                <w:rFonts w:ascii="Arial" w:hAnsi="Arial" w:cs="Arial"/>
                <w:noProof/>
                <w:lang w:val="en-US"/>
              </w:rPr>
              <w:t>UTRAN_RRC_Templates_r9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29676E" w:rsidRPr="00E751F5" w14:paraId="4EC1193D" w14:textId="77777777" w:rsidTr="009C5D31">
        <w:tc>
          <w:tcPr>
            <w:tcW w:w="1985" w:type="dxa"/>
          </w:tcPr>
          <w:p w14:paraId="46A5B427" w14:textId="77777777" w:rsidR="0029676E" w:rsidRPr="00E751F5" w:rsidRDefault="0029676E" w:rsidP="009C5D3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654" w:type="dxa"/>
          </w:tcPr>
          <w:p w14:paraId="5DFD054C" w14:textId="77777777" w:rsidR="0029676E" w:rsidRPr="00E751F5" w:rsidRDefault="0029676E" w:rsidP="009C5D31">
            <w:pPr>
              <w:rPr>
                <w:rFonts w:ascii="Arial" w:hAnsi="Arial"/>
                <w:highlight w:val="cyan"/>
              </w:rPr>
            </w:pPr>
          </w:p>
        </w:tc>
      </w:tr>
    </w:tbl>
    <w:p w14:paraId="60F210D3" w14:textId="77777777" w:rsidR="0029676E" w:rsidRDefault="0029676E" w:rsidP="0029676E">
      <w:pPr>
        <w:rPr>
          <w:noProof/>
          <w:lang w:val="en-US"/>
        </w:rPr>
      </w:pPr>
    </w:p>
    <w:p w14:paraId="417C5C6C" w14:textId="77777777" w:rsidR="0029676E" w:rsidRDefault="0029676E" w:rsidP="0029676E">
      <w:pPr>
        <w:rPr>
          <w:noProof/>
        </w:rPr>
      </w:pPr>
    </w:p>
    <w:p w14:paraId="5AF2790B" w14:textId="77777777" w:rsidR="0029676E" w:rsidRDefault="0029676E" w:rsidP="0029676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9676E" w:rsidRPr="004031F3" w14:paraId="49C1E302" w14:textId="77777777" w:rsidTr="009C5D31">
        <w:tc>
          <w:tcPr>
            <w:tcW w:w="9855" w:type="dxa"/>
          </w:tcPr>
          <w:p w14:paraId="231A84B9" w14:textId="77777777" w:rsidR="0029676E" w:rsidRDefault="0029676E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4B626BFF" w14:textId="77777777" w:rsidR="00F4709A" w:rsidRPr="00F4709A" w:rsidRDefault="00F4709A" w:rsidP="00F4709A">
            <w:pPr>
              <w:spacing w:after="0"/>
              <w:rPr>
                <w:rFonts w:ascii="Arial" w:hAnsi="Arial"/>
                <w:lang w:eastAsia="en-GB"/>
              </w:rPr>
            </w:pPr>
            <w:r w:rsidRPr="00F4709A">
              <w:rPr>
                <w:rFonts w:ascii="Arial" w:hAnsi="Arial"/>
                <w:lang w:eastAsia="en-GB"/>
              </w:rPr>
              <w:t xml:space="preserve">  template (value) DL_DCCH_Message cs_MeasurementControl_InterRATMeasurement_TDD_r9_BandExt(IntegrityCheckInfo                                p_Integrityinfo,</w:t>
            </w:r>
          </w:p>
          <w:p w14:paraId="19D5F7B8" w14:textId="77777777" w:rsidR="00F4709A" w:rsidRPr="00F4709A" w:rsidRDefault="00F4709A" w:rsidP="00F4709A">
            <w:pPr>
              <w:spacing w:after="0"/>
              <w:rPr>
                <w:rFonts w:ascii="Arial" w:hAnsi="Arial"/>
                <w:lang w:eastAsia="en-GB"/>
              </w:rPr>
            </w:pPr>
            <w:r w:rsidRPr="00F4709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RRC_TransactionIdentifier                         p_RRC_TI,</w:t>
            </w:r>
          </w:p>
          <w:p w14:paraId="408D1EC4" w14:textId="77777777" w:rsidR="00F4709A" w:rsidRPr="00F4709A" w:rsidRDefault="00F4709A" w:rsidP="00F4709A">
            <w:pPr>
              <w:spacing w:after="0"/>
              <w:rPr>
                <w:rFonts w:ascii="Arial" w:hAnsi="Arial"/>
                <w:lang w:eastAsia="en-GB"/>
              </w:rPr>
            </w:pPr>
            <w:r w:rsidRPr="00F4709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integer                                           p_EutraCell_ARFCN,</w:t>
            </w:r>
          </w:p>
          <w:p w14:paraId="00E225A4" w14:textId="77777777" w:rsidR="00F4709A" w:rsidRPr="00F4709A" w:rsidRDefault="00F4709A" w:rsidP="00F4709A">
            <w:pPr>
              <w:spacing w:after="0"/>
              <w:rPr>
                <w:rFonts w:ascii="Arial" w:hAnsi="Arial"/>
                <w:lang w:eastAsia="en-GB"/>
              </w:rPr>
            </w:pPr>
            <w:r w:rsidRPr="00F4709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template (value) EUTRA_FrequencyInfoList_r11      p_EUTRA_FrequencyInfoList_r11,</w:t>
            </w:r>
          </w:p>
          <w:p w14:paraId="7ECAAF49" w14:textId="77777777" w:rsidR="00F4709A" w:rsidRPr="00F4709A" w:rsidRDefault="00F4709A" w:rsidP="00F4709A">
            <w:pPr>
              <w:spacing w:after="0"/>
              <w:rPr>
                <w:rFonts w:ascii="Arial" w:hAnsi="Arial"/>
                <w:lang w:eastAsia="en-GB"/>
              </w:rPr>
            </w:pPr>
            <w:r w:rsidRPr="00F4709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EUTRA_MeasurementBandwidth                        p_EutraCell_MeasBandwidth,</w:t>
            </w:r>
          </w:p>
          <w:p w14:paraId="40B371E4" w14:textId="77777777" w:rsidR="00F4709A" w:rsidRPr="00F4709A" w:rsidRDefault="00F4709A" w:rsidP="00F4709A">
            <w:pPr>
              <w:spacing w:after="0"/>
              <w:rPr>
                <w:rFonts w:ascii="Arial" w:hAnsi="Arial"/>
                <w:lang w:eastAsia="en-GB"/>
              </w:rPr>
            </w:pPr>
            <w:r w:rsidRPr="00F4709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template (omit) CellDCHMeasOccasionInfo_TDD128_r9 p_CellDCHMeasOccasionInfo_TDD128,</w:t>
            </w:r>
          </w:p>
          <w:p w14:paraId="3F250C46" w14:textId="77777777" w:rsidR="00F4709A" w:rsidRDefault="00F4709A" w:rsidP="00F4709A">
            <w:pPr>
              <w:spacing w:after="0"/>
              <w:rPr>
                <w:rFonts w:ascii="Arial" w:hAnsi="Arial"/>
                <w:lang w:eastAsia="en-GB"/>
              </w:rPr>
            </w:pPr>
            <w:r w:rsidRPr="00F4709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template (value) InterRATEventList                p_InterRATEventList := {cs_InterRATEvent3a_Def}) := // @sic R5s140120 sic@</w:t>
            </w:r>
          </w:p>
          <w:p w14:paraId="0B54A81C" w14:textId="77777777" w:rsidR="0029676E" w:rsidRPr="004031F3" w:rsidRDefault="0029676E" w:rsidP="00F4709A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29676E" w:rsidRPr="004031F3" w14:paraId="4D56F5BC" w14:textId="77777777" w:rsidTr="009C5D31">
        <w:tc>
          <w:tcPr>
            <w:tcW w:w="9855" w:type="dxa"/>
          </w:tcPr>
          <w:p w14:paraId="2E2E9D58" w14:textId="77777777" w:rsidR="0029676E" w:rsidRPr="004031F3" w:rsidRDefault="0029676E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1C1E130D" w14:textId="77777777" w:rsidR="0029676E" w:rsidRPr="004031F3" w:rsidRDefault="0029676E" w:rsidP="0029676E">
      <w:pPr>
        <w:spacing w:after="0"/>
        <w:rPr>
          <w:rFonts w:ascii="Arial" w:hAnsi="Arial"/>
          <w:b/>
          <w:lang w:eastAsia="en-GB"/>
        </w:rPr>
      </w:pPr>
    </w:p>
    <w:p w14:paraId="48CDA6D3" w14:textId="77777777" w:rsidR="0029676E" w:rsidRPr="004031F3" w:rsidRDefault="0029676E" w:rsidP="0029676E">
      <w:pPr>
        <w:spacing w:after="0"/>
        <w:rPr>
          <w:rFonts w:ascii="Arial" w:hAnsi="Arial"/>
          <w:b/>
          <w:lang w:eastAsia="en-GB"/>
        </w:rPr>
      </w:pPr>
    </w:p>
    <w:p w14:paraId="1485C2F9" w14:textId="77777777" w:rsidR="0029676E" w:rsidRPr="004031F3" w:rsidRDefault="0029676E" w:rsidP="0029676E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9676E" w:rsidRPr="004031F3" w14:paraId="7D4DF73A" w14:textId="77777777" w:rsidTr="009C5D31">
        <w:tc>
          <w:tcPr>
            <w:tcW w:w="9629" w:type="dxa"/>
          </w:tcPr>
          <w:p w14:paraId="6A958785" w14:textId="77777777" w:rsidR="00F4709A" w:rsidRPr="00F4709A" w:rsidRDefault="0029676E" w:rsidP="00F4709A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057CFAF2" w14:textId="77777777" w:rsidR="00F4709A" w:rsidRPr="00F4709A" w:rsidRDefault="00F4709A" w:rsidP="00F4709A">
            <w:pPr>
              <w:spacing w:after="0"/>
              <w:rPr>
                <w:rFonts w:ascii="Arial" w:hAnsi="Arial"/>
                <w:lang w:eastAsia="en-GB"/>
              </w:rPr>
            </w:pPr>
            <w:r w:rsidRPr="00F4709A">
              <w:rPr>
                <w:rFonts w:ascii="Arial" w:hAnsi="Arial"/>
                <w:lang w:eastAsia="en-GB"/>
              </w:rPr>
              <w:t xml:space="preserve">  template (value) DL_DCCH_Message cs_MeasurementControl_InterRATMeasurement_TDD_r9_BandExt(</w:t>
            </w:r>
            <w:r w:rsidRPr="00F4709A">
              <w:rPr>
                <w:rFonts w:ascii="Arial" w:hAnsi="Arial"/>
                <w:highlight w:val="yellow"/>
                <w:lang w:eastAsia="en-GB"/>
              </w:rPr>
              <w:t>template (omit)</w:t>
            </w:r>
            <w:r>
              <w:rPr>
                <w:rFonts w:ascii="Arial" w:hAnsi="Arial"/>
                <w:lang w:eastAsia="en-GB"/>
              </w:rPr>
              <w:t xml:space="preserve"> </w:t>
            </w:r>
            <w:r w:rsidRPr="00F4709A">
              <w:rPr>
                <w:rFonts w:ascii="Arial" w:hAnsi="Arial"/>
                <w:lang w:eastAsia="en-GB"/>
              </w:rPr>
              <w:t>IntegrityCheckInfo                 p_Integrityinfo,//WI768506 8.1.3.7</w:t>
            </w:r>
          </w:p>
          <w:p w14:paraId="26B3D288" w14:textId="77777777" w:rsidR="00F4709A" w:rsidRPr="00F4709A" w:rsidRDefault="00F4709A" w:rsidP="00F4709A">
            <w:pPr>
              <w:spacing w:after="0"/>
              <w:rPr>
                <w:rFonts w:ascii="Arial" w:hAnsi="Arial"/>
                <w:lang w:eastAsia="en-GB"/>
              </w:rPr>
            </w:pPr>
            <w:r w:rsidRPr="00F4709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RRC_TransactionIdentifier                         p_RRC_TI,</w:t>
            </w:r>
          </w:p>
          <w:p w14:paraId="5BA08339" w14:textId="77777777" w:rsidR="00F4709A" w:rsidRPr="00F4709A" w:rsidRDefault="00F4709A" w:rsidP="00F4709A">
            <w:pPr>
              <w:spacing w:after="0"/>
              <w:rPr>
                <w:rFonts w:ascii="Arial" w:hAnsi="Arial"/>
                <w:lang w:eastAsia="en-GB"/>
              </w:rPr>
            </w:pPr>
            <w:r w:rsidRPr="00F4709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integer                                           p_EutraCell_ARFCN,</w:t>
            </w:r>
          </w:p>
          <w:p w14:paraId="37D6F70D" w14:textId="77777777" w:rsidR="00F4709A" w:rsidRPr="00F4709A" w:rsidRDefault="00F4709A" w:rsidP="00F4709A">
            <w:pPr>
              <w:spacing w:after="0"/>
              <w:rPr>
                <w:rFonts w:ascii="Arial" w:hAnsi="Arial"/>
                <w:lang w:eastAsia="en-GB"/>
              </w:rPr>
            </w:pPr>
            <w:r w:rsidRPr="00F4709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template (value) EUTRA_FrequencyInfoList_r11      p_EUTRA_FrequencyInfoList_r11,</w:t>
            </w:r>
          </w:p>
          <w:p w14:paraId="4CD0834A" w14:textId="77777777" w:rsidR="00F4709A" w:rsidRPr="00F4709A" w:rsidRDefault="00F4709A" w:rsidP="00F4709A">
            <w:pPr>
              <w:spacing w:after="0"/>
              <w:rPr>
                <w:rFonts w:ascii="Arial" w:hAnsi="Arial"/>
                <w:lang w:eastAsia="en-GB"/>
              </w:rPr>
            </w:pPr>
            <w:r w:rsidRPr="00F4709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EUTRA_MeasurementBandwidth                        p_EutraCell_MeasBandwidth,</w:t>
            </w:r>
          </w:p>
          <w:p w14:paraId="7649985A" w14:textId="77777777" w:rsidR="00F4709A" w:rsidRPr="00F4709A" w:rsidRDefault="00F4709A" w:rsidP="00F4709A">
            <w:pPr>
              <w:spacing w:after="0"/>
              <w:rPr>
                <w:rFonts w:ascii="Arial" w:hAnsi="Arial"/>
                <w:lang w:eastAsia="en-GB"/>
              </w:rPr>
            </w:pPr>
            <w:r w:rsidRPr="00F4709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template (omit) CellDCHMeasOccasionInfo_TDD128_r9 p_CellDCHMeasOccasionInfo_TDD128,</w:t>
            </w:r>
          </w:p>
          <w:p w14:paraId="0066B92C" w14:textId="77777777" w:rsidR="0029676E" w:rsidRPr="00F4709A" w:rsidRDefault="00F4709A" w:rsidP="00F4709A">
            <w:pPr>
              <w:spacing w:after="0"/>
              <w:rPr>
                <w:rFonts w:ascii="Arial" w:hAnsi="Arial"/>
                <w:lang w:eastAsia="en-GB"/>
              </w:rPr>
            </w:pPr>
            <w:r w:rsidRPr="00F4709A">
              <w:rPr>
                <w:rFonts w:ascii="Arial" w:hAnsi="Arial"/>
                <w:lang w:eastAsia="en-GB"/>
              </w:rPr>
              <w:t xml:space="preserve">                                                                                            template (value) InterRATEventList                p_InterRATEventList := {cs_InterRATEvent3a_Def}) := // @sic R5s140120 sic@</w:t>
            </w:r>
          </w:p>
          <w:p w14:paraId="7FDA85DA" w14:textId="77777777" w:rsidR="0029676E" w:rsidRPr="004031F3" w:rsidRDefault="0029676E" w:rsidP="009C5D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F4709A" w:rsidRPr="004031F3" w14:paraId="62AE63BF" w14:textId="77777777" w:rsidTr="009C5D31">
        <w:tc>
          <w:tcPr>
            <w:tcW w:w="9629" w:type="dxa"/>
          </w:tcPr>
          <w:p w14:paraId="33125E0A" w14:textId="77777777" w:rsidR="00F4709A" w:rsidRPr="00DB0BBE" w:rsidRDefault="00F4709A" w:rsidP="00F4709A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5735867A" w14:textId="77777777" w:rsidR="0029676E" w:rsidRDefault="0029676E" w:rsidP="0029676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2" w:name="_Toc70086146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="00CF1008" w:rsidRPr="00CF1008">
        <w:rPr>
          <w:b/>
        </w:rPr>
        <w:t>cs_MeasurementControl_TDD_r9</w:t>
      </w:r>
      <w:bookmarkEnd w:id="4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9676E" w14:paraId="553CC8F4" w14:textId="77777777" w:rsidTr="009C5D31">
        <w:trPr>
          <w:trHeight w:val="447"/>
        </w:trPr>
        <w:tc>
          <w:tcPr>
            <w:tcW w:w="1985" w:type="dxa"/>
          </w:tcPr>
          <w:p w14:paraId="3B74EC55" w14:textId="77777777" w:rsidR="0029676E" w:rsidRPr="00E751F5" w:rsidRDefault="0029676E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F9B55F1" w14:textId="77777777" w:rsidR="0029676E" w:rsidRDefault="00CF1008" w:rsidP="009C5D31">
            <w:pPr>
              <w:pStyle w:val="CRCoverPage"/>
              <w:spacing w:after="0"/>
              <w:ind w:left="100"/>
              <w:rPr>
                <w:noProof/>
              </w:rPr>
            </w:pPr>
            <w:r w:rsidRPr="00CF1008">
              <w:rPr>
                <w:noProof/>
              </w:rPr>
              <w:t>cs_MeasurementControl_TDD_r9</w:t>
            </w:r>
          </w:p>
        </w:tc>
      </w:tr>
      <w:tr w:rsidR="0029676E" w14:paraId="6C6F0BC8" w14:textId="77777777" w:rsidTr="009C5D31">
        <w:trPr>
          <w:trHeight w:val="452"/>
        </w:trPr>
        <w:tc>
          <w:tcPr>
            <w:tcW w:w="1985" w:type="dxa"/>
          </w:tcPr>
          <w:p w14:paraId="17F620A5" w14:textId="77777777" w:rsidR="0029676E" w:rsidRPr="00E751F5" w:rsidRDefault="0029676E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84F11E9" w14:textId="77777777" w:rsidR="0029676E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29676E" w14:paraId="7FD9AA23" w14:textId="77777777" w:rsidTr="009C5D31">
        <w:tc>
          <w:tcPr>
            <w:tcW w:w="1985" w:type="dxa"/>
          </w:tcPr>
          <w:p w14:paraId="7B23E652" w14:textId="77777777" w:rsidR="0029676E" w:rsidRPr="00E751F5" w:rsidRDefault="0029676E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B47E2EF" w14:textId="77777777" w:rsidR="0029676E" w:rsidRPr="00300C5B" w:rsidRDefault="0029676E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29676E" w14:paraId="77A9FB23" w14:textId="77777777" w:rsidTr="009C5D31">
        <w:tc>
          <w:tcPr>
            <w:tcW w:w="1985" w:type="dxa"/>
          </w:tcPr>
          <w:p w14:paraId="5C60ED36" w14:textId="77777777" w:rsidR="0029676E" w:rsidRPr="00E751F5" w:rsidRDefault="0029676E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D790B0F" w14:textId="77777777" w:rsidR="0029676E" w:rsidRPr="00F0313E" w:rsidRDefault="0029676E" w:rsidP="009C5D3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CF63EC">
              <w:rPr>
                <w:rFonts w:ascii="Arial" w:hAnsi="Arial" w:cs="Arial"/>
                <w:noProof/>
                <w:lang w:val="en-US"/>
              </w:rPr>
              <w:t>UTRAN_RRC_Templates_r9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29676E" w:rsidRPr="00E751F5" w14:paraId="0984860B" w14:textId="77777777" w:rsidTr="009C5D31">
        <w:tc>
          <w:tcPr>
            <w:tcW w:w="1985" w:type="dxa"/>
          </w:tcPr>
          <w:p w14:paraId="4F1472DD" w14:textId="77777777" w:rsidR="0029676E" w:rsidRPr="00E751F5" w:rsidRDefault="0029676E" w:rsidP="009C5D3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E875995" w14:textId="77777777" w:rsidR="0029676E" w:rsidRPr="00E751F5" w:rsidRDefault="0029676E" w:rsidP="009C5D31">
            <w:pPr>
              <w:rPr>
                <w:rFonts w:ascii="Arial" w:hAnsi="Arial"/>
                <w:highlight w:val="cyan"/>
              </w:rPr>
            </w:pPr>
          </w:p>
        </w:tc>
      </w:tr>
    </w:tbl>
    <w:p w14:paraId="3C171077" w14:textId="77777777" w:rsidR="0029676E" w:rsidRDefault="0029676E" w:rsidP="0029676E">
      <w:pPr>
        <w:rPr>
          <w:noProof/>
          <w:lang w:val="en-US"/>
        </w:rPr>
      </w:pPr>
    </w:p>
    <w:p w14:paraId="5BDF6F1C" w14:textId="77777777" w:rsidR="0029676E" w:rsidRDefault="0029676E" w:rsidP="0029676E">
      <w:pPr>
        <w:rPr>
          <w:noProof/>
        </w:rPr>
      </w:pPr>
    </w:p>
    <w:p w14:paraId="25B662C2" w14:textId="77777777" w:rsidR="0029676E" w:rsidRDefault="0029676E" w:rsidP="0029676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9676E" w:rsidRPr="004031F3" w14:paraId="2D16EF34" w14:textId="77777777" w:rsidTr="009C5D31">
        <w:tc>
          <w:tcPr>
            <w:tcW w:w="9855" w:type="dxa"/>
          </w:tcPr>
          <w:p w14:paraId="60F7814B" w14:textId="77777777" w:rsidR="0029676E" w:rsidRDefault="0029676E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12280BC4" w14:textId="77777777" w:rsidR="00E25399" w:rsidRPr="00E25399" w:rsidRDefault="00E25399" w:rsidP="00E25399">
            <w:pPr>
              <w:spacing w:after="0"/>
              <w:rPr>
                <w:rFonts w:ascii="Arial" w:hAnsi="Arial"/>
                <w:lang w:eastAsia="en-GB"/>
              </w:rPr>
            </w:pPr>
            <w:r w:rsidRPr="00E25399">
              <w:rPr>
                <w:rFonts w:ascii="Arial" w:hAnsi="Arial"/>
                <w:lang w:eastAsia="en-GB"/>
              </w:rPr>
              <w:t xml:space="preserve">  template (value) DL_DCCH_Message cs_MeasurementControl_TDD_r9(IntegrityCheckInfo p_Integrityinfo,</w:t>
            </w:r>
          </w:p>
          <w:p w14:paraId="255818CD" w14:textId="77777777" w:rsidR="00E25399" w:rsidRPr="00E25399" w:rsidRDefault="00E25399" w:rsidP="00E25399">
            <w:pPr>
              <w:spacing w:after="0"/>
              <w:rPr>
                <w:rFonts w:ascii="Arial" w:hAnsi="Arial"/>
                <w:lang w:eastAsia="en-GB"/>
              </w:rPr>
            </w:pPr>
            <w:r w:rsidRPr="00E25399">
              <w:rPr>
                <w:rFonts w:ascii="Arial" w:hAnsi="Arial"/>
                <w:lang w:eastAsia="en-GB"/>
              </w:rPr>
              <w:t xml:space="preserve">                                                                MeasurementIdentity p_MeasurementIdentity,</w:t>
            </w:r>
          </w:p>
          <w:p w14:paraId="3FBC2599" w14:textId="77777777" w:rsidR="00E25399" w:rsidRPr="00E25399" w:rsidRDefault="00E25399" w:rsidP="00E25399">
            <w:pPr>
              <w:spacing w:after="0"/>
              <w:rPr>
                <w:rFonts w:ascii="Arial" w:hAnsi="Arial"/>
                <w:lang w:eastAsia="en-GB"/>
              </w:rPr>
            </w:pPr>
            <w:r w:rsidRPr="00E25399">
              <w:rPr>
                <w:rFonts w:ascii="Arial" w:hAnsi="Arial"/>
                <w:lang w:eastAsia="en-GB"/>
              </w:rPr>
              <w:t xml:space="preserve">                                                                template (value) MeasurementCommand_r9 p_MeasurementCommand,</w:t>
            </w:r>
          </w:p>
          <w:p w14:paraId="2FFB301B" w14:textId="77777777" w:rsidR="00E25399" w:rsidRPr="00E25399" w:rsidRDefault="00E25399" w:rsidP="00E25399">
            <w:pPr>
              <w:spacing w:after="0"/>
              <w:rPr>
                <w:rFonts w:ascii="Arial" w:hAnsi="Arial"/>
                <w:lang w:eastAsia="en-GB"/>
              </w:rPr>
            </w:pPr>
            <w:r w:rsidRPr="00E25399">
              <w:rPr>
                <w:rFonts w:ascii="Arial" w:hAnsi="Arial"/>
                <w:lang w:eastAsia="en-GB"/>
              </w:rPr>
              <w:t xml:space="preserve">                                                                template (omit) CellDCHMeasOccasionInfo_TDD128_r9 p_CellDCHMeasOccasionInfo_TDD128,</w:t>
            </w:r>
          </w:p>
          <w:p w14:paraId="52714743" w14:textId="77777777" w:rsidR="00CF1008" w:rsidRPr="00E25399" w:rsidRDefault="00E25399" w:rsidP="00E25399">
            <w:pPr>
              <w:spacing w:after="0"/>
              <w:rPr>
                <w:rFonts w:ascii="Arial" w:hAnsi="Arial"/>
                <w:lang w:eastAsia="en-GB"/>
              </w:rPr>
            </w:pPr>
            <w:r w:rsidRPr="00E25399">
              <w:rPr>
                <w:rFonts w:ascii="Arial" w:hAnsi="Arial"/>
                <w:lang w:eastAsia="en-GB"/>
              </w:rPr>
              <w:t xml:space="preserve">                                                                RRC_TransactionIdentifier p_RRC_TI := tsc_RRC_TI) :=</w:t>
            </w:r>
          </w:p>
          <w:p w14:paraId="5EC7ABCE" w14:textId="77777777" w:rsidR="0029676E" w:rsidRPr="004031F3" w:rsidRDefault="0029676E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29676E" w:rsidRPr="004031F3" w14:paraId="276F7E60" w14:textId="77777777" w:rsidTr="009C5D31">
        <w:tc>
          <w:tcPr>
            <w:tcW w:w="9855" w:type="dxa"/>
          </w:tcPr>
          <w:p w14:paraId="63E370E9" w14:textId="77777777" w:rsidR="0029676E" w:rsidRPr="004031F3" w:rsidRDefault="0029676E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7B4FF9A5" w14:textId="77777777" w:rsidR="0029676E" w:rsidRPr="004031F3" w:rsidRDefault="0029676E" w:rsidP="0029676E">
      <w:pPr>
        <w:spacing w:after="0"/>
        <w:rPr>
          <w:rFonts w:ascii="Arial" w:hAnsi="Arial"/>
          <w:b/>
          <w:lang w:eastAsia="en-GB"/>
        </w:rPr>
      </w:pPr>
    </w:p>
    <w:p w14:paraId="462927CD" w14:textId="77777777" w:rsidR="0029676E" w:rsidRPr="004031F3" w:rsidRDefault="0029676E" w:rsidP="0029676E">
      <w:pPr>
        <w:spacing w:after="0"/>
        <w:rPr>
          <w:rFonts w:ascii="Arial" w:hAnsi="Arial"/>
          <w:b/>
          <w:lang w:eastAsia="en-GB"/>
        </w:rPr>
      </w:pPr>
    </w:p>
    <w:p w14:paraId="33E8BCDD" w14:textId="77777777" w:rsidR="0029676E" w:rsidRPr="004031F3" w:rsidRDefault="0029676E" w:rsidP="0029676E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9676E" w:rsidRPr="004031F3" w14:paraId="54AA373B" w14:textId="77777777" w:rsidTr="009C5D31">
        <w:tc>
          <w:tcPr>
            <w:tcW w:w="9629" w:type="dxa"/>
          </w:tcPr>
          <w:p w14:paraId="02A23884" w14:textId="77777777" w:rsidR="0029676E" w:rsidRDefault="0029676E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245EC558" w14:textId="77777777" w:rsidR="00CF1008" w:rsidRPr="00CF1008" w:rsidRDefault="00CF1008" w:rsidP="00CF1008">
            <w:pPr>
              <w:spacing w:after="0"/>
              <w:rPr>
                <w:rFonts w:ascii="Arial" w:hAnsi="Arial"/>
                <w:lang w:eastAsia="en-GB"/>
              </w:rPr>
            </w:pPr>
            <w:r w:rsidRPr="00CF1008">
              <w:rPr>
                <w:rFonts w:ascii="Arial" w:hAnsi="Arial"/>
                <w:lang w:eastAsia="en-GB"/>
              </w:rPr>
              <w:t xml:space="preserve">  template (value) DL_DCCH_Message cs_MeasurementControl_TDD_r9(</w:t>
            </w:r>
            <w:r w:rsidRPr="00CF1008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CF1008">
              <w:rPr>
                <w:rFonts w:ascii="Arial" w:hAnsi="Arial"/>
                <w:lang w:eastAsia="en-GB"/>
              </w:rPr>
              <w:t xml:space="preserve"> Integ</w:t>
            </w:r>
            <w:r>
              <w:rPr>
                <w:rFonts w:ascii="Arial" w:hAnsi="Arial"/>
                <w:lang w:eastAsia="en-GB"/>
              </w:rPr>
              <w:t>rityCheckInfo p_Integrityinfo,</w:t>
            </w:r>
          </w:p>
          <w:p w14:paraId="62C58CF2" w14:textId="77777777" w:rsidR="00CF1008" w:rsidRPr="00CF1008" w:rsidRDefault="00CF1008" w:rsidP="00CF1008">
            <w:pPr>
              <w:spacing w:after="0"/>
              <w:rPr>
                <w:rFonts w:ascii="Arial" w:hAnsi="Arial"/>
                <w:lang w:eastAsia="en-GB"/>
              </w:rPr>
            </w:pPr>
            <w:r w:rsidRPr="00CF1008">
              <w:rPr>
                <w:rFonts w:ascii="Arial" w:hAnsi="Arial"/>
                <w:lang w:eastAsia="en-GB"/>
              </w:rPr>
              <w:t xml:space="preserve">                                                                MeasurementIdentity p_MeasurementIdentity,</w:t>
            </w:r>
          </w:p>
          <w:p w14:paraId="4FBD17CC" w14:textId="77777777" w:rsidR="00CF1008" w:rsidRPr="00CF1008" w:rsidRDefault="00CF1008" w:rsidP="00CF1008">
            <w:pPr>
              <w:spacing w:after="0"/>
              <w:rPr>
                <w:rFonts w:ascii="Arial" w:hAnsi="Arial"/>
                <w:lang w:eastAsia="en-GB"/>
              </w:rPr>
            </w:pPr>
            <w:r w:rsidRPr="00CF1008">
              <w:rPr>
                <w:rFonts w:ascii="Arial" w:hAnsi="Arial"/>
                <w:lang w:eastAsia="en-GB"/>
              </w:rPr>
              <w:t xml:space="preserve">                                                                template (value) MeasurementCommand_r9 p_MeasurementCommand,</w:t>
            </w:r>
          </w:p>
          <w:p w14:paraId="2446DEED" w14:textId="77777777" w:rsidR="00CF1008" w:rsidRPr="00CF1008" w:rsidRDefault="00CF1008" w:rsidP="00CF1008">
            <w:pPr>
              <w:spacing w:after="0"/>
              <w:rPr>
                <w:rFonts w:ascii="Arial" w:hAnsi="Arial"/>
                <w:lang w:eastAsia="en-GB"/>
              </w:rPr>
            </w:pPr>
            <w:r w:rsidRPr="00CF1008">
              <w:rPr>
                <w:rFonts w:ascii="Arial" w:hAnsi="Arial"/>
                <w:lang w:eastAsia="en-GB"/>
              </w:rPr>
              <w:t xml:space="preserve">                                                                template (omit) CellDCHMeasOccasionInfo_TDD128_r9 p_CellDCHMeasOccasionInfo_TDD128,</w:t>
            </w:r>
          </w:p>
          <w:p w14:paraId="4DE30090" w14:textId="77777777" w:rsidR="0029676E" w:rsidRPr="00CF1008" w:rsidRDefault="00CF1008" w:rsidP="00CF1008">
            <w:pPr>
              <w:spacing w:after="0"/>
              <w:rPr>
                <w:rFonts w:ascii="Arial" w:hAnsi="Arial"/>
                <w:lang w:eastAsia="en-GB"/>
              </w:rPr>
            </w:pPr>
            <w:r w:rsidRPr="00CF1008">
              <w:rPr>
                <w:rFonts w:ascii="Arial" w:hAnsi="Arial"/>
                <w:lang w:eastAsia="en-GB"/>
              </w:rPr>
              <w:t xml:space="preserve">                                                                RRC_TransactionIdentifier p_RRC_TI := tsc_RRC_TI) :=</w:t>
            </w:r>
          </w:p>
          <w:p w14:paraId="189985AF" w14:textId="77777777" w:rsidR="0029676E" w:rsidRPr="004031F3" w:rsidRDefault="0029676E" w:rsidP="009C5D3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2115B62A" w14:textId="77777777" w:rsidR="0029676E" w:rsidRDefault="0029676E" w:rsidP="0029676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3" w:name="_Toc70086147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="002E3C17" w:rsidRPr="002E3C17">
        <w:rPr>
          <w:b/>
        </w:rPr>
        <w:t>cs_MeasurementControl_TDD_r9_ext</w:t>
      </w:r>
      <w:bookmarkEnd w:id="4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9676E" w14:paraId="633BA3BB" w14:textId="77777777" w:rsidTr="009C5D31">
        <w:trPr>
          <w:trHeight w:val="447"/>
        </w:trPr>
        <w:tc>
          <w:tcPr>
            <w:tcW w:w="1985" w:type="dxa"/>
          </w:tcPr>
          <w:p w14:paraId="58FA3A08" w14:textId="77777777" w:rsidR="0029676E" w:rsidRPr="00E751F5" w:rsidRDefault="0029676E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2911768" w14:textId="77777777" w:rsidR="0029676E" w:rsidRDefault="002E3C17" w:rsidP="009C5D31">
            <w:pPr>
              <w:pStyle w:val="CRCoverPage"/>
              <w:spacing w:after="0"/>
              <w:ind w:left="100"/>
              <w:rPr>
                <w:noProof/>
              </w:rPr>
            </w:pPr>
            <w:r w:rsidRPr="002E3C17">
              <w:rPr>
                <w:noProof/>
              </w:rPr>
              <w:t>cs_MeasurementControl_TDD_r9_ext</w:t>
            </w:r>
          </w:p>
        </w:tc>
      </w:tr>
      <w:tr w:rsidR="0029676E" w14:paraId="41FACF79" w14:textId="77777777" w:rsidTr="009C5D31">
        <w:trPr>
          <w:trHeight w:val="452"/>
        </w:trPr>
        <w:tc>
          <w:tcPr>
            <w:tcW w:w="1985" w:type="dxa"/>
          </w:tcPr>
          <w:p w14:paraId="02052A8F" w14:textId="77777777" w:rsidR="0029676E" w:rsidRPr="00E751F5" w:rsidRDefault="0029676E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B3E5976" w14:textId="77777777" w:rsidR="0029676E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29676E" w14:paraId="21456E0C" w14:textId="77777777" w:rsidTr="009C5D31">
        <w:tc>
          <w:tcPr>
            <w:tcW w:w="1985" w:type="dxa"/>
          </w:tcPr>
          <w:p w14:paraId="4DF62A00" w14:textId="77777777" w:rsidR="0029676E" w:rsidRPr="00E751F5" w:rsidRDefault="0029676E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7B6220E" w14:textId="77777777" w:rsidR="0029676E" w:rsidRPr="00300C5B" w:rsidRDefault="0029676E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29676E" w14:paraId="4400C7BE" w14:textId="77777777" w:rsidTr="009C5D31">
        <w:tc>
          <w:tcPr>
            <w:tcW w:w="1985" w:type="dxa"/>
          </w:tcPr>
          <w:p w14:paraId="7F9B78AE" w14:textId="77777777" w:rsidR="0029676E" w:rsidRPr="00E751F5" w:rsidRDefault="0029676E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A719F81" w14:textId="77777777" w:rsidR="0029676E" w:rsidRPr="00F0313E" w:rsidRDefault="0029676E" w:rsidP="009C5D3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Pr="00CF63EC">
              <w:rPr>
                <w:rFonts w:ascii="Arial" w:hAnsi="Arial" w:cs="Arial"/>
                <w:noProof/>
                <w:lang w:val="en-US"/>
              </w:rPr>
              <w:t>UTRAN_RRC_Templates_r9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29676E" w:rsidRPr="00E751F5" w14:paraId="577322A4" w14:textId="77777777" w:rsidTr="009C5D31">
        <w:tc>
          <w:tcPr>
            <w:tcW w:w="1985" w:type="dxa"/>
          </w:tcPr>
          <w:p w14:paraId="6CFBA07C" w14:textId="77777777" w:rsidR="0029676E" w:rsidRPr="00E751F5" w:rsidRDefault="0029676E" w:rsidP="009C5D3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C48946F" w14:textId="77777777" w:rsidR="0029676E" w:rsidRPr="00E751F5" w:rsidRDefault="0029676E" w:rsidP="009C5D31">
            <w:pPr>
              <w:rPr>
                <w:rFonts w:ascii="Arial" w:hAnsi="Arial"/>
                <w:highlight w:val="cyan"/>
              </w:rPr>
            </w:pPr>
          </w:p>
        </w:tc>
      </w:tr>
    </w:tbl>
    <w:p w14:paraId="7704CFE2" w14:textId="77777777" w:rsidR="0029676E" w:rsidRDefault="0029676E" w:rsidP="0029676E">
      <w:pPr>
        <w:rPr>
          <w:noProof/>
          <w:lang w:val="en-US"/>
        </w:rPr>
      </w:pPr>
    </w:p>
    <w:p w14:paraId="0EA7F6EF" w14:textId="77777777" w:rsidR="0029676E" w:rsidRDefault="0029676E" w:rsidP="0029676E">
      <w:pPr>
        <w:rPr>
          <w:noProof/>
        </w:rPr>
      </w:pPr>
    </w:p>
    <w:p w14:paraId="5CB8DC9B" w14:textId="77777777" w:rsidR="0029676E" w:rsidRDefault="0029676E" w:rsidP="0029676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9676E" w:rsidRPr="004031F3" w14:paraId="2D90D825" w14:textId="77777777" w:rsidTr="009C5D31">
        <w:tc>
          <w:tcPr>
            <w:tcW w:w="9855" w:type="dxa"/>
          </w:tcPr>
          <w:p w14:paraId="3AF3FF79" w14:textId="77777777" w:rsidR="0029676E" w:rsidRDefault="0029676E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3D9CA4A4" w14:textId="77777777" w:rsidR="002E3C17" w:rsidRPr="002E3C17" w:rsidRDefault="002E3C17" w:rsidP="002E3C17">
            <w:pPr>
              <w:spacing w:after="0"/>
              <w:rPr>
                <w:rFonts w:ascii="Arial" w:hAnsi="Arial"/>
                <w:lang w:eastAsia="en-GB"/>
              </w:rPr>
            </w:pPr>
            <w:r w:rsidRPr="002E3C17">
              <w:rPr>
                <w:rFonts w:ascii="Arial" w:hAnsi="Arial"/>
                <w:lang w:eastAsia="en-GB"/>
              </w:rPr>
              <w:t xml:space="preserve">  template (value) DL_DCCH_Message cs_MeasurementControl_TDD_r9_ext(IntegrityCheckInfo p_Integrityinfo,</w:t>
            </w:r>
          </w:p>
          <w:p w14:paraId="3D64FFB2" w14:textId="77777777" w:rsidR="002E3C17" w:rsidRPr="002E3C17" w:rsidRDefault="002E3C17" w:rsidP="002E3C17">
            <w:pPr>
              <w:spacing w:after="0"/>
              <w:rPr>
                <w:rFonts w:ascii="Arial" w:hAnsi="Arial"/>
                <w:lang w:eastAsia="en-GB"/>
              </w:rPr>
            </w:pPr>
            <w:r w:rsidRPr="002E3C17">
              <w:rPr>
                <w:rFonts w:ascii="Arial" w:hAnsi="Arial"/>
                <w:lang w:eastAsia="en-GB"/>
              </w:rPr>
              <w:t xml:space="preserve">                                                                    MeasurementIdentity p_MeasurementIdentity,</w:t>
            </w:r>
          </w:p>
          <w:p w14:paraId="66B21A84" w14:textId="77777777" w:rsidR="002E3C17" w:rsidRPr="002E3C17" w:rsidRDefault="002E3C17" w:rsidP="002E3C17">
            <w:pPr>
              <w:spacing w:after="0"/>
              <w:rPr>
                <w:rFonts w:ascii="Arial" w:hAnsi="Arial"/>
                <w:lang w:eastAsia="en-GB"/>
              </w:rPr>
            </w:pPr>
            <w:r w:rsidRPr="002E3C17">
              <w:rPr>
                <w:rFonts w:ascii="Arial" w:hAnsi="Arial"/>
                <w:lang w:eastAsia="en-GB"/>
              </w:rPr>
              <w:t xml:space="preserve">                                                                    template (value) MeasurementCommand_r9 p_MeasurementCommand,</w:t>
            </w:r>
          </w:p>
          <w:p w14:paraId="59B02566" w14:textId="77777777" w:rsidR="002E3C17" w:rsidRPr="002E3C17" w:rsidRDefault="002E3C17" w:rsidP="002E3C17">
            <w:pPr>
              <w:spacing w:after="0"/>
              <w:rPr>
                <w:rFonts w:ascii="Arial" w:hAnsi="Arial"/>
                <w:lang w:eastAsia="en-GB"/>
              </w:rPr>
            </w:pPr>
            <w:r w:rsidRPr="002E3C17">
              <w:rPr>
                <w:rFonts w:ascii="Arial" w:hAnsi="Arial"/>
                <w:lang w:eastAsia="en-GB"/>
              </w:rPr>
              <w:t xml:space="preserve">                                                                    template (value) EUTRA_FrequencyInfoList_r11 p_EUTRA_FrequencyInfoList_r11,</w:t>
            </w:r>
          </w:p>
          <w:p w14:paraId="5597A606" w14:textId="77777777" w:rsidR="002E3C17" w:rsidRPr="002E3C17" w:rsidRDefault="002E3C17" w:rsidP="002E3C17">
            <w:pPr>
              <w:spacing w:after="0"/>
              <w:rPr>
                <w:rFonts w:ascii="Arial" w:hAnsi="Arial"/>
                <w:lang w:eastAsia="en-GB"/>
              </w:rPr>
            </w:pPr>
            <w:r w:rsidRPr="002E3C17">
              <w:rPr>
                <w:rFonts w:ascii="Arial" w:hAnsi="Arial"/>
                <w:lang w:eastAsia="en-GB"/>
              </w:rPr>
              <w:t xml:space="preserve">                                                                    template (omit) CellDCHMeasOccasionInfo_TDD128_r9 p_CellDCHMeasOccasionInfo_TDD128,</w:t>
            </w:r>
          </w:p>
          <w:p w14:paraId="35C92A91" w14:textId="77777777" w:rsidR="002E3C17" w:rsidRPr="002E3C17" w:rsidRDefault="002E3C17" w:rsidP="002E3C17">
            <w:pPr>
              <w:spacing w:after="0"/>
              <w:rPr>
                <w:rFonts w:ascii="Arial" w:hAnsi="Arial"/>
                <w:lang w:eastAsia="en-GB"/>
              </w:rPr>
            </w:pPr>
            <w:r w:rsidRPr="002E3C17">
              <w:rPr>
                <w:rFonts w:ascii="Arial" w:hAnsi="Arial"/>
                <w:lang w:eastAsia="en-GB"/>
              </w:rPr>
              <w:t xml:space="preserve">                                                                    RRC_TransactionIdentifier p_RRC_TI := tsc_RRC_TI) :=</w:t>
            </w:r>
          </w:p>
          <w:p w14:paraId="0172D638" w14:textId="77777777" w:rsidR="0029676E" w:rsidRPr="004031F3" w:rsidRDefault="0029676E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lastRenderedPageBreak/>
              <w:t>&lt;&lt;SKIPPED CODE&gt;&gt;</w:t>
            </w:r>
          </w:p>
        </w:tc>
      </w:tr>
      <w:tr w:rsidR="0029676E" w:rsidRPr="004031F3" w14:paraId="069D56DF" w14:textId="77777777" w:rsidTr="009C5D31">
        <w:tc>
          <w:tcPr>
            <w:tcW w:w="9855" w:type="dxa"/>
          </w:tcPr>
          <w:p w14:paraId="28C0C6F4" w14:textId="77777777" w:rsidR="0029676E" w:rsidRPr="004031F3" w:rsidRDefault="0029676E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5D1A6B22" w14:textId="77777777" w:rsidR="0029676E" w:rsidRPr="004031F3" w:rsidRDefault="0029676E" w:rsidP="0029676E">
      <w:pPr>
        <w:spacing w:after="0"/>
        <w:rPr>
          <w:rFonts w:ascii="Arial" w:hAnsi="Arial"/>
          <w:b/>
          <w:lang w:eastAsia="en-GB"/>
        </w:rPr>
      </w:pPr>
    </w:p>
    <w:p w14:paraId="598CEFCC" w14:textId="77777777" w:rsidR="0029676E" w:rsidRPr="004031F3" w:rsidRDefault="0029676E" w:rsidP="0029676E">
      <w:pPr>
        <w:spacing w:after="0"/>
        <w:rPr>
          <w:rFonts w:ascii="Arial" w:hAnsi="Arial"/>
          <w:b/>
          <w:lang w:eastAsia="en-GB"/>
        </w:rPr>
      </w:pPr>
    </w:p>
    <w:p w14:paraId="0ED8519C" w14:textId="77777777" w:rsidR="0029676E" w:rsidRPr="004031F3" w:rsidRDefault="0029676E" w:rsidP="0029676E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9676E" w:rsidRPr="004031F3" w14:paraId="3AFDE6E9" w14:textId="77777777" w:rsidTr="009C5D31">
        <w:tc>
          <w:tcPr>
            <w:tcW w:w="9629" w:type="dxa"/>
          </w:tcPr>
          <w:p w14:paraId="1BBF81C0" w14:textId="77777777" w:rsidR="0029676E" w:rsidRDefault="0029676E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1CE15F72" w14:textId="77777777" w:rsidR="002E3C17" w:rsidRPr="002E3C17" w:rsidRDefault="002E3C17" w:rsidP="002E3C17">
            <w:pPr>
              <w:spacing w:after="0"/>
              <w:rPr>
                <w:rFonts w:ascii="Arial" w:hAnsi="Arial"/>
                <w:lang w:eastAsia="en-GB"/>
              </w:rPr>
            </w:pPr>
            <w:r w:rsidRPr="002E3C17">
              <w:rPr>
                <w:rFonts w:ascii="Arial" w:hAnsi="Arial"/>
                <w:lang w:eastAsia="en-GB"/>
              </w:rPr>
              <w:t xml:space="preserve">  template (value) DL_DCCH_Message cs_MeasurementControl_TDD_r9_ext(</w:t>
            </w:r>
            <w:r w:rsidRPr="002E3C17">
              <w:rPr>
                <w:rFonts w:ascii="Arial" w:hAnsi="Arial"/>
                <w:highlight w:val="yellow"/>
                <w:lang w:eastAsia="en-GB"/>
              </w:rPr>
              <w:t>template (omit)</w:t>
            </w:r>
            <w:r>
              <w:rPr>
                <w:rFonts w:ascii="Arial" w:hAnsi="Arial"/>
                <w:lang w:eastAsia="en-GB"/>
              </w:rPr>
              <w:t xml:space="preserve"> </w:t>
            </w:r>
            <w:r w:rsidRPr="002E3C17">
              <w:rPr>
                <w:rFonts w:ascii="Arial" w:hAnsi="Arial"/>
                <w:lang w:eastAsia="en-GB"/>
              </w:rPr>
              <w:t>Integ</w:t>
            </w:r>
            <w:r>
              <w:rPr>
                <w:rFonts w:ascii="Arial" w:hAnsi="Arial"/>
                <w:lang w:eastAsia="en-GB"/>
              </w:rPr>
              <w:t>rityCheckInfo p_Integrityinfo,</w:t>
            </w:r>
          </w:p>
          <w:p w14:paraId="0D1750D7" w14:textId="77777777" w:rsidR="002E3C17" w:rsidRPr="002E3C17" w:rsidRDefault="002E3C17" w:rsidP="002E3C17">
            <w:pPr>
              <w:spacing w:after="0"/>
              <w:rPr>
                <w:rFonts w:ascii="Arial" w:hAnsi="Arial"/>
                <w:lang w:eastAsia="en-GB"/>
              </w:rPr>
            </w:pPr>
            <w:r w:rsidRPr="002E3C17">
              <w:rPr>
                <w:rFonts w:ascii="Arial" w:hAnsi="Arial"/>
                <w:lang w:eastAsia="en-GB"/>
              </w:rPr>
              <w:t xml:space="preserve">                                                                    MeasurementIdentity p_MeasurementIdentity,</w:t>
            </w:r>
          </w:p>
          <w:p w14:paraId="5284F2F7" w14:textId="77777777" w:rsidR="002E3C17" w:rsidRPr="002E3C17" w:rsidRDefault="002E3C17" w:rsidP="002E3C17">
            <w:pPr>
              <w:spacing w:after="0"/>
              <w:rPr>
                <w:rFonts w:ascii="Arial" w:hAnsi="Arial"/>
                <w:lang w:eastAsia="en-GB"/>
              </w:rPr>
            </w:pPr>
            <w:r w:rsidRPr="002E3C17">
              <w:rPr>
                <w:rFonts w:ascii="Arial" w:hAnsi="Arial"/>
                <w:lang w:eastAsia="en-GB"/>
              </w:rPr>
              <w:t xml:space="preserve">                                                                    template (value) MeasurementCommand_r9 p_MeasurementCommand,</w:t>
            </w:r>
          </w:p>
          <w:p w14:paraId="5169C3AC" w14:textId="77777777" w:rsidR="002E3C17" w:rsidRPr="002E3C17" w:rsidRDefault="002E3C17" w:rsidP="002E3C17">
            <w:pPr>
              <w:spacing w:after="0"/>
              <w:rPr>
                <w:rFonts w:ascii="Arial" w:hAnsi="Arial"/>
                <w:lang w:eastAsia="en-GB"/>
              </w:rPr>
            </w:pPr>
            <w:r w:rsidRPr="002E3C17">
              <w:rPr>
                <w:rFonts w:ascii="Arial" w:hAnsi="Arial"/>
                <w:lang w:eastAsia="en-GB"/>
              </w:rPr>
              <w:t xml:space="preserve">                                                                    template (value) EUTRA_FrequencyInfoList_r11 p_EUTRA_FrequencyInfoList_r11,</w:t>
            </w:r>
          </w:p>
          <w:p w14:paraId="6184846F" w14:textId="77777777" w:rsidR="002E3C17" w:rsidRPr="002E3C17" w:rsidRDefault="002E3C17" w:rsidP="002E3C17">
            <w:pPr>
              <w:spacing w:after="0"/>
              <w:rPr>
                <w:rFonts w:ascii="Arial" w:hAnsi="Arial"/>
                <w:lang w:eastAsia="en-GB"/>
              </w:rPr>
            </w:pPr>
            <w:r w:rsidRPr="002E3C17">
              <w:rPr>
                <w:rFonts w:ascii="Arial" w:hAnsi="Arial"/>
                <w:lang w:eastAsia="en-GB"/>
              </w:rPr>
              <w:t xml:space="preserve">                                                                    template (omit) CellDCHMeasOccasionInfo_TDD128_r9 p_CellDCHMeasOccasionInfo_TDD128,</w:t>
            </w:r>
          </w:p>
          <w:p w14:paraId="33D98631" w14:textId="77777777" w:rsidR="0029676E" w:rsidRPr="004031F3" w:rsidRDefault="002E3C17" w:rsidP="002E3C17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2E3C17">
              <w:rPr>
                <w:rFonts w:ascii="Arial" w:hAnsi="Arial"/>
                <w:lang w:eastAsia="en-GB"/>
              </w:rPr>
              <w:t xml:space="preserve">                                                                    RRC_TransactionIdentifier p_RRC_TI := tsc_RRC_TI) :=</w:t>
            </w:r>
            <w:r w:rsidR="0029676E"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39903BB5" w14:textId="77777777" w:rsidR="0029676E" w:rsidRDefault="0029676E">
      <w:pPr>
        <w:rPr>
          <w:noProof/>
        </w:rPr>
      </w:pPr>
    </w:p>
    <w:p w14:paraId="6D4F5808" w14:textId="77777777" w:rsidR="00200C2E" w:rsidRDefault="00200C2E" w:rsidP="00200C2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4" w:name="_Toc70086148"/>
      <w:r w:rsidRPr="00034678">
        <w:rPr>
          <w:b/>
        </w:rPr>
        <w:t xml:space="preserve">Correction to </w:t>
      </w:r>
      <w:r>
        <w:rPr>
          <w:b/>
        </w:rPr>
        <w:t xml:space="preserve">template </w:t>
      </w:r>
      <w:r w:rsidRPr="00200C2E">
        <w:rPr>
          <w:b/>
        </w:rPr>
        <w:t>cds_UE_CapabilityEnqNoTDD</w:t>
      </w:r>
      <w:bookmarkEnd w:id="4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00C2E" w14:paraId="7EDAA9A0" w14:textId="77777777" w:rsidTr="009C5D31">
        <w:trPr>
          <w:trHeight w:val="447"/>
        </w:trPr>
        <w:tc>
          <w:tcPr>
            <w:tcW w:w="1985" w:type="dxa"/>
          </w:tcPr>
          <w:p w14:paraId="17F11D79" w14:textId="77777777" w:rsidR="00200C2E" w:rsidRPr="00E751F5" w:rsidRDefault="00200C2E" w:rsidP="009C5D3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8047A75" w14:textId="77777777" w:rsidR="00200C2E" w:rsidRDefault="00200C2E" w:rsidP="009C5D31">
            <w:pPr>
              <w:pStyle w:val="CRCoverPage"/>
              <w:spacing w:after="0"/>
              <w:ind w:left="100"/>
              <w:rPr>
                <w:noProof/>
              </w:rPr>
            </w:pPr>
            <w:r w:rsidRPr="00200C2E">
              <w:rPr>
                <w:noProof/>
              </w:rPr>
              <w:t>cds_UE_CapabilityEnqNoTDD</w:t>
            </w:r>
          </w:p>
        </w:tc>
      </w:tr>
      <w:tr w:rsidR="00200C2E" w14:paraId="1A419432" w14:textId="77777777" w:rsidTr="009C5D31">
        <w:trPr>
          <w:trHeight w:val="452"/>
        </w:trPr>
        <w:tc>
          <w:tcPr>
            <w:tcW w:w="1985" w:type="dxa"/>
          </w:tcPr>
          <w:p w14:paraId="25AA5823" w14:textId="77777777" w:rsidR="00200C2E" w:rsidRPr="00E751F5" w:rsidRDefault="00200C2E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303F7AE" w14:textId="77777777" w:rsidR="00200C2E" w:rsidRPr="00617F63" w:rsidRDefault="001E29E3" w:rsidP="009C5D31">
            <w:pPr>
              <w:pStyle w:val="CRCoverPage"/>
              <w:ind w:left="100"/>
              <w:rPr>
                <w:bCs/>
                <w:lang w:val="en-US"/>
              </w:rPr>
            </w:pPr>
            <w:r w:rsidRPr="001E29E3">
              <w:rPr>
                <w:rFonts w:cs="Arial"/>
                <w:lang w:val="en-US"/>
              </w:rPr>
              <w:t>In certain test cases RRC message are sent with IntegrityCheckInfo set to omit as RRC security is not activated, the current code results in a runtime exception as the template is expecting a value for integrity check info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200C2E" w14:paraId="5977A61F" w14:textId="77777777" w:rsidTr="009C5D31">
        <w:tc>
          <w:tcPr>
            <w:tcW w:w="1985" w:type="dxa"/>
          </w:tcPr>
          <w:p w14:paraId="60DF0EAA" w14:textId="77777777" w:rsidR="00200C2E" w:rsidRPr="00E751F5" w:rsidRDefault="00200C2E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8427B0E" w14:textId="77777777" w:rsidR="00200C2E" w:rsidRPr="00300C5B" w:rsidRDefault="00200C2E" w:rsidP="009C5D31">
            <w:pPr>
              <w:pStyle w:val="CRCoverPage"/>
              <w:rPr>
                <w:noProof/>
                <w:lang w:val="en-US"/>
              </w:rPr>
            </w:pPr>
            <w:r w:rsidRPr="00515BC6">
              <w:rPr>
                <w:noProof/>
              </w:rPr>
              <w:t xml:space="preserve">Changed the definition of different UTRAN teamplates </w:t>
            </w:r>
            <w:r w:rsidRPr="00515BC6">
              <w:rPr>
                <w:noProof/>
                <w:lang w:val="en-US"/>
              </w:rPr>
              <w:t>making the paramter p_Integrityinfo as optional.</w:t>
            </w:r>
          </w:p>
        </w:tc>
      </w:tr>
      <w:tr w:rsidR="00200C2E" w14:paraId="570D1895" w14:textId="77777777" w:rsidTr="009C5D31">
        <w:tc>
          <w:tcPr>
            <w:tcW w:w="1985" w:type="dxa"/>
          </w:tcPr>
          <w:p w14:paraId="5E2CCB87" w14:textId="77777777" w:rsidR="00200C2E" w:rsidRPr="00E751F5" w:rsidRDefault="00200C2E" w:rsidP="009C5D31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788D2D4" w14:textId="77777777" w:rsidR="00200C2E" w:rsidRPr="00F0313E" w:rsidRDefault="00200C2E" w:rsidP="00DA6EAA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Common/UTRAN/</w:t>
            </w:r>
            <w:r w:rsidR="00DA6EAA">
              <w:rPr>
                <w:rFonts w:ascii="Arial" w:hAnsi="Arial" w:cs="Arial"/>
                <w:noProof/>
                <w:lang w:val="en-US"/>
              </w:rPr>
              <w:t>8_1/</w:t>
            </w:r>
            <w:r w:rsidR="00DA6EAA" w:rsidRPr="00DA6EAA">
              <w:rPr>
                <w:rFonts w:ascii="Arial" w:hAnsi="Arial" w:cs="Arial"/>
                <w:noProof/>
                <w:lang w:val="en-US"/>
              </w:rPr>
              <w:t>UTRAN34_UE_CapabilityInfo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200C2E" w:rsidRPr="00E751F5" w14:paraId="04BD710B" w14:textId="77777777" w:rsidTr="009C5D31">
        <w:tc>
          <w:tcPr>
            <w:tcW w:w="1985" w:type="dxa"/>
          </w:tcPr>
          <w:p w14:paraId="2C74F8DA" w14:textId="77777777" w:rsidR="00200C2E" w:rsidRPr="00E751F5" w:rsidRDefault="00200C2E" w:rsidP="009C5D3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E7B8C2E" w14:textId="77777777" w:rsidR="00200C2E" w:rsidRPr="00E751F5" w:rsidRDefault="00200C2E" w:rsidP="009C5D31">
            <w:pPr>
              <w:rPr>
                <w:rFonts w:ascii="Arial" w:hAnsi="Arial"/>
                <w:highlight w:val="cyan"/>
              </w:rPr>
            </w:pPr>
          </w:p>
        </w:tc>
      </w:tr>
    </w:tbl>
    <w:p w14:paraId="72A66C8A" w14:textId="77777777" w:rsidR="00200C2E" w:rsidRDefault="00200C2E" w:rsidP="00200C2E">
      <w:pPr>
        <w:rPr>
          <w:noProof/>
          <w:lang w:val="en-US"/>
        </w:rPr>
      </w:pPr>
    </w:p>
    <w:p w14:paraId="759ED727" w14:textId="77777777" w:rsidR="00200C2E" w:rsidRDefault="00200C2E" w:rsidP="00200C2E">
      <w:pPr>
        <w:rPr>
          <w:noProof/>
        </w:rPr>
      </w:pPr>
    </w:p>
    <w:p w14:paraId="69B0D818" w14:textId="77777777" w:rsidR="00200C2E" w:rsidRDefault="00200C2E" w:rsidP="00200C2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00C2E" w:rsidRPr="004031F3" w14:paraId="2F180735" w14:textId="77777777" w:rsidTr="009C5D31">
        <w:tc>
          <w:tcPr>
            <w:tcW w:w="9855" w:type="dxa"/>
          </w:tcPr>
          <w:p w14:paraId="405F0455" w14:textId="77777777" w:rsidR="00200C2E" w:rsidRDefault="00200C2E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18361523" w14:textId="77777777" w:rsidR="00BE3C9D" w:rsidRPr="00BE3C9D" w:rsidRDefault="00BE3C9D" w:rsidP="00BE3C9D">
            <w:pPr>
              <w:spacing w:after="0"/>
              <w:rPr>
                <w:rFonts w:ascii="Arial" w:hAnsi="Arial"/>
                <w:lang w:eastAsia="en-GB"/>
              </w:rPr>
            </w:pPr>
            <w:r w:rsidRPr="00BE3C9D">
              <w:rPr>
                <w:rFonts w:ascii="Arial" w:hAnsi="Arial"/>
                <w:lang w:eastAsia="en-GB"/>
              </w:rPr>
              <w:t xml:space="preserve">  template(value) DL_DCCH_Message cds_UE_CapabilityEnqNoTDD(IntegrityCheckInfo        p_IntegrityCheckInfo,</w:t>
            </w:r>
          </w:p>
          <w:p w14:paraId="6DD59489" w14:textId="77777777" w:rsidR="00BE3C9D" w:rsidRPr="00BE3C9D" w:rsidRDefault="00BE3C9D" w:rsidP="00BE3C9D">
            <w:pPr>
              <w:spacing w:after="0"/>
              <w:rPr>
                <w:rFonts w:ascii="Arial" w:hAnsi="Arial"/>
                <w:lang w:eastAsia="en-GB"/>
              </w:rPr>
            </w:pPr>
            <w:r w:rsidRPr="00BE3C9D">
              <w:rPr>
                <w:rFonts w:ascii="Arial" w:hAnsi="Arial"/>
                <w:lang w:eastAsia="en-GB"/>
              </w:rPr>
              <w:t xml:space="preserve">                                                            RRC_TransactionIdentifier p_RRC_TI := tsc_RRC_TI)</w:t>
            </w:r>
          </w:p>
          <w:p w14:paraId="35B04E25" w14:textId="77777777" w:rsidR="00BE3C9D" w:rsidRPr="00BE3C9D" w:rsidRDefault="00BE3C9D" w:rsidP="00BE3C9D">
            <w:pPr>
              <w:spacing w:after="0"/>
              <w:rPr>
                <w:rFonts w:ascii="Arial" w:hAnsi="Arial"/>
                <w:lang w:eastAsia="en-GB"/>
              </w:rPr>
            </w:pPr>
            <w:r w:rsidRPr="00BE3C9D">
              <w:rPr>
                <w:rFonts w:ascii="Arial" w:hAnsi="Arial"/>
                <w:lang w:eastAsia="en-GB"/>
              </w:rPr>
              <w:t xml:space="preserve">    modifies cs_UE_CapabilityEnqAll :=</w:t>
            </w:r>
          </w:p>
          <w:p w14:paraId="47B2BD61" w14:textId="77777777" w:rsidR="00200C2E" w:rsidRPr="004031F3" w:rsidRDefault="00200C2E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200C2E" w:rsidRPr="004031F3" w14:paraId="77ABE9AE" w14:textId="77777777" w:rsidTr="009C5D31">
        <w:tc>
          <w:tcPr>
            <w:tcW w:w="9855" w:type="dxa"/>
          </w:tcPr>
          <w:p w14:paraId="47D95558" w14:textId="77777777" w:rsidR="00200C2E" w:rsidRPr="004031F3" w:rsidRDefault="00200C2E" w:rsidP="009C5D31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1930BAD0" w14:textId="77777777" w:rsidR="00200C2E" w:rsidRPr="004031F3" w:rsidRDefault="00200C2E" w:rsidP="00200C2E">
      <w:pPr>
        <w:spacing w:after="0"/>
        <w:rPr>
          <w:rFonts w:ascii="Arial" w:hAnsi="Arial"/>
          <w:b/>
          <w:lang w:eastAsia="en-GB"/>
        </w:rPr>
      </w:pPr>
    </w:p>
    <w:p w14:paraId="7D7B881D" w14:textId="77777777" w:rsidR="00200C2E" w:rsidRPr="004031F3" w:rsidRDefault="00200C2E" w:rsidP="00200C2E">
      <w:pPr>
        <w:spacing w:after="0"/>
        <w:rPr>
          <w:rFonts w:ascii="Arial" w:hAnsi="Arial"/>
          <w:b/>
          <w:lang w:eastAsia="en-GB"/>
        </w:rPr>
      </w:pPr>
    </w:p>
    <w:p w14:paraId="0721B67A" w14:textId="77777777" w:rsidR="00200C2E" w:rsidRPr="004031F3" w:rsidRDefault="00200C2E" w:rsidP="00200C2E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00C2E" w:rsidRPr="004031F3" w14:paraId="3B9B1B5B" w14:textId="77777777" w:rsidTr="009C5D31">
        <w:tc>
          <w:tcPr>
            <w:tcW w:w="9629" w:type="dxa"/>
          </w:tcPr>
          <w:p w14:paraId="33621633" w14:textId="77777777" w:rsidR="00091755" w:rsidRDefault="00200C2E" w:rsidP="00091755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54FA7EFD" w14:textId="77777777" w:rsidR="00BE3C9D" w:rsidRPr="00BE3C9D" w:rsidRDefault="00BE3C9D" w:rsidP="00BE3C9D">
            <w:pPr>
              <w:spacing w:after="0"/>
              <w:rPr>
                <w:rFonts w:ascii="Arial" w:hAnsi="Arial"/>
                <w:lang w:eastAsia="en-GB"/>
              </w:rPr>
            </w:pPr>
            <w:r w:rsidRPr="00BE3C9D">
              <w:rPr>
                <w:rFonts w:ascii="Arial" w:hAnsi="Arial"/>
                <w:lang w:eastAsia="en-GB"/>
              </w:rPr>
              <w:t xml:space="preserve">  template(value) DL_DCCH_Message cds_UE_CapabilityEnqNoTDD(</w:t>
            </w:r>
            <w:r w:rsidRPr="00BE3C9D">
              <w:rPr>
                <w:rFonts w:ascii="Arial" w:hAnsi="Arial"/>
                <w:highlight w:val="yellow"/>
                <w:lang w:eastAsia="en-GB"/>
              </w:rPr>
              <w:t>template (omit)</w:t>
            </w:r>
            <w:r w:rsidRPr="00BE3C9D">
              <w:rPr>
                <w:rFonts w:ascii="Arial" w:hAnsi="Arial"/>
                <w:lang w:eastAsia="en-GB"/>
              </w:rPr>
              <w:t xml:space="preserve"> IntegrityCheckInfo p_IntegrityCheckInfo</w:t>
            </w:r>
            <w:r>
              <w:rPr>
                <w:rFonts w:ascii="Arial" w:hAnsi="Arial"/>
                <w:lang w:eastAsia="en-GB"/>
              </w:rPr>
              <w:t>,</w:t>
            </w:r>
          </w:p>
          <w:p w14:paraId="28E68F4C" w14:textId="77777777" w:rsidR="00BE3C9D" w:rsidRPr="00BE3C9D" w:rsidRDefault="00BE3C9D" w:rsidP="00BE3C9D">
            <w:pPr>
              <w:spacing w:after="0"/>
              <w:rPr>
                <w:rFonts w:ascii="Arial" w:hAnsi="Arial"/>
                <w:lang w:eastAsia="en-GB"/>
              </w:rPr>
            </w:pPr>
            <w:r w:rsidRPr="00BE3C9D">
              <w:rPr>
                <w:rFonts w:ascii="Arial" w:hAnsi="Arial"/>
                <w:lang w:eastAsia="en-GB"/>
              </w:rPr>
              <w:t xml:space="preserve">                                                            RRC_TransactionIdentifier p_RRC_TI := tsc_RRC_TI)</w:t>
            </w:r>
          </w:p>
          <w:p w14:paraId="301412DA" w14:textId="77777777" w:rsidR="00BE3C9D" w:rsidRPr="00BE3C9D" w:rsidRDefault="00BE3C9D" w:rsidP="00BE3C9D">
            <w:pPr>
              <w:spacing w:after="0"/>
              <w:rPr>
                <w:rFonts w:ascii="Arial" w:hAnsi="Arial"/>
                <w:lang w:eastAsia="en-GB"/>
              </w:rPr>
            </w:pPr>
            <w:r w:rsidRPr="00BE3C9D">
              <w:rPr>
                <w:rFonts w:ascii="Arial" w:hAnsi="Arial"/>
                <w:lang w:eastAsia="en-GB"/>
              </w:rPr>
              <w:t xml:space="preserve">    modifies cs_UE_CapabilityEnqAll :=</w:t>
            </w:r>
          </w:p>
          <w:p w14:paraId="0D241089" w14:textId="77777777" w:rsidR="00200C2E" w:rsidRPr="004031F3" w:rsidRDefault="00200C2E" w:rsidP="00091755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B0BBE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487545C1" w14:textId="77777777" w:rsidR="00200C2E" w:rsidRPr="007D65FF" w:rsidRDefault="00200C2E">
      <w:pPr>
        <w:rPr>
          <w:noProof/>
        </w:rPr>
      </w:pPr>
    </w:p>
    <w:sectPr w:rsidR="00200C2E" w:rsidRPr="007D65F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F7500" w14:textId="77777777" w:rsidR="00777B18" w:rsidRDefault="00777B18">
      <w:r>
        <w:separator/>
      </w:r>
    </w:p>
  </w:endnote>
  <w:endnote w:type="continuationSeparator" w:id="0">
    <w:p w14:paraId="57E83BAB" w14:textId="77777777" w:rsidR="00777B18" w:rsidRDefault="00777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5FD94" w14:textId="77777777" w:rsidR="00777B18" w:rsidRDefault="00777B18">
      <w:r>
        <w:separator/>
      </w:r>
    </w:p>
  </w:footnote>
  <w:footnote w:type="continuationSeparator" w:id="0">
    <w:p w14:paraId="670DF4A6" w14:textId="77777777" w:rsidR="00777B18" w:rsidRDefault="00777B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66F0E" w14:textId="77777777" w:rsidR="00223565" w:rsidRDefault="002235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2076D" w14:textId="77777777" w:rsidR="00223565" w:rsidRDefault="002235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BD336" w14:textId="77777777" w:rsidR="00223565" w:rsidRDefault="0022356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AC50A" w14:textId="77777777" w:rsidR="00223565" w:rsidRDefault="00223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67104D7"/>
    <w:multiLevelType w:val="hybridMultilevel"/>
    <w:tmpl w:val="438EF2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B8E"/>
    <w:rsid w:val="00011206"/>
    <w:rsid w:val="000122C7"/>
    <w:rsid w:val="00022E4A"/>
    <w:rsid w:val="00024944"/>
    <w:rsid w:val="00034678"/>
    <w:rsid w:val="00040026"/>
    <w:rsid w:val="000441DD"/>
    <w:rsid w:val="00046FE4"/>
    <w:rsid w:val="00063675"/>
    <w:rsid w:val="00067C29"/>
    <w:rsid w:val="00071224"/>
    <w:rsid w:val="000914DA"/>
    <w:rsid w:val="00091755"/>
    <w:rsid w:val="000A1C38"/>
    <w:rsid w:val="000A3AC1"/>
    <w:rsid w:val="000A41E3"/>
    <w:rsid w:val="000A6394"/>
    <w:rsid w:val="000A73D5"/>
    <w:rsid w:val="000B15D2"/>
    <w:rsid w:val="000B7FED"/>
    <w:rsid w:val="000C038A"/>
    <w:rsid w:val="000C6598"/>
    <w:rsid w:val="000D34A7"/>
    <w:rsid w:val="000E40ED"/>
    <w:rsid w:val="001053EB"/>
    <w:rsid w:val="00106C43"/>
    <w:rsid w:val="00143F82"/>
    <w:rsid w:val="00145D43"/>
    <w:rsid w:val="00154DA1"/>
    <w:rsid w:val="00154EF6"/>
    <w:rsid w:val="00157804"/>
    <w:rsid w:val="001657C3"/>
    <w:rsid w:val="00165E29"/>
    <w:rsid w:val="00192C46"/>
    <w:rsid w:val="001948D9"/>
    <w:rsid w:val="001A08B3"/>
    <w:rsid w:val="001A7B60"/>
    <w:rsid w:val="001B52F0"/>
    <w:rsid w:val="001B7A65"/>
    <w:rsid w:val="001C1885"/>
    <w:rsid w:val="001C4EB9"/>
    <w:rsid w:val="001D13E3"/>
    <w:rsid w:val="001D457F"/>
    <w:rsid w:val="001E29E3"/>
    <w:rsid w:val="001E41F3"/>
    <w:rsid w:val="001F6662"/>
    <w:rsid w:val="00200C2E"/>
    <w:rsid w:val="00216356"/>
    <w:rsid w:val="00217D9A"/>
    <w:rsid w:val="00223565"/>
    <w:rsid w:val="00224F22"/>
    <w:rsid w:val="00241722"/>
    <w:rsid w:val="00243619"/>
    <w:rsid w:val="0026004D"/>
    <w:rsid w:val="002640DD"/>
    <w:rsid w:val="00275685"/>
    <w:rsid w:val="00275D12"/>
    <w:rsid w:val="00284C95"/>
    <w:rsid w:val="00284FEB"/>
    <w:rsid w:val="002860C4"/>
    <w:rsid w:val="00292C84"/>
    <w:rsid w:val="0029676E"/>
    <w:rsid w:val="002969EE"/>
    <w:rsid w:val="002B5741"/>
    <w:rsid w:val="002D42BA"/>
    <w:rsid w:val="002E3C17"/>
    <w:rsid w:val="00300C5B"/>
    <w:rsid w:val="00304F33"/>
    <w:rsid w:val="00305409"/>
    <w:rsid w:val="0032541E"/>
    <w:rsid w:val="0033762D"/>
    <w:rsid w:val="003415FE"/>
    <w:rsid w:val="00343E8A"/>
    <w:rsid w:val="003466D2"/>
    <w:rsid w:val="003609EF"/>
    <w:rsid w:val="0036231A"/>
    <w:rsid w:val="003738FD"/>
    <w:rsid w:val="00374DD4"/>
    <w:rsid w:val="003922A4"/>
    <w:rsid w:val="0039440C"/>
    <w:rsid w:val="003A6E9C"/>
    <w:rsid w:val="003A7EB8"/>
    <w:rsid w:val="003C11B4"/>
    <w:rsid w:val="003C18EB"/>
    <w:rsid w:val="003C1C44"/>
    <w:rsid w:val="003C6C80"/>
    <w:rsid w:val="003D106E"/>
    <w:rsid w:val="003D7299"/>
    <w:rsid w:val="003E0B39"/>
    <w:rsid w:val="003E1A36"/>
    <w:rsid w:val="003E4866"/>
    <w:rsid w:val="003E49B6"/>
    <w:rsid w:val="003F1F46"/>
    <w:rsid w:val="003F27EE"/>
    <w:rsid w:val="003F5395"/>
    <w:rsid w:val="004031F3"/>
    <w:rsid w:val="00410371"/>
    <w:rsid w:val="004160EA"/>
    <w:rsid w:val="00416B5B"/>
    <w:rsid w:val="00417FE2"/>
    <w:rsid w:val="004242F1"/>
    <w:rsid w:val="00424AB1"/>
    <w:rsid w:val="00426BAD"/>
    <w:rsid w:val="0043061C"/>
    <w:rsid w:val="00440986"/>
    <w:rsid w:val="00446488"/>
    <w:rsid w:val="00452D51"/>
    <w:rsid w:val="00461F12"/>
    <w:rsid w:val="00475C8E"/>
    <w:rsid w:val="00483D68"/>
    <w:rsid w:val="004917D6"/>
    <w:rsid w:val="004A31A1"/>
    <w:rsid w:val="004B0049"/>
    <w:rsid w:val="004B14BC"/>
    <w:rsid w:val="004B39C4"/>
    <w:rsid w:val="004B75B7"/>
    <w:rsid w:val="004C68A4"/>
    <w:rsid w:val="004D1245"/>
    <w:rsid w:val="004D1C11"/>
    <w:rsid w:val="004D63AB"/>
    <w:rsid w:val="004E2639"/>
    <w:rsid w:val="004E709B"/>
    <w:rsid w:val="00501FBE"/>
    <w:rsid w:val="00505431"/>
    <w:rsid w:val="0051580D"/>
    <w:rsid w:val="00515BC6"/>
    <w:rsid w:val="0052248D"/>
    <w:rsid w:val="00525C11"/>
    <w:rsid w:val="0053231A"/>
    <w:rsid w:val="00535ABD"/>
    <w:rsid w:val="00542D40"/>
    <w:rsid w:val="00547111"/>
    <w:rsid w:val="005608A5"/>
    <w:rsid w:val="00566F99"/>
    <w:rsid w:val="00591692"/>
    <w:rsid w:val="005916DF"/>
    <w:rsid w:val="00592D74"/>
    <w:rsid w:val="005A4E69"/>
    <w:rsid w:val="005B0DB4"/>
    <w:rsid w:val="005C576A"/>
    <w:rsid w:val="005D4E20"/>
    <w:rsid w:val="005E2C44"/>
    <w:rsid w:val="00617D68"/>
    <w:rsid w:val="00617F63"/>
    <w:rsid w:val="00621188"/>
    <w:rsid w:val="006257ED"/>
    <w:rsid w:val="00673933"/>
    <w:rsid w:val="00681541"/>
    <w:rsid w:val="00695808"/>
    <w:rsid w:val="006B46FB"/>
    <w:rsid w:val="006B508D"/>
    <w:rsid w:val="006D66B4"/>
    <w:rsid w:val="006E21FB"/>
    <w:rsid w:val="006E6703"/>
    <w:rsid w:val="006F36AC"/>
    <w:rsid w:val="0071206F"/>
    <w:rsid w:val="00712771"/>
    <w:rsid w:val="00756283"/>
    <w:rsid w:val="00756F0D"/>
    <w:rsid w:val="007631E5"/>
    <w:rsid w:val="0076509A"/>
    <w:rsid w:val="00772610"/>
    <w:rsid w:val="00777B18"/>
    <w:rsid w:val="00780EBA"/>
    <w:rsid w:val="00792342"/>
    <w:rsid w:val="007977A8"/>
    <w:rsid w:val="007B4BE6"/>
    <w:rsid w:val="007B512A"/>
    <w:rsid w:val="007C2097"/>
    <w:rsid w:val="007D65FF"/>
    <w:rsid w:val="007D6A07"/>
    <w:rsid w:val="007D6B14"/>
    <w:rsid w:val="007E1A04"/>
    <w:rsid w:val="007E311C"/>
    <w:rsid w:val="007F7259"/>
    <w:rsid w:val="008040A8"/>
    <w:rsid w:val="00811A71"/>
    <w:rsid w:val="00825417"/>
    <w:rsid w:val="008279FA"/>
    <w:rsid w:val="00834740"/>
    <w:rsid w:val="00855B12"/>
    <w:rsid w:val="008626E7"/>
    <w:rsid w:val="008639B7"/>
    <w:rsid w:val="00870EE7"/>
    <w:rsid w:val="00885BA3"/>
    <w:rsid w:val="008863B9"/>
    <w:rsid w:val="00887E09"/>
    <w:rsid w:val="00895A57"/>
    <w:rsid w:val="008A3A48"/>
    <w:rsid w:val="008A45A6"/>
    <w:rsid w:val="008C03D4"/>
    <w:rsid w:val="008D3D26"/>
    <w:rsid w:val="008F658C"/>
    <w:rsid w:val="008F686C"/>
    <w:rsid w:val="008F77CE"/>
    <w:rsid w:val="009060FB"/>
    <w:rsid w:val="009148DE"/>
    <w:rsid w:val="009310B3"/>
    <w:rsid w:val="00936870"/>
    <w:rsid w:val="00941E30"/>
    <w:rsid w:val="00944052"/>
    <w:rsid w:val="009452AD"/>
    <w:rsid w:val="00957325"/>
    <w:rsid w:val="00961A3F"/>
    <w:rsid w:val="0096541A"/>
    <w:rsid w:val="00966A61"/>
    <w:rsid w:val="00967237"/>
    <w:rsid w:val="009777D9"/>
    <w:rsid w:val="00991B88"/>
    <w:rsid w:val="009945D9"/>
    <w:rsid w:val="009A290B"/>
    <w:rsid w:val="009A5753"/>
    <w:rsid w:val="009A579D"/>
    <w:rsid w:val="009B0BEF"/>
    <w:rsid w:val="009B0D75"/>
    <w:rsid w:val="009C49AD"/>
    <w:rsid w:val="009C5D31"/>
    <w:rsid w:val="009D76DD"/>
    <w:rsid w:val="009E3297"/>
    <w:rsid w:val="009E6930"/>
    <w:rsid w:val="009F734F"/>
    <w:rsid w:val="00A043D8"/>
    <w:rsid w:val="00A11FAC"/>
    <w:rsid w:val="00A21166"/>
    <w:rsid w:val="00A246B6"/>
    <w:rsid w:val="00A27A06"/>
    <w:rsid w:val="00A47E70"/>
    <w:rsid w:val="00A50CF0"/>
    <w:rsid w:val="00A51370"/>
    <w:rsid w:val="00A52F6F"/>
    <w:rsid w:val="00A62F08"/>
    <w:rsid w:val="00A7671C"/>
    <w:rsid w:val="00A77651"/>
    <w:rsid w:val="00A8270D"/>
    <w:rsid w:val="00A82885"/>
    <w:rsid w:val="00A901B5"/>
    <w:rsid w:val="00A91253"/>
    <w:rsid w:val="00A9230D"/>
    <w:rsid w:val="00A93023"/>
    <w:rsid w:val="00AA2CBC"/>
    <w:rsid w:val="00AB215F"/>
    <w:rsid w:val="00AB3323"/>
    <w:rsid w:val="00AB6851"/>
    <w:rsid w:val="00AC1532"/>
    <w:rsid w:val="00AC5820"/>
    <w:rsid w:val="00AC77AD"/>
    <w:rsid w:val="00AD1CD8"/>
    <w:rsid w:val="00AF2172"/>
    <w:rsid w:val="00B00E66"/>
    <w:rsid w:val="00B258BB"/>
    <w:rsid w:val="00B43DB1"/>
    <w:rsid w:val="00B519E6"/>
    <w:rsid w:val="00B67B97"/>
    <w:rsid w:val="00B75E77"/>
    <w:rsid w:val="00B846F6"/>
    <w:rsid w:val="00B955EF"/>
    <w:rsid w:val="00B968C8"/>
    <w:rsid w:val="00BA3EC5"/>
    <w:rsid w:val="00BA51D9"/>
    <w:rsid w:val="00BA6344"/>
    <w:rsid w:val="00BB5DFC"/>
    <w:rsid w:val="00BC2021"/>
    <w:rsid w:val="00BD279D"/>
    <w:rsid w:val="00BD282F"/>
    <w:rsid w:val="00BD6BB8"/>
    <w:rsid w:val="00BD7B89"/>
    <w:rsid w:val="00BE3C9D"/>
    <w:rsid w:val="00BE5B98"/>
    <w:rsid w:val="00BF395A"/>
    <w:rsid w:val="00BF6689"/>
    <w:rsid w:val="00C01E37"/>
    <w:rsid w:val="00C259BF"/>
    <w:rsid w:val="00C36199"/>
    <w:rsid w:val="00C437E4"/>
    <w:rsid w:val="00C452B3"/>
    <w:rsid w:val="00C45EBE"/>
    <w:rsid w:val="00C51E37"/>
    <w:rsid w:val="00C6540F"/>
    <w:rsid w:val="00C66BA2"/>
    <w:rsid w:val="00C718B5"/>
    <w:rsid w:val="00C76694"/>
    <w:rsid w:val="00C81A82"/>
    <w:rsid w:val="00C86D54"/>
    <w:rsid w:val="00C939BF"/>
    <w:rsid w:val="00C93D5F"/>
    <w:rsid w:val="00C95985"/>
    <w:rsid w:val="00C979AE"/>
    <w:rsid w:val="00CB2E0F"/>
    <w:rsid w:val="00CB3AF2"/>
    <w:rsid w:val="00CC5026"/>
    <w:rsid w:val="00CC68D0"/>
    <w:rsid w:val="00CD44D0"/>
    <w:rsid w:val="00CE3B53"/>
    <w:rsid w:val="00CF1008"/>
    <w:rsid w:val="00CF5B63"/>
    <w:rsid w:val="00CF63EC"/>
    <w:rsid w:val="00D03F9A"/>
    <w:rsid w:val="00D06D51"/>
    <w:rsid w:val="00D24991"/>
    <w:rsid w:val="00D25980"/>
    <w:rsid w:val="00D27DD1"/>
    <w:rsid w:val="00D30E2E"/>
    <w:rsid w:val="00D4165D"/>
    <w:rsid w:val="00D50255"/>
    <w:rsid w:val="00D62158"/>
    <w:rsid w:val="00D66520"/>
    <w:rsid w:val="00D72A4C"/>
    <w:rsid w:val="00D74BDE"/>
    <w:rsid w:val="00D80E11"/>
    <w:rsid w:val="00D828DB"/>
    <w:rsid w:val="00DA686F"/>
    <w:rsid w:val="00DA6EAA"/>
    <w:rsid w:val="00DB0BBE"/>
    <w:rsid w:val="00DB0C77"/>
    <w:rsid w:val="00DC4BFF"/>
    <w:rsid w:val="00DD11FD"/>
    <w:rsid w:val="00DE26B2"/>
    <w:rsid w:val="00DE34CF"/>
    <w:rsid w:val="00DE7A40"/>
    <w:rsid w:val="00DF3126"/>
    <w:rsid w:val="00DF7933"/>
    <w:rsid w:val="00E133F4"/>
    <w:rsid w:val="00E13F3D"/>
    <w:rsid w:val="00E14D7D"/>
    <w:rsid w:val="00E25399"/>
    <w:rsid w:val="00E34898"/>
    <w:rsid w:val="00E37029"/>
    <w:rsid w:val="00E46FE6"/>
    <w:rsid w:val="00E5057D"/>
    <w:rsid w:val="00E51A91"/>
    <w:rsid w:val="00E615BE"/>
    <w:rsid w:val="00E87E94"/>
    <w:rsid w:val="00EA1D69"/>
    <w:rsid w:val="00EB09B7"/>
    <w:rsid w:val="00EB7057"/>
    <w:rsid w:val="00EC55A5"/>
    <w:rsid w:val="00EE0973"/>
    <w:rsid w:val="00EE7D7C"/>
    <w:rsid w:val="00F0313E"/>
    <w:rsid w:val="00F10C23"/>
    <w:rsid w:val="00F124A3"/>
    <w:rsid w:val="00F2175E"/>
    <w:rsid w:val="00F25D98"/>
    <w:rsid w:val="00F300FB"/>
    <w:rsid w:val="00F3581C"/>
    <w:rsid w:val="00F35BDB"/>
    <w:rsid w:val="00F4709A"/>
    <w:rsid w:val="00F541B8"/>
    <w:rsid w:val="00F8378D"/>
    <w:rsid w:val="00F86140"/>
    <w:rsid w:val="00F90DF6"/>
    <w:rsid w:val="00FA7EE8"/>
    <w:rsid w:val="00FB6386"/>
    <w:rsid w:val="00FD6988"/>
    <w:rsid w:val="00FF5BFC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9B815FB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0C2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9CE638-EFCB-40F4-B0BD-2FC4A91F0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38</Pages>
  <Words>6708</Words>
  <Characters>96126</Characters>
  <Application>Microsoft Office Word</Application>
  <DocSecurity>0</DocSecurity>
  <Lines>801</Lines>
  <Paragraphs>205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102629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2021-06-10T09:34:00Z</dcterms:created>
  <dcterms:modified xsi:type="dcterms:W3CDTF">2021-08-23T10:15:00Z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