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DD1CD" w14:textId="493D52FB" w:rsidR="00413370" w:rsidRDefault="00413370" w:rsidP="00413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524D0B">
          <w:rPr>
            <w:b/>
            <w:i/>
            <w:noProof/>
            <w:sz w:val="28"/>
          </w:rPr>
          <w:t>918</w:t>
        </w:r>
      </w:fldSimple>
    </w:p>
    <w:p w14:paraId="16B6ABD2" w14:textId="77777777" w:rsidR="00413370" w:rsidRDefault="00413370" w:rsidP="00413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370" w14:paraId="5331259C" w14:textId="77777777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64FD" w14:textId="77777777" w:rsidR="00413370" w:rsidRDefault="00413370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3370" w14:paraId="0F0B7866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7CBA80" w14:textId="77777777"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3370" w14:paraId="6E3295B6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6A7DD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42B0D2D" w14:textId="77777777" w:rsidTr="00211F58">
        <w:tc>
          <w:tcPr>
            <w:tcW w:w="142" w:type="dxa"/>
            <w:tcBorders>
              <w:left w:val="single" w:sz="4" w:space="0" w:color="auto"/>
            </w:tcBorders>
          </w:tcPr>
          <w:p w14:paraId="25A64B73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936A4" w14:textId="77777777" w:rsidR="00413370" w:rsidRPr="00410371" w:rsidRDefault="00413370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1A236CD" w14:textId="77777777"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D2ED0" w14:textId="77777777" w:rsidR="00413370" w:rsidRPr="00410371" w:rsidRDefault="00413370" w:rsidP="00211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4616</w:t>
              </w:r>
            </w:fldSimple>
          </w:p>
        </w:tc>
        <w:tc>
          <w:tcPr>
            <w:tcW w:w="709" w:type="dxa"/>
          </w:tcPr>
          <w:p w14:paraId="7599C151" w14:textId="77777777" w:rsidR="00413370" w:rsidRDefault="00413370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A45E0" w14:textId="6DA58165" w:rsidR="00413370" w:rsidRPr="00410371" w:rsidRDefault="00524D0B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7776930" w14:textId="77777777" w:rsidR="00413370" w:rsidRDefault="00413370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AFC81" w14:textId="243BCD0D" w:rsidR="00413370" w:rsidRPr="00410371" w:rsidRDefault="00413370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524D0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859ED4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151DF5B1" w14:textId="77777777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528E1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4704DB74" w14:textId="77777777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73263" w14:textId="77777777" w:rsidR="00413370" w:rsidRPr="00F25D98" w:rsidRDefault="00413370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3370" w14:paraId="2E2FBF36" w14:textId="77777777" w:rsidTr="00211F58">
        <w:tc>
          <w:tcPr>
            <w:tcW w:w="9641" w:type="dxa"/>
            <w:gridSpan w:val="9"/>
          </w:tcPr>
          <w:p w14:paraId="2063C2AA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75115" w14:textId="77777777" w:rsidR="00413370" w:rsidRDefault="00413370" w:rsidP="00413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370" w14:paraId="58F812B7" w14:textId="77777777" w:rsidTr="00211F58">
        <w:tc>
          <w:tcPr>
            <w:tcW w:w="2835" w:type="dxa"/>
          </w:tcPr>
          <w:p w14:paraId="117E8400" w14:textId="77777777" w:rsidR="00413370" w:rsidRDefault="00413370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9AA0BC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510A1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BE380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39ECE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B04808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85D35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C8F4C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236AA" w14:textId="77777777" w:rsidR="00413370" w:rsidRDefault="00413370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F2D32B" w14:textId="77777777" w:rsidR="00413370" w:rsidRDefault="00413370" w:rsidP="00413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370" w14:paraId="34E85F1A" w14:textId="77777777" w:rsidTr="00211F58">
        <w:tc>
          <w:tcPr>
            <w:tcW w:w="9640" w:type="dxa"/>
            <w:gridSpan w:val="11"/>
          </w:tcPr>
          <w:p w14:paraId="619BE68B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B0CF75E" w14:textId="77777777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544E8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157AA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8.6.4.5</w:t>
              </w:r>
            </w:fldSimple>
          </w:p>
        </w:tc>
      </w:tr>
      <w:tr w:rsidR="00413370" w14:paraId="7DD1144F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0B7A8620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83D35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5234C105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590516DB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AA8A6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13370" w14:paraId="37E83B48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4CDDB90D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11890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13370" w14:paraId="2200356F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63371371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1D188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5CD591C9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7D0EB3CB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147619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036099" w14:textId="77777777" w:rsidR="00413370" w:rsidRDefault="00413370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D73F3" w14:textId="77777777"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E4C2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2021-06-01</w:t>
              </w:r>
            </w:fldSimple>
          </w:p>
        </w:tc>
      </w:tr>
      <w:tr w:rsidR="00413370" w14:paraId="4DB93FFB" w14:textId="77777777" w:rsidTr="00211F58">
        <w:tc>
          <w:tcPr>
            <w:tcW w:w="1843" w:type="dxa"/>
            <w:tcBorders>
              <w:left w:val="single" w:sz="4" w:space="0" w:color="auto"/>
            </w:tcBorders>
          </w:tcPr>
          <w:p w14:paraId="0846A56A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47B5F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3DB743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C77AF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82F3E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7A54D7FA" w14:textId="77777777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84DBC" w14:textId="77777777"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AFF10" w14:textId="77777777" w:rsidR="00413370" w:rsidRDefault="00413370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7D384" w14:textId="77777777"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A4C76" w14:textId="77777777" w:rsidR="00413370" w:rsidRDefault="00413370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43F15" w14:textId="77777777"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13370" w14:paraId="487DC79A" w14:textId="77777777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E7960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30C8E" w14:textId="77777777" w:rsidR="00413370" w:rsidRDefault="00413370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F54B4D" w14:textId="77777777" w:rsidR="00413370" w:rsidRDefault="00413370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86CA" w14:textId="77777777" w:rsidR="00413370" w:rsidRPr="007C2097" w:rsidRDefault="00413370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3370" w14:paraId="63964681" w14:textId="77777777" w:rsidTr="00211F58">
        <w:tc>
          <w:tcPr>
            <w:tcW w:w="1843" w:type="dxa"/>
          </w:tcPr>
          <w:p w14:paraId="1C5F3F15" w14:textId="77777777"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03BDD5" w14:textId="77777777"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0B652658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B090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134CB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definition of template </w:t>
            </w:r>
            <w:r w:rsidRPr="004B748F">
              <w:rPr>
                <w:noProof/>
              </w:rPr>
              <w:t>cr_RLF_Report_1Entry</w:t>
            </w:r>
            <w:r>
              <w:rPr>
                <w:noProof/>
              </w:rPr>
              <w:t xml:space="preserve"> has as 1</w:t>
            </w:r>
            <w:r w:rsidRPr="004B748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input parameter a template of type </w:t>
            </w:r>
            <w:r w:rsidRPr="007F45FD">
              <w:rPr>
                <w:noProof/>
              </w:rPr>
              <w:t>RSRP_Range</w:t>
            </w:r>
            <w:r>
              <w:rPr>
                <w:noProof/>
              </w:rPr>
              <w:t>, in TC 8.6.4.5 ‘*’ is used as input parameter.</w:t>
            </w:r>
          </w:p>
          <w:p w14:paraId="7263173A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5E7EF0D9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 ASN.1 definition:</w:t>
            </w:r>
          </w:p>
          <w:p w14:paraId="46EA9A82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313659B9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RLF-Report-r9 ::=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14:paraId="0D1CE8A6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measResultLastServCell-r9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14:paraId="2915E500" w14:textId="77777777" w:rsidR="00413370" w:rsidRPr="007F45FD" w:rsidRDefault="00413370" w:rsidP="004133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7F45FD">
              <w:rPr>
                <w:b/>
                <w:noProof/>
              </w:rPr>
              <w:t>rsrpResult-r9</w:t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  <w:t>RSRP-Range,</w:t>
            </w:r>
          </w:p>
          <w:p w14:paraId="47FEE96C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rsrqResult-r9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RSRQ-Range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OPTIONAL</w:t>
            </w:r>
          </w:p>
          <w:p w14:paraId="194DA576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},</w:t>
            </w:r>
          </w:p>
          <w:p w14:paraId="52D14F72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[…] </w:t>
            </w:r>
          </w:p>
          <w:p w14:paraId="42E1AF5E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671172A7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RSRP-Range is a mandatory field hence omit should not be a possibility.</w:t>
            </w:r>
          </w:p>
          <w:p w14:paraId="236851C7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14:paraId="7416025A" w14:textId="77777777" w:rsidR="00413370" w:rsidRPr="0032541E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order to fix the issue AnyValueOrOmit ‘*’ should be substituted by AnyValue ‘?’.</w:t>
            </w:r>
          </w:p>
        </w:tc>
      </w:tr>
      <w:tr w:rsidR="00413370" w14:paraId="2D489510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CA3F5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ACB5D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22B0E863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5E54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E9C5A" w14:textId="77777777" w:rsidR="00413370" w:rsidRPr="00300C5B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413370" w14:paraId="54F171E2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E093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76A99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7783A217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AC025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2B80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413370" w14:paraId="20528A1C" w14:textId="77777777" w:rsidTr="00211F58">
        <w:tc>
          <w:tcPr>
            <w:tcW w:w="2694" w:type="dxa"/>
            <w:gridSpan w:val="2"/>
          </w:tcPr>
          <w:p w14:paraId="0FEE4F55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636D6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6C2B84ED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909E6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D7919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8.6.4.5</w:t>
            </w:r>
          </w:p>
        </w:tc>
      </w:tr>
      <w:tr w:rsidR="00413370" w14:paraId="77AB889E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777ED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9471" w14:textId="77777777"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14:paraId="3F831914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4FFE0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8EC32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205E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886B2" w14:textId="77777777"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43E9F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4DE07B9B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5DA67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8557F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4A5D4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A94CD" w14:textId="77777777"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B4DB3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382643F6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2D043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C63D7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F3694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D8ED3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D244D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33E650AD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A11BB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F2D9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F465A" w14:textId="77777777"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AA42A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C550" w14:textId="77777777"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14:paraId="53D59C41" w14:textId="77777777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C2AF" w14:textId="77777777"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67224" w14:textId="77777777"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14:paraId="75A12DEB" w14:textId="77777777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846E6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4C4DD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3370" w:rsidRPr="008863B9" w14:paraId="3A595CD5" w14:textId="77777777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9631" w14:textId="77777777" w:rsidR="00413370" w:rsidRPr="008863B9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6DBF87" w14:textId="77777777" w:rsidR="00413370" w:rsidRPr="008863B9" w:rsidRDefault="00413370" w:rsidP="00413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370" w14:paraId="203E09D1" w14:textId="77777777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B3977" w14:textId="77777777"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834CB" w14:textId="77777777"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0B6801" w14:textId="77777777" w:rsidR="005D4E20" w:rsidRDefault="005D4E20" w:rsidP="005D4E20">
      <w:pPr>
        <w:rPr>
          <w:noProof/>
        </w:rPr>
      </w:pPr>
    </w:p>
    <w:p w14:paraId="5BA19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7CC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EB668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45126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CE87951" w14:textId="77777777" w:rsidR="0041337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13370" w:rsidRPr="000A4AD2">
        <w:rPr>
          <w:rFonts w:ascii="Arial" w:hAnsi="Arial" w:cs="Arial"/>
          <w:iCs/>
        </w:rPr>
        <w:t>Table of Contents</w:t>
      </w:r>
      <w:r w:rsidR="00413370">
        <w:tab/>
      </w:r>
      <w:r w:rsidR="00413370">
        <w:fldChar w:fldCharType="begin"/>
      </w:r>
      <w:r w:rsidR="00413370">
        <w:instrText xml:space="preserve"> PAGEREF _Toc73451261 \h </w:instrText>
      </w:r>
      <w:r w:rsidR="00413370">
        <w:fldChar w:fldCharType="separate"/>
      </w:r>
      <w:r w:rsidR="00413370">
        <w:t>3</w:t>
      </w:r>
      <w:r w:rsidR="00413370">
        <w:fldChar w:fldCharType="end"/>
      </w:r>
    </w:p>
    <w:p w14:paraId="6D82E17A" w14:textId="77777777" w:rsidR="00413370" w:rsidRDefault="00413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A4AD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A4A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_Toc73451262 \h </w:instrText>
      </w:r>
      <w:r>
        <w:fldChar w:fldCharType="separate"/>
      </w:r>
      <w:r>
        <w:t>4</w:t>
      </w:r>
      <w:r>
        <w:fldChar w:fldCharType="end"/>
      </w:r>
    </w:p>
    <w:p w14:paraId="51110958" w14:textId="77777777" w:rsidR="00413370" w:rsidRDefault="00413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A4AD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4AD2">
        <w:rPr>
          <w:b/>
        </w:rPr>
        <w:t>Correction to function f_TC_8_6_4_5_EUTRA</w:t>
      </w:r>
      <w:r>
        <w:tab/>
      </w:r>
      <w:r>
        <w:fldChar w:fldCharType="begin"/>
      </w:r>
      <w:r>
        <w:instrText xml:space="preserve"> PAGEREF _Toc73451263 \h </w:instrText>
      </w:r>
      <w:r>
        <w:fldChar w:fldCharType="separate"/>
      </w:r>
      <w:r>
        <w:t>4</w:t>
      </w:r>
      <w:r>
        <w:fldChar w:fldCharType="end"/>
      </w:r>
    </w:p>
    <w:p w14:paraId="15A050E9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24CA940" w14:textId="77777777" w:rsidR="00446488" w:rsidRDefault="00446488" w:rsidP="00446488"/>
    <w:p w14:paraId="1205D558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3451262"/>
      <w:r w:rsidRPr="00854C55">
        <w:rPr>
          <w:b/>
        </w:rPr>
        <w:t>Corrections required</w:t>
      </w:r>
      <w:bookmarkEnd w:id="2"/>
      <w:bookmarkEnd w:id="3"/>
      <w:bookmarkEnd w:id="4"/>
    </w:p>
    <w:p w14:paraId="04D64353" w14:textId="77777777"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345126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EC4DC1" w:rsidRPr="00EC4DC1">
        <w:rPr>
          <w:b/>
        </w:rPr>
        <w:t>f_TC_8_6_4_5_EUTRA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6452EEC9" w14:textId="77777777" w:rsidTr="00E14D7D">
        <w:trPr>
          <w:trHeight w:val="447"/>
        </w:trPr>
        <w:tc>
          <w:tcPr>
            <w:tcW w:w="1985" w:type="dxa"/>
          </w:tcPr>
          <w:p w14:paraId="2AE17D07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7864006" w14:textId="77777777" w:rsidR="005C576A" w:rsidRDefault="00EC4DC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EC4DC1">
              <w:rPr>
                <w:noProof/>
              </w:rPr>
              <w:t>f_TC_8_6_4_5_EUTRA</w:t>
            </w:r>
          </w:p>
        </w:tc>
      </w:tr>
      <w:tr w:rsidR="005C576A" w14:paraId="73B7D70F" w14:textId="77777777" w:rsidTr="00E14D7D">
        <w:trPr>
          <w:trHeight w:val="452"/>
        </w:trPr>
        <w:tc>
          <w:tcPr>
            <w:tcW w:w="1985" w:type="dxa"/>
          </w:tcPr>
          <w:p w14:paraId="5C9F6F3B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7B1EF2" w14:textId="77777777" w:rsidR="00691551" w:rsidRPr="00691551" w:rsidRDefault="00691551" w:rsidP="00691551">
            <w:pPr>
              <w:pStyle w:val="CRCoverPage"/>
              <w:ind w:left="100"/>
              <w:rPr>
                <w:bCs/>
              </w:rPr>
            </w:pPr>
            <w:r w:rsidRPr="00691551">
              <w:rPr>
                <w:bCs/>
              </w:rPr>
              <w:t>RSRP-Range is a mandatory field hence omit should not be a possibility.</w:t>
            </w:r>
          </w:p>
          <w:p w14:paraId="6D5F150F" w14:textId="77777777" w:rsidR="005C576A" w:rsidRPr="00691551" w:rsidRDefault="005C576A" w:rsidP="00691551">
            <w:pPr>
              <w:pStyle w:val="CRCoverPage"/>
              <w:rPr>
                <w:bCs/>
              </w:rPr>
            </w:pPr>
          </w:p>
        </w:tc>
      </w:tr>
      <w:tr w:rsidR="00617F63" w14:paraId="060D46BF" w14:textId="77777777" w:rsidTr="00E14D7D">
        <w:tc>
          <w:tcPr>
            <w:tcW w:w="1985" w:type="dxa"/>
          </w:tcPr>
          <w:p w14:paraId="6EC248F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7628F0" w14:textId="77777777" w:rsidR="00617F63" w:rsidRPr="00300C5B" w:rsidRDefault="00691551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617F63" w14:paraId="7205FF42" w14:textId="77777777" w:rsidTr="00E14D7D">
        <w:tc>
          <w:tcPr>
            <w:tcW w:w="1985" w:type="dxa"/>
          </w:tcPr>
          <w:p w14:paraId="465FD2C5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25B10C" w14:textId="77777777" w:rsidR="00617F63" w:rsidRPr="00F0313E" w:rsidRDefault="00AE192C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AE192C">
              <w:rPr>
                <w:rFonts w:ascii="Arial" w:hAnsi="Arial" w:cs="Arial"/>
                <w:noProof/>
                <w:lang w:val="en-US"/>
              </w:rPr>
              <w:t>RRC_LoggedRLF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20552431" w14:textId="77777777" w:rsidTr="00E14D7D">
        <w:tc>
          <w:tcPr>
            <w:tcW w:w="1985" w:type="dxa"/>
          </w:tcPr>
          <w:p w14:paraId="6B1E886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62BF64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7D5A1C80" w14:textId="77777777" w:rsidR="001E41F3" w:rsidRDefault="001E41F3">
      <w:pPr>
        <w:rPr>
          <w:noProof/>
          <w:lang w:val="en-US"/>
        </w:rPr>
      </w:pPr>
    </w:p>
    <w:p w14:paraId="05045D41" w14:textId="77777777" w:rsidR="00300C5B" w:rsidRDefault="00300C5B" w:rsidP="00300C5B">
      <w:pPr>
        <w:rPr>
          <w:noProof/>
        </w:rPr>
      </w:pPr>
    </w:p>
    <w:p w14:paraId="137A38BE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553B6BAC" w14:textId="77777777" w:rsidTr="000441DD">
        <w:tc>
          <w:tcPr>
            <w:tcW w:w="9855" w:type="dxa"/>
          </w:tcPr>
          <w:p w14:paraId="52DF985B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6E4B1E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{ //@sic R5s170569 sic@</w:t>
            </w:r>
          </w:p>
          <w:p w14:paraId="6E89B26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[]SRB.receive(car_SRB1_RrcPdu_IND(eutra_Cell2,</w:t>
            </w:r>
          </w:p>
          <w:p w14:paraId="338DD7D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cr_UEInformationResponse_Common(tsc_RRC_TI_Def, -, cr_RLF_Report_1Entry(*,</w:t>
            </w:r>
          </w:p>
          <w:p w14:paraId="639DEC0E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3C75C19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0C904B9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16AFDCB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cr_FailedPCellId_CellGlobalId(v_FailedPCellId),</w:t>
            </w:r>
          </w:p>
          <w:p w14:paraId="73B3D0B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cr_Cgi(v_PLMN_Identity_Cell2, v_CellIdentity_Cell2),</w:t>
            </w:r>
          </w:p>
          <w:p w14:paraId="545AF41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4052061E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rlf,</w:t>
            </w:r>
          </w:p>
          <w:p w14:paraId="25C193D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cr_Cgi(v_PLMN_Identity_Cell1,v_CellIdentity_Cell1), //@sic R5s140067, R5s140069 sic@</w:t>
            </w:r>
          </w:p>
          <w:p w14:paraId="0E51DBB4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14:paraId="7566432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6F2A58C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[]SRB.receive(car_SRB1_RrcPdu_IND(eutra_Cell2,</w:t>
            </w:r>
          </w:p>
          <w:p w14:paraId="469C93A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cr_UEInformationResponse_Common(tsc_RRC_TI_Def, -, cr_RLF_Report_1Entry(*,</w:t>
            </w:r>
          </w:p>
          <w:p w14:paraId="7FD91A8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46DC657E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102E7DB3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6298F73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cr_FailedPCellId_Pci_Arfcn(v_PhysCellId_Cell2, v_Dl_CarrierFreq_Cell2),</w:t>
            </w:r>
          </w:p>
          <w:p w14:paraId="21510C3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cr_Cgi(v_PLMN_Identity_Cell2, v_CellIdentity_Cell2),</w:t>
            </w:r>
          </w:p>
          <w:p w14:paraId="3D4E70E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054DF60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rlf,</w:t>
            </w:r>
          </w:p>
          <w:p w14:paraId="1AE3650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cr_Cgi(v_PLMN_Identity_Cell1,v_CellIdentity_Cell1), //@sic R5s140067, R5s140069 sic@</w:t>
            </w:r>
          </w:p>
          <w:p w14:paraId="20A756C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14:paraId="4EB98BC0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3F33351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14:paraId="2A87B1B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14:paraId="32BA23A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f_EUTRA_PreliminaryPass(__FILE__, __LINE__, "Test Case 8.6.4.5 Step 17");</w:t>
            </w:r>
          </w:p>
          <w:p w14:paraId="29F5C962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300C5B" w:rsidRPr="004031F3" w14:paraId="556FE354" w14:textId="77777777" w:rsidTr="000441DD">
        <w:tc>
          <w:tcPr>
            <w:tcW w:w="9855" w:type="dxa"/>
          </w:tcPr>
          <w:p w14:paraId="639E92BA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070EDB9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75CB4BD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A8E8B0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5A4E74BA" w14:textId="77777777" w:rsidTr="000441DD">
        <w:tc>
          <w:tcPr>
            <w:tcW w:w="9855" w:type="dxa"/>
          </w:tcPr>
          <w:p w14:paraId="5978799D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DDE4F5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{ //@sic R5s170569 sic@</w:t>
            </w:r>
          </w:p>
          <w:p w14:paraId="54972F4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[]SRB.receive(car_SRB1_RrcPdu_IND(eutra_Cell2,</w:t>
            </w:r>
          </w:p>
          <w:p w14:paraId="46FE5D56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cr_UEInformationResponse_Common(tsc_RRC_TI_Def,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>,</w:t>
            </w:r>
          </w:p>
          <w:p w14:paraId="274F873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3102C35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520D88B9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6C42F50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cr_FailedPCellId_CellGlobalId(v_FailedPCellId),</w:t>
            </w:r>
          </w:p>
          <w:p w14:paraId="5FBFD760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cr_Cgi(v_PLMN_Identity_Cell2, v_CellIdentity_Cell2),</w:t>
            </w:r>
          </w:p>
          <w:p w14:paraId="5DB66E3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3AAE325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rlf,</w:t>
            </w:r>
          </w:p>
          <w:p w14:paraId="47CE9DC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cr_Cgi(v_PLMN_Identity_Cell1,v_CellIdentity_Cell1), //@sic R5s140067, R5s140069 sic@</w:t>
            </w:r>
          </w:p>
          <w:p w14:paraId="5C86E70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14:paraId="3E58EECD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74CDF55A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[]SRB.receive(car_SRB1_RrcPdu_IND(eutra_Cell2,</w:t>
            </w:r>
          </w:p>
          <w:p w14:paraId="1C4A7775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cr_UEInformationResponse_Common(tsc_RRC_TI_Def,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 xml:space="preserve">, </w:t>
            </w:r>
          </w:p>
          <w:p w14:paraId="6FD57D6C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6C3981B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14:paraId="7532D98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3AD09804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cr_FailedPCellId_Pci_Arfcn(v_PhysCellId_Cell2, v_Dl_CarrierFreq_Cell2),</w:t>
            </w:r>
          </w:p>
          <w:p w14:paraId="6F64A84B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cr_Cgi(v_PLMN_Identity_Cell2, v_CellIdentity_Cell2),</w:t>
            </w:r>
          </w:p>
          <w:p w14:paraId="03993318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14:paraId="2749DE49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rlf,</w:t>
            </w:r>
          </w:p>
          <w:p w14:paraId="57E163B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cr_Cgi(v_PLMN_Identity_Cell1,v_CellIdentity_Cell1), //@sic R5s140067, R5s140069 sic@</w:t>
            </w:r>
          </w:p>
          <w:p w14:paraId="7CBA80F2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14:paraId="19F1C997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)))){}; //@sic R5s170569 sic@</w:t>
            </w:r>
          </w:p>
          <w:p w14:paraId="6BCF5B21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14:paraId="0CE7E073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14:paraId="369A5F24" w14:textId="77777777"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f_EUTRA_PreliminaryPass(__FILE__, __LINE__, "Test Case 8.6.4.5 Step 17");</w:t>
            </w:r>
          </w:p>
          <w:p w14:paraId="5B40A6DE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EE0FADC" w14:textId="77777777" w:rsidR="00300C5B" w:rsidRDefault="00300C5B" w:rsidP="00300C5B">
      <w:pPr>
        <w:rPr>
          <w:noProof/>
          <w:lang w:val="en-US"/>
        </w:rPr>
      </w:pPr>
    </w:p>
    <w:p w14:paraId="680483FD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D336" w14:textId="77777777" w:rsidR="008D656C" w:rsidRDefault="008D656C">
      <w:r>
        <w:separator/>
      </w:r>
    </w:p>
  </w:endnote>
  <w:endnote w:type="continuationSeparator" w:id="0">
    <w:p w14:paraId="2505747E" w14:textId="77777777" w:rsidR="008D656C" w:rsidRDefault="008D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46215" w14:textId="77777777" w:rsidR="008D656C" w:rsidRDefault="008D656C">
      <w:r>
        <w:separator/>
      </w:r>
    </w:p>
  </w:footnote>
  <w:footnote w:type="continuationSeparator" w:id="0">
    <w:p w14:paraId="75138FA6" w14:textId="77777777" w:rsidR="008D656C" w:rsidRDefault="008D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7B5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B657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C172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634CD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13AA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3370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4D0B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73933"/>
    <w:rsid w:val="00681541"/>
    <w:rsid w:val="0069155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D656C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4A51"/>
    <w:rsid w:val="00EB09B7"/>
    <w:rsid w:val="00EB7057"/>
    <w:rsid w:val="00EC4DC1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B6C989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5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0F4C-24F9-46C9-BD3C-8C317ACF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481</Words>
  <Characters>9410</Characters>
  <Application>Microsoft Office Word</Application>
  <DocSecurity>0</DocSecurity>
  <Lines>78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2021-06-01T13:48:00Z</dcterms:created>
  <dcterms:modified xsi:type="dcterms:W3CDTF">2021-08-20T15:27:00Z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