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9088FF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63961">
        <w:fldChar w:fldCharType="begin"/>
      </w:r>
      <w:r w:rsidR="00A63961">
        <w:instrText xml:space="preserve"> DOCPROPERTY  Tdoc#  \* MERGEFORMAT </w:instrText>
      </w:r>
      <w:r w:rsidR="00A63961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63961">
        <w:rPr>
          <w:b/>
          <w:i/>
          <w:noProof/>
          <w:sz w:val="28"/>
        </w:rPr>
        <w:fldChar w:fldCharType="end"/>
      </w:r>
      <w:r w:rsidR="00206323">
        <w:rPr>
          <w:b/>
          <w:i/>
          <w:noProof/>
          <w:sz w:val="28"/>
        </w:rPr>
        <w:t>0</w:t>
      </w:r>
      <w:r w:rsidR="00A63961">
        <w:rPr>
          <w:b/>
          <w:i/>
          <w:noProof/>
          <w:sz w:val="28"/>
        </w:rPr>
        <w:t>248</w:t>
      </w:r>
    </w:p>
    <w:p w14:paraId="5D6FC58C" w14:textId="307A0302" w:rsidR="001A09A3" w:rsidRDefault="00A6396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DC7228D" w:rsidR="001E41F3" w:rsidRPr="00410371" w:rsidRDefault="00A639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</w:t>
            </w:r>
            <w:r w:rsidR="00596B28">
              <w:rPr>
                <w:b/>
                <w:noProof/>
                <w:sz w:val="28"/>
              </w:rPr>
              <w:t>6</w:t>
            </w:r>
            <w:r w:rsidR="00DA5F2B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EC06C25" w:rsidR="001E41F3" w:rsidRPr="00DA5F2B" w:rsidRDefault="0020632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t>4573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35D38112" w:rsidR="001E41F3" w:rsidRPr="00A1055C" w:rsidRDefault="00A6396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62CE78A" w:rsidR="001E41F3" w:rsidRPr="00410371" w:rsidRDefault="00A639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388B">
              <w:rPr>
                <w:b/>
                <w:noProof/>
                <w:sz w:val="28"/>
              </w:rPr>
              <w:t>1</w:t>
            </w:r>
            <w:r w:rsidR="002565DE">
              <w:rPr>
                <w:b/>
                <w:noProof/>
                <w:sz w:val="28"/>
              </w:rPr>
              <w:t>6</w:t>
            </w:r>
            <w:r w:rsidR="00EA38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EA38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2A78EC0" w:rsidR="001E41F3" w:rsidRDefault="001E6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B74A2">
                <w:t xml:space="preserve">Correction to </w:t>
              </w:r>
            </w:fldSimple>
            <w:r w:rsidR="006B74A2" w:rsidRPr="00454775">
              <w:t>function f_NBIOT</w:t>
            </w:r>
            <w:r w:rsidR="00DF00E3">
              <w:t>_</w:t>
            </w:r>
            <w:r w:rsidR="006B74A2" w:rsidRPr="00454775">
              <w:t>SS_ConfigureActiveCell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B412855" w:rsidR="00235975" w:rsidRDefault="0018438B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454775">
              <w:t>TEI13_Test, NB_IOT-UEConTest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A47A83D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2020-12-0</w:t>
            </w:r>
            <w:r w:rsidR="0018438B">
              <w:t>9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A63961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59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788BD1A" w:rsidR="00235975" w:rsidRDefault="00A6396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A02F9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6587466" w:rsidR="00235975" w:rsidRDefault="00C868C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TS 36.523-3 cl. 7A.1, defines a formula to calculate LTE PCI using NBIOT PCI when operating in ‘in-band different PCI’ mode, whereas ttcn is using that formula for </w:t>
            </w:r>
            <w:r w:rsidRPr="00712315">
              <w:rPr>
                <w:rFonts w:cs="Arial"/>
                <w:lang w:eastAsia="en-GB"/>
              </w:rPr>
              <w:t xml:space="preserve">‘in-band </w:t>
            </w:r>
            <w:r>
              <w:rPr>
                <w:rFonts w:cs="Arial"/>
                <w:lang w:eastAsia="en-GB"/>
              </w:rPr>
              <w:t>same</w:t>
            </w:r>
            <w:r w:rsidRPr="00712315">
              <w:rPr>
                <w:rFonts w:cs="Arial"/>
                <w:lang w:eastAsia="en-GB"/>
              </w:rPr>
              <w:t xml:space="preserve"> PCI’ operation mode</w:t>
            </w:r>
          </w:p>
        </w:tc>
      </w:tr>
      <w:tr w:rsidR="0023597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E0936ED" w:rsidR="00235975" w:rsidRDefault="00C868C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Changed </w:t>
            </w:r>
            <w:r w:rsidRPr="00E13DBF">
              <w:rPr>
                <w:rFonts w:cs="Arial"/>
                <w:lang w:eastAsia="en-GB"/>
              </w:rPr>
              <w:t>inband_</w:t>
            </w:r>
            <w:r>
              <w:rPr>
                <w:rFonts w:cs="Arial"/>
                <w:lang w:eastAsia="en-GB"/>
              </w:rPr>
              <w:t xml:space="preserve">samePCI to </w:t>
            </w:r>
            <w:r w:rsidRPr="00E13DBF">
              <w:rPr>
                <w:rFonts w:cs="Arial"/>
                <w:lang w:eastAsia="en-GB"/>
              </w:rPr>
              <w:t>inband_</w:t>
            </w:r>
            <w:r>
              <w:rPr>
                <w:rFonts w:cs="Arial"/>
                <w:lang w:eastAsia="en-GB"/>
              </w:rPr>
              <w:t>differentPCI</w:t>
            </w:r>
            <w:r w:rsidR="004E4229"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t xml:space="preserve"> in condition where operation mode is checked</w:t>
            </w:r>
          </w:p>
        </w:tc>
      </w:tr>
      <w:tr w:rsidR="0023597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F2A7448" w:rsidR="00235975" w:rsidRDefault="001D54C6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NBIOT TCs cannot be tested over in-band mode</w:t>
            </w:r>
          </w:p>
        </w:tc>
      </w:tr>
      <w:tr w:rsidR="00235975" w14:paraId="669F3506" w14:textId="77777777" w:rsidTr="00547111">
        <w:tc>
          <w:tcPr>
            <w:tcW w:w="2694" w:type="dxa"/>
            <w:gridSpan w:val="2"/>
          </w:tcPr>
          <w:p w14:paraId="3DFD20C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879ED73" w:rsidR="00235975" w:rsidRDefault="00A74A51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NBIOT TCs in in-band mode</w:t>
            </w:r>
          </w:p>
        </w:tc>
      </w:tr>
      <w:tr w:rsidR="0023597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597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235975" w:rsidRDefault="00DA5F2B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</w:tr>
      <w:tr w:rsidR="0023597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80EBE9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597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35975" w:rsidRPr="008863B9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35975" w:rsidRPr="008863B9" w:rsidRDefault="00235975" w:rsidP="00235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597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33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A92832C" w14:textId="487E2F2A" w:rsidR="00DA5F2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DA5F2B">
        <w:t>2</w:t>
      </w:r>
      <w:r w:rsidR="00DA5F2B">
        <w:fldChar w:fldCharType="end"/>
      </w:r>
    </w:p>
    <w:p w14:paraId="51BEF68A" w14:textId="527507B4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>
        <w:t>3</w:t>
      </w:r>
      <w:r>
        <w:fldChar w:fldCharType="end"/>
      </w:r>
    </w:p>
    <w:p w14:paraId="2604F7E2" w14:textId="396B7A19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>
        <w:t>3</w:t>
      </w:r>
      <w:r>
        <w:fldChar w:fldCharType="end"/>
      </w:r>
    </w:p>
    <w:p w14:paraId="27A65439" w14:textId="13C5F79B" w:rsidR="00DA5F2B" w:rsidRDefault="00DA5F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028D4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>
        <w:t>3</w:t>
      </w:r>
      <w:r>
        <w:fldChar w:fldCharType="end"/>
      </w:r>
    </w:p>
    <w:p w14:paraId="2E4D4796" w14:textId="32F9CE3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33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52773E4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iwd-TTCN3-B2019-06_D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DA5F2B">
        <w:rPr>
          <w:rFonts w:cs="Arial"/>
        </w:rPr>
        <w:t>38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33851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33851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F4F9031" w:rsidR="00235975" w:rsidRPr="00C91E2F" w:rsidRDefault="00D52358" w:rsidP="005939F7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D52358">
              <w:rPr>
                <w:rFonts w:ascii="Arial" w:hAnsi="Arial" w:cs="Arial"/>
                <w:color w:val="000000"/>
                <w:lang w:eastAsia="en-GB"/>
              </w:rPr>
              <w:t>f_NBIOT_SS_ConfigureActiveCell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6F6869F8" w:rsidR="00235975" w:rsidRPr="00C91E2F" w:rsidRDefault="00642322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>TS</w:t>
            </w:r>
            <w:r w:rsidR="00235975">
              <w:rPr>
                <w:rFonts w:cs="Arial"/>
                <w:lang w:eastAsia="en-GB"/>
              </w:rPr>
              <w:t xml:space="preserve"> </w:t>
            </w:r>
            <w:r w:rsidR="007D1A1D">
              <w:rPr>
                <w:rFonts w:cs="Arial"/>
                <w:lang w:eastAsia="en-GB"/>
              </w:rPr>
              <w:t>36.523-3</w:t>
            </w:r>
            <w:r w:rsidR="00235975">
              <w:rPr>
                <w:rFonts w:cs="Arial"/>
                <w:lang w:eastAsia="en-GB"/>
              </w:rPr>
              <w:t xml:space="preserve"> cl</w:t>
            </w:r>
            <w:r w:rsidR="00F0738E">
              <w:rPr>
                <w:rFonts w:cs="Arial"/>
                <w:lang w:eastAsia="en-GB"/>
              </w:rPr>
              <w:t>.</w:t>
            </w:r>
            <w:r w:rsidR="00235975">
              <w:rPr>
                <w:rFonts w:cs="Arial"/>
                <w:lang w:eastAsia="en-GB"/>
              </w:rPr>
              <w:t xml:space="preserve"> </w:t>
            </w:r>
            <w:r w:rsidR="007D1A1D">
              <w:rPr>
                <w:rFonts w:cs="Arial"/>
                <w:lang w:eastAsia="en-GB"/>
              </w:rPr>
              <w:t>7A.1</w:t>
            </w:r>
            <w:r w:rsidR="00235975">
              <w:rPr>
                <w:rFonts w:cs="Arial"/>
                <w:lang w:eastAsia="en-GB"/>
              </w:rPr>
              <w:t xml:space="preserve">, </w:t>
            </w:r>
            <w:r>
              <w:rPr>
                <w:rFonts w:cs="Arial"/>
                <w:lang w:eastAsia="en-GB"/>
              </w:rPr>
              <w:t xml:space="preserve">defines </w:t>
            </w:r>
            <w:r w:rsidR="00F0738E">
              <w:rPr>
                <w:rFonts w:cs="Arial"/>
                <w:lang w:eastAsia="en-GB"/>
              </w:rPr>
              <w:t xml:space="preserve">a formula to </w:t>
            </w:r>
            <w:r w:rsidR="00D86AE3">
              <w:rPr>
                <w:rFonts w:cs="Arial"/>
                <w:lang w:eastAsia="en-GB"/>
              </w:rPr>
              <w:t>calculate LTE PCI using NBIOT PCI</w:t>
            </w:r>
            <w:r w:rsidR="00956E33">
              <w:rPr>
                <w:rFonts w:cs="Arial"/>
                <w:lang w:eastAsia="en-GB"/>
              </w:rPr>
              <w:t xml:space="preserve"> when operating in </w:t>
            </w:r>
            <w:r w:rsidR="00E9548B">
              <w:rPr>
                <w:rFonts w:cs="Arial"/>
                <w:lang w:eastAsia="en-GB"/>
              </w:rPr>
              <w:t>‘</w:t>
            </w:r>
            <w:r w:rsidR="00956E33">
              <w:rPr>
                <w:rFonts w:cs="Arial"/>
                <w:lang w:eastAsia="en-GB"/>
              </w:rPr>
              <w:t>in-band different PCI</w:t>
            </w:r>
            <w:r w:rsidR="00E9548B">
              <w:rPr>
                <w:rFonts w:cs="Arial"/>
                <w:lang w:eastAsia="en-GB"/>
              </w:rPr>
              <w:t>’</w:t>
            </w:r>
            <w:r w:rsidR="00956E33">
              <w:rPr>
                <w:rFonts w:cs="Arial"/>
                <w:lang w:eastAsia="en-GB"/>
              </w:rPr>
              <w:t xml:space="preserve"> mode</w:t>
            </w:r>
            <w:r w:rsidR="00E9548B">
              <w:rPr>
                <w:rFonts w:cs="Arial"/>
                <w:lang w:eastAsia="en-GB"/>
              </w:rPr>
              <w:t xml:space="preserve">, whereas ttcn is using that formula </w:t>
            </w:r>
            <w:r w:rsidR="00E41DAE">
              <w:rPr>
                <w:rFonts w:cs="Arial"/>
                <w:lang w:eastAsia="en-GB"/>
              </w:rPr>
              <w:t xml:space="preserve">for </w:t>
            </w:r>
            <w:r w:rsidR="00712315" w:rsidRPr="00712315">
              <w:rPr>
                <w:rFonts w:cs="Arial"/>
                <w:lang w:eastAsia="en-GB"/>
              </w:rPr>
              <w:t xml:space="preserve">‘in-band </w:t>
            </w:r>
            <w:r w:rsidR="00712315">
              <w:rPr>
                <w:rFonts w:cs="Arial"/>
                <w:lang w:eastAsia="en-GB"/>
              </w:rPr>
              <w:t>same</w:t>
            </w:r>
            <w:r w:rsidR="00712315" w:rsidRPr="00712315">
              <w:rPr>
                <w:rFonts w:cs="Arial"/>
                <w:lang w:eastAsia="en-GB"/>
              </w:rPr>
              <w:t xml:space="preserve"> PCI’ operation mode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728D1855" w:rsidR="00235975" w:rsidRPr="00C91E2F" w:rsidRDefault="00E13DBF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Changed </w:t>
            </w:r>
            <w:r w:rsidRPr="00E13DBF">
              <w:rPr>
                <w:rFonts w:cs="Arial"/>
                <w:lang w:eastAsia="en-GB"/>
              </w:rPr>
              <w:t>inband_</w:t>
            </w:r>
            <w:r>
              <w:rPr>
                <w:rFonts w:cs="Arial"/>
                <w:lang w:eastAsia="en-GB"/>
              </w:rPr>
              <w:t xml:space="preserve">samePCI to </w:t>
            </w:r>
            <w:r w:rsidRPr="00E13DBF">
              <w:rPr>
                <w:rFonts w:cs="Arial"/>
                <w:lang w:eastAsia="en-GB"/>
              </w:rPr>
              <w:t>inband_</w:t>
            </w:r>
            <w:r>
              <w:rPr>
                <w:rFonts w:cs="Arial"/>
                <w:lang w:eastAsia="en-GB"/>
              </w:rPr>
              <w:t>differentPCI</w:t>
            </w:r>
            <w:r w:rsidR="004E4229">
              <w:rPr>
                <w:rFonts w:cs="Arial"/>
                <w:lang w:eastAsia="en-GB"/>
              </w:rPr>
              <w:t>,</w:t>
            </w:r>
            <w:r w:rsidR="00B22F21">
              <w:rPr>
                <w:rFonts w:cs="Arial"/>
                <w:lang w:eastAsia="en-GB"/>
              </w:rPr>
              <w:t xml:space="preserve"> in condition where operation mode is checked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7FD0D0D0" w:rsidR="00235975" w:rsidRPr="00C91E2F" w:rsidRDefault="00D52358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r w:rsidRPr="00D52358">
              <w:rPr>
                <w:rFonts w:ascii="Arial" w:hAnsi="Arial" w:cs="Arial"/>
                <w:lang w:val="en-US" w:eastAsia="en-GB"/>
              </w:rPr>
              <w:t>NBIOT_ConfigurationSteps.ttcn</w:t>
            </w:r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014" w14:textId="01BC4FEE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>function f_NBIOT_SS_ConfigureActiveCell(NBIOT_CellId_Type p_CellId) runs on NBIOT_PTC</w:t>
            </w:r>
          </w:p>
          <w:p w14:paraId="16D3A895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{ /* @sic R5s170258 - additional MCC160 changes: attribute DlCcchMsgInSeparateMacPdu removed for NBIOT sic@ */</w:t>
            </w:r>
          </w:p>
          <w:p w14:paraId="50F72363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NBIOT_CellInfo_Type v_CellInfo := f_NBIOT_CellInfo_Get(p_CellId);</w:t>
            </w:r>
          </w:p>
          <w:p w14:paraId="34155CD7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(value) ContentionResolution_ContainedDlschSdu_Type v_ContentionResolution_ContainedRlcPdu;</w:t>
            </w:r>
          </w:p>
          <w:p w14:paraId="32976FB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(value) DL_CCCH_Message_NB v_RrcConnSetup;</w:t>
            </w:r>
          </w:p>
          <w:p w14:paraId="76A5572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octetstring v_EncodedRrcConnSetup;</w:t>
            </w:r>
          </w:p>
          <w:p w14:paraId="400D82A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(omit) NB_CommonStaticLteCellInfo_Type v_LteCellInfo;</w:t>
            </w:r>
          </w:p>
          <w:p w14:paraId="615A3AE0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v_NCellId := f_NBIOT_CellInfo_GetPhyCellId (p_CellId);</w:t>
            </w:r>
          </w:p>
          <w:p w14:paraId="5D918707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v_NId1;</w:t>
            </w:r>
          </w:p>
          <w:p w14:paraId="32F607B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v_NId2;</w:t>
            </w:r>
          </w:p>
          <w:p w14:paraId="2392A7B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v_LTEId := v_NCellId;</w:t>
            </w:r>
          </w:p>
          <w:p w14:paraId="4C39B03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5C2ADEF0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v_RrcConnSetup := f_NBIOT_508_RRCConnectionSetup();</w:t>
            </w:r>
          </w:p>
          <w:p w14:paraId="73B781AA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v_EncodedRrcConnSetup := f_RRC_DL_CCCH_NB_Encvalue(v_RrcConnSetup);</w:t>
            </w:r>
          </w:p>
          <w:p w14:paraId="61F646D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v_ContentionResolution_ContainedRlcPdu := cs_ContentionResolution_DlschSdu(v_EncodedRrcConnSetup);</w:t>
            </w:r>
          </w:p>
          <w:p w14:paraId="4008E8D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30D9838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// @sic R5-185180 sic@</w:t>
            </w:r>
          </w:p>
          <w:p w14:paraId="2397C2D0" w14:textId="24C48939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if (f_NBIOT_OperationMode() == </w:t>
            </w:r>
            <w:r w:rsidRPr="008B4F51">
              <w:rPr>
                <w:rFonts w:ascii="Courier New" w:hAnsi="Courier New" w:cs="Courier New"/>
                <w:bCs/>
                <w:highlight w:val="yellow"/>
                <w:lang w:eastAsia="en-GB"/>
              </w:rPr>
              <w:t>inband_samePCI</w:t>
            </w:r>
            <w:r w:rsidRPr="008B4F51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1019673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v_NId1 := ((v_NCellId/3)+1) mod 168;</w:t>
            </w:r>
          </w:p>
          <w:p w14:paraId="3998EDD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v_NId2 := ((v_NCellId - 3 * v_NId1)+1) mod 3;</w:t>
            </w:r>
          </w:p>
          <w:p w14:paraId="3AEA0510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v_LTEId := 3*v_NId1 + v_NId2;</w:t>
            </w:r>
          </w:p>
          <w:p w14:paraId="3ED0FF1E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72D8069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if (f_NBIOT_OperationMode() == standalone) { // @sic R5w180205r1 sic@</w:t>
            </w:r>
          </w:p>
          <w:p w14:paraId="6482209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v_LteCellInfo := omit;</w:t>
            </w:r>
          </w:p>
          <w:p w14:paraId="6F28B77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 else {</w:t>
            </w:r>
          </w:p>
          <w:p w14:paraId="08141B91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lastRenderedPageBreak/>
              <w:t xml:space="preserve">      v_LteCellInfo := cs_NB_CommonStaticLteCellInfo (f_NBIOT_CellInfo_GetEUTRA_ARFCN(p_CellId), px_ePrimaryBandChannelBandwidth, normal, v_LTEId, v_CellInfo);</w:t>
            </w:r>
          </w:p>
          <w:p w14:paraId="0672458C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5E93AF3F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f_NBIOT_SS_CommonCellConfig(p_CellId, cas_NB_CellConfig_Def_REQ(p_CellId,</w:t>
            </w:r>
          </w:p>
          <w:p w14:paraId="62B6FC12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cs_TimingInfo_Now,</w:t>
            </w:r>
          </w:p>
          <w:p w14:paraId="20F125DE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v_CellInfo,</w:t>
            </w:r>
          </w:p>
          <w:p w14:paraId="5E467BA1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v_ContentionResolution_ContainedRlcPdu,</w:t>
            </w:r>
          </w:p>
          <w:p w14:paraId="5101C25A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-, -,</w:t>
            </w:r>
          </w:p>
          <w:p w14:paraId="4B89E1FE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v_LteCellInfo));         // @sic R5w180205r1 sic@</w:t>
            </w:r>
          </w:p>
          <w:p w14:paraId="4205BF3D" w14:textId="054BCDF8" w:rsidR="00235975" w:rsidRPr="00CA4CF2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}</w:t>
            </w:r>
            <w:r w:rsidRPr="008B4F51">
              <w:rPr>
                <w:rFonts w:ascii="Courier New" w:hAnsi="Courier New" w:cs="Courier New"/>
                <w:b/>
                <w:bCs/>
                <w:lang w:eastAsia="en-GB"/>
              </w:rPr>
              <w:t xml:space="preserve"> 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5FC7AC34" w14:textId="224BFA1C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>function f_NBIOT_SS_ConfigureActiveCell(NBIOT_CellId_Type p_CellId) runs on NBIOT_PTC</w:t>
            </w:r>
          </w:p>
          <w:p w14:paraId="0A2638B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{ /* @sic R5s170258 - additional MCC160 changes: attribute DlCcchMsgInSeparateMacPdu removed for NBIOT sic@ */</w:t>
            </w:r>
          </w:p>
          <w:p w14:paraId="775A4E38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NBIOT_CellInfo_Type v_CellInfo := f_NBIOT_CellInfo_Get(p_CellId);</w:t>
            </w:r>
          </w:p>
          <w:p w14:paraId="5E77ABB5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(value) ContentionResolution_ContainedDlschSdu_Type v_ContentionResolution_ContainedRlcPdu;</w:t>
            </w:r>
          </w:p>
          <w:p w14:paraId="30033837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(value) DL_CCCH_Message_NB v_RrcConnSetup;</w:t>
            </w:r>
          </w:p>
          <w:p w14:paraId="06905A52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octetstring v_EncodedRrcConnSetup;</w:t>
            </w:r>
          </w:p>
          <w:p w14:paraId="6AE5A213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template (omit) NB_CommonStaticLteCellInfo_Type v_LteCellInfo;</w:t>
            </w:r>
          </w:p>
          <w:p w14:paraId="0687AC2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v_NCellId := f_NBIOT_CellInfo_GetPhyCellId (p_CellId);</w:t>
            </w:r>
          </w:p>
          <w:p w14:paraId="1DE390A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v_NId1;</w:t>
            </w:r>
          </w:p>
          <w:p w14:paraId="3E3163FC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v_NId2;</w:t>
            </w:r>
          </w:p>
          <w:p w14:paraId="07D5840E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var EUTRA_ASN1_PhysCellId_Type v_LTEId := v_NCellId;</w:t>
            </w:r>
          </w:p>
          <w:p w14:paraId="2537C7D5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</w:p>
          <w:p w14:paraId="67F9F970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v_RrcConnSetup := f_NBIOT_508_RRCConnectionSetup();</w:t>
            </w:r>
          </w:p>
          <w:p w14:paraId="7BE32D5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v_EncodedRrcConnSetup := f_RRC_DL_CCCH_NB_Encvalue(v_RrcConnSetup);</w:t>
            </w:r>
          </w:p>
          <w:p w14:paraId="554EE21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v_ContentionResolution_ContainedRlcPdu := cs_ContentionResolution_DlschSdu(v_EncodedRrcConnSetup);</w:t>
            </w:r>
          </w:p>
          <w:p w14:paraId="4E440F21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2405341D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// @sic R5-185180 sic@</w:t>
            </w:r>
          </w:p>
          <w:p w14:paraId="76AD0F2E" w14:textId="17530781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if (f_NBIOT_OperationMode() == </w:t>
            </w:r>
            <w:r w:rsidRPr="008B4F51">
              <w:rPr>
                <w:rFonts w:ascii="Courier New" w:hAnsi="Courier New" w:cs="Courier New"/>
                <w:bCs/>
                <w:highlight w:val="yellow"/>
                <w:lang w:eastAsia="en-GB"/>
              </w:rPr>
              <w:t>inband_differentPCI</w:t>
            </w:r>
            <w:r w:rsidRPr="008B4F51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682C3EF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v_NId1 := ((v_NCellId/3)+1) mod 168;</w:t>
            </w:r>
          </w:p>
          <w:p w14:paraId="047848E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v_NId2 := ((v_NCellId - 3 * v_NId1)+1) mod 3;</w:t>
            </w:r>
          </w:p>
          <w:p w14:paraId="159157C1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v_LTEId := 3*v_NId1 + v_NId2;</w:t>
            </w:r>
          </w:p>
          <w:p w14:paraId="03E0436F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4D87B54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if (f_NBIOT_OperationMode() == standalone) { // @sic R5w180205r1 sic@</w:t>
            </w:r>
          </w:p>
          <w:p w14:paraId="6A41D787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v_LteCellInfo := omit;</w:t>
            </w:r>
          </w:p>
          <w:p w14:paraId="7AF6507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 else {</w:t>
            </w:r>
          </w:p>
          <w:p w14:paraId="567A2A84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v_LteCellInfo := cs_NB_CommonStaticLteCellInfo (f_NBIOT_CellInfo_GetEUTRA_ARFCN(p_CellId), px_ePrimaryBandChannelBandwidth, normal, v_LTEId, v_CellInfo);</w:t>
            </w:r>
          </w:p>
          <w:p w14:paraId="27BDEDD6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5F69B39C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f_NBIOT_SS_CommonCellConfig(p_CellId, cas_NB_CellConfig_Def_REQ(p_CellId,</w:t>
            </w:r>
          </w:p>
          <w:p w14:paraId="751C41BC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cs_TimingInfo_Now,</w:t>
            </w:r>
          </w:p>
          <w:p w14:paraId="5812AFDF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v_CellInfo,</w:t>
            </w:r>
          </w:p>
          <w:p w14:paraId="5FF1F179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v_ContentionResolution_ContainedRlcPdu,</w:t>
            </w:r>
          </w:p>
          <w:p w14:paraId="5FC9ABA3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-, -,</w:t>
            </w:r>
          </w:p>
          <w:p w14:paraId="56CA6FA5" w14:textId="77777777" w:rsidR="008B4F51" w:rsidRPr="008B4F51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                       v_LteCellInfo));         // @sic R5w180205r1 sic@</w:t>
            </w:r>
          </w:p>
          <w:p w14:paraId="4D63D09F" w14:textId="67D38CCE" w:rsidR="00235975" w:rsidRPr="00CA4CF2" w:rsidRDefault="008B4F51" w:rsidP="008B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8B4F51">
              <w:rPr>
                <w:rFonts w:ascii="Courier New" w:hAnsi="Courier New" w:cs="Courier New"/>
                <w:bCs/>
                <w:lang w:eastAsia="en-GB"/>
              </w:rPr>
              <w:t xml:space="preserve">  </w:t>
            </w:r>
            <w:r w:rsidR="00BD39B4">
              <w:rPr>
                <w:rFonts w:ascii="Courier New" w:hAnsi="Courier New" w:cs="Courier New"/>
                <w:bCs/>
                <w:lang w:eastAsia="en-GB"/>
              </w:rPr>
              <w:t>}</w:t>
            </w:r>
          </w:p>
        </w:tc>
      </w:tr>
    </w:tbl>
    <w:p w14:paraId="35538520" w14:textId="77777777" w:rsidR="001E41F3" w:rsidRDefault="001E41F3" w:rsidP="008B4F51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7825A9" w14:textId="77777777" w:rsidR="001E6F87" w:rsidRDefault="001E6F87">
      <w:r>
        <w:separator/>
      </w:r>
    </w:p>
  </w:endnote>
  <w:endnote w:type="continuationSeparator" w:id="0">
    <w:p w14:paraId="467279FB" w14:textId="77777777" w:rsidR="001E6F87" w:rsidRDefault="001E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88A8DE" w14:textId="77777777" w:rsidR="001E6F87" w:rsidRDefault="001E6F87">
      <w:r>
        <w:separator/>
      </w:r>
    </w:p>
  </w:footnote>
  <w:footnote w:type="continuationSeparator" w:id="0">
    <w:p w14:paraId="24BF5A0D" w14:textId="77777777" w:rsidR="001E6F87" w:rsidRDefault="001E6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52A"/>
    <w:rsid w:val="00134C93"/>
    <w:rsid w:val="00145D43"/>
    <w:rsid w:val="0018438B"/>
    <w:rsid w:val="00192C46"/>
    <w:rsid w:val="001A08B3"/>
    <w:rsid w:val="001A09A3"/>
    <w:rsid w:val="001A433F"/>
    <w:rsid w:val="001A7B60"/>
    <w:rsid w:val="001B52F0"/>
    <w:rsid w:val="001B7A65"/>
    <w:rsid w:val="001D54C6"/>
    <w:rsid w:val="001E41F3"/>
    <w:rsid w:val="001E6F87"/>
    <w:rsid w:val="00206323"/>
    <w:rsid w:val="002118AB"/>
    <w:rsid w:val="002160BA"/>
    <w:rsid w:val="002312A7"/>
    <w:rsid w:val="00235975"/>
    <w:rsid w:val="00235980"/>
    <w:rsid w:val="002565D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B25"/>
    <w:rsid w:val="00374DD4"/>
    <w:rsid w:val="003A22C0"/>
    <w:rsid w:val="003A3CA7"/>
    <w:rsid w:val="003E1A36"/>
    <w:rsid w:val="00410371"/>
    <w:rsid w:val="004242F1"/>
    <w:rsid w:val="00495AC2"/>
    <w:rsid w:val="004B75B7"/>
    <w:rsid w:val="004E4229"/>
    <w:rsid w:val="0051580D"/>
    <w:rsid w:val="00547111"/>
    <w:rsid w:val="00592D74"/>
    <w:rsid w:val="00596B28"/>
    <w:rsid w:val="005E2C44"/>
    <w:rsid w:val="00621188"/>
    <w:rsid w:val="006257ED"/>
    <w:rsid w:val="00642322"/>
    <w:rsid w:val="00665C47"/>
    <w:rsid w:val="00695808"/>
    <w:rsid w:val="006B3C17"/>
    <w:rsid w:val="006B46FB"/>
    <w:rsid w:val="006B74A2"/>
    <w:rsid w:val="006E21FB"/>
    <w:rsid w:val="00712315"/>
    <w:rsid w:val="00792342"/>
    <w:rsid w:val="007977A8"/>
    <w:rsid w:val="007B512A"/>
    <w:rsid w:val="007C2097"/>
    <w:rsid w:val="007D1A1D"/>
    <w:rsid w:val="007D6A07"/>
    <w:rsid w:val="007F7259"/>
    <w:rsid w:val="008040A8"/>
    <w:rsid w:val="008279FA"/>
    <w:rsid w:val="00844077"/>
    <w:rsid w:val="008535B7"/>
    <w:rsid w:val="008626E7"/>
    <w:rsid w:val="00870EE7"/>
    <w:rsid w:val="008863B9"/>
    <w:rsid w:val="008A45A6"/>
    <w:rsid w:val="008B4F51"/>
    <w:rsid w:val="008F3789"/>
    <w:rsid w:val="008F686C"/>
    <w:rsid w:val="009148DE"/>
    <w:rsid w:val="00937A5E"/>
    <w:rsid w:val="00941E30"/>
    <w:rsid w:val="00956E33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63961"/>
    <w:rsid w:val="00A74A51"/>
    <w:rsid w:val="00A7671C"/>
    <w:rsid w:val="00AA2CBC"/>
    <w:rsid w:val="00AB611C"/>
    <w:rsid w:val="00AC5820"/>
    <w:rsid w:val="00AD1CD8"/>
    <w:rsid w:val="00B22F21"/>
    <w:rsid w:val="00B258BB"/>
    <w:rsid w:val="00B67B97"/>
    <w:rsid w:val="00B968C8"/>
    <w:rsid w:val="00BA3EC5"/>
    <w:rsid w:val="00BA51D9"/>
    <w:rsid w:val="00BB5DFC"/>
    <w:rsid w:val="00BD279D"/>
    <w:rsid w:val="00BD39B4"/>
    <w:rsid w:val="00BD6BB8"/>
    <w:rsid w:val="00C462F9"/>
    <w:rsid w:val="00C66BA2"/>
    <w:rsid w:val="00C868CC"/>
    <w:rsid w:val="00C95985"/>
    <w:rsid w:val="00CC5026"/>
    <w:rsid w:val="00CC68D0"/>
    <w:rsid w:val="00D03794"/>
    <w:rsid w:val="00D03F9A"/>
    <w:rsid w:val="00D06D51"/>
    <w:rsid w:val="00D24991"/>
    <w:rsid w:val="00D50255"/>
    <w:rsid w:val="00D52358"/>
    <w:rsid w:val="00D66520"/>
    <w:rsid w:val="00D86AE3"/>
    <w:rsid w:val="00DA5F2B"/>
    <w:rsid w:val="00DE34CF"/>
    <w:rsid w:val="00DE7626"/>
    <w:rsid w:val="00DF00E3"/>
    <w:rsid w:val="00E13DBF"/>
    <w:rsid w:val="00E13F3D"/>
    <w:rsid w:val="00E259B2"/>
    <w:rsid w:val="00E34898"/>
    <w:rsid w:val="00E41DAE"/>
    <w:rsid w:val="00E8004F"/>
    <w:rsid w:val="00E9548B"/>
    <w:rsid w:val="00EA02F9"/>
    <w:rsid w:val="00EA388B"/>
    <w:rsid w:val="00EB09B7"/>
    <w:rsid w:val="00EE7D7C"/>
    <w:rsid w:val="00F0738E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45548-613C-40C8-9539-65522CC5D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640</Words>
  <Characters>6858</Characters>
  <Application>Microsoft Office Word</Application>
  <DocSecurity>0</DocSecurity>
  <Lines>57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2020-12-09T21:16:00Z</dcterms:created>
  <dcterms:modified xsi:type="dcterms:W3CDTF">2021-02-12T13:32:00Z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