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DD6CA" w14:textId="72C6CDFC" w:rsidR="00C431D8" w:rsidRDefault="00C431D8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225</w:t>
      </w:r>
      <w:r>
        <w:rPr>
          <w:b/>
          <w:i/>
          <w:noProof/>
          <w:sz w:val="28"/>
        </w:rPr>
        <w:fldChar w:fldCharType="end"/>
      </w:r>
    </w:p>
    <w:p w14:paraId="7FA5C025" w14:textId="77777777" w:rsidR="00C431D8" w:rsidRDefault="00C431D8" w:rsidP="00C431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5DE7" w14:paraId="62344D04" w14:textId="77777777" w:rsidTr="004A7D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C69D2" w14:textId="77777777" w:rsidR="000F5DE7" w:rsidRDefault="000F5DE7" w:rsidP="004A7D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F5DE7" w14:paraId="1D03FC3C" w14:textId="77777777" w:rsidTr="004A7D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B8758" w14:textId="77777777" w:rsidR="000F5DE7" w:rsidRDefault="000F5DE7" w:rsidP="004A7D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5DE7" w14:paraId="689F0A43" w14:textId="77777777" w:rsidTr="004A7D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0454A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6E361D49" w14:textId="77777777" w:rsidTr="004A7D65">
        <w:tc>
          <w:tcPr>
            <w:tcW w:w="142" w:type="dxa"/>
            <w:tcBorders>
              <w:left w:val="single" w:sz="4" w:space="0" w:color="auto"/>
            </w:tcBorders>
          </w:tcPr>
          <w:p w14:paraId="38599923" w14:textId="77777777" w:rsidR="000F5DE7" w:rsidRDefault="000F5DE7" w:rsidP="004A7D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A3A9" w14:textId="77777777" w:rsidR="000F5DE7" w:rsidRPr="00410371" w:rsidRDefault="000F5DE7" w:rsidP="004A7D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A178355" w14:textId="77777777" w:rsidR="000F5DE7" w:rsidRDefault="000F5DE7" w:rsidP="004A7D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160DCC" w14:textId="77777777" w:rsidR="000F5DE7" w:rsidRPr="00410371" w:rsidRDefault="000F5DE7" w:rsidP="004A7D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4566</w:t>
              </w:r>
            </w:fldSimple>
          </w:p>
        </w:tc>
        <w:tc>
          <w:tcPr>
            <w:tcW w:w="709" w:type="dxa"/>
          </w:tcPr>
          <w:p w14:paraId="601C349B" w14:textId="77777777" w:rsidR="000F5DE7" w:rsidRDefault="000F5DE7" w:rsidP="004A7D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1B14EC" w14:textId="5ABA71FB" w:rsidR="000F5DE7" w:rsidRPr="00410371" w:rsidRDefault="00C431D8" w:rsidP="004A7D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AFE69D0" w14:textId="77777777" w:rsidR="000F5DE7" w:rsidRDefault="000F5DE7" w:rsidP="004A7D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E46BA" w14:textId="2C04BE88" w:rsidR="000F5DE7" w:rsidRPr="00410371" w:rsidRDefault="000F5DE7" w:rsidP="004A7D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C431D8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C1248" w14:textId="77777777" w:rsidR="000F5DE7" w:rsidRDefault="000F5DE7" w:rsidP="004A7D65">
            <w:pPr>
              <w:pStyle w:val="CRCoverPage"/>
              <w:spacing w:after="0"/>
              <w:rPr>
                <w:noProof/>
              </w:rPr>
            </w:pPr>
          </w:p>
        </w:tc>
      </w:tr>
      <w:tr w:rsidR="000F5DE7" w14:paraId="1B3EAF8C" w14:textId="77777777" w:rsidTr="004A7D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E5E26" w14:textId="77777777" w:rsidR="000F5DE7" w:rsidRDefault="000F5DE7" w:rsidP="004A7D65">
            <w:pPr>
              <w:pStyle w:val="CRCoverPage"/>
              <w:spacing w:after="0"/>
              <w:rPr>
                <w:noProof/>
              </w:rPr>
            </w:pPr>
          </w:p>
        </w:tc>
      </w:tr>
      <w:tr w:rsidR="000F5DE7" w14:paraId="369C437D" w14:textId="77777777" w:rsidTr="004A7D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E15C3C" w14:textId="77777777" w:rsidR="000F5DE7" w:rsidRPr="00F25D98" w:rsidRDefault="000F5DE7" w:rsidP="004A7D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5DE7" w14:paraId="5D852B12" w14:textId="77777777" w:rsidTr="004A7D65">
        <w:tc>
          <w:tcPr>
            <w:tcW w:w="9641" w:type="dxa"/>
            <w:gridSpan w:val="9"/>
          </w:tcPr>
          <w:p w14:paraId="23D5D626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D24561" w14:textId="77777777" w:rsidR="000F5DE7" w:rsidRDefault="000F5DE7" w:rsidP="000F5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5DE7" w14:paraId="004D6DDB" w14:textId="77777777" w:rsidTr="004A7D65">
        <w:tc>
          <w:tcPr>
            <w:tcW w:w="2835" w:type="dxa"/>
          </w:tcPr>
          <w:p w14:paraId="15BC6D09" w14:textId="77777777" w:rsidR="000F5DE7" w:rsidRDefault="000F5DE7" w:rsidP="004A7D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FC117" w14:textId="77777777" w:rsidR="000F5DE7" w:rsidRDefault="000F5DE7" w:rsidP="004A7D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F92DC" w14:textId="77777777" w:rsidR="000F5DE7" w:rsidRDefault="000F5DE7" w:rsidP="004A7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01AD01" w14:textId="77777777" w:rsidR="000F5DE7" w:rsidRDefault="000F5DE7" w:rsidP="004A7D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6EA36" w14:textId="77777777" w:rsidR="000F5DE7" w:rsidRDefault="000F5DE7" w:rsidP="004A7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63F435" w14:textId="77777777" w:rsidR="000F5DE7" w:rsidRDefault="000F5DE7" w:rsidP="004A7D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9C5FE1" w14:textId="77777777" w:rsidR="000F5DE7" w:rsidRDefault="000F5DE7" w:rsidP="004A7D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737A4" w14:textId="77777777" w:rsidR="000F5DE7" w:rsidRDefault="000F5DE7" w:rsidP="004A7D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E86FD" w14:textId="77777777" w:rsidR="000F5DE7" w:rsidRDefault="000F5DE7" w:rsidP="004A7D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C2B26" w14:textId="77777777" w:rsidR="000F5DE7" w:rsidRDefault="000F5DE7" w:rsidP="000F5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5DE7" w14:paraId="6E4E3831" w14:textId="77777777" w:rsidTr="004A7D65">
        <w:tc>
          <w:tcPr>
            <w:tcW w:w="9640" w:type="dxa"/>
            <w:gridSpan w:val="11"/>
          </w:tcPr>
          <w:p w14:paraId="77901A4F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319722C4" w14:textId="77777777" w:rsidTr="004A7D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E946E" w14:textId="77777777" w:rsidR="000F5DE7" w:rsidRDefault="000F5DE7" w:rsidP="004A7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117B4" w14:textId="77777777" w:rsidR="000F5DE7" w:rsidRDefault="000F5DE7" w:rsidP="004A7D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cs_NB_SiSchedulList</w:t>
              </w:r>
            </w:fldSimple>
          </w:p>
        </w:tc>
      </w:tr>
      <w:tr w:rsidR="000F5DE7" w14:paraId="50444BBB" w14:textId="77777777" w:rsidTr="004A7D65">
        <w:tc>
          <w:tcPr>
            <w:tcW w:w="1843" w:type="dxa"/>
            <w:tcBorders>
              <w:left w:val="single" w:sz="4" w:space="0" w:color="auto"/>
            </w:tcBorders>
          </w:tcPr>
          <w:p w14:paraId="0E1D92E5" w14:textId="77777777" w:rsidR="000F5DE7" w:rsidRDefault="000F5DE7" w:rsidP="004A7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91EEE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5266A460" w14:textId="77777777" w:rsidTr="004A7D65">
        <w:tc>
          <w:tcPr>
            <w:tcW w:w="1843" w:type="dxa"/>
            <w:tcBorders>
              <w:left w:val="single" w:sz="4" w:space="0" w:color="auto"/>
            </w:tcBorders>
          </w:tcPr>
          <w:p w14:paraId="671A1268" w14:textId="77777777" w:rsidR="000F5DE7" w:rsidRDefault="000F5DE7" w:rsidP="004A7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118F0" w14:textId="77777777" w:rsidR="000F5DE7" w:rsidRDefault="000F5DE7" w:rsidP="004A7D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F5DE7" w14:paraId="05CEBAC0" w14:textId="77777777" w:rsidTr="004A7D65">
        <w:tc>
          <w:tcPr>
            <w:tcW w:w="1843" w:type="dxa"/>
            <w:tcBorders>
              <w:left w:val="single" w:sz="4" w:space="0" w:color="auto"/>
            </w:tcBorders>
          </w:tcPr>
          <w:p w14:paraId="46BCD403" w14:textId="77777777" w:rsidR="000F5DE7" w:rsidRDefault="000F5DE7" w:rsidP="004A7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1E4876" w14:textId="77777777" w:rsidR="000F5DE7" w:rsidRDefault="000F5DE7" w:rsidP="004A7D6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F5DE7" w14:paraId="4865124E" w14:textId="77777777" w:rsidTr="004A7D65">
        <w:tc>
          <w:tcPr>
            <w:tcW w:w="1843" w:type="dxa"/>
            <w:tcBorders>
              <w:left w:val="single" w:sz="4" w:space="0" w:color="auto"/>
            </w:tcBorders>
          </w:tcPr>
          <w:p w14:paraId="66DF1018" w14:textId="77777777" w:rsidR="000F5DE7" w:rsidRDefault="000F5DE7" w:rsidP="004A7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95957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5CD086A6" w14:textId="77777777" w:rsidTr="004A7D65">
        <w:tc>
          <w:tcPr>
            <w:tcW w:w="1843" w:type="dxa"/>
            <w:tcBorders>
              <w:left w:val="single" w:sz="4" w:space="0" w:color="auto"/>
            </w:tcBorders>
          </w:tcPr>
          <w:p w14:paraId="687C20E9" w14:textId="77777777" w:rsidR="000F5DE7" w:rsidRDefault="000F5DE7" w:rsidP="004A7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77E08" w14:textId="77777777" w:rsidR="000F5DE7" w:rsidRDefault="000F5DE7" w:rsidP="004A7D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7AEE9F" w14:textId="77777777" w:rsidR="000F5DE7" w:rsidRDefault="000F5DE7" w:rsidP="004A7D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10B06" w14:textId="77777777" w:rsidR="000F5DE7" w:rsidRDefault="000F5DE7" w:rsidP="004A7D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0C70A" w14:textId="77777777" w:rsidR="000F5DE7" w:rsidRDefault="000F5DE7" w:rsidP="004A7D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2020-12-02</w:t>
              </w:r>
            </w:fldSimple>
          </w:p>
        </w:tc>
      </w:tr>
      <w:tr w:rsidR="000F5DE7" w14:paraId="466FAA97" w14:textId="77777777" w:rsidTr="004A7D65">
        <w:tc>
          <w:tcPr>
            <w:tcW w:w="1843" w:type="dxa"/>
            <w:tcBorders>
              <w:left w:val="single" w:sz="4" w:space="0" w:color="auto"/>
            </w:tcBorders>
          </w:tcPr>
          <w:p w14:paraId="46CA7B1A" w14:textId="77777777" w:rsidR="000F5DE7" w:rsidRDefault="000F5DE7" w:rsidP="004A7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16464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54943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686FA0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8F1042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510D2FDF" w14:textId="77777777" w:rsidTr="004A7D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F02B03" w14:textId="77777777" w:rsidR="000F5DE7" w:rsidRDefault="000F5DE7" w:rsidP="004A7D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EE8DB" w14:textId="77777777" w:rsidR="000F5DE7" w:rsidRDefault="000F5DE7" w:rsidP="004A7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8006F" w14:textId="77777777" w:rsidR="000F5DE7" w:rsidRDefault="000F5DE7" w:rsidP="004A7D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58B3A" w14:textId="77777777" w:rsidR="000F5DE7" w:rsidRDefault="000F5DE7" w:rsidP="004A7D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AEEF0" w14:textId="77777777" w:rsidR="000F5DE7" w:rsidRDefault="000F5DE7" w:rsidP="004A7D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F5DE7" w14:paraId="549590B1" w14:textId="77777777" w:rsidTr="004A7D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F2712E" w14:textId="77777777" w:rsidR="000F5DE7" w:rsidRDefault="000F5DE7" w:rsidP="004A7D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ECAC28" w14:textId="77777777" w:rsidR="000F5DE7" w:rsidRDefault="000F5DE7" w:rsidP="004A7D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4816" w14:textId="77777777" w:rsidR="000F5DE7" w:rsidRDefault="000F5DE7" w:rsidP="004A7D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B3E66" w14:textId="77777777" w:rsidR="000F5DE7" w:rsidRPr="007C2097" w:rsidRDefault="000F5DE7" w:rsidP="004A7D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5DE7" w14:paraId="30823E95" w14:textId="77777777" w:rsidTr="004A7D65">
        <w:tc>
          <w:tcPr>
            <w:tcW w:w="1843" w:type="dxa"/>
          </w:tcPr>
          <w:p w14:paraId="08DCB4A4" w14:textId="77777777" w:rsidR="000F5DE7" w:rsidRDefault="000F5DE7" w:rsidP="004A7D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A9EFE" w14:textId="77777777" w:rsidR="000F5DE7" w:rsidRDefault="000F5DE7" w:rsidP="004A7D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10CC0CAC" w14:textId="77777777" w:rsidTr="004A7D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79879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1123B" w14:textId="77777777" w:rsidR="000F5DE7" w:rsidRDefault="000F5DE7" w:rsidP="000F5DE7">
            <w:pPr>
              <w:pStyle w:val="CRCoverPage"/>
            </w:pPr>
            <w:r>
              <w:t xml:space="preserve">Current implementation of template </w:t>
            </w:r>
            <w:r w:rsidRPr="00971D5B">
              <w:t>cs_NB_SiSchedulList</w:t>
            </w:r>
            <w:r>
              <w:t xml:space="preserve"> sets 2</w:t>
            </w:r>
            <w:r w:rsidRPr="0098296A">
              <w:rPr>
                <w:vertAlign w:val="superscript"/>
              </w:rPr>
              <w:t>nd</w:t>
            </w:r>
            <w:r>
              <w:t xml:space="preserve"> input parameter, </w:t>
            </w:r>
            <w:r w:rsidRPr="00971D5B">
              <w:t>p_SiRadioFrameOffset</w:t>
            </w:r>
            <w:r>
              <w:t xml:space="preserve">, as a mandatory parameter. </w:t>
            </w:r>
          </w:p>
          <w:p w14:paraId="777524B7" w14:textId="77777777" w:rsidR="000F5DE7" w:rsidRDefault="000F5DE7" w:rsidP="000F5DE7">
            <w:pPr>
              <w:pStyle w:val="CRCoverPage"/>
              <w:rPr>
                <w:lang w:val="en-US"/>
              </w:rPr>
            </w:pPr>
            <w:r>
              <w:t xml:space="preserve">According to ASN.1 definition of </w:t>
            </w:r>
            <w:r w:rsidRPr="00971D5B">
              <w:rPr>
                <w:lang w:val="en-US"/>
              </w:rPr>
              <w:t>SystemInformationBlockType1-NB</w:t>
            </w:r>
            <w:r>
              <w:rPr>
                <w:lang w:val="en-US"/>
              </w:rPr>
              <w:t>:</w:t>
            </w:r>
          </w:p>
          <w:p w14:paraId="640E8507" w14:textId="77777777" w:rsidR="000F5DE7" w:rsidRPr="000F5DE7" w:rsidRDefault="000F5DE7" w:rsidP="000F5DE7">
            <w:pPr>
              <w:pStyle w:val="CRCoverPage"/>
            </w:pPr>
            <w:r w:rsidRPr="000F5DE7">
              <w:t>si-RadioFrameOffset-r13</w:t>
            </w:r>
            <w:r w:rsidRPr="000F5DE7">
              <w:tab/>
            </w:r>
            <w:r w:rsidRPr="000F5DE7">
              <w:tab/>
            </w:r>
            <w:r w:rsidRPr="000F5DE7">
              <w:tab/>
            </w:r>
            <w:r w:rsidRPr="000F5DE7">
              <w:tab/>
              <w:t>INTEGER (1..15)</w:t>
            </w:r>
            <w:r w:rsidRPr="000F5DE7">
              <w:tab/>
            </w:r>
            <w:r w:rsidRPr="000F5DE7">
              <w:tab/>
              <w:t>OPTIONAL,</w:t>
            </w:r>
          </w:p>
          <w:p w14:paraId="1C1243D3" w14:textId="77777777" w:rsidR="000F5DE7" w:rsidRDefault="000F5DE7" w:rsidP="000F5DE7">
            <w:pPr>
              <w:pStyle w:val="CRCoverPage"/>
            </w:pPr>
            <w:r w:rsidRPr="00971D5B">
              <w:rPr>
                <w:lang w:val="en-US"/>
              </w:rPr>
              <w:t xml:space="preserve">That means that </w:t>
            </w:r>
            <w:r w:rsidRPr="00971D5B">
              <w:t>p_SiRadioFrameOffset</w:t>
            </w:r>
            <w:r>
              <w:t xml:space="preserve"> should be an integer value 1-15 or omit.</w:t>
            </w:r>
          </w:p>
          <w:p w14:paraId="03C0A6CF" w14:textId="77777777" w:rsidR="000F5DE7" w:rsidRPr="00971D5B" w:rsidRDefault="000F5DE7" w:rsidP="000F5DE7">
            <w:pPr>
              <w:pStyle w:val="CRCoverPage"/>
              <w:rPr>
                <w:lang w:val="en-US"/>
              </w:rPr>
            </w:pPr>
            <w:r>
              <w:t xml:space="preserve">Right now, “omit” value will cause a runtime error as </w:t>
            </w:r>
            <w:r w:rsidRPr="00971D5B">
              <w:t>p_SiRadioFrameOffset</w:t>
            </w:r>
            <w:r>
              <w:t>, according to definition, must be present.</w:t>
            </w:r>
          </w:p>
        </w:tc>
      </w:tr>
      <w:tr w:rsidR="000F5DE7" w14:paraId="33D09547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EE22B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79AF5" w14:textId="77777777" w:rsidR="000F5DE7" w:rsidRDefault="000F5DE7" w:rsidP="000F5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511C0597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B8A66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96171" w14:textId="77777777" w:rsidR="000F5DE7" w:rsidRPr="00300C5B" w:rsidRDefault="000F5DE7" w:rsidP="000F5DE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“template (omit)” to 2</w:t>
            </w:r>
            <w:r w:rsidRPr="00971D5B">
              <w:rPr>
                <w:noProof/>
                <w:vertAlign w:val="superscript"/>
                <w:lang w:val="en-US"/>
              </w:rPr>
              <w:t>nd</w:t>
            </w:r>
            <w:r>
              <w:rPr>
                <w:noProof/>
                <w:lang w:val="en-US"/>
              </w:rPr>
              <w:t xml:space="preserve"> input paramater in template definition to allow “omit” value.</w:t>
            </w:r>
          </w:p>
        </w:tc>
      </w:tr>
      <w:tr w:rsidR="000F5DE7" w14:paraId="4E0E383E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F4E05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D953" w14:textId="77777777" w:rsidR="000F5DE7" w:rsidRDefault="000F5DE7" w:rsidP="000F5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2F79DAE5" w14:textId="77777777" w:rsidTr="004A7D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07C5E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FCD75" w14:textId="77777777" w:rsidR="000F5DE7" w:rsidRDefault="000F5DE7" w:rsidP="000F5DE7">
            <w:pPr>
              <w:pStyle w:val="CRCoverPage"/>
              <w:spacing w:after="0"/>
              <w:ind w:left="10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0F5DE7" w14:paraId="4CA9632D" w14:textId="77777777" w:rsidTr="004A7D65">
        <w:tc>
          <w:tcPr>
            <w:tcW w:w="2694" w:type="dxa"/>
            <w:gridSpan w:val="2"/>
          </w:tcPr>
          <w:p w14:paraId="70CF516A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73419F" w14:textId="77777777" w:rsidR="000F5DE7" w:rsidRDefault="000F5DE7" w:rsidP="000F5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0678C31F" w14:textId="77777777" w:rsidTr="004A7D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E9D33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17DEC" w14:textId="77777777" w:rsidR="000F5DE7" w:rsidRDefault="000F5DE7" w:rsidP="000F5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NBIOT testcases</w:t>
            </w:r>
          </w:p>
        </w:tc>
      </w:tr>
      <w:tr w:rsidR="000F5DE7" w14:paraId="6190A3F2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21D74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0D6E3" w14:textId="77777777" w:rsidR="000F5DE7" w:rsidRDefault="000F5DE7" w:rsidP="000F5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DE7" w14:paraId="18BC3B9F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E60D2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50CF7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CF2DCF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D1C05" w14:textId="77777777" w:rsidR="000F5DE7" w:rsidRDefault="000F5DE7" w:rsidP="000F5D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C899AC" w14:textId="77777777" w:rsidR="000F5DE7" w:rsidRDefault="000F5DE7" w:rsidP="000F5D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5DE7" w14:paraId="3C75BA53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7F7F7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070DB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66F41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6E774" w14:textId="77777777" w:rsidR="000F5DE7" w:rsidRDefault="000F5DE7" w:rsidP="000F5D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A3AFD" w14:textId="77777777" w:rsidR="000F5DE7" w:rsidRDefault="000F5DE7" w:rsidP="000F5D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5DE7" w14:paraId="66162F76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E7C2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CBCA4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DBE24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942766" w14:textId="77777777" w:rsidR="000F5DE7" w:rsidRDefault="000F5DE7" w:rsidP="000F5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82FFF" w14:textId="77777777" w:rsidR="000F5DE7" w:rsidRDefault="000F5DE7" w:rsidP="000F5D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5DE7" w14:paraId="37760814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7BC4C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FA82C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35D81" w14:textId="77777777" w:rsidR="000F5DE7" w:rsidRDefault="000F5DE7" w:rsidP="000F5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6D636" w14:textId="77777777" w:rsidR="000F5DE7" w:rsidRDefault="000F5DE7" w:rsidP="000F5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49FDE" w14:textId="77777777" w:rsidR="000F5DE7" w:rsidRDefault="000F5DE7" w:rsidP="000F5D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5DE7" w14:paraId="5C30A377" w14:textId="77777777" w:rsidTr="004A7D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A77B" w14:textId="77777777" w:rsidR="000F5DE7" w:rsidRDefault="000F5DE7" w:rsidP="000F5D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5E6B5" w14:textId="77777777" w:rsidR="000F5DE7" w:rsidRDefault="000F5DE7" w:rsidP="000F5DE7">
            <w:pPr>
              <w:pStyle w:val="CRCoverPage"/>
              <w:spacing w:after="0"/>
              <w:rPr>
                <w:noProof/>
              </w:rPr>
            </w:pPr>
          </w:p>
        </w:tc>
      </w:tr>
      <w:tr w:rsidR="000F5DE7" w14:paraId="288196E4" w14:textId="77777777" w:rsidTr="004A7D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BF3DB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6FA6A" w14:textId="77777777" w:rsidR="000F5DE7" w:rsidRDefault="000F5DE7" w:rsidP="000F5D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5DE7" w:rsidRPr="008863B9" w14:paraId="3D87AC58" w14:textId="77777777" w:rsidTr="000F5D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66F57" w14:textId="77777777" w:rsidR="000F5DE7" w:rsidRPr="008863B9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6A0D28" w14:textId="77777777" w:rsidR="000F5DE7" w:rsidRPr="008863B9" w:rsidRDefault="000F5DE7" w:rsidP="000F5D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5DE7" w14:paraId="5C031373" w14:textId="77777777" w:rsidTr="004A7D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B8CA1" w14:textId="77777777" w:rsidR="000F5DE7" w:rsidRDefault="000F5DE7" w:rsidP="000F5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EBC1B" w14:textId="77777777" w:rsidR="000F5DE7" w:rsidRDefault="000F5DE7" w:rsidP="000F5D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0E1317" w14:textId="77777777" w:rsidR="000F5DE7" w:rsidRDefault="000F5DE7" w:rsidP="000F5DE7">
      <w:pPr>
        <w:pStyle w:val="CRCoverPage"/>
        <w:spacing w:after="0"/>
        <w:rPr>
          <w:noProof/>
          <w:sz w:val="8"/>
          <w:szCs w:val="8"/>
        </w:rPr>
      </w:pPr>
    </w:p>
    <w:p w14:paraId="1FFF6446" w14:textId="77777777" w:rsidR="000F5DE7" w:rsidRDefault="000F5DE7" w:rsidP="000F5DE7">
      <w:pPr>
        <w:rPr>
          <w:noProof/>
        </w:rPr>
      </w:pPr>
    </w:p>
    <w:p w14:paraId="23B6A248" w14:textId="77777777" w:rsidR="00D778C9" w:rsidRDefault="00D778C9" w:rsidP="00D778C9">
      <w:pPr>
        <w:rPr>
          <w:noProof/>
        </w:rPr>
        <w:sectPr w:rsidR="00D778C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C5742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77312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D2C542C" w14:textId="77777777" w:rsidR="00906B89" w:rsidRPr="009B56E0" w:rsidRDefault="00446488">
      <w:pPr>
        <w:pStyle w:val="TOC1"/>
        <w:rPr>
          <w:rFonts w:ascii="Calibri" w:hAnsi="Calibr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6B89" w:rsidRPr="00AC3680">
        <w:rPr>
          <w:rFonts w:ascii="Arial" w:hAnsi="Arial" w:cs="Arial"/>
          <w:iCs/>
        </w:rPr>
        <w:t>Table of Contents</w:t>
      </w:r>
      <w:r w:rsidR="00906B89">
        <w:tab/>
      </w:r>
      <w:r w:rsidR="00906B89">
        <w:fldChar w:fldCharType="begin"/>
      </w:r>
      <w:r w:rsidR="00906B89">
        <w:instrText xml:space="preserve"> PAGEREF _Toc57731202 \h </w:instrText>
      </w:r>
      <w:r w:rsidR="00906B89">
        <w:fldChar w:fldCharType="separate"/>
      </w:r>
      <w:r w:rsidR="00906B89">
        <w:t>1</w:t>
      </w:r>
      <w:r w:rsidR="00906B89">
        <w:fldChar w:fldCharType="end"/>
      </w:r>
    </w:p>
    <w:p w14:paraId="18A5E39E" w14:textId="77777777" w:rsidR="00906B89" w:rsidRPr="009B56E0" w:rsidRDefault="00906B89">
      <w:pPr>
        <w:pStyle w:val="TOC1"/>
        <w:rPr>
          <w:rFonts w:ascii="Calibri" w:hAnsi="Calibri"/>
          <w:szCs w:val="22"/>
          <w:lang w:val="en-US" w:eastAsia="de-DE"/>
        </w:rPr>
      </w:pPr>
      <w:r w:rsidRPr="00AC3680">
        <w:rPr>
          <w:b/>
        </w:rPr>
        <w:t>1</w:t>
      </w:r>
      <w:r w:rsidRPr="009B56E0">
        <w:rPr>
          <w:rFonts w:ascii="Calibri" w:hAnsi="Calibri"/>
          <w:szCs w:val="22"/>
          <w:lang w:val="en-US" w:eastAsia="de-DE"/>
        </w:rPr>
        <w:tab/>
      </w:r>
      <w:r w:rsidRPr="00AC3680">
        <w:rPr>
          <w:b/>
        </w:rPr>
        <w:t>Corrections</w:t>
      </w:r>
      <w:r>
        <w:tab/>
      </w:r>
      <w:r>
        <w:fldChar w:fldCharType="begin"/>
      </w:r>
      <w:r>
        <w:instrText xml:space="preserve"> PAGEREF _Toc57731203 \h </w:instrText>
      </w:r>
      <w:r>
        <w:fldChar w:fldCharType="separate"/>
      </w:r>
      <w:r>
        <w:t>1</w:t>
      </w:r>
      <w:r>
        <w:fldChar w:fldCharType="end"/>
      </w:r>
    </w:p>
    <w:p w14:paraId="2F19F0C0" w14:textId="77777777" w:rsidR="00906B89" w:rsidRPr="009B56E0" w:rsidRDefault="00906B89">
      <w:pPr>
        <w:pStyle w:val="TOC2"/>
        <w:rPr>
          <w:rFonts w:ascii="Calibri" w:hAnsi="Calibri"/>
          <w:sz w:val="22"/>
          <w:szCs w:val="22"/>
          <w:lang w:val="en-US" w:eastAsia="de-DE"/>
        </w:rPr>
      </w:pPr>
      <w:r w:rsidRPr="00AC3680">
        <w:rPr>
          <w:b/>
          <w:lang w:val="pt-BR"/>
        </w:rPr>
        <w:t>1.1</w:t>
      </w:r>
      <w:r w:rsidRPr="009B56E0">
        <w:rPr>
          <w:rFonts w:ascii="Calibri" w:hAnsi="Calibri"/>
          <w:sz w:val="22"/>
          <w:szCs w:val="22"/>
          <w:lang w:val="en-US" w:eastAsia="de-DE"/>
        </w:rPr>
        <w:tab/>
      </w:r>
      <w:r w:rsidRPr="00AC3680">
        <w:rPr>
          <w:b/>
        </w:rPr>
        <w:t>Correction to template cs_NB_SiSchedulList</w:t>
      </w:r>
      <w:r>
        <w:tab/>
      </w:r>
      <w:r>
        <w:fldChar w:fldCharType="begin"/>
      </w:r>
      <w:r>
        <w:instrText xml:space="preserve"> PAGEREF _Toc57731204 \h </w:instrText>
      </w:r>
      <w:r>
        <w:fldChar w:fldCharType="separate"/>
      </w:r>
      <w:r>
        <w:t>1</w:t>
      </w:r>
      <w:r>
        <w:fldChar w:fldCharType="end"/>
      </w:r>
    </w:p>
    <w:p w14:paraId="1135D31D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8F0BF73" w14:textId="77777777" w:rsidR="00446488" w:rsidRDefault="00446488" w:rsidP="00446488"/>
    <w:p w14:paraId="26ED764C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7731203"/>
      <w:r w:rsidRPr="00854C55">
        <w:rPr>
          <w:b/>
        </w:rPr>
        <w:t>Corrections</w:t>
      </w:r>
      <w:bookmarkEnd w:id="2"/>
      <w:bookmarkEnd w:id="3"/>
      <w:bookmarkEnd w:id="4"/>
    </w:p>
    <w:p w14:paraId="7EDFFB13" w14:textId="77777777" w:rsidR="009D70CC" w:rsidRDefault="00766ABB" w:rsidP="009D70C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57731204"/>
      <w:r w:rsidRPr="00766ABB">
        <w:rPr>
          <w:b/>
        </w:rPr>
        <w:t>Correction to template cs_NB_SiSchedulList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70CC" w14:paraId="59070511" w14:textId="77777777" w:rsidTr="00766ABB">
        <w:trPr>
          <w:trHeight w:val="447"/>
        </w:trPr>
        <w:tc>
          <w:tcPr>
            <w:tcW w:w="1985" w:type="dxa"/>
          </w:tcPr>
          <w:p w14:paraId="71B01451" w14:textId="77777777" w:rsidR="009D70CC" w:rsidRPr="00E751F5" w:rsidRDefault="00766ABB" w:rsidP="00E132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9D70CC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B08508E" w14:textId="77777777" w:rsidR="009D70CC" w:rsidRDefault="00766ABB" w:rsidP="00E13217">
            <w:pPr>
              <w:pStyle w:val="CRCoverPage"/>
              <w:spacing w:after="0"/>
              <w:ind w:left="100"/>
              <w:rPr>
                <w:noProof/>
              </w:rPr>
            </w:pPr>
            <w:r w:rsidRPr="00766ABB">
              <w:t>Correction to template cs_NB_SiSchedulList</w:t>
            </w:r>
            <w:r w:rsidRPr="00766ABB">
              <w:br/>
            </w:r>
          </w:p>
        </w:tc>
      </w:tr>
      <w:tr w:rsidR="009D70CC" w14:paraId="6A4BE2C4" w14:textId="77777777" w:rsidTr="00766ABB">
        <w:trPr>
          <w:trHeight w:val="452"/>
        </w:trPr>
        <w:tc>
          <w:tcPr>
            <w:tcW w:w="1985" w:type="dxa"/>
          </w:tcPr>
          <w:p w14:paraId="7D5A40D4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75F530" w14:textId="77777777" w:rsidR="009D70CC" w:rsidRPr="0038748B" w:rsidRDefault="00906B89" w:rsidP="00BC5AB4">
            <w:pPr>
              <w:pStyle w:val="CRCoverPage"/>
              <w:ind w:left="100"/>
            </w:pPr>
            <w:r w:rsidRPr="00906B89">
              <w:t>“omit” value will cause a runtime error as p_SiRadioFrameOffset, according to definition, must be present.</w:t>
            </w:r>
          </w:p>
        </w:tc>
      </w:tr>
      <w:tr w:rsidR="009D70CC" w14:paraId="22A060BB" w14:textId="77777777" w:rsidTr="00766ABB">
        <w:tc>
          <w:tcPr>
            <w:tcW w:w="1985" w:type="dxa"/>
          </w:tcPr>
          <w:p w14:paraId="7C47591C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327431" w14:textId="77777777" w:rsidR="009D70CC" w:rsidRPr="00300C5B" w:rsidRDefault="00906B89" w:rsidP="00E132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“template (omit)” to 2</w:t>
            </w:r>
            <w:r w:rsidRPr="00971D5B">
              <w:rPr>
                <w:noProof/>
                <w:vertAlign w:val="superscript"/>
                <w:lang w:val="en-US"/>
              </w:rPr>
              <w:t>nd</w:t>
            </w:r>
            <w:r>
              <w:rPr>
                <w:noProof/>
                <w:lang w:val="en-US"/>
              </w:rPr>
              <w:t xml:space="preserve"> input paramater in template definition to allow “omit” value.</w:t>
            </w:r>
          </w:p>
        </w:tc>
      </w:tr>
      <w:tr w:rsidR="009D70CC" w14:paraId="748165E2" w14:textId="77777777" w:rsidTr="00766ABB">
        <w:tc>
          <w:tcPr>
            <w:tcW w:w="1985" w:type="dxa"/>
          </w:tcPr>
          <w:p w14:paraId="7DABB31B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031675" w14:textId="77777777" w:rsidR="009D70CC" w:rsidRPr="00811A71" w:rsidRDefault="00766ABB" w:rsidP="00E13217">
            <w:pPr>
              <w:spacing w:after="0"/>
              <w:rPr>
                <w:rFonts w:ascii="Arial" w:hAnsi="Arial" w:cs="Arial"/>
                <w:noProof/>
              </w:rPr>
            </w:pPr>
            <w:r w:rsidRPr="00766ABB">
              <w:rPr>
                <w:rFonts w:ascii="Arial" w:hAnsi="Arial" w:cs="Arial"/>
                <w:noProof/>
                <w:lang w:val="en-US"/>
              </w:rPr>
              <w:t>NBIOT/common/NBIOT_CellCfg_Templates.ttcn</w:t>
            </w:r>
          </w:p>
        </w:tc>
      </w:tr>
      <w:tr w:rsidR="009D70CC" w:rsidRPr="00E751F5" w14:paraId="2C900C53" w14:textId="77777777" w:rsidTr="00766ABB">
        <w:tc>
          <w:tcPr>
            <w:tcW w:w="1985" w:type="dxa"/>
          </w:tcPr>
          <w:p w14:paraId="232E9813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8CC5E0" w14:textId="77777777" w:rsidR="009D70CC" w:rsidRPr="00E751F5" w:rsidRDefault="009D70CC" w:rsidP="00E13217">
            <w:pPr>
              <w:rPr>
                <w:rFonts w:ascii="Arial" w:hAnsi="Arial"/>
                <w:highlight w:val="cyan"/>
              </w:rPr>
            </w:pPr>
          </w:p>
        </w:tc>
      </w:tr>
    </w:tbl>
    <w:p w14:paraId="2D359FD9" w14:textId="77777777" w:rsidR="009D70CC" w:rsidRDefault="009D70CC" w:rsidP="009D70CC">
      <w:pPr>
        <w:rPr>
          <w:noProof/>
          <w:lang w:val="en-US"/>
        </w:rPr>
      </w:pPr>
    </w:p>
    <w:p w14:paraId="7D421D8C" w14:textId="77777777" w:rsidR="009D70CC" w:rsidRDefault="009D70CC" w:rsidP="009D70CC">
      <w:pPr>
        <w:rPr>
          <w:noProof/>
        </w:rPr>
      </w:pPr>
    </w:p>
    <w:p w14:paraId="6C747C44" w14:textId="77777777" w:rsidR="009D70CC" w:rsidRDefault="009D70CC" w:rsidP="009D70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A66B5" w:rsidRPr="009B56E0" w14:paraId="78CF0D42" w14:textId="77777777" w:rsidTr="001A66B5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BD03902" w14:textId="77777777" w:rsidR="009D70CC" w:rsidRPr="009B56E0" w:rsidRDefault="009D70CC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B56E0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0E27E8C2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value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>) NB_AllSiSchedul_Type cs_NB_SiSchedulList(NB_SiWindowLength_Type p_SiWindowLength,           /* as in Sib1 */</w:t>
            </w:r>
          </w:p>
          <w:p w14:paraId="2C190496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NB_SiRadioFrameOffset_Type p_SiRadioFrameOffset,   /* as in Sib1 */</w:t>
            </w:r>
          </w:p>
          <w:p w14:paraId="56D1CB7A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value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>) NB_SiSchedulList_Type p_SiSchedulList) :=</w:t>
            </w:r>
          </w:p>
          <w:p w14:paraId="4977F11E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 /* @status    APPROVED (NBIOT) */</w:t>
            </w:r>
          </w:p>
          <w:p w14:paraId="1969F806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/* common template for one or more SIs */</w:t>
            </w:r>
          </w:p>
          <w:p w14:paraId="115CB5C8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WindowLength := p_SiWindowLength,</w:t>
            </w:r>
          </w:p>
          <w:p w14:paraId="2CB66497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RadioFrameOffset := p_SiRadioFrameOffset,</w:t>
            </w:r>
          </w:p>
          <w:p w14:paraId="6C3DD1C4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9B56E0">
              <w:rPr>
                <w:rFonts w:ascii="Courier New" w:hAnsi="Courier New" w:cs="Courier New"/>
                <w:color w:val="000000"/>
                <w:lang w:val="de-DE" w:eastAsia="de-DE"/>
              </w:rPr>
              <w:t>SiList := p_SiSchedulList</w:t>
            </w:r>
          </w:p>
          <w:p w14:paraId="1AA52F09" w14:textId="77777777" w:rsidR="001A66B5" w:rsidRPr="009B56E0" w:rsidRDefault="001A66B5" w:rsidP="001A66B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B56E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};</w:t>
            </w:r>
          </w:p>
          <w:p w14:paraId="4E0A3639" w14:textId="77777777" w:rsidR="009D70CC" w:rsidRPr="009B56E0" w:rsidRDefault="009D70CC" w:rsidP="00BB60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B56E0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1A66B5" w:rsidRPr="009B56E0" w14:paraId="41080F3C" w14:textId="77777777" w:rsidTr="001A66B5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A3C940A" w14:textId="77777777" w:rsidR="009D70CC" w:rsidRPr="009B56E0" w:rsidRDefault="009D70CC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6D3D5533" w14:textId="77777777" w:rsidR="009D70CC" w:rsidRPr="009B56E0" w:rsidRDefault="009D70CC" w:rsidP="009D70CC">
      <w:pPr>
        <w:spacing w:after="0"/>
        <w:rPr>
          <w:rFonts w:ascii="Arial" w:hAnsi="Arial"/>
          <w:b/>
          <w:color w:val="000000"/>
          <w:lang w:eastAsia="en-GB"/>
        </w:rPr>
      </w:pPr>
    </w:p>
    <w:p w14:paraId="64FA6EA6" w14:textId="77777777" w:rsidR="009D70CC" w:rsidRPr="009B56E0" w:rsidRDefault="009D70CC" w:rsidP="009D70CC">
      <w:pPr>
        <w:spacing w:after="0"/>
        <w:rPr>
          <w:rFonts w:ascii="Arial" w:hAnsi="Arial"/>
          <w:b/>
          <w:color w:val="000000"/>
          <w:lang w:eastAsia="en-GB"/>
        </w:rPr>
      </w:pPr>
    </w:p>
    <w:p w14:paraId="7673D082" w14:textId="77777777" w:rsidR="009D70CC" w:rsidRPr="009B56E0" w:rsidRDefault="009D70CC" w:rsidP="009D70CC">
      <w:pPr>
        <w:spacing w:after="0"/>
        <w:rPr>
          <w:rFonts w:ascii="Arial" w:hAnsi="Arial"/>
          <w:b/>
          <w:color w:val="000000"/>
          <w:lang w:eastAsia="en-GB"/>
        </w:rPr>
      </w:pPr>
      <w:r w:rsidRPr="009B56E0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1A66B5" w:rsidRPr="009B56E0" w14:paraId="20851EBB" w14:textId="77777777" w:rsidTr="001A66B5">
        <w:tblPrEx>
          <w:tblCellMar>
            <w:top w:w="0" w:type="dxa"/>
            <w:bottom w:w="0" w:type="dxa"/>
          </w:tblCellMar>
        </w:tblPrEx>
        <w:tc>
          <w:tcPr>
            <w:tcW w:w="9855" w:type="dxa"/>
            <w:shd w:val="clear" w:color="auto" w:fill="FFFFFF"/>
          </w:tcPr>
          <w:p w14:paraId="5413153E" w14:textId="77777777" w:rsidR="009D70CC" w:rsidRPr="009B56E0" w:rsidRDefault="009D70CC" w:rsidP="00E13217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B56E0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7B22DBD6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value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>) NB_AllSiSchedul_Type cs_NB_SiSchedulList(NB_SiWindowLength_Type p_SiWindowLength,           /* as in Sib1 */</w:t>
            </w:r>
          </w:p>
          <w:p w14:paraId="0358ABAA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template</w:t>
            </w:r>
            <w:r w:rsidRPr="009B56E0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 xml:space="preserve"> (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highlight w:val="yellow"/>
                <w:lang w:val="en-US" w:eastAsia="de-DE"/>
              </w:rPr>
              <w:t>omit</w:t>
            </w:r>
            <w:r w:rsidRPr="009B56E0">
              <w:rPr>
                <w:rFonts w:ascii="Courier New" w:hAnsi="Courier New" w:cs="Courier New"/>
                <w:color w:val="000000"/>
                <w:highlight w:val="yellow"/>
                <w:lang w:val="en-US" w:eastAsia="de-DE"/>
              </w:rPr>
              <w:t>)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NB_SiRadioFrameOffset_Type p_SiRadioFrameOffset,   /* as in Sib1 */</w:t>
            </w:r>
          </w:p>
          <w:p w14:paraId="7BBE433D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template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(</w:t>
            </w:r>
            <w:r w:rsidRPr="009B56E0">
              <w:rPr>
                <w:rFonts w:ascii="Courier New" w:hAnsi="Courier New" w:cs="Courier New"/>
                <w:b/>
                <w:bCs/>
                <w:color w:val="000000"/>
                <w:lang w:val="en-US" w:eastAsia="de-DE"/>
              </w:rPr>
              <w:t>value</w:t>
            </w: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>) NB_SiSchedulList_Type p_SiSchedulList) :=</w:t>
            </w:r>
          </w:p>
          <w:p w14:paraId="4D267AFD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{ /* @status    APPROVED (NBIOT) */</w:t>
            </w:r>
          </w:p>
          <w:p w14:paraId="58491141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/* common template for one or more SIs */</w:t>
            </w:r>
          </w:p>
          <w:p w14:paraId="0627C02F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WindowLength := p_SiWindowLength,</w:t>
            </w:r>
          </w:p>
          <w:p w14:paraId="3E048F2F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RadioFrameOffset := p_SiRadioFrameOffset,</w:t>
            </w:r>
          </w:p>
          <w:p w14:paraId="4FF5DC2F" w14:textId="77777777" w:rsidR="001A66B5" w:rsidRPr="009B56E0" w:rsidRDefault="001A66B5" w:rsidP="001A66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B56E0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9B56E0">
              <w:rPr>
                <w:rFonts w:ascii="Courier New" w:hAnsi="Courier New" w:cs="Courier New"/>
                <w:color w:val="000000"/>
                <w:lang w:val="de-DE" w:eastAsia="de-DE"/>
              </w:rPr>
              <w:t>SiList := p_SiSchedulList</w:t>
            </w:r>
          </w:p>
          <w:p w14:paraId="260CD64F" w14:textId="77777777" w:rsidR="001A66B5" w:rsidRPr="009B56E0" w:rsidRDefault="001A66B5" w:rsidP="001A66B5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B56E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};</w:t>
            </w:r>
          </w:p>
          <w:p w14:paraId="5586695E" w14:textId="77777777" w:rsidR="009D70CC" w:rsidRPr="009B56E0" w:rsidRDefault="009D70CC" w:rsidP="00BB60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B56E0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2DF8AEC5" w14:textId="77777777" w:rsidR="00300C5B" w:rsidRDefault="00300C5B" w:rsidP="00300C5B">
      <w:pPr>
        <w:rPr>
          <w:noProof/>
          <w:lang w:val="en-US"/>
        </w:rPr>
      </w:pPr>
    </w:p>
    <w:p w14:paraId="3855964E" w14:textId="77777777" w:rsidR="00300C5B" w:rsidRPr="00392DD5" w:rsidRDefault="00300C5B">
      <w:pPr>
        <w:rPr>
          <w:noProof/>
        </w:rPr>
      </w:pPr>
    </w:p>
    <w:sectPr w:rsidR="00300C5B" w:rsidRPr="00392DD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AC93D" w14:textId="77777777" w:rsidR="004A7D65" w:rsidRDefault="004A7D65">
      <w:r>
        <w:separator/>
      </w:r>
    </w:p>
  </w:endnote>
  <w:endnote w:type="continuationSeparator" w:id="0">
    <w:p w14:paraId="3115EBC7" w14:textId="77777777" w:rsidR="004A7D65" w:rsidRDefault="004A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4BC10" w14:textId="77777777" w:rsidR="00CD7D57" w:rsidRDefault="00CD7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6FA30" w14:textId="77777777" w:rsidR="00CD7D57" w:rsidRDefault="00CD7D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8CAFD" w14:textId="77777777" w:rsidR="00CD7D57" w:rsidRDefault="00CD7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406E7" w14:textId="77777777" w:rsidR="004A7D65" w:rsidRDefault="004A7D65">
      <w:r>
        <w:separator/>
      </w:r>
    </w:p>
  </w:footnote>
  <w:footnote w:type="continuationSeparator" w:id="0">
    <w:p w14:paraId="78DE2910" w14:textId="77777777" w:rsidR="004A7D65" w:rsidRDefault="004A7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68579" w14:textId="77777777" w:rsidR="00CD7D57" w:rsidRDefault="00CD7D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016A8" w14:textId="77777777" w:rsidR="00CD7D57" w:rsidRDefault="00CD7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FA593" w14:textId="77777777" w:rsidR="00CD7D57" w:rsidRDefault="00CD7D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767AA" w14:textId="77777777" w:rsidR="00CD7D57" w:rsidRDefault="00CD7D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6C533" w14:textId="77777777" w:rsidR="00CD7D57" w:rsidRDefault="00CD7D5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21A82" w14:textId="77777777" w:rsidR="00CD7D57" w:rsidRDefault="00CD7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01D1E1B"/>
    <w:multiLevelType w:val="hybridMultilevel"/>
    <w:tmpl w:val="A9245FA6"/>
    <w:lvl w:ilvl="0" w:tplc="AFC0E6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2000BA"/>
    <w:multiLevelType w:val="hybridMultilevel"/>
    <w:tmpl w:val="61A0AD08"/>
    <w:lvl w:ilvl="0" w:tplc="9CEA3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0F5DE7"/>
    <w:rsid w:val="00106C43"/>
    <w:rsid w:val="00145D43"/>
    <w:rsid w:val="00154DA1"/>
    <w:rsid w:val="00154EF6"/>
    <w:rsid w:val="00157804"/>
    <w:rsid w:val="00192C46"/>
    <w:rsid w:val="001A08B3"/>
    <w:rsid w:val="001A66B5"/>
    <w:rsid w:val="001A7B60"/>
    <w:rsid w:val="001B52F0"/>
    <w:rsid w:val="001B7A65"/>
    <w:rsid w:val="001C04D1"/>
    <w:rsid w:val="001C4EB9"/>
    <w:rsid w:val="001E41F3"/>
    <w:rsid w:val="001F65F7"/>
    <w:rsid w:val="00215FFF"/>
    <w:rsid w:val="0026004D"/>
    <w:rsid w:val="002640DD"/>
    <w:rsid w:val="00275D12"/>
    <w:rsid w:val="00284C95"/>
    <w:rsid w:val="00284FEB"/>
    <w:rsid w:val="002860C4"/>
    <w:rsid w:val="002B5741"/>
    <w:rsid w:val="002D3D8E"/>
    <w:rsid w:val="002D7390"/>
    <w:rsid w:val="002E0793"/>
    <w:rsid w:val="00300C5B"/>
    <w:rsid w:val="00304F33"/>
    <w:rsid w:val="00305409"/>
    <w:rsid w:val="00346E84"/>
    <w:rsid w:val="003609EF"/>
    <w:rsid w:val="0036231A"/>
    <w:rsid w:val="00374DD4"/>
    <w:rsid w:val="0038748B"/>
    <w:rsid w:val="00392DD5"/>
    <w:rsid w:val="003B3EF4"/>
    <w:rsid w:val="003E1A36"/>
    <w:rsid w:val="003E49B6"/>
    <w:rsid w:val="003E7EFD"/>
    <w:rsid w:val="003F21A8"/>
    <w:rsid w:val="003F572E"/>
    <w:rsid w:val="00410371"/>
    <w:rsid w:val="00416B5B"/>
    <w:rsid w:val="004242F1"/>
    <w:rsid w:val="00446488"/>
    <w:rsid w:val="00453059"/>
    <w:rsid w:val="00461F12"/>
    <w:rsid w:val="004A7D65"/>
    <w:rsid w:val="004B39C4"/>
    <w:rsid w:val="004B75B7"/>
    <w:rsid w:val="004D63AB"/>
    <w:rsid w:val="004E2639"/>
    <w:rsid w:val="004E709B"/>
    <w:rsid w:val="00501FBE"/>
    <w:rsid w:val="0051580D"/>
    <w:rsid w:val="00521B93"/>
    <w:rsid w:val="00521D1F"/>
    <w:rsid w:val="0052248D"/>
    <w:rsid w:val="00547111"/>
    <w:rsid w:val="005479C5"/>
    <w:rsid w:val="00592D74"/>
    <w:rsid w:val="005A6147"/>
    <w:rsid w:val="005C576A"/>
    <w:rsid w:val="005E2C44"/>
    <w:rsid w:val="00617D68"/>
    <w:rsid w:val="00621188"/>
    <w:rsid w:val="0062179D"/>
    <w:rsid w:val="006257ED"/>
    <w:rsid w:val="00681541"/>
    <w:rsid w:val="00695808"/>
    <w:rsid w:val="0069795D"/>
    <w:rsid w:val="006B46FB"/>
    <w:rsid w:val="006E21FB"/>
    <w:rsid w:val="0071206F"/>
    <w:rsid w:val="00720190"/>
    <w:rsid w:val="00731698"/>
    <w:rsid w:val="00757BDD"/>
    <w:rsid w:val="007630FD"/>
    <w:rsid w:val="00766ABB"/>
    <w:rsid w:val="00772610"/>
    <w:rsid w:val="007773C9"/>
    <w:rsid w:val="0078796A"/>
    <w:rsid w:val="007918B7"/>
    <w:rsid w:val="00792342"/>
    <w:rsid w:val="007977A8"/>
    <w:rsid w:val="007B4BE6"/>
    <w:rsid w:val="007B512A"/>
    <w:rsid w:val="007C2097"/>
    <w:rsid w:val="007C6A70"/>
    <w:rsid w:val="007D6A07"/>
    <w:rsid w:val="007D6B14"/>
    <w:rsid w:val="007F7259"/>
    <w:rsid w:val="008040A8"/>
    <w:rsid w:val="00807ED5"/>
    <w:rsid w:val="00811A71"/>
    <w:rsid w:val="008279FA"/>
    <w:rsid w:val="0084131B"/>
    <w:rsid w:val="00855B12"/>
    <w:rsid w:val="008626E7"/>
    <w:rsid w:val="00870EE7"/>
    <w:rsid w:val="008800D0"/>
    <w:rsid w:val="008863B9"/>
    <w:rsid w:val="008A45A6"/>
    <w:rsid w:val="008F686C"/>
    <w:rsid w:val="00901AF9"/>
    <w:rsid w:val="00906B89"/>
    <w:rsid w:val="009148DE"/>
    <w:rsid w:val="00941E30"/>
    <w:rsid w:val="009452AD"/>
    <w:rsid w:val="00954573"/>
    <w:rsid w:val="00966A61"/>
    <w:rsid w:val="00967237"/>
    <w:rsid w:val="00971D5B"/>
    <w:rsid w:val="009777D9"/>
    <w:rsid w:val="0098296A"/>
    <w:rsid w:val="00991B88"/>
    <w:rsid w:val="009945D9"/>
    <w:rsid w:val="009A290B"/>
    <w:rsid w:val="009A5753"/>
    <w:rsid w:val="009A579D"/>
    <w:rsid w:val="009A7FE3"/>
    <w:rsid w:val="009B56E0"/>
    <w:rsid w:val="009C7DE4"/>
    <w:rsid w:val="009D14AA"/>
    <w:rsid w:val="009D70CC"/>
    <w:rsid w:val="009E3297"/>
    <w:rsid w:val="009F734F"/>
    <w:rsid w:val="00A11FAC"/>
    <w:rsid w:val="00A246B6"/>
    <w:rsid w:val="00A32885"/>
    <w:rsid w:val="00A47E70"/>
    <w:rsid w:val="00A50CF0"/>
    <w:rsid w:val="00A52F6F"/>
    <w:rsid w:val="00A65330"/>
    <w:rsid w:val="00A7671C"/>
    <w:rsid w:val="00A82885"/>
    <w:rsid w:val="00A901B5"/>
    <w:rsid w:val="00AA2CBC"/>
    <w:rsid w:val="00AC5820"/>
    <w:rsid w:val="00AC77AD"/>
    <w:rsid w:val="00AD1CD8"/>
    <w:rsid w:val="00AD65E1"/>
    <w:rsid w:val="00AF2172"/>
    <w:rsid w:val="00B0251B"/>
    <w:rsid w:val="00B258BB"/>
    <w:rsid w:val="00B34AC9"/>
    <w:rsid w:val="00B42571"/>
    <w:rsid w:val="00B43DB1"/>
    <w:rsid w:val="00B67B97"/>
    <w:rsid w:val="00B70AF7"/>
    <w:rsid w:val="00B75E77"/>
    <w:rsid w:val="00B87E81"/>
    <w:rsid w:val="00B968C8"/>
    <w:rsid w:val="00BA3EC5"/>
    <w:rsid w:val="00BA51D9"/>
    <w:rsid w:val="00BA6344"/>
    <w:rsid w:val="00BB5DFC"/>
    <w:rsid w:val="00BB6025"/>
    <w:rsid w:val="00BC5AB4"/>
    <w:rsid w:val="00BD279D"/>
    <w:rsid w:val="00BD6BB8"/>
    <w:rsid w:val="00BD7B89"/>
    <w:rsid w:val="00BF395A"/>
    <w:rsid w:val="00C247D7"/>
    <w:rsid w:val="00C259BF"/>
    <w:rsid w:val="00C431D8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D7D57"/>
    <w:rsid w:val="00CE3B53"/>
    <w:rsid w:val="00CF3997"/>
    <w:rsid w:val="00D03F9A"/>
    <w:rsid w:val="00D06D51"/>
    <w:rsid w:val="00D24991"/>
    <w:rsid w:val="00D25980"/>
    <w:rsid w:val="00D27DD1"/>
    <w:rsid w:val="00D30E2E"/>
    <w:rsid w:val="00D50255"/>
    <w:rsid w:val="00D66520"/>
    <w:rsid w:val="00D778C9"/>
    <w:rsid w:val="00DC4BFF"/>
    <w:rsid w:val="00DC5444"/>
    <w:rsid w:val="00DD11FD"/>
    <w:rsid w:val="00DE34CF"/>
    <w:rsid w:val="00E13217"/>
    <w:rsid w:val="00E13F3D"/>
    <w:rsid w:val="00E14D7D"/>
    <w:rsid w:val="00E3190C"/>
    <w:rsid w:val="00E34898"/>
    <w:rsid w:val="00E37029"/>
    <w:rsid w:val="00E615BE"/>
    <w:rsid w:val="00E87E94"/>
    <w:rsid w:val="00EB09B7"/>
    <w:rsid w:val="00EC55A5"/>
    <w:rsid w:val="00EE7D7C"/>
    <w:rsid w:val="00F124A3"/>
    <w:rsid w:val="00F13B5F"/>
    <w:rsid w:val="00F21214"/>
    <w:rsid w:val="00F25D98"/>
    <w:rsid w:val="00F300FB"/>
    <w:rsid w:val="00F34057"/>
    <w:rsid w:val="00F74741"/>
    <w:rsid w:val="00F86140"/>
    <w:rsid w:val="00F90DF6"/>
    <w:rsid w:val="00FB6386"/>
    <w:rsid w:val="00FD6988"/>
    <w:rsid w:val="00FE70DA"/>
    <w:rsid w:val="00FF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2C12EF4"/>
  <w15:docId w15:val="{C2C99385-D98B-4B0A-8250-DE1F4974C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75FFD-20DA-4FD3-A8E0-71AD87BB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2021-02-09T10:06:00Z</dcterms:created>
  <dcterms:modified xsi:type="dcterms:W3CDTF">2021-02-09T10:06:00Z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