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62B6131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1D56F1">
        <w:rPr>
          <w:b/>
          <w:i/>
          <w:noProof/>
          <w:sz w:val="28"/>
        </w:rPr>
        <w:t>211</w:t>
      </w:r>
      <w:r w:rsidR="008F5D64">
        <w:rPr>
          <w:b/>
          <w:i/>
          <w:noProof/>
          <w:sz w:val="28"/>
        </w:rPr>
        <w:t>452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A5E917D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56F1">
              <w:rPr>
                <w:b/>
                <w:noProof/>
                <w:sz w:val="28"/>
              </w:rPr>
              <w:t>1990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72BD13EE" w:rsidR="00AA27AC" w:rsidRPr="00410371" w:rsidRDefault="008F5D64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21C9ECF3" w:rsidR="00AA27AC" w:rsidRPr="00410371" w:rsidRDefault="008F5D64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C1C8A6D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D56F1">
              <w:rPr>
                <w:noProof/>
              </w:rPr>
              <w:t>9.1.8.2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7FB316A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8F5D64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29A774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D56F1">
              <w:rPr>
                <w:noProof/>
              </w:rPr>
              <w:t>9.1.8.2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D46C9D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D56F1">
              <w:rPr>
                <w:noProof/>
              </w:rPr>
              <w:t>9.1.8.2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F90EC80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1D56F1">
              <w:rPr>
                <w:noProof/>
              </w:rPr>
              <w:t>9.1.8.2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41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27AE7C6" w14:textId="025D2D43" w:rsidR="001D56F1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6F1" w:rsidRPr="007B1412">
        <w:rPr>
          <w:rFonts w:ascii="Arial" w:hAnsi="Arial" w:cs="Arial"/>
          <w:iCs/>
        </w:rPr>
        <w:t>Table of Contents</w:t>
      </w:r>
      <w:r w:rsidR="001D56F1">
        <w:tab/>
      </w:r>
      <w:r w:rsidR="001D56F1">
        <w:fldChar w:fldCharType="begin"/>
      </w:r>
      <w:r w:rsidR="001D56F1">
        <w:instrText xml:space="preserve"> PAGEREF _Toc81412417 \h </w:instrText>
      </w:r>
      <w:r w:rsidR="001D56F1">
        <w:fldChar w:fldCharType="separate"/>
      </w:r>
      <w:r w:rsidR="001D56F1">
        <w:t>2</w:t>
      </w:r>
      <w:r w:rsidR="001D56F1">
        <w:fldChar w:fldCharType="end"/>
      </w:r>
    </w:p>
    <w:p w14:paraId="201A9257" w14:textId="35985F94" w:rsidR="001D56F1" w:rsidRDefault="001D5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B141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B141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_Toc81412418 \h </w:instrText>
      </w:r>
      <w:r>
        <w:fldChar w:fldCharType="separate"/>
      </w:r>
      <w:r>
        <w:t>3</w:t>
      </w:r>
      <w:r>
        <w:fldChar w:fldCharType="end"/>
      </w:r>
    </w:p>
    <w:p w14:paraId="366CCD4D" w14:textId="0486ACB9" w:rsidR="001D56F1" w:rsidRDefault="001D5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B141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_Toc81412419 \h </w:instrText>
      </w:r>
      <w:r>
        <w:fldChar w:fldCharType="separate"/>
      </w:r>
      <w:r>
        <w:t>3</w:t>
      </w:r>
      <w:r>
        <w:fldChar w:fldCharType="end"/>
      </w:r>
    </w:p>
    <w:p w14:paraId="070CD792" w14:textId="14EAFE06" w:rsidR="001D56F1" w:rsidRDefault="001D5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B14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B14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_Toc81412420 \h </w:instrText>
      </w:r>
      <w:r>
        <w:fldChar w:fldCharType="separate"/>
      </w:r>
      <w:r>
        <w:t>3</w:t>
      </w:r>
      <w:r>
        <w:fldChar w:fldCharType="end"/>
      </w:r>
    </w:p>
    <w:p w14:paraId="12B6B24A" w14:textId="0CB84268" w:rsidR="001D56F1" w:rsidRDefault="001D5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B141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B141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_Toc81412421 \h </w:instrText>
      </w:r>
      <w:r>
        <w:fldChar w:fldCharType="separate"/>
      </w:r>
      <w:r>
        <w:t>3</w:t>
      </w:r>
      <w:r>
        <w:fldChar w:fldCharType="end"/>
      </w:r>
    </w:p>
    <w:p w14:paraId="05E287D8" w14:textId="23B71DC9" w:rsidR="001D56F1" w:rsidRDefault="001D5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B141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B141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_Toc81412422 \h </w:instrText>
      </w:r>
      <w:r>
        <w:fldChar w:fldCharType="separate"/>
      </w:r>
      <w:r>
        <w:t>3</w:t>
      </w:r>
      <w:r>
        <w:fldChar w:fldCharType="end"/>
      </w:r>
    </w:p>
    <w:p w14:paraId="5E821D78" w14:textId="6A0B75B6" w:rsidR="001D56F1" w:rsidRDefault="001D5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B141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B1412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_Toc81412423 \h </w:instrText>
      </w:r>
      <w:r>
        <w:fldChar w:fldCharType="separate"/>
      </w:r>
      <w:r>
        <w:t>3</w:t>
      </w:r>
      <w:r>
        <w:fldChar w:fldCharType="end"/>
      </w:r>
    </w:p>
    <w:p w14:paraId="40B160AE" w14:textId="608C04D4" w:rsidR="001D56F1" w:rsidRDefault="001D5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B141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B141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_Toc81412424 \h </w:instrText>
      </w:r>
      <w:r>
        <w:fldChar w:fldCharType="separate"/>
      </w:r>
      <w:r>
        <w:t>3</w:t>
      </w:r>
      <w:r>
        <w:fldChar w:fldCharType="end"/>
      </w:r>
    </w:p>
    <w:p w14:paraId="0348A46A" w14:textId="6FD6D61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418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60D06F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D56F1">
        <w:rPr>
          <w:noProof/>
        </w:rPr>
        <w:t>9.1.8.2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419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4D62DA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D56F1">
        <w:rPr>
          <w:noProof/>
        </w:rPr>
        <w:t>9.1.8.2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42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421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422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423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FF5FA34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D56F1">
        <w:rPr>
          <w:rFonts w:ascii="Arial" w:eastAsia="SimSun" w:hAnsi="Arial"/>
        </w:rPr>
        <w:t>9_1_8_2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B1265D3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D56F1">
        <w:rPr>
          <w:rFonts w:ascii="Arial" w:eastAsia="SimSun" w:hAnsi="Arial"/>
        </w:rPr>
        <w:t>9_1_8_2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424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A83963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1D56F1">
              <w:rPr>
                <w:b/>
                <w:noProof/>
              </w:rPr>
              <w:t>211150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D56F1">
              <w:rPr>
                <w:noProof/>
              </w:rPr>
              <w:t>9.1.8.2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76EC5" w14:textId="77777777" w:rsidR="00777F4F" w:rsidRDefault="00777F4F">
      <w:r>
        <w:separator/>
      </w:r>
    </w:p>
  </w:endnote>
  <w:endnote w:type="continuationSeparator" w:id="0">
    <w:p w14:paraId="74B2ABE3" w14:textId="77777777" w:rsidR="00777F4F" w:rsidRDefault="00777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7C1D4" w14:textId="77777777" w:rsidR="00777F4F" w:rsidRDefault="00777F4F">
      <w:r>
        <w:separator/>
      </w:r>
    </w:p>
  </w:footnote>
  <w:footnote w:type="continuationSeparator" w:id="0">
    <w:p w14:paraId="3E671F47" w14:textId="77777777" w:rsidR="00777F4F" w:rsidRDefault="00777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77F4F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D64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211149</vt:lpstr>
      <vt:lpstr>MTG_TITLE</vt:lpstr>
    </vt:vector>
  </TitlesOfParts>
  <Company>3GPP Support Team</Company>
  <LinksUpToDate>false</LinksUpToDate>
  <CharactersWithSpaces>3908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211149</dc:title>
  <dc:subject>9.1.8.2</dc:subject>
  <dc:creator>Michael Sanders, John M Meredith</dc:creator>
  <cp:keywords>1990</cp:keywords>
  <dc:description>9_1_8_2</dc:description>
  <cp:lastModifiedBy>MCC TF160</cp:lastModifiedBy>
  <cp:revision>4</cp:revision>
  <cp:lastPrinted>1900-01-01T00:00:00Z</cp:lastPrinted>
  <dcterms:created xsi:type="dcterms:W3CDTF">2021-09-01T17:12:00Z</dcterms:created>
  <dcterms:modified xsi:type="dcterms:W3CDTF">2021-10-06T16:07:00Z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