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7D49CFF5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F35D7D">
        <w:rPr>
          <w:b/>
          <w:i/>
          <w:noProof/>
          <w:sz w:val="28"/>
        </w:rPr>
        <w:t>211187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61E1F989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35D7D">
              <w:rPr>
                <w:b/>
                <w:noProof/>
                <w:sz w:val="28"/>
              </w:rPr>
              <w:t>2008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609E53D5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5148D72C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F35D7D">
              <w:rPr>
                <w:noProof/>
              </w:rPr>
              <w:t>7.1.1.1.3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2739117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3FA07963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F35D7D">
              <w:rPr>
                <w:noProof/>
              </w:rPr>
              <w:t>7.1.1.1.3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424989E2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F35D7D">
              <w:rPr>
                <w:noProof/>
              </w:rPr>
              <w:t>7.1.1.1.3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7765D905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F35D7D">
              <w:rPr>
                <w:noProof/>
              </w:rPr>
              <w:t>7.1.1.1.3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2001672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7821793C" w14:textId="27DFAFD9" w:rsidR="00F35D7D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35D7D" w:rsidRPr="00543953">
        <w:rPr>
          <w:rFonts w:ascii="Arial" w:hAnsi="Arial" w:cs="Arial"/>
          <w:iCs/>
        </w:rPr>
        <w:t>Table of Contents</w:t>
      </w:r>
      <w:r w:rsidR="00F35D7D">
        <w:tab/>
      </w:r>
      <w:r w:rsidR="00F35D7D">
        <w:fldChar w:fldCharType="begin"/>
      </w:r>
      <w:r w:rsidR="00F35D7D">
        <w:instrText xml:space="preserve"> PAGEREF _Toc82001672 \h </w:instrText>
      </w:r>
      <w:r w:rsidR="00F35D7D">
        <w:fldChar w:fldCharType="separate"/>
      </w:r>
      <w:r w:rsidR="00F35D7D">
        <w:t>2</w:t>
      </w:r>
      <w:r w:rsidR="00F35D7D">
        <w:fldChar w:fldCharType="end"/>
      </w:r>
    </w:p>
    <w:p w14:paraId="3734E9B5" w14:textId="556E228E" w:rsidR="00F35D7D" w:rsidRDefault="00F35D7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43953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43953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_Toc82001673 \h </w:instrText>
      </w:r>
      <w:r>
        <w:fldChar w:fldCharType="separate"/>
      </w:r>
      <w:r>
        <w:t>3</w:t>
      </w:r>
      <w:r>
        <w:fldChar w:fldCharType="end"/>
      </w:r>
    </w:p>
    <w:p w14:paraId="03F6A8CA" w14:textId="79B3A19D" w:rsidR="00F35D7D" w:rsidRDefault="00F35D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43953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_Toc82001674 \h </w:instrText>
      </w:r>
      <w:r>
        <w:fldChar w:fldCharType="separate"/>
      </w:r>
      <w:r>
        <w:t>3</w:t>
      </w:r>
      <w:r>
        <w:fldChar w:fldCharType="end"/>
      </w:r>
    </w:p>
    <w:p w14:paraId="28B5ED4E" w14:textId="7C824452" w:rsidR="00F35D7D" w:rsidRDefault="00F35D7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43953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43953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_Toc82001675 \h </w:instrText>
      </w:r>
      <w:r>
        <w:fldChar w:fldCharType="separate"/>
      </w:r>
      <w:r>
        <w:t>3</w:t>
      </w:r>
      <w:r>
        <w:fldChar w:fldCharType="end"/>
      </w:r>
    </w:p>
    <w:p w14:paraId="665D8B59" w14:textId="66075785" w:rsidR="00F35D7D" w:rsidRDefault="00F35D7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4395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43953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_Toc82001676 \h </w:instrText>
      </w:r>
      <w:r>
        <w:fldChar w:fldCharType="separate"/>
      </w:r>
      <w:r>
        <w:t>3</w:t>
      </w:r>
      <w:r>
        <w:fldChar w:fldCharType="end"/>
      </w:r>
    </w:p>
    <w:p w14:paraId="2DB7B026" w14:textId="647824B3" w:rsidR="00F35D7D" w:rsidRDefault="00F35D7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4395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4395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_Toc82001677 \h </w:instrText>
      </w:r>
      <w:r>
        <w:fldChar w:fldCharType="separate"/>
      </w:r>
      <w:r>
        <w:t>3</w:t>
      </w:r>
      <w:r>
        <w:fldChar w:fldCharType="end"/>
      </w:r>
    </w:p>
    <w:p w14:paraId="7AED5AF9" w14:textId="5B757741" w:rsidR="00F35D7D" w:rsidRDefault="00F35D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4395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43953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_Toc82001678 \h </w:instrText>
      </w:r>
      <w:r>
        <w:fldChar w:fldCharType="separate"/>
      </w:r>
      <w:r>
        <w:t>3</w:t>
      </w:r>
      <w:r>
        <w:fldChar w:fldCharType="end"/>
      </w:r>
    </w:p>
    <w:p w14:paraId="7EC7F2FF" w14:textId="4C9296A8" w:rsidR="00F35D7D" w:rsidRDefault="00F35D7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4395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4395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_Toc82001679 \h </w:instrText>
      </w:r>
      <w:r>
        <w:fldChar w:fldCharType="separate"/>
      </w:r>
      <w:r>
        <w:t>3</w:t>
      </w:r>
      <w:r>
        <w:fldChar w:fldCharType="end"/>
      </w:r>
    </w:p>
    <w:p w14:paraId="0348A46A" w14:textId="57C21A3F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2001673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61C04DC4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F35D7D">
        <w:rPr>
          <w:noProof/>
        </w:rPr>
        <w:t>7.1.1.1.3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2001674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6999A2B3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F35D7D">
        <w:rPr>
          <w:noProof/>
        </w:rPr>
        <w:t>7.1.1.1.3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2001675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2001676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4DE237DB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 xml:space="preserve">was executed in 5GS Stand Alone mode (Option 2) on NR Primary Band </w:t>
      </w:r>
      <w:r w:rsidRPr="006C06D9">
        <w:rPr>
          <w:rFonts w:ascii="Arial" w:hAnsi="Arial" w:cs="Arial"/>
          <w:lang w:eastAsia="zh-CN"/>
        </w:rPr>
        <w:t>n25</w:t>
      </w:r>
      <w:r w:rsidR="00C40F1B" w:rsidRPr="006C06D9">
        <w:rPr>
          <w:rFonts w:ascii="Arial" w:hAnsi="Arial" w:cs="Arial"/>
          <w:lang w:eastAsia="zh-CN"/>
        </w:rPr>
        <w:t>8</w:t>
      </w:r>
      <w:r>
        <w:rPr>
          <w:rFonts w:ascii="Arial" w:hAnsi="Arial" w:cs="Arial"/>
          <w:lang w:eastAsia="zh-CN"/>
        </w:rPr>
        <w:t xml:space="preserve"> using </w:t>
      </w:r>
      <w:r w:rsidR="00640B60">
        <w:rPr>
          <w:rFonts w:ascii="Arial" w:hAnsi="Arial" w:cs="Arial"/>
          <w:lang w:eastAsia="zh-CN"/>
        </w:rPr>
        <w:t xml:space="preserve">the NULL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Algorithm </w:t>
      </w:r>
      <w:r w:rsidR="001337C6">
        <w:rPr>
          <w:rFonts w:ascii="Arial" w:hAnsi="Arial" w:cs="Arial"/>
          <w:lang w:eastAsia="zh-CN"/>
        </w:rPr>
        <w:t>nea</w:t>
      </w:r>
      <w:r w:rsidR="00640B60">
        <w:rPr>
          <w:rFonts w:ascii="Arial" w:hAnsi="Arial" w:cs="Arial"/>
          <w:lang w:eastAsia="zh-CN"/>
        </w:rPr>
        <w:t>0</w:t>
      </w:r>
      <w:r>
        <w:rPr>
          <w:rFonts w:ascii="Arial" w:hAnsi="Arial" w:cs="Arial"/>
          <w:lang w:eastAsia="zh-CN"/>
        </w:rPr>
        <w:t xml:space="preserve">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 xml:space="preserve">rithm 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2001677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2001678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15394C32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F35D7D">
        <w:rPr>
          <w:rFonts w:ascii="Arial" w:eastAsia="SimSun" w:hAnsi="Arial"/>
        </w:rPr>
        <w:t>7_1_1_1_3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1DF645F0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F35D7D">
        <w:rPr>
          <w:rFonts w:ascii="Arial" w:eastAsia="SimSun" w:hAnsi="Arial"/>
        </w:rPr>
        <w:t>7_1_1_1_3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2001679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2F4252CE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="00AF2CAE">
              <w:rPr>
                <w:b/>
              </w:rPr>
              <w:fldChar w:fldCharType="begin"/>
            </w:r>
            <w:r w:rsidR="00AF2CAE">
              <w:rPr>
                <w:b/>
              </w:rPr>
              <w:instrText xml:space="preserve"> =BM_CRnum+1 \* MERGEFORMAT </w:instrText>
            </w:r>
            <w:r w:rsidR="00AF2CAE">
              <w:rPr>
                <w:b/>
              </w:rPr>
              <w:fldChar w:fldCharType="separate"/>
            </w:r>
            <w:r w:rsidR="00F35D7D" w:rsidRPr="00F35D7D">
              <w:rPr>
                <w:noProof/>
              </w:rPr>
              <w:t>211188</w:t>
            </w:r>
            <w:r w:rsidR="00AF2CAE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F35D7D">
              <w:rPr>
                <w:noProof/>
              </w:rPr>
              <w:t>7.1.1.1.3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509840" w14:textId="77777777" w:rsidR="00EC03DF" w:rsidRDefault="00EC03DF">
      <w:r>
        <w:separator/>
      </w:r>
    </w:p>
  </w:endnote>
  <w:endnote w:type="continuationSeparator" w:id="0">
    <w:p w14:paraId="2BFD80AE" w14:textId="77777777" w:rsidR="00EC03DF" w:rsidRDefault="00EC0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31E7A5" w14:textId="77777777" w:rsidR="00EC03DF" w:rsidRDefault="00EC03DF">
      <w:r>
        <w:separator/>
      </w:r>
    </w:p>
  </w:footnote>
  <w:footnote w:type="continuationSeparator" w:id="0">
    <w:p w14:paraId="3615619A" w14:textId="77777777" w:rsidR="00EC03DF" w:rsidRDefault="00EC03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5630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0242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C5E70"/>
    <w:rsid w:val="005C6231"/>
    <w:rsid w:val="005E2C44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4B10"/>
    <w:rsid w:val="006257ED"/>
    <w:rsid w:val="00632E3F"/>
    <w:rsid w:val="00636F6D"/>
    <w:rsid w:val="00640B60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C06D9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70837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84821"/>
    <w:rsid w:val="00A92597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15CA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C03DF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5D7D"/>
    <w:rsid w:val="00F36403"/>
    <w:rsid w:val="00F415DA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3</Pages>
  <Words>587</Words>
  <Characters>3349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211187</vt:lpstr>
      <vt:lpstr>MTG_TITLE</vt:lpstr>
    </vt:vector>
  </TitlesOfParts>
  <Company>3GPP Support Team</Company>
  <LinksUpToDate>false</LinksUpToDate>
  <CharactersWithSpaces>3929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211187</dc:title>
  <dc:subject>7.1.1.1.3</dc:subject>
  <dc:creator>Michael Sanders, John M Meredith</dc:creator>
  <cp:keywords>2008</cp:keywords>
  <dc:description>7_1_1_1_3</dc:description>
  <cp:lastModifiedBy>Shaun Harry</cp:lastModifiedBy>
  <cp:revision>31</cp:revision>
  <cp:lastPrinted>1900-01-01T00:00:00Z</cp:lastPrinted>
  <dcterms:created xsi:type="dcterms:W3CDTF">2021-09-01T14:12:00Z</dcterms:created>
  <dcterms:modified xsi:type="dcterms:W3CDTF">2021-09-14T15:19:00Z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