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8792814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47E9B">
        <w:rPr>
          <w:b/>
          <w:i/>
          <w:noProof/>
          <w:sz w:val="28"/>
        </w:rPr>
        <w:t>211093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5E4786C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7E9B">
              <w:rPr>
                <w:b/>
                <w:noProof/>
                <w:sz w:val="28"/>
              </w:rPr>
              <w:t>1962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5B32CB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4BE4EC7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3E1014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469C6C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F39796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84D9BD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438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0B628C9" w14:textId="6CED3307" w:rsidR="00247E9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7E9B" w:rsidRPr="00342F71">
        <w:rPr>
          <w:rFonts w:ascii="Arial" w:hAnsi="Arial" w:cs="Arial"/>
          <w:iCs/>
        </w:rPr>
        <w:t>Table of Contents</w:t>
      </w:r>
      <w:r w:rsidR="00247E9B">
        <w:tab/>
      </w:r>
      <w:r w:rsidR="00247E9B">
        <w:fldChar w:fldCharType="begin"/>
      </w:r>
      <w:r w:rsidR="00247E9B">
        <w:instrText xml:space="preserve"> PAGEREF _Toc81404382 \h </w:instrText>
      </w:r>
      <w:r w:rsidR="00247E9B">
        <w:fldChar w:fldCharType="separate"/>
      </w:r>
      <w:r w:rsidR="00247E9B">
        <w:t>2</w:t>
      </w:r>
      <w:r w:rsidR="00247E9B">
        <w:fldChar w:fldCharType="end"/>
      </w:r>
    </w:p>
    <w:p w14:paraId="37474F8E" w14:textId="5BE384FE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_Toc81404383 \h </w:instrText>
      </w:r>
      <w:r>
        <w:fldChar w:fldCharType="separate"/>
      </w:r>
      <w:r>
        <w:t>3</w:t>
      </w:r>
      <w:r>
        <w:fldChar w:fldCharType="end"/>
      </w:r>
    </w:p>
    <w:p w14:paraId="45C3DEB1" w14:textId="52841BBF" w:rsidR="00247E9B" w:rsidRDefault="00247E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42F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_Toc81404384 \h </w:instrText>
      </w:r>
      <w:r>
        <w:fldChar w:fldCharType="separate"/>
      </w:r>
      <w:r>
        <w:t>3</w:t>
      </w:r>
      <w:r>
        <w:fldChar w:fldCharType="end"/>
      </w:r>
    </w:p>
    <w:p w14:paraId="0642F98E" w14:textId="66DE2CD6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_Toc81404385 \h </w:instrText>
      </w:r>
      <w:r>
        <w:fldChar w:fldCharType="separate"/>
      </w:r>
      <w:r>
        <w:t>3</w:t>
      </w:r>
      <w:r>
        <w:fldChar w:fldCharType="end"/>
      </w:r>
    </w:p>
    <w:p w14:paraId="526C7A7A" w14:textId="6F69BF13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_Toc81404386 \h </w:instrText>
      </w:r>
      <w:r>
        <w:fldChar w:fldCharType="separate"/>
      </w:r>
      <w:r>
        <w:t>3</w:t>
      </w:r>
      <w:r>
        <w:fldChar w:fldCharType="end"/>
      </w:r>
    </w:p>
    <w:p w14:paraId="26A37583" w14:textId="313C48BD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_Toc81404387 \h </w:instrText>
      </w:r>
      <w:r>
        <w:fldChar w:fldCharType="separate"/>
      </w:r>
      <w:r>
        <w:t>3</w:t>
      </w:r>
      <w:r>
        <w:fldChar w:fldCharType="end"/>
      </w:r>
    </w:p>
    <w:p w14:paraId="67DFD83D" w14:textId="6E2E13F5" w:rsidR="00247E9B" w:rsidRDefault="00247E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42F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42F71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_Toc81404388 \h </w:instrText>
      </w:r>
      <w:r>
        <w:fldChar w:fldCharType="separate"/>
      </w:r>
      <w:r>
        <w:t>3</w:t>
      </w:r>
      <w:r>
        <w:fldChar w:fldCharType="end"/>
      </w:r>
    </w:p>
    <w:p w14:paraId="1177781A" w14:textId="09EC0B40" w:rsidR="00247E9B" w:rsidRDefault="00247E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42F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42F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_Toc81404389 \h </w:instrText>
      </w:r>
      <w:r>
        <w:fldChar w:fldCharType="separate"/>
      </w:r>
      <w:r>
        <w:t>3</w:t>
      </w:r>
      <w:r>
        <w:fldChar w:fldCharType="end"/>
      </w:r>
    </w:p>
    <w:p w14:paraId="0348A46A" w14:textId="2F472C0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438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4805872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7E9B">
        <w:rPr>
          <w:noProof/>
        </w:rPr>
        <w:t>7.1.2.3.1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438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15CA8C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7E9B">
        <w:rPr>
          <w:noProof/>
        </w:rPr>
        <w:t>7.1.2.3.1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438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438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947944E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F86DD9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438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438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D7E5CC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7E9B">
        <w:rPr>
          <w:rFonts w:ascii="Arial" w:eastAsia="SimSun" w:hAnsi="Arial"/>
        </w:rPr>
        <w:t>7_1_2_3_1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88423F8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7E9B">
        <w:rPr>
          <w:rFonts w:ascii="Arial" w:eastAsia="SimSun" w:hAnsi="Arial"/>
        </w:rPr>
        <w:t>7_1_2_3_1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438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ED05FA1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D1A08">
              <w:rPr>
                <w:b/>
                <w:bCs/>
              </w:rPr>
              <w:t>R5s</w:t>
            </w:r>
            <w:r w:rsidR="00AF2CAE" w:rsidRPr="005D1A08">
              <w:rPr>
                <w:b/>
                <w:bCs/>
              </w:rPr>
              <w:fldChar w:fldCharType="begin"/>
            </w:r>
            <w:r w:rsidR="00AF2CAE" w:rsidRPr="005D1A08">
              <w:rPr>
                <w:b/>
                <w:bCs/>
              </w:rPr>
              <w:instrText xml:space="preserve"> =BM_CRnum+1 \* MERGEFORMAT </w:instrText>
            </w:r>
            <w:r w:rsidR="00AF2CAE" w:rsidRPr="005D1A08">
              <w:rPr>
                <w:b/>
                <w:bCs/>
              </w:rPr>
              <w:fldChar w:fldCharType="separate"/>
            </w:r>
            <w:r w:rsidR="00247E9B" w:rsidRPr="005D1A08">
              <w:rPr>
                <w:b/>
                <w:bCs/>
                <w:noProof/>
              </w:rPr>
              <w:t>211094</w:t>
            </w:r>
            <w:r w:rsidR="00AF2CAE" w:rsidRPr="005D1A08">
              <w:rPr>
                <w:b/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7E9B">
              <w:rPr>
                <w:noProof/>
              </w:rPr>
              <w:t>7.1.2.3.1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3FE24" w14:textId="77777777" w:rsidR="00190636" w:rsidRDefault="00190636">
      <w:r>
        <w:separator/>
      </w:r>
    </w:p>
  </w:endnote>
  <w:endnote w:type="continuationSeparator" w:id="0">
    <w:p w14:paraId="148EBA8C" w14:textId="77777777" w:rsidR="00190636" w:rsidRDefault="0019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1F772" w14:textId="77777777" w:rsidR="00190636" w:rsidRDefault="00190636">
      <w:r>
        <w:separator/>
      </w:r>
    </w:p>
  </w:footnote>
  <w:footnote w:type="continuationSeparator" w:id="0">
    <w:p w14:paraId="3BDD5ACE" w14:textId="77777777" w:rsidR="00190636" w:rsidRDefault="00190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0636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292E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D1A08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C14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86DD9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211093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211093</dc:title>
  <dc:subject>7.1.2.3.1</dc:subject>
  <dc:creator>Michael Sanders, John M Meredith</dc:creator>
  <cp:keywords>1962</cp:keywords>
  <dc:description>7_1_2_3_1</dc:description>
  <cp:lastModifiedBy>Mohit Kanchan</cp:lastModifiedBy>
  <cp:revision>5</cp:revision>
  <cp:lastPrinted>1900-01-01T00:00:00Z</cp:lastPrinted>
  <dcterms:created xsi:type="dcterms:W3CDTF">2021-09-01T14:58:00Z</dcterms:created>
  <dcterms:modified xsi:type="dcterms:W3CDTF">2021-09-09T12:41:00Z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