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20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830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2"/>
          </w:tcPr>
          <w:p w14:paraId="73E12DCB" w14:textId="77777777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20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ED6D44">
              <w:rPr>
                <w:rFonts w:ascii="Arial" w:hAnsi="Arial"/>
                <w:b/>
                <w:sz w:val="24"/>
              </w:rPr>
              <w:t>50</w:t>
            </w:r>
          </w:p>
        </w:tc>
      </w:tr>
      <w:tr w:rsidR="00961A38" w:rsidRPr="00531139" w14:paraId="6C58CB25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5764806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77777777" w:rsidR="00961A38" w:rsidRPr="00215F76" w:rsidRDefault="00BB2B12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11</w:t>
            </w:r>
            <w:r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 xml:space="preserve"> December 2020</w:t>
            </w:r>
          </w:p>
        </w:tc>
      </w:tr>
      <w:tr w:rsidR="00BA3330" w:rsidRPr="00531139" w14:paraId="04630D97" w14:textId="77777777" w:rsidTr="00E8309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6D54E3D5" w14:textId="77777777" w:rsidR="00CE0199" w:rsidRPr="009C446D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C1-</w:t>
            </w:r>
            <w:r w:rsidR="001A2B4D">
              <w:rPr>
                <w:snapToGrid w:val="0"/>
                <w:sz w:val="20"/>
                <w:szCs w:val="20"/>
              </w:rPr>
              <w:t xml:space="preserve">206080 and 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</w:p>
          <w:p w14:paraId="6CB55AA3" w14:textId="77777777" w:rsidR="00BA3330" w:rsidRPr="009C446D" w:rsidRDefault="00DD030A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</w:tc>
      </w:tr>
      <w:tr w:rsidR="00BA3330" w:rsidRPr="00531139" w14:paraId="5F6C8EFF" w14:textId="77777777" w:rsidTr="00E83098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77777777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1A2B4D">
              <w:rPr>
                <w:sz w:val="20"/>
                <w:lang w:val="pt-BR"/>
              </w:rPr>
              <w:t>51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-g</w:t>
            </w:r>
            <w:r w:rsidR="001A2B4D">
              <w:rPr>
                <w:sz w:val="20"/>
                <w:szCs w:val="20"/>
                <w:lang w:val="pt-BR"/>
              </w:rPr>
              <w:t>5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-f</w:t>
            </w:r>
            <w:r w:rsidR="001A2B4D">
              <w:rPr>
                <w:sz w:val="20"/>
                <w:lang w:val="pt-BR"/>
              </w:rPr>
              <w:t>9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1A2B4D">
              <w:rPr>
                <w:sz w:val="20"/>
                <w:lang w:val="pt-BR"/>
              </w:rPr>
              <w:t>5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1A2B4D">
              <w:rPr>
                <w:sz w:val="20"/>
                <w:lang w:val="pt-BR"/>
              </w:rPr>
              <w:t>5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B16216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1A2B4D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36509-f</w:t>
            </w:r>
            <w:r w:rsidR="0055541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555414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555414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f5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01648D" w:rsidRPr="00A96AE5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-f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77777777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6772AE">
              <w:rPr>
                <w:sz w:val="20"/>
                <w:lang w:val="pt-BR"/>
              </w:rPr>
              <w:t>5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2B2EDA">
              <w:rPr>
                <w:sz w:val="20"/>
                <w:lang w:val="pt-BR"/>
              </w:rPr>
              <w:t>5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A96AE5">
              <w:rPr>
                <w:sz w:val="20"/>
                <w:lang w:val="pt-BR"/>
              </w:rPr>
              <w:t>30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83098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77777777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38523-3-f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1E3E06" w:rsidRPr="00224288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60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34123-3-f</w:t>
            </w:r>
            <w:r w:rsidR="00224288" w:rsidRPr="00224288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34229-3-f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37571-4-f</w:t>
            </w:r>
            <w:r w:rsidR="002B2EDA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77777777" w:rsidR="00BA3330" w:rsidRPr="00D2124A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D2124A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D2124A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D2124A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D2124A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D2124A">
              <w:rPr>
                <w:snapToGrid w:val="0"/>
                <w:color w:val="000000"/>
                <w:sz w:val="20"/>
                <w:lang w:eastAsia="de-DE"/>
              </w:rPr>
              <w:t>-513</w:t>
            </w:r>
          </w:p>
          <w:p w14:paraId="41A5E7CA" w14:textId="77777777" w:rsidR="00BA3330" w:rsidRPr="00D2124A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D2124A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-295, -298, -306</w:t>
            </w:r>
            <w:r w:rsidR="002E5576" w:rsidRPr="00D2124A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D2124A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D2124A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D2124A">
              <w:rPr>
                <w:snapToGrid w:val="0"/>
                <w:color w:val="000000"/>
                <w:sz w:val="20"/>
                <w:lang w:eastAsia="de-DE"/>
              </w:rPr>
              <w:t>-317</w:t>
            </w:r>
          </w:p>
          <w:p w14:paraId="14B9FFBC" w14:textId="77777777" w:rsidR="00BA3330" w:rsidRPr="00D2124A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D2124A">
              <w:rPr>
                <w:snapToGrid w:val="0"/>
                <w:color w:val="000000"/>
                <w:sz w:val="20"/>
                <w:lang w:eastAsia="de-DE"/>
              </w:rPr>
              <w:t xml:space="preserve">       PTCRB RTF-097, -107, -110, -111, -116, -117, -119, -120, -128, -130, -132, -135, -137, -139, -144</w:t>
            </w:r>
          </w:p>
          <w:p w14:paraId="3E94907C" w14:textId="77777777" w:rsidR="00BA3330" w:rsidRPr="00D2124A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D2124A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D2124A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D2124A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D2124A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D2124A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D2124A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D2124A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D2124A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01FDCE94" w14:textId="77777777" w:rsidR="009C4278" w:rsidRPr="00F709E7" w:rsidRDefault="009C427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4690423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274820D9" w14:textId="77777777" w:rsidR="00E22670" w:rsidRPr="00E6032E" w:rsidRDefault="00E63B3B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R5-205078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R5-205088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R5-205089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R5-205094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R5-205095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R5-205102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R5-205106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R5-205109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R5-205142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R5-205192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R5-205211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R5-205217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R5-205249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R5-205279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R5-205311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R5-205312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R5-205320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R5-205321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R5-205332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R5-205334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R5-205336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R5-205339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R5-205341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R5-205342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R5-205345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R5-205361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R5-205365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R5-205366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R5-205368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R5-205369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R5-205373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R5-205377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R5-205381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R5-205383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R5-205385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R5-205388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R5-205555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R5-205575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R5-205577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R5-205578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R5-205579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R5-205600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R5-205668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R5-205669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R5-205671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R5-205673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R5-205718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R5-205771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R5-205844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R5-205856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R5-205866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R5-205867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R5-205875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R5-205881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R5-205937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R5-205939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R5-205940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R5-205941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R5-205942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R5-206002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R5-206003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R5-206024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R5-206052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R5-206060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R5-206061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R5-206067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R5-206123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R5-206265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R5-206266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R5-206280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R5-206288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R5-206289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R5-206298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R5-206307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R5-206319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R5-206329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R5-206339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R5-206349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R5-206359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R5-206369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R5-206379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R5-206388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R5-206395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R5-206419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R5-206439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R5-206440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R5-206621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R5-206622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R5-206623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R5-206624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R5-206625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R5-206632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R5-206712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R5-206715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R5-206736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R5-206737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R5-206738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63B3B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R5-206861</w:t>
            </w:r>
          </w:p>
        </w:tc>
      </w:tr>
      <w:tr w:rsidR="00BA3330" w:rsidRPr="00980B0B" w14:paraId="46317AEE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77777777" w:rsidR="000F474E" w:rsidRPr="00C45364" w:rsidRDefault="00ED6D44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R5-205053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R5-205093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R5-205096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R5-205104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R5-205108</w:t>
            </w:r>
            <w:r w:rsidR="00173F00" w:rsidRPr="001F61A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="001F61A4" w:rsidRPr="001F61A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R5-205113</w:t>
            </w:r>
            <w:r w:rsidR="001F61A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R5-205115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R5-205130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R5-205143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R5-205157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R5-205158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R5-205159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R5-205167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R5-205172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R5-205176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R5-205178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R5-205179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R5-205189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R5-205190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R5-205191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R5-205210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R5-205215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R5-205218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R5-205219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R5-205220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R5-205244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R5-205250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R5-205292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R5-205344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R5-205374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R5-205379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R5-205389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R5-205518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R5-205532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R5-205585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R5-205612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R5-205637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R5-205640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R5-205661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R5-205667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R5-205695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R5-205701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R5-205707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R5-205725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R5-205728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R5-205752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R5-205753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R5-205759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R5-205773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R5-205774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R5-205843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R5-205861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R5-205874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R5-205926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R5-205932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R5-205943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R5-205997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R5-205998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R5-206004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R5-206008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R5-206019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R5-206023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R5-206025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R5-206026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R5-206027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R5-206046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R5-206048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R5-206065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R5-206078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R5-206158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R5-206164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R5-206287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R5-206292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R5-206295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R5-206299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R5-206308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R5-206309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R5-206311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R5-206317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R5-206321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R5-206324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R5-206325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R5-206334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R5-206338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R5-206350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R5-206353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R5-206362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R5-206372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R5-206373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R5-206378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R5-206383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R5-206387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R5-206404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R5-206410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R5-206414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R5-206441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R5-206443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R5-206626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R5-206635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R5-206637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R5-206713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R5-206714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R5-206716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R5-206717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R5-206739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R5-206757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R5-206758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R5-206759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R5-206760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R5-206771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R5-206790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R5-206791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R5-206792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R5-206793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R5-206794</w:t>
            </w:r>
            <w:r w:rsidR="00173F0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Pr="00ED6D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R5-206862</w:t>
            </w:r>
          </w:p>
        </w:tc>
      </w:tr>
      <w:tr w:rsidR="00BA3330" w:rsidRPr="00531139" w14:paraId="43B9BC81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711FB65" w14:textId="77777777" w:rsidR="00936CF9" w:rsidRDefault="00936CF9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36CF9">
              <w:rPr>
                <w:rFonts w:ascii="Arial" w:hAnsi="Arial"/>
                <w:snapToGrid w:val="0"/>
                <w:color w:val="000000"/>
                <w:lang w:val="pt-BR" w:eastAsia="de-DE"/>
              </w:rPr>
              <w:t>R5s201235 (NR_FR1 11.1.1.NR5GC)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implemented),</w:t>
            </w:r>
          </w:p>
          <w:p w14:paraId="07E6544C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>R5s201237 (NR_FR1 11.1.3.NR5GC),</w:t>
            </w:r>
          </w:p>
          <w:p w14:paraId="2A3C8BCD" w14:textId="77777777" w:rsidR="00936CF9" w:rsidRDefault="00936CF9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936CF9">
              <w:rPr>
                <w:rFonts w:ascii="Arial" w:hAnsi="Arial"/>
                <w:snapToGrid w:val="0"/>
                <w:color w:val="000000"/>
                <w:lang w:val="pt-BR" w:eastAsia="de-DE"/>
              </w:rPr>
              <w:t>R5s201242 (NR_FR1 8.1.4.1.5.NR5GC)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implemented),</w:t>
            </w:r>
          </w:p>
          <w:p w14:paraId="6FCC070B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112342">
              <w:rPr>
                <w:rFonts w:ascii="Arial" w:hAnsi="Arial"/>
                <w:snapToGrid w:val="0"/>
                <w:color w:val="000000"/>
                <w:lang w:val="pt-BR" w:eastAsia="de-DE"/>
              </w:rPr>
              <w:t>R5s201319 (NR_FR1 7.1.2.3.4.NR5GC),</w:t>
            </w: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01372D75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R5s201348 (NR_FR1 8.2.2.3.1.ENDC), </w:t>
            </w:r>
          </w:p>
          <w:p w14:paraId="3CD789BE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R5s201391 (POS 9.3.1.1.NR5GC), </w:t>
            </w:r>
          </w:p>
          <w:p w14:paraId="33CC0642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R5s201393 (POS 9.3.1.2.15s.NR5GC), </w:t>
            </w:r>
          </w:p>
          <w:p w14:paraId="3518D4D0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R5s201403 (POS 9.3.4.2.15s.NR5GC), </w:t>
            </w:r>
          </w:p>
          <w:p w14:paraId="14A90A4E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R5s201407 (POS 9.3.4.4.15s.NR5GC), </w:t>
            </w:r>
          </w:p>
          <w:p w14:paraId="33FD048A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R5s201446 (IMS 9.3.NR5GC), </w:t>
            </w:r>
          </w:p>
          <w:p w14:paraId="0CA3F070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R5s201450 (NR_FR1 8.1.3.1.23.NR5GC), </w:t>
            </w:r>
          </w:p>
          <w:p w14:paraId="084BA50C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 xml:space="preserve">R5s201455 (NR_FR1 6.3.1.7.NR5GC), </w:t>
            </w:r>
          </w:p>
          <w:p w14:paraId="59078537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R5s201457 (NR_FR1 7.1.1.9.1.NR5GC), </w:t>
            </w:r>
          </w:p>
          <w:p w14:paraId="108E703E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R5s201479 (NR_FR1 7.1.1.4.2.3.ENDC), </w:t>
            </w:r>
          </w:p>
          <w:p w14:paraId="4374A528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R5s201495 (NR_FR1 7.1.1.5.5.ENDC), </w:t>
            </w:r>
          </w:p>
          <w:p w14:paraId="6CF0D6EE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R5s201515 (NR_FR1 8.2.4.3.1.3.ENDC), </w:t>
            </w:r>
          </w:p>
          <w:p w14:paraId="6E725BC6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R5s201522 (NR_FR1 7.1.1.10.1.NR5GC), </w:t>
            </w:r>
          </w:p>
          <w:p w14:paraId="3437A9C0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R5s201542 (NR_FR1 6.1.1.6.NR5GC), </w:t>
            </w:r>
          </w:p>
          <w:p w14:paraId="5677F71A" w14:textId="77777777" w:rsidR="004A6903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R5s201611 (IMS 6.3.NR5GC), </w:t>
            </w:r>
          </w:p>
          <w:p w14:paraId="534F7DCE" w14:textId="77777777" w:rsidR="005A1AE2" w:rsidRDefault="004A6903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>R5s201642 (NR_FR1 7.1.1.5.5.NR5GC)</w:t>
            </w:r>
          </w:p>
          <w:p w14:paraId="2B9A2E1D" w14:textId="77777777" w:rsidR="004A6903" w:rsidRDefault="004A6903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77777777" w:rsidR="007D6A4B" w:rsidRPr="00392910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B920DA4" w14:textId="77777777" w:rsidR="007C7792" w:rsidRPr="007C7792" w:rsidRDefault="007C7792" w:rsidP="007C779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C779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R5s200957 (NR_FR1 7.1.2.3.4.ENDC), </w:t>
            </w:r>
          </w:p>
          <w:p w14:paraId="4D220F30" w14:textId="77777777" w:rsidR="007C7792" w:rsidRPr="007C7792" w:rsidRDefault="007C7792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C7792">
              <w:rPr>
                <w:rFonts w:ascii="Arial" w:hAnsi="Arial"/>
                <w:snapToGrid w:val="0"/>
                <w:color w:val="000000"/>
                <w:lang w:val="pt-BR" w:eastAsia="de-DE"/>
              </w:rPr>
              <w:t>R5s201184 (NR_FR2 7.1.2.3.4.ENDC),</w:t>
            </w:r>
            <w:r w:rsidRPr="004A6903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2EAD90A3" w14:textId="77777777" w:rsidR="004A6903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 xml:space="preserve">R5s201395 (POS 9.3.2.1.NR5GC), </w:t>
            </w:r>
          </w:p>
          <w:p w14:paraId="53927BC7" w14:textId="77777777" w:rsidR="004A6903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 xml:space="preserve">R5s201397 (POS 9.3.2.2.NR5GC), </w:t>
            </w:r>
          </w:p>
          <w:p w14:paraId="35A374D5" w14:textId="77777777" w:rsidR="004A6903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 xml:space="preserve">R5s201399 (POS 9.3.2.3.NR5GC), </w:t>
            </w:r>
          </w:p>
          <w:p w14:paraId="5AC5ECAA" w14:textId="77777777" w:rsidR="004A6903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 xml:space="preserve">R5s201401 (POS 9.3.4.1.15s.NR5GC), </w:t>
            </w:r>
          </w:p>
          <w:p w14:paraId="76151510" w14:textId="77777777" w:rsidR="004A6903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 xml:space="preserve">R5s201405 (POS 9.3.4.3.15s.NR5GC), </w:t>
            </w:r>
          </w:p>
          <w:p w14:paraId="21D608D1" w14:textId="77777777" w:rsidR="009217D2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4A6903">
              <w:rPr>
                <w:rFonts w:ascii="Arial" w:hAnsi="Arial" w:cs="Arial"/>
                <w:color w:val="000000"/>
                <w:lang w:val="pt-BR"/>
              </w:rPr>
              <w:t>R5s201499 (NR_FR2 7.1.1.5.5.ENDC)</w:t>
            </w:r>
          </w:p>
          <w:p w14:paraId="2B1CF319" w14:textId="77777777" w:rsidR="004A6903" w:rsidRPr="00392910" w:rsidRDefault="004A6903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41C32606" w14:textId="77777777" w:rsidR="008414FD" w:rsidRDefault="00147F72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F45DBD">
              <w:rPr>
                <w:rFonts w:ascii="Arial" w:hAnsi="Arial" w:cs="Arial"/>
                <w:color w:val="000000"/>
                <w:lang w:val="pt-BR"/>
              </w:rPr>
              <w:t>R5s201119</w:t>
            </w:r>
            <w:r w:rsidRPr="00147F72">
              <w:rPr>
                <w:rFonts w:ascii="Arial" w:hAnsi="Arial" w:cs="Arial"/>
                <w:color w:val="000000"/>
                <w:lang w:val="pt-BR"/>
              </w:rPr>
              <w:t xml:space="preserve">, R5s201248, R5s201288, R5s201369, R5s201371, R5s201381, R5s201410, R5s201411, R5s201412, R5s201413, R5s201415, R5s201416, R5s201418, R5s201419, R5s201421, R5s201422, R5s201423, R5s201424, R5s201434, R5s201435, R5s201436, R5s201437, R5s201442, R5s201443, R5s201444, R5s201453, R5s201454, R5s201460, R5s201461, R5s201463, R5s201464, R5s201465, R5s201466, R5s201467, R5s201469, R5s201470, R5s201471, R5s201472, R5s201474, R5s201475, R5s201477, R5s201481, R5s201483, R5s201484, R5s201489, R5s201490, R5s201492, R5s201493, R5s201498, R5s201501, R5s201503, R5s201505, </w:t>
            </w:r>
            <w:r w:rsidR="00F45DBD" w:rsidRPr="00147F72">
              <w:rPr>
                <w:rFonts w:ascii="Arial" w:hAnsi="Arial" w:cs="Arial"/>
                <w:color w:val="000000"/>
                <w:lang w:val="pt-BR"/>
              </w:rPr>
              <w:t>R5s20150</w:t>
            </w:r>
            <w:r w:rsidR="00F45DBD">
              <w:rPr>
                <w:rFonts w:ascii="Arial" w:hAnsi="Arial" w:cs="Arial"/>
                <w:color w:val="000000"/>
                <w:lang w:val="pt-BR"/>
              </w:rPr>
              <w:t xml:space="preserve">6, </w:t>
            </w:r>
            <w:r w:rsidRPr="00147F72">
              <w:rPr>
                <w:rFonts w:ascii="Arial" w:hAnsi="Arial" w:cs="Arial"/>
                <w:color w:val="000000"/>
                <w:lang w:val="pt-BR"/>
              </w:rPr>
              <w:t>R5s201508, R5s201512, R5s201513, R5s201514, R5s201517, R5s201518, R5s201526, R5s201527, R5s201528, R5s201529, R5s201530, R5s201531, R5s201532, R5s201533, R5s201535, R5s201536, R5s201545, R5s201546, R5s201549, R5s201550, R5s201554, R5s201565, R5s201610, R5s201613, R5s201614, R5s201616, R5s201617, R5s201618, R5s201620, R5s201621, R5s201633, R5s201634, R5s201635, R5s201637, R5s201638, R5s201639, R5s201645, R5s201650, R5s201652, R5s201653, R5s201654, R5s201655, R5s201656, R5s201657, R5s201658, R5s201659, R5s201661</w:t>
            </w:r>
          </w:p>
          <w:p w14:paraId="769680D4" w14:textId="77777777" w:rsidR="00171F55" w:rsidRDefault="00171F55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BBF85C0" w14:textId="77777777" w:rsidR="00392910" w:rsidRDefault="009217D2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</w:t>
            </w:r>
            <w:r w:rsidR="002B2E63">
              <w:rPr>
                <w:rFonts w:ascii="Arial" w:hAnsi="Arial"/>
                <w:lang w:val="pt-BR"/>
              </w:rPr>
              <w:t>-</w:t>
            </w:r>
          </w:p>
          <w:p w14:paraId="0D7B069F" w14:textId="77777777" w:rsidR="00DC763A" w:rsidRPr="00392910" w:rsidRDefault="00DC763A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0C96E468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47818A4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FA30229" w14:textId="77777777" w:rsidR="00DF18DC" w:rsidRPr="00E628E7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  8.2.2.8.2, 8.2.2.9.2, 8.2.6.1.2.1, 8.2.6.1.2.2</w:t>
            </w:r>
          </w:p>
          <w:p w14:paraId="3B96D176" w14:textId="77777777" w:rsidR="00361868" w:rsidRPr="00E628E7" w:rsidRDefault="00361868" w:rsidP="00DF18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Registration:</w:t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6.2</w:t>
            </w:r>
          </w:p>
          <w:p w14:paraId="23EE6B4B" w14:textId="77777777" w:rsidR="0058312D" w:rsidRPr="00DF18DC" w:rsidRDefault="00DF18DC" w:rsidP="00DF18DC">
            <w:pPr>
              <w:pStyle w:val="NormalWeb"/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LTE_A_IRAT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8.6.1.5, 8.6.2.15, 8.6.4.13, 8.6.8.8</w:t>
            </w:r>
          </w:p>
        </w:tc>
      </w:tr>
      <w:tr w:rsidR="00BA3330" w:rsidRPr="00531139" w14:paraId="7AA31FEA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8A63F4" w14:textId="77777777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7.1.1.1.4 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7.1.3.5.2, 7.1.3.5.3, 7.1.3.5.5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8.1.1.2.4, 8.2.2.1.2, 8.2.2.4.2, 8.2.2.5.2, 8.2.2.7.2, 8.2.3.14.2, 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8.2.3.16.2, 8.2.5.1.2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 11.3.1, 11.4.7</w:t>
            </w:r>
          </w:p>
          <w:p w14:paraId="57294A2D" w14:textId="77777777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6.2.3.10, 6.2.3.11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  11.1.4, 11.1.9</w:t>
            </w:r>
          </w:p>
          <w:p w14:paraId="660F8593" w14:textId="77777777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7.1.1.1.4 </w:t>
            </w:r>
          </w:p>
          <w:p w14:paraId="7C844173" w14:textId="77777777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7.1, 7.2, 7.3, 7.4, 7.5, 7.6, 7.7, 7.8, 7.9, 7.10, 7.11, 7.12</w:t>
            </w:r>
          </w:p>
          <w:p w14:paraId="78CFCBF0" w14:textId="77777777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7.1.4.12a</w:t>
            </w:r>
          </w:p>
          <w:p w14:paraId="56CFBD6F" w14:textId="77777777" w:rsidR="00901062" w:rsidRPr="00E628E7" w:rsidRDefault="00BB2B12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POS 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  9.3.3.1B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Bluetooth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 9.3.1.2.13s, 9.3.4.2.13s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MBS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 9.3.1.2.12s, 9.3.1.2.16s, 9.3.4.1.16s, 9.3.4.2.12s, 9.3.4.2.16s, 9.3.4.3.16s, 9.3.4.4.16s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Sensor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 9.3.4.1.18s, 9.3.4.2.14s, 9.3.4.2.18s, 9.3.4.3.18s, 9.3.4.4.18s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WLAN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: 9.3.1.2.11s, 9.3.1.2.17s, 9.3.4.1.17s, 9.3.4.2.11s, 9.3.4.2.17s, 9.3.4.3.17s, 9.3.4.4.17s</w:t>
            </w:r>
          </w:p>
        </w:tc>
      </w:tr>
      <w:tr w:rsidR="00BA3330" w:rsidRPr="00531139" w14:paraId="3DBEA84F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lastRenderedPageBreak/>
              <w:t>Deleted test cases:</w:t>
            </w:r>
          </w:p>
        </w:tc>
        <w:tc>
          <w:tcPr>
            <w:tcW w:w="6773" w:type="dxa"/>
          </w:tcPr>
          <w:p w14:paraId="7771C880" w14:textId="77777777" w:rsidR="00DF18DC" w:rsidRPr="00E628E7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EUTRA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Registration: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8.14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12.16, 12.17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SS Conferencing: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15.21, 15.21b</w:t>
            </w:r>
          </w:p>
          <w:p w14:paraId="6325D73A" w14:textId="77777777" w:rsidR="00BA3330" w:rsidRPr="00E628E7" w:rsidRDefault="00DF18DC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EUTRA POS:</w:t>
            </w:r>
            <w:r w:rsidRPr="00E628E7">
              <w:rPr>
                <w:rFonts w:ascii="Arial" w:hAnsi="Arial" w:cs="Arial"/>
                <w:sz w:val="20"/>
                <w:szCs w:val="20"/>
                <w:lang w:val="es-ES"/>
              </w:rPr>
              <w:t xml:space="preserve"> 7.3.3.1, 7.3.3.1</w:t>
            </w:r>
            <w:r w:rsidR="00113AAB">
              <w:rPr>
                <w:rFonts w:ascii="Arial" w:hAnsi="Arial" w:cs="Arial"/>
                <w:sz w:val="20"/>
                <w:szCs w:val="20"/>
                <w:lang w:val="es-ES"/>
              </w:rPr>
              <w:t>A</w:t>
            </w:r>
            <w:r w:rsidRPr="00E628E7">
              <w:rPr>
                <w:rFonts w:ascii="Arial" w:hAnsi="Arial" w:cs="Arial"/>
                <w:sz w:val="20"/>
                <w:szCs w:val="20"/>
                <w:lang w:val="es-E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NR5GC POS:</w:t>
            </w:r>
            <w:r w:rsidRPr="00E628E7">
              <w:rPr>
                <w:rFonts w:ascii="Arial" w:hAnsi="Arial" w:cs="Arial"/>
                <w:sz w:val="20"/>
                <w:szCs w:val="20"/>
                <w:lang w:val="es-ES"/>
              </w:rPr>
              <w:t xml:space="preserve"> 9.3.3.1</w:t>
            </w:r>
            <w:r w:rsidR="00113AAB">
              <w:rPr>
                <w:rFonts w:ascii="Arial" w:hAnsi="Arial" w:cs="Arial"/>
                <w:sz w:val="20"/>
                <w:szCs w:val="20"/>
                <w:lang w:val="es-ES"/>
              </w:rPr>
              <w:t>A</w:t>
            </w:r>
          </w:p>
        </w:tc>
      </w:tr>
      <w:tr w:rsidR="00BA3330" w:rsidRPr="00531139" w14:paraId="1DFD94B9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77777777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77777777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>
              <w:rPr>
                <w:rFonts w:ascii="Arial" w:hAnsi="Arial" w:cs="Arial"/>
              </w:rPr>
              <w:t>.zip</w:t>
            </w:r>
          </w:p>
          <w:p w14:paraId="5AE390F1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77777777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43F722F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77777777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77777777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7777777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27F372F9" w14:textId="77777777" w:rsidR="00091969" w:rsidRPr="0086499F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This delivery analysed correctly with:</w:t>
            </w:r>
          </w:p>
          <w:p w14:paraId="418E7247" w14:textId="77777777" w:rsidR="00091969" w:rsidRPr="0086499F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- Devoteam TTCN-3 Toolbox</w:t>
            </w:r>
          </w:p>
          <w:p w14:paraId="10C2F400" w14:textId="77777777" w:rsidR="00091969" w:rsidRPr="0086499F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- Elvior TestCast</w:t>
            </w:r>
          </w:p>
          <w:p w14:paraId="22174E30" w14:textId="77777777" w:rsidR="00091969" w:rsidRPr="0086499F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- Ericsson Titan</w:t>
            </w:r>
          </w:p>
          <w:p w14:paraId="731F4507" w14:textId="77777777" w:rsidR="00091969" w:rsidRPr="0086499F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- IBM Rational System Tester (with errors)</w:t>
            </w:r>
          </w:p>
          <w:p w14:paraId="11A80339" w14:textId="77777777" w:rsidR="007F18F7" w:rsidRDefault="00091969" w:rsidP="00091969">
            <w:pPr>
              <w:spacing w:after="0"/>
              <w:rPr>
                <w:rFonts w:ascii="Arial" w:hAnsi="Arial" w:cs="Arial"/>
              </w:rPr>
            </w:pPr>
            <w:r w:rsidRPr="0086499F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B17BAF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77777777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0F474E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CF8C1" w14:textId="77777777" w:rsidR="0066502F" w:rsidRDefault="0066502F">
      <w:r>
        <w:separator/>
      </w:r>
    </w:p>
  </w:endnote>
  <w:endnote w:type="continuationSeparator" w:id="0">
    <w:p w14:paraId="43715122" w14:textId="77777777" w:rsidR="0066502F" w:rsidRDefault="0066502F">
      <w:r>
        <w:continuationSeparator/>
      </w:r>
    </w:p>
  </w:endnote>
  <w:endnote w:type="continuationNotice" w:id="1">
    <w:p w14:paraId="2545183E" w14:textId="77777777" w:rsidR="0066502F" w:rsidRDefault="00665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A62EE" w14:textId="77777777" w:rsidR="0066502F" w:rsidRDefault="0066502F">
      <w:r>
        <w:separator/>
      </w:r>
    </w:p>
  </w:footnote>
  <w:footnote w:type="continuationSeparator" w:id="0">
    <w:p w14:paraId="2B4BA11D" w14:textId="77777777" w:rsidR="0066502F" w:rsidRDefault="0066502F">
      <w:r>
        <w:continuationSeparator/>
      </w:r>
    </w:p>
  </w:footnote>
  <w:footnote w:type="continuationNotice" w:id="1">
    <w:p w14:paraId="6D7B5048" w14:textId="77777777" w:rsidR="0066502F" w:rsidRDefault="006650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30295"/>
    <w:rsid w:val="0013177E"/>
    <w:rsid w:val="001339CE"/>
    <w:rsid w:val="00133C89"/>
    <w:rsid w:val="0013534C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770E"/>
    <w:rsid w:val="001B4393"/>
    <w:rsid w:val="001B59A9"/>
    <w:rsid w:val="001B5FD6"/>
    <w:rsid w:val="001C073C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6894"/>
    <w:rsid w:val="001D6D1E"/>
    <w:rsid w:val="001E152C"/>
    <w:rsid w:val="001E1FF6"/>
    <w:rsid w:val="001E3E06"/>
    <w:rsid w:val="001E4C68"/>
    <w:rsid w:val="001E6CC6"/>
    <w:rsid w:val="001E7FD0"/>
    <w:rsid w:val="001F3828"/>
    <w:rsid w:val="001F5F8B"/>
    <w:rsid w:val="001F61A4"/>
    <w:rsid w:val="002006B7"/>
    <w:rsid w:val="002032F1"/>
    <w:rsid w:val="002033F0"/>
    <w:rsid w:val="00205E86"/>
    <w:rsid w:val="00210A05"/>
    <w:rsid w:val="00211385"/>
    <w:rsid w:val="00215EE6"/>
    <w:rsid w:val="00215F76"/>
    <w:rsid w:val="00220284"/>
    <w:rsid w:val="0022205E"/>
    <w:rsid w:val="00223656"/>
    <w:rsid w:val="00224288"/>
    <w:rsid w:val="0022570A"/>
    <w:rsid w:val="00225FAB"/>
    <w:rsid w:val="00227790"/>
    <w:rsid w:val="0023158F"/>
    <w:rsid w:val="002322F7"/>
    <w:rsid w:val="00240749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30DF"/>
    <w:rsid w:val="002F35FB"/>
    <w:rsid w:val="002F3AE2"/>
    <w:rsid w:val="002F3FF6"/>
    <w:rsid w:val="002F4046"/>
    <w:rsid w:val="002F5F6D"/>
    <w:rsid w:val="002F733B"/>
    <w:rsid w:val="00302E01"/>
    <w:rsid w:val="0030669F"/>
    <w:rsid w:val="00310D8B"/>
    <w:rsid w:val="003121D1"/>
    <w:rsid w:val="00312719"/>
    <w:rsid w:val="003146A0"/>
    <w:rsid w:val="00320972"/>
    <w:rsid w:val="003209CE"/>
    <w:rsid w:val="003336E1"/>
    <w:rsid w:val="003347D9"/>
    <w:rsid w:val="00334A4E"/>
    <w:rsid w:val="00335058"/>
    <w:rsid w:val="00336F16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190B"/>
    <w:rsid w:val="00391F78"/>
    <w:rsid w:val="00392910"/>
    <w:rsid w:val="00396772"/>
    <w:rsid w:val="003A05F0"/>
    <w:rsid w:val="003A4A33"/>
    <w:rsid w:val="003B203B"/>
    <w:rsid w:val="003B35DF"/>
    <w:rsid w:val="003B36A7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67D9"/>
    <w:rsid w:val="003D71F4"/>
    <w:rsid w:val="003D77B9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12B1"/>
    <w:rsid w:val="004816D3"/>
    <w:rsid w:val="00483021"/>
    <w:rsid w:val="0048463B"/>
    <w:rsid w:val="0048471A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41A6"/>
    <w:rsid w:val="004B5CAA"/>
    <w:rsid w:val="004C0DC9"/>
    <w:rsid w:val="004C0F9B"/>
    <w:rsid w:val="004C2108"/>
    <w:rsid w:val="004C6CD0"/>
    <w:rsid w:val="004D1FCC"/>
    <w:rsid w:val="004D1FF1"/>
    <w:rsid w:val="004D33A1"/>
    <w:rsid w:val="004D3D51"/>
    <w:rsid w:val="004D4F02"/>
    <w:rsid w:val="004D7227"/>
    <w:rsid w:val="004D7FCA"/>
    <w:rsid w:val="004E0BD6"/>
    <w:rsid w:val="004E12E6"/>
    <w:rsid w:val="004E2851"/>
    <w:rsid w:val="004E48C9"/>
    <w:rsid w:val="004E4FDA"/>
    <w:rsid w:val="004E5195"/>
    <w:rsid w:val="004E5AB1"/>
    <w:rsid w:val="004E654E"/>
    <w:rsid w:val="004F0029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B65"/>
    <w:rsid w:val="0054155C"/>
    <w:rsid w:val="00545CF8"/>
    <w:rsid w:val="00546731"/>
    <w:rsid w:val="005473A8"/>
    <w:rsid w:val="005508FD"/>
    <w:rsid w:val="0055121A"/>
    <w:rsid w:val="00552022"/>
    <w:rsid w:val="005538CE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923"/>
    <w:rsid w:val="0064754B"/>
    <w:rsid w:val="006517C7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8AF"/>
    <w:rsid w:val="0067441D"/>
    <w:rsid w:val="00675225"/>
    <w:rsid w:val="006772AE"/>
    <w:rsid w:val="00677568"/>
    <w:rsid w:val="006820A5"/>
    <w:rsid w:val="00686CCF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980"/>
    <w:rsid w:val="006A2D04"/>
    <w:rsid w:val="006A2EFF"/>
    <w:rsid w:val="006A703D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4E08"/>
    <w:rsid w:val="0071653B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4FD9"/>
    <w:rsid w:val="007A5640"/>
    <w:rsid w:val="007A6FF4"/>
    <w:rsid w:val="007A7D9E"/>
    <w:rsid w:val="007B2095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73D2A"/>
    <w:rsid w:val="00873D4F"/>
    <w:rsid w:val="008742C2"/>
    <w:rsid w:val="008743E3"/>
    <w:rsid w:val="00874A22"/>
    <w:rsid w:val="00875EAF"/>
    <w:rsid w:val="00875F09"/>
    <w:rsid w:val="0088202E"/>
    <w:rsid w:val="00887807"/>
    <w:rsid w:val="00890BD7"/>
    <w:rsid w:val="00891BF3"/>
    <w:rsid w:val="00892AB3"/>
    <w:rsid w:val="00894068"/>
    <w:rsid w:val="0089432C"/>
    <w:rsid w:val="00894D87"/>
    <w:rsid w:val="008950B8"/>
    <w:rsid w:val="00896FA0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D1"/>
    <w:rsid w:val="00A03358"/>
    <w:rsid w:val="00A03BE8"/>
    <w:rsid w:val="00A040B7"/>
    <w:rsid w:val="00A053A6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3AFD"/>
    <w:rsid w:val="00AB3CC0"/>
    <w:rsid w:val="00AB704E"/>
    <w:rsid w:val="00AC0E29"/>
    <w:rsid w:val="00AC1098"/>
    <w:rsid w:val="00AC21EC"/>
    <w:rsid w:val="00AC2D36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24EF"/>
    <w:rsid w:val="00B634CC"/>
    <w:rsid w:val="00B65E0C"/>
    <w:rsid w:val="00B674F4"/>
    <w:rsid w:val="00B7019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2B12"/>
    <w:rsid w:val="00BB3326"/>
    <w:rsid w:val="00BB5C8C"/>
    <w:rsid w:val="00BB5D64"/>
    <w:rsid w:val="00BC109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F02D1"/>
    <w:rsid w:val="00BF129B"/>
    <w:rsid w:val="00BF153A"/>
    <w:rsid w:val="00BF1865"/>
    <w:rsid w:val="00BF2F04"/>
    <w:rsid w:val="00BF4B3A"/>
    <w:rsid w:val="00BF6C3F"/>
    <w:rsid w:val="00C02B6A"/>
    <w:rsid w:val="00C05B28"/>
    <w:rsid w:val="00C06A97"/>
    <w:rsid w:val="00C11D39"/>
    <w:rsid w:val="00C127D4"/>
    <w:rsid w:val="00C130C4"/>
    <w:rsid w:val="00C140BA"/>
    <w:rsid w:val="00C14122"/>
    <w:rsid w:val="00C15E25"/>
    <w:rsid w:val="00C16EB2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52835"/>
    <w:rsid w:val="00C54911"/>
    <w:rsid w:val="00C60972"/>
    <w:rsid w:val="00C62229"/>
    <w:rsid w:val="00C62BCC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61D3"/>
    <w:rsid w:val="00D7111E"/>
    <w:rsid w:val="00D725E3"/>
    <w:rsid w:val="00D72C0F"/>
    <w:rsid w:val="00D72E66"/>
    <w:rsid w:val="00D73A75"/>
    <w:rsid w:val="00D759B4"/>
    <w:rsid w:val="00D75C2D"/>
    <w:rsid w:val="00D82AA6"/>
    <w:rsid w:val="00D8462A"/>
    <w:rsid w:val="00D84D32"/>
    <w:rsid w:val="00D84EDE"/>
    <w:rsid w:val="00D84FDD"/>
    <w:rsid w:val="00D85F34"/>
    <w:rsid w:val="00D860BB"/>
    <w:rsid w:val="00D869BB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73A9"/>
    <w:rsid w:val="00DB7C54"/>
    <w:rsid w:val="00DC6F02"/>
    <w:rsid w:val="00DC72BB"/>
    <w:rsid w:val="00DC73B9"/>
    <w:rsid w:val="00DC7421"/>
    <w:rsid w:val="00DC763A"/>
    <w:rsid w:val="00DD030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672A"/>
    <w:rsid w:val="00E00338"/>
    <w:rsid w:val="00E00CA6"/>
    <w:rsid w:val="00E01A15"/>
    <w:rsid w:val="00E03D5C"/>
    <w:rsid w:val="00E03DDA"/>
    <w:rsid w:val="00E04304"/>
    <w:rsid w:val="00E0485B"/>
    <w:rsid w:val="00E12341"/>
    <w:rsid w:val="00E12633"/>
    <w:rsid w:val="00E12726"/>
    <w:rsid w:val="00E1329D"/>
    <w:rsid w:val="00E16D4A"/>
    <w:rsid w:val="00E20161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85D"/>
    <w:rsid w:val="00E63B3B"/>
    <w:rsid w:val="00E64499"/>
    <w:rsid w:val="00E70A5B"/>
    <w:rsid w:val="00E756CA"/>
    <w:rsid w:val="00E76DBA"/>
    <w:rsid w:val="00E83098"/>
    <w:rsid w:val="00E87B5E"/>
    <w:rsid w:val="00E9118D"/>
    <w:rsid w:val="00E940B5"/>
    <w:rsid w:val="00E94135"/>
    <w:rsid w:val="00E9518B"/>
    <w:rsid w:val="00E97A0F"/>
    <w:rsid w:val="00EA1639"/>
    <w:rsid w:val="00EA3A13"/>
    <w:rsid w:val="00EA439E"/>
    <w:rsid w:val="00EA6E5F"/>
    <w:rsid w:val="00EB24A6"/>
    <w:rsid w:val="00EB32AB"/>
    <w:rsid w:val="00EB5B68"/>
    <w:rsid w:val="00EB6116"/>
    <w:rsid w:val="00EC01CF"/>
    <w:rsid w:val="00EC24A8"/>
    <w:rsid w:val="00EC3B36"/>
    <w:rsid w:val="00EC40A9"/>
    <w:rsid w:val="00EC44D4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1D1B"/>
    <w:rsid w:val="00EF2713"/>
    <w:rsid w:val="00EF461D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41322"/>
    <w:rsid w:val="00F41D61"/>
    <w:rsid w:val="00F45D75"/>
    <w:rsid w:val="00F45DBD"/>
    <w:rsid w:val="00F4675C"/>
    <w:rsid w:val="00F47045"/>
    <w:rsid w:val="00F520A5"/>
    <w:rsid w:val="00F54225"/>
    <w:rsid w:val="00F5520B"/>
    <w:rsid w:val="00F5594E"/>
    <w:rsid w:val="00F55E4E"/>
    <w:rsid w:val="00F57FD5"/>
    <w:rsid w:val="00F60D9D"/>
    <w:rsid w:val="00F65D7F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5356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 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0</TotalTime>
  <Pages>4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</cp:revision>
  <cp:lastPrinted>2011-06-01T15:10:00Z</cp:lastPrinted>
  <dcterms:created xsi:type="dcterms:W3CDTF">2020-12-11T13:50:00Z</dcterms:created>
  <dcterms:modified xsi:type="dcterms:W3CDTF">2020-12-11T13:50:00Z</dcterms:modified>
</cp:coreProperties>
</file>