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CFFB9" w14:textId="076589DE" w:rsidR="0014516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6591C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</w:t>
      </w:r>
      <w:r w:rsidRPr="005C7A6A">
        <w:rPr>
          <w:b/>
          <w:i/>
          <w:sz w:val="28"/>
        </w:rPr>
        <w:t>5-2</w:t>
      </w:r>
      <w:r w:rsidRPr="005C7A6A">
        <w:rPr>
          <w:rFonts w:eastAsia="SimSun" w:hint="eastAsia"/>
          <w:b/>
          <w:i/>
          <w:sz w:val="28"/>
          <w:lang w:val="en-US" w:eastAsia="zh-CN"/>
        </w:rPr>
        <w:t>5</w:t>
      </w:r>
      <w:r w:rsidR="00EB40D9">
        <w:rPr>
          <w:rFonts w:eastAsia="SimSun"/>
          <w:b/>
          <w:i/>
          <w:sz w:val="28"/>
          <w:lang w:val="en-US" w:eastAsia="zh-CN"/>
        </w:rPr>
        <w:t>5848</w:t>
      </w:r>
    </w:p>
    <w:p w14:paraId="7BCB1D77" w14:textId="1B95CB6B" w:rsidR="00145162" w:rsidRDefault="008133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Dallas, USA</w:t>
      </w:r>
      <w:r w:rsidRPr="00813396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813396">
        <w:rPr>
          <w:rFonts w:ascii="Arial" w:hAnsi="Arial" w:cs="Arial"/>
          <w:b/>
          <w:bCs/>
          <w:sz w:val="24"/>
        </w:rPr>
        <w:t>17th – 21st November 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45162" w14:paraId="54052C4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66673" w14:textId="77777777" w:rsidR="0014516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145162" w14:paraId="39F3253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711" w14:textId="77777777" w:rsidR="0014516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45162" w14:paraId="0E00476E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E8B535" w14:textId="77777777" w:rsidR="00145162" w:rsidRDefault="001451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D7C8B7E" w14:textId="77777777" w:rsidR="00145162" w:rsidRDefault="001451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5162" w14:paraId="29599B5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0F498" w14:textId="77777777" w:rsidR="0014516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43672" w14:textId="3F7C34F4" w:rsidR="00145162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6591C" w:rsidRPr="004A6721">
              <w:t>PC3 NRCA many combos with 3 bands</w:t>
            </w:r>
          </w:p>
        </w:tc>
      </w:tr>
      <w:tr w:rsidR="00145162" w14:paraId="6E2C1607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A9300B" w14:textId="77777777" w:rsidR="00145162" w:rsidRDefault="001451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EA5153A" w14:textId="77777777" w:rsidR="00145162" w:rsidRDefault="001451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5162" w14:paraId="5400F79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60115" w14:textId="77777777" w:rsidR="0014516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A7443E3" w14:textId="438C632A" w:rsidR="00145162" w:rsidRDefault="0076591C">
            <w:pPr>
              <w:pStyle w:val="CRCoverPage"/>
              <w:spacing w:after="0"/>
              <w:ind w:left="100"/>
            </w:pPr>
            <w:r>
              <w:t xml:space="preserve">WE Certification Oy, AT&amp;T, </w:t>
            </w:r>
            <w:r w:rsidRPr="005C7A6A">
              <w:t>FirstNet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5D63AF" w14:textId="77777777" w:rsidR="00145162" w:rsidRDefault="0014516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C6131A" w14:textId="77777777" w:rsidR="0014516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7C72E" w14:textId="71339E9F" w:rsidR="00145162" w:rsidRDefault="0076591C">
            <w:pPr>
              <w:pStyle w:val="CRCoverPage"/>
              <w:spacing w:after="0"/>
              <w:ind w:left="100"/>
            </w:pPr>
            <w:r>
              <w:t>2025-11-20</w:t>
            </w:r>
          </w:p>
        </w:tc>
      </w:tr>
    </w:tbl>
    <w:p w14:paraId="442656EF" w14:textId="77777777" w:rsidR="00145162" w:rsidRDefault="0014516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45162" w14:paraId="30AE4E9F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0DE1DFD3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2D5462B1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95AED41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504C9EFE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67C61F3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C65B6E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1AB9C3F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A0B046D" w14:textId="77777777" w:rsidR="0014516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B59B33" w14:textId="77777777" w:rsidR="00145162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0F9F95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76A0FD7" w14:textId="77777777" w:rsidR="0014516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E767B" w14:textId="645921FC" w:rsidR="00145162" w:rsidRDefault="00765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44428D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8B8A6F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3A06D31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C89D80E" w14:textId="77777777" w:rsidR="00145162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501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837C611" w14:textId="77777777" w:rsidR="0014516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6651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5151B8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62E57E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EE9D7CC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08A25F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249FA9F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204CA6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29608F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B6A4037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DEDF6D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AEEC4D4" w14:textId="77777777" w:rsidR="0014516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501F4B8" w14:textId="77777777" w:rsidR="00145162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1632D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9A9A046" w14:textId="77777777" w:rsidR="0014516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6776C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D0237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6702A8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23185B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66A1FEB" w14:textId="77777777" w:rsidR="00145162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75171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0DC1213" w14:textId="77777777" w:rsidR="0014516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E3B52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267927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579CA06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F8E775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6D45BCE" w14:textId="77777777" w:rsidR="00145162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2C1AE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F5D13DE" w14:textId="77777777" w:rsidR="0014516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573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0839C1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76A0D2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C2F3BA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80CEBA8" w14:textId="77777777" w:rsidR="00145162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B951A3" w14:textId="4A79B3DC" w:rsidR="00145162" w:rsidRDefault="00765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7DD09A" w14:textId="77777777" w:rsidR="0014516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87D7C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B2DA35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6C1D4FC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A8677B7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3AB8152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8CF875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C24A042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424D246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73A3C083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1D685DF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8B9988" w14:textId="77777777" w:rsidR="0014516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58DCE72" w14:textId="77777777" w:rsidR="0014516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5D5A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852A41E" w14:textId="77777777" w:rsidR="0014516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EBFB5" w14:textId="01D3132E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BD4E0E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45006B7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EA396E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FAA033B" w14:textId="77777777" w:rsidR="0014516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4AD935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A7B99F3" w14:textId="77777777" w:rsidR="00145162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CDD4FE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710CB0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4A1C3A2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C26AE09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EF5CE5" w14:textId="77777777" w:rsidR="00145162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B9DED" w14:textId="0F2FE9A7" w:rsidR="00145162" w:rsidRDefault="005C7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57653AE" w14:textId="77777777" w:rsidR="00145162" w:rsidRDefault="0014516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75181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2A416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8894F5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7F0B2CE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808563D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E12DFC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73AE15D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4FE3016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6B4D1D5" w14:textId="77777777" w:rsidR="0014516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1E2B884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CD5528" w14:textId="77777777" w:rsidR="0014516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744A781" w14:textId="77777777" w:rsidR="00145162" w:rsidRDefault="0076591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44 Combinations as listed below</w:t>
            </w:r>
          </w:p>
          <w:tbl>
            <w:tblPr>
              <w:tblW w:w="5580" w:type="dxa"/>
              <w:tblLook w:val="04A0" w:firstRow="1" w:lastRow="0" w:firstColumn="1" w:lastColumn="0" w:noHBand="0" w:noVBand="1"/>
            </w:tblPr>
            <w:tblGrid>
              <w:gridCol w:w="2420"/>
              <w:gridCol w:w="3160"/>
            </w:tblGrid>
            <w:tr w:rsidR="0076591C" w:rsidRPr="0076591C" w14:paraId="53610531" w14:textId="77777777" w:rsidTr="0076591C">
              <w:trPr>
                <w:trHeight w:val="840"/>
              </w:trPr>
              <w:tc>
                <w:tcPr>
                  <w:tcW w:w="2420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2C88A19D" w14:textId="77777777" w:rsidR="0076591C" w:rsidRPr="0076591C" w:rsidRDefault="0076591C" w:rsidP="0076591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t>Configuration</w:t>
                  </w:r>
                </w:p>
              </w:tc>
              <w:tc>
                <w:tcPr>
                  <w:tcW w:w="3160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10ACE1D9" w14:textId="77777777" w:rsidR="0076591C" w:rsidRPr="0076591C" w:rsidRDefault="0076591C" w:rsidP="0076591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t>Uplink</w:t>
                  </w:r>
                  <w:r w:rsidRPr="0076591C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br/>
                    <w:t>configuration</w:t>
                  </w:r>
                </w:p>
              </w:tc>
            </w:tr>
            <w:tr w:rsidR="0076591C" w:rsidRPr="0076591C" w14:paraId="56072921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C110DF4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5512BB9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6AD54DDA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1B76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67B50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CA_n2A-n5A</w:t>
                  </w:r>
                </w:p>
              </w:tc>
            </w:tr>
            <w:tr w:rsidR="0076591C" w:rsidRPr="0076591C" w14:paraId="4D1AA587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418A154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FF1DF9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76591C" w:rsidRPr="0076591C" w14:paraId="189BE719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4CFC7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D511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</w:t>
                  </w:r>
                </w:p>
              </w:tc>
            </w:tr>
            <w:tr w:rsidR="0076591C" w:rsidRPr="0076591C" w14:paraId="1E437106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FFD6F78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8AA09B7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594B0D08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3A7D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5B4AA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76591C" w:rsidRPr="0076591C" w14:paraId="79C4CD09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F3FC021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BBA6BC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CA_n2A-n66A</w:t>
                  </w:r>
                </w:p>
              </w:tc>
            </w:tr>
            <w:tr w:rsidR="0076591C" w:rsidRPr="0076591C" w14:paraId="217D90B8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AD120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58008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76591C" w:rsidRPr="0076591C" w14:paraId="37CFCE14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925A634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465FE0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41F7BF16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1A630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15FDF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76591C" w:rsidRPr="0076591C" w14:paraId="22F3CB23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86A76FF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76403D6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CA_n2A-n66A</w:t>
                  </w:r>
                </w:p>
              </w:tc>
            </w:tr>
            <w:tr w:rsidR="0076591C" w:rsidRPr="0076591C" w14:paraId="3B2CDA8A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4BF80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37DC5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76591C" w:rsidRPr="0076591C" w14:paraId="14C0A098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2C8B03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81DA7F1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761302AF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DDAB1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9F404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CA_n2A-n5A</w:t>
                  </w:r>
                </w:p>
              </w:tc>
            </w:tr>
            <w:tr w:rsidR="0076591C" w:rsidRPr="0076591C" w14:paraId="3A99002D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25AED7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55575E8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76591C" w:rsidRPr="0076591C" w14:paraId="63EAAB76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88F59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CA_n2(2A)-n5A-n30A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900A5F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</w:t>
                  </w:r>
                </w:p>
              </w:tc>
            </w:tr>
            <w:tr w:rsidR="0076591C" w:rsidRPr="0076591C" w14:paraId="1CB1427C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CC0BC9D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lastRenderedPageBreak/>
                    <w:t>CA_n5A-n30A-n66A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9109858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70590E77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052B5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1C46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</w:t>
                  </w:r>
                </w:p>
              </w:tc>
            </w:tr>
            <w:tr w:rsidR="0076591C" w:rsidRPr="0076591C" w14:paraId="76E066D9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38CE404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F143FCC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CA_n5A-n66A</w:t>
                  </w:r>
                </w:p>
              </w:tc>
            </w:tr>
            <w:tr w:rsidR="0076591C" w:rsidRPr="0076591C" w14:paraId="552D42AE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688D9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4CA39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76591C" w:rsidRPr="0076591C" w14:paraId="2667FC6E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463F117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924DE11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48E36D94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BE205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AE6C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</w:t>
                  </w:r>
                </w:p>
              </w:tc>
            </w:tr>
            <w:tr w:rsidR="0076591C" w:rsidRPr="0076591C" w14:paraId="6643A4B6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7EF9D15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E6A1210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CA_n5A-n66A</w:t>
                  </w:r>
                </w:p>
              </w:tc>
            </w:tr>
            <w:tr w:rsidR="0076591C" w:rsidRPr="0076591C" w14:paraId="79B92FE5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2BD19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D3FE7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76591C" w:rsidRPr="0076591C" w14:paraId="0D1C1D27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06F601F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BC76FE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7258DB94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9711CD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29487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</w:t>
                  </w:r>
                </w:p>
              </w:tc>
            </w:tr>
            <w:tr w:rsidR="0076591C" w:rsidRPr="0076591C" w14:paraId="4C610F0E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5ECA31E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23A9488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</w:t>
                  </w:r>
                </w:p>
              </w:tc>
            </w:tr>
            <w:tr w:rsidR="0076591C" w:rsidRPr="0076591C" w14:paraId="04DB5E66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B6A6C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7E7F0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76591C" w:rsidRPr="0076591C" w14:paraId="319775B1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EC12D78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3FA3A33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0646F541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AE5DD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10B9A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</w:t>
                  </w:r>
                </w:p>
              </w:tc>
            </w:tr>
            <w:tr w:rsidR="0076591C" w:rsidRPr="0076591C" w14:paraId="68E74A96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B3B7E13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4609955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</w:t>
                  </w:r>
                </w:p>
              </w:tc>
            </w:tr>
            <w:tr w:rsidR="0076591C" w:rsidRPr="0076591C" w14:paraId="7451E9BB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54E3D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37234D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76591C" w:rsidRPr="0076591C" w14:paraId="29EBECB9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580A3F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31E3BE1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0839D8C3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541B5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6A80E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76591C" w:rsidRPr="0076591C" w14:paraId="58C06DC4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E3D62BE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401EBD1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76591C" w:rsidRPr="0076591C" w14:paraId="1187D2F6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hideMark/>
                </w:tcPr>
                <w:p w14:paraId="693FE4EC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hideMark/>
                </w:tcPr>
                <w:p w14:paraId="533E2114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CA_n66A-n77A</w:t>
                  </w:r>
                </w:p>
              </w:tc>
            </w:tr>
            <w:tr w:rsidR="0076591C" w:rsidRPr="0076591C" w14:paraId="7ED5599C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2B4E0EA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02537AB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4EAF3A44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BA23E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CA_n30A-n66A-n77(2A)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EC0601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76591C" w:rsidRPr="0076591C" w14:paraId="538C3343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35B1DBE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CA_n30A-n66A-n77(2A)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990D019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76591C" w:rsidRPr="0076591C" w14:paraId="0989A432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497658F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CA_n30A-n66A-n77(2A)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F1FFF14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CA_n66A-n77A</w:t>
                  </w:r>
                </w:p>
              </w:tc>
            </w:tr>
            <w:tr w:rsidR="0076591C" w:rsidRPr="0076591C" w14:paraId="3E1B3064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06CC47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CA_n30A-n66(2A)-n77A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7B8F851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76591C" w:rsidRPr="0076591C" w14:paraId="7E5C7899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41C4006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CA_n30A-n66(2A)-n77A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3AD0FBE6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76591C" w:rsidRPr="0076591C" w14:paraId="4A8ED03A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C8B81D0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CA_n30A-n66(2A)-n77A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EFFE8B2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76591C" w:rsidRPr="0076591C" w14:paraId="687A40C8" w14:textId="77777777" w:rsidTr="0076591C">
              <w:trPr>
                <w:trHeight w:val="420"/>
              </w:trPr>
              <w:tc>
                <w:tcPr>
                  <w:tcW w:w="24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3D7198F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CA_n30A-n66(2A)-n77A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DFC70A5" w14:textId="77777777" w:rsidR="0076591C" w:rsidRPr="0076591C" w:rsidRDefault="0076591C" w:rsidP="0076591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76591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CA_n66A-n77A</w:t>
                  </w:r>
                </w:p>
              </w:tc>
            </w:tr>
          </w:tbl>
          <w:p w14:paraId="0D4891A9" w14:textId="3FB627F8" w:rsidR="0076591C" w:rsidRDefault="0076591C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408C7BA" w14:textId="77777777" w:rsidR="00145162" w:rsidRDefault="00145162">
            <w:pPr>
              <w:pStyle w:val="CRCoverPage"/>
              <w:spacing w:after="0"/>
            </w:pPr>
          </w:p>
        </w:tc>
      </w:tr>
      <w:tr w:rsidR="00145162" w14:paraId="27E2C0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2BA06FD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5AAFCB0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ACD18A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EF80A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227B1F4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5882757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0F8EC18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8863A8C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4080E0EE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41DCA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8BAFCD7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37DDC17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E1E46D" w14:textId="77777777" w:rsidR="0014516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804DCED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D9C33D6" w14:textId="77777777" w:rsidR="0014516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7D5402" w14:textId="77777777" w:rsidR="00145162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F0CC491" w14:textId="77777777" w:rsidR="00145162" w:rsidRDefault="00145162">
            <w:pPr>
              <w:pStyle w:val="CRCoverPage"/>
              <w:spacing w:after="0"/>
            </w:pPr>
          </w:p>
        </w:tc>
      </w:tr>
      <w:tr w:rsidR="00145162" w14:paraId="7E5F2E7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1540DC8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20A18ECB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EFD31E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8309C7" w14:textId="77777777" w:rsidR="00145162" w:rsidRDefault="0014516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D1AF614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2487475B" w14:textId="77777777" w:rsidR="00145162" w:rsidRDefault="00145162">
      <w:pPr>
        <w:pStyle w:val="CRCoverPage"/>
        <w:rPr>
          <w:lang w:val="en-US"/>
        </w:rPr>
      </w:pPr>
    </w:p>
    <w:sectPr w:rsidR="0014516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26EC3" w14:textId="77777777" w:rsidR="00527497" w:rsidRDefault="00527497">
      <w:pPr>
        <w:spacing w:after="0"/>
      </w:pPr>
      <w:r>
        <w:separator/>
      </w:r>
    </w:p>
  </w:endnote>
  <w:endnote w:type="continuationSeparator" w:id="0">
    <w:p w14:paraId="2CBF4A7C" w14:textId="77777777" w:rsidR="00527497" w:rsidRDefault="005274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6DE6D" w14:textId="77777777" w:rsidR="00145162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B3A69" w14:textId="77777777" w:rsidR="00527497" w:rsidRDefault="00527497">
      <w:pPr>
        <w:spacing w:after="0"/>
      </w:pPr>
      <w:r>
        <w:separator/>
      </w:r>
    </w:p>
  </w:footnote>
  <w:footnote w:type="continuationSeparator" w:id="0">
    <w:p w14:paraId="21E3B647" w14:textId="77777777" w:rsidR="00527497" w:rsidRDefault="005274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60779" w14:textId="77777777" w:rsidR="00145162" w:rsidRDefault="00145162">
    <w:pPr>
      <w:pStyle w:val="Header"/>
    </w:pPr>
  </w:p>
  <w:p w14:paraId="6A39922F" w14:textId="77777777" w:rsidR="00145162" w:rsidRDefault="00145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34630344">
    <w:abstractNumId w:val="3"/>
  </w:num>
  <w:num w:numId="2" w16cid:durableId="1847287843">
    <w:abstractNumId w:val="5"/>
  </w:num>
  <w:num w:numId="3" w16cid:durableId="1620379437">
    <w:abstractNumId w:val="1"/>
  </w:num>
  <w:num w:numId="4" w16cid:durableId="1298103723">
    <w:abstractNumId w:val="4"/>
  </w:num>
  <w:num w:numId="5" w16cid:durableId="1245064433">
    <w:abstractNumId w:val="14"/>
  </w:num>
  <w:num w:numId="6" w16cid:durableId="974602795">
    <w:abstractNumId w:val="2"/>
  </w:num>
  <w:num w:numId="7" w16cid:durableId="304358160">
    <w:abstractNumId w:val="10"/>
  </w:num>
  <w:num w:numId="8" w16cid:durableId="781387223">
    <w:abstractNumId w:val="7"/>
  </w:num>
  <w:num w:numId="9" w16cid:durableId="346756410">
    <w:abstractNumId w:val="13"/>
  </w:num>
  <w:num w:numId="10" w16cid:durableId="1781877897">
    <w:abstractNumId w:val="15"/>
  </w:num>
  <w:num w:numId="11" w16cid:durableId="1809929787">
    <w:abstractNumId w:val="16"/>
  </w:num>
  <w:num w:numId="12" w16cid:durableId="1775008524">
    <w:abstractNumId w:val="8"/>
  </w:num>
  <w:num w:numId="13" w16cid:durableId="1838181590">
    <w:abstractNumId w:val="9"/>
  </w:num>
  <w:num w:numId="14" w16cid:durableId="1144083434">
    <w:abstractNumId w:val="6"/>
  </w:num>
  <w:num w:numId="15" w16cid:durableId="1118529188">
    <w:abstractNumId w:val="12"/>
  </w:num>
  <w:num w:numId="16" w16cid:durableId="1245335708">
    <w:abstractNumId w:val="0"/>
  </w:num>
  <w:num w:numId="17" w16cid:durableId="13484041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2FC8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5162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27497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C7A6A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91C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3396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54EE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3183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3A8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0D9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556C45"/>
  <w15:docId w15:val="{51773E00-2728-4818-9361-C9B48751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042FC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306</Words>
  <Characters>1748</Characters>
  <Application>Microsoft Office Word</Application>
  <DocSecurity>0</DocSecurity>
  <Lines>14</Lines>
  <Paragraphs>4</Paragraphs>
  <ScaleCrop>false</ScaleCrop>
  <Company>ETSI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2025-11-21T11:20:00Z</dcterms:created>
  <dcterms:modified xsi:type="dcterms:W3CDTF">2025-11-21T11:20:00Z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