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09B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564DA8" w:rsidRPr="00564DA8">
        <w:rPr>
          <w:b/>
          <w:i/>
          <w:noProof/>
          <w:sz w:val="28"/>
        </w:rPr>
        <w:t>251161</w:t>
      </w:r>
      <w:r w:rsidR="0014130E" w:rsidRPr="004647DB">
        <w:rPr>
          <w:b/>
          <w:i/>
          <w:noProof/>
          <w:sz w:val="28"/>
          <w:highlight w:val="yellow"/>
          <w:rPrChange w:id="0" w:author="Shankar Anand" w:date="2025-02-18T23:37:00Z" w16du:dateUtc="2025-02-18T18:07:00Z">
            <w:rPr>
              <w:b/>
              <w:i/>
              <w:noProof/>
              <w:sz w:val="28"/>
            </w:rPr>
          </w:rPrChange>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A283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356D3">
                <w:rPr>
                  <w:b/>
                  <w:noProof/>
                  <w:sz w:val="28"/>
                </w:rPr>
                <w:t>6</w:t>
              </w:r>
              <w:r w:rsidRPr="00153C8C">
                <w:rPr>
                  <w:b/>
                  <w:noProof/>
                  <w:sz w:val="28"/>
                </w:rPr>
                <w:t>.5</w:t>
              </w:r>
            </w:fldSimple>
            <w:r w:rsidR="00185F90">
              <w:rPr>
                <w:b/>
                <w:noProof/>
                <w:sz w:val="28"/>
              </w:rPr>
              <w:t>21-</w:t>
            </w:r>
            <w:r w:rsidR="005356D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D3D3" w:rsidR="001E41F3" w:rsidRPr="00410371" w:rsidRDefault="0061583E" w:rsidP="00547111">
            <w:pPr>
              <w:pStyle w:val="CRCoverPage"/>
              <w:spacing w:after="0"/>
              <w:rPr>
                <w:noProof/>
              </w:rPr>
            </w:pPr>
            <w: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CF050" w:rsidR="001E41F3" w:rsidRPr="00410371" w:rsidRDefault="00D25D82">
            <w:pPr>
              <w:pStyle w:val="CRCoverPage"/>
              <w:spacing w:after="0"/>
              <w:jc w:val="center"/>
              <w:rPr>
                <w:noProof/>
                <w:sz w:val="28"/>
              </w:rPr>
            </w:pPr>
            <w:fldSimple w:instr=" DOCPROPERTY  Version  \* MERGEFORMAT ">
              <w:r w:rsidRPr="00D25D82">
                <w:rPr>
                  <w:b/>
                  <w:noProof/>
                  <w:sz w:val="28"/>
                </w:rPr>
                <w:t>18.</w:t>
              </w:r>
              <w:r w:rsidR="005356D3">
                <w:rPr>
                  <w:b/>
                  <w:noProof/>
                  <w:sz w:val="28"/>
                </w:rPr>
                <w:t>7</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05942" w:rsidR="001E41F3" w:rsidRDefault="00A43D51">
            <w:pPr>
              <w:pStyle w:val="CRCoverPage"/>
              <w:spacing w:after="0"/>
              <w:ind w:left="100"/>
              <w:rPr>
                <w:noProof/>
              </w:rPr>
            </w:pPr>
            <w:r w:rsidRPr="00A43D51">
              <w:t xml:space="preserve">Update to </w:t>
            </w:r>
            <w:r w:rsidR="001B1F8F">
              <w:t xml:space="preserve">NB NTN </w:t>
            </w:r>
            <w:r w:rsidR="0090524D" w:rsidRPr="0090524D">
              <w:t>Timing Advance Adjustment Accuracy</w:t>
            </w:r>
            <w:r w:rsidR="0090524D">
              <w:t xml:space="preserve"> test case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75E35" w:rsidR="001E41F3" w:rsidRPr="004647DB" w:rsidRDefault="00DF39C0">
            <w:pPr>
              <w:pStyle w:val="CRCoverPage"/>
              <w:spacing w:after="0"/>
              <w:ind w:left="100"/>
              <w:rPr>
                <w:noProof/>
                <w:highlight w:val="yellow"/>
                <w:rPrChange w:id="2" w:author="Shankar Anand" w:date="2025-02-18T23:37:00Z" w16du:dateUtc="2025-02-18T18:07:00Z">
                  <w:rPr>
                    <w:noProof/>
                  </w:rPr>
                </w:rPrChange>
              </w:rPr>
            </w:pPr>
            <w:r w:rsidRPr="004647DB">
              <w:rPr>
                <w:highlight w:val="yellow"/>
                <w:rPrChange w:id="3" w:author="Shankar Anand" w:date="2025-02-18T23:37:00Z" w16du:dateUtc="2025-02-18T18:07:00Z">
                  <w:rPr/>
                </w:rPrChange>
              </w:rPr>
              <w:t xml:space="preserve">TEI18_Test, </w:t>
            </w:r>
            <w:proofErr w:type="spellStart"/>
            <w:r w:rsidRPr="004647DB">
              <w:rPr>
                <w:highlight w:val="yellow"/>
                <w:rPrChange w:id="4" w:author="Shankar Anand" w:date="2025-02-18T23:37:00Z" w16du:dateUtc="2025-02-18T18:07:00Z">
                  <w:rPr/>
                </w:rPrChange>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47A55" w:rsidR="001E41F3" w:rsidRDefault="0030348C">
            <w:pPr>
              <w:pStyle w:val="CRCoverPage"/>
              <w:spacing w:after="0"/>
              <w:ind w:left="100"/>
              <w:rPr>
                <w:noProof/>
              </w:rPr>
            </w:pPr>
            <w:r>
              <w:t xml:space="preserve">In </w:t>
            </w:r>
            <w:r w:rsidR="003107CF">
              <w:t xml:space="preserve">NB NTN </w:t>
            </w:r>
            <w:r w:rsidR="003107CF" w:rsidRPr="0090524D">
              <w:t>Timing Advance Adjustment Accuracy</w:t>
            </w:r>
            <w:r w:rsidR="003107CF">
              <w:t xml:space="preserve"> test case 13.4.2.1</w:t>
            </w:r>
            <w:r w:rsidR="00F6132A">
              <w:t xml:space="preserve">, incorrect values are used in </w:t>
            </w:r>
            <w:r w:rsidR="001E70E3" w:rsidRPr="001E70E3">
              <w:t>Test requirement</w:t>
            </w:r>
            <w:r w:rsidR="001E70E3">
              <w:t xml:space="preserve"> </w:t>
            </w:r>
            <w:r w:rsidR="001E70E3" w:rsidRPr="001E70E3">
              <w:t>Table 13.4.2.1.5-1</w:t>
            </w:r>
            <w:r w:rsidR="001E70E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032" w14:textId="77777777" w:rsidR="001E70E3" w:rsidRDefault="00A27206" w:rsidP="0098772A">
            <w:pPr>
              <w:pStyle w:val="CRCoverPage"/>
              <w:spacing w:after="0"/>
            </w:pPr>
            <w:r>
              <w:rPr>
                <w:noProof/>
                <w:lang w:eastAsia="ja-JP"/>
              </w:rPr>
              <w:t xml:space="preserve">  </w:t>
            </w:r>
            <w:r w:rsidR="001E70E3">
              <w:rPr>
                <w:noProof/>
                <w:lang w:eastAsia="ja-JP"/>
              </w:rPr>
              <w:t xml:space="preserve">Made correction in the </w:t>
            </w:r>
            <w:r w:rsidR="001E70E3" w:rsidRPr="001E70E3">
              <w:t>Test requirement</w:t>
            </w:r>
            <w:r w:rsidR="001E70E3">
              <w:t xml:space="preserve"> </w:t>
            </w:r>
            <w:r w:rsidR="001E70E3" w:rsidRPr="001E70E3">
              <w:t>Table 13.4.2.1.5-1</w:t>
            </w:r>
            <w:r w:rsidR="001E70E3">
              <w:t xml:space="preserve"> to align it </w:t>
            </w:r>
          </w:p>
          <w:p w14:paraId="31C656EC" w14:textId="62381129" w:rsidR="001E41F3" w:rsidRDefault="001E70E3" w:rsidP="0098772A">
            <w:pPr>
              <w:pStyle w:val="CRCoverPage"/>
              <w:spacing w:after="0"/>
              <w:rPr>
                <w:noProof/>
              </w:rPr>
            </w:pPr>
            <w:r>
              <w:t xml:space="preserve">  with core spec 36.133.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B172B" w:rsidR="001E41F3" w:rsidRDefault="001E70E3">
            <w:pPr>
              <w:pStyle w:val="CRCoverPage"/>
              <w:spacing w:after="0"/>
              <w:ind w:left="100"/>
              <w:rPr>
                <w:noProof/>
              </w:rPr>
            </w:pPr>
            <w:r w:rsidRPr="001E70E3">
              <w:t>Test requirement</w:t>
            </w:r>
            <w:r>
              <w:t xml:space="preserve"> for TC 13.4.2.1</w:t>
            </w:r>
            <w:r w:rsidR="003A04CC">
              <w:t xml:space="preserve"> </w:t>
            </w:r>
            <w:r w:rsidR="0030348C" w:rsidRPr="0030348C">
              <w:t xml:space="preserve">will remain wrongly </w:t>
            </w:r>
            <w: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7D60" w:rsidR="001E41F3" w:rsidRDefault="001E70E3">
            <w:pPr>
              <w:pStyle w:val="CRCoverPage"/>
              <w:spacing w:after="0"/>
              <w:ind w:left="100"/>
              <w:rPr>
                <w:noProof/>
                <w:lang w:eastAsia="ja-JP"/>
              </w:rPr>
            </w:pPr>
            <w: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7E9B46" w:rsidR="008863B9" w:rsidRDefault="00A60F15">
            <w:pPr>
              <w:pStyle w:val="CRCoverPage"/>
              <w:spacing w:after="0"/>
              <w:ind w:left="100"/>
              <w:rPr>
                <w:noProof/>
                <w:lang w:eastAsia="ja-JP"/>
              </w:rPr>
            </w:pPr>
            <w:r w:rsidRPr="00E8550A">
              <w:rPr>
                <w:noProof/>
                <w:highlight w:val="yellow"/>
                <w:lang w:eastAsia="ja-JP"/>
              </w:rPr>
              <w:t xml:space="preserve">R1- Corrected </w:t>
            </w:r>
            <w:r w:rsidR="006A667B" w:rsidRPr="00E8550A">
              <w:rPr>
                <w:noProof/>
                <w:highlight w:val="yellow"/>
                <w:lang w:eastAsia="ja-JP"/>
                <w:rPrChange w:id="5" w:author="Shankar Anand" w:date="2025-02-18T23:36:00Z" w16du:dateUtc="2025-02-18T18:06:00Z">
                  <w:rPr>
                    <w:noProof/>
                    <w:lang w:eastAsia="ja-JP"/>
                  </w:rPr>
                </w:rPrChange>
              </w:rPr>
              <w:t>order in Work item code to resolve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D8291A" w14:textId="77777777" w:rsidR="00FB1BFF" w:rsidRPr="00FB1BFF" w:rsidRDefault="00FB1BFF" w:rsidP="00FB1BFF">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FB1BFF">
        <w:rPr>
          <w:rFonts w:ascii="Arial" w:eastAsia="Times New Roman" w:hAnsi="Arial"/>
          <w:sz w:val="24"/>
          <w:lang w:eastAsia="en-GB"/>
        </w:rPr>
        <w:t>13.4.2.1</w:t>
      </w:r>
      <w:r w:rsidRPr="00FB1BFF">
        <w:rPr>
          <w:rFonts w:ascii="Arial" w:eastAsia="Times New Roman" w:hAnsi="Arial"/>
          <w:sz w:val="24"/>
          <w:lang w:eastAsia="en-GB"/>
        </w:rPr>
        <w:tab/>
        <w:t>HD-FDD UE Timing Advance Adjustment Accuracy Test for UE Category NB1 in Standalone Mode under Normal Coverage for Satellite Access</w:t>
      </w:r>
    </w:p>
    <w:p w14:paraId="25ADBB1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13.4.2.1.1</w:t>
      </w:r>
      <w:r w:rsidRPr="00FB1BFF">
        <w:rPr>
          <w:rFonts w:ascii="Arial" w:eastAsia="Times New Roman" w:hAnsi="Arial"/>
          <w:sz w:val="22"/>
          <w:lang w:eastAsia="en-GB"/>
        </w:rPr>
        <w:tab/>
        <w:t>Test purpose</w:t>
      </w:r>
    </w:p>
    <w:p w14:paraId="14EE45E2" w14:textId="77777777" w:rsidR="00FB1BFF" w:rsidRPr="00FB1BFF" w:rsidRDefault="00FB1BFF" w:rsidP="00FB1BFF">
      <w:pPr>
        <w:autoSpaceDN w:val="0"/>
        <w:rPr>
          <w:rFonts w:eastAsia="Times New Roman"/>
        </w:rPr>
      </w:pPr>
      <w:r w:rsidRPr="00FB1BFF">
        <w:rPr>
          <w:rFonts w:eastAsia="Times New Roman"/>
          <w:lang w:eastAsia="en-GB"/>
        </w:rPr>
        <w:t>The purpose of the test is to verify E-UTRAN Timing Advance adjustment accuracy requirements for UE category NB1 in normal coverage, defined in TS 36.133 [4] clause 7.22A.2.2, in an AWGN model.</w:t>
      </w:r>
    </w:p>
    <w:p w14:paraId="13FBA640"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13.4.2.1.2</w:t>
      </w:r>
      <w:r w:rsidRPr="00FB1BFF">
        <w:rPr>
          <w:rFonts w:ascii="Arial" w:eastAsia="Times New Roman" w:hAnsi="Arial"/>
          <w:sz w:val="22"/>
          <w:lang w:eastAsia="en-GB"/>
        </w:rPr>
        <w:tab/>
        <w:t>Test applicability</w:t>
      </w:r>
    </w:p>
    <w:p w14:paraId="3825B31A" w14:textId="77777777" w:rsidR="00FB1BFF" w:rsidRPr="00FB1BFF" w:rsidRDefault="00FB1BFF" w:rsidP="00FB1BFF">
      <w:pPr>
        <w:autoSpaceDN w:val="0"/>
        <w:rPr>
          <w:rFonts w:eastAsia="Times New Roman"/>
        </w:rPr>
      </w:pPr>
      <w:r w:rsidRPr="00FB1BFF">
        <w:rPr>
          <w:rFonts w:eastAsia="Times New Roman"/>
          <w:lang w:eastAsia="en-GB"/>
        </w:rPr>
        <w:t>This test applies to all types of NB-IoT</w:t>
      </w:r>
      <w:r w:rsidRPr="00FB1BFF">
        <w:rPr>
          <w:rFonts w:eastAsia="Times New Roman"/>
          <w:lang w:eastAsia="zh-CN"/>
        </w:rPr>
        <w:t xml:space="preserve"> HD-</w:t>
      </w:r>
      <w:r w:rsidRPr="00FB1BFF">
        <w:rPr>
          <w:rFonts w:eastAsia="Times New Roman"/>
          <w:lang w:eastAsia="en-GB"/>
        </w:rPr>
        <w:t xml:space="preserve">FDD UE release </w:t>
      </w:r>
      <w:r w:rsidRPr="00FB1BFF">
        <w:rPr>
          <w:rFonts w:eastAsia="Times New Roman"/>
          <w:lang w:eastAsia="zh-CN"/>
        </w:rPr>
        <w:t>17</w:t>
      </w:r>
      <w:r w:rsidRPr="00FB1BFF">
        <w:rPr>
          <w:rFonts w:eastAsia="Times New Roman"/>
          <w:lang w:eastAsia="en-GB"/>
        </w:rPr>
        <w:t xml:space="preserve"> and forward</w:t>
      </w:r>
      <w:r w:rsidRPr="00FB1BFF">
        <w:rPr>
          <w:rFonts w:eastAsia="Times New Roman"/>
          <w:lang w:eastAsia="zh-CN"/>
        </w:rPr>
        <w:t xml:space="preserve"> of UE Category NB1 that supports NTN</w:t>
      </w:r>
      <w:r w:rsidRPr="00FB1BFF">
        <w:rPr>
          <w:rFonts w:eastAsia="Times New Roman"/>
          <w:lang w:eastAsia="en-GB"/>
        </w:rPr>
        <w:t>.</w:t>
      </w:r>
    </w:p>
    <w:p w14:paraId="1954BBB9"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13.4.2.1.3</w:t>
      </w:r>
      <w:r w:rsidRPr="00FB1BFF">
        <w:rPr>
          <w:rFonts w:ascii="Arial" w:eastAsia="Times New Roman" w:hAnsi="Arial"/>
          <w:sz w:val="22"/>
          <w:lang w:eastAsia="en-GB"/>
        </w:rPr>
        <w:tab/>
        <w:t>Minimum conformance requirements</w:t>
      </w:r>
    </w:p>
    <w:p w14:paraId="62B2626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timing advance is initiated from E-UTRAN with MAC message that implies and adjustment of the timing advance, see TS 36.321 [11] </w:t>
      </w:r>
      <w:r w:rsidRPr="00FB1BFF">
        <w:rPr>
          <w:rFonts w:eastAsia="Times New Roman" w:cs="v4.2.0"/>
          <w:lang w:eastAsia="en-GB"/>
        </w:rPr>
        <w:t>clause </w:t>
      </w:r>
      <w:r w:rsidRPr="00FB1BFF">
        <w:rPr>
          <w:rFonts w:eastAsia="Times New Roman"/>
          <w:lang w:eastAsia="en-GB"/>
        </w:rPr>
        <w:t>5.2.</w:t>
      </w:r>
    </w:p>
    <w:p w14:paraId="7076CE9B" w14:textId="77777777" w:rsidR="00FB1BFF" w:rsidRPr="00FB1BFF" w:rsidRDefault="00FB1BFF" w:rsidP="00FB1BFF">
      <w:pPr>
        <w:overflowPunct w:val="0"/>
        <w:autoSpaceDE w:val="0"/>
        <w:autoSpaceDN w:val="0"/>
        <w:adjustRightInd w:val="0"/>
        <w:rPr>
          <w:rFonts w:eastAsia="Times New Roman"/>
          <w:lang w:eastAsia="ja-JP"/>
        </w:rPr>
      </w:pPr>
      <w:r w:rsidRPr="00FB1BFF">
        <w:rPr>
          <w:rFonts w:eastAsia="?? ??"/>
          <w:lang w:eastAsia="en-GB"/>
        </w:rPr>
        <w:t xml:space="preserve">The UE shall adjust the timing of its transmissions with a relative accuracy better than or equal to ±13.33* </w:t>
      </w:r>
      <w:r w:rsidRPr="00FB1BFF">
        <w:rPr>
          <w:rFonts w:eastAsia="Times New Roman" w:cs="v4.2.0"/>
          <w:lang w:eastAsia="en-GB"/>
        </w:rPr>
        <w:t>T</w:t>
      </w:r>
      <w:r w:rsidRPr="00FB1BFF">
        <w:rPr>
          <w:rFonts w:eastAsia="Times New Roman" w:cs="v4.2.0"/>
          <w:vertAlign w:val="subscript"/>
          <w:lang w:eastAsia="en-GB"/>
        </w:rPr>
        <w:t>S</w:t>
      </w:r>
      <w:r w:rsidRPr="00FB1BFF">
        <w:rPr>
          <w:rFonts w:eastAsia="?? ??"/>
          <w:lang w:eastAsia="en-GB"/>
        </w:rPr>
        <w:t xml:space="preserve"> seconds to the signalled timing advance value compared to the timing of preceding uplink transmission. </w:t>
      </w:r>
      <w:r w:rsidRPr="00FB1BFF">
        <w:rPr>
          <w:rFonts w:eastAsia="Times New Roman"/>
          <w:lang w:eastAsia="en-GB"/>
        </w:rPr>
        <w:t>The timing advance command is expressed in multiples of 16*</w:t>
      </w:r>
      <w:r w:rsidRPr="00FB1BFF">
        <w:rPr>
          <w:rFonts w:eastAsia="Times New Roman" w:cs="v4.2.0"/>
          <w:lang w:eastAsia="en-GB"/>
        </w:rPr>
        <w:t xml:space="preserve"> T</w:t>
      </w:r>
      <w:r w:rsidRPr="00FB1BFF">
        <w:rPr>
          <w:rFonts w:eastAsia="Times New Roman" w:cs="v4.2.0"/>
          <w:vertAlign w:val="subscript"/>
          <w:lang w:eastAsia="en-GB"/>
        </w:rPr>
        <w:t>S</w:t>
      </w:r>
      <w:r w:rsidRPr="00FB1BFF">
        <w:rPr>
          <w:rFonts w:eastAsia="Times New Roman"/>
          <w:lang w:eastAsia="en-GB"/>
        </w:rPr>
        <w:t xml:space="preserve"> and is relative to the current uplink timing.</w:t>
      </w:r>
    </w:p>
    <w:p w14:paraId="18E0F670"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case of </w:t>
      </w:r>
      <w:proofErr w:type="gramStart"/>
      <w:r w:rsidRPr="00FB1BFF">
        <w:rPr>
          <w:rFonts w:eastAsia="Times New Roman"/>
          <w:lang w:eastAsia="en-GB"/>
        </w:rPr>
        <w:t>random access</w:t>
      </w:r>
      <w:proofErr w:type="gramEnd"/>
      <w:r w:rsidRPr="00FB1BFF">
        <w:rPr>
          <w:rFonts w:eastAsia="Times New Roman"/>
          <w:lang w:eastAsia="en-GB"/>
        </w:rPr>
        <w:t xml:space="preserve"> response, an 11-bit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values by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 1536, where an amount of the time alignment is given by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w:t>
      </w:r>
      <w:r w:rsidRPr="00FB1BFF">
        <w:rPr>
          <w:rFonts w:eastAsia="Times New Roman"/>
          <w:i/>
          <w:lang w:eastAsia="en-GB"/>
        </w:rPr>
        <w:t xml:space="preserve"> 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w:t>
      </w:r>
      <w:r w:rsidRPr="00FB1BFF">
        <w:rPr>
          <w:rFonts w:eastAsia="Times New Roman"/>
          <w:lang w:eastAsia="en-GB"/>
        </w:rPr>
        <w:t>.</w:t>
      </w:r>
      <w:r w:rsidRPr="00FB1BFF">
        <w:rPr>
          <w:rFonts w:eastAsia="Times New Roman"/>
          <w:lang w:eastAsia="zh-CN"/>
        </w:rPr>
        <w:t>1</w:t>
      </w:r>
      <w:r w:rsidRPr="00FB1BFF">
        <w:rPr>
          <w:rFonts w:eastAsia="Times New Roman"/>
          <w:lang w:eastAsia="en-GB"/>
        </w:rPr>
        <w:t>.</w:t>
      </w:r>
      <w:r w:rsidRPr="00FB1BFF">
        <w:rPr>
          <w:rFonts w:eastAsia="Times New Roman"/>
          <w:lang w:eastAsia="zh-CN"/>
        </w:rPr>
        <w:t>2</w:t>
      </w:r>
      <w:r w:rsidRPr="00FB1BFF">
        <w:rPr>
          <w:rFonts w:eastAsia="Times New Roman"/>
          <w:lang w:eastAsia="ko-KR"/>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MS Mincho"/>
          <w:i/>
          <w:vertAlign w:val="subscript"/>
          <w:lang w:eastAsia="en-GB"/>
        </w:rPr>
        <w:t xml:space="preserve"> </w:t>
      </w:r>
      <w:r w:rsidRPr="00FB1BFF">
        <w:rPr>
          <w:rFonts w:eastAsia="MS Mincho"/>
          <w:lang w:eastAsia="en-GB"/>
        </w:rPr>
        <w:t xml:space="preserve">is defined in </w:t>
      </w:r>
      <w:r w:rsidRPr="00FB1BFF">
        <w:rPr>
          <w:rFonts w:eastAsia="Times New Roman"/>
          <w:lang w:eastAsia="ko-KR"/>
        </w:rPr>
        <w:t>3GPP TS 36.211 [9]</w:t>
      </w:r>
      <w:r w:rsidRPr="00FB1BFF">
        <w:rPr>
          <w:rFonts w:eastAsia="MS Mincho"/>
          <w:lang w:eastAsia="en-GB"/>
        </w:rPr>
        <w:t>.</w:t>
      </w:r>
    </w:p>
    <w:p w14:paraId="095AF058"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other cases, a 6-bit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MS Mincho"/>
          <w:lang w:eastAsia="en-GB"/>
        </w:rPr>
        <w:t>adjustment of</w:t>
      </w:r>
      <w:r w:rsidRPr="00FB1BFF">
        <w:rPr>
          <w:rFonts w:eastAsia="Times New Roman"/>
          <w:lang w:eastAsia="en-GB"/>
        </w:rPr>
        <w:t xml:space="preserve"> the current</w:t>
      </w:r>
      <w:r w:rsidRPr="00FB1BFF">
        <w:rPr>
          <w:rFonts w:eastAsia="MS Mincho"/>
          <w:lang w:eastAsia="en-GB"/>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proofErr w:type="gramStart"/>
      <w:r w:rsidRPr="00FB1BFF">
        <w:rPr>
          <w:rFonts w:eastAsia="Times New Roman"/>
          <w:i/>
          <w:lang w:eastAsia="en-GB"/>
        </w:rPr>
        <w:t>N</w:t>
      </w:r>
      <w:r w:rsidRPr="00FB1BFF">
        <w:rPr>
          <w:rFonts w:eastAsia="Times New Roman"/>
          <w:i/>
          <w:vertAlign w:val="subscript"/>
          <w:lang w:eastAsia="en-GB"/>
        </w:rPr>
        <w:t>TA,old</w:t>
      </w:r>
      <w:proofErr w:type="spellEnd"/>
      <w:proofErr w:type="gramEnd"/>
      <w:r w:rsidRPr="00FB1BFF">
        <w:rPr>
          <w:rFonts w:eastAsia="Times New Roman"/>
          <w:lang w:eastAsia="en-GB"/>
        </w:rPr>
        <w:t xml:space="preserve">, to the new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w:t>
      </w:r>
      <w:r w:rsidRPr="00FB1BFF">
        <w:rPr>
          <w:rFonts w:eastAsia="MS Mincho"/>
          <w:lang w:eastAsia="en-GB"/>
        </w:rPr>
        <w:t xml:space="preserve"> by</w:t>
      </w:r>
      <w:r w:rsidRPr="00FB1BFF">
        <w:rPr>
          <w:rFonts w:eastAsia="Times New Roman"/>
          <w:lang w:eastAsia="en-GB"/>
        </w:rPr>
        <w:t xml:space="preserve">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63, where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 xml:space="preserve"> = </w:t>
      </w:r>
      <w:proofErr w:type="spellStart"/>
      <w:r w:rsidRPr="00FB1BFF">
        <w:rPr>
          <w:rFonts w:eastAsia="Times New Roman"/>
          <w:i/>
          <w:lang w:eastAsia="en-GB"/>
        </w:rPr>
        <w:t>N</w:t>
      </w:r>
      <w:r w:rsidRPr="00FB1BFF">
        <w:rPr>
          <w:rFonts w:eastAsia="Times New Roman"/>
          <w:i/>
          <w:vertAlign w:val="subscript"/>
          <w:lang w:eastAsia="en-GB"/>
        </w:rPr>
        <w:t>TA,old</w:t>
      </w:r>
      <w:proofErr w:type="spellEnd"/>
      <w:r w:rsidRPr="00FB1BFF">
        <w:rPr>
          <w:rFonts w:eastAsia="Times New Roman"/>
          <w:lang w:eastAsia="en-GB"/>
        </w:rPr>
        <w:t xml:space="preserve"> +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2D"/>
      </w:r>
      <w:r w:rsidRPr="00FB1BFF">
        <w:rPr>
          <w:rFonts w:eastAsia="Times New Roman"/>
          <w:lang w:eastAsia="en-GB"/>
        </w:rPr>
        <w:t>31)</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16.1.2</w:t>
      </w:r>
      <w:r w:rsidRPr="00FB1BFF">
        <w:rPr>
          <w:rFonts w:eastAsia="Times New Roman"/>
          <w:lang w:eastAsia="en-GB"/>
        </w:rPr>
        <w:t xml:space="preserve">. Here, adjustment of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value by a positive or a negative amount indicates advancing or delaying the uplink transmission timing by a given amount respectively.</w:t>
      </w:r>
    </w:p>
    <w:p w14:paraId="00C328A7"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UE timers, the UE shall comply with the timer accuracies according to 3GPP TS 36.133 [4] table 7.2</w:t>
      </w:r>
      <w:r w:rsidRPr="00FB1BFF">
        <w:rPr>
          <w:rFonts w:eastAsia="Times New Roman"/>
          <w:lang w:eastAsia="zh-CN"/>
        </w:rPr>
        <w:t>1A</w:t>
      </w:r>
      <w:r w:rsidRPr="00FB1BFF">
        <w:rPr>
          <w:rFonts w:eastAsia="Times New Roman"/>
          <w:lang w:eastAsia="en-GB"/>
        </w:rPr>
        <w:t>.2-1. The requirements are only related to the actual timing measurements internally in the UE.</w:t>
      </w:r>
    </w:p>
    <w:p w14:paraId="59FB497C" w14:textId="77777777" w:rsidR="00FB1BFF" w:rsidRPr="00FB1BFF" w:rsidRDefault="00FB1BFF" w:rsidP="00FB1BFF">
      <w:pPr>
        <w:autoSpaceDN w:val="0"/>
        <w:rPr>
          <w:rFonts w:eastAsia="Times New Roman"/>
        </w:rPr>
      </w:pPr>
      <w:r w:rsidRPr="00FB1BFF">
        <w:rPr>
          <w:rFonts w:eastAsia="Times New Roman"/>
          <w:lang w:eastAsia="en-GB"/>
        </w:rPr>
        <w:t>The normative reference for this requirement is 3GPP TS 36.133 [4] clause 7.</w:t>
      </w:r>
      <w:r w:rsidRPr="00FB1BFF">
        <w:rPr>
          <w:rFonts w:eastAsia="Times New Roman"/>
          <w:lang w:eastAsia="zh-CN"/>
        </w:rPr>
        <w:t>22A</w:t>
      </w:r>
      <w:r w:rsidRPr="00FB1BFF">
        <w:rPr>
          <w:rFonts w:eastAsia="Times New Roman"/>
          <w:lang w:eastAsia="en-GB"/>
        </w:rPr>
        <w:t xml:space="preserve"> and A.13.4.2.</w:t>
      </w:r>
      <w:r w:rsidRPr="00FB1BFF">
        <w:rPr>
          <w:rFonts w:eastAsia="Times New Roman"/>
          <w:lang w:eastAsia="zh-CN"/>
        </w:rPr>
        <w:t>1</w:t>
      </w:r>
      <w:r w:rsidRPr="00FB1BFF">
        <w:rPr>
          <w:rFonts w:eastAsia="Times New Roman"/>
          <w:lang w:eastAsia="en-GB"/>
        </w:rPr>
        <w:t>.</w:t>
      </w:r>
    </w:p>
    <w:p w14:paraId="183F0A7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13.4.2.1.4</w:t>
      </w:r>
      <w:r w:rsidRPr="00FB1BFF">
        <w:rPr>
          <w:rFonts w:ascii="Arial" w:eastAsia="Times New Roman" w:hAnsi="Arial"/>
          <w:sz w:val="22"/>
          <w:lang w:eastAsia="en-GB"/>
        </w:rPr>
        <w:tab/>
        <w:t>Test description</w:t>
      </w:r>
    </w:p>
    <w:p w14:paraId="458061A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There is one NB-IoT </w:t>
      </w:r>
      <w:r w:rsidRPr="00FB1BFF">
        <w:rPr>
          <w:rFonts w:eastAsia="Times New Roman"/>
          <w:lang w:eastAsia="zh-CN"/>
        </w:rPr>
        <w:t>SAN</w:t>
      </w:r>
      <w:r w:rsidRPr="00FB1BFF">
        <w:rPr>
          <w:rFonts w:eastAsia="Times New Roman"/>
          <w:lang w:eastAsia="en-GB"/>
        </w:rPr>
        <w:t xml:space="preserve"> cell (</w:t>
      </w:r>
      <w:proofErr w:type="spellStart"/>
      <w:r w:rsidRPr="00FB1BFF">
        <w:rPr>
          <w:rFonts w:eastAsia="Times New Roman"/>
          <w:lang w:eastAsia="en-GB"/>
        </w:rPr>
        <w:t>Ncell</w:t>
      </w:r>
      <w:proofErr w:type="spellEnd"/>
      <w:r w:rsidRPr="00FB1BFF">
        <w:rPr>
          <w:rFonts w:eastAsia="Times New Roman"/>
          <w:lang w:eastAsia="en-GB"/>
        </w:rPr>
        <w:t xml:space="preserve"> 1), which is the active cell in the test. The test consists of two successive time periods, with time duration of T1 and T2 respectively. In each time duration, timing advance commands are sent to the </w:t>
      </w:r>
      <w:proofErr w:type="gramStart"/>
      <w:r w:rsidRPr="00FB1BFF">
        <w:rPr>
          <w:rFonts w:eastAsia="Times New Roman"/>
          <w:lang w:eastAsia="en-GB"/>
        </w:rPr>
        <w:t>UE</w:t>
      </w:r>
      <w:proofErr w:type="gramEnd"/>
      <w:r w:rsidRPr="00FB1BFF">
        <w:rPr>
          <w:rFonts w:eastAsia="Times New Roman"/>
          <w:lang w:eastAsia="en-GB"/>
        </w:rPr>
        <w:t xml:space="preserve"> and the UE is scheduled in every uplink subframe to transmit NPUSCH, which is received by the test equipment. By measuring the reception of the NPUSCH, the transmit timing, and hence the timing advance adjustment accuracy, can be measured.</w:t>
      </w:r>
    </w:p>
    <w:p w14:paraId="692FEE6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6ED9ED56"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972E91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As specified in TS 36.133 [4] clause 7.22A.2.1, the UE adjusts its uplink timing at sub-frame </w:t>
      </w:r>
      <w:r w:rsidRPr="00FB1BFF">
        <w:rPr>
          <w:rFonts w:eastAsia="Times New Roman"/>
          <w:i/>
          <w:lang w:eastAsia="en-GB"/>
        </w:rPr>
        <w:t>n</w:t>
      </w:r>
      <w:r w:rsidRPr="00FB1BFF">
        <w:rPr>
          <w:rFonts w:eastAsia="Times New Roman"/>
          <w:lang w:eastAsia="en-GB"/>
        </w:rPr>
        <w:t>+12+</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for a timing advance command received in sub-frame </w:t>
      </w:r>
      <w:r w:rsidRPr="00FB1BFF">
        <w:rPr>
          <w:rFonts w:eastAsia="Times New Roman"/>
          <w:i/>
          <w:lang w:eastAsia="en-GB"/>
        </w:rPr>
        <w:t>n</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refers to the last subframe in the repetition period in which the MAC control element containing timing advance command was received </w:t>
      </w:r>
      <w:bookmarkStart w:id="6" w:name="OLE_LINK119"/>
      <w:r w:rsidRPr="00FB1BFF">
        <w:rPr>
          <w:rFonts w:eastAsia="Times New Roman"/>
          <w:lang w:eastAsia="en-GB"/>
        </w:rPr>
        <w:t xml:space="preserve">and </w:t>
      </w:r>
      <w:r w:rsidRPr="00FB1BFF">
        <w:rPr>
          <w:rFonts w:eastAsia="Times New Roman"/>
          <w:i/>
          <w:iCs/>
          <w:lang w:eastAsia="zh-TW"/>
        </w:rPr>
        <w:t xml:space="preserve">k-Offset-r17 </w:t>
      </w:r>
      <w:r w:rsidRPr="00FB1BFF">
        <w:rPr>
          <w:rFonts w:eastAsia="Times New Roman"/>
          <w:lang w:eastAsia="en-GB"/>
        </w:rPr>
        <w:t>is specified in [5]</w:t>
      </w:r>
      <w:bookmarkEnd w:id="6"/>
      <w:r w:rsidRPr="00FB1BFF">
        <w:rPr>
          <w:rFonts w:eastAsia="Times New Roman"/>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FB1BFF">
        <w:rPr>
          <w:rFonts w:eastAsia="Times New Roman"/>
          <w:i/>
          <w:lang w:eastAsia="en-GB"/>
        </w:rPr>
        <w:t>k</w:t>
      </w:r>
      <w:r w:rsidRPr="00FB1BFF">
        <w:rPr>
          <w:rFonts w:eastAsia="Times New Roman"/>
          <w:i/>
          <w:vertAlign w:val="subscript"/>
          <w:lang w:eastAsia="en-GB"/>
        </w:rPr>
        <w:t>0</w:t>
      </w:r>
      <w:r w:rsidRPr="00FB1BFF">
        <w:rPr>
          <w:rFonts w:eastAsia="Times New Roman"/>
          <w:i/>
          <w:lang w:eastAsia="en-GB"/>
        </w:rPr>
        <w:t xml:space="preserve"> </w:t>
      </w:r>
      <w:r w:rsidRPr="00FB1BFF">
        <w:rPr>
          <w:rFonts w:eastAsia="Times New Roman"/>
          <w:lang w:eastAsia="en-GB"/>
        </w:rPr>
        <w:t>in ACK/NACK resource filed in DCI is set as 13.</w:t>
      </w:r>
    </w:p>
    <w:p w14:paraId="0865D488" w14:textId="77777777" w:rsidR="00FB1BFF" w:rsidRPr="00FB1BFF" w:rsidRDefault="00FB1BFF" w:rsidP="00FB1BFF">
      <w:pPr>
        <w:overflowPunct w:val="0"/>
        <w:autoSpaceDE w:val="0"/>
        <w:autoSpaceDN w:val="0"/>
        <w:adjustRightInd w:val="0"/>
        <w:rPr>
          <w:rFonts w:eastAsia="Times New Roman" w:cs="v4.2.0"/>
          <w:lang w:eastAsia="en-GB"/>
        </w:rPr>
      </w:pPr>
      <w:r w:rsidRPr="00FB1BFF">
        <w:rPr>
          <w:rFonts w:eastAsia="Times New Roman" w:cs="v4.2.0"/>
          <w:lang w:eastAsia="en-GB"/>
        </w:rPr>
        <w:t>Time alignment timers shall be set to “infinity” so that UL timing alignment is maintained during the test.</w:t>
      </w:r>
    </w:p>
    <w:p w14:paraId="45971476" w14:textId="77777777" w:rsidR="00FB1BFF" w:rsidRPr="00FB1BFF" w:rsidRDefault="00FB1BFF" w:rsidP="00FB1BFF">
      <w:pPr>
        <w:overflowPunct w:val="0"/>
        <w:autoSpaceDE w:val="0"/>
        <w:autoSpaceDN w:val="0"/>
        <w:adjustRightInd w:val="0"/>
        <w:rPr>
          <w:rFonts w:eastAsia="Times New Roman"/>
          <w:lang w:eastAsia="zh-CN"/>
        </w:rPr>
      </w:pPr>
      <w:r w:rsidRPr="00FB1BFF">
        <w:rPr>
          <w:rFonts w:eastAsia="Times New Roman"/>
          <w:lang w:eastAsia="en-GB"/>
        </w:rPr>
        <w:lastRenderedPageBreak/>
        <w:t xml:space="preserve"> The UE shall be provided with the valid information about the SAN serving cells before the test.</w:t>
      </w:r>
    </w:p>
    <w:p w14:paraId="4FF8CF67"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13.4.2.1.4.1</w:t>
      </w:r>
      <w:r w:rsidRPr="00FB1BFF">
        <w:rPr>
          <w:rFonts w:ascii="Arial" w:eastAsia="Yu Mincho" w:hAnsi="Arial" w:cs="Arial"/>
          <w:lang w:val="fr-FR" w:eastAsia="fr-FR"/>
        </w:rPr>
        <w:tab/>
        <w:t>Initial conditions</w:t>
      </w:r>
    </w:p>
    <w:p w14:paraId="173988C6" w14:textId="77777777" w:rsidR="00FB1BFF" w:rsidRPr="00FB1BFF" w:rsidRDefault="00FB1BFF" w:rsidP="00FB1BFF">
      <w:pPr>
        <w:keepNext/>
        <w:keepLines/>
        <w:overflowPunct w:val="0"/>
        <w:autoSpaceDE w:val="0"/>
        <w:autoSpaceDN w:val="0"/>
        <w:adjustRightInd w:val="0"/>
        <w:rPr>
          <w:rFonts w:eastAsia="Times New Roman"/>
          <w:lang w:eastAsia="zh-CN"/>
        </w:rPr>
      </w:pPr>
      <w:r w:rsidRPr="00FB1BFF">
        <w:rPr>
          <w:rFonts w:eastAsia="Times New Roman"/>
          <w:lang w:eastAsia="zh-CN"/>
        </w:rPr>
        <w:t>This test shall be tested using any of the test configurations in Table 13.4.2.1.4.1-1.</w:t>
      </w:r>
    </w:p>
    <w:p w14:paraId="1540CC0E" w14:textId="77777777" w:rsidR="00FB1BFF" w:rsidRPr="00FB1BFF" w:rsidRDefault="00FB1BFF" w:rsidP="00FB1BFF">
      <w:pPr>
        <w:keepNext/>
        <w:keepLines/>
        <w:overflowPunct w:val="0"/>
        <w:autoSpaceDE w:val="0"/>
        <w:autoSpaceDN w:val="0"/>
        <w:adjustRightInd w:val="0"/>
        <w:spacing w:before="60"/>
        <w:jc w:val="center"/>
        <w:rPr>
          <w:rFonts w:ascii="Arial" w:eastAsia="Yu Mincho" w:hAnsi="Arial" w:cs="Arial"/>
          <w:b/>
          <w:lang w:val="fr-FR" w:eastAsia="en-GB"/>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1:</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Supported</w:t>
      </w:r>
      <w:proofErr w:type="spellEnd"/>
      <w:r w:rsidRPr="00FB1BF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1BFF" w:rsidRPr="00FB1BFF" w14:paraId="636DCD47"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E0EA6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C8E8AC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Description</w:t>
            </w:r>
          </w:p>
        </w:tc>
      </w:tr>
      <w:tr w:rsidR="00FB1BFF" w:rsidRPr="00FB1BFF" w14:paraId="2C85DB2F"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68FB5B"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047F8E61"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GSO, HD-FDD duplex mode</w:t>
            </w:r>
          </w:p>
        </w:tc>
      </w:tr>
      <w:tr w:rsidR="00FB1BFF" w:rsidRPr="00FB1BFF" w14:paraId="76EDB815"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36598A"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0E15D735"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NGSO, HD-FDD duplex mode</w:t>
            </w:r>
          </w:p>
        </w:tc>
      </w:tr>
      <w:tr w:rsidR="00FB1BFF" w:rsidRPr="00FB1BFF" w14:paraId="0083F4DB" w14:textId="77777777" w:rsidTr="00FB1BF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BC07CD" w14:textId="77777777" w:rsidR="00FB1BFF" w:rsidRPr="00FB1BFF" w:rsidRDefault="00FB1BFF" w:rsidP="00FB1BFF">
            <w:pPr>
              <w:keepNext/>
              <w:keepLines/>
              <w:overflowPunct w:val="0"/>
              <w:autoSpaceDE w:val="0"/>
              <w:autoSpaceDN w:val="0"/>
              <w:adjustRightInd w:val="0"/>
              <w:spacing w:after="0"/>
              <w:ind w:left="851" w:hanging="851"/>
              <w:rPr>
                <w:rFonts w:ascii="Arial" w:eastAsia="Times New Roman" w:hAnsi="Arial"/>
                <w:sz w:val="18"/>
                <w:lang w:eastAsia="en-GB"/>
              </w:rPr>
            </w:pPr>
            <w:r w:rsidRPr="00FB1BFF">
              <w:rPr>
                <w:rFonts w:ascii="Arial" w:eastAsia="Times New Roman" w:hAnsi="Arial"/>
                <w:sz w:val="18"/>
                <w:lang w:eastAsia="en-GB"/>
              </w:rPr>
              <w:t>Note:</w:t>
            </w:r>
            <w:r w:rsidRPr="00FB1BFF">
              <w:rPr>
                <w:rFonts w:ascii="Arial" w:eastAsia="Times New Roman" w:hAnsi="Arial"/>
                <w:sz w:val="18"/>
                <w:lang w:eastAsia="en-GB"/>
              </w:rPr>
              <w:tab/>
              <w:t>If UE supports both NGSO and GSO, the test case Config 1 can be skipped if the UE passes test case Config 2.</w:t>
            </w:r>
          </w:p>
        </w:tc>
      </w:tr>
    </w:tbl>
    <w:p w14:paraId="61551D92" w14:textId="77777777" w:rsidR="00FB1BFF" w:rsidRPr="00FB1BFF" w:rsidRDefault="00FB1BFF" w:rsidP="00FB1BFF">
      <w:pPr>
        <w:overflowPunct w:val="0"/>
        <w:autoSpaceDE w:val="0"/>
        <w:autoSpaceDN w:val="0"/>
        <w:adjustRightInd w:val="0"/>
        <w:rPr>
          <w:rFonts w:eastAsia="Times New Roman"/>
          <w:lang w:eastAsia="en-GB"/>
        </w:rPr>
      </w:pPr>
    </w:p>
    <w:p w14:paraId="195C43BB"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Test Environment: Normal, as defined in 3GPP TS 36.508 [7] clause </w:t>
      </w:r>
      <w:r w:rsidRPr="00FB1BFF">
        <w:rPr>
          <w:rFonts w:eastAsia="Times New Roman"/>
          <w:lang w:eastAsia="zh-CN"/>
        </w:rPr>
        <w:t>8.1</w:t>
      </w:r>
      <w:r w:rsidRPr="00FB1BFF">
        <w:rPr>
          <w:rFonts w:eastAsia="Times New Roman"/>
          <w:lang w:eastAsia="en-GB"/>
        </w:rPr>
        <w:t>.1.</w:t>
      </w:r>
    </w:p>
    <w:p w14:paraId="039F2C23"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Frequencies to be tested:</w:t>
      </w:r>
      <w:r w:rsidRPr="00FB1BFF">
        <w:rPr>
          <w:rFonts w:eastAsia="Times New Roman"/>
          <w:lang w:eastAsia="zh-CN"/>
        </w:rPr>
        <w:t xml:space="preserve"> According to Annex E table Annex E-4 and 3GPP TS 36.508 [7] clauses 8.1.3 and 8.1.4.2</w:t>
      </w:r>
      <w:r w:rsidRPr="00FB1BFF">
        <w:rPr>
          <w:rFonts w:eastAsia="Times New Roman"/>
          <w:lang w:eastAsia="en-GB"/>
        </w:rPr>
        <w:t>.</w:t>
      </w:r>
    </w:p>
    <w:p w14:paraId="0C6CEDF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Channel Bandwidth to be tested: </w:t>
      </w:r>
      <w:r w:rsidRPr="00FB1BFF">
        <w:rPr>
          <w:rFonts w:eastAsia="Times New Roman"/>
          <w:lang w:eastAsia="zh-CN"/>
        </w:rPr>
        <w:t>200</w:t>
      </w:r>
      <w:r w:rsidRPr="00FB1BFF">
        <w:rPr>
          <w:rFonts w:eastAsia="Times New Roman"/>
          <w:lang w:eastAsia="en-GB"/>
        </w:rPr>
        <w:t xml:space="preserve"> </w:t>
      </w:r>
      <w:proofErr w:type="spellStart"/>
      <w:r w:rsidRPr="00FB1BFF">
        <w:rPr>
          <w:rFonts w:eastAsia="Times New Roman"/>
          <w:lang w:eastAsia="zh-CN"/>
        </w:rPr>
        <w:t>K</w:t>
      </w:r>
      <w:r w:rsidRPr="00FB1BFF">
        <w:rPr>
          <w:rFonts w:eastAsia="Times New Roman"/>
          <w:lang w:eastAsia="en-GB"/>
        </w:rPr>
        <w:t>Hz</w:t>
      </w:r>
      <w:proofErr w:type="spellEnd"/>
      <w:r w:rsidRPr="00FB1BFF">
        <w:rPr>
          <w:rFonts w:eastAsia="Times New Roman"/>
          <w:lang w:eastAsia="en-GB"/>
        </w:rPr>
        <w:t xml:space="preserve"> as defined in 3GPP TS 36.508 [7] clause 8.1.3.1.</w:t>
      </w:r>
    </w:p>
    <w:p w14:paraId="49F1FFD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1.</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Connect</w:t>
      </w:r>
      <w:proofErr w:type="spellEnd"/>
      <w:r w:rsidRPr="00FB1BFF">
        <w:rPr>
          <w:rFonts w:ascii="CG Times (WN)" w:eastAsia="Yu Mincho" w:hAnsi="CG Times (WN)"/>
          <w:lang w:val="fr-FR" w:eastAsia="fr-FR"/>
        </w:rPr>
        <w:t xml:space="preserve"> the SS (</w:t>
      </w:r>
      <w:proofErr w:type="spellStart"/>
      <w:r w:rsidRPr="00FB1BFF">
        <w:rPr>
          <w:rFonts w:ascii="CG Times (WN)" w:eastAsia="Yu Mincho" w:hAnsi="CG Times (WN)"/>
          <w:lang w:val="fr-FR" w:eastAsia="fr-FR"/>
        </w:rPr>
        <w:t>node</w:t>
      </w:r>
      <w:proofErr w:type="spellEnd"/>
      <w:r w:rsidRPr="00FB1BFF">
        <w:rPr>
          <w:rFonts w:ascii="CG Times (WN)" w:eastAsia="Yu Mincho" w:hAnsi="CG Times (WN)"/>
          <w:lang w:val="fr-FR" w:eastAsia="fr-FR"/>
        </w:rPr>
        <w:t xml:space="preserve"> B </w:t>
      </w:r>
      <w:proofErr w:type="spellStart"/>
      <w:r w:rsidRPr="00FB1BFF">
        <w:rPr>
          <w:rFonts w:ascii="CG Times (WN)" w:eastAsia="Yu Mincho" w:hAnsi="CG Times (WN)"/>
          <w:lang w:val="fr-FR" w:eastAsia="fr-FR"/>
        </w:rPr>
        <w:t>emulator</w:t>
      </w:r>
      <w:proofErr w:type="spellEnd"/>
      <w:r w:rsidRPr="00FB1BFF">
        <w:rPr>
          <w:rFonts w:ascii="CG Times (WN)" w:eastAsia="Yu Mincho" w:hAnsi="CG Times (WN)"/>
          <w:lang w:val="fr-FR" w:eastAsia="fr-FR"/>
        </w:rPr>
        <w:t xml:space="preserve">) and AWGN noise sources to the UE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connectors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shown</w:t>
      </w:r>
      <w:proofErr w:type="spellEnd"/>
      <w:r w:rsidRPr="00FB1BFF">
        <w:rPr>
          <w:rFonts w:ascii="CG Times (WN)" w:eastAsia="Yu Mincho" w:hAnsi="CG Times (WN)"/>
          <w:lang w:val="fr-FR" w:eastAsia="fr-FR"/>
        </w:rPr>
        <w:t xml:space="preserve"> in 3GPP TS 36.508 [7] Annex A, Figure A.18 </w:t>
      </w:r>
      <w:proofErr w:type="spellStart"/>
      <w:r w:rsidRPr="00FB1BFF">
        <w:rPr>
          <w:rFonts w:ascii="CG Times (WN)" w:eastAsia="Yu Mincho" w:hAnsi="CG Times (WN)"/>
          <w:lang w:val="fr-FR" w:eastAsia="fr-FR"/>
        </w:rPr>
        <w:t>using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only</w:t>
      </w:r>
      <w:proofErr w:type="spellEnd"/>
      <w:r w:rsidRPr="00FB1BFF">
        <w:rPr>
          <w:rFonts w:ascii="CG Times (WN)" w:eastAsia="Yu Mincho" w:hAnsi="CG Times (WN)"/>
          <w:lang w:val="fr-FR" w:eastAsia="fr-FR"/>
        </w:rPr>
        <w:t xml:space="preserve"> main UE </w:t>
      </w:r>
      <w:proofErr w:type="spellStart"/>
      <w:r w:rsidRPr="00FB1BFF">
        <w:rPr>
          <w:rFonts w:ascii="CG Times (WN)" w:eastAsia="Yu Mincho" w:hAnsi="CG Times (WN)"/>
          <w:lang w:val="fr-FR" w:eastAsia="fr-FR"/>
        </w:rPr>
        <w:t>Tx</w:t>
      </w:r>
      <w:proofErr w:type="spellEnd"/>
      <w:r w:rsidRPr="00FB1BFF">
        <w:rPr>
          <w:rFonts w:ascii="CG Times (WN)" w:eastAsia="Yu Mincho" w:hAnsi="CG Times (WN)"/>
          <w:lang w:val="fr-FR" w:eastAsia="fr-FR"/>
        </w:rPr>
        <w:t>/</w:t>
      </w:r>
      <w:proofErr w:type="spellStart"/>
      <w:r w:rsidRPr="00FB1BFF">
        <w:rPr>
          <w:rFonts w:ascii="CG Times (WN)" w:eastAsia="Yu Mincho" w:hAnsi="CG Times (WN)"/>
          <w:lang w:val="fr-FR" w:eastAsia="fr-FR"/>
        </w:rPr>
        <w:t>Rx</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w:t>
      </w:r>
    </w:p>
    <w:p w14:paraId="63F180A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2.</w:t>
      </w:r>
      <w:r w:rsidRPr="00FB1BFF">
        <w:rPr>
          <w:rFonts w:ascii="CG Times (WN)" w:eastAsia="Yu Mincho" w:hAnsi="CG Times (WN)"/>
          <w:lang w:val="fr-FR" w:eastAsia="fr-FR"/>
        </w:rPr>
        <w:tab/>
        <w:t xml:space="preserve">The </w:t>
      </w:r>
      <w:proofErr w:type="spellStart"/>
      <w:r w:rsidRPr="00FB1BFF">
        <w:rPr>
          <w:rFonts w:ascii="CG Times (WN)" w:eastAsia="Yu Mincho" w:hAnsi="CG Times (WN)"/>
          <w:lang w:val="fr-FR" w:eastAsia="fr-FR"/>
        </w:rPr>
        <w:t>general</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parameter</w:t>
      </w:r>
      <w:proofErr w:type="spellEnd"/>
      <w:r w:rsidRPr="00FB1BFF">
        <w:rPr>
          <w:rFonts w:ascii="CG Times (WN)" w:eastAsia="Yu Mincho" w:hAnsi="CG Times (WN)"/>
          <w:lang w:val="fr-FR" w:eastAsia="fr-FR"/>
        </w:rPr>
        <w:t xml:space="preserve"> settings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Table 13.4.2.1.4.1-2. </w:t>
      </w:r>
    </w:p>
    <w:p w14:paraId="42E239F3"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3.</w:t>
      </w:r>
      <w:r w:rsidRPr="00FB1BFF">
        <w:rPr>
          <w:rFonts w:ascii="CG Times (WN)" w:eastAsia="Yu Mincho" w:hAnsi="CG Times (WN)"/>
          <w:lang w:val="fr-FR" w:eastAsia="fr-FR"/>
        </w:rPr>
        <w:tab/>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B.0.</w:t>
      </w:r>
    </w:p>
    <w:p w14:paraId="7BD5F597"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4.</w:t>
      </w:r>
      <w:r w:rsidRPr="00FB1BFF">
        <w:rPr>
          <w:rFonts w:ascii="CG Times (WN)" w:eastAsia="Yu Mincho" w:hAnsi="CG Times (WN)"/>
          <w:lang w:val="fr-FR" w:eastAsia="fr-FR"/>
        </w:rPr>
        <w:tab/>
        <w:t xml:space="preserve">Message contents are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clause 13.4.2.1.4.3.</w:t>
      </w:r>
    </w:p>
    <w:p w14:paraId="5A3BABA6"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5.</w:t>
      </w:r>
      <w:r w:rsidRPr="00FB1BFF">
        <w:rPr>
          <w:rFonts w:ascii="CG Times (WN)" w:eastAsia="Yu Mincho" w:hAnsi="CG Times (WN)"/>
          <w:lang w:val="fr-FR" w:eastAsia="fr-FR"/>
        </w:rPr>
        <w:tab/>
        <w:t xml:space="preserve">There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one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for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setup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the power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C.0 and C.1 for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w:t>
      </w:r>
    </w:p>
    <w:p w14:paraId="3E34DAA5"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6.</w:t>
      </w:r>
      <w:r w:rsidRPr="00FB1BFF">
        <w:rPr>
          <w:rFonts w:ascii="CG Times (WN)" w:eastAsia="Yu Mincho" w:hAnsi="CG Times (WN)"/>
          <w:lang w:val="fr-FR" w:eastAsia="fr-FR"/>
        </w:rPr>
        <w:tab/>
        <w:t xml:space="preserve">UE location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TS 36.508 [12] clause 8.4.6.1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provided</w:t>
      </w:r>
      <w:proofErr w:type="spellEnd"/>
      <w:r w:rsidRPr="00FB1BFF">
        <w:rPr>
          <w:rFonts w:ascii="CG Times (WN)" w:eastAsia="Yu Mincho" w:hAnsi="CG Times (WN)"/>
          <w:lang w:val="fr-FR" w:eastAsia="fr-FR"/>
        </w:rPr>
        <w:t xml:space="preserve"> to the UE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0CB4AF88"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7.</w:t>
      </w:r>
      <w:r w:rsidRPr="00FB1BFF">
        <w:rPr>
          <w:rFonts w:ascii="CG Times (WN)" w:eastAsia="Yu Mincho" w:hAnsi="CG Times (WN)"/>
          <w:lang w:val="fr-FR" w:eastAsia="fr-FR"/>
        </w:rPr>
        <w:tab/>
        <w:t xml:space="preserve">Test </w:t>
      </w:r>
      <w:proofErr w:type="spellStart"/>
      <w:r w:rsidRPr="00FB1BFF">
        <w:rPr>
          <w:rFonts w:ascii="CG Times (WN)" w:eastAsia="Yu Mincho" w:hAnsi="CG Times (WN)"/>
          <w:lang w:val="fr-FR" w:eastAsia="fr-FR"/>
        </w:rPr>
        <w:t>equipment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emulate</w:t>
      </w:r>
      <w:proofErr w:type="spellEnd"/>
      <w:r w:rsidRPr="00FB1BFF">
        <w:rPr>
          <w:rFonts w:ascii="CG Times (WN)" w:eastAsia="Yu Mincho" w:hAnsi="CG Times (WN)"/>
          <w:lang w:val="fr-FR" w:eastAsia="fr-FR"/>
        </w:rPr>
        <w:t xml:space="preserve"> the signal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doppler and </w:t>
      </w:r>
      <w:proofErr w:type="spellStart"/>
      <w:r w:rsidRPr="00FB1BFF">
        <w:rPr>
          <w:rFonts w:ascii="CG Times (WN)" w:eastAsia="Yu Mincho" w:hAnsi="CG Times (WN)"/>
          <w:lang w:val="fr-FR" w:eastAsia="fr-FR"/>
        </w:rPr>
        <w:t>delay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ephemeris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8.4.6.2.1 </w:t>
      </w:r>
      <w:proofErr w:type="spellStart"/>
      <w:r w:rsidRPr="00FB1BFF">
        <w:rPr>
          <w:rFonts w:ascii="CG Times (WN)" w:eastAsia="Yu Mincho" w:hAnsi="CG Times (WN)"/>
          <w:lang w:val="fr-FR" w:eastAsia="fr-FR"/>
        </w:rPr>
        <w:t>depending</w:t>
      </w:r>
      <w:proofErr w:type="spellEnd"/>
      <w:r w:rsidRPr="00FB1BFF">
        <w:rPr>
          <w:rFonts w:ascii="CG Times (WN)" w:eastAsia="Yu Mincho" w:hAnsi="CG Times (WN)"/>
          <w:lang w:val="fr-FR" w:eastAsia="fr-FR"/>
        </w:rPr>
        <w:t xml:space="preserve"> on the type of satellite </w:t>
      </w:r>
      <w:proofErr w:type="spellStart"/>
      <w:r w:rsidRPr="00FB1BFF">
        <w:rPr>
          <w:rFonts w:ascii="CG Times (WN)" w:eastAsia="Yu Mincho" w:hAnsi="CG Times (WN)"/>
          <w:lang w:val="fr-FR" w:eastAsia="fr-FR"/>
        </w:rPr>
        <w:t>under</w:t>
      </w:r>
      <w:proofErr w:type="spellEnd"/>
      <w:r w:rsidRPr="00FB1BFF">
        <w:rPr>
          <w:rFonts w:ascii="CG Times (WN)" w:eastAsia="Yu Mincho" w:hAnsi="CG Times (WN)"/>
          <w:lang w:val="fr-FR" w:eastAsia="fr-FR"/>
        </w:rPr>
        <w:t xml:space="preserve"> test. Test system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send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same</w:t>
      </w:r>
      <w:proofErr w:type="spellEnd"/>
      <w:r w:rsidRPr="00FB1BFF">
        <w:rPr>
          <w:rFonts w:ascii="CG Times (WN)" w:eastAsia="Yu Mincho" w:hAnsi="CG Times (WN)"/>
          <w:lang w:val="fr-FR" w:eastAsia="fr-FR"/>
        </w:rPr>
        <w:t xml:space="preserve"> SIB31-NB information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the duration of the test as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8.4.6.3.1.</w:t>
      </w:r>
    </w:p>
    <w:p w14:paraId="0ABEA1BE" w14:textId="77777777" w:rsidR="00FB1BFF" w:rsidRPr="00FB1BFF" w:rsidRDefault="00FB1BFF" w:rsidP="00FB1BFF">
      <w:pPr>
        <w:overflowPunct w:val="0"/>
        <w:autoSpaceDE w:val="0"/>
        <w:autoSpaceDN w:val="0"/>
        <w:adjustRightInd w:val="0"/>
        <w:ind w:left="568" w:hanging="284"/>
        <w:rPr>
          <w:rFonts w:ascii="CG Times (WN)" w:eastAsia="SimSun" w:hAnsi="CG Times (WN)"/>
          <w:lang w:val="fr-FR"/>
        </w:rPr>
      </w:pPr>
      <w:r w:rsidRPr="00FB1BFF">
        <w:rPr>
          <w:rFonts w:ascii="CG Times (WN)" w:eastAsia="Yu Mincho" w:hAnsi="CG Times (WN)"/>
          <w:lang w:val="fr-FR" w:eastAsia="fr-FR"/>
        </w:rPr>
        <w:t>8.</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Deactivate</w:t>
      </w:r>
      <w:proofErr w:type="spellEnd"/>
      <w:r w:rsidRPr="00FB1BFF">
        <w:rPr>
          <w:rFonts w:ascii="CG Times (WN)" w:eastAsia="Yu Mincho" w:hAnsi="CG Times (WN)"/>
          <w:lang w:val="fr-FR" w:eastAsia="fr-FR"/>
        </w:rPr>
        <w:t xml:space="preserve"> UE </w:t>
      </w:r>
      <w:proofErr w:type="spellStart"/>
      <w:r w:rsidRPr="00FB1BFF">
        <w:rPr>
          <w:rFonts w:ascii="CG Times (WN)" w:eastAsia="Yu Mincho" w:hAnsi="CG Times (WN)"/>
          <w:lang w:val="fr-FR" w:eastAsia="fr-FR"/>
        </w:rPr>
        <w:t>prediction</w:t>
      </w:r>
      <w:proofErr w:type="spellEnd"/>
      <w:r w:rsidRPr="00FB1BFF">
        <w:rPr>
          <w:rFonts w:ascii="CG Times (WN)" w:eastAsia="Yu Mincho" w:hAnsi="CG Times (WN)"/>
          <w:lang w:val="fr-FR" w:eastAsia="fr-FR"/>
        </w:rPr>
        <w:t xml:space="preserve"> of satellite </w:t>
      </w:r>
      <w:proofErr w:type="spellStart"/>
      <w:r w:rsidRPr="00FB1BFF">
        <w:rPr>
          <w:rFonts w:ascii="CG Times (WN)" w:eastAsia="Yu Mincho" w:hAnsi="CG Times (WN)"/>
          <w:lang w:val="fr-FR" w:eastAsia="fr-FR"/>
        </w:rPr>
        <w:t>trajectory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4E4FA561" w14:textId="77777777" w:rsidR="00FB1BFF" w:rsidRPr="00FB1BFF" w:rsidRDefault="00FB1BFF" w:rsidP="00FB1BFF">
      <w:pPr>
        <w:overflowPunct w:val="0"/>
        <w:autoSpaceDE w:val="0"/>
        <w:autoSpaceDN w:val="0"/>
        <w:adjustRightInd w:val="0"/>
        <w:spacing w:before="60"/>
        <w:jc w:val="center"/>
        <w:rPr>
          <w:rFonts w:ascii="Arial" w:eastAsia="Times New Roman" w:hAnsi="Arial" w:cs="Arial"/>
          <w:b/>
          <w:lang w:val="fr-FR" w:eastAsia="zh-CN"/>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2:</w:t>
      </w:r>
      <w:proofErr w:type="gramEnd"/>
      <w:r w:rsidRPr="00FB1BFF">
        <w:rPr>
          <w:rFonts w:ascii="Arial" w:eastAsia="Yu Mincho" w:hAnsi="Arial" w:cs="Arial"/>
          <w:b/>
          <w:lang w:val="fr-FR" w:eastAsia="fr-FR"/>
        </w:rPr>
        <w:t xml:space="preserve"> General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FB1BFF" w:rsidRPr="00FB1BFF" w14:paraId="049D80A8"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0884C4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67E3626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19424FF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2001EAE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Comment</w:t>
            </w:r>
          </w:p>
        </w:tc>
      </w:tr>
      <w:tr w:rsidR="00FB1BFF" w:rsidRPr="00FB1BFF" w14:paraId="512C30FF"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95D4D4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7B696E2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6B2FF0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BEF2A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58B30CB5"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7609A8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015ECF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431709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7BA148C"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568C903" w14:textId="77777777" w:rsidTr="00FB1BFF">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FB716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39E9E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2CCF6E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CD4E2C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7E0D75AF"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9FED5EE" w14:textId="77777777" w:rsidTr="00FB1BFF">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FF45D77" w14:textId="77777777" w:rsidR="00FB1BFF" w:rsidRPr="00FB1BFF" w:rsidRDefault="00FB1BFF" w:rsidP="00FB1BFF">
            <w:pPr>
              <w:spacing w:after="0"/>
              <w:rPr>
                <w:rFonts w:ascii="Arial" w:eastAsia="Times New Roman"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CB295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A1349E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107047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654382D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7A610E0D"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062004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AB15E1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7358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410866E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0 for the purpose of establishing a reference value from which the timing advance adjustment accuracy can be measured during T2</w:t>
            </w:r>
          </w:p>
        </w:tc>
      </w:tr>
      <w:tr w:rsidR="00FB1BFF" w:rsidRPr="00FB1BFF" w14:paraId="106B6A2D"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864F5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5425FF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0CE524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16387E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128</w:t>
            </w:r>
          </w:p>
        </w:tc>
      </w:tr>
      <w:tr w:rsidR="00FB1BFF" w:rsidRPr="00FB1BFF" w14:paraId="45FFAB30" w14:textId="77777777" w:rsidTr="00FB1BF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3D50CC7"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 xml:space="preserve">Number of </w:t>
            </w:r>
            <w:proofErr w:type="spellStart"/>
            <w:r w:rsidRPr="00FB1BFF">
              <w:rPr>
                <w:rFonts w:ascii="Arial" w:eastAsia="Times New Roman"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1F57EC43"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0B0F822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D002A3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A6168D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655E0C6" w14:textId="77777777" w:rsidTr="00FB1BFF">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C573B48"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98A3A1C"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06E40EE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61B84E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18C5C65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319ADB00" w14:textId="77777777" w:rsidTr="00FB1BF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79CF37B"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B3590B9"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10FDD74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538C95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1E90BC7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477BD7B7"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CD06A9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294EEC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9A1C2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01377478"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039BB7E5"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0F633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6A5D40B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687A3B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CA1508A"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D0CB009"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EA861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4B27C9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709BB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B13436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bl>
    <w:p w14:paraId="6ACA3444" w14:textId="77777777" w:rsidR="00FB1BFF" w:rsidRPr="00FB1BFF" w:rsidRDefault="00FB1BFF" w:rsidP="00FB1BFF">
      <w:pPr>
        <w:overflowPunct w:val="0"/>
        <w:autoSpaceDE w:val="0"/>
        <w:autoSpaceDN w:val="0"/>
        <w:adjustRightInd w:val="0"/>
        <w:rPr>
          <w:rFonts w:eastAsia="Times New Roman"/>
          <w:lang w:eastAsia="zh-CN"/>
        </w:rPr>
      </w:pPr>
    </w:p>
    <w:p w14:paraId="6A43FD3A"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13.4.2.1.4.2</w:t>
      </w:r>
      <w:r w:rsidRPr="00FB1BFF">
        <w:rPr>
          <w:rFonts w:ascii="Arial" w:eastAsia="Yu Mincho" w:hAnsi="Arial" w:cs="Arial"/>
          <w:lang w:val="fr-FR" w:eastAsia="fr-FR"/>
        </w:rPr>
        <w:tab/>
        <w:t xml:space="preserve">Test </w:t>
      </w:r>
      <w:proofErr w:type="spellStart"/>
      <w:r w:rsidRPr="00FB1BFF">
        <w:rPr>
          <w:rFonts w:ascii="Arial" w:eastAsia="Yu Mincho" w:hAnsi="Arial" w:cs="Arial"/>
          <w:lang w:val="fr-FR" w:eastAsia="fr-FR"/>
        </w:rPr>
        <w:t>procedure</w:t>
      </w:r>
      <w:proofErr w:type="spellEnd"/>
    </w:p>
    <w:p w14:paraId="4D5682E5"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Prior to the start of the time duration T1, the UE shall be fully synchronized to </w:t>
      </w:r>
      <w:proofErr w:type="spellStart"/>
      <w:r w:rsidRPr="00FB1BFF">
        <w:rPr>
          <w:rFonts w:eastAsia="Times New Roman"/>
          <w:lang w:eastAsia="en-GB"/>
        </w:rPr>
        <w:t>Ncell</w:t>
      </w:r>
      <w:proofErr w:type="spellEnd"/>
      <w:r w:rsidRPr="00FB1BFF">
        <w:rPr>
          <w:rFonts w:eastAsia="Times New Roman"/>
          <w:lang w:eastAsia="en-GB"/>
        </w:rPr>
        <w:t xml:space="preserve"> 1. The UE is scheduled in every possible uplink subframe to transmit NPUSCH, which is received by the test equipment.</w:t>
      </w:r>
    </w:p>
    <w:p w14:paraId="0AE8697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fr-FR"/>
        </w:rPr>
        <w:t>Ensure</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11224DF3"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 w:hAnsi="CG Times (WN)"/>
          <w:lang w:val="fr-FR" w:eastAsia="fr-FR"/>
        </w:rPr>
        <w:t xml:space="preserve">Set the </w:t>
      </w:r>
      <w:proofErr w:type="spellStart"/>
      <w:r w:rsidRPr="00FB1BFF">
        <w:rPr>
          <w:rFonts w:ascii="CG Times (WN)" w:eastAsia="??" w:hAnsi="CG Times (WN)"/>
          <w:lang w:val="fr-FR" w:eastAsia="fr-FR"/>
        </w:rPr>
        <w:t>parameters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according</w:t>
      </w:r>
      <w:proofErr w:type="spellEnd"/>
      <w:r w:rsidRPr="00FB1BFF">
        <w:rPr>
          <w:rFonts w:ascii="CG Times (WN)" w:eastAsia="??" w:hAnsi="CG Times (WN)"/>
          <w:lang w:val="fr-FR" w:eastAsia="fr-FR"/>
        </w:rPr>
        <w:t xml:space="preserve"> to T1 in Tables 13.4.2.1.4.1-2. </w:t>
      </w:r>
      <w:r w:rsidRPr="00FB1BFF">
        <w:rPr>
          <w:rFonts w:ascii="CG Times (WN)" w:eastAsia="Yu Mincho" w:hAnsi="CG Times (WN)"/>
          <w:lang w:val="fr-FR" w:eastAsia="fr-FR"/>
        </w:rPr>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B.1. T1 starts. </w:t>
      </w:r>
    </w:p>
    <w:p w14:paraId="6C152FB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 xml:space="preserve">SS </w:t>
      </w:r>
      <w:proofErr w:type="spellStart"/>
      <w:r w:rsidRPr="00FB1BFF">
        <w:rPr>
          <w:rFonts w:ascii="CG Times (WN)" w:eastAsia="Yu Mincho" w:hAnsi="CG Times (WN)"/>
          <w:lang w:val="fr-FR" w:eastAsia="fr-FR"/>
        </w:rPr>
        <w:t>sends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scheduling</w:t>
      </w:r>
      <w:proofErr w:type="spellEnd"/>
      <w:r w:rsidRPr="00FB1BFF">
        <w:rPr>
          <w:rFonts w:ascii="CG Times (WN)" w:eastAsia="Yu Mincho" w:hAnsi="CG Times (WN)"/>
          <w:lang w:val="fr-FR" w:eastAsia="fr-FR"/>
        </w:rPr>
        <w:t xml:space="preserve"> information via </w:t>
      </w:r>
      <w:r w:rsidRPr="00FB1BFF">
        <w:rPr>
          <w:rFonts w:ascii="CG Times (WN)" w:eastAsia="Yu Mincho" w:hAnsi="CG Times (WN)"/>
          <w:lang w:val="fr-FR" w:eastAsia="zh-CN"/>
        </w:rPr>
        <w:t>N</w:t>
      </w:r>
      <w:r w:rsidRPr="00FB1BFF">
        <w:rPr>
          <w:rFonts w:ascii="CG Times (WN)" w:eastAsia="Yu Mincho" w:hAnsi="CG Times (WN)"/>
          <w:lang w:val="fr-FR" w:eastAsia="fr-FR"/>
        </w:rPr>
        <w:t xml:space="preserve">PDCCH DCI format N1 for C_RNTI to </w:t>
      </w:r>
      <w:proofErr w:type="spellStart"/>
      <w:r w:rsidRPr="00FB1BFF">
        <w:rPr>
          <w:rFonts w:ascii="CG Times (WN)" w:eastAsia="Yu Mincho" w:hAnsi="CG Times (WN)"/>
          <w:lang w:val="fr-FR" w:eastAsia="fr-FR"/>
        </w:rPr>
        <w:t>schedule</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uplink</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subframes</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8.1.3.6</w:t>
      </w:r>
      <w:r w:rsidRPr="00FB1BFF">
        <w:rPr>
          <w:rFonts w:ascii="CG Times (WN)" w:eastAsia="Yu Mincho" w:hAnsi="CG Times (WN)"/>
          <w:lang w:val="fr-FR" w:eastAsia="zh-CN"/>
        </w:rPr>
        <w:t>, Table 8.1.3.6.1.2-2.</w:t>
      </w:r>
      <w:r w:rsidRPr="00FB1BFF">
        <w:rPr>
          <w:rFonts w:ascii="CG Times (WN)" w:eastAsia="Yu Mincho" w:hAnsi="CG Times (WN)"/>
          <w:lang w:val="fr-FR" w:eastAsia="fr-FR"/>
        </w:rPr>
        <w:t xml:space="preserve"> </w:t>
      </w:r>
    </w:p>
    <w:p w14:paraId="03D3F0B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one message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31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T1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0.</w:t>
      </w:r>
    </w:p>
    <w:p w14:paraId="74C6A512"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 xml:space="preserve">The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03B7A8C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zh-CN"/>
        </w:rPr>
        <w:t>W</w:t>
      </w:r>
      <w:r w:rsidRPr="00FB1BFF">
        <w:rPr>
          <w:rFonts w:ascii="CG Times (WN)" w:eastAsia="Yu Mincho" w:hAnsi="CG Times (WN)"/>
          <w:lang w:val="fr-FR" w:eastAsia="fr-FR"/>
        </w:rPr>
        <w:t>hen</w:t>
      </w:r>
      <w:proofErr w:type="spellEnd"/>
      <w:r w:rsidRPr="00FB1BFF">
        <w:rPr>
          <w:rFonts w:ascii="CG Times (WN)" w:eastAsia="Yu Mincho" w:hAnsi="CG Times (WN)"/>
          <w:lang w:val="fr-FR" w:eastAsia="fr-FR"/>
        </w:rPr>
        <w:t xml:space="preserve"> T1 expires, the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switch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T1 to T2 as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Table 13.4.</w:t>
      </w:r>
      <w:r w:rsidRPr="00FB1BFF">
        <w:rPr>
          <w:rFonts w:ascii="CG Times (WN)" w:eastAsia="Yu Mincho" w:hAnsi="CG Times (WN)"/>
          <w:lang w:val="fr-FR" w:eastAsia="zh-CN"/>
        </w:rPr>
        <w:t>2.1.5-1</w:t>
      </w:r>
      <w:r w:rsidRPr="00FB1BFF">
        <w:rPr>
          <w:rFonts w:ascii="CG Times (WN)" w:eastAsia="Yu Mincho" w:hAnsi="CG Times (WN)"/>
          <w:lang w:val="fr-FR" w:eastAsia="fr-FR"/>
        </w:rPr>
        <w:t>. T2 starts.</w:t>
      </w:r>
    </w:p>
    <w:p w14:paraId="37D2192E"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a </w:t>
      </w:r>
      <w:proofErr w:type="spellStart"/>
      <w:r w:rsidRPr="00FB1BFF">
        <w:rPr>
          <w:rFonts w:ascii="CG Times (WN)" w:eastAsia="Yu Mincho" w:hAnsi="CG Times (WN)"/>
          <w:lang w:val="fr-FR" w:eastAsia="fr-FR"/>
        </w:rPr>
        <w:t>sequence</w:t>
      </w:r>
      <w:proofErr w:type="spellEnd"/>
      <w:r w:rsidRPr="00FB1BFF">
        <w:rPr>
          <w:rFonts w:ascii="CG Times (WN)" w:eastAsia="Yu Mincho" w:hAnsi="CG Times (WN)"/>
          <w:lang w:val="fr-FR" w:eastAsia="fr-FR"/>
        </w:rPr>
        <w:t xml:space="preserve"> of messages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39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T2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128.</w:t>
      </w:r>
    </w:p>
    <w:p w14:paraId="121CD97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77CFAFAD"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w:t>
      </w:r>
      <w:proofErr w:type="spellStart"/>
      <w:r w:rsidRPr="00FB1BFF">
        <w:rPr>
          <w:rFonts w:ascii="CG Times (WN)" w:eastAsia="Yu Mincho" w:hAnsi="CG Times (WN)"/>
          <w:lang w:val="fr-FR" w:eastAsia="fr-FR"/>
        </w:rPr>
        <w:t>result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the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and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8</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measure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that</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adjusts</w:t>
      </w:r>
      <w:proofErr w:type="spellEnd"/>
      <w:r w:rsidRPr="00FB1BFF">
        <w:rPr>
          <w:rFonts w:ascii="CG Times (WN)" w:eastAsia="Yu Mincho" w:hAnsi="CG Times (WN)"/>
          <w:lang w:val="fr-FR" w:eastAsia="fr-FR"/>
        </w:rPr>
        <w:t xml:space="preserve"> the timing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 ??" w:hAnsi="CG Times (WN)" w:cs="v3.7.0"/>
          <w:lang w:val="fr-FR" w:eastAsia="fr-FR"/>
        </w:rPr>
        <w:t>better</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than</w:t>
      </w:r>
      <w:proofErr w:type="spellEnd"/>
      <w:r w:rsidRPr="00FB1BFF">
        <w:rPr>
          <w:rFonts w:ascii="CG Times (WN)" w:eastAsia="?? ??" w:hAnsi="CG Times (WN)" w:cs="v3.7.0"/>
          <w:lang w:val="fr-FR" w:eastAsia="fr-FR"/>
        </w:rPr>
        <w:t xml:space="preserve"> or </w:t>
      </w:r>
      <w:proofErr w:type="spellStart"/>
      <w:r w:rsidRPr="00FB1BFF">
        <w:rPr>
          <w:rFonts w:ascii="CG Times (WN)" w:eastAsia="?? ??" w:hAnsi="CG Times (WN)" w:cs="v3.7.0"/>
          <w:lang w:val="fr-FR" w:eastAsia="fr-FR"/>
        </w:rPr>
        <w:t>equal</w:t>
      </w:r>
      <w:proofErr w:type="spellEnd"/>
      <w:r w:rsidRPr="00FB1BFF">
        <w:rPr>
          <w:rFonts w:ascii="CG Times (WN)" w:eastAsia="?? ??" w:hAnsi="CG Times (WN)" w:cs="v3.7.0"/>
          <w:lang w:val="fr-FR" w:eastAsia="fr-FR"/>
        </w:rPr>
        <w:t xml:space="preserve"> to</w:t>
      </w:r>
      <w:r w:rsidRPr="00FB1BFF">
        <w:rPr>
          <w:rFonts w:ascii="CG Times (WN)" w:eastAsia="Yu Mincho" w:hAnsi="CG Times (WN)"/>
          <w:lang w:val="fr-FR" w:eastAsia="fr-FR"/>
        </w:rPr>
        <w:t xml:space="preserve">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 ??" w:hAnsi="CG Times (WN)" w:cs="v3.7.0"/>
          <w:lang w:val="fr-FR" w:eastAsia="fr-FR"/>
        </w:rPr>
        <w:t>compared</w:t>
      </w:r>
      <w:proofErr w:type="spellEnd"/>
      <w:r w:rsidRPr="00FB1BFF">
        <w:rPr>
          <w:rFonts w:ascii="CG Times (WN)" w:eastAsia="?? ??" w:hAnsi="CG Times (WN)" w:cs="v3.7.0"/>
          <w:lang w:val="fr-FR" w:eastAsia="fr-FR"/>
        </w:rPr>
        <w:t xml:space="preserve"> to the timing of </w:t>
      </w:r>
      <w:proofErr w:type="spellStart"/>
      <w:r w:rsidRPr="00FB1BFF">
        <w:rPr>
          <w:rFonts w:ascii="CG Times (WN)" w:eastAsia="?? ??" w:hAnsi="CG Times (WN)" w:cs="v3.7.0"/>
          <w:lang w:val="fr-FR" w:eastAsia="fr-FR"/>
        </w:rPr>
        <w:t>preceding</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uplink</w:t>
      </w:r>
      <w:proofErr w:type="spellEnd"/>
      <w:r w:rsidRPr="00FB1BFF">
        <w:rPr>
          <w:rFonts w:ascii="CG Times (WN)" w:eastAsia="?? ??" w:hAnsi="CG Times (WN)" w:cs="v3.7.0"/>
          <w:lang w:val="fr-FR" w:eastAsia="fr-FR"/>
        </w:rPr>
        <w:t xml:space="preserve"> transmission.</w:t>
      </w:r>
    </w:p>
    <w:p w14:paraId="75936CF1"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I</w:t>
      </w:r>
      <w:r w:rsidRPr="00FB1BFF">
        <w:rPr>
          <w:rFonts w:ascii="CG Times (WN)" w:eastAsia="Yu Mincho" w:hAnsi="CG Times (WN)"/>
          <w:lang w:val="fr-FR" w:eastAsia="fr-FR"/>
        </w:rPr>
        <w:t xml:space="preserve">f the UE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within</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greater</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than</w:t>
      </w:r>
      <w:proofErr w:type="spellEnd"/>
      <w:r w:rsidRPr="00FB1BFF">
        <w:rPr>
          <w:rFonts w:ascii="CG Times (WN)" w:eastAsia="Yu Mincho" w:hAnsi="CG Times (WN)"/>
          <w:lang w:val="fr-FR" w:eastAsia="fr-FR"/>
        </w:rPr>
        <w:t xml:space="preserve"> or </w:t>
      </w:r>
      <w:proofErr w:type="spellStart"/>
      <w:r w:rsidRPr="00FB1BFF">
        <w:rPr>
          <w:rFonts w:ascii="CG Times (WN)" w:eastAsia="Yu Mincho" w:hAnsi="CG Times (WN)"/>
          <w:lang w:val="fr-FR" w:eastAsia="fr-FR"/>
        </w:rPr>
        <w:t>equal</w:t>
      </w:r>
      <w:proofErr w:type="spellEnd"/>
      <w:r w:rsidRPr="00FB1BFF">
        <w:rPr>
          <w:rFonts w:ascii="CG Times (WN)" w:eastAsia="Yu Mincho" w:hAnsi="CG Times (WN)"/>
          <w:lang w:val="fr-FR" w:eastAsia="fr-FR"/>
        </w:rPr>
        <w:t xml:space="preserve"> to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Yu Mincho" w:hAnsi="CG Times (WN)"/>
          <w:lang w:val="fr-FR" w:eastAsia="fr-FR"/>
        </w:rPr>
        <w:t>compared</w:t>
      </w:r>
      <w:proofErr w:type="spellEnd"/>
      <w:r w:rsidRPr="00FB1BFF">
        <w:rPr>
          <w:rFonts w:ascii="CG Times (WN)" w:eastAsia="Yu Mincho" w:hAnsi="CG Times (WN)"/>
          <w:lang w:val="fr-FR" w:eastAsia="fr-FR"/>
        </w:rPr>
        <w:t xml:space="preserve"> to the timing of </w:t>
      </w:r>
      <w:proofErr w:type="spellStart"/>
      <w:r w:rsidRPr="00FB1BFF">
        <w:rPr>
          <w:rFonts w:ascii="CG Times (WN)" w:eastAsia="Yu Mincho" w:hAnsi="CG Times (WN)"/>
          <w:lang w:val="fr-FR" w:eastAsia="fr-FR"/>
        </w:rPr>
        <w:t>preceding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then</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successful</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 </w:t>
      </w:r>
      <w:proofErr w:type="spellStart"/>
      <w:r w:rsidRPr="00FB1BFF">
        <w:rPr>
          <w:rFonts w:ascii="CG Times (WN)" w:eastAsia="Yu Mincho" w:hAnsi="CG Times (WN)"/>
          <w:lang w:val="fr-FR" w:eastAsia="fr-FR"/>
        </w:rPr>
        <w:t>Otherwise</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failure</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w:t>
      </w:r>
    </w:p>
    <w:p w14:paraId="33C74560"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proofErr w:type="spellStart"/>
      <w:r w:rsidRPr="00FB1BFF">
        <w:rPr>
          <w:rFonts w:ascii="CG Times (WN)" w:eastAsia="Yu Mincho" w:hAnsi="CG Times (WN)"/>
          <w:lang w:val="fr-FR" w:eastAsia="fr-FR"/>
        </w:rPr>
        <w:t>RRCConnectionRelease</w:t>
      </w:r>
      <w:proofErr w:type="spellEnd"/>
      <w:r w:rsidRPr="00FB1BFF">
        <w:rPr>
          <w:rFonts w:ascii="CG Times (WN)" w:eastAsia="Yu Mincho" w:hAnsi="CG Times (WN)"/>
          <w:lang w:val="fr-FR" w:eastAsia="zh-CN"/>
        </w:rPr>
        <w:t>-NB</w:t>
      </w:r>
      <w:r w:rsidRPr="00FB1BFF">
        <w:rPr>
          <w:rFonts w:ascii="CG Times (WN)" w:eastAsia="Yu Mincho" w:hAnsi="CG Times (WN)"/>
          <w:lang w:val="fr-FR" w:eastAsia="fr-FR"/>
        </w:rPr>
        <w:t xml:space="preserve"> message to release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includes</w:t>
      </w:r>
      <w:proofErr w:type="spellEnd"/>
      <w:r w:rsidRPr="00FB1BFF">
        <w:rPr>
          <w:rFonts w:ascii="CG Times (WN)" w:eastAsia="Yu Mincho" w:hAnsi="CG Times (WN)"/>
          <w:lang w:val="fr-FR" w:eastAsia="fr-FR"/>
        </w:rPr>
        <w:t xml:space="preserve"> the release of the </w:t>
      </w:r>
      <w:proofErr w:type="spellStart"/>
      <w:r w:rsidRPr="00FB1BFF">
        <w:rPr>
          <w:rFonts w:ascii="CG Times (WN)" w:eastAsia="Yu Mincho" w:hAnsi="CG Times (WN)"/>
          <w:lang w:val="fr-FR" w:eastAsia="fr-FR"/>
        </w:rPr>
        <w:t>established</w:t>
      </w:r>
      <w:proofErr w:type="spellEnd"/>
      <w:r w:rsidRPr="00FB1BFF">
        <w:rPr>
          <w:rFonts w:ascii="CG Times (WN)" w:eastAsia="Yu Mincho" w:hAnsi="CG Times (WN)"/>
          <w:lang w:val="fr-FR" w:eastAsia="fr-FR"/>
        </w:rPr>
        <w:t xml:space="preserve"> radio </w:t>
      </w:r>
      <w:proofErr w:type="spellStart"/>
      <w:r w:rsidRPr="00FB1BFF">
        <w:rPr>
          <w:rFonts w:ascii="CG Times (WN)" w:eastAsia="Yu Mincho" w:hAnsi="CG Times (WN)"/>
          <w:lang w:val="fr-FR" w:eastAsia="fr-FR"/>
        </w:rPr>
        <w:t>bearers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well</w:t>
      </w:r>
      <w:proofErr w:type="spellEnd"/>
      <w:r w:rsidRPr="00FB1BFF">
        <w:rPr>
          <w:rFonts w:ascii="CG Times (WN)" w:eastAsia="Yu Mincho" w:hAnsi="CG Times (WN)"/>
          <w:lang w:val="fr-FR" w:eastAsia="fr-FR"/>
        </w:rPr>
        <w:t xml:space="preserve"> as all radio </w:t>
      </w:r>
      <w:proofErr w:type="spellStart"/>
      <w:r w:rsidRPr="00FB1BFF">
        <w:rPr>
          <w:rFonts w:ascii="CG Times (WN)" w:eastAsia="Yu Mincho" w:hAnsi="CG Times (WN)"/>
          <w:lang w:val="fr-FR" w:eastAsia="fr-FR"/>
        </w:rPr>
        <w:t>resources</w:t>
      </w:r>
      <w:proofErr w:type="spellEnd"/>
      <w:r w:rsidRPr="00FB1BFF">
        <w:rPr>
          <w:rFonts w:ascii="CG Times (WN)" w:eastAsia="Yu Mincho" w:hAnsi="CG Times (WN)"/>
          <w:lang w:val="fr-FR" w:eastAsia="fr-FR"/>
        </w:rPr>
        <w:t>.</w:t>
      </w:r>
    </w:p>
    <w:p w14:paraId="7EBD3608" w14:textId="77777777" w:rsidR="00FB1BFF" w:rsidRPr="00FB1BFF" w:rsidRDefault="00FB1BFF" w:rsidP="00FB1BFF">
      <w:p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12</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After</w:t>
      </w:r>
      <w:proofErr w:type="spellEnd"/>
      <w:r w:rsidRPr="00FB1BFF">
        <w:rPr>
          <w:rFonts w:ascii="CG Times (WN)" w:eastAsia="Yu Mincho" w:hAnsi="CG Times (WN)"/>
          <w:lang w:val="fr-FR" w:eastAsia="fr-FR"/>
        </w:rPr>
        <w:t xml:space="preserv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release, the </w:t>
      </w:r>
      <w:proofErr w:type="gramStart"/>
      <w:r w:rsidRPr="00FB1BFF">
        <w:rPr>
          <w:rFonts w:ascii="CG Times (WN)" w:eastAsia="Yu Mincho" w:hAnsi="CG Times (WN)"/>
          <w:lang w:val="fr-FR" w:eastAsia="fr-FR"/>
        </w:rPr>
        <w:t>SS:</w:t>
      </w:r>
      <w:proofErr w:type="gramEnd"/>
    </w:p>
    <w:p w14:paraId="3BCEE005"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transmits</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a Paging message (</w:t>
      </w:r>
      <w:proofErr w:type="spellStart"/>
      <w:r w:rsidRPr="00FB1BFF">
        <w:rPr>
          <w:rFonts w:ascii="CG Times (WN)" w:eastAsia="Yu Mincho" w:hAnsi="CG Times (WN)"/>
          <w:lang w:val="fr-FR" w:eastAsia="fr-FR"/>
        </w:rPr>
        <w:t>including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PagingRecord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ue</w:t>
      </w:r>
      <w:proofErr w:type="spellEnd"/>
      <w:r w:rsidRPr="00FB1BFF">
        <w:rPr>
          <w:rFonts w:ascii="CG Times (WN)" w:eastAsia="Yu Mincho" w:hAnsi="CG Times (WN)"/>
          <w:lang w:val="fr-FR" w:eastAsia="fr-FR"/>
        </w:rPr>
        <w:t xml:space="preserve">-Identity) for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w:t>
      </w:r>
      <w:r w:rsidRPr="00FB1BFF">
        <w:rPr>
          <w:rFonts w:ascii="CG Times (WN)" w:eastAsia="Yu Mincho" w:hAnsi="CG Times (WN)"/>
          <w:lang w:val="fr-FR" w:eastAsia="fr-FR"/>
        </w:rPr>
        <w:t>A</w:t>
      </w:r>
      <w:r w:rsidRPr="00FB1BFF">
        <w:rPr>
          <w:rFonts w:ascii="CG Times (WN)" w:eastAsia="Yu Mincho" w:hAnsi="CG Times (WN)"/>
          <w:lang w:val="fr-FR" w:eastAsia="zh-CN"/>
        </w:rPr>
        <w:t>-NB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 xml:space="preserve"> (if the paging fails,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8.1.5),</w:t>
      </w:r>
    </w:p>
    <w:p w14:paraId="0A74F743"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proofErr w:type="gramStart"/>
      <w:r w:rsidRPr="00FB1BFF">
        <w:rPr>
          <w:rFonts w:ascii="CG Times (WN)" w:eastAsia="Yu Mincho" w:hAnsi="CG Times (WN)"/>
          <w:lang w:val="fr-FR" w:eastAsia="fr-FR"/>
        </w:rPr>
        <w:t>or</w:t>
      </w:r>
      <w:proofErr w:type="gramEnd"/>
    </w:p>
    <w:p w14:paraId="443E77D7"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w:t>
      </w:r>
      <w:r w:rsidRPr="00FB1BFF">
        <w:rPr>
          <w:rFonts w:ascii="CG Times (WN)" w:eastAsia="Yu Mincho" w:hAnsi="CG Times (WN)"/>
          <w:lang w:val="fr-FR" w:eastAsia="zh-CN"/>
        </w:rPr>
        <w:t xml:space="preserve"> </w:t>
      </w:r>
      <w:r w:rsidRPr="00FB1BFF">
        <w:rPr>
          <w:rFonts w:ascii="CG Times (WN)" w:eastAsia="Yu Mincho" w:hAnsi="CG Times (WN)"/>
          <w:lang w:val="fr-FR" w:eastAsia="fr-FR"/>
        </w:rPr>
        <w:t xml:space="preserve">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2B885D48" w14:textId="77777777" w:rsidR="00FB1BFF" w:rsidRPr="00FB1BFF" w:rsidRDefault="00FB1BFF" w:rsidP="00FB1BFF">
      <w:pPr>
        <w:overflowPunct w:val="0"/>
        <w:autoSpaceDE w:val="0"/>
        <w:autoSpaceDN w:val="0"/>
        <w:adjustRightInd w:val="0"/>
        <w:ind w:left="709" w:hanging="425"/>
        <w:rPr>
          <w:rFonts w:ascii="CG Times (WN)" w:eastAsia="??" w:hAnsi="CG Times (WN)"/>
          <w:lang w:val="fr-FR" w:eastAsia="fr-FR"/>
        </w:rPr>
      </w:pPr>
      <w:r w:rsidRPr="00FB1BFF">
        <w:rPr>
          <w:rFonts w:ascii="CG Times (WN)" w:eastAsia="Yu Mincho" w:hAnsi="CG Times (WN)"/>
          <w:lang w:val="fr-FR" w:eastAsia="zh-CN"/>
        </w:rPr>
        <w:lastRenderedPageBreak/>
        <w:t>13</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Repeat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2-</w:t>
      </w:r>
      <w:r w:rsidRPr="00FB1BFF">
        <w:rPr>
          <w:rFonts w:ascii="CG Times (WN)" w:eastAsia="Yu Mincho" w:hAnsi="CG Times (WN)"/>
          <w:lang w:val="fr-FR" w:eastAsia="zh-CN"/>
        </w:rPr>
        <w:t>12</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until</w:t>
      </w:r>
      <w:proofErr w:type="spellEnd"/>
      <w:r w:rsidRPr="00FB1BFF">
        <w:rPr>
          <w:rFonts w:ascii="CG Times (WN)" w:eastAsia="Yu Mincho" w:hAnsi="CG Times (WN)"/>
          <w:lang w:val="fr-FR" w:eastAsia="fr-FR"/>
        </w:rPr>
        <w:t xml:space="preserve"> the confidence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r w:rsidRPr="00FB1BFF">
        <w:rPr>
          <w:rFonts w:ascii="CG Times (WN)" w:eastAsia="??" w:hAnsi="CG Times (WN)"/>
          <w:lang w:val="fr-FR" w:eastAsia="fr-FR"/>
        </w:rPr>
        <w:t xml:space="preserve">Tables G.2.3-1 in Annex G clause G.2 </w:t>
      </w:r>
      <w:proofErr w:type="spellStart"/>
      <w:r w:rsidRPr="00FB1BFF">
        <w:rPr>
          <w:rFonts w:ascii="CG Times (WN)" w:eastAsia="??" w:hAnsi="CG Times (WN)"/>
          <w:lang w:val="fr-FR" w:eastAsia="fr-FR"/>
        </w:rPr>
        <w:t>is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achieved</w:t>
      </w:r>
      <w:proofErr w:type="spellEnd"/>
      <w:r w:rsidRPr="00FB1BFF">
        <w:rPr>
          <w:rFonts w:ascii="CG Times (WN)" w:eastAsia="??" w:hAnsi="CG Times (WN)"/>
          <w:lang w:val="fr-FR" w:eastAsia="fr-FR"/>
        </w:rPr>
        <w:t>.</w:t>
      </w:r>
    </w:p>
    <w:p w14:paraId="296F5565" w14:textId="77777777" w:rsidR="00FB1BFF" w:rsidRPr="00FB1BFF" w:rsidRDefault="00FB1BFF" w:rsidP="00FB1BF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B1BFF">
        <w:rPr>
          <w:rFonts w:ascii="Arial" w:eastAsia="Yu Mincho" w:hAnsi="Arial" w:cs="Arial"/>
          <w:lang w:val="fr-FR" w:eastAsia="fr-FR"/>
        </w:rPr>
        <w:t>13.4.2.1.4.3</w:t>
      </w:r>
      <w:r w:rsidRPr="00FB1BFF">
        <w:rPr>
          <w:rFonts w:ascii="Arial" w:eastAsia="Yu Mincho" w:hAnsi="Arial" w:cs="Arial"/>
          <w:lang w:val="fr-FR" w:eastAsia="fr-FR"/>
        </w:rPr>
        <w:tab/>
        <w:t>Message contents</w:t>
      </w:r>
    </w:p>
    <w:p w14:paraId="2F2BCD0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Message contents are according to 3GPP TS 36.508 [7] clause 8.1.6 </w:t>
      </w:r>
      <w:r w:rsidRPr="00FB1BFF">
        <w:rPr>
          <w:rFonts w:eastAsia="Times New Roman"/>
          <w:lang w:eastAsia="zh-CN"/>
        </w:rPr>
        <w:t>and clause 8.1.4.3 using condition "</w:t>
      </w:r>
      <w:r w:rsidRPr="00FB1BFF">
        <w:rPr>
          <w:rFonts w:eastAsia="Times New Roman"/>
          <w:lang w:eastAsia="en-GB"/>
        </w:rPr>
        <w:t>Standalone" and “NTN”</w:t>
      </w:r>
      <w:r w:rsidRPr="00FB1BFF">
        <w:rPr>
          <w:rFonts w:eastAsia="Times New Roman"/>
          <w:lang w:eastAsia="zh-CN"/>
        </w:rPr>
        <w:t xml:space="preserve"> </w:t>
      </w:r>
      <w:r w:rsidRPr="00FB1BFF">
        <w:rPr>
          <w:rFonts w:eastAsia="Times New Roman"/>
          <w:lang w:eastAsia="en-GB"/>
        </w:rPr>
        <w:t>with the following exceptions:</w:t>
      </w:r>
    </w:p>
    <w:p w14:paraId="3E661888"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fr-FR"/>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NPDCCH-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289DE2A6" w14:textId="77777777" w:rsidTr="00FB1BF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DC7E4B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r w:rsidRPr="00FB1BFF">
              <w:rPr>
                <w:rFonts w:ascii="Arial" w:eastAsia="Yu Mincho" w:hAnsi="Arial" w:cs="Arial"/>
                <w:sz w:val="18"/>
                <w:lang w:val="fr-FR" w:eastAsia="ja-JP"/>
              </w:rPr>
              <w:t>Derivation</w:t>
            </w:r>
            <w:proofErr w:type="spellEnd"/>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Path:</w:t>
            </w:r>
            <w:proofErr w:type="gramEnd"/>
            <w:r w:rsidRPr="00FB1BFF">
              <w:rPr>
                <w:rFonts w:ascii="Arial" w:eastAsia="Yu Mincho" w:hAnsi="Arial" w:cs="Arial"/>
                <w:sz w:val="18"/>
                <w:lang w:val="fr-FR" w:eastAsia="ja-JP"/>
              </w:rPr>
              <w:t xml:space="preserve"> 3GPP TS 36.508 [7] clause </w:t>
            </w:r>
            <w:r w:rsidRPr="00FB1BFF">
              <w:rPr>
                <w:rFonts w:ascii="Arial" w:eastAsia="Yu Mincho" w:hAnsi="Arial" w:cs="Arial"/>
                <w:sz w:val="18"/>
                <w:lang w:val="fr-FR" w:eastAsia="zh-CN"/>
              </w:rPr>
              <w:t>8.1.6.3, Table 8.1.6.3-3: NPDCCH-</w:t>
            </w:r>
            <w:proofErr w:type="spellStart"/>
            <w:r w:rsidRPr="00FB1BFF">
              <w:rPr>
                <w:rFonts w:ascii="Arial" w:eastAsia="Yu Mincho" w:hAnsi="Arial" w:cs="Arial"/>
                <w:sz w:val="18"/>
                <w:lang w:val="fr-FR" w:eastAsia="zh-CN"/>
              </w:rPr>
              <w:t>ConfigDedicated</w:t>
            </w:r>
            <w:proofErr w:type="spellEnd"/>
            <w:r w:rsidRPr="00FB1BFF">
              <w:rPr>
                <w:rFonts w:ascii="Arial" w:eastAsia="Yu Mincho" w:hAnsi="Arial" w:cs="Arial"/>
                <w:sz w:val="18"/>
                <w:lang w:val="fr-FR" w:eastAsia="zh-CN"/>
              </w:rPr>
              <w:t>-NB-DEFAULT</w:t>
            </w:r>
          </w:p>
        </w:tc>
      </w:tr>
      <w:tr w:rsidR="00FB1BFF" w:rsidRPr="00FB1BFF" w14:paraId="27FE5B6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D8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Information </w:t>
            </w:r>
            <w:proofErr w:type="spellStart"/>
            <w:r w:rsidRPr="00FB1BFF">
              <w:rPr>
                <w:rFonts w:ascii="Arial" w:eastAsia="Yu Mincho"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6C7F"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roofErr w:type="spellStart"/>
            <w:r w:rsidRPr="00FB1BFF">
              <w:rPr>
                <w:rFonts w:ascii="Arial" w:eastAsia="Yu Mincho"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088C"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B67B"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Condition</w:t>
            </w:r>
          </w:p>
        </w:tc>
      </w:tr>
      <w:tr w:rsidR="00FB1BFF" w:rsidRPr="00FB1BFF" w14:paraId="112098E9"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877D"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NPDCCH-</w:t>
            </w:r>
            <w:proofErr w:type="spellStart"/>
            <w:r w:rsidRPr="00FB1BFF">
              <w:rPr>
                <w:rFonts w:ascii="Arial" w:eastAsia="Yu Mincho" w:hAnsi="Arial" w:cs="Arial"/>
                <w:sz w:val="18"/>
                <w:lang w:val="fr-FR" w:eastAsia="ja-JP"/>
              </w:rPr>
              <w:t>ConfigDedicated</w:t>
            </w:r>
            <w:proofErr w:type="spellEnd"/>
            <w:r w:rsidRPr="00FB1BFF">
              <w:rPr>
                <w:rFonts w:ascii="Arial" w:eastAsia="Yu Mincho" w:hAnsi="Arial" w:cs="Arial"/>
                <w:sz w:val="18"/>
                <w:lang w:val="fr-FR" w:eastAsia="ja-JP"/>
              </w:rPr>
              <w:t>-NB-</w:t>
            </w:r>
            <w:proofErr w:type="gramStart"/>
            <w:r w:rsidRPr="00FB1BFF">
              <w:rPr>
                <w:rFonts w:ascii="Arial" w:eastAsia="Yu Mincho" w:hAnsi="Arial" w:cs="Arial"/>
                <w:sz w:val="18"/>
                <w:lang w:val="fr-FR" w:eastAsia="ja-JP"/>
              </w:rPr>
              <w:t>DEFAULT ::</w:t>
            </w:r>
            <w:proofErr w:type="gramEnd"/>
            <w:r w:rsidRPr="00FB1BFF">
              <w:rPr>
                <w:rFonts w:ascii="Arial" w:eastAsia="Yu Mincho" w:hAnsi="Arial" w:cs="Arial"/>
                <w:sz w:val="18"/>
                <w:lang w:val="fr-FR"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C24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8E3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97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4C71A37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D4A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B78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gramStart"/>
            <w:r w:rsidRPr="00FB1BFF">
              <w:rPr>
                <w:rFonts w:ascii="Arial" w:eastAsia="Yu Mincho" w:hAnsi="Arial" w:cs="Arial"/>
                <w:sz w:val="18"/>
                <w:lang w:val="fr-FR" w:eastAsia="ja-JP"/>
              </w:rPr>
              <w:t>r</w:t>
            </w:r>
            <w:proofErr w:type="gramEnd"/>
            <w:r w:rsidRPr="00FB1BFF">
              <w:rPr>
                <w:rFonts w:ascii="Arial" w:eastAsia="Yu Mincho"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84866"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5E3A"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68651075"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237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E63"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r w:rsidRPr="00FB1BFF">
              <w:rPr>
                <w:rFonts w:ascii="Arial" w:eastAsia="Yu Mincho" w:hAnsi="Arial" w:cs="Arial"/>
                <w:sz w:val="18"/>
                <w:lang w:val="fr-FR" w:eastAsia="ja-JP"/>
              </w:rPr>
              <w:t>V</w:t>
            </w:r>
            <w:r w:rsidRPr="00FB1BFF">
              <w:rPr>
                <w:rFonts w:ascii="Arial" w:eastAsia="Yu Mincho"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A3D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E4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52A2C94E"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435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AE4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proofErr w:type="gramStart"/>
            <w:r w:rsidRPr="00FB1BFF">
              <w:rPr>
                <w:rFonts w:ascii="Arial" w:eastAsia="Yu Mincho" w:hAnsi="Arial" w:cs="Arial"/>
                <w:sz w:val="18"/>
                <w:lang w:val="fr-FR" w:eastAsia="ja-JP"/>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F12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1559"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15AA7991"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843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D5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CC2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1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bl>
    <w:p w14:paraId="48066553" w14:textId="77777777" w:rsidR="00FB1BFF" w:rsidRPr="00FB1BFF" w:rsidRDefault="00FB1BFF" w:rsidP="00FB1BFF">
      <w:pPr>
        <w:overflowPunct w:val="0"/>
        <w:autoSpaceDE w:val="0"/>
        <w:autoSpaceDN w:val="0"/>
        <w:adjustRightInd w:val="0"/>
        <w:rPr>
          <w:rFonts w:eastAsia="Times New Roman"/>
          <w:lang w:eastAsia="zh-CN"/>
        </w:rPr>
      </w:pPr>
    </w:p>
    <w:p w14:paraId="3869FD17"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zh-CN"/>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2</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NB-IoT Physical layer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DCI format </w:t>
      </w:r>
      <w:r w:rsidRPr="00FB1BFF">
        <w:rPr>
          <w:rFonts w:ascii="Arial" w:eastAsia="Yu Mincho"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FB1BFF" w:rsidRPr="00FB1BFF" w14:paraId="3B2DF866" w14:textId="77777777" w:rsidTr="00FB1BF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1F3053"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proofErr w:type="spellStart"/>
            <w:r w:rsidRPr="00FB1BFF">
              <w:rPr>
                <w:rFonts w:ascii="Arial" w:eastAsia="Yu Mincho"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88DB93E"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08583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Value in </w:t>
            </w:r>
            <w:proofErr w:type="spellStart"/>
            <w:r w:rsidRPr="00FB1BFF">
              <w:rPr>
                <w:rFonts w:ascii="Arial" w:eastAsia="Yu Mincho" w:hAnsi="Arial" w:cs="Arial"/>
                <w:b/>
                <w:sz w:val="18"/>
                <w:lang w:val="fr-FR" w:eastAsia="ja-JP"/>
              </w:rPr>
              <w:t>binary</w:t>
            </w:r>
            <w:proofErr w:type="spellEnd"/>
          </w:p>
        </w:tc>
      </w:tr>
      <w:tr w:rsidR="00FB1BFF" w:rsidRPr="00FB1BFF" w14:paraId="02F1F061"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D9F2B8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0E55EF61"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NRep</w:t>
            </w:r>
            <w:proofErr w:type="spellEnd"/>
            <w:r w:rsidRPr="00FB1BFF">
              <w:rPr>
                <w:rFonts w:ascii="Arial" w:eastAsia="Yu Mincho"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D102B"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“0111”</w:t>
            </w:r>
          </w:p>
        </w:tc>
      </w:tr>
      <w:tr w:rsidR="00FB1BFF" w:rsidRPr="00FB1BFF" w14:paraId="4AF7EF28"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169F79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zh-CN"/>
              </w:rPr>
              <w:t xml:space="preserve">DCI </w:t>
            </w:r>
            <w:proofErr w:type="spellStart"/>
            <w:r w:rsidRPr="00FB1BFF">
              <w:rPr>
                <w:rFonts w:ascii="Arial" w:eastAsia="Yu Mincho" w:hAnsi="Arial" w:cs="Arial"/>
                <w:sz w:val="18"/>
                <w:lang w:val="fr-FR" w:eastAsia="zh-CN"/>
              </w:rPr>
              <w:t>subframe</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7F146364" w14:textId="77777777" w:rsidR="00FB1BFF" w:rsidRPr="00FB1BFF" w:rsidRDefault="00FB1BFF" w:rsidP="00FB1BFF">
            <w:pPr>
              <w:overflowPunct w:val="0"/>
              <w:autoSpaceDE w:val="0"/>
              <w:autoSpaceDN w:val="0"/>
              <w:adjustRightInd w:val="0"/>
              <w:spacing w:after="0"/>
              <w:rPr>
                <w:rFonts w:ascii="Arial" w:eastAsia="Yu Mincho" w:hAnsi="Arial" w:cs="Arial"/>
                <w:i/>
                <w:sz w:val="18"/>
                <w:lang w:val="fr-FR" w:eastAsia="ja-JP"/>
              </w:rPr>
            </w:pPr>
            <w:r w:rsidRPr="00FB1BFF">
              <w:rPr>
                <w:rFonts w:ascii="Arial" w:eastAsia="Yu Mincho"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4C35E751"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w:t>
            </w:r>
            <w:r w:rsidRPr="00FB1BFF">
              <w:rPr>
                <w:rFonts w:ascii="Arial" w:eastAsia="Yu Mincho" w:hAnsi="Arial" w:cs="Arial"/>
                <w:sz w:val="18"/>
                <w:lang w:val="fr-FR" w:eastAsia="zh-CN"/>
              </w:rPr>
              <w:t>11</w:t>
            </w:r>
            <w:r w:rsidRPr="00FB1BFF">
              <w:rPr>
                <w:rFonts w:ascii="Arial" w:eastAsia="Yu Mincho" w:hAnsi="Arial" w:cs="Arial"/>
                <w:sz w:val="18"/>
                <w:lang w:val="fr-FR" w:eastAsia="ja-JP"/>
              </w:rPr>
              <w:t>”</w:t>
            </w:r>
          </w:p>
        </w:tc>
      </w:tr>
    </w:tbl>
    <w:p w14:paraId="249EBE7B" w14:textId="77777777" w:rsidR="00FB1BFF" w:rsidRPr="00FB1BFF" w:rsidRDefault="00FB1BFF" w:rsidP="00FB1BFF">
      <w:pPr>
        <w:overflowPunct w:val="0"/>
        <w:autoSpaceDE w:val="0"/>
        <w:autoSpaceDN w:val="0"/>
        <w:adjustRightInd w:val="0"/>
        <w:rPr>
          <w:rFonts w:eastAsia="Times New Roman"/>
          <w:lang w:eastAsia="zh-CN"/>
        </w:rPr>
      </w:pPr>
    </w:p>
    <w:p w14:paraId="78FE2C34"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x-none"/>
        </w:rPr>
      </w:pPr>
      <w:r w:rsidRPr="00FB1BFF">
        <w:rPr>
          <w:rFonts w:ascii="Arial" w:eastAsia="Yu Mincho" w:hAnsi="Arial" w:cs="Arial"/>
          <w:b/>
          <w:lang w:val="fr-FR" w:eastAsia="fr-FR"/>
        </w:rPr>
        <w:t>Table 13.4.2.1.4.3-</w:t>
      </w:r>
      <w:proofErr w:type="gramStart"/>
      <w:r w:rsidRPr="00FB1BFF">
        <w:rPr>
          <w:rFonts w:ascii="Arial" w:eastAsia="Yu Mincho" w:hAnsi="Arial" w:cs="Arial"/>
          <w:b/>
          <w:lang w:val="fr-FR" w:eastAsia="fr-FR"/>
        </w:rPr>
        <w:t>3:</w:t>
      </w:r>
      <w:proofErr w:type="gramEnd"/>
      <w:r w:rsidRPr="00FB1BFF">
        <w:rPr>
          <w:rFonts w:ascii="Arial" w:eastAsia="Yu Mincho" w:hAnsi="Arial" w:cs="Arial"/>
          <w:b/>
          <w:lang w:val="fr-FR" w:eastAsia="fr-FR"/>
        </w:rPr>
        <w:t xml:space="preserve"> NPUSCH-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7F79B028" w14:textId="77777777" w:rsidTr="00FB1BF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9F2B795"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Derivation Path: 3GPP TS 36.331 clause 6.7.3</w:t>
            </w:r>
          </w:p>
        </w:tc>
      </w:tr>
      <w:tr w:rsidR="00FB1BFF" w:rsidRPr="00FB1BFF" w14:paraId="24DBAF6A"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F759"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540"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1BBB"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803E"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Condition</w:t>
            </w:r>
          </w:p>
        </w:tc>
      </w:tr>
      <w:tr w:rsidR="00FB1BFF" w:rsidRPr="00FB1BFF" w14:paraId="64F71D34"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3B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NPUSCH-</w:t>
            </w:r>
            <w:proofErr w:type="spellStart"/>
            <w:r w:rsidRPr="00FB1BFF">
              <w:rPr>
                <w:rFonts w:ascii="Arial" w:eastAsia="Times New Roman" w:hAnsi="Arial"/>
                <w:sz w:val="18"/>
                <w:lang w:eastAsia="en-GB"/>
              </w:rPr>
              <w:t>ConfigDedicated</w:t>
            </w:r>
            <w:proofErr w:type="spellEnd"/>
            <w:r w:rsidRPr="00FB1BFF">
              <w:rPr>
                <w:rFonts w:ascii="Arial" w:eastAsia="Times New Roman" w:hAnsi="Arial"/>
                <w:sz w:val="18"/>
                <w:lang w:eastAsia="en-GB"/>
              </w:rPr>
              <w:t>-NB-</w:t>
            </w:r>
            <w:proofErr w:type="gramStart"/>
            <w:r w:rsidRPr="00FB1BFF">
              <w:rPr>
                <w:rFonts w:ascii="Arial" w:eastAsia="Times New Roman" w:hAnsi="Arial"/>
                <w:sz w:val="18"/>
                <w:lang w:eastAsia="en-GB"/>
              </w:rPr>
              <w:t>DEFAULT ::=</w:t>
            </w:r>
            <w:proofErr w:type="gramEnd"/>
            <w:r w:rsidRPr="00FB1BFF">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3D6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87D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A6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5FA9DE90"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414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 xml:space="preserve">  </w:t>
            </w:r>
            <w:r w:rsidRPr="00FB1BFF">
              <w:rPr>
                <w:rFonts w:ascii="Arial" w:eastAsia="Times New Roman"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6ED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793C"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DD0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7853D5FD"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25E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2F31"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3296"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8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bl>
    <w:p w14:paraId="434531F0" w14:textId="77777777" w:rsidR="00FB1BFF" w:rsidRPr="00FB1BFF" w:rsidRDefault="00FB1BFF" w:rsidP="00FB1BFF">
      <w:pPr>
        <w:overflowPunct w:val="0"/>
        <w:autoSpaceDE w:val="0"/>
        <w:autoSpaceDN w:val="0"/>
        <w:adjustRightInd w:val="0"/>
        <w:rPr>
          <w:rFonts w:eastAsia="Times New Roman"/>
          <w:lang w:eastAsia="ja-JP"/>
        </w:rPr>
      </w:pPr>
    </w:p>
    <w:p w14:paraId="509994BC"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13.4.2.1.5</w:t>
      </w:r>
      <w:r w:rsidRPr="00FB1BFF">
        <w:rPr>
          <w:rFonts w:ascii="Arial" w:eastAsia="Times New Roman" w:hAnsi="Arial"/>
          <w:sz w:val="22"/>
          <w:lang w:eastAsia="en-GB"/>
        </w:rPr>
        <w:tab/>
        <w:t>Test requirement</w:t>
      </w:r>
    </w:p>
    <w:p w14:paraId="2EEBD441" w14:textId="77777777" w:rsidR="00FB1BFF" w:rsidRPr="00FB1BFF" w:rsidRDefault="00FB1BFF" w:rsidP="00FB1BFF">
      <w:pPr>
        <w:overflowPunct w:val="0"/>
        <w:autoSpaceDE w:val="0"/>
        <w:autoSpaceDN w:val="0"/>
        <w:adjustRightInd w:val="0"/>
        <w:spacing w:before="60"/>
        <w:jc w:val="center"/>
        <w:rPr>
          <w:rFonts w:ascii="Arial" w:eastAsia="Yu Mincho" w:hAnsi="Arial" w:cs="Arial"/>
          <w:b/>
          <w:snapToGrid w:val="0"/>
          <w:lang w:val="fr-FR"/>
        </w:rPr>
      </w:pPr>
      <w:r w:rsidRPr="00FB1BFF">
        <w:rPr>
          <w:rFonts w:ascii="Arial" w:eastAsia="Yu Mincho" w:hAnsi="Arial" w:cs="Arial"/>
          <w:b/>
          <w:lang w:val="fr-FR" w:eastAsia="fr-FR"/>
        </w:rPr>
        <w:t>Table 13.4.</w:t>
      </w:r>
      <w:r w:rsidRPr="00FB1BFF">
        <w:rPr>
          <w:rFonts w:ascii="Arial" w:eastAsia="Yu Mincho" w:hAnsi="Arial" w:cs="Arial"/>
          <w:b/>
          <w:lang w:val="fr-FR" w:eastAsia="zh-CN"/>
        </w:rPr>
        <w:t>2</w:t>
      </w:r>
      <w:r w:rsidRPr="00FB1BFF">
        <w:rPr>
          <w:rFonts w:ascii="Arial" w:eastAsia="Yu Mincho" w:hAnsi="Arial" w:cs="Arial"/>
          <w:b/>
          <w:lang w:val="fr-FR" w:eastAsia="fr-FR"/>
        </w:rPr>
        <w:t>.1.</w:t>
      </w:r>
      <w:r w:rsidRPr="00FB1BFF">
        <w:rPr>
          <w:rFonts w:ascii="Arial" w:eastAsia="Yu Mincho" w:hAnsi="Arial" w:cs="Arial"/>
          <w:b/>
          <w:lang w:val="fr-FR" w:eastAsia="zh-CN"/>
        </w:rPr>
        <w:t>5</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Cell</w:t>
      </w:r>
      <w:proofErr w:type="spell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specific</w:t>
      </w:r>
      <w:proofErr w:type="spellEnd"/>
      <w:r w:rsidRPr="00FB1BFF">
        <w:rPr>
          <w:rFonts w:ascii="Arial" w:eastAsia="Yu Mincho" w:hAnsi="Arial" w:cs="Arial"/>
          <w:b/>
          <w:lang w:val="fr-FR" w:eastAsia="fr-FR"/>
        </w:rPr>
        <w:t xml:space="preserve">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FB1BFF" w:rsidRPr="00FB1BFF" w14:paraId="69D9FD16" w14:textId="77777777" w:rsidTr="00FB1BF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83A80E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770F09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AD1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r>
      <w:tr w:rsidR="00FB1BFF" w:rsidRPr="00FB1BFF" w14:paraId="7EBD2676" w14:textId="77777777" w:rsidTr="00FB1BFF">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6ACF13ED" w14:textId="77777777" w:rsidR="00FB1BFF" w:rsidRPr="00FB1BFF" w:rsidRDefault="00FB1BFF" w:rsidP="00FB1BFF">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3C4A42" w14:textId="77777777" w:rsidR="00FB1BFF" w:rsidRPr="00FB1BFF" w:rsidRDefault="00FB1BFF" w:rsidP="00FB1BFF">
            <w:pPr>
              <w:spacing w:after="0"/>
              <w:rPr>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F993D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45A8FB4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T2</w:t>
            </w:r>
          </w:p>
        </w:tc>
      </w:tr>
      <w:tr w:rsidR="00FB1BFF" w:rsidRPr="00FB1BFF" w14:paraId="30AA5AF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79823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0586444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AF6947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1</w:t>
            </w:r>
          </w:p>
        </w:tc>
      </w:tr>
      <w:tr w:rsidR="00FB1BFF" w:rsidRPr="00FB1BFF" w14:paraId="34B9999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6FB4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roofErr w:type="spellStart"/>
            <w:r w:rsidRPr="00FB1BFF">
              <w:rPr>
                <w:rFonts w:ascii="Arial" w:eastAsia="Times New Roman" w:hAnsi="Arial" w:cs="Arial"/>
                <w:sz w:val="18"/>
                <w:lang w:eastAsia="ja-JP"/>
              </w:rPr>
              <w:t>BW</w:t>
            </w:r>
            <w:r w:rsidRPr="00FB1BFF">
              <w:rPr>
                <w:rFonts w:ascii="Arial" w:eastAsia="Times New Roman"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79FF36"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D40A9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200</w:t>
            </w:r>
          </w:p>
        </w:tc>
      </w:tr>
      <w:tr w:rsidR="00FB1BFF" w:rsidRPr="00FB1BFF" w14:paraId="531AD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458CD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NPDSCH parameters:</w:t>
            </w:r>
          </w:p>
          <w:p w14:paraId="3A3A132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0FD148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09980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R.18 HD-FDD</w:t>
            </w:r>
          </w:p>
        </w:tc>
      </w:tr>
      <w:tr w:rsidR="00FB1BFF" w:rsidRPr="00FB1BFF" w14:paraId="7FB3188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846E22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NPDCCH parameters:</w:t>
            </w:r>
          </w:p>
          <w:p w14:paraId="625EA2F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39E014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A3885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R.30 HD-FDD</w:t>
            </w:r>
          </w:p>
        </w:tc>
      </w:tr>
      <w:tr w:rsidR="00FB1BFF" w:rsidRPr="00FB1BFF" w14:paraId="4063C79A"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C0A42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 Patterns defined in</w:t>
            </w:r>
            <w:r w:rsidRPr="00FB1BFF">
              <w:rPr>
                <w:rFonts w:ascii="Arial" w:eastAsia="Times New Roman" w:hAnsi="Arial" w:cs="Arial"/>
                <w:sz w:val="18"/>
                <w:lang w:eastAsia="zh-CN"/>
              </w:rPr>
              <w:t xml:space="preserve"> </w:t>
            </w:r>
            <w:r w:rsidRPr="00FB1BFF">
              <w:rPr>
                <w:rFonts w:ascii="Arial" w:eastAsia="Times New Roman"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D65123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781F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NOP.</w:t>
            </w:r>
            <w:r w:rsidRPr="00FB1BFF">
              <w:rPr>
                <w:rFonts w:ascii="Arial" w:eastAsia="Times New Roman" w:hAnsi="Arial" w:cs="Arial"/>
                <w:sz w:val="18"/>
                <w:lang w:eastAsia="zh-CN"/>
              </w:rPr>
              <w:t>3</w:t>
            </w:r>
            <w:r w:rsidRPr="00FB1BFF">
              <w:rPr>
                <w:rFonts w:ascii="Arial" w:eastAsia="Times New Roman" w:hAnsi="Arial" w:cs="Arial"/>
                <w:sz w:val="18"/>
                <w:lang w:eastAsia="ja-JP"/>
              </w:rPr>
              <w:t xml:space="preserve"> FDD</w:t>
            </w:r>
          </w:p>
        </w:tc>
      </w:tr>
      <w:tr w:rsidR="00FB1BFF" w:rsidRPr="00FB1BFF" w14:paraId="29C0041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ED28A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B3E447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993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0</w:t>
            </w:r>
          </w:p>
        </w:tc>
      </w:tr>
      <w:tr w:rsidR="00FB1BFF" w:rsidRPr="00FB1BFF" w14:paraId="2083512B"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69693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4F5C5F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B92312" w14:textId="77777777" w:rsidR="00FB1BFF" w:rsidRPr="00FB1BFF" w:rsidRDefault="00FB1BFF" w:rsidP="00FB1BFF">
            <w:pPr>
              <w:spacing w:after="0"/>
              <w:rPr>
                <w:rFonts w:ascii="Arial" w:eastAsia="Times New Roman" w:hAnsi="Arial" w:cs="Arial"/>
                <w:sz w:val="18"/>
                <w:lang w:eastAsia="ja-JP"/>
              </w:rPr>
            </w:pPr>
          </w:p>
        </w:tc>
      </w:tr>
      <w:tr w:rsidR="00FB1BFF" w:rsidRPr="00FB1BFF" w14:paraId="772173F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CD9A3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2A10CC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77463B1" w14:textId="77777777" w:rsidR="00FB1BFF" w:rsidRPr="00FB1BFF" w:rsidRDefault="00FB1BFF" w:rsidP="00FB1BFF">
            <w:pPr>
              <w:spacing w:after="0"/>
              <w:rPr>
                <w:rFonts w:ascii="Arial" w:eastAsia="Times New Roman" w:hAnsi="Arial" w:cs="Arial"/>
                <w:sz w:val="18"/>
                <w:lang w:eastAsia="ja-JP"/>
              </w:rPr>
            </w:pPr>
          </w:p>
        </w:tc>
      </w:tr>
      <w:tr w:rsidR="00FB1BFF" w:rsidRPr="00FB1BFF" w14:paraId="09463E0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6B7FF5"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C18CC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2E5B8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41D74A89" w14:textId="77777777" w:rsidTr="00FB1BF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6C7008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B6B9D9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A89C1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1FFC4B08" w14:textId="77777777" w:rsidTr="00FB1BF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7B5330F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89C98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05CF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39C8EE4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D7341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6F558E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D615364" w14:textId="77777777" w:rsidR="00FB1BFF" w:rsidRPr="00FB1BFF" w:rsidRDefault="00FB1BFF" w:rsidP="00FB1BFF">
            <w:pPr>
              <w:spacing w:after="0"/>
              <w:rPr>
                <w:rFonts w:ascii="Arial" w:eastAsia="Times New Roman" w:hAnsi="Arial" w:cs="Arial"/>
                <w:sz w:val="18"/>
                <w:lang w:eastAsia="ja-JP"/>
              </w:rPr>
            </w:pPr>
          </w:p>
        </w:tc>
      </w:tr>
      <w:tr w:rsidR="00FB1BFF" w:rsidRPr="00FB1BFF" w14:paraId="4725A11D"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6926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8E4C2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026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34972883"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A2BB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NOCNG_RA</w:t>
            </w:r>
            <w:r w:rsidRPr="00FB1BFF">
              <w:rPr>
                <w:rFonts w:ascii="Arial" w:eastAsia="Times New Roman"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42F4F31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A1F79F9" w14:textId="77777777" w:rsidR="00FB1BFF" w:rsidRPr="00FB1BFF" w:rsidRDefault="00FB1BFF" w:rsidP="00FB1BFF">
            <w:pPr>
              <w:spacing w:after="0"/>
              <w:rPr>
                <w:rFonts w:ascii="Arial" w:eastAsia="Times New Roman" w:hAnsi="Arial" w:cs="Arial"/>
                <w:sz w:val="18"/>
                <w:lang w:eastAsia="ja-JP"/>
              </w:rPr>
            </w:pPr>
          </w:p>
        </w:tc>
      </w:tr>
      <w:tr w:rsidR="00FB1BFF" w:rsidRPr="00FB1BFF" w14:paraId="3C13EA22" w14:textId="77777777" w:rsidTr="00FB1BF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5FA086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NOCNG_RB</w:t>
            </w:r>
            <w:r w:rsidRPr="00FB1BFF">
              <w:rPr>
                <w:rFonts w:ascii="Arial" w:eastAsia="Times New Roman" w:hAnsi="Arial" w:cs="Arial"/>
                <w:sz w:val="18"/>
                <w:vertAlign w:val="superscript"/>
                <w:lang w:eastAsia="ja-JP"/>
              </w:rPr>
              <w:t>Note1</w:t>
            </w:r>
            <w:r w:rsidRPr="00FB1BFF">
              <w:rPr>
                <w:rFonts w:ascii="Arial" w:eastAsia="Times New Roman"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201C1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E2C106" w14:textId="77777777" w:rsidR="00FB1BFF" w:rsidRPr="00FB1BFF" w:rsidRDefault="00FB1BFF" w:rsidP="00FB1BFF">
            <w:pPr>
              <w:spacing w:after="0"/>
              <w:rPr>
                <w:rFonts w:ascii="Arial" w:eastAsia="Times New Roman" w:hAnsi="Arial" w:cs="Arial"/>
                <w:sz w:val="18"/>
                <w:lang w:eastAsia="ja-JP"/>
              </w:rPr>
            </w:pPr>
          </w:p>
        </w:tc>
      </w:tr>
      <w:tr w:rsidR="00FB1BFF" w:rsidRPr="00FB1BFF" w14:paraId="0E5CFB4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309E3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D7729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86482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D8BFC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zh-CN"/>
              </w:rPr>
              <w:t>39</w:t>
            </w:r>
          </w:p>
        </w:tc>
      </w:tr>
      <w:tr w:rsidR="00FB1BFF" w:rsidRPr="00FB1BFF" w14:paraId="3243FF51"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2008C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570" w:dyaOrig="285" w14:anchorId="21DD6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4.15pt" o:ole="" fillcolor="window">
                  <v:imagedata r:id="rId13" o:title=""/>
                </v:shape>
                <o:OLEObject Type="Embed" ProgID="Equation.3" ShapeID="_x0000_i1025" DrawAspect="Content" ObjectID="_1801428421" r:id="rId14"/>
              </w:object>
            </w:r>
          </w:p>
        </w:tc>
        <w:tc>
          <w:tcPr>
            <w:tcW w:w="1418" w:type="dxa"/>
            <w:tcBorders>
              <w:top w:val="single" w:sz="4" w:space="0" w:color="auto"/>
              <w:left w:val="single" w:sz="4" w:space="0" w:color="auto"/>
              <w:bottom w:val="single" w:sz="4" w:space="0" w:color="auto"/>
              <w:right w:val="single" w:sz="4" w:space="0" w:color="auto"/>
            </w:tcBorders>
            <w:hideMark/>
          </w:tcPr>
          <w:p w14:paraId="07FD0F5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243133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del w:id="7" w:author="Shankar Anand" w:date="2025-02-05T22:49:00Z" w16du:dateUtc="2025-02-05T17:19:00Z">
              <w:r w:rsidRPr="00FB1BFF" w:rsidDel="00BD0327">
                <w:rPr>
                  <w:rFonts w:ascii="Arial" w:eastAsia="Times New Roman" w:hAnsi="Arial" w:cs="Arial"/>
                  <w:sz w:val="18"/>
                  <w:lang w:eastAsia="ja-JP"/>
                </w:rPr>
                <w:delText xml:space="preserve">- </w:delText>
              </w:r>
            </w:del>
            <w:r w:rsidRPr="00FB1BFF">
              <w:rPr>
                <w:rFonts w:ascii="Arial" w:eastAsia="Times New Roman" w:hAnsi="Arial" w:cs="Arial"/>
                <w:sz w:val="18"/>
                <w:lang w:eastAsia="ja-JP"/>
              </w:rPr>
              <w:t>4</w:t>
            </w:r>
          </w:p>
        </w:tc>
      </w:tr>
      <w:tr w:rsidR="00FB1BFF" w:rsidRPr="00FB1BFF" w14:paraId="15FCEDBE"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A688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435" w:dyaOrig="435" w14:anchorId="451CF268">
                <v:shape id="_x0000_i1026" type="#_x0000_t75" style="width:21.55pt;height:21.55pt" o:ole="" fillcolor="window">
                  <v:imagedata r:id="rId15" o:title=""/>
                </v:shape>
                <o:OLEObject Type="Embed" ProgID="Equation.3" ShapeID="_x0000_i1026" DrawAspect="Content" ObjectID="_1801428422" r:id="rId16"/>
              </w:object>
            </w:r>
          </w:p>
        </w:tc>
        <w:tc>
          <w:tcPr>
            <w:tcW w:w="1418" w:type="dxa"/>
            <w:tcBorders>
              <w:top w:val="single" w:sz="4" w:space="0" w:color="auto"/>
              <w:left w:val="single" w:sz="4" w:space="0" w:color="auto"/>
              <w:bottom w:val="single" w:sz="4" w:space="0" w:color="auto"/>
              <w:right w:val="single" w:sz="4" w:space="0" w:color="auto"/>
            </w:tcBorders>
            <w:hideMark/>
          </w:tcPr>
          <w:p w14:paraId="10E12A9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dBm/15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92BF25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-88</w:t>
            </w:r>
          </w:p>
        </w:tc>
      </w:tr>
      <w:tr w:rsidR="00FB1BFF" w:rsidRPr="00FB1BFF" w14:paraId="0A6B7ECF"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39485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720" w:dyaOrig="285" w14:anchorId="028C63AA">
                <v:shape id="_x0000_i1027" type="#_x0000_t75" style="width:37pt;height:14.15pt" o:ole="" fillcolor="window">
                  <v:imagedata r:id="rId17" o:title=""/>
                </v:shape>
                <o:OLEObject Type="Embed" ProgID="Equation.3" ShapeID="_x0000_i1027" DrawAspect="Content" ObjectID="_1801428423" r:id="rId18"/>
              </w:object>
            </w:r>
          </w:p>
        </w:tc>
        <w:tc>
          <w:tcPr>
            <w:tcW w:w="1418" w:type="dxa"/>
            <w:tcBorders>
              <w:top w:val="single" w:sz="4" w:space="0" w:color="auto"/>
              <w:left w:val="single" w:sz="4" w:space="0" w:color="auto"/>
              <w:bottom w:val="single" w:sz="4" w:space="0" w:color="auto"/>
              <w:right w:val="single" w:sz="4" w:space="0" w:color="auto"/>
            </w:tcBorders>
            <w:hideMark/>
          </w:tcPr>
          <w:p w14:paraId="67994C4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0F563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del w:id="8" w:author="Shankar Anand" w:date="2025-02-05T22:49:00Z" w16du:dateUtc="2025-02-05T17:19:00Z">
              <w:r w:rsidRPr="00FB1BFF" w:rsidDel="00BD0327">
                <w:rPr>
                  <w:rFonts w:ascii="Arial" w:eastAsia="Times New Roman" w:hAnsi="Arial" w:cs="Arial"/>
                  <w:sz w:val="18"/>
                  <w:lang w:eastAsia="zh-CN"/>
                </w:rPr>
                <w:delText xml:space="preserve">- </w:delText>
              </w:r>
            </w:del>
            <w:r w:rsidRPr="00FB1BFF">
              <w:rPr>
                <w:rFonts w:ascii="Arial" w:eastAsia="Times New Roman" w:hAnsi="Arial" w:cs="Arial"/>
                <w:sz w:val="18"/>
                <w:lang w:eastAsia="zh-CN"/>
              </w:rPr>
              <w:t>4</w:t>
            </w:r>
          </w:p>
        </w:tc>
      </w:tr>
      <w:tr w:rsidR="00FB1BFF" w:rsidRPr="00FB1BFF" w14:paraId="5501AC63" w14:textId="77777777" w:rsidTr="00FB1BF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8EC84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Io</w:t>
            </w:r>
            <w:r w:rsidRPr="00FB1BFF">
              <w:rPr>
                <w:rFonts w:ascii="Arial" w:eastAsia="Times New Roman"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49EFAB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 180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2042B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-71.7</w:t>
            </w:r>
          </w:p>
        </w:tc>
      </w:tr>
      <w:tr w:rsidR="00FB1BFF" w:rsidRPr="00FB1BFF" w14:paraId="74954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3F44FB" w14:textId="77777777" w:rsidR="00FB1BFF" w:rsidRPr="00FB1BFF" w:rsidRDefault="00FB1BFF" w:rsidP="00FB1BFF">
            <w:pPr>
              <w:keepNext/>
              <w:keepLines/>
              <w:overflowPunct w:val="0"/>
              <w:autoSpaceDE w:val="0"/>
              <w:autoSpaceDN w:val="0"/>
              <w:adjustRightInd w:val="0"/>
              <w:spacing w:after="0"/>
              <w:rPr>
                <w:rFonts w:ascii="Arial" w:eastAsia="SimSun" w:hAnsi="Arial" w:cs="Arial"/>
                <w:sz w:val="18"/>
                <w:lang w:eastAsia="zh-CN"/>
              </w:rPr>
            </w:pPr>
            <w:r w:rsidRPr="00FB1BFF">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46240D" w14:textId="77777777" w:rsidR="00FB1BFF" w:rsidRPr="00FB1BFF" w:rsidRDefault="00FB1BFF" w:rsidP="00FB1BFF">
            <w:pPr>
              <w:keepNext/>
              <w:keepLines/>
              <w:overflowPunct w:val="0"/>
              <w:autoSpaceDE w:val="0"/>
              <w:autoSpaceDN w:val="0"/>
              <w:adjustRightInd w:val="0"/>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7E202E1" w14:textId="77777777" w:rsidR="00FB1BFF" w:rsidRPr="00FB1BFF" w:rsidRDefault="00FB1BFF" w:rsidP="00FB1BFF">
            <w:pPr>
              <w:keepNext/>
              <w:keepLines/>
              <w:overflowPunct w:val="0"/>
              <w:autoSpaceDE w:val="0"/>
              <w:autoSpaceDN w:val="0"/>
              <w:adjustRightInd w:val="0"/>
              <w:spacing w:after="0"/>
              <w:jc w:val="center"/>
              <w:rPr>
                <w:rFonts w:ascii="Arial" w:eastAsia="MS Mincho" w:hAnsi="Arial" w:cs="Arial"/>
                <w:sz w:val="18"/>
                <w:lang w:eastAsia="ja-JP"/>
              </w:rPr>
            </w:pPr>
            <w:r w:rsidRPr="00FB1BFF">
              <w:rPr>
                <w:rFonts w:ascii="Arial" w:eastAsia="MS Mincho" w:hAnsi="Arial" w:cs="Arial"/>
                <w:sz w:val="18"/>
                <w:lang w:eastAsia="ja-JP"/>
              </w:rPr>
              <w:t>1x1</w:t>
            </w:r>
          </w:p>
        </w:tc>
      </w:tr>
      <w:tr w:rsidR="00FB1BFF" w:rsidRPr="00FB1BFF" w14:paraId="217CB75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619FD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3E9B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6DAC32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AWGN</w:t>
            </w:r>
          </w:p>
        </w:tc>
      </w:tr>
      <w:tr w:rsidR="00FB1BFF" w:rsidRPr="00FB1BFF" w14:paraId="093BE14D" w14:textId="77777777" w:rsidTr="00FB1BF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48930D41"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1:</w:t>
            </w:r>
            <w:proofErr w:type="gramEnd"/>
            <w:r w:rsidRPr="00FB1BFF">
              <w:rPr>
                <w:rFonts w:ascii="Arial" w:eastAsia="Yu Mincho" w:hAnsi="Arial" w:cs="Arial"/>
                <w:sz w:val="18"/>
                <w:lang w:val="fr-FR" w:eastAsia="ja-JP"/>
              </w:rPr>
              <w:tab/>
              <w:t xml:space="preserve">OCNG </w:t>
            </w:r>
            <w:proofErr w:type="spellStart"/>
            <w:r w:rsidRPr="00FB1BFF">
              <w:rPr>
                <w:rFonts w:ascii="Arial" w:eastAsia="Yu Mincho" w:hAnsi="Arial" w:cs="Arial"/>
                <w:sz w:val="18"/>
                <w:lang w:val="fr-FR" w:eastAsia="ja-JP"/>
              </w:rPr>
              <w:t>shall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be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used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such</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that</w:t>
            </w:r>
            <w:proofErr w:type="spellEnd"/>
            <w:r w:rsidRPr="00FB1BFF">
              <w:rPr>
                <w:rFonts w:ascii="Arial" w:eastAsia="Yu Mincho" w:hAnsi="Arial" w:cs="Arial"/>
                <w:sz w:val="18"/>
                <w:lang w:val="fr-FR" w:eastAsia="ja-JP"/>
              </w:rPr>
              <w:t xml:space="preserve"> the </w:t>
            </w:r>
            <w:proofErr w:type="spellStart"/>
            <w:r w:rsidRPr="00FB1BFF">
              <w:rPr>
                <w:rFonts w:ascii="Arial" w:eastAsia="Yu Mincho" w:hAnsi="Arial" w:cs="Arial"/>
                <w:sz w:val="18"/>
                <w:lang w:val="fr-FR" w:eastAsia="ja-JP"/>
              </w:rPr>
              <w:t>cell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fully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allocated</w:t>
            </w:r>
            <w:proofErr w:type="spellEnd"/>
            <w:r w:rsidRPr="00FB1BFF">
              <w:rPr>
                <w:rFonts w:ascii="Arial" w:eastAsia="Yu Mincho" w:hAnsi="Arial" w:cs="Arial"/>
                <w:sz w:val="18"/>
                <w:lang w:val="fr-FR" w:eastAsia="ja-JP"/>
              </w:rPr>
              <w:t xml:space="preserve">, and a constant total </w:t>
            </w:r>
            <w:proofErr w:type="spellStart"/>
            <w:r w:rsidRPr="00FB1BFF">
              <w:rPr>
                <w:rFonts w:ascii="Arial" w:eastAsia="Yu Mincho" w:hAnsi="Arial" w:cs="Arial"/>
                <w:sz w:val="18"/>
                <w:lang w:val="fr-FR" w:eastAsia="ja-JP"/>
              </w:rPr>
              <w:t>transmitted</w:t>
            </w:r>
            <w:proofErr w:type="spellEnd"/>
            <w:r w:rsidRPr="00FB1BFF">
              <w:rPr>
                <w:rFonts w:ascii="Arial" w:eastAsia="Yu Mincho" w:hAnsi="Arial" w:cs="Arial"/>
                <w:sz w:val="18"/>
                <w:lang w:val="fr-FR" w:eastAsia="ja-JP"/>
              </w:rPr>
              <w:t xml:space="preserve"> power spectral </w:t>
            </w:r>
            <w:proofErr w:type="spellStart"/>
            <w:r w:rsidRPr="00FB1BFF">
              <w:rPr>
                <w:rFonts w:ascii="Arial" w:eastAsia="Yu Mincho" w:hAnsi="Arial" w:cs="Arial"/>
                <w:sz w:val="18"/>
                <w:lang w:val="fr-FR" w:eastAsia="ja-JP"/>
              </w:rPr>
              <w:t>density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achieved</w:t>
            </w:r>
            <w:proofErr w:type="spellEnd"/>
            <w:r w:rsidRPr="00FB1BFF">
              <w:rPr>
                <w:rFonts w:ascii="Arial" w:eastAsia="Yu Mincho" w:hAnsi="Arial" w:cs="Arial"/>
                <w:sz w:val="18"/>
                <w:lang w:val="fr-FR" w:eastAsia="ja-JP"/>
              </w:rPr>
              <w:t xml:space="preserve"> for all OFDM </w:t>
            </w:r>
            <w:proofErr w:type="spellStart"/>
            <w:r w:rsidRPr="00FB1BFF">
              <w:rPr>
                <w:rFonts w:ascii="Arial" w:eastAsia="Yu Mincho" w:hAnsi="Arial" w:cs="Arial"/>
                <w:sz w:val="18"/>
                <w:lang w:val="fr-FR" w:eastAsia="ja-JP"/>
              </w:rPr>
              <w:t>symbols</w:t>
            </w:r>
            <w:proofErr w:type="spellEnd"/>
            <w:r w:rsidRPr="00FB1BFF">
              <w:rPr>
                <w:rFonts w:ascii="Arial" w:eastAsia="Yu Mincho" w:hAnsi="Arial" w:cs="Arial"/>
                <w:sz w:val="18"/>
                <w:lang w:val="fr-FR" w:eastAsia="ja-JP"/>
              </w:rPr>
              <w:t>.</w:t>
            </w:r>
          </w:p>
          <w:p w14:paraId="4C703F5E"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cs="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2:</w:t>
            </w:r>
            <w:proofErr w:type="gramEnd"/>
            <w:r w:rsidRPr="00FB1BFF">
              <w:rPr>
                <w:rFonts w:ascii="Arial" w:eastAsia="Yu Mincho" w:hAnsi="Arial" w:cs="Arial"/>
                <w:sz w:val="18"/>
                <w:lang w:val="fr-FR" w:eastAsia="ja-JP"/>
              </w:rPr>
              <w:tab/>
              <w:t xml:space="preserve">Io </w:t>
            </w:r>
            <w:proofErr w:type="spellStart"/>
            <w:r w:rsidRPr="00FB1BFF">
              <w:rPr>
                <w:rFonts w:ascii="Arial" w:eastAsia="Yu Mincho" w:hAnsi="Arial" w:cs="Arial"/>
                <w:sz w:val="18"/>
                <w:lang w:val="fr-FR" w:eastAsia="ja-JP"/>
              </w:rPr>
              <w:t>level</w:t>
            </w:r>
            <w:proofErr w:type="spellEnd"/>
            <w:r w:rsidRPr="00FB1BFF">
              <w:rPr>
                <w:rFonts w:ascii="Arial" w:eastAsia="Yu Mincho" w:hAnsi="Arial" w:cs="Arial"/>
                <w:sz w:val="18"/>
                <w:lang w:val="fr-FR" w:eastAsia="ja-JP"/>
              </w:rPr>
              <w:t xml:space="preserve"> has been </w:t>
            </w:r>
            <w:proofErr w:type="spellStart"/>
            <w:r w:rsidRPr="00FB1BFF">
              <w:rPr>
                <w:rFonts w:ascii="Arial" w:eastAsia="Yu Mincho" w:hAnsi="Arial" w:cs="Arial"/>
                <w:sz w:val="18"/>
                <w:lang w:val="fr-FR" w:eastAsia="ja-JP"/>
              </w:rPr>
              <w:t>derived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from</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other</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parameters</w:t>
            </w:r>
            <w:proofErr w:type="spellEnd"/>
            <w:r w:rsidRPr="00FB1BFF">
              <w:rPr>
                <w:rFonts w:ascii="Arial" w:eastAsia="Yu Mincho" w:hAnsi="Arial" w:cs="Arial"/>
                <w:sz w:val="18"/>
                <w:lang w:val="fr-FR" w:eastAsia="ja-JP"/>
              </w:rPr>
              <w:t xml:space="preserve"> for information </w:t>
            </w:r>
            <w:proofErr w:type="spellStart"/>
            <w:r w:rsidRPr="00FB1BFF">
              <w:rPr>
                <w:rFonts w:ascii="Arial" w:eastAsia="Yu Mincho" w:hAnsi="Arial" w:cs="Arial"/>
                <w:sz w:val="18"/>
                <w:lang w:val="fr-FR" w:eastAsia="ja-JP"/>
              </w:rPr>
              <w:t>purpose</w:t>
            </w:r>
            <w:proofErr w:type="spellEnd"/>
            <w:r w:rsidRPr="00FB1BFF">
              <w:rPr>
                <w:rFonts w:ascii="Arial" w:eastAsia="Yu Mincho" w:hAnsi="Arial" w:cs="Arial"/>
                <w:sz w:val="18"/>
                <w:lang w:val="fr-FR" w:eastAsia="ja-JP"/>
              </w:rPr>
              <w:t xml:space="preserve">. It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not a </w:t>
            </w:r>
            <w:proofErr w:type="spellStart"/>
            <w:r w:rsidRPr="00FB1BFF">
              <w:rPr>
                <w:rFonts w:ascii="Arial" w:eastAsia="Yu Mincho" w:hAnsi="Arial" w:cs="Arial"/>
                <w:sz w:val="18"/>
                <w:lang w:val="fr-FR" w:eastAsia="ja-JP"/>
              </w:rPr>
              <w:t>settable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w:t>
            </w:r>
            <w:proofErr w:type="spellEnd"/>
            <w:r w:rsidRPr="00FB1BFF">
              <w:rPr>
                <w:rFonts w:ascii="Arial" w:eastAsia="Yu Mincho" w:hAnsi="Arial" w:cs="Arial"/>
                <w:sz w:val="18"/>
                <w:lang w:val="fr-FR" w:eastAsia="ja-JP"/>
              </w:rPr>
              <w:t>.</w:t>
            </w:r>
          </w:p>
        </w:tc>
      </w:tr>
    </w:tbl>
    <w:p w14:paraId="593F0CE1" w14:textId="77777777" w:rsidR="00FB1BFF" w:rsidRPr="00FB1BFF" w:rsidRDefault="00FB1BFF" w:rsidP="00FB1BFF">
      <w:pPr>
        <w:overflowPunct w:val="0"/>
        <w:autoSpaceDE w:val="0"/>
        <w:autoSpaceDN w:val="0"/>
        <w:adjustRightInd w:val="0"/>
        <w:rPr>
          <w:rFonts w:eastAsia="Times New Roman"/>
          <w:lang w:eastAsia="ja-JP"/>
        </w:rPr>
      </w:pPr>
    </w:p>
    <w:p w14:paraId="62DDFFA2"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UE shall apply the signalled Timing Advance value to the transmission timing at subframe </w:t>
      </w:r>
      <w:r w:rsidRPr="00FB1BFF">
        <w:rPr>
          <w:rFonts w:eastAsia="Times New Roman"/>
          <w:i/>
          <w:lang w:eastAsia="en-GB"/>
        </w:rPr>
        <w:t>n</w:t>
      </w:r>
      <w:r w:rsidRPr="00FB1BFF">
        <w:rPr>
          <w:rFonts w:eastAsia="Times New Roman"/>
          <w:lang w:eastAsia="en-GB"/>
        </w:rPr>
        <w:t>+12</w:t>
      </w:r>
      <w:r w:rsidRPr="00FB1BFF">
        <w:rPr>
          <w:rFonts w:eastAsia="Times New Roman"/>
          <w:lang w:eastAsia="zh-TW"/>
        </w:rPr>
        <w:t>+</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is the last subframe in the repetition period of NPDSCH in which the timing advance command is received by the UE.</w:t>
      </w:r>
    </w:p>
    <w:p w14:paraId="79A4D944"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The UE shall adjust the timing of its transmission with a relative accuracy better than or equal to ±</w:t>
      </w:r>
      <w:r w:rsidRPr="00FB1BFF">
        <w:rPr>
          <w:rFonts w:eastAsia="Times New Roman"/>
          <w:lang w:eastAsia="zh-CN"/>
        </w:rPr>
        <w:t xml:space="preserve">13.83 </w:t>
      </w:r>
      <w:r w:rsidRPr="00FB1BFF">
        <w:rPr>
          <w:rFonts w:eastAsia="Times New Roman"/>
          <w:lang w:eastAsia="en-GB"/>
        </w:rPr>
        <w:t>× T</w:t>
      </w:r>
      <w:r w:rsidRPr="00FB1BFF">
        <w:rPr>
          <w:rFonts w:eastAsia="Times New Roman"/>
          <w:vertAlign w:val="subscript"/>
          <w:lang w:eastAsia="en-GB"/>
        </w:rPr>
        <w:t>S</w:t>
      </w:r>
      <w:r w:rsidRPr="00FB1BFF">
        <w:rPr>
          <w:rFonts w:eastAsia="Times New Roman"/>
          <w:lang w:eastAsia="en-GB"/>
        </w:rPr>
        <w:t xml:space="preserve"> seconds to the signalled timing advance value compared to the timing of preceding uplink transmission. This requirement includes test tolerances.</w:t>
      </w:r>
    </w:p>
    <w:p w14:paraId="443009BA"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the test to pass, the total number of successful tests shall be more than 90% of the cases with a confidence level of 95%.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42F7" w14:textId="77777777" w:rsidR="00003B45" w:rsidRDefault="00003B45">
      <w:r>
        <w:separator/>
      </w:r>
    </w:p>
  </w:endnote>
  <w:endnote w:type="continuationSeparator" w:id="0">
    <w:p w14:paraId="4BE496E0" w14:textId="77777777" w:rsidR="00003B45" w:rsidRDefault="0000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356F" w14:textId="77777777" w:rsidR="00003B45" w:rsidRDefault="00003B45">
      <w:r>
        <w:separator/>
      </w:r>
    </w:p>
  </w:footnote>
  <w:footnote w:type="continuationSeparator" w:id="0">
    <w:p w14:paraId="1CE7A9D4" w14:textId="77777777" w:rsidR="00003B45" w:rsidRDefault="0000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7"/>
  </w:num>
  <w:num w:numId="18" w16cid:durableId="579410791">
    <w:abstractNumId w:val="22"/>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5"/>
    <w:rsid w:val="00013725"/>
    <w:rsid w:val="00022E4A"/>
    <w:rsid w:val="00027020"/>
    <w:rsid w:val="00047169"/>
    <w:rsid w:val="000477D5"/>
    <w:rsid w:val="000640AA"/>
    <w:rsid w:val="0006455B"/>
    <w:rsid w:val="00072827"/>
    <w:rsid w:val="000760EF"/>
    <w:rsid w:val="000775C6"/>
    <w:rsid w:val="000811F1"/>
    <w:rsid w:val="00094056"/>
    <w:rsid w:val="000A0F3E"/>
    <w:rsid w:val="000A4F26"/>
    <w:rsid w:val="000A6394"/>
    <w:rsid w:val="000B7FED"/>
    <w:rsid w:val="000C038A"/>
    <w:rsid w:val="000C0C71"/>
    <w:rsid w:val="000C1189"/>
    <w:rsid w:val="000C4603"/>
    <w:rsid w:val="000C6598"/>
    <w:rsid w:val="000D341E"/>
    <w:rsid w:val="000D44B3"/>
    <w:rsid w:val="000E2860"/>
    <w:rsid w:val="000F0675"/>
    <w:rsid w:val="000F0C40"/>
    <w:rsid w:val="00104959"/>
    <w:rsid w:val="001129BC"/>
    <w:rsid w:val="00116EBD"/>
    <w:rsid w:val="001336A5"/>
    <w:rsid w:val="0014130E"/>
    <w:rsid w:val="00145D43"/>
    <w:rsid w:val="00153C8C"/>
    <w:rsid w:val="00173A32"/>
    <w:rsid w:val="00184B26"/>
    <w:rsid w:val="00185B66"/>
    <w:rsid w:val="00185F90"/>
    <w:rsid w:val="00192C46"/>
    <w:rsid w:val="001A08B3"/>
    <w:rsid w:val="001A7B60"/>
    <w:rsid w:val="001B1F8F"/>
    <w:rsid w:val="001B4D40"/>
    <w:rsid w:val="001B52F0"/>
    <w:rsid w:val="001B54E5"/>
    <w:rsid w:val="001B5CA7"/>
    <w:rsid w:val="001B71ED"/>
    <w:rsid w:val="001B7A65"/>
    <w:rsid w:val="001C712F"/>
    <w:rsid w:val="001E41F3"/>
    <w:rsid w:val="001E6E43"/>
    <w:rsid w:val="001E70E3"/>
    <w:rsid w:val="001F5F9E"/>
    <w:rsid w:val="00211806"/>
    <w:rsid w:val="0022006C"/>
    <w:rsid w:val="00221D90"/>
    <w:rsid w:val="00223108"/>
    <w:rsid w:val="00223DBC"/>
    <w:rsid w:val="00231767"/>
    <w:rsid w:val="00235E93"/>
    <w:rsid w:val="00242048"/>
    <w:rsid w:val="00244EB6"/>
    <w:rsid w:val="0025254F"/>
    <w:rsid w:val="0026004D"/>
    <w:rsid w:val="002640DD"/>
    <w:rsid w:val="00275D12"/>
    <w:rsid w:val="00284FEB"/>
    <w:rsid w:val="002860C4"/>
    <w:rsid w:val="0029140C"/>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107CF"/>
    <w:rsid w:val="00324E63"/>
    <w:rsid w:val="003324EB"/>
    <w:rsid w:val="00335514"/>
    <w:rsid w:val="00345A09"/>
    <w:rsid w:val="003478C2"/>
    <w:rsid w:val="0035305C"/>
    <w:rsid w:val="00357745"/>
    <w:rsid w:val="003609EF"/>
    <w:rsid w:val="0036231A"/>
    <w:rsid w:val="0037031F"/>
    <w:rsid w:val="00374DD4"/>
    <w:rsid w:val="0037712D"/>
    <w:rsid w:val="00395E1D"/>
    <w:rsid w:val="003A04CC"/>
    <w:rsid w:val="003A4765"/>
    <w:rsid w:val="003C2ABA"/>
    <w:rsid w:val="003C71F6"/>
    <w:rsid w:val="003E1A36"/>
    <w:rsid w:val="003E20FE"/>
    <w:rsid w:val="003F52BE"/>
    <w:rsid w:val="004047D0"/>
    <w:rsid w:val="00410371"/>
    <w:rsid w:val="00420175"/>
    <w:rsid w:val="00421E87"/>
    <w:rsid w:val="004242F1"/>
    <w:rsid w:val="00431D69"/>
    <w:rsid w:val="00433F7D"/>
    <w:rsid w:val="00445B4A"/>
    <w:rsid w:val="00461F10"/>
    <w:rsid w:val="004647DB"/>
    <w:rsid w:val="00471ABA"/>
    <w:rsid w:val="00487579"/>
    <w:rsid w:val="00492D20"/>
    <w:rsid w:val="004A0447"/>
    <w:rsid w:val="004A793E"/>
    <w:rsid w:val="004A7CF3"/>
    <w:rsid w:val="004B247E"/>
    <w:rsid w:val="004B5F9E"/>
    <w:rsid w:val="004B75B7"/>
    <w:rsid w:val="004C3EB0"/>
    <w:rsid w:val="004D0AC4"/>
    <w:rsid w:val="004D3445"/>
    <w:rsid w:val="004E02DB"/>
    <w:rsid w:val="004E1036"/>
    <w:rsid w:val="004E1299"/>
    <w:rsid w:val="00510047"/>
    <w:rsid w:val="005141D9"/>
    <w:rsid w:val="0051580D"/>
    <w:rsid w:val="00520306"/>
    <w:rsid w:val="005356D3"/>
    <w:rsid w:val="00547111"/>
    <w:rsid w:val="005613CD"/>
    <w:rsid w:val="00564DA8"/>
    <w:rsid w:val="00572340"/>
    <w:rsid w:val="0058092B"/>
    <w:rsid w:val="00581A15"/>
    <w:rsid w:val="00592314"/>
    <w:rsid w:val="00592D74"/>
    <w:rsid w:val="005A2A01"/>
    <w:rsid w:val="005B6880"/>
    <w:rsid w:val="005E1D37"/>
    <w:rsid w:val="005E2C44"/>
    <w:rsid w:val="005F2777"/>
    <w:rsid w:val="005F62EF"/>
    <w:rsid w:val="00607F14"/>
    <w:rsid w:val="00610B51"/>
    <w:rsid w:val="006129DC"/>
    <w:rsid w:val="006143E4"/>
    <w:rsid w:val="0061583E"/>
    <w:rsid w:val="00616E67"/>
    <w:rsid w:val="00621188"/>
    <w:rsid w:val="006212B7"/>
    <w:rsid w:val="006257ED"/>
    <w:rsid w:val="006260E9"/>
    <w:rsid w:val="0062642D"/>
    <w:rsid w:val="006274EF"/>
    <w:rsid w:val="006372C5"/>
    <w:rsid w:val="00653DE4"/>
    <w:rsid w:val="00665C47"/>
    <w:rsid w:val="00695808"/>
    <w:rsid w:val="006A667B"/>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91675"/>
    <w:rsid w:val="0089573A"/>
    <w:rsid w:val="008A45A6"/>
    <w:rsid w:val="008A5074"/>
    <w:rsid w:val="008A6257"/>
    <w:rsid w:val="008A7B05"/>
    <w:rsid w:val="008C20E7"/>
    <w:rsid w:val="008C7598"/>
    <w:rsid w:val="008C7C75"/>
    <w:rsid w:val="008D3CCC"/>
    <w:rsid w:val="008F3789"/>
    <w:rsid w:val="008F4519"/>
    <w:rsid w:val="008F686C"/>
    <w:rsid w:val="009051D6"/>
    <w:rsid w:val="0090524D"/>
    <w:rsid w:val="009134C0"/>
    <w:rsid w:val="009148DE"/>
    <w:rsid w:val="00921D5B"/>
    <w:rsid w:val="00922B5A"/>
    <w:rsid w:val="00924C0B"/>
    <w:rsid w:val="0093570D"/>
    <w:rsid w:val="00941E30"/>
    <w:rsid w:val="00945730"/>
    <w:rsid w:val="009648CE"/>
    <w:rsid w:val="00975BEE"/>
    <w:rsid w:val="009761EA"/>
    <w:rsid w:val="009777D9"/>
    <w:rsid w:val="0098772A"/>
    <w:rsid w:val="00987E55"/>
    <w:rsid w:val="00991B88"/>
    <w:rsid w:val="009A24EF"/>
    <w:rsid w:val="009A5753"/>
    <w:rsid w:val="009A579D"/>
    <w:rsid w:val="009B0543"/>
    <w:rsid w:val="009C4E92"/>
    <w:rsid w:val="009C7311"/>
    <w:rsid w:val="009E3297"/>
    <w:rsid w:val="009F734F"/>
    <w:rsid w:val="00A06914"/>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0F15"/>
    <w:rsid w:val="00A613E5"/>
    <w:rsid w:val="00A66150"/>
    <w:rsid w:val="00A7671C"/>
    <w:rsid w:val="00A77099"/>
    <w:rsid w:val="00A853AF"/>
    <w:rsid w:val="00AA2CBC"/>
    <w:rsid w:val="00AA5A6C"/>
    <w:rsid w:val="00AB43B0"/>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87845"/>
    <w:rsid w:val="00B967A1"/>
    <w:rsid w:val="00B968C8"/>
    <w:rsid w:val="00BA00BD"/>
    <w:rsid w:val="00BA19C7"/>
    <w:rsid w:val="00BA1AEC"/>
    <w:rsid w:val="00BA3EC5"/>
    <w:rsid w:val="00BA51D9"/>
    <w:rsid w:val="00BB5DFC"/>
    <w:rsid w:val="00BD0327"/>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95B91"/>
    <w:rsid w:val="00CC2048"/>
    <w:rsid w:val="00CC5026"/>
    <w:rsid w:val="00CC68D0"/>
    <w:rsid w:val="00CD792B"/>
    <w:rsid w:val="00CE0F05"/>
    <w:rsid w:val="00CE3A2F"/>
    <w:rsid w:val="00CF48DE"/>
    <w:rsid w:val="00CF6101"/>
    <w:rsid w:val="00D02587"/>
    <w:rsid w:val="00D03F9A"/>
    <w:rsid w:val="00D06D51"/>
    <w:rsid w:val="00D24991"/>
    <w:rsid w:val="00D25D82"/>
    <w:rsid w:val="00D473C5"/>
    <w:rsid w:val="00D50255"/>
    <w:rsid w:val="00D50E1D"/>
    <w:rsid w:val="00D54DBD"/>
    <w:rsid w:val="00D54DCC"/>
    <w:rsid w:val="00D56E24"/>
    <w:rsid w:val="00D60CDE"/>
    <w:rsid w:val="00D66520"/>
    <w:rsid w:val="00D77A2F"/>
    <w:rsid w:val="00D821E5"/>
    <w:rsid w:val="00D84AE9"/>
    <w:rsid w:val="00D864A9"/>
    <w:rsid w:val="00D90144"/>
    <w:rsid w:val="00DA3075"/>
    <w:rsid w:val="00DA3E7B"/>
    <w:rsid w:val="00DA6FFB"/>
    <w:rsid w:val="00DB1119"/>
    <w:rsid w:val="00DB1807"/>
    <w:rsid w:val="00DB2D20"/>
    <w:rsid w:val="00DB3D8B"/>
    <w:rsid w:val="00DC25E4"/>
    <w:rsid w:val="00DD0F2F"/>
    <w:rsid w:val="00DE34CF"/>
    <w:rsid w:val="00DF39C0"/>
    <w:rsid w:val="00E032C3"/>
    <w:rsid w:val="00E13F3D"/>
    <w:rsid w:val="00E30C58"/>
    <w:rsid w:val="00E32CC9"/>
    <w:rsid w:val="00E34898"/>
    <w:rsid w:val="00E47E8F"/>
    <w:rsid w:val="00E52BE3"/>
    <w:rsid w:val="00E56D01"/>
    <w:rsid w:val="00E61F99"/>
    <w:rsid w:val="00E66298"/>
    <w:rsid w:val="00E703A7"/>
    <w:rsid w:val="00E72278"/>
    <w:rsid w:val="00E74C55"/>
    <w:rsid w:val="00E769BD"/>
    <w:rsid w:val="00E844EB"/>
    <w:rsid w:val="00E8550A"/>
    <w:rsid w:val="00E91AD5"/>
    <w:rsid w:val="00E956F0"/>
    <w:rsid w:val="00EA7855"/>
    <w:rsid w:val="00EB09B7"/>
    <w:rsid w:val="00EB3254"/>
    <w:rsid w:val="00EC2708"/>
    <w:rsid w:val="00EC330B"/>
    <w:rsid w:val="00EC720A"/>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132A"/>
    <w:rsid w:val="00F66097"/>
    <w:rsid w:val="00F74438"/>
    <w:rsid w:val="00F76D44"/>
    <w:rsid w:val="00F800A1"/>
    <w:rsid w:val="00F958FF"/>
    <w:rsid w:val="00FA3D11"/>
    <w:rsid w:val="00FA7664"/>
    <w:rsid w:val="00FB1BFF"/>
    <w:rsid w:val="00FB4DEF"/>
    <w:rsid w:val="00FB6386"/>
    <w:rsid w:val="00FC0521"/>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39811">
      <w:bodyDiv w:val="1"/>
      <w:marLeft w:val="0"/>
      <w:marRight w:val="0"/>
      <w:marTop w:val="0"/>
      <w:marBottom w:val="0"/>
      <w:divBdr>
        <w:top w:val="none" w:sz="0" w:space="0" w:color="auto"/>
        <w:left w:val="none" w:sz="0" w:space="0" w:color="auto"/>
        <w:bottom w:val="none" w:sz="0" w:space="0" w:color="auto"/>
        <w:right w:val="none" w:sz="0" w:space="0" w:color="auto"/>
      </w:divBdr>
    </w:div>
    <w:div w:id="478499385">
      <w:bodyDiv w:val="1"/>
      <w:marLeft w:val="0"/>
      <w:marRight w:val="0"/>
      <w:marTop w:val="0"/>
      <w:marBottom w:val="0"/>
      <w:divBdr>
        <w:top w:val="none" w:sz="0" w:space="0" w:color="auto"/>
        <w:left w:val="none" w:sz="0" w:space="0" w:color="auto"/>
        <w:bottom w:val="none" w:sz="0" w:space="0" w:color="auto"/>
        <w:right w:val="none" w:sz="0" w:space="0" w:color="auto"/>
      </w:divBdr>
    </w:div>
    <w:div w:id="684289784">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230</TotalTime>
  <Pages>6</Pages>
  <Words>2290</Words>
  <Characters>13057</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193</cp:revision>
  <cp:lastPrinted>1900-01-01T08:00:00Z</cp:lastPrinted>
  <dcterms:created xsi:type="dcterms:W3CDTF">2024-05-17T17:49:00Z</dcterms:created>
  <dcterms:modified xsi:type="dcterms:W3CDTF">2025-02-18T18:07:00Z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