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0EE9E7" w:rsidR="001E41F3" w:rsidRPr="007025CD" w:rsidRDefault="00DE669F">
      <w:pPr>
        <w:pStyle w:val="CRCoverPage"/>
        <w:tabs>
          <w:tab w:val="right" w:pos="9639"/>
        </w:tabs>
        <w:spacing w:after="0"/>
        <w:rPr>
          <w:b/>
          <w:i/>
          <w:noProof/>
          <w:sz w:val="28"/>
        </w:rPr>
      </w:pPr>
      <w:r w:rsidRPr="007025CD">
        <w:rPr>
          <w:b/>
          <w:noProof/>
          <w:sz w:val="24"/>
        </w:rPr>
        <w:t>3GPP TSG-</w:t>
      </w:r>
      <w:fldSimple w:instr=" DOCPROPERTY  TSG/WGRef  \* MERGEFORMAT ">
        <w:r w:rsidRPr="007025CD">
          <w:rPr>
            <w:b/>
            <w:noProof/>
            <w:sz w:val="24"/>
          </w:rPr>
          <w:t>RAN5</w:t>
        </w:r>
      </w:fldSimple>
      <w:r w:rsidRPr="007025CD">
        <w:rPr>
          <w:b/>
          <w:noProof/>
          <w:sz w:val="24"/>
        </w:rPr>
        <w:t xml:space="preserve"> Meeting #</w:t>
      </w:r>
      <w:fldSimple w:instr=" DOCPROPERTY  MtgSeq  \* MERGEFORMAT ">
        <w:r w:rsidRPr="007025CD">
          <w:rPr>
            <w:b/>
            <w:noProof/>
            <w:sz w:val="24"/>
          </w:rPr>
          <w:t>106</w:t>
        </w:r>
      </w:fldSimple>
      <w:r w:rsidRPr="007025CD">
        <w:rPr>
          <w:b/>
          <w:i/>
          <w:noProof/>
          <w:sz w:val="28"/>
        </w:rPr>
        <w:tab/>
      </w:r>
      <w:fldSimple w:instr=" DOCPROPERTY  Tdoc#  \* MERGEFORMAT ">
        <w:r w:rsidR="00FF301C" w:rsidRPr="007025CD">
          <w:rPr>
            <w:b/>
            <w:i/>
            <w:noProof/>
            <w:sz w:val="28"/>
          </w:rPr>
          <w:t>R5</w:t>
        </w:r>
        <w:r w:rsidR="00F53FAB" w:rsidRPr="007025CD">
          <w:rPr>
            <w:b/>
            <w:i/>
            <w:noProof/>
            <w:sz w:val="28"/>
          </w:rPr>
          <w:t>-25</w:t>
        </w:r>
        <w:r w:rsidR="00602973" w:rsidRPr="007025CD">
          <w:rPr>
            <w:b/>
            <w:i/>
            <w:noProof/>
            <w:sz w:val="28"/>
          </w:rPr>
          <w:t>1357</w:t>
        </w:r>
      </w:fldSimple>
    </w:p>
    <w:p w14:paraId="43116CC7" w14:textId="4C0C12C8" w:rsidR="008027D7" w:rsidRPr="007025CD" w:rsidRDefault="008027D7" w:rsidP="008027D7">
      <w:pPr>
        <w:pStyle w:val="CRCoverPage"/>
        <w:outlineLvl w:val="0"/>
        <w:rPr>
          <w:b/>
          <w:noProof/>
          <w:sz w:val="24"/>
        </w:rPr>
      </w:pPr>
      <w:fldSimple w:instr=" DOCPROPERTY  Location  \* MERGEFORMAT ">
        <w:r w:rsidRPr="007025CD">
          <w:rPr>
            <w:b/>
            <w:noProof/>
            <w:sz w:val="24"/>
          </w:rPr>
          <w:t>Athens</w:t>
        </w:r>
      </w:fldSimple>
      <w:r w:rsidRPr="007025CD">
        <w:rPr>
          <w:b/>
          <w:noProof/>
          <w:sz w:val="24"/>
        </w:rPr>
        <w:t xml:space="preserve">, </w:t>
      </w:r>
      <w:fldSimple w:instr=" DOCPROPERTY  Country  \* MERGEFORMAT ">
        <w:r w:rsidRPr="007025CD">
          <w:rPr>
            <w:b/>
            <w:noProof/>
            <w:sz w:val="24"/>
          </w:rPr>
          <w:t>Greece</w:t>
        </w:r>
      </w:fldSimple>
      <w:r w:rsidRPr="007025CD">
        <w:rPr>
          <w:b/>
          <w:noProof/>
          <w:sz w:val="24"/>
        </w:rPr>
        <w:t xml:space="preserve">, </w:t>
      </w:r>
      <w:fldSimple w:instr=" DOCPROPERTY  StartDate  \* MERGEFORMAT ">
        <w:r w:rsidRPr="007025CD">
          <w:rPr>
            <w:b/>
            <w:noProof/>
            <w:sz w:val="24"/>
          </w:rPr>
          <w:t>17</w:t>
        </w:r>
        <w:r w:rsidRPr="007025CD">
          <w:rPr>
            <w:b/>
            <w:noProof/>
            <w:sz w:val="24"/>
            <w:vertAlign w:val="superscript"/>
          </w:rPr>
          <w:t>th</w:t>
        </w:r>
        <w:r w:rsidRPr="007025CD">
          <w:rPr>
            <w:b/>
            <w:noProof/>
            <w:sz w:val="24"/>
          </w:rPr>
          <w:t xml:space="preserve"> - 21</w:t>
        </w:r>
        <w:r w:rsidRPr="007025CD">
          <w:rPr>
            <w:b/>
            <w:noProof/>
            <w:sz w:val="24"/>
            <w:vertAlign w:val="superscript"/>
          </w:rPr>
          <w:t>st</w:t>
        </w:r>
        <w:r w:rsidRPr="007025CD">
          <w:rPr>
            <w:b/>
            <w:noProof/>
            <w:sz w:val="24"/>
          </w:rPr>
          <w:t xml:space="preserve"> Feb 202</w:t>
        </w:r>
        <w:r w:rsidR="00DE669F" w:rsidRPr="007025C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25C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025CD" w:rsidRDefault="00305409" w:rsidP="00E34898">
            <w:pPr>
              <w:pStyle w:val="CRCoverPage"/>
              <w:spacing w:after="0"/>
              <w:jc w:val="right"/>
              <w:rPr>
                <w:i/>
                <w:noProof/>
              </w:rPr>
            </w:pPr>
            <w:r w:rsidRPr="007025CD">
              <w:rPr>
                <w:i/>
                <w:noProof/>
                <w:sz w:val="14"/>
              </w:rPr>
              <w:t>CR-Form-v</w:t>
            </w:r>
            <w:r w:rsidR="008863B9" w:rsidRPr="007025CD">
              <w:rPr>
                <w:i/>
                <w:noProof/>
                <w:sz w:val="14"/>
              </w:rPr>
              <w:t>12.</w:t>
            </w:r>
            <w:r w:rsidR="009531B0" w:rsidRPr="007025CD">
              <w:rPr>
                <w:i/>
                <w:noProof/>
                <w:sz w:val="14"/>
              </w:rPr>
              <w:t>3</w:t>
            </w:r>
          </w:p>
        </w:tc>
      </w:tr>
      <w:tr w:rsidR="001E41F3" w:rsidRPr="007025CD" w14:paraId="3FBB62B8" w14:textId="77777777" w:rsidTr="00547111">
        <w:tc>
          <w:tcPr>
            <w:tcW w:w="9641" w:type="dxa"/>
            <w:gridSpan w:val="9"/>
            <w:tcBorders>
              <w:left w:val="single" w:sz="4" w:space="0" w:color="auto"/>
              <w:right w:val="single" w:sz="4" w:space="0" w:color="auto"/>
            </w:tcBorders>
          </w:tcPr>
          <w:p w14:paraId="79AB67D6" w14:textId="77777777" w:rsidR="001E41F3" w:rsidRPr="007025CD" w:rsidRDefault="001E41F3">
            <w:pPr>
              <w:pStyle w:val="CRCoverPage"/>
              <w:spacing w:after="0"/>
              <w:jc w:val="center"/>
              <w:rPr>
                <w:noProof/>
              </w:rPr>
            </w:pPr>
            <w:r w:rsidRPr="007025CD">
              <w:rPr>
                <w:b/>
                <w:noProof/>
                <w:sz w:val="32"/>
              </w:rPr>
              <w:t>CHANGE REQUEST</w:t>
            </w:r>
          </w:p>
        </w:tc>
      </w:tr>
      <w:tr w:rsidR="001E41F3" w:rsidRPr="007025CD" w14:paraId="79946B04" w14:textId="77777777" w:rsidTr="00547111">
        <w:tc>
          <w:tcPr>
            <w:tcW w:w="9641" w:type="dxa"/>
            <w:gridSpan w:val="9"/>
            <w:tcBorders>
              <w:left w:val="single" w:sz="4" w:space="0" w:color="auto"/>
              <w:right w:val="single" w:sz="4" w:space="0" w:color="auto"/>
            </w:tcBorders>
          </w:tcPr>
          <w:p w14:paraId="12C70EEE" w14:textId="77777777" w:rsidR="001E41F3" w:rsidRPr="007025CD" w:rsidRDefault="001E41F3">
            <w:pPr>
              <w:pStyle w:val="CRCoverPage"/>
              <w:spacing w:after="0"/>
              <w:rPr>
                <w:noProof/>
                <w:sz w:val="8"/>
                <w:szCs w:val="8"/>
              </w:rPr>
            </w:pPr>
          </w:p>
        </w:tc>
      </w:tr>
      <w:tr w:rsidR="001E41F3" w:rsidRPr="007025CD" w14:paraId="3999489E" w14:textId="77777777" w:rsidTr="00547111">
        <w:tc>
          <w:tcPr>
            <w:tcW w:w="142" w:type="dxa"/>
            <w:tcBorders>
              <w:left w:val="single" w:sz="4" w:space="0" w:color="auto"/>
            </w:tcBorders>
          </w:tcPr>
          <w:p w14:paraId="4DDA7F40" w14:textId="77777777" w:rsidR="001E41F3" w:rsidRPr="007025CD" w:rsidRDefault="001E41F3">
            <w:pPr>
              <w:pStyle w:val="CRCoverPage"/>
              <w:spacing w:after="0"/>
              <w:jc w:val="right"/>
              <w:rPr>
                <w:noProof/>
              </w:rPr>
            </w:pPr>
          </w:p>
        </w:tc>
        <w:tc>
          <w:tcPr>
            <w:tcW w:w="1559" w:type="dxa"/>
            <w:shd w:val="pct30" w:color="FFFF00" w:fill="auto"/>
          </w:tcPr>
          <w:p w14:paraId="52508B66" w14:textId="43707F8E" w:rsidR="001E41F3" w:rsidRPr="007025CD" w:rsidRDefault="00033DDF" w:rsidP="00E13F3D">
            <w:pPr>
              <w:pStyle w:val="CRCoverPage"/>
              <w:spacing w:after="0"/>
              <w:jc w:val="right"/>
              <w:rPr>
                <w:b/>
                <w:noProof/>
                <w:sz w:val="28"/>
              </w:rPr>
            </w:pPr>
            <w:fldSimple w:instr=" DOCPROPERTY  Spec#  \* MERGEFORMAT ">
              <w:r w:rsidRPr="007025CD">
                <w:rPr>
                  <w:b/>
                  <w:noProof/>
                  <w:sz w:val="28"/>
                </w:rPr>
                <w:t>3</w:t>
              </w:r>
              <w:r w:rsidR="00B175AB" w:rsidRPr="007025CD">
                <w:rPr>
                  <w:b/>
                  <w:noProof/>
                  <w:sz w:val="28"/>
                </w:rPr>
                <w:t>8</w:t>
              </w:r>
              <w:r w:rsidR="00155999" w:rsidRPr="007025CD">
                <w:rPr>
                  <w:b/>
                  <w:noProof/>
                  <w:sz w:val="28"/>
                </w:rPr>
                <w:t>.</w:t>
              </w:r>
              <w:r w:rsidR="00C763F6" w:rsidRPr="007025CD">
                <w:rPr>
                  <w:b/>
                  <w:noProof/>
                  <w:sz w:val="28"/>
                </w:rPr>
                <w:t>5</w:t>
              </w:r>
              <w:r w:rsidR="00213008" w:rsidRPr="007025CD">
                <w:rPr>
                  <w:b/>
                  <w:noProof/>
                  <w:sz w:val="28"/>
                </w:rPr>
                <w:t>23-1</w:t>
              </w:r>
            </w:fldSimple>
          </w:p>
        </w:tc>
        <w:tc>
          <w:tcPr>
            <w:tcW w:w="709" w:type="dxa"/>
          </w:tcPr>
          <w:p w14:paraId="77009707" w14:textId="77777777" w:rsidR="001E41F3" w:rsidRPr="007025CD" w:rsidRDefault="001E41F3">
            <w:pPr>
              <w:pStyle w:val="CRCoverPage"/>
              <w:spacing w:after="0"/>
              <w:jc w:val="center"/>
              <w:rPr>
                <w:noProof/>
              </w:rPr>
            </w:pPr>
            <w:r w:rsidRPr="007025CD">
              <w:rPr>
                <w:b/>
                <w:noProof/>
                <w:sz w:val="28"/>
              </w:rPr>
              <w:t>CR</w:t>
            </w:r>
          </w:p>
        </w:tc>
        <w:tc>
          <w:tcPr>
            <w:tcW w:w="1276" w:type="dxa"/>
            <w:shd w:val="pct30" w:color="FFFF00" w:fill="auto"/>
          </w:tcPr>
          <w:p w14:paraId="6CAED29D" w14:textId="112A64D7" w:rsidR="001E41F3" w:rsidRPr="007025CD" w:rsidRDefault="00031081" w:rsidP="00547111">
            <w:pPr>
              <w:pStyle w:val="CRCoverPage"/>
              <w:spacing w:after="0"/>
              <w:rPr>
                <w:noProof/>
              </w:rPr>
            </w:pPr>
            <w:r w:rsidRPr="007025CD">
              <w:rPr>
                <w:b/>
                <w:noProof/>
                <w:sz w:val="28"/>
              </w:rPr>
              <w:t>4826</w:t>
            </w:r>
          </w:p>
        </w:tc>
        <w:tc>
          <w:tcPr>
            <w:tcW w:w="709" w:type="dxa"/>
          </w:tcPr>
          <w:p w14:paraId="09D2C09B" w14:textId="77777777" w:rsidR="001E41F3" w:rsidRPr="007025CD" w:rsidRDefault="001E41F3" w:rsidP="0051580D">
            <w:pPr>
              <w:pStyle w:val="CRCoverPage"/>
              <w:tabs>
                <w:tab w:val="right" w:pos="625"/>
              </w:tabs>
              <w:spacing w:after="0"/>
              <w:jc w:val="center"/>
              <w:rPr>
                <w:noProof/>
              </w:rPr>
            </w:pPr>
            <w:r w:rsidRPr="007025CD">
              <w:rPr>
                <w:b/>
                <w:bCs/>
                <w:noProof/>
                <w:sz w:val="28"/>
              </w:rPr>
              <w:t>rev</w:t>
            </w:r>
          </w:p>
        </w:tc>
        <w:tc>
          <w:tcPr>
            <w:tcW w:w="992" w:type="dxa"/>
            <w:shd w:val="pct30" w:color="FFFF00" w:fill="auto"/>
          </w:tcPr>
          <w:p w14:paraId="7533BF9D" w14:textId="392500B4" w:rsidR="001E41F3" w:rsidRPr="007025CD" w:rsidRDefault="00602973" w:rsidP="00E13F3D">
            <w:pPr>
              <w:pStyle w:val="CRCoverPage"/>
              <w:spacing w:after="0"/>
              <w:jc w:val="center"/>
              <w:rPr>
                <w:b/>
                <w:noProof/>
              </w:rPr>
            </w:pPr>
            <w:r w:rsidRPr="007025CD">
              <w:rPr>
                <w:b/>
                <w:noProof/>
                <w:sz w:val="28"/>
              </w:rPr>
              <w:t>1</w:t>
            </w:r>
          </w:p>
        </w:tc>
        <w:tc>
          <w:tcPr>
            <w:tcW w:w="2410" w:type="dxa"/>
          </w:tcPr>
          <w:p w14:paraId="5D4AEAE9" w14:textId="77777777" w:rsidR="001E41F3" w:rsidRPr="007025CD" w:rsidRDefault="001E41F3" w:rsidP="0051580D">
            <w:pPr>
              <w:pStyle w:val="CRCoverPage"/>
              <w:tabs>
                <w:tab w:val="right" w:pos="1825"/>
              </w:tabs>
              <w:spacing w:after="0"/>
              <w:jc w:val="center"/>
              <w:rPr>
                <w:noProof/>
              </w:rPr>
            </w:pPr>
            <w:r w:rsidRPr="007025CD">
              <w:rPr>
                <w:b/>
                <w:noProof/>
                <w:sz w:val="28"/>
                <w:szCs w:val="28"/>
              </w:rPr>
              <w:t>Current version:</w:t>
            </w:r>
          </w:p>
        </w:tc>
        <w:tc>
          <w:tcPr>
            <w:tcW w:w="1701" w:type="dxa"/>
            <w:shd w:val="pct30" w:color="FFFF00" w:fill="auto"/>
          </w:tcPr>
          <w:p w14:paraId="1E22D6AC" w14:textId="048510C4" w:rsidR="001E41F3" w:rsidRPr="007025CD" w:rsidRDefault="00F81E88">
            <w:pPr>
              <w:pStyle w:val="CRCoverPage"/>
              <w:spacing w:after="0"/>
              <w:jc w:val="center"/>
              <w:rPr>
                <w:b/>
                <w:noProof/>
                <w:sz w:val="28"/>
              </w:rPr>
            </w:pPr>
            <w:r w:rsidRPr="007025CD">
              <w:rPr>
                <w:b/>
                <w:noProof/>
                <w:sz w:val="28"/>
              </w:rPr>
              <w:t>1</w:t>
            </w:r>
            <w:r w:rsidR="00C763F6" w:rsidRPr="007025CD">
              <w:rPr>
                <w:b/>
                <w:noProof/>
                <w:sz w:val="28"/>
              </w:rPr>
              <w:t>8</w:t>
            </w:r>
            <w:r w:rsidRPr="007025CD">
              <w:rPr>
                <w:b/>
                <w:noProof/>
                <w:sz w:val="28"/>
              </w:rPr>
              <w:t>.</w:t>
            </w:r>
            <w:r w:rsidR="00B5601F" w:rsidRPr="007025CD">
              <w:rPr>
                <w:b/>
                <w:noProof/>
                <w:sz w:val="28"/>
              </w:rPr>
              <w:t>2</w:t>
            </w:r>
            <w:r w:rsidRPr="007025CD">
              <w:rPr>
                <w:b/>
                <w:noProof/>
                <w:sz w:val="28"/>
              </w:rPr>
              <w:t>.0</w:t>
            </w:r>
          </w:p>
        </w:tc>
        <w:tc>
          <w:tcPr>
            <w:tcW w:w="143" w:type="dxa"/>
            <w:tcBorders>
              <w:right w:val="single" w:sz="4" w:space="0" w:color="auto"/>
            </w:tcBorders>
          </w:tcPr>
          <w:p w14:paraId="399238C9" w14:textId="77777777" w:rsidR="001E41F3" w:rsidRPr="007025CD" w:rsidRDefault="001E41F3">
            <w:pPr>
              <w:pStyle w:val="CRCoverPage"/>
              <w:spacing w:after="0"/>
              <w:rPr>
                <w:noProof/>
              </w:rPr>
            </w:pPr>
          </w:p>
        </w:tc>
      </w:tr>
      <w:tr w:rsidR="001E41F3" w:rsidRPr="007025CD" w14:paraId="7DC9F5A2" w14:textId="77777777" w:rsidTr="00547111">
        <w:tc>
          <w:tcPr>
            <w:tcW w:w="9641" w:type="dxa"/>
            <w:gridSpan w:val="9"/>
            <w:tcBorders>
              <w:left w:val="single" w:sz="4" w:space="0" w:color="auto"/>
              <w:right w:val="single" w:sz="4" w:space="0" w:color="auto"/>
            </w:tcBorders>
          </w:tcPr>
          <w:p w14:paraId="4883A7D2" w14:textId="77777777" w:rsidR="001E41F3" w:rsidRPr="007025CD" w:rsidRDefault="001E41F3">
            <w:pPr>
              <w:pStyle w:val="CRCoverPage"/>
              <w:spacing w:after="0"/>
              <w:rPr>
                <w:noProof/>
              </w:rPr>
            </w:pPr>
          </w:p>
        </w:tc>
      </w:tr>
      <w:tr w:rsidR="001E41F3" w:rsidRPr="007025CD" w14:paraId="266B4BDF" w14:textId="77777777" w:rsidTr="00547111">
        <w:tc>
          <w:tcPr>
            <w:tcW w:w="9641" w:type="dxa"/>
            <w:gridSpan w:val="9"/>
            <w:tcBorders>
              <w:top w:val="single" w:sz="4" w:space="0" w:color="auto"/>
            </w:tcBorders>
          </w:tcPr>
          <w:p w14:paraId="47E13998" w14:textId="77777777" w:rsidR="001E41F3" w:rsidRPr="007025CD" w:rsidRDefault="001E41F3">
            <w:pPr>
              <w:pStyle w:val="CRCoverPage"/>
              <w:spacing w:after="0"/>
              <w:jc w:val="center"/>
              <w:rPr>
                <w:rFonts w:cs="Arial"/>
                <w:i/>
                <w:noProof/>
              </w:rPr>
            </w:pPr>
            <w:r w:rsidRPr="007025CD">
              <w:rPr>
                <w:rFonts w:cs="Arial"/>
                <w:i/>
                <w:noProof/>
              </w:rPr>
              <w:t xml:space="preserve">For </w:t>
            </w:r>
            <w:hyperlink r:id="rId9" w:anchor="_blank" w:history="1">
              <w:r w:rsidRPr="007025CD">
                <w:rPr>
                  <w:rStyle w:val="Hyperlink"/>
                  <w:rFonts w:cs="Arial"/>
                  <w:b/>
                  <w:i/>
                  <w:noProof/>
                  <w:color w:val="FF0000"/>
                </w:rPr>
                <w:t>HE</w:t>
              </w:r>
              <w:bookmarkStart w:id="0" w:name="_Hlt497126619"/>
              <w:r w:rsidRPr="007025CD">
                <w:rPr>
                  <w:rStyle w:val="Hyperlink"/>
                  <w:rFonts w:cs="Arial"/>
                  <w:b/>
                  <w:i/>
                  <w:noProof/>
                  <w:color w:val="FF0000"/>
                </w:rPr>
                <w:t>L</w:t>
              </w:r>
              <w:bookmarkEnd w:id="0"/>
              <w:r w:rsidRPr="007025CD">
                <w:rPr>
                  <w:rStyle w:val="Hyperlink"/>
                  <w:rFonts w:cs="Arial"/>
                  <w:b/>
                  <w:i/>
                  <w:noProof/>
                  <w:color w:val="FF0000"/>
                </w:rPr>
                <w:t>P</w:t>
              </w:r>
            </w:hyperlink>
            <w:r w:rsidRPr="007025CD">
              <w:rPr>
                <w:rFonts w:cs="Arial"/>
                <w:b/>
                <w:i/>
                <w:noProof/>
                <w:color w:val="FF0000"/>
              </w:rPr>
              <w:t xml:space="preserve"> </w:t>
            </w:r>
            <w:r w:rsidRPr="007025CD">
              <w:rPr>
                <w:rFonts w:cs="Arial"/>
                <w:i/>
                <w:noProof/>
              </w:rPr>
              <w:t>on using this form</w:t>
            </w:r>
            <w:r w:rsidR="0051580D" w:rsidRPr="007025CD">
              <w:rPr>
                <w:rFonts w:cs="Arial"/>
                <w:i/>
                <w:noProof/>
              </w:rPr>
              <w:t>: c</w:t>
            </w:r>
            <w:r w:rsidR="00F25D98" w:rsidRPr="007025CD">
              <w:rPr>
                <w:rFonts w:cs="Arial"/>
                <w:i/>
                <w:noProof/>
              </w:rPr>
              <w:t xml:space="preserve">omprehensive instructions can be found at </w:t>
            </w:r>
            <w:r w:rsidR="001B7A65" w:rsidRPr="007025CD">
              <w:rPr>
                <w:rFonts w:cs="Arial"/>
                <w:i/>
                <w:noProof/>
              </w:rPr>
              <w:br/>
            </w:r>
            <w:hyperlink r:id="rId10" w:history="1">
              <w:r w:rsidR="00DE34CF" w:rsidRPr="007025CD">
                <w:rPr>
                  <w:rStyle w:val="Hyperlink"/>
                  <w:rFonts w:cs="Arial"/>
                  <w:i/>
                  <w:noProof/>
                </w:rPr>
                <w:t>http://www.3gpp.org/Change-Requests</w:t>
              </w:r>
            </w:hyperlink>
            <w:r w:rsidR="00F25D98" w:rsidRPr="007025CD">
              <w:rPr>
                <w:rFonts w:cs="Arial"/>
                <w:i/>
                <w:noProof/>
              </w:rPr>
              <w:t>.</w:t>
            </w:r>
          </w:p>
        </w:tc>
      </w:tr>
      <w:tr w:rsidR="001E41F3" w:rsidRPr="007025CD" w14:paraId="296CF086" w14:textId="77777777" w:rsidTr="00547111">
        <w:tc>
          <w:tcPr>
            <w:tcW w:w="9641" w:type="dxa"/>
            <w:gridSpan w:val="9"/>
          </w:tcPr>
          <w:p w14:paraId="7D4A60B5" w14:textId="77777777" w:rsidR="001E41F3" w:rsidRPr="007025CD" w:rsidRDefault="001E41F3">
            <w:pPr>
              <w:pStyle w:val="CRCoverPage"/>
              <w:spacing w:after="0"/>
              <w:rPr>
                <w:noProof/>
                <w:sz w:val="8"/>
                <w:szCs w:val="8"/>
              </w:rPr>
            </w:pPr>
          </w:p>
        </w:tc>
      </w:tr>
    </w:tbl>
    <w:p w14:paraId="53540664" w14:textId="77777777" w:rsidR="001E41F3" w:rsidRPr="007025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25CD" w14:paraId="0EE45D52" w14:textId="77777777" w:rsidTr="00A7671C">
        <w:tc>
          <w:tcPr>
            <w:tcW w:w="2835" w:type="dxa"/>
          </w:tcPr>
          <w:p w14:paraId="59860FA1" w14:textId="77777777" w:rsidR="00F25D98" w:rsidRPr="007025CD" w:rsidRDefault="00F25D98" w:rsidP="001E41F3">
            <w:pPr>
              <w:pStyle w:val="CRCoverPage"/>
              <w:tabs>
                <w:tab w:val="right" w:pos="2751"/>
              </w:tabs>
              <w:spacing w:after="0"/>
              <w:rPr>
                <w:b/>
                <w:i/>
                <w:noProof/>
              </w:rPr>
            </w:pPr>
            <w:r w:rsidRPr="007025CD">
              <w:rPr>
                <w:b/>
                <w:i/>
                <w:noProof/>
              </w:rPr>
              <w:t>Proposed change</w:t>
            </w:r>
            <w:r w:rsidR="00A7671C" w:rsidRPr="007025CD">
              <w:rPr>
                <w:b/>
                <w:i/>
                <w:noProof/>
              </w:rPr>
              <w:t xml:space="preserve"> </w:t>
            </w:r>
            <w:r w:rsidRPr="007025CD">
              <w:rPr>
                <w:b/>
                <w:i/>
                <w:noProof/>
              </w:rPr>
              <w:t>affects:</w:t>
            </w:r>
          </w:p>
        </w:tc>
        <w:tc>
          <w:tcPr>
            <w:tcW w:w="1418" w:type="dxa"/>
          </w:tcPr>
          <w:p w14:paraId="07128383" w14:textId="77777777" w:rsidR="00F25D98" w:rsidRPr="007025CD" w:rsidRDefault="00F25D98" w:rsidP="001E41F3">
            <w:pPr>
              <w:pStyle w:val="CRCoverPage"/>
              <w:spacing w:after="0"/>
              <w:jc w:val="right"/>
              <w:rPr>
                <w:noProof/>
              </w:rPr>
            </w:pPr>
            <w:r w:rsidRPr="007025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025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25CD" w:rsidRDefault="00F25D98" w:rsidP="001E41F3">
            <w:pPr>
              <w:pStyle w:val="CRCoverPage"/>
              <w:spacing w:after="0"/>
              <w:jc w:val="right"/>
              <w:rPr>
                <w:noProof/>
                <w:u w:val="single"/>
              </w:rPr>
            </w:pPr>
            <w:r w:rsidRPr="007025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025CD" w:rsidRDefault="00F25D98" w:rsidP="001E41F3">
            <w:pPr>
              <w:pStyle w:val="CRCoverPage"/>
              <w:spacing w:after="0"/>
              <w:jc w:val="center"/>
              <w:rPr>
                <w:b/>
                <w:caps/>
                <w:noProof/>
              </w:rPr>
            </w:pPr>
          </w:p>
        </w:tc>
        <w:tc>
          <w:tcPr>
            <w:tcW w:w="2126" w:type="dxa"/>
          </w:tcPr>
          <w:p w14:paraId="2ED8415F" w14:textId="77777777" w:rsidR="00F25D98" w:rsidRPr="007025CD" w:rsidRDefault="00F25D98" w:rsidP="001E41F3">
            <w:pPr>
              <w:pStyle w:val="CRCoverPage"/>
              <w:spacing w:after="0"/>
              <w:jc w:val="right"/>
              <w:rPr>
                <w:noProof/>
                <w:u w:val="single"/>
              </w:rPr>
            </w:pPr>
            <w:r w:rsidRPr="007025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025CD" w:rsidRDefault="00F25D98" w:rsidP="001E41F3">
            <w:pPr>
              <w:pStyle w:val="CRCoverPage"/>
              <w:spacing w:after="0"/>
              <w:jc w:val="center"/>
              <w:rPr>
                <w:b/>
                <w:caps/>
                <w:noProof/>
              </w:rPr>
            </w:pPr>
          </w:p>
        </w:tc>
        <w:tc>
          <w:tcPr>
            <w:tcW w:w="1418" w:type="dxa"/>
            <w:tcBorders>
              <w:left w:val="nil"/>
            </w:tcBorders>
          </w:tcPr>
          <w:p w14:paraId="6562735E" w14:textId="77777777" w:rsidR="00F25D98" w:rsidRPr="007025CD" w:rsidRDefault="00F25D98" w:rsidP="001E41F3">
            <w:pPr>
              <w:pStyle w:val="CRCoverPage"/>
              <w:spacing w:after="0"/>
              <w:jc w:val="right"/>
              <w:rPr>
                <w:noProof/>
              </w:rPr>
            </w:pPr>
            <w:r w:rsidRPr="007025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025CD" w:rsidRDefault="00F25D98" w:rsidP="001E41F3">
            <w:pPr>
              <w:pStyle w:val="CRCoverPage"/>
              <w:spacing w:after="0"/>
              <w:jc w:val="center"/>
              <w:rPr>
                <w:b/>
                <w:bCs/>
                <w:caps/>
                <w:noProof/>
              </w:rPr>
            </w:pPr>
          </w:p>
        </w:tc>
      </w:tr>
    </w:tbl>
    <w:p w14:paraId="69DCC391" w14:textId="77777777" w:rsidR="001E41F3" w:rsidRPr="007025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25CD" w14:paraId="31618834" w14:textId="77777777" w:rsidTr="00547111">
        <w:tc>
          <w:tcPr>
            <w:tcW w:w="9640" w:type="dxa"/>
            <w:gridSpan w:val="11"/>
          </w:tcPr>
          <w:p w14:paraId="55477508" w14:textId="77777777" w:rsidR="001E41F3" w:rsidRPr="007025CD" w:rsidRDefault="001E41F3">
            <w:pPr>
              <w:pStyle w:val="CRCoverPage"/>
              <w:spacing w:after="0"/>
              <w:rPr>
                <w:noProof/>
                <w:sz w:val="8"/>
                <w:szCs w:val="8"/>
              </w:rPr>
            </w:pPr>
          </w:p>
        </w:tc>
      </w:tr>
      <w:tr w:rsidR="00016882" w:rsidRPr="007025CD" w14:paraId="58300953" w14:textId="77777777" w:rsidTr="00547111">
        <w:tc>
          <w:tcPr>
            <w:tcW w:w="1843" w:type="dxa"/>
            <w:tcBorders>
              <w:top w:val="single" w:sz="4" w:space="0" w:color="auto"/>
              <w:left w:val="single" w:sz="4" w:space="0" w:color="auto"/>
            </w:tcBorders>
          </w:tcPr>
          <w:p w14:paraId="05B2F3A2" w14:textId="77777777" w:rsidR="00016882" w:rsidRPr="007025CD" w:rsidRDefault="00016882" w:rsidP="00016882">
            <w:pPr>
              <w:pStyle w:val="CRCoverPage"/>
              <w:tabs>
                <w:tab w:val="right" w:pos="1759"/>
              </w:tabs>
              <w:spacing w:after="0"/>
              <w:rPr>
                <w:b/>
                <w:i/>
                <w:noProof/>
              </w:rPr>
            </w:pPr>
            <w:r w:rsidRPr="007025CD">
              <w:rPr>
                <w:b/>
                <w:i/>
                <w:noProof/>
              </w:rPr>
              <w:t>Title:</w:t>
            </w:r>
            <w:r w:rsidRPr="007025CD">
              <w:rPr>
                <w:b/>
                <w:i/>
                <w:noProof/>
              </w:rPr>
              <w:tab/>
            </w:r>
          </w:p>
        </w:tc>
        <w:tc>
          <w:tcPr>
            <w:tcW w:w="7797" w:type="dxa"/>
            <w:gridSpan w:val="10"/>
            <w:tcBorders>
              <w:top w:val="single" w:sz="4" w:space="0" w:color="auto"/>
              <w:right w:val="single" w:sz="4" w:space="0" w:color="auto"/>
            </w:tcBorders>
            <w:shd w:val="pct30" w:color="FFFF00" w:fill="auto"/>
          </w:tcPr>
          <w:p w14:paraId="3D393EEE" w14:textId="3B32795A" w:rsidR="00016882" w:rsidRPr="007025CD" w:rsidRDefault="00F610C5" w:rsidP="00016882">
            <w:pPr>
              <w:pStyle w:val="CRCoverPage"/>
              <w:spacing w:after="0"/>
              <w:ind w:left="100"/>
              <w:rPr>
                <w:noProof/>
              </w:rPr>
            </w:pPr>
            <w:r w:rsidRPr="007025CD">
              <w:rPr>
                <w:noProof/>
              </w:rPr>
              <w:t>Corrections of eCall test case 8.1.4.1.10</w:t>
            </w:r>
          </w:p>
        </w:tc>
      </w:tr>
      <w:tr w:rsidR="001E41F3" w:rsidRPr="007025CD" w14:paraId="05C08479" w14:textId="77777777" w:rsidTr="00547111">
        <w:tc>
          <w:tcPr>
            <w:tcW w:w="1843" w:type="dxa"/>
            <w:tcBorders>
              <w:left w:val="single" w:sz="4" w:space="0" w:color="auto"/>
            </w:tcBorders>
          </w:tcPr>
          <w:p w14:paraId="45E29F53" w14:textId="77777777" w:rsidR="001E41F3" w:rsidRPr="007025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25CD" w:rsidRDefault="001E41F3">
            <w:pPr>
              <w:pStyle w:val="CRCoverPage"/>
              <w:spacing w:after="0"/>
              <w:rPr>
                <w:noProof/>
                <w:sz w:val="8"/>
                <w:szCs w:val="8"/>
              </w:rPr>
            </w:pPr>
          </w:p>
        </w:tc>
      </w:tr>
      <w:tr w:rsidR="001E41F3" w:rsidRPr="007025CD" w14:paraId="46D5D7C2" w14:textId="77777777" w:rsidTr="00547111">
        <w:tc>
          <w:tcPr>
            <w:tcW w:w="1843" w:type="dxa"/>
            <w:tcBorders>
              <w:left w:val="single" w:sz="4" w:space="0" w:color="auto"/>
            </w:tcBorders>
          </w:tcPr>
          <w:p w14:paraId="45A6C2C4" w14:textId="77777777" w:rsidR="001E41F3" w:rsidRPr="007025CD" w:rsidRDefault="001E41F3">
            <w:pPr>
              <w:pStyle w:val="CRCoverPage"/>
              <w:tabs>
                <w:tab w:val="right" w:pos="1759"/>
              </w:tabs>
              <w:spacing w:after="0"/>
              <w:rPr>
                <w:b/>
                <w:i/>
                <w:noProof/>
              </w:rPr>
            </w:pPr>
            <w:r w:rsidRPr="007025CD">
              <w:rPr>
                <w:b/>
                <w:i/>
                <w:noProof/>
              </w:rPr>
              <w:t>Source to WG:</w:t>
            </w:r>
          </w:p>
        </w:tc>
        <w:tc>
          <w:tcPr>
            <w:tcW w:w="7797" w:type="dxa"/>
            <w:gridSpan w:val="10"/>
            <w:tcBorders>
              <w:right w:val="single" w:sz="4" w:space="0" w:color="auto"/>
            </w:tcBorders>
            <w:shd w:val="pct30" w:color="FFFF00" w:fill="auto"/>
          </w:tcPr>
          <w:p w14:paraId="298AA482" w14:textId="4AAB8765" w:rsidR="001E41F3" w:rsidRPr="007025CD" w:rsidRDefault="006419FD">
            <w:pPr>
              <w:pStyle w:val="CRCoverPage"/>
              <w:spacing w:after="0"/>
              <w:ind w:left="100"/>
              <w:rPr>
                <w:noProof/>
              </w:rPr>
            </w:pPr>
            <w:r w:rsidRPr="007025CD">
              <w:rPr>
                <w:noProof/>
              </w:rPr>
              <w:t>MCC TF160</w:t>
            </w:r>
          </w:p>
        </w:tc>
      </w:tr>
      <w:tr w:rsidR="001E41F3" w:rsidRPr="007025CD" w14:paraId="4196B218" w14:textId="77777777" w:rsidTr="00547111">
        <w:tc>
          <w:tcPr>
            <w:tcW w:w="1843" w:type="dxa"/>
            <w:tcBorders>
              <w:left w:val="single" w:sz="4" w:space="0" w:color="auto"/>
            </w:tcBorders>
          </w:tcPr>
          <w:p w14:paraId="14C300BA" w14:textId="77777777" w:rsidR="001E41F3" w:rsidRPr="007025CD" w:rsidRDefault="001E41F3">
            <w:pPr>
              <w:pStyle w:val="CRCoverPage"/>
              <w:tabs>
                <w:tab w:val="right" w:pos="1759"/>
              </w:tabs>
              <w:spacing w:after="0"/>
              <w:rPr>
                <w:b/>
                <w:i/>
                <w:noProof/>
              </w:rPr>
            </w:pPr>
            <w:r w:rsidRPr="007025CD">
              <w:rPr>
                <w:b/>
                <w:i/>
                <w:noProof/>
              </w:rPr>
              <w:t>Source to TSG:</w:t>
            </w:r>
          </w:p>
        </w:tc>
        <w:tc>
          <w:tcPr>
            <w:tcW w:w="7797" w:type="dxa"/>
            <w:gridSpan w:val="10"/>
            <w:tcBorders>
              <w:right w:val="single" w:sz="4" w:space="0" w:color="auto"/>
            </w:tcBorders>
            <w:shd w:val="pct30" w:color="FFFF00" w:fill="auto"/>
          </w:tcPr>
          <w:p w14:paraId="17FF8B7B" w14:textId="755D77FE" w:rsidR="001E41F3" w:rsidRPr="007025CD" w:rsidRDefault="00A94EF4" w:rsidP="00547111">
            <w:pPr>
              <w:pStyle w:val="CRCoverPage"/>
              <w:spacing w:after="0"/>
              <w:ind w:left="100"/>
              <w:rPr>
                <w:noProof/>
              </w:rPr>
            </w:pPr>
            <w:fldSimple w:instr=" DOCPROPERTY  SourceIfTsg  \* MERGEFORMAT ">
              <w:r w:rsidRPr="007025CD">
                <w:rPr>
                  <w:noProof/>
                </w:rPr>
                <w:t>R5</w:t>
              </w:r>
            </w:fldSimple>
          </w:p>
        </w:tc>
      </w:tr>
      <w:tr w:rsidR="001E41F3" w:rsidRPr="007025CD" w14:paraId="76303739" w14:textId="77777777" w:rsidTr="00547111">
        <w:tc>
          <w:tcPr>
            <w:tcW w:w="1843" w:type="dxa"/>
            <w:tcBorders>
              <w:left w:val="single" w:sz="4" w:space="0" w:color="auto"/>
            </w:tcBorders>
          </w:tcPr>
          <w:p w14:paraId="4D3B1657" w14:textId="77777777" w:rsidR="001E41F3" w:rsidRPr="007025C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25CD" w:rsidRDefault="001E41F3">
            <w:pPr>
              <w:pStyle w:val="CRCoverPage"/>
              <w:spacing w:after="0"/>
              <w:rPr>
                <w:noProof/>
                <w:sz w:val="8"/>
                <w:szCs w:val="8"/>
              </w:rPr>
            </w:pPr>
          </w:p>
        </w:tc>
      </w:tr>
      <w:tr w:rsidR="00017702" w:rsidRPr="007025CD" w14:paraId="50563E52" w14:textId="77777777" w:rsidTr="00547111">
        <w:tc>
          <w:tcPr>
            <w:tcW w:w="1843" w:type="dxa"/>
            <w:tcBorders>
              <w:left w:val="single" w:sz="4" w:space="0" w:color="auto"/>
            </w:tcBorders>
          </w:tcPr>
          <w:p w14:paraId="32C381B7" w14:textId="77777777" w:rsidR="00017702" w:rsidRPr="007025CD" w:rsidRDefault="00017702" w:rsidP="00017702">
            <w:pPr>
              <w:pStyle w:val="CRCoverPage"/>
              <w:tabs>
                <w:tab w:val="right" w:pos="1759"/>
              </w:tabs>
              <w:spacing w:after="0"/>
              <w:rPr>
                <w:b/>
                <w:i/>
                <w:noProof/>
              </w:rPr>
            </w:pPr>
            <w:r w:rsidRPr="007025CD">
              <w:rPr>
                <w:b/>
                <w:i/>
                <w:noProof/>
              </w:rPr>
              <w:t>Work item code:</w:t>
            </w:r>
          </w:p>
        </w:tc>
        <w:tc>
          <w:tcPr>
            <w:tcW w:w="3686" w:type="dxa"/>
            <w:gridSpan w:val="5"/>
            <w:shd w:val="pct30" w:color="FFFF00" w:fill="auto"/>
          </w:tcPr>
          <w:p w14:paraId="115414A3" w14:textId="1A967794" w:rsidR="00017702" w:rsidRPr="007025CD" w:rsidRDefault="00031081" w:rsidP="00017702">
            <w:pPr>
              <w:pStyle w:val="CRCoverPage"/>
              <w:spacing w:after="0"/>
              <w:ind w:left="100"/>
              <w:rPr>
                <w:noProof/>
                <w:lang w:val="de-DE"/>
              </w:rPr>
            </w:pPr>
            <w:r w:rsidRPr="007025CD">
              <w:rPr>
                <w:noProof/>
                <w:lang w:val="de-DE"/>
              </w:rPr>
              <w:t>TEI16_Test, NR_EIEI-UEConTest</w:t>
            </w:r>
          </w:p>
        </w:tc>
        <w:tc>
          <w:tcPr>
            <w:tcW w:w="567" w:type="dxa"/>
            <w:tcBorders>
              <w:left w:val="nil"/>
            </w:tcBorders>
          </w:tcPr>
          <w:p w14:paraId="61A86BCF" w14:textId="77777777" w:rsidR="00017702" w:rsidRPr="007025CD" w:rsidRDefault="00017702" w:rsidP="00017702">
            <w:pPr>
              <w:pStyle w:val="CRCoverPage"/>
              <w:spacing w:after="0"/>
              <w:ind w:right="100"/>
              <w:rPr>
                <w:noProof/>
                <w:lang w:val="de-DE"/>
              </w:rPr>
            </w:pPr>
          </w:p>
        </w:tc>
        <w:tc>
          <w:tcPr>
            <w:tcW w:w="1417" w:type="dxa"/>
            <w:gridSpan w:val="3"/>
            <w:tcBorders>
              <w:left w:val="nil"/>
            </w:tcBorders>
          </w:tcPr>
          <w:p w14:paraId="153CBFB1" w14:textId="77777777" w:rsidR="00017702" w:rsidRPr="007025CD" w:rsidRDefault="00017702" w:rsidP="00017702">
            <w:pPr>
              <w:pStyle w:val="CRCoverPage"/>
              <w:spacing w:after="0"/>
              <w:jc w:val="right"/>
              <w:rPr>
                <w:noProof/>
              </w:rPr>
            </w:pPr>
            <w:r w:rsidRPr="007025CD">
              <w:rPr>
                <w:b/>
                <w:i/>
                <w:noProof/>
              </w:rPr>
              <w:t>Date:</w:t>
            </w:r>
          </w:p>
        </w:tc>
        <w:tc>
          <w:tcPr>
            <w:tcW w:w="2127" w:type="dxa"/>
            <w:tcBorders>
              <w:right w:val="single" w:sz="4" w:space="0" w:color="auto"/>
            </w:tcBorders>
            <w:shd w:val="pct30" w:color="FFFF00" w:fill="auto"/>
          </w:tcPr>
          <w:p w14:paraId="56929475" w14:textId="3DE231A4" w:rsidR="00017702" w:rsidRPr="007025CD" w:rsidRDefault="00F53FAB" w:rsidP="00017702">
            <w:pPr>
              <w:pStyle w:val="CRCoverPage"/>
              <w:spacing w:after="0"/>
              <w:ind w:left="100"/>
              <w:rPr>
                <w:noProof/>
              </w:rPr>
            </w:pPr>
            <w:r w:rsidRPr="007025CD">
              <w:rPr>
                <w:noProof/>
              </w:rPr>
              <w:t>2025-02-05</w:t>
            </w:r>
          </w:p>
        </w:tc>
      </w:tr>
      <w:tr w:rsidR="00017702" w:rsidRPr="007025CD" w14:paraId="690C7843" w14:textId="77777777" w:rsidTr="00547111">
        <w:tc>
          <w:tcPr>
            <w:tcW w:w="1843" w:type="dxa"/>
            <w:tcBorders>
              <w:left w:val="single" w:sz="4" w:space="0" w:color="auto"/>
            </w:tcBorders>
          </w:tcPr>
          <w:p w14:paraId="17A1A642" w14:textId="77777777" w:rsidR="00017702" w:rsidRPr="007025CD" w:rsidRDefault="00017702" w:rsidP="00017702">
            <w:pPr>
              <w:pStyle w:val="CRCoverPage"/>
              <w:spacing w:after="0"/>
              <w:rPr>
                <w:b/>
                <w:i/>
                <w:noProof/>
                <w:sz w:val="8"/>
                <w:szCs w:val="8"/>
              </w:rPr>
            </w:pPr>
          </w:p>
        </w:tc>
        <w:tc>
          <w:tcPr>
            <w:tcW w:w="1986" w:type="dxa"/>
            <w:gridSpan w:val="4"/>
          </w:tcPr>
          <w:p w14:paraId="2F73FCFB" w14:textId="77777777" w:rsidR="00017702" w:rsidRPr="007025CD" w:rsidRDefault="00017702" w:rsidP="00017702">
            <w:pPr>
              <w:pStyle w:val="CRCoverPage"/>
              <w:spacing w:after="0"/>
              <w:rPr>
                <w:noProof/>
                <w:sz w:val="8"/>
                <w:szCs w:val="8"/>
              </w:rPr>
            </w:pPr>
          </w:p>
        </w:tc>
        <w:tc>
          <w:tcPr>
            <w:tcW w:w="2267" w:type="dxa"/>
            <w:gridSpan w:val="2"/>
          </w:tcPr>
          <w:p w14:paraId="0FBCFC35" w14:textId="77777777" w:rsidR="00017702" w:rsidRPr="007025CD" w:rsidRDefault="00017702" w:rsidP="00017702">
            <w:pPr>
              <w:pStyle w:val="CRCoverPage"/>
              <w:spacing w:after="0"/>
              <w:rPr>
                <w:noProof/>
                <w:sz w:val="8"/>
                <w:szCs w:val="8"/>
              </w:rPr>
            </w:pPr>
          </w:p>
        </w:tc>
        <w:tc>
          <w:tcPr>
            <w:tcW w:w="1417" w:type="dxa"/>
            <w:gridSpan w:val="3"/>
          </w:tcPr>
          <w:p w14:paraId="60243A9E" w14:textId="77777777" w:rsidR="00017702" w:rsidRPr="007025CD"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7025CD" w:rsidRDefault="00017702" w:rsidP="00017702">
            <w:pPr>
              <w:pStyle w:val="CRCoverPage"/>
              <w:spacing w:after="0"/>
              <w:rPr>
                <w:noProof/>
                <w:sz w:val="8"/>
                <w:szCs w:val="8"/>
              </w:rPr>
            </w:pPr>
          </w:p>
        </w:tc>
      </w:tr>
      <w:tr w:rsidR="00017702" w:rsidRPr="007025CD" w14:paraId="13D4AF59" w14:textId="77777777" w:rsidTr="00547111">
        <w:trPr>
          <w:cantSplit/>
        </w:trPr>
        <w:tc>
          <w:tcPr>
            <w:tcW w:w="1843" w:type="dxa"/>
            <w:tcBorders>
              <w:left w:val="single" w:sz="4" w:space="0" w:color="auto"/>
            </w:tcBorders>
          </w:tcPr>
          <w:p w14:paraId="1E6EA205" w14:textId="77777777" w:rsidR="00017702" w:rsidRPr="007025CD" w:rsidRDefault="00017702" w:rsidP="00017702">
            <w:pPr>
              <w:pStyle w:val="CRCoverPage"/>
              <w:tabs>
                <w:tab w:val="right" w:pos="1759"/>
              </w:tabs>
              <w:spacing w:after="0"/>
              <w:rPr>
                <w:b/>
                <w:i/>
                <w:noProof/>
              </w:rPr>
            </w:pPr>
            <w:r w:rsidRPr="007025CD">
              <w:rPr>
                <w:b/>
                <w:i/>
                <w:noProof/>
              </w:rPr>
              <w:t>Category:</w:t>
            </w:r>
          </w:p>
        </w:tc>
        <w:tc>
          <w:tcPr>
            <w:tcW w:w="851" w:type="dxa"/>
            <w:shd w:val="pct30" w:color="FFFF00" w:fill="auto"/>
          </w:tcPr>
          <w:p w14:paraId="154A6113" w14:textId="7C181E9E" w:rsidR="00017702" w:rsidRPr="007025CD" w:rsidRDefault="00017702" w:rsidP="00017702">
            <w:pPr>
              <w:pStyle w:val="CRCoverPage"/>
              <w:spacing w:after="0"/>
              <w:ind w:left="100" w:right="-609"/>
              <w:rPr>
                <w:b/>
                <w:noProof/>
              </w:rPr>
            </w:pPr>
            <w:fldSimple w:instr=" DOCPROPERTY  Cat  \* MERGEFORMAT ">
              <w:r w:rsidRPr="007025CD">
                <w:rPr>
                  <w:b/>
                  <w:noProof/>
                </w:rPr>
                <w:t>F</w:t>
              </w:r>
            </w:fldSimple>
          </w:p>
        </w:tc>
        <w:tc>
          <w:tcPr>
            <w:tcW w:w="3402" w:type="dxa"/>
            <w:gridSpan w:val="5"/>
            <w:tcBorders>
              <w:left w:val="nil"/>
            </w:tcBorders>
          </w:tcPr>
          <w:p w14:paraId="617AE5C6" w14:textId="77777777" w:rsidR="00017702" w:rsidRPr="007025CD" w:rsidRDefault="00017702" w:rsidP="00017702">
            <w:pPr>
              <w:pStyle w:val="CRCoverPage"/>
              <w:spacing w:after="0"/>
              <w:rPr>
                <w:noProof/>
              </w:rPr>
            </w:pPr>
          </w:p>
        </w:tc>
        <w:tc>
          <w:tcPr>
            <w:tcW w:w="1417" w:type="dxa"/>
            <w:gridSpan w:val="3"/>
            <w:tcBorders>
              <w:left w:val="nil"/>
            </w:tcBorders>
          </w:tcPr>
          <w:p w14:paraId="42CDCEE5" w14:textId="77777777" w:rsidR="00017702" w:rsidRPr="007025CD" w:rsidRDefault="00017702" w:rsidP="00017702">
            <w:pPr>
              <w:pStyle w:val="CRCoverPage"/>
              <w:spacing w:after="0"/>
              <w:jc w:val="right"/>
              <w:rPr>
                <w:b/>
                <w:i/>
                <w:noProof/>
              </w:rPr>
            </w:pPr>
            <w:r w:rsidRPr="007025CD">
              <w:rPr>
                <w:b/>
                <w:i/>
                <w:noProof/>
              </w:rPr>
              <w:t>Release:</w:t>
            </w:r>
          </w:p>
        </w:tc>
        <w:tc>
          <w:tcPr>
            <w:tcW w:w="2127" w:type="dxa"/>
            <w:tcBorders>
              <w:right w:val="single" w:sz="4" w:space="0" w:color="auto"/>
            </w:tcBorders>
            <w:shd w:val="pct30" w:color="FFFF00" w:fill="auto"/>
          </w:tcPr>
          <w:p w14:paraId="6C870B98" w14:textId="5C678197" w:rsidR="00017702" w:rsidRPr="007025CD" w:rsidRDefault="00FF55A5" w:rsidP="00017702">
            <w:pPr>
              <w:pStyle w:val="CRCoverPage"/>
              <w:spacing w:after="0"/>
              <w:ind w:left="100"/>
              <w:rPr>
                <w:noProof/>
              </w:rPr>
            </w:pPr>
            <w:r w:rsidRPr="007025CD">
              <w:rPr>
                <w:noProof/>
              </w:rPr>
              <w:t>Rel-</w:t>
            </w:r>
            <w:r w:rsidR="00017702" w:rsidRPr="007025CD">
              <w:rPr>
                <w:noProof/>
              </w:rPr>
              <w:t>1</w:t>
            </w:r>
            <w:r w:rsidR="008D358B" w:rsidRPr="007025CD">
              <w:rPr>
                <w:noProof/>
              </w:rPr>
              <w:t>8</w:t>
            </w:r>
          </w:p>
        </w:tc>
      </w:tr>
      <w:tr w:rsidR="00017702" w:rsidRPr="007025CD" w14:paraId="30122F0C" w14:textId="77777777" w:rsidTr="00547111">
        <w:tc>
          <w:tcPr>
            <w:tcW w:w="1843" w:type="dxa"/>
            <w:tcBorders>
              <w:left w:val="single" w:sz="4" w:space="0" w:color="auto"/>
              <w:bottom w:val="single" w:sz="4" w:space="0" w:color="auto"/>
            </w:tcBorders>
          </w:tcPr>
          <w:p w14:paraId="615796D0" w14:textId="77777777" w:rsidR="00017702" w:rsidRPr="007025CD"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7025CD" w:rsidRDefault="00017702" w:rsidP="00017702">
            <w:pPr>
              <w:pStyle w:val="CRCoverPage"/>
              <w:spacing w:after="0"/>
              <w:ind w:left="383" w:hanging="383"/>
              <w:rPr>
                <w:i/>
                <w:noProof/>
                <w:sz w:val="18"/>
              </w:rPr>
            </w:pPr>
            <w:r w:rsidRPr="007025CD">
              <w:rPr>
                <w:i/>
                <w:noProof/>
                <w:sz w:val="18"/>
              </w:rPr>
              <w:t xml:space="preserve">Use </w:t>
            </w:r>
            <w:r w:rsidRPr="007025CD">
              <w:rPr>
                <w:i/>
                <w:noProof/>
                <w:sz w:val="18"/>
                <w:u w:val="single"/>
              </w:rPr>
              <w:t>one</w:t>
            </w:r>
            <w:r w:rsidRPr="007025CD">
              <w:rPr>
                <w:i/>
                <w:noProof/>
                <w:sz w:val="18"/>
              </w:rPr>
              <w:t xml:space="preserve"> of the following categories:</w:t>
            </w:r>
            <w:r w:rsidRPr="007025CD">
              <w:rPr>
                <w:b/>
                <w:i/>
                <w:noProof/>
                <w:sz w:val="18"/>
              </w:rPr>
              <w:br/>
              <w:t>F</w:t>
            </w:r>
            <w:r w:rsidRPr="007025CD">
              <w:rPr>
                <w:i/>
                <w:noProof/>
                <w:sz w:val="18"/>
              </w:rPr>
              <w:t xml:space="preserve">  (correction)</w:t>
            </w:r>
            <w:r w:rsidRPr="007025CD">
              <w:rPr>
                <w:i/>
                <w:noProof/>
                <w:sz w:val="18"/>
              </w:rPr>
              <w:br/>
            </w:r>
            <w:r w:rsidRPr="007025CD">
              <w:rPr>
                <w:b/>
                <w:i/>
                <w:noProof/>
                <w:sz w:val="18"/>
              </w:rPr>
              <w:t>A</w:t>
            </w:r>
            <w:r w:rsidRPr="007025CD">
              <w:rPr>
                <w:i/>
                <w:noProof/>
                <w:sz w:val="18"/>
              </w:rPr>
              <w:t xml:space="preserve">  (mirror corresponding to a change in an earlier </w:t>
            </w:r>
            <w:r w:rsidRPr="007025CD">
              <w:rPr>
                <w:i/>
                <w:noProof/>
                <w:sz w:val="18"/>
              </w:rPr>
              <w:tab/>
            </w:r>
            <w:r w:rsidRPr="007025CD">
              <w:rPr>
                <w:i/>
                <w:noProof/>
                <w:sz w:val="18"/>
              </w:rPr>
              <w:tab/>
            </w:r>
            <w:r w:rsidRPr="007025CD">
              <w:rPr>
                <w:i/>
                <w:noProof/>
                <w:sz w:val="18"/>
              </w:rPr>
              <w:tab/>
            </w:r>
            <w:r w:rsidRPr="007025CD">
              <w:rPr>
                <w:i/>
                <w:noProof/>
                <w:sz w:val="18"/>
              </w:rPr>
              <w:tab/>
            </w:r>
            <w:r w:rsidRPr="007025CD">
              <w:rPr>
                <w:i/>
                <w:noProof/>
                <w:sz w:val="18"/>
              </w:rPr>
              <w:tab/>
            </w:r>
            <w:r w:rsidRPr="007025CD">
              <w:rPr>
                <w:i/>
                <w:noProof/>
                <w:sz w:val="18"/>
              </w:rPr>
              <w:tab/>
            </w:r>
            <w:r w:rsidRPr="007025CD">
              <w:rPr>
                <w:i/>
                <w:noProof/>
                <w:sz w:val="18"/>
              </w:rPr>
              <w:tab/>
            </w:r>
            <w:r w:rsidRPr="007025CD">
              <w:rPr>
                <w:i/>
                <w:noProof/>
                <w:sz w:val="18"/>
              </w:rPr>
              <w:tab/>
            </w:r>
            <w:r w:rsidRPr="007025CD">
              <w:rPr>
                <w:i/>
                <w:noProof/>
                <w:sz w:val="18"/>
              </w:rPr>
              <w:tab/>
            </w:r>
            <w:r w:rsidRPr="007025CD">
              <w:rPr>
                <w:i/>
                <w:noProof/>
                <w:sz w:val="18"/>
              </w:rPr>
              <w:tab/>
            </w:r>
            <w:r w:rsidRPr="007025CD">
              <w:rPr>
                <w:i/>
                <w:noProof/>
                <w:sz w:val="18"/>
              </w:rPr>
              <w:tab/>
            </w:r>
            <w:r w:rsidRPr="007025CD">
              <w:rPr>
                <w:i/>
                <w:noProof/>
                <w:sz w:val="18"/>
              </w:rPr>
              <w:tab/>
            </w:r>
            <w:r w:rsidRPr="007025CD">
              <w:rPr>
                <w:i/>
                <w:noProof/>
                <w:sz w:val="18"/>
              </w:rPr>
              <w:tab/>
              <w:t>release)</w:t>
            </w:r>
            <w:r w:rsidRPr="007025CD">
              <w:rPr>
                <w:i/>
                <w:noProof/>
                <w:sz w:val="18"/>
              </w:rPr>
              <w:br/>
            </w:r>
            <w:r w:rsidRPr="007025CD">
              <w:rPr>
                <w:b/>
                <w:i/>
                <w:noProof/>
                <w:sz w:val="18"/>
              </w:rPr>
              <w:t>B</w:t>
            </w:r>
            <w:r w:rsidRPr="007025CD">
              <w:rPr>
                <w:i/>
                <w:noProof/>
                <w:sz w:val="18"/>
              </w:rPr>
              <w:t xml:space="preserve">  (addition of feature), </w:t>
            </w:r>
            <w:r w:rsidRPr="007025CD">
              <w:rPr>
                <w:i/>
                <w:noProof/>
                <w:sz w:val="18"/>
              </w:rPr>
              <w:br/>
            </w:r>
            <w:r w:rsidRPr="007025CD">
              <w:rPr>
                <w:b/>
                <w:i/>
                <w:noProof/>
                <w:sz w:val="18"/>
              </w:rPr>
              <w:t>C</w:t>
            </w:r>
            <w:r w:rsidRPr="007025CD">
              <w:rPr>
                <w:i/>
                <w:noProof/>
                <w:sz w:val="18"/>
              </w:rPr>
              <w:t xml:space="preserve">  (functional modification of feature)</w:t>
            </w:r>
            <w:r w:rsidRPr="007025CD">
              <w:rPr>
                <w:i/>
                <w:noProof/>
                <w:sz w:val="18"/>
              </w:rPr>
              <w:br/>
            </w:r>
            <w:r w:rsidRPr="007025CD">
              <w:rPr>
                <w:b/>
                <w:i/>
                <w:noProof/>
                <w:sz w:val="18"/>
              </w:rPr>
              <w:t>D</w:t>
            </w:r>
            <w:r w:rsidRPr="007025CD">
              <w:rPr>
                <w:i/>
                <w:noProof/>
                <w:sz w:val="18"/>
              </w:rPr>
              <w:t xml:space="preserve">  (editorial modification)</w:t>
            </w:r>
          </w:p>
          <w:p w14:paraId="05D36727" w14:textId="77777777" w:rsidR="00017702" w:rsidRPr="007025CD" w:rsidRDefault="00017702" w:rsidP="00017702">
            <w:pPr>
              <w:pStyle w:val="CRCoverPage"/>
              <w:rPr>
                <w:noProof/>
              </w:rPr>
            </w:pPr>
            <w:r w:rsidRPr="007025CD">
              <w:rPr>
                <w:noProof/>
                <w:sz w:val="18"/>
              </w:rPr>
              <w:t>Detailed explanations of the above categories can</w:t>
            </w:r>
            <w:r w:rsidRPr="007025CD">
              <w:rPr>
                <w:noProof/>
                <w:sz w:val="18"/>
              </w:rPr>
              <w:br/>
              <w:t xml:space="preserve">be found in 3GPP </w:t>
            </w:r>
            <w:hyperlink r:id="rId11" w:history="1">
              <w:r w:rsidRPr="007025CD">
                <w:rPr>
                  <w:rStyle w:val="Hyperlink"/>
                  <w:noProof/>
                  <w:sz w:val="18"/>
                </w:rPr>
                <w:t>TR 21.900</w:t>
              </w:r>
            </w:hyperlink>
            <w:r w:rsidRPr="007025CD">
              <w:rPr>
                <w:noProof/>
                <w:sz w:val="18"/>
              </w:rPr>
              <w:t>.</w:t>
            </w:r>
          </w:p>
        </w:tc>
        <w:tc>
          <w:tcPr>
            <w:tcW w:w="3120" w:type="dxa"/>
            <w:gridSpan w:val="2"/>
            <w:tcBorders>
              <w:bottom w:val="single" w:sz="4" w:space="0" w:color="auto"/>
              <w:right w:val="single" w:sz="4" w:space="0" w:color="auto"/>
            </w:tcBorders>
          </w:tcPr>
          <w:p w14:paraId="1A28F380" w14:textId="0E2FCE84" w:rsidR="00017702" w:rsidRPr="007025CD" w:rsidRDefault="00017702" w:rsidP="00017702">
            <w:pPr>
              <w:pStyle w:val="CRCoverPage"/>
              <w:tabs>
                <w:tab w:val="left" w:pos="950"/>
              </w:tabs>
              <w:spacing w:after="0"/>
              <w:ind w:left="241" w:hanging="241"/>
              <w:rPr>
                <w:i/>
                <w:noProof/>
                <w:sz w:val="18"/>
              </w:rPr>
            </w:pPr>
            <w:r w:rsidRPr="007025CD">
              <w:rPr>
                <w:i/>
                <w:noProof/>
                <w:sz w:val="18"/>
              </w:rPr>
              <w:t xml:space="preserve">Use </w:t>
            </w:r>
            <w:r w:rsidRPr="007025CD">
              <w:rPr>
                <w:i/>
                <w:noProof/>
                <w:sz w:val="18"/>
                <w:u w:val="single"/>
              </w:rPr>
              <w:t>one</w:t>
            </w:r>
            <w:r w:rsidRPr="007025CD">
              <w:rPr>
                <w:i/>
                <w:noProof/>
                <w:sz w:val="18"/>
              </w:rPr>
              <w:t xml:space="preserve"> of the following releases:</w:t>
            </w:r>
            <w:r w:rsidRPr="007025CD">
              <w:rPr>
                <w:i/>
                <w:noProof/>
                <w:sz w:val="18"/>
              </w:rPr>
              <w:br/>
              <w:t>Rel-8</w:t>
            </w:r>
            <w:r w:rsidRPr="007025CD">
              <w:rPr>
                <w:i/>
                <w:noProof/>
                <w:sz w:val="18"/>
              </w:rPr>
              <w:tab/>
              <w:t>(Release 8)</w:t>
            </w:r>
            <w:r w:rsidRPr="007025CD">
              <w:rPr>
                <w:i/>
                <w:noProof/>
                <w:sz w:val="18"/>
              </w:rPr>
              <w:br/>
              <w:t>Rel-9</w:t>
            </w:r>
            <w:r w:rsidRPr="007025CD">
              <w:rPr>
                <w:i/>
                <w:noProof/>
                <w:sz w:val="18"/>
              </w:rPr>
              <w:tab/>
              <w:t>(Release 9)</w:t>
            </w:r>
            <w:r w:rsidRPr="007025CD">
              <w:rPr>
                <w:i/>
                <w:noProof/>
                <w:sz w:val="18"/>
              </w:rPr>
              <w:br/>
              <w:t>Rel-10</w:t>
            </w:r>
            <w:r w:rsidRPr="007025CD">
              <w:rPr>
                <w:i/>
                <w:noProof/>
                <w:sz w:val="18"/>
              </w:rPr>
              <w:tab/>
              <w:t>(Release 10)</w:t>
            </w:r>
            <w:r w:rsidRPr="007025CD">
              <w:rPr>
                <w:i/>
                <w:noProof/>
                <w:sz w:val="18"/>
              </w:rPr>
              <w:br/>
              <w:t>Rel-11</w:t>
            </w:r>
            <w:r w:rsidRPr="007025CD">
              <w:rPr>
                <w:i/>
                <w:noProof/>
                <w:sz w:val="18"/>
              </w:rPr>
              <w:tab/>
              <w:t>(Release 11)</w:t>
            </w:r>
            <w:r w:rsidRPr="007025CD">
              <w:rPr>
                <w:i/>
                <w:noProof/>
                <w:sz w:val="18"/>
              </w:rPr>
              <w:br/>
              <w:t>…</w:t>
            </w:r>
            <w:r w:rsidRPr="007025CD">
              <w:rPr>
                <w:i/>
                <w:noProof/>
                <w:sz w:val="18"/>
              </w:rPr>
              <w:br/>
              <w:t>Rel-17</w:t>
            </w:r>
            <w:r w:rsidRPr="007025CD">
              <w:rPr>
                <w:i/>
                <w:noProof/>
                <w:sz w:val="18"/>
              </w:rPr>
              <w:tab/>
              <w:t>(Release 17)</w:t>
            </w:r>
            <w:r w:rsidRPr="007025CD">
              <w:rPr>
                <w:i/>
                <w:noProof/>
                <w:sz w:val="18"/>
              </w:rPr>
              <w:br/>
              <w:t>Rel-18</w:t>
            </w:r>
            <w:r w:rsidRPr="007025CD">
              <w:rPr>
                <w:i/>
                <w:noProof/>
                <w:sz w:val="18"/>
              </w:rPr>
              <w:tab/>
              <w:t>(Release 18)</w:t>
            </w:r>
            <w:r w:rsidRPr="007025CD">
              <w:rPr>
                <w:i/>
                <w:noProof/>
                <w:sz w:val="18"/>
              </w:rPr>
              <w:br/>
              <w:t>Rel-19</w:t>
            </w:r>
            <w:r w:rsidRPr="007025CD">
              <w:rPr>
                <w:i/>
                <w:noProof/>
                <w:sz w:val="18"/>
              </w:rPr>
              <w:tab/>
              <w:t xml:space="preserve">(Release 19) </w:t>
            </w:r>
            <w:r w:rsidRPr="007025CD">
              <w:rPr>
                <w:i/>
                <w:noProof/>
                <w:sz w:val="18"/>
              </w:rPr>
              <w:br/>
              <w:t>Rel-20</w:t>
            </w:r>
            <w:r w:rsidRPr="007025CD">
              <w:rPr>
                <w:i/>
                <w:noProof/>
                <w:sz w:val="18"/>
              </w:rPr>
              <w:tab/>
              <w:t>(Release 20)</w:t>
            </w:r>
          </w:p>
        </w:tc>
      </w:tr>
      <w:tr w:rsidR="00017702" w:rsidRPr="007025CD" w14:paraId="7FBEB8E7" w14:textId="77777777" w:rsidTr="00547111">
        <w:tc>
          <w:tcPr>
            <w:tcW w:w="1843" w:type="dxa"/>
          </w:tcPr>
          <w:p w14:paraId="44A3A604" w14:textId="77777777" w:rsidR="00017702" w:rsidRPr="007025CD" w:rsidRDefault="00017702" w:rsidP="00017702">
            <w:pPr>
              <w:pStyle w:val="CRCoverPage"/>
              <w:spacing w:after="0"/>
              <w:rPr>
                <w:b/>
                <w:i/>
                <w:noProof/>
                <w:sz w:val="8"/>
                <w:szCs w:val="8"/>
              </w:rPr>
            </w:pPr>
          </w:p>
        </w:tc>
        <w:tc>
          <w:tcPr>
            <w:tcW w:w="7797" w:type="dxa"/>
            <w:gridSpan w:val="10"/>
          </w:tcPr>
          <w:p w14:paraId="5524CC4E" w14:textId="77777777" w:rsidR="00017702" w:rsidRPr="007025CD" w:rsidRDefault="00017702" w:rsidP="00017702">
            <w:pPr>
              <w:pStyle w:val="CRCoverPage"/>
              <w:spacing w:after="0"/>
              <w:rPr>
                <w:noProof/>
                <w:sz w:val="8"/>
                <w:szCs w:val="8"/>
              </w:rPr>
            </w:pPr>
          </w:p>
        </w:tc>
      </w:tr>
      <w:tr w:rsidR="008027D7" w:rsidRPr="007025CD" w14:paraId="1256F52C" w14:textId="77777777" w:rsidTr="00547111">
        <w:tc>
          <w:tcPr>
            <w:tcW w:w="2694" w:type="dxa"/>
            <w:gridSpan w:val="2"/>
            <w:tcBorders>
              <w:top w:val="single" w:sz="4" w:space="0" w:color="auto"/>
              <w:left w:val="single" w:sz="4" w:space="0" w:color="auto"/>
            </w:tcBorders>
          </w:tcPr>
          <w:p w14:paraId="52C87DB0" w14:textId="77777777" w:rsidR="008027D7" w:rsidRPr="007025CD" w:rsidRDefault="008027D7" w:rsidP="008027D7">
            <w:pPr>
              <w:pStyle w:val="CRCoverPage"/>
              <w:tabs>
                <w:tab w:val="right" w:pos="2184"/>
              </w:tabs>
              <w:spacing w:after="0"/>
              <w:rPr>
                <w:b/>
                <w:i/>
                <w:noProof/>
              </w:rPr>
            </w:pPr>
            <w:r w:rsidRPr="007025CD">
              <w:rPr>
                <w:b/>
                <w:i/>
                <w:noProof/>
              </w:rPr>
              <w:t>Reason for change:</w:t>
            </w:r>
          </w:p>
        </w:tc>
        <w:tc>
          <w:tcPr>
            <w:tcW w:w="6946" w:type="dxa"/>
            <w:gridSpan w:val="9"/>
            <w:tcBorders>
              <w:top w:val="single" w:sz="4" w:space="0" w:color="auto"/>
              <w:right w:val="single" w:sz="4" w:space="0" w:color="auto"/>
            </w:tcBorders>
            <w:shd w:val="pct30" w:color="FFFF00" w:fill="auto"/>
          </w:tcPr>
          <w:p w14:paraId="0B89A89F" w14:textId="0E2E1E41" w:rsidR="00041897" w:rsidRPr="007025CD" w:rsidRDefault="00041897" w:rsidP="008027D7">
            <w:pPr>
              <w:pStyle w:val="CRCoverPage"/>
              <w:numPr>
                <w:ilvl w:val="0"/>
                <w:numId w:val="16"/>
              </w:numPr>
              <w:spacing w:after="0"/>
              <w:rPr>
                <w:noProof/>
              </w:rPr>
            </w:pPr>
            <w:r w:rsidRPr="007025CD">
              <w:rPr>
                <w:noProof/>
              </w:rPr>
              <w:t xml:space="preserve">In references to 38.508-1 clause 4.9.29 and 34.229-5 A.23 (eCall establishment) the clarification has been missing which of conditions A20 (manual </w:t>
            </w:r>
            <w:r w:rsidR="00E07645" w:rsidRPr="007025CD">
              <w:rPr>
                <w:noProof/>
              </w:rPr>
              <w:t>eC</w:t>
            </w:r>
            <w:r w:rsidRPr="007025CD">
              <w:rPr>
                <w:noProof/>
              </w:rPr>
              <w:t xml:space="preserve">all initiation) and A21 (automatic </w:t>
            </w:r>
            <w:r w:rsidR="00E07645" w:rsidRPr="007025CD">
              <w:rPr>
                <w:noProof/>
              </w:rPr>
              <w:t>eC</w:t>
            </w:r>
            <w:r w:rsidRPr="007025CD">
              <w:rPr>
                <w:noProof/>
              </w:rPr>
              <w:t>all initiation) shall be used for the INVITE at step 1 of A.23.</w:t>
            </w:r>
          </w:p>
          <w:p w14:paraId="08298940" w14:textId="77777777" w:rsidR="00292BBE" w:rsidRPr="007025CD" w:rsidRDefault="00031081" w:rsidP="00D36C93">
            <w:pPr>
              <w:pStyle w:val="CRCoverPage"/>
              <w:numPr>
                <w:ilvl w:val="0"/>
                <w:numId w:val="16"/>
              </w:numPr>
              <w:spacing w:after="0"/>
              <w:rPr>
                <w:noProof/>
              </w:rPr>
            </w:pPr>
            <w:r w:rsidRPr="007025CD">
              <w:rPr>
                <w:noProof/>
              </w:rPr>
              <w:t xml:space="preserve">R5-250343 </w:t>
            </w:r>
            <w:r w:rsidR="000807C0" w:rsidRPr="007025CD">
              <w:rPr>
                <w:noProof/>
              </w:rPr>
              <w:t>adds a new condition A9 to 34.229-1 A.2.8 to specify correctly the MT BYE in case emergency call (eCall) release.</w:t>
            </w:r>
          </w:p>
          <w:p w14:paraId="708AA7DE" w14:textId="6CEFF215" w:rsidR="00FA11C3" w:rsidRPr="007025CD" w:rsidRDefault="00FA11C3" w:rsidP="00FA11C3">
            <w:pPr>
              <w:pStyle w:val="CRCoverPage"/>
              <w:spacing w:after="0"/>
              <w:ind w:left="360"/>
              <w:rPr>
                <w:noProof/>
              </w:rPr>
            </w:pPr>
          </w:p>
        </w:tc>
      </w:tr>
      <w:tr w:rsidR="008027D7" w:rsidRPr="007025CD" w14:paraId="4CA74D09" w14:textId="77777777" w:rsidTr="00547111">
        <w:tc>
          <w:tcPr>
            <w:tcW w:w="2694" w:type="dxa"/>
            <w:gridSpan w:val="2"/>
            <w:tcBorders>
              <w:left w:val="single" w:sz="4" w:space="0" w:color="auto"/>
            </w:tcBorders>
          </w:tcPr>
          <w:p w14:paraId="2D0866D6" w14:textId="77777777" w:rsidR="008027D7" w:rsidRPr="007025CD"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7025CD" w:rsidRDefault="008027D7" w:rsidP="008027D7">
            <w:pPr>
              <w:pStyle w:val="CRCoverPage"/>
              <w:spacing w:after="0"/>
              <w:rPr>
                <w:noProof/>
                <w:sz w:val="8"/>
                <w:szCs w:val="8"/>
              </w:rPr>
            </w:pPr>
          </w:p>
        </w:tc>
      </w:tr>
      <w:tr w:rsidR="008027D7" w:rsidRPr="007025CD" w14:paraId="21016551" w14:textId="77777777" w:rsidTr="00547111">
        <w:tc>
          <w:tcPr>
            <w:tcW w:w="2694" w:type="dxa"/>
            <w:gridSpan w:val="2"/>
            <w:tcBorders>
              <w:left w:val="single" w:sz="4" w:space="0" w:color="auto"/>
            </w:tcBorders>
          </w:tcPr>
          <w:p w14:paraId="49433147" w14:textId="77777777" w:rsidR="008027D7" w:rsidRPr="007025CD" w:rsidRDefault="008027D7" w:rsidP="008027D7">
            <w:pPr>
              <w:pStyle w:val="CRCoverPage"/>
              <w:tabs>
                <w:tab w:val="right" w:pos="2184"/>
              </w:tabs>
              <w:spacing w:after="0"/>
              <w:rPr>
                <w:b/>
                <w:i/>
                <w:noProof/>
              </w:rPr>
            </w:pPr>
            <w:r w:rsidRPr="007025CD">
              <w:rPr>
                <w:b/>
                <w:i/>
                <w:noProof/>
              </w:rPr>
              <w:t>Summary of change:</w:t>
            </w:r>
          </w:p>
        </w:tc>
        <w:tc>
          <w:tcPr>
            <w:tcW w:w="6946" w:type="dxa"/>
            <w:gridSpan w:val="9"/>
            <w:tcBorders>
              <w:right w:val="single" w:sz="4" w:space="0" w:color="auto"/>
            </w:tcBorders>
            <w:shd w:val="pct30" w:color="FFFF00" w:fill="auto"/>
          </w:tcPr>
          <w:p w14:paraId="7A6820CB" w14:textId="77777777" w:rsidR="00E05800" w:rsidRPr="007025CD" w:rsidRDefault="00E05800" w:rsidP="00E05800">
            <w:pPr>
              <w:pStyle w:val="CRCoverPage"/>
              <w:numPr>
                <w:ilvl w:val="0"/>
                <w:numId w:val="17"/>
              </w:numPr>
              <w:spacing w:after="0"/>
              <w:rPr>
                <w:noProof/>
              </w:rPr>
            </w:pPr>
            <w:r w:rsidRPr="007025CD">
              <w:rPr>
                <w:noProof/>
              </w:rPr>
              <w:t>Prose aligned to TTCN implementation regarding use of A20 and A21.</w:t>
            </w:r>
          </w:p>
          <w:p w14:paraId="141EAF9B" w14:textId="77777777" w:rsidR="00292BBE" w:rsidRPr="007025CD" w:rsidRDefault="000807C0" w:rsidP="00D36C93">
            <w:pPr>
              <w:pStyle w:val="CRCoverPage"/>
              <w:numPr>
                <w:ilvl w:val="0"/>
                <w:numId w:val="17"/>
              </w:numPr>
              <w:spacing w:after="0"/>
              <w:rPr>
                <w:noProof/>
              </w:rPr>
            </w:pPr>
            <w:r w:rsidRPr="007025CD">
              <w:rPr>
                <w:noProof/>
              </w:rPr>
              <w:t>Clarification added for references to 34.229-5 A.8</w:t>
            </w:r>
            <w:r w:rsidR="00C31DDC" w:rsidRPr="007025CD">
              <w:rPr>
                <w:noProof/>
              </w:rPr>
              <w:t xml:space="preserve"> in Table 8.1.4.1.10.3.2-2</w:t>
            </w:r>
            <w:r w:rsidR="00FA11C3" w:rsidRPr="007025CD">
              <w:rPr>
                <w:noProof/>
              </w:rPr>
              <w:t>.</w:t>
            </w:r>
          </w:p>
          <w:p w14:paraId="31C656EC" w14:textId="5258C3F0" w:rsidR="00FA11C3" w:rsidRPr="007025CD" w:rsidRDefault="00FA11C3" w:rsidP="00FA11C3">
            <w:pPr>
              <w:pStyle w:val="CRCoverPage"/>
              <w:spacing w:after="0"/>
              <w:ind w:left="360"/>
              <w:rPr>
                <w:noProof/>
              </w:rPr>
            </w:pPr>
          </w:p>
        </w:tc>
      </w:tr>
      <w:tr w:rsidR="008027D7" w:rsidRPr="007025CD" w14:paraId="1F886379" w14:textId="77777777" w:rsidTr="00547111">
        <w:tc>
          <w:tcPr>
            <w:tcW w:w="2694" w:type="dxa"/>
            <w:gridSpan w:val="2"/>
            <w:tcBorders>
              <w:left w:val="single" w:sz="4" w:space="0" w:color="auto"/>
            </w:tcBorders>
          </w:tcPr>
          <w:p w14:paraId="4D989623" w14:textId="77777777" w:rsidR="008027D7" w:rsidRPr="007025CD" w:rsidRDefault="008027D7" w:rsidP="008027D7">
            <w:pPr>
              <w:pStyle w:val="CRCoverPage"/>
              <w:spacing w:after="0"/>
              <w:rPr>
                <w:b/>
                <w:i/>
                <w:noProof/>
                <w:sz w:val="8"/>
                <w:szCs w:val="8"/>
              </w:rPr>
            </w:pPr>
          </w:p>
        </w:tc>
        <w:tc>
          <w:tcPr>
            <w:tcW w:w="6946" w:type="dxa"/>
            <w:gridSpan w:val="9"/>
            <w:tcBorders>
              <w:right w:val="single" w:sz="4" w:space="0" w:color="auto"/>
            </w:tcBorders>
          </w:tcPr>
          <w:p w14:paraId="71C4A204" w14:textId="77777777" w:rsidR="008027D7" w:rsidRPr="007025CD" w:rsidRDefault="008027D7" w:rsidP="008027D7">
            <w:pPr>
              <w:pStyle w:val="CRCoverPage"/>
              <w:spacing w:after="0"/>
              <w:rPr>
                <w:noProof/>
                <w:sz w:val="8"/>
                <w:szCs w:val="8"/>
              </w:rPr>
            </w:pPr>
          </w:p>
        </w:tc>
      </w:tr>
      <w:tr w:rsidR="008027D7" w:rsidRPr="007025CD" w14:paraId="678D7BF9" w14:textId="77777777" w:rsidTr="00547111">
        <w:tc>
          <w:tcPr>
            <w:tcW w:w="2694" w:type="dxa"/>
            <w:gridSpan w:val="2"/>
            <w:tcBorders>
              <w:left w:val="single" w:sz="4" w:space="0" w:color="auto"/>
              <w:bottom w:val="single" w:sz="4" w:space="0" w:color="auto"/>
            </w:tcBorders>
          </w:tcPr>
          <w:p w14:paraId="4E5CE1B6" w14:textId="77777777" w:rsidR="008027D7" w:rsidRPr="007025CD" w:rsidRDefault="008027D7" w:rsidP="008027D7">
            <w:pPr>
              <w:pStyle w:val="CRCoverPage"/>
              <w:tabs>
                <w:tab w:val="right" w:pos="2184"/>
              </w:tabs>
              <w:spacing w:after="0"/>
              <w:rPr>
                <w:b/>
                <w:i/>
                <w:noProof/>
              </w:rPr>
            </w:pPr>
            <w:r w:rsidRPr="007025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0EC2E" w:rsidR="008027D7" w:rsidRPr="007025CD" w:rsidRDefault="008027D7" w:rsidP="008027D7">
            <w:pPr>
              <w:pStyle w:val="CRCoverPage"/>
              <w:spacing w:after="0"/>
              <w:rPr>
                <w:noProof/>
              </w:rPr>
            </w:pPr>
            <w:r w:rsidRPr="007025CD">
              <w:rPr>
                <w:noProof/>
              </w:rPr>
              <w:t>Inconsistent test specification</w:t>
            </w:r>
            <w:r w:rsidR="00FA11C3" w:rsidRPr="007025CD">
              <w:rPr>
                <w:noProof/>
              </w:rPr>
              <w:t>.</w:t>
            </w:r>
          </w:p>
        </w:tc>
      </w:tr>
      <w:tr w:rsidR="008027D7" w:rsidRPr="007025CD" w14:paraId="034AF533" w14:textId="77777777" w:rsidTr="00547111">
        <w:tc>
          <w:tcPr>
            <w:tcW w:w="2694" w:type="dxa"/>
            <w:gridSpan w:val="2"/>
          </w:tcPr>
          <w:p w14:paraId="39D9EB5B" w14:textId="77777777" w:rsidR="008027D7" w:rsidRPr="007025CD" w:rsidRDefault="008027D7" w:rsidP="008027D7">
            <w:pPr>
              <w:pStyle w:val="CRCoverPage"/>
              <w:spacing w:after="0"/>
              <w:rPr>
                <w:b/>
                <w:i/>
                <w:noProof/>
                <w:sz w:val="8"/>
                <w:szCs w:val="8"/>
              </w:rPr>
            </w:pPr>
          </w:p>
        </w:tc>
        <w:tc>
          <w:tcPr>
            <w:tcW w:w="6946" w:type="dxa"/>
            <w:gridSpan w:val="9"/>
          </w:tcPr>
          <w:p w14:paraId="7826CB1C" w14:textId="77777777" w:rsidR="008027D7" w:rsidRPr="007025CD" w:rsidRDefault="008027D7" w:rsidP="008027D7">
            <w:pPr>
              <w:pStyle w:val="CRCoverPage"/>
              <w:spacing w:after="0"/>
              <w:rPr>
                <w:noProof/>
                <w:sz w:val="8"/>
                <w:szCs w:val="8"/>
              </w:rPr>
            </w:pPr>
          </w:p>
        </w:tc>
      </w:tr>
      <w:tr w:rsidR="008027D7" w:rsidRPr="007025CD" w14:paraId="6A17D7AC" w14:textId="77777777" w:rsidTr="00547111">
        <w:tc>
          <w:tcPr>
            <w:tcW w:w="2694" w:type="dxa"/>
            <w:gridSpan w:val="2"/>
            <w:tcBorders>
              <w:top w:val="single" w:sz="4" w:space="0" w:color="auto"/>
              <w:left w:val="single" w:sz="4" w:space="0" w:color="auto"/>
            </w:tcBorders>
          </w:tcPr>
          <w:p w14:paraId="6DAD5B19" w14:textId="77777777" w:rsidR="008027D7" w:rsidRPr="007025CD" w:rsidRDefault="008027D7" w:rsidP="008027D7">
            <w:pPr>
              <w:pStyle w:val="CRCoverPage"/>
              <w:tabs>
                <w:tab w:val="right" w:pos="2184"/>
              </w:tabs>
              <w:spacing w:after="0"/>
              <w:rPr>
                <w:b/>
                <w:i/>
                <w:noProof/>
              </w:rPr>
            </w:pPr>
            <w:r w:rsidRPr="007025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510BD" w:rsidR="008027D7" w:rsidRPr="007025CD" w:rsidRDefault="00697360" w:rsidP="008027D7">
            <w:pPr>
              <w:pStyle w:val="CRCoverPage"/>
              <w:spacing w:after="0"/>
              <w:ind w:left="100"/>
              <w:rPr>
                <w:noProof/>
              </w:rPr>
            </w:pPr>
            <w:r w:rsidRPr="007025CD">
              <w:rPr>
                <w:noProof/>
              </w:rPr>
              <w:t>8.1.4.1.10</w:t>
            </w:r>
          </w:p>
        </w:tc>
      </w:tr>
      <w:tr w:rsidR="008027D7" w:rsidRPr="007025CD" w14:paraId="56E1E6C3" w14:textId="77777777" w:rsidTr="00547111">
        <w:tc>
          <w:tcPr>
            <w:tcW w:w="2694" w:type="dxa"/>
            <w:gridSpan w:val="2"/>
            <w:tcBorders>
              <w:left w:val="single" w:sz="4" w:space="0" w:color="auto"/>
            </w:tcBorders>
          </w:tcPr>
          <w:p w14:paraId="2FB9DE77" w14:textId="77777777" w:rsidR="008027D7" w:rsidRPr="007025CD" w:rsidRDefault="008027D7" w:rsidP="008027D7">
            <w:pPr>
              <w:pStyle w:val="CRCoverPage"/>
              <w:spacing w:after="0"/>
              <w:rPr>
                <w:b/>
                <w:i/>
                <w:noProof/>
                <w:sz w:val="8"/>
                <w:szCs w:val="8"/>
              </w:rPr>
            </w:pPr>
          </w:p>
        </w:tc>
        <w:tc>
          <w:tcPr>
            <w:tcW w:w="6946" w:type="dxa"/>
            <w:gridSpan w:val="9"/>
            <w:tcBorders>
              <w:right w:val="single" w:sz="4" w:space="0" w:color="auto"/>
            </w:tcBorders>
          </w:tcPr>
          <w:p w14:paraId="0898542D" w14:textId="77777777" w:rsidR="008027D7" w:rsidRPr="007025CD" w:rsidRDefault="008027D7" w:rsidP="008027D7">
            <w:pPr>
              <w:pStyle w:val="CRCoverPage"/>
              <w:spacing w:after="0"/>
              <w:rPr>
                <w:noProof/>
                <w:sz w:val="8"/>
                <w:szCs w:val="8"/>
              </w:rPr>
            </w:pPr>
          </w:p>
        </w:tc>
      </w:tr>
      <w:tr w:rsidR="008027D7" w:rsidRPr="007025CD" w14:paraId="76F95A8B" w14:textId="77777777" w:rsidTr="00547111">
        <w:tc>
          <w:tcPr>
            <w:tcW w:w="2694" w:type="dxa"/>
            <w:gridSpan w:val="2"/>
            <w:tcBorders>
              <w:left w:val="single" w:sz="4" w:space="0" w:color="auto"/>
            </w:tcBorders>
          </w:tcPr>
          <w:p w14:paraId="335EAB52" w14:textId="77777777" w:rsidR="008027D7" w:rsidRPr="007025CD" w:rsidRDefault="008027D7" w:rsidP="00802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7D7" w:rsidRPr="007025CD" w:rsidRDefault="008027D7" w:rsidP="008027D7">
            <w:pPr>
              <w:pStyle w:val="CRCoverPage"/>
              <w:spacing w:after="0"/>
              <w:jc w:val="center"/>
              <w:rPr>
                <w:b/>
                <w:caps/>
                <w:noProof/>
              </w:rPr>
            </w:pPr>
            <w:r w:rsidRPr="007025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7D7" w:rsidRPr="007025CD" w:rsidRDefault="008027D7" w:rsidP="008027D7">
            <w:pPr>
              <w:pStyle w:val="CRCoverPage"/>
              <w:spacing w:after="0"/>
              <w:jc w:val="center"/>
              <w:rPr>
                <w:b/>
                <w:caps/>
                <w:noProof/>
              </w:rPr>
            </w:pPr>
            <w:r w:rsidRPr="007025CD">
              <w:rPr>
                <w:b/>
                <w:caps/>
                <w:noProof/>
              </w:rPr>
              <w:t>N</w:t>
            </w:r>
          </w:p>
        </w:tc>
        <w:tc>
          <w:tcPr>
            <w:tcW w:w="2977" w:type="dxa"/>
            <w:gridSpan w:val="4"/>
          </w:tcPr>
          <w:p w14:paraId="304CCBCB" w14:textId="77777777" w:rsidR="008027D7" w:rsidRPr="007025CD" w:rsidRDefault="008027D7" w:rsidP="00802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7D7" w:rsidRPr="007025CD" w:rsidRDefault="008027D7" w:rsidP="008027D7">
            <w:pPr>
              <w:pStyle w:val="CRCoverPage"/>
              <w:spacing w:after="0"/>
              <w:ind w:left="99"/>
              <w:rPr>
                <w:noProof/>
              </w:rPr>
            </w:pPr>
          </w:p>
        </w:tc>
      </w:tr>
      <w:tr w:rsidR="008027D7" w:rsidRPr="007025CD" w14:paraId="34ACE2EB" w14:textId="77777777" w:rsidTr="00547111">
        <w:tc>
          <w:tcPr>
            <w:tcW w:w="2694" w:type="dxa"/>
            <w:gridSpan w:val="2"/>
            <w:tcBorders>
              <w:left w:val="single" w:sz="4" w:space="0" w:color="auto"/>
            </w:tcBorders>
          </w:tcPr>
          <w:p w14:paraId="571382F3" w14:textId="77777777" w:rsidR="008027D7" w:rsidRPr="007025CD" w:rsidRDefault="008027D7" w:rsidP="008027D7">
            <w:pPr>
              <w:pStyle w:val="CRCoverPage"/>
              <w:tabs>
                <w:tab w:val="right" w:pos="2184"/>
              </w:tabs>
              <w:spacing w:after="0"/>
              <w:rPr>
                <w:b/>
                <w:i/>
                <w:noProof/>
              </w:rPr>
            </w:pPr>
            <w:r w:rsidRPr="007025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7D7" w:rsidRPr="007025CD"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027D7" w:rsidRPr="007025CD" w:rsidRDefault="008027D7" w:rsidP="008027D7">
            <w:pPr>
              <w:pStyle w:val="CRCoverPage"/>
              <w:spacing w:after="0"/>
              <w:jc w:val="center"/>
              <w:rPr>
                <w:b/>
                <w:caps/>
                <w:noProof/>
              </w:rPr>
            </w:pPr>
            <w:r w:rsidRPr="007025CD">
              <w:rPr>
                <w:b/>
                <w:caps/>
                <w:noProof/>
              </w:rPr>
              <w:t>x</w:t>
            </w:r>
          </w:p>
        </w:tc>
        <w:tc>
          <w:tcPr>
            <w:tcW w:w="2977" w:type="dxa"/>
            <w:gridSpan w:val="4"/>
          </w:tcPr>
          <w:p w14:paraId="7DB274D8" w14:textId="77777777" w:rsidR="008027D7" w:rsidRPr="007025CD" w:rsidRDefault="008027D7" w:rsidP="008027D7">
            <w:pPr>
              <w:pStyle w:val="CRCoverPage"/>
              <w:tabs>
                <w:tab w:val="right" w:pos="2893"/>
              </w:tabs>
              <w:spacing w:after="0"/>
              <w:rPr>
                <w:noProof/>
              </w:rPr>
            </w:pPr>
            <w:r w:rsidRPr="007025CD">
              <w:rPr>
                <w:noProof/>
              </w:rPr>
              <w:t xml:space="preserve"> Other core specifications</w:t>
            </w:r>
            <w:r w:rsidRPr="007025CD">
              <w:rPr>
                <w:noProof/>
              </w:rPr>
              <w:tab/>
            </w:r>
          </w:p>
        </w:tc>
        <w:tc>
          <w:tcPr>
            <w:tcW w:w="3401" w:type="dxa"/>
            <w:gridSpan w:val="3"/>
            <w:tcBorders>
              <w:right w:val="single" w:sz="4" w:space="0" w:color="auto"/>
            </w:tcBorders>
            <w:shd w:val="pct30" w:color="FFFF00" w:fill="auto"/>
          </w:tcPr>
          <w:p w14:paraId="42398B96" w14:textId="76564EE2" w:rsidR="008027D7" w:rsidRPr="007025CD" w:rsidRDefault="008027D7" w:rsidP="008027D7">
            <w:pPr>
              <w:pStyle w:val="CRCoverPage"/>
              <w:spacing w:after="0"/>
              <w:ind w:left="99"/>
              <w:rPr>
                <w:noProof/>
              </w:rPr>
            </w:pPr>
            <w:r w:rsidRPr="007025CD">
              <w:rPr>
                <w:noProof/>
              </w:rPr>
              <w:t xml:space="preserve">TS/TR ... CR ... </w:t>
            </w:r>
          </w:p>
        </w:tc>
      </w:tr>
      <w:tr w:rsidR="00E05800" w:rsidRPr="007025CD" w14:paraId="446DDBAC" w14:textId="77777777" w:rsidTr="00547111">
        <w:tc>
          <w:tcPr>
            <w:tcW w:w="2694" w:type="dxa"/>
            <w:gridSpan w:val="2"/>
            <w:tcBorders>
              <w:left w:val="single" w:sz="4" w:space="0" w:color="auto"/>
            </w:tcBorders>
          </w:tcPr>
          <w:p w14:paraId="678A1AA6" w14:textId="77777777" w:rsidR="00E05800" w:rsidRPr="007025CD" w:rsidRDefault="00E05800" w:rsidP="00E05800">
            <w:pPr>
              <w:pStyle w:val="CRCoverPage"/>
              <w:spacing w:after="0"/>
              <w:rPr>
                <w:b/>
                <w:i/>
                <w:noProof/>
              </w:rPr>
            </w:pPr>
            <w:r w:rsidRPr="007025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F612DA" w:rsidR="00E05800" w:rsidRPr="007025CD" w:rsidRDefault="00FA11C3" w:rsidP="00E05800">
            <w:pPr>
              <w:pStyle w:val="CRCoverPage"/>
              <w:spacing w:after="0"/>
              <w:jc w:val="center"/>
              <w:rPr>
                <w:b/>
                <w:caps/>
                <w:noProof/>
              </w:rPr>
            </w:pPr>
            <w:r w:rsidRPr="007025C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AA51C" w:rsidR="00E05800" w:rsidRPr="007025CD" w:rsidRDefault="00E05800" w:rsidP="00E05800">
            <w:pPr>
              <w:pStyle w:val="CRCoverPage"/>
              <w:spacing w:after="0"/>
              <w:jc w:val="center"/>
              <w:rPr>
                <w:b/>
                <w:caps/>
                <w:noProof/>
              </w:rPr>
            </w:pPr>
          </w:p>
        </w:tc>
        <w:tc>
          <w:tcPr>
            <w:tcW w:w="2977" w:type="dxa"/>
            <w:gridSpan w:val="4"/>
          </w:tcPr>
          <w:p w14:paraId="1A4306D9" w14:textId="77777777" w:rsidR="00E05800" w:rsidRPr="007025CD" w:rsidRDefault="00E05800" w:rsidP="00E05800">
            <w:pPr>
              <w:pStyle w:val="CRCoverPage"/>
              <w:spacing w:after="0"/>
              <w:rPr>
                <w:noProof/>
              </w:rPr>
            </w:pPr>
            <w:r w:rsidRPr="007025CD">
              <w:rPr>
                <w:noProof/>
              </w:rPr>
              <w:t xml:space="preserve"> Test specifications</w:t>
            </w:r>
          </w:p>
        </w:tc>
        <w:tc>
          <w:tcPr>
            <w:tcW w:w="3401" w:type="dxa"/>
            <w:gridSpan w:val="3"/>
            <w:tcBorders>
              <w:right w:val="single" w:sz="4" w:space="0" w:color="auto"/>
            </w:tcBorders>
            <w:shd w:val="pct30" w:color="FFFF00" w:fill="auto"/>
          </w:tcPr>
          <w:p w14:paraId="186A633D" w14:textId="78643760" w:rsidR="00E05800" w:rsidRPr="007025CD" w:rsidRDefault="00E05800" w:rsidP="00E05800">
            <w:pPr>
              <w:pStyle w:val="CRCoverPage"/>
              <w:spacing w:after="0"/>
              <w:ind w:left="99"/>
              <w:rPr>
                <w:noProof/>
              </w:rPr>
            </w:pPr>
            <w:r w:rsidRPr="007025CD">
              <w:rPr>
                <w:noProof/>
              </w:rPr>
              <w:t xml:space="preserve">TS 34.229-1 CR </w:t>
            </w:r>
            <w:r w:rsidR="00031081" w:rsidRPr="007025CD">
              <w:rPr>
                <w:noProof/>
              </w:rPr>
              <w:t>1566</w:t>
            </w:r>
          </w:p>
        </w:tc>
      </w:tr>
      <w:tr w:rsidR="00393173" w:rsidRPr="007025CD" w14:paraId="55C714D2" w14:textId="77777777" w:rsidTr="00547111">
        <w:tc>
          <w:tcPr>
            <w:tcW w:w="2694" w:type="dxa"/>
            <w:gridSpan w:val="2"/>
            <w:tcBorders>
              <w:left w:val="single" w:sz="4" w:space="0" w:color="auto"/>
            </w:tcBorders>
          </w:tcPr>
          <w:p w14:paraId="45913E62" w14:textId="77777777" w:rsidR="00393173" w:rsidRPr="007025CD" w:rsidRDefault="00393173" w:rsidP="00393173">
            <w:pPr>
              <w:pStyle w:val="CRCoverPage"/>
              <w:spacing w:after="0"/>
              <w:rPr>
                <w:b/>
                <w:i/>
                <w:noProof/>
              </w:rPr>
            </w:pPr>
            <w:r w:rsidRPr="007025C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3173" w:rsidRPr="007025CD" w:rsidRDefault="00393173" w:rsidP="00393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393173" w:rsidRPr="007025CD" w:rsidRDefault="00393173" w:rsidP="00393173">
            <w:pPr>
              <w:pStyle w:val="CRCoverPage"/>
              <w:spacing w:after="0"/>
              <w:jc w:val="center"/>
              <w:rPr>
                <w:b/>
                <w:caps/>
                <w:noProof/>
              </w:rPr>
            </w:pPr>
            <w:r w:rsidRPr="007025CD">
              <w:rPr>
                <w:b/>
                <w:caps/>
                <w:noProof/>
              </w:rPr>
              <w:t>x</w:t>
            </w:r>
          </w:p>
        </w:tc>
        <w:tc>
          <w:tcPr>
            <w:tcW w:w="2977" w:type="dxa"/>
            <w:gridSpan w:val="4"/>
          </w:tcPr>
          <w:p w14:paraId="1B4FF921" w14:textId="77777777" w:rsidR="00393173" w:rsidRPr="007025CD" w:rsidRDefault="00393173" w:rsidP="00393173">
            <w:pPr>
              <w:pStyle w:val="CRCoverPage"/>
              <w:spacing w:after="0"/>
              <w:rPr>
                <w:noProof/>
              </w:rPr>
            </w:pPr>
            <w:r w:rsidRPr="007025CD">
              <w:rPr>
                <w:noProof/>
              </w:rPr>
              <w:t xml:space="preserve"> O&amp;M Specifications</w:t>
            </w:r>
          </w:p>
        </w:tc>
        <w:tc>
          <w:tcPr>
            <w:tcW w:w="3401" w:type="dxa"/>
            <w:gridSpan w:val="3"/>
            <w:tcBorders>
              <w:right w:val="single" w:sz="4" w:space="0" w:color="auto"/>
            </w:tcBorders>
            <w:shd w:val="pct30" w:color="FFFF00" w:fill="auto"/>
          </w:tcPr>
          <w:p w14:paraId="66152F5E" w14:textId="1318B27B" w:rsidR="00393173" w:rsidRPr="007025CD" w:rsidRDefault="00393173" w:rsidP="00393173">
            <w:pPr>
              <w:pStyle w:val="CRCoverPage"/>
              <w:spacing w:after="0"/>
              <w:ind w:left="99"/>
              <w:rPr>
                <w:noProof/>
              </w:rPr>
            </w:pPr>
            <w:r w:rsidRPr="007025CD">
              <w:rPr>
                <w:noProof/>
              </w:rPr>
              <w:t xml:space="preserve">TS/TR ... CR ... </w:t>
            </w:r>
          </w:p>
        </w:tc>
      </w:tr>
      <w:tr w:rsidR="00393173" w:rsidRPr="007025CD" w14:paraId="60DF82CC" w14:textId="77777777" w:rsidTr="008863B9">
        <w:tc>
          <w:tcPr>
            <w:tcW w:w="2694" w:type="dxa"/>
            <w:gridSpan w:val="2"/>
            <w:tcBorders>
              <w:left w:val="single" w:sz="4" w:space="0" w:color="auto"/>
            </w:tcBorders>
          </w:tcPr>
          <w:p w14:paraId="517696CD" w14:textId="77777777" w:rsidR="00393173" w:rsidRPr="007025CD" w:rsidRDefault="00393173" w:rsidP="00393173">
            <w:pPr>
              <w:pStyle w:val="CRCoverPage"/>
              <w:spacing w:after="0"/>
              <w:rPr>
                <w:b/>
                <w:i/>
                <w:noProof/>
              </w:rPr>
            </w:pPr>
          </w:p>
        </w:tc>
        <w:tc>
          <w:tcPr>
            <w:tcW w:w="6946" w:type="dxa"/>
            <w:gridSpan w:val="9"/>
            <w:tcBorders>
              <w:right w:val="single" w:sz="4" w:space="0" w:color="auto"/>
            </w:tcBorders>
          </w:tcPr>
          <w:p w14:paraId="4D84207F" w14:textId="77777777" w:rsidR="00393173" w:rsidRPr="007025CD" w:rsidRDefault="00393173" w:rsidP="00393173">
            <w:pPr>
              <w:pStyle w:val="CRCoverPage"/>
              <w:spacing w:after="0"/>
              <w:rPr>
                <w:noProof/>
              </w:rPr>
            </w:pPr>
          </w:p>
        </w:tc>
      </w:tr>
      <w:tr w:rsidR="00393173" w:rsidRPr="007025CD" w14:paraId="556B87B6" w14:textId="77777777" w:rsidTr="008863B9">
        <w:tc>
          <w:tcPr>
            <w:tcW w:w="2694" w:type="dxa"/>
            <w:gridSpan w:val="2"/>
            <w:tcBorders>
              <w:left w:val="single" w:sz="4" w:space="0" w:color="auto"/>
              <w:bottom w:val="single" w:sz="4" w:space="0" w:color="auto"/>
            </w:tcBorders>
          </w:tcPr>
          <w:p w14:paraId="79A9C411" w14:textId="77777777" w:rsidR="00393173" w:rsidRPr="007025CD" w:rsidRDefault="00393173" w:rsidP="00393173">
            <w:pPr>
              <w:pStyle w:val="CRCoverPage"/>
              <w:tabs>
                <w:tab w:val="right" w:pos="2184"/>
              </w:tabs>
              <w:spacing w:after="0"/>
              <w:rPr>
                <w:b/>
                <w:i/>
                <w:noProof/>
              </w:rPr>
            </w:pPr>
            <w:r w:rsidRPr="007025C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3173" w:rsidRPr="007025CD" w:rsidRDefault="00393173" w:rsidP="00393173">
            <w:pPr>
              <w:pStyle w:val="CRCoverPage"/>
              <w:spacing w:after="0"/>
              <w:ind w:left="100"/>
              <w:rPr>
                <w:noProof/>
              </w:rPr>
            </w:pPr>
          </w:p>
        </w:tc>
      </w:tr>
      <w:tr w:rsidR="00393173" w:rsidRPr="007025CD" w14:paraId="45BFE792" w14:textId="77777777" w:rsidTr="008863B9">
        <w:tc>
          <w:tcPr>
            <w:tcW w:w="2694" w:type="dxa"/>
            <w:gridSpan w:val="2"/>
            <w:tcBorders>
              <w:top w:val="single" w:sz="4" w:space="0" w:color="auto"/>
              <w:bottom w:val="single" w:sz="4" w:space="0" w:color="auto"/>
            </w:tcBorders>
          </w:tcPr>
          <w:p w14:paraId="194242DD" w14:textId="77777777" w:rsidR="00393173" w:rsidRPr="007025CD" w:rsidRDefault="00393173" w:rsidP="00393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3173" w:rsidRPr="007025CD" w:rsidRDefault="00393173" w:rsidP="00393173">
            <w:pPr>
              <w:pStyle w:val="CRCoverPage"/>
              <w:spacing w:after="0"/>
              <w:ind w:left="100"/>
              <w:rPr>
                <w:noProof/>
                <w:sz w:val="8"/>
                <w:szCs w:val="8"/>
              </w:rPr>
            </w:pPr>
          </w:p>
        </w:tc>
      </w:tr>
      <w:tr w:rsidR="00393173" w:rsidRPr="007025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3173" w:rsidRPr="007025CD" w:rsidRDefault="00393173" w:rsidP="00393173">
            <w:pPr>
              <w:pStyle w:val="CRCoverPage"/>
              <w:tabs>
                <w:tab w:val="right" w:pos="2184"/>
              </w:tabs>
              <w:spacing w:after="0"/>
              <w:rPr>
                <w:b/>
                <w:i/>
                <w:noProof/>
              </w:rPr>
            </w:pPr>
            <w:r w:rsidRPr="007025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6ECF49" w:rsidR="00347305" w:rsidRPr="007025CD" w:rsidRDefault="00602973" w:rsidP="00602973">
            <w:pPr>
              <w:pStyle w:val="CRCoverPage"/>
              <w:spacing w:after="0"/>
              <w:ind w:left="100"/>
              <w:rPr>
                <w:noProof/>
              </w:rPr>
            </w:pPr>
            <w:r w:rsidRPr="007025CD">
              <w:rPr>
                <w:noProof/>
              </w:rPr>
              <w:t>This is the outcome of 1 revision of R5-250328.</w:t>
            </w:r>
          </w:p>
        </w:tc>
      </w:tr>
    </w:tbl>
    <w:p w14:paraId="17759814" w14:textId="77777777" w:rsidR="001E41F3" w:rsidRPr="007025CD" w:rsidRDefault="001E41F3">
      <w:pPr>
        <w:pStyle w:val="CRCoverPage"/>
        <w:spacing w:after="0"/>
        <w:rPr>
          <w:noProof/>
          <w:sz w:val="8"/>
          <w:szCs w:val="8"/>
        </w:rPr>
      </w:pPr>
    </w:p>
    <w:p w14:paraId="1557EA72" w14:textId="77777777" w:rsidR="001E41F3" w:rsidRPr="007025CD" w:rsidRDefault="001E41F3">
      <w:pPr>
        <w:rPr>
          <w:noProof/>
        </w:rPr>
        <w:sectPr w:rsidR="001E41F3" w:rsidRPr="007025CD">
          <w:headerReference w:type="even" r:id="rId12"/>
          <w:footnotePr>
            <w:numRestart w:val="eachSect"/>
          </w:footnotePr>
          <w:pgSz w:w="11907" w:h="16840" w:code="9"/>
          <w:pgMar w:top="1418" w:right="1134" w:bottom="1134" w:left="1134" w:header="680" w:footer="567" w:gutter="0"/>
          <w:cols w:space="720"/>
        </w:sectPr>
      </w:pPr>
    </w:p>
    <w:p w14:paraId="181C2B50" w14:textId="77777777" w:rsidR="00050FEC" w:rsidRPr="007025CD" w:rsidRDefault="00050FEC" w:rsidP="00050FEC">
      <w:pPr>
        <w:pStyle w:val="Heading5"/>
        <w:rPr>
          <w:rFonts w:eastAsia="SimSun"/>
          <w:lang w:eastAsia="x-none"/>
        </w:rPr>
      </w:pPr>
      <w:r w:rsidRPr="007025CD">
        <w:rPr>
          <w:rFonts w:eastAsia="SimSun"/>
          <w:lang w:eastAsia="x-none"/>
        </w:rPr>
        <w:lastRenderedPageBreak/>
        <w:t>8.1.4.1.10</w:t>
      </w:r>
      <w:r w:rsidRPr="007025CD">
        <w:rPr>
          <w:rFonts w:eastAsia="SimSun"/>
          <w:lang w:eastAsia="x-none"/>
        </w:rPr>
        <w:tab/>
      </w:r>
      <w:proofErr w:type="spellStart"/>
      <w:r w:rsidRPr="007025CD">
        <w:rPr>
          <w:rFonts w:eastAsia="SimSun"/>
          <w:lang w:eastAsia="x-none"/>
        </w:rPr>
        <w:t>eCall</w:t>
      </w:r>
      <w:proofErr w:type="spellEnd"/>
      <w:r w:rsidRPr="007025CD">
        <w:rPr>
          <w:rFonts w:eastAsia="SimSun"/>
          <w:lang w:eastAsia="x-none"/>
        </w:rPr>
        <w:t xml:space="preserve"> Only mode / Intra NR handover / Success / Inter-frequency</w:t>
      </w:r>
    </w:p>
    <w:p w14:paraId="0BB6650C" w14:textId="77777777" w:rsidR="00050FEC" w:rsidRPr="007025CD" w:rsidRDefault="00050FEC" w:rsidP="00050FEC">
      <w:pPr>
        <w:pStyle w:val="H6"/>
        <w:rPr>
          <w:lang w:eastAsia="ja-JP"/>
        </w:rPr>
      </w:pPr>
      <w:r w:rsidRPr="007025CD">
        <w:t>8.1.4.1.10.1</w:t>
      </w:r>
      <w:r w:rsidRPr="007025CD">
        <w:tab/>
        <w:t>Test Purpose (TP)</w:t>
      </w:r>
    </w:p>
    <w:p w14:paraId="6F4F2DB0" w14:textId="77777777" w:rsidR="00050FEC" w:rsidRPr="007025CD" w:rsidRDefault="00050FEC" w:rsidP="00050FEC">
      <w:pPr>
        <w:keepNext/>
        <w:keepLines/>
        <w:spacing w:before="120"/>
        <w:ind w:left="1985" w:hanging="1985"/>
        <w:rPr>
          <w:rFonts w:ascii="Arial" w:hAnsi="Arial"/>
          <w:lang w:eastAsia="x-none"/>
        </w:rPr>
      </w:pPr>
      <w:r w:rsidRPr="007025CD">
        <w:rPr>
          <w:rFonts w:ascii="Arial" w:hAnsi="Arial"/>
          <w:lang w:eastAsia="x-none"/>
        </w:rPr>
        <w:t>(1)</w:t>
      </w:r>
    </w:p>
    <w:p w14:paraId="4B9898D8" w14:textId="77777777" w:rsidR="00050FEC" w:rsidRPr="007025CD" w:rsidRDefault="00050FEC" w:rsidP="00050FEC">
      <w:pPr>
        <w:pStyle w:val="PL"/>
        <w:rPr>
          <w:noProof w:val="0"/>
          <w:lang w:eastAsia="ja-JP"/>
        </w:rPr>
      </w:pPr>
      <w:r w:rsidRPr="007025CD">
        <w:rPr>
          <w:b/>
          <w:bCs/>
          <w:noProof w:val="0"/>
        </w:rPr>
        <w:t>with</w:t>
      </w:r>
      <w:r w:rsidRPr="007025CD">
        <w:rPr>
          <w:noProof w:val="0"/>
        </w:rPr>
        <w:t xml:space="preserve"> { UE in </w:t>
      </w:r>
      <w:proofErr w:type="spellStart"/>
      <w:r w:rsidRPr="007025CD">
        <w:rPr>
          <w:noProof w:val="0"/>
        </w:rPr>
        <w:t>eCall</w:t>
      </w:r>
      <w:proofErr w:type="spellEnd"/>
      <w:r w:rsidRPr="007025CD">
        <w:rPr>
          <w:noProof w:val="0"/>
        </w:rPr>
        <w:t xml:space="preserve"> Only mode and an </w:t>
      </w:r>
      <w:proofErr w:type="spellStart"/>
      <w:r w:rsidRPr="007025CD">
        <w:rPr>
          <w:noProof w:val="0"/>
        </w:rPr>
        <w:t>eCall</w:t>
      </w:r>
      <w:proofErr w:type="spellEnd"/>
      <w:r w:rsidRPr="007025CD">
        <w:rPr>
          <w:noProof w:val="0"/>
        </w:rPr>
        <w:t xml:space="preserve"> over IMS is ongoing }</w:t>
      </w:r>
    </w:p>
    <w:p w14:paraId="382C837D" w14:textId="77777777" w:rsidR="00050FEC" w:rsidRPr="007025CD" w:rsidRDefault="00050FEC" w:rsidP="00050FEC">
      <w:pPr>
        <w:pStyle w:val="PL"/>
        <w:rPr>
          <w:noProof w:val="0"/>
        </w:rPr>
      </w:pPr>
      <w:r w:rsidRPr="007025CD">
        <w:rPr>
          <w:b/>
          <w:bCs/>
          <w:noProof w:val="0"/>
        </w:rPr>
        <w:t>ensure that</w:t>
      </w:r>
      <w:r w:rsidRPr="007025CD">
        <w:rPr>
          <w:noProof w:val="0"/>
        </w:rPr>
        <w:t xml:space="preserve"> {</w:t>
      </w:r>
    </w:p>
    <w:p w14:paraId="1EBD3744" w14:textId="77777777" w:rsidR="00050FEC" w:rsidRPr="007025CD" w:rsidRDefault="00050FEC" w:rsidP="00050FEC">
      <w:pPr>
        <w:pStyle w:val="PL"/>
        <w:rPr>
          <w:noProof w:val="0"/>
        </w:rPr>
      </w:pPr>
      <w:r w:rsidRPr="007025CD">
        <w:rPr>
          <w:noProof w:val="0"/>
        </w:rPr>
        <w:t xml:space="preserve">  </w:t>
      </w:r>
      <w:r w:rsidRPr="007025CD">
        <w:rPr>
          <w:b/>
          <w:bCs/>
          <w:noProof w:val="0"/>
        </w:rPr>
        <w:t>when</w:t>
      </w:r>
      <w:r w:rsidRPr="007025CD">
        <w:rPr>
          <w:noProof w:val="0"/>
        </w:rPr>
        <w:t xml:space="preserve"> { UE receives an </w:t>
      </w:r>
      <w:proofErr w:type="spellStart"/>
      <w:r w:rsidRPr="007025CD">
        <w:rPr>
          <w:noProof w:val="0"/>
        </w:rPr>
        <w:t>RRCReconfiguration</w:t>
      </w:r>
      <w:proofErr w:type="spellEnd"/>
      <w:r w:rsidRPr="007025CD">
        <w:rPr>
          <w:noProof w:val="0"/>
        </w:rPr>
        <w:t xml:space="preserve"> message including a </w:t>
      </w:r>
      <w:proofErr w:type="spellStart"/>
      <w:r w:rsidRPr="007025CD">
        <w:rPr>
          <w:noProof w:val="0"/>
        </w:rPr>
        <w:t>reconfigurationWithSync</w:t>
      </w:r>
      <w:proofErr w:type="spellEnd"/>
      <w:r w:rsidRPr="007025CD">
        <w:rPr>
          <w:noProof w:val="0"/>
        </w:rPr>
        <w:t xml:space="preserve"> for handover }</w:t>
      </w:r>
    </w:p>
    <w:p w14:paraId="5BFDF1E9" w14:textId="77777777" w:rsidR="00050FEC" w:rsidRPr="007025CD" w:rsidRDefault="00050FEC" w:rsidP="00050FEC">
      <w:pPr>
        <w:pStyle w:val="PL"/>
        <w:rPr>
          <w:noProof w:val="0"/>
        </w:rPr>
      </w:pPr>
      <w:r w:rsidRPr="007025CD">
        <w:rPr>
          <w:noProof w:val="0"/>
        </w:rPr>
        <w:t xml:space="preserve">    </w:t>
      </w:r>
      <w:r w:rsidRPr="007025CD">
        <w:rPr>
          <w:b/>
          <w:bCs/>
          <w:noProof w:val="0"/>
        </w:rPr>
        <w:t>then</w:t>
      </w:r>
      <w:r w:rsidRPr="007025CD">
        <w:rPr>
          <w:noProof w:val="0"/>
        </w:rPr>
        <w:t xml:space="preserve"> { </w:t>
      </w:r>
      <w:r w:rsidRPr="007025CD">
        <w:rPr>
          <w:rFonts w:cs="Courier New"/>
          <w:noProof w:val="0"/>
        </w:rPr>
        <w:t xml:space="preserve">UE performs handover to the target cell and transmits an </w:t>
      </w:r>
      <w:proofErr w:type="spellStart"/>
      <w:r w:rsidRPr="007025CD">
        <w:rPr>
          <w:rFonts w:cs="Courier New"/>
          <w:noProof w:val="0"/>
        </w:rPr>
        <w:t>RRCReconfigurationComplete</w:t>
      </w:r>
      <w:proofErr w:type="spellEnd"/>
      <w:r w:rsidRPr="007025CD">
        <w:rPr>
          <w:rFonts w:cs="Courier New"/>
          <w:noProof w:val="0"/>
        </w:rPr>
        <w:t xml:space="preserve"> message</w:t>
      </w:r>
      <w:r w:rsidRPr="007025CD">
        <w:rPr>
          <w:noProof w:val="0"/>
        </w:rPr>
        <w:t xml:space="preserve"> }</w:t>
      </w:r>
    </w:p>
    <w:p w14:paraId="3836590D" w14:textId="77777777" w:rsidR="00050FEC" w:rsidRPr="007025CD" w:rsidRDefault="00050FEC" w:rsidP="00050FEC">
      <w:pPr>
        <w:pStyle w:val="PL"/>
        <w:rPr>
          <w:noProof w:val="0"/>
        </w:rPr>
      </w:pPr>
      <w:r w:rsidRPr="007025CD">
        <w:rPr>
          <w:noProof w:val="0"/>
        </w:rPr>
        <w:t xml:space="preserve">            }</w:t>
      </w:r>
    </w:p>
    <w:p w14:paraId="180326A9" w14:textId="77777777" w:rsidR="00050FEC" w:rsidRPr="007025CD" w:rsidRDefault="00050FEC" w:rsidP="00050FEC">
      <w:pPr>
        <w:pStyle w:val="PL"/>
        <w:rPr>
          <w:noProof w:val="0"/>
        </w:rPr>
      </w:pPr>
    </w:p>
    <w:p w14:paraId="4BEEDA31" w14:textId="77777777" w:rsidR="00050FEC" w:rsidRPr="007025CD" w:rsidRDefault="00050FEC" w:rsidP="00050FEC">
      <w:pPr>
        <w:pStyle w:val="H6"/>
        <w:rPr>
          <w:lang w:eastAsia="x-none"/>
        </w:rPr>
      </w:pPr>
      <w:r w:rsidRPr="007025CD">
        <w:rPr>
          <w:lang w:eastAsia="x-none"/>
        </w:rPr>
        <w:t>8.1.4.1.10.2</w:t>
      </w:r>
      <w:r w:rsidRPr="007025CD">
        <w:rPr>
          <w:lang w:eastAsia="x-none"/>
        </w:rPr>
        <w:tab/>
        <w:t>Conformance requirements</w:t>
      </w:r>
    </w:p>
    <w:p w14:paraId="25355781" w14:textId="77777777" w:rsidR="00050FEC" w:rsidRPr="007025CD" w:rsidRDefault="00050FEC" w:rsidP="00050FEC">
      <w:r w:rsidRPr="007025CD">
        <w:t>References: The conformance requirements covered in the present test case are specified in: TS 38.331, clauses 5.3.5.3, 5.3.5.5.1, 5.3.5.5.2, 5.5.4.4, 5.2.2.4.2 and 6.2.2.</w:t>
      </w:r>
    </w:p>
    <w:p w14:paraId="0A6AB134" w14:textId="77777777" w:rsidR="00050FEC" w:rsidRPr="007025CD" w:rsidRDefault="00050FEC" w:rsidP="00050FEC">
      <w:pPr>
        <w:rPr>
          <w:lang w:eastAsia="ja-JP"/>
        </w:rPr>
      </w:pPr>
      <w:r w:rsidRPr="007025CD">
        <w:t>[TS 38.331, clause 5.3.5.3]</w:t>
      </w:r>
    </w:p>
    <w:p w14:paraId="3A1CDA5A" w14:textId="77777777" w:rsidR="00050FEC" w:rsidRPr="007025CD" w:rsidRDefault="00050FEC" w:rsidP="00050FEC">
      <w:r w:rsidRPr="007025CD">
        <w:t xml:space="preserve">The UE shall perform the following actions upon reception of the </w:t>
      </w:r>
      <w:proofErr w:type="spellStart"/>
      <w:r w:rsidRPr="007025CD">
        <w:rPr>
          <w:i/>
        </w:rPr>
        <w:t>RRCReconfiguration</w:t>
      </w:r>
      <w:proofErr w:type="spellEnd"/>
      <w:r w:rsidRPr="007025CD">
        <w:rPr>
          <w:i/>
        </w:rPr>
        <w:t>,</w:t>
      </w:r>
      <w:r w:rsidRPr="007025CD">
        <w:t xml:space="preserve"> or upon execution of the conditional reconfiguration (CHO or CPC):</w:t>
      </w:r>
    </w:p>
    <w:p w14:paraId="7FF18CF4" w14:textId="77777777" w:rsidR="00050FEC" w:rsidRPr="007025CD" w:rsidRDefault="00050FEC" w:rsidP="00050FEC">
      <w:r w:rsidRPr="007025CD">
        <w:t>…</w:t>
      </w:r>
    </w:p>
    <w:p w14:paraId="70B959CF" w14:textId="77777777" w:rsidR="00050FEC" w:rsidRPr="007025CD" w:rsidRDefault="00050FEC" w:rsidP="00050FEC">
      <w:pPr>
        <w:pStyle w:val="B10"/>
        <w:rPr>
          <w:rFonts w:eastAsia="Batang"/>
        </w:rPr>
      </w:pPr>
      <w:r w:rsidRPr="007025CD">
        <w:rPr>
          <w:rFonts w:eastAsia="Batang"/>
        </w:rPr>
        <w:t>1&gt;</w:t>
      </w:r>
      <w:r w:rsidRPr="007025CD">
        <w:rPr>
          <w:rFonts w:eastAsia="Batang"/>
        </w:rPr>
        <w:tab/>
        <w:t xml:space="preserve">if the </w:t>
      </w:r>
      <w:proofErr w:type="spellStart"/>
      <w:r w:rsidRPr="007025CD">
        <w:rPr>
          <w:i/>
        </w:rPr>
        <w:t>RRCReconfiguration</w:t>
      </w:r>
      <w:proofErr w:type="spellEnd"/>
      <w:r w:rsidRPr="007025CD">
        <w:t xml:space="preserve"> </w:t>
      </w:r>
      <w:r w:rsidRPr="007025CD">
        <w:rPr>
          <w:rFonts w:eastAsia="Batang"/>
        </w:rPr>
        <w:t xml:space="preserve">includes the </w:t>
      </w:r>
      <w:proofErr w:type="spellStart"/>
      <w:r w:rsidRPr="007025CD">
        <w:rPr>
          <w:rFonts w:eastAsia="Batang"/>
          <w:i/>
        </w:rPr>
        <w:t>masterCellGroup</w:t>
      </w:r>
      <w:proofErr w:type="spellEnd"/>
      <w:r w:rsidRPr="007025CD">
        <w:rPr>
          <w:rFonts w:eastAsia="Batang"/>
        </w:rPr>
        <w:t>:</w:t>
      </w:r>
    </w:p>
    <w:p w14:paraId="11B74D11" w14:textId="77777777" w:rsidR="00050FEC" w:rsidRPr="007025CD" w:rsidRDefault="00050FEC" w:rsidP="00050FEC">
      <w:pPr>
        <w:pStyle w:val="B2"/>
        <w:rPr>
          <w:rFonts w:eastAsia="Batang"/>
          <w:lang w:eastAsia="ja-JP"/>
        </w:rPr>
      </w:pPr>
      <w:r w:rsidRPr="007025CD">
        <w:rPr>
          <w:rFonts w:eastAsia="Batang"/>
        </w:rPr>
        <w:t>2&gt;</w:t>
      </w:r>
      <w:r w:rsidRPr="007025CD">
        <w:rPr>
          <w:rFonts w:eastAsia="Batang"/>
        </w:rPr>
        <w:tab/>
        <w:t xml:space="preserve">perform the cell group configuration for the received </w:t>
      </w:r>
      <w:proofErr w:type="spellStart"/>
      <w:r w:rsidRPr="007025CD">
        <w:rPr>
          <w:rFonts w:eastAsia="Batang"/>
          <w:i/>
        </w:rPr>
        <w:t>masterCellGroup</w:t>
      </w:r>
      <w:proofErr w:type="spellEnd"/>
      <w:r w:rsidRPr="007025CD">
        <w:rPr>
          <w:rFonts w:eastAsia="Batang"/>
        </w:rPr>
        <w:t xml:space="preserve"> according to 5.3.5.5;</w:t>
      </w:r>
    </w:p>
    <w:p w14:paraId="40144A2F" w14:textId="77777777" w:rsidR="00050FEC" w:rsidRPr="007025CD" w:rsidRDefault="00050FEC" w:rsidP="00050FEC">
      <w:r w:rsidRPr="007025CD">
        <w:tab/>
        <w:t>…</w:t>
      </w:r>
    </w:p>
    <w:p w14:paraId="656ED213" w14:textId="77777777" w:rsidR="00050FEC" w:rsidRPr="007025CD" w:rsidRDefault="00050FEC" w:rsidP="00050FEC">
      <w:pPr>
        <w:pStyle w:val="B10"/>
      </w:pPr>
      <w:r w:rsidRPr="007025CD">
        <w:t>1&gt;</w:t>
      </w:r>
      <w:r w:rsidRPr="007025CD">
        <w:tab/>
        <w:t xml:space="preserve">if the </w:t>
      </w:r>
      <w:proofErr w:type="spellStart"/>
      <w:r w:rsidRPr="007025CD">
        <w:rPr>
          <w:i/>
        </w:rPr>
        <w:t>RRCReconfiguration</w:t>
      </w:r>
      <w:proofErr w:type="spellEnd"/>
      <w:r w:rsidRPr="007025CD">
        <w:t xml:space="preserve"> message includes the </w:t>
      </w:r>
      <w:proofErr w:type="spellStart"/>
      <w:r w:rsidRPr="007025CD">
        <w:rPr>
          <w:i/>
        </w:rPr>
        <w:t>radioBearerConfig</w:t>
      </w:r>
      <w:proofErr w:type="spellEnd"/>
      <w:r w:rsidRPr="007025CD">
        <w:t>:</w:t>
      </w:r>
    </w:p>
    <w:p w14:paraId="677E1D68" w14:textId="77777777" w:rsidR="00050FEC" w:rsidRPr="007025CD" w:rsidRDefault="00050FEC" w:rsidP="00050FEC">
      <w:pPr>
        <w:pStyle w:val="B2"/>
      </w:pPr>
      <w:r w:rsidRPr="007025CD">
        <w:t>2&gt;</w:t>
      </w:r>
      <w:r w:rsidRPr="007025CD">
        <w:tab/>
        <w:t>perform the radio bearer configuration according to 5.3.5.6;</w:t>
      </w:r>
    </w:p>
    <w:p w14:paraId="6C3B1E4F" w14:textId="77777777" w:rsidR="00050FEC" w:rsidRPr="007025CD" w:rsidRDefault="00050FEC" w:rsidP="00050FEC">
      <w:r w:rsidRPr="007025CD">
        <w:tab/>
        <w:t>…</w:t>
      </w:r>
    </w:p>
    <w:p w14:paraId="33069C62" w14:textId="77777777" w:rsidR="00050FEC" w:rsidRPr="007025CD" w:rsidRDefault="00050FEC" w:rsidP="00050FEC">
      <w:pPr>
        <w:pStyle w:val="B10"/>
      </w:pPr>
      <w:r w:rsidRPr="007025CD">
        <w:t>1&gt;</w:t>
      </w:r>
      <w:r w:rsidRPr="007025CD">
        <w:tab/>
        <w:t xml:space="preserve">if the </w:t>
      </w:r>
      <w:proofErr w:type="spellStart"/>
      <w:r w:rsidRPr="007025CD">
        <w:rPr>
          <w:i/>
        </w:rPr>
        <w:t>RRCReconfiguration</w:t>
      </w:r>
      <w:proofErr w:type="spellEnd"/>
      <w:r w:rsidRPr="007025CD">
        <w:t xml:space="preserve"> message includes the </w:t>
      </w:r>
      <w:proofErr w:type="spellStart"/>
      <w:r w:rsidRPr="007025CD">
        <w:rPr>
          <w:i/>
        </w:rPr>
        <w:t>measConfig</w:t>
      </w:r>
      <w:proofErr w:type="spellEnd"/>
      <w:r w:rsidRPr="007025CD">
        <w:t>:</w:t>
      </w:r>
    </w:p>
    <w:p w14:paraId="1FAA33CB" w14:textId="77777777" w:rsidR="00050FEC" w:rsidRPr="007025CD" w:rsidRDefault="00050FEC" w:rsidP="00050FEC">
      <w:pPr>
        <w:pStyle w:val="B2"/>
      </w:pPr>
      <w:r w:rsidRPr="007025CD">
        <w:t>2&gt;</w:t>
      </w:r>
      <w:r w:rsidRPr="007025CD">
        <w:tab/>
        <w:t>perform the measurement configuration procedure as specified in 5.5.2;</w:t>
      </w:r>
    </w:p>
    <w:p w14:paraId="5F91C491" w14:textId="77777777" w:rsidR="00050FEC" w:rsidRPr="007025CD" w:rsidRDefault="00050FEC" w:rsidP="00050FEC">
      <w:r w:rsidRPr="007025CD">
        <w:tab/>
        <w:t>…</w:t>
      </w:r>
    </w:p>
    <w:p w14:paraId="762ED600" w14:textId="77777777" w:rsidR="00050FEC" w:rsidRPr="007025CD" w:rsidRDefault="00050FEC" w:rsidP="00050FEC">
      <w:pPr>
        <w:pStyle w:val="B10"/>
      </w:pPr>
      <w:r w:rsidRPr="007025CD">
        <w:t>1&gt;</w:t>
      </w:r>
      <w:r w:rsidRPr="007025CD">
        <w:tab/>
        <w:t xml:space="preserve">if </w:t>
      </w:r>
      <w:proofErr w:type="spellStart"/>
      <w:r w:rsidRPr="007025CD">
        <w:rPr>
          <w:i/>
        </w:rPr>
        <w:t>reconfigurationWithSync</w:t>
      </w:r>
      <w:proofErr w:type="spellEnd"/>
      <w:r w:rsidRPr="007025CD">
        <w:t xml:space="preserve"> was included in </w:t>
      </w:r>
      <w:proofErr w:type="spellStart"/>
      <w:r w:rsidRPr="007025CD">
        <w:rPr>
          <w:i/>
        </w:rPr>
        <w:t>spCellConfig</w:t>
      </w:r>
      <w:proofErr w:type="spellEnd"/>
      <w:r w:rsidRPr="007025CD">
        <w:t xml:space="preserve"> of an MCG or SCG, and when MAC of an NR cell group successfully completes a Random Access procedure triggered above:</w:t>
      </w:r>
    </w:p>
    <w:p w14:paraId="7DD4AA58" w14:textId="77777777" w:rsidR="00050FEC" w:rsidRPr="007025CD" w:rsidRDefault="00050FEC" w:rsidP="00050FEC">
      <w:pPr>
        <w:pStyle w:val="B2"/>
      </w:pPr>
      <w:r w:rsidRPr="007025CD">
        <w:t>2&gt;</w:t>
      </w:r>
      <w:r w:rsidRPr="007025CD">
        <w:tab/>
        <w:t>stop timer T304 for that cell group;</w:t>
      </w:r>
    </w:p>
    <w:p w14:paraId="6297E4FB" w14:textId="77777777" w:rsidR="00050FEC" w:rsidRPr="007025CD" w:rsidRDefault="00050FEC" w:rsidP="00050FEC">
      <w:pPr>
        <w:pStyle w:val="B2"/>
      </w:pPr>
      <w:r w:rsidRPr="007025CD">
        <w:t>2&gt;</w:t>
      </w:r>
      <w:r w:rsidRPr="007025CD">
        <w:tab/>
        <w:t xml:space="preserve">stop timer T310 for source </w:t>
      </w:r>
      <w:proofErr w:type="spellStart"/>
      <w:r w:rsidRPr="007025CD">
        <w:t>SpCell</w:t>
      </w:r>
      <w:proofErr w:type="spellEnd"/>
      <w:r w:rsidRPr="007025CD">
        <w:t xml:space="preserve"> if running;</w:t>
      </w:r>
    </w:p>
    <w:p w14:paraId="78386A7D" w14:textId="77777777" w:rsidR="00050FEC" w:rsidRPr="007025CD" w:rsidRDefault="00050FEC" w:rsidP="00050FEC">
      <w:pPr>
        <w:pStyle w:val="B2"/>
      </w:pPr>
      <w:r w:rsidRPr="007025CD">
        <w:t>…</w:t>
      </w:r>
    </w:p>
    <w:p w14:paraId="275A4089" w14:textId="77777777" w:rsidR="00050FEC" w:rsidRPr="007025CD" w:rsidRDefault="00050FEC" w:rsidP="00050FEC">
      <w:pPr>
        <w:pStyle w:val="B2"/>
      </w:pPr>
      <w:r w:rsidRPr="007025CD">
        <w:t>2&gt;</w:t>
      </w:r>
      <w:r w:rsidRPr="007025CD">
        <w:tab/>
        <w:t xml:space="preserve">apply the parts of the measurement and the radio resource configuration that require the UE to know the SFN of the respective target </w:t>
      </w:r>
      <w:proofErr w:type="spellStart"/>
      <w:r w:rsidRPr="007025CD">
        <w:t>SpCell</w:t>
      </w:r>
      <w:proofErr w:type="spellEnd"/>
      <w:r w:rsidRPr="007025CD">
        <w:t xml:space="preserve"> (e.g. measurement gaps, periodic CQI reporting, scheduling request configuration, sounding RS configuration), if any, upon acquiring the SFN of that target </w:t>
      </w:r>
      <w:proofErr w:type="spellStart"/>
      <w:r w:rsidRPr="007025CD">
        <w:t>SpCell</w:t>
      </w:r>
      <w:proofErr w:type="spellEnd"/>
      <w:r w:rsidRPr="007025CD">
        <w:t>;</w:t>
      </w:r>
    </w:p>
    <w:p w14:paraId="4C6A9CD0" w14:textId="77777777" w:rsidR="00050FEC" w:rsidRPr="007025CD" w:rsidRDefault="00050FEC" w:rsidP="00050FEC">
      <w:pPr>
        <w:pStyle w:val="B2"/>
      </w:pPr>
      <w:r w:rsidRPr="007025CD">
        <w:t>…</w:t>
      </w:r>
    </w:p>
    <w:p w14:paraId="310EB79F" w14:textId="77777777" w:rsidR="00050FEC" w:rsidRPr="007025CD" w:rsidRDefault="00050FEC" w:rsidP="00050FEC">
      <w:pPr>
        <w:pStyle w:val="B2"/>
      </w:pPr>
      <w:r w:rsidRPr="007025CD">
        <w:t>2&gt;</w:t>
      </w:r>
      <w:r w:rsidRPr="007025CD">
        <w:tab/>
        <w:t xml:space="preserve">if the </w:t>
      </w:r>
      <w:proofErr w:type="spellStart"/>
      <w:r w:rsidRPr="007025CD">
        <w:rPr>
          <w:i/>
        </w:rPr>
        <w:t>reconfigurationWithSync</w:t>
      </w:r>
      <w:proofErr w:type="spellEnd"/>
      <w:r w:rsidRPr="007025CD">
        <w:t xml:space="preserve"> was included in </w:t>
      </w:r>
      <w:proofErr w:type="spellStart"/>
      <w:r w:rsidRPr="007025CD">
        <w:rPr>
          <w:i/>
        </w:rPr>
        <w:t>spCellConfig</w:t>
      </w:r>
      <w:proofErr w:type="spellEnd"/>
      <w:r w:rsidRPr="007025CD">
        <w:t xml:space="preserve"> of an MCG:</w:t>
      </w:r>
    </w:p>
    <w:p w14:paraId="1CA7235C" w14:textId="77777777" w:rsidR="00050FEC" w:rsidRPr="007025CD" w:rsidRDefault="00050FEC" w:rsidP="00050FEC">
      <w:pPr>
        <w:pStyle w:val="B3"/>
      </w:pPr>
      <w:r w:rsidRPr="007025CD">
        <w:t>3&gt;</w:t>
      </w:r>
      <w:r w:rsidRPr="007025CD">
        <w:tab/>
        <w:t>if T390 is running:</w:t>
      </w:r>
    </w:p>
    <w:p w14:paraId="530436AB" w14:textId="77777777" w:rsidR="00050FEC" w:rsidRPr="007025CD" w:rsidRDefault="00050FEC" w:rsidP="00050FEC">
      <w:pPr>
        <w:pStyle w:val="B4"/>
      </w:pPr>
      <w:r w:rsidRPr="007025CD">
        <w:t>4&gt;</w:t>
      </w:r>
      <w:r w:rsidRPr="007025CD">
        <w:tab/>
        <w:t>stop timer T390 for all access categories;</w:t>
      </w:r>
    </w:p>
    <w:p w14:paraId="63B22B71" w14:textId="77777777" w:rsidR="00050FEC" w:rsidRPr="007025CD" w:rsidRDefault="00050FEC" w:rsidP="00050FEC">
      <w:pPr>
        <w:pStyle w:val="B4"/>
      </w:pPr>
      <w:r w:rsidRPr="007025CD">
        <w:t>4&gt;</w:t>
      </w:r>
      <w:r w:rsidRPr="007025CD">
        <w:tab/>
        <w:t>perform the actions as specified in 5.3.14.4.</w:t>
      </w:r>
    </w:p>
    <w:p w14:paraId="4539686A" w14:textId="77777777" w:rsidR="00050FEC" w:rsidRPr="007025CD" w:rsidRDefault="00050FEC" w:rsidP="00050FEC">
      <w:pPr>
        <w:pStyle w:val="B3"/>
      </w:pPr>
      <w:r w:rsidRPr="007025CD">
        <w:t>3&gt;</w:t>
      </w:r>
      <w:r w:rsidRPr="007025CD">
        <w:tab/>
        <w:t>if T350 is running:</w:t>
      </w:r>
    </w:p>
    <w:p w14:paraId="46678698" w14:textId="77777777" w:rsidR="00050FEC" w:rsidRPr="007025CD" w:rsidRDefault="00050FEC" w:rsidP="00050FEC">
      <w:pPr>
        <w:pStyle w:val="B4"/>
      </w:pPr>
      <w:r w:rsidRPr="007025CD">
        <w:lastRenderedPageBreak/>
        <w:t>4&gt;</w:t>
      </w:r>
      <w:r w:rsidRPr="007025CD">
        <w:tab/>
        <w:t>stop timer T350;</w:t>
      </w:r>
    </w:p>
    <w:p w14:paraId="0CA35821" w14:textId="77777777" w:rsidR="00050FEC" w:rsidRPr="007025CD" w:rsidRDefault="00050FEC" w:rsidP="00050FEC">
      <w:pPr>
        <w:pStyle w:val="B3"/>
      </w:pPr>
      <w:r w:rsidRPr="007025CD">
        <w:t>3&gt;</w:t>
      </w:r>
      <w:r w:rsidRPr="007025CD">
        <w:tab/>
        <w:t xml:space="preserve">if </w:t>
      </w:r>
      <w:proofErr w:type="spellStart"/>
      <w:r w:rsidRPr="007025CD">
        <w:rPr>
          <w:i/>
        </w:rPr>
        <w:t>RRCReconfiguration</w:t>
      </w:r>
      <w:proofErr w:type="spellEnd"/>
      <w:r w:rsidRPr="007025CD">
        <w:t xml:space="preserve"> does not include </w:t>
      </w:r>
      <w:r w:rsidRPr="007025CD">
        <w:rPr>
          <w:i/>
        </w:rPr>
        <w:t>dedicatedSIB1-Delivery</w:t>
      </w:r>
      <w:r w:rsidRPr="007025CD">
        <w:t xml:space="preserve"> and</w:t>
      </w:r>
    </w:p>
    <w:p w14:paraId="71789478" w14:textId="77777777" w:rsidR="00050FEC" w:rsidRPr="007025CD" w:rsidRDefault="00050FEC" w:rsidP="00050FEC">
      <w:pPr>
        <w:pStyle w:val="B3"/>
      </w:pPr>
      <w:r w:rsidRPr="007025CD">
        <w:t>3&gt;</w:t>
      </w:r>
      <w:r w:rsidRPr="007025CD">
        <w:tab/>
        <w:t xml:space="preserve">if the active downlink BWP, which is indicated by the </w:t>
      </w:r>
      <w:proofErr w:type="spellStart"/>
      <w:r w:rsidRPr="007025CD">
        <w:rPr>
          <w:i/>
        </w:rPr>
        <w:t>firstActiveDownlinkBWP</w:t>
      </w:r>
      <w:proofErr w:type="spellEnd"/>
      <w:r w:rsidRPr="007025CD">
        <w:rPr>
          <w:i/>
        </w:rPr>
        <w:t>-Id</w:t>
      </w:r>
      <w:r w:rsidRPr="007025CD">
        <w:t xml:space="preserve"> for the target </w:t>
      </w:r>
      <w:proofErr w:type="spellStart"/>
      <w:r w:rsidRPr="007025CD">
        <w:t>SpCell</w:t>
      </w:r>
      <w:proofErr w:type="spellEnd"/>
      <w:r w:rsidRPr="007025CD">
        <w:t xml:space="preserve"> of the MCG, has a common search space configured by </w:t>
      </w:r>
      <w:r w:rsidRPr="007025CD">
        <w:rPr>
          <w:i/>
        </w:rPr>
        <w:t>searchSpaceSIB1</w:t>
      </w:r>
      <w:r w:rsidRPr="007025CD">
        <w:t>:</w:t>
      </w:r>
    </w:p>
    <w:p w14:paraId="39E4BF6C" w14:textId="77777777" w:rsidR="00050FEC" w:rsidRPr="007025CD" w:rsidRDefault="00050FEC" w:rsidP="00050FEC">
      <w:pPr>
        <w:pStyle w:val="B4"/>
      </w:pPr>
      <w:r w:rsidRPr="007025CD">
        <w:t>4&gt;</w:t>
      </w:r>
      <w:r w:rsidRPr="007025CD">
        <w:tab/>
        <w:t xml:space="preserve">acquire the </w:t>
      </w:r>
      <w:r w:rsidRPr="007025CD">
        <w:rPr>
          <w:i/>
        </w:rPr>
        <w:t>SIB1</w:t>
      </w:r>
      <w:r w:rsidRPr="007025CD">
        <w:t xml:space="preserve">, which is scheduled as specified in TS 38.213 [13], of the target </w:t>
      </w:r>
      <w:proofErr w:type="spellStart"/>
      <w:r w:rsidRPr="007025CD">
        <w:t>SpCell</w:t>
      </w:r>
      <w:proofErr w:type="spellEnd"/>
      <w:r w:rsidRPr="007025CD">
        <w:t xml:space="preserve"> of the MCG;</w:t>
      </w:r>
    </w:p>
    <w:p w14:paraId="17906795" w14:textId="77777777" w:rsidR="00050FEC" w:rsidRPr="007025CD" w:rsidRDefault="00050FEC" w:rsidP="00050FEC">
      <w:pPr>
        <w:pStyle w:val="B4"/>
      </w:pPr>
      <w:r w:rsidRPr="007025CD">
        <w:t>4&gt;</w:t>
      </w:r>
      <w:r w:rsidRPr="007025CD">
        <w:tab/>
        <w:t xml:space="preserve">upon acquiring </w:t>
      </w:r>
      <w:r w:rsidRPr="007025CD">
        <w:rPr>
          <w:i/>
        </w:rPr>
        <w:t>SIB1</w:t>
      </w:r>
      <w:r w:rsidRPr="007025CD">
        <w:t>, perform the actions specified in clause 5.2.2.4.2;</w:t>
      </w:r>
    </w:p>
    <w:p w14:paraId="19E26E56" w14:textId="77777777" w:rsidR="00050FEC" w:rsidRPr="007025CD" w:rsidRDefault="00050FEC" w:rsidP="00050FEC">
      <w:pPr>
        <w:pStyle w:val="B4"/>
        <w:ind w:left="283" w:firstLine="284"/>
      </w:pPr>
      <w:r w:rsidRPr="007025CD">
        <w:t>…</w:t>
      </w:r>
    </w:p>
    <w:p w14:paraId="1EAF9D5B" w14:textId="77777777" w:rsidR="00050FEC" w:rsidRPr="007025CD" w:rsidRDefault="00050FEC" w:rsidP="00050FEC">
      <w:pPr>
        <w:pStyle w:val="B2"/>
      </w:pPr>
      <w:r w:rsidRPr="007025CD">
        <w:t>2&gt;</w:t>
      </w:r>
      <w:r w:rsidRPr="007025CD">
        <w:tab/>
        <w:t>the procedure ends.</w:t>
      </w:r>
    </w:p>
    <w:p w14:paraId="523463CE" w14:textId="77777777" w:rsidR="00050FEC" w:rsidRPr="007025CD" w:rsidRDefault="00050FEC" w:rsidP="00050FEC">
      <w:pPr>
        <w:keepLines/>
        <w:ind w:left="1135" w:hanging="851"/>
      </w:pPr>
      <w:r w:rsidRPr="007025CD">
        <w:t>NOTE 3:</w:t>
      </w:r>
      <w:r w:rsidRPr="007025CD">
        <w:tab/>
      </w:r>
      <w:r w:rsidRPr="007025CD">
        <w:rPr>
          <w:lang w:eastAsia="zh-CN"/>
        </w:rPr>
        <w:t xml:space="preserve">The UE is only required to acquire broadcasted </w:t>
      </w:r>
      <w:r w:rsidRPr="007025CD">
        <w:rPr>
          <w:i/>
          <w:iCs/>
          <w:lang w:eastAsia="zh-CN"/>
        </w:rPr>
        <w:t>SIB1</w:t>
      </w:r>
      <w:r w:rsidRPr="007025CD">
        <w:rPr>
          <w:lang w:eastAsia="zh-CN"/>
        </w:rPr>
        <w:t xml:space="preserve"> if the UE can acquire it without disrupting unicast data reception, i.e. the broadcast and unicast beams are quasi co-located</w:t>
      </w:r>
      <w:r w:rsidRPr="007025CD">
        <w:t>.</w:t>
      </w:r>
    </w:p>
    <w:p w14:paraId="3EE5B512" w14:textId="77777777" w:rsidR="00050FEC" w:rsidRPr="007025CD" w:rsidRDefault="00050FEC" w:rsidP="00050FEC">
      <w:r w:rsidRPr="007025CD">
        <w:t>[TS 38.331, clause 5.3.5.5.1]</w:t>
      </w:r>
    </w:p>
    <w:p w14:paraId="0D604836" w14:textId="77777777" w:rsidR="00050FEC" w:rsidRPr="007025CD" w:rsidRDefault="00050FEC" w:rsidP="00050FEC">
      <w:pPr>
        <w:rPr>
          <w:rFonts w:eastAsia="MS Mincho"/>
        </w:rPr>
      </w:pPr>
      <w:r w:rsidRPr="007025CD">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7025CD">
        <w:rPr>
          <w:i/>
        </w:rPr>
        <w:t>CellGroupConfig</w:t>
      </w:r>
      <w:proofErr w:type="spellEnd"/>
      <w:r w:rsidRPr="007025CD">
        <w:t xml:space="preserve"> IE.</w:t>
      </w:r>
    </w:p>
    <w:p w14:paraId="41BEFCD5" w14:textId="77777777" w:rsidR="00050FEC" w:rsidRPr="007025CD" w:rsidRDefault="00050FEC" w:rsidP="00050FEC">
      <w:r w:rsidRPr="007025CD">
        <w:t xml:space="preserve">The UE performs the following actions based on a received </w:t>
      </w:r>
      <w:proofErr w:type="spellStart"/>
      <w:r w:rsidRPr="007025CD">
        <w:rPr>
          <w:i/>
        </w:rPr>
        <w:t>CellGroupConfig</w:t>
      </w:r>
      <w:proofErr w:type="spellEnd"/>
      <w:r w:rsidRPr="007025CD">
        <w:t xml:space="preserve"> IE:</w:t>
      </w:r>
    </w:p>
    <w:p w14:paraId="56F66094" w14:textId="77777777" w:rsidR="00050FEC" w:rsidRPr="007025CD" w:rsidRDefault="00050FEC" w:rsidP="00050FEC">
      <w:pPr>
        <w:pStyle w:val="B10"/>
      </w:pPr>
      <w:r w:rsidRPr="007025CD">
        <w:t>1&gt;</w:t>
      </w:r>
      <w:r w:rsidRPr="007025CD">
        <w:tab/>
        <w:t xml:space="preserve">if the </w:t>
      </w:r>
      <w:proofErr w:type="spellStart"/>
      <w:r w:rsidRPr="007025CD">
        <w:rPr>
          <w:i/>
        </w:rPr>
        <w:t>CellGroupConfig</w:t>
      </w:r>
      <w:proofErr w:type="spellEnd"/>
      <w:r w:rsidRPr="007025CD">
        <w:t xml:space="preserve"> contains the </w:t>
      </w:r>
      <w:proofErr w:type="spellStart"/>
      <w:r w:rsidRPr="007025CD">
        <w:rPr>
          <w:i/>
        </w:rPr>
        <w:t>spCellConfig</w:t>
      </w:r>
      <w:proofErr w:type="spellEnd"/>
      <w:r w:rsidRPr="007025CD">
        <w:t xml:space="preserve"> with </w:t>
      </w:r>
      <w:proofErr w:type="spellStart"/>
      <w:r w:rsidRPr="007025CD">
        <w:rPr>
          <w:i/>
        </w:rPr>
        <w:t>reconfigurationWithSync</w:t>
      </w:r>
      <w:proofErr w:type="spellEnd"/>
      <w:r w:rsidRPr="007025CD">
        <w:t>:</w:t>
      </w:r>
    </w:p>
    <w:p w14:paraId="44E3E881" w14:textId="77777777" w:rsidR="00050FEC" w:rsidRPr="007025CD" w:rsidRDefault="00050FEC" w:rsidP="00050FEC">
      <w:pPr>
        <w:pStyle w:val="B2"/>
      </w:pPr>
      <w:r w:rsidRPr="007025CD">
        <w:t>2&gt;</w:t>
      </w:r>
      <w:r w:rsidRPr="007025CD">
        <w:tab/>
        <w:t>perform Reconfiguration with sync according to 5.3.5.5.2;</w:t>
      </w:r>
    </w:p>
    <w:p w14:paraId="765B756D" w14:textId="77777777" w:rsidR="00050FEC" w:rsidRPr="007025CD" w:rsidRDefault="00050FEC" w:rsidP="00050FEC">
      <w:pPr>
        <w:pStyle w:val="B2"/>
      </w:pPr>
      <w:r w:rsidRPr="007025CD">
        <w:t>2&gt;</w:t>
      </w:r>
      <w:r w:rsidRPr="007025CD">
        <w:tab/>
        <w:t>resume all suspended radio bearers except the SRBs for the source cell group, and resume SCG transmission for all radio bearers, and resume BH RLC channels and resume SCG transmission for BH RLC channels for IAB-MT, if suspended;</w:t>
      </w:r>
    </w:p>
    <w:p w14:paraId="2DB4CB43" w14:textId="77777777" w:rsidR="00050FEC" w:rsidRPr="007025CD" w:rsidRDefault="00050FEC" w:rsidP="00050FEC">
      <w:pPr>
        <w:pStyle w:val="B2"/>
        <w:ind w:left="0" w:firstLine="284"/>
      </w:pPr>
      <w:r w:rsidRPr="007025CD">
        <w:t>…</w:t>
      </w:r>
    </w:p>
    <w:p w14:paraId="0BE69C24" w14:textId="77777777" w:rsidR="00050FEC" w:rsidRPr="007025CD" w:rsidRDefault="00050FEC" w:rsidP="00050FEC">
      <w:pPr>
        <w:pStyle w:val="B10"/>
      </w:pPr>
      <w:r w:rsidRPr="007025CD">
        <w:t>1&gt;</w:t>
      </w:r>
      <w:r w:rsidRPr="007025CD">
        <w:tab/>
        <w:t xml:space="preserve">if the </w:t>
      </w:r>
      <w:proofErr w:type="spellStart"/>
      <w:r w:rsidRPr="007025CD">
        <w:rPr>
          <w:i/>
        </w:rPr>
        <w:t>CellGroupConfig</w:t>
      </w:r>
      <w:proofErr w:type="spellEnd"/>
      <w:r w:rsidRPr="007025CD">
        <w:t xml:space="preserve"> contains the </w:t>
      </w:r>
      <w:proofErr w:type="spellStart"/>
      <w:r w:rsidRPr="007025CD">
        <w:rPr>
          <w:i/>
        </w:rPr>
        <w:t>rlc-BearerToAddModList</w:t>
      </w:r>
      <w:proofErr w:type="spellEnd"/>
      <w:r w:rsidRPr="007025CD">
        <w:t>:</w:t>
      </w:r>
    </w:p>
    <w:p w14:paraId="2900B98B" w14:textId="77777777" w:rsidR="00050FEC" w:rsidRPr="007025CD" w:rsidRDefault="00050FEC" w:rsidP="00050FEC">
      <w:pPr>
        <w:pStyle w:val="B2"/>
      </w:pPr>
      <w:r w:rsidRPr="007025CD">
        <w:t>2&gt;</w:t>
      </w:r>
      <w:r w:rsidRPr="007025CD">
        <w:tab/>
        <w:t>perform the RLC bearer addition/modification as specified in 5.3.5.5.4;</w:t>
      </w:r>
    </w:p>
    <w:p w14:paraId="1BDAC045" w14:textId="77777777" w:rsidR="00050FEC" w:rsidRPr="007025CD" w:rsidRDefault="00050FEC" w:rsidP="00050FEC">
      <w:pPr>
        <w:pStyle w:val="B10"/>
      </w:pPr>
      <w:r w:rsidRPr="007025CD">
        <w:t>1&gt;</w:t>
      </w:r>
      <w:r w:rsidRPr="007025CD">
        <w:tab/>
        <w:t xml:space="preserve">if the </w:t>
      </w:r>
      <w:proofErr w:type="spellStart"/>
      <w:r w:rsidRPr="007025CD">
        <w:rPr>
          <w:i/>
        </w:rPr>
        <w:t>CellGroupConfig</w:t>
      </w:r>
      <w:proofErr w:type="spellEnd"/>
      <w:r w:rsidRPr="007025CD">
        <w:t xml:space="preserve"> contains the </w:t>
      </w:r>
      <w:r w:rsidRPr="007025CD">
        <w:rPr>
          <w:i/>
        </w:rPr>
        <w:t>mac-</w:t>
      </w:r>
      <w:proofErr w:type="spellStart"/>
      <w:r w:rsidRPr="007025CD">
        <w:rPr>
          <w:i/>
        </w:rPr>
        <w:t>CellGroupConfig</w:t>
      </w:r>
      <w:proofErr w:type="spellEnd"/>
      <w:r w:rsidRPr="007025CD">
        <w:t>:</w:t>
      </w:r>
    </w:p>
    <w:p w14:paraId="320EE871" w14:textId="77777777" w:rsidR="00050FEC" w:rsidRPr="007025CD" w:rsidRDefault="00050FEC" w:rsidP="00050FEC">
      <w:pPr>
        <w:pStyle w:val="B2"/>
      </w:pPr>
      <w:r w:rsidRPr="007025CD">
        <w:t>2&gt;</w:t>
      </w:r>
      <w:r w:rsidRPr="007025CD">
        <w:tab/>
        <w:t>configure the MAC entity of this cell group as specified in 5.3.5.5.5;</w:t>
      </w:r>
    </w:p>
    <w:p w14:paraId="00F7F492" w14:textId="77777777" w:rsidR="00050FEC" w:rsidRPr="007025CD" w:rsidRDefault="00050FEC" w:rsidP="00050FEC">
      <w:pPr>
        <w:pStyle w:val="B2"/>
        <w:ind w:left="0" w:firstLine="284"/>
      </w:pPr>
      <w:r w:rsidRPr="007025CD">
        <w:t>…</w:t>
      </w:r>
    </w:p>
    <w:p w14:paraId="436E3D63" w14:textId="77777777" w:rsidR="00050FEC" w:rsidRPr="007025CD" w:rsidRDefault="00050FEC" w:rsidP="00050FEC">
      <w:pPr>
        <w:pStyle w:val="B10"/>
      </w:pPr>
      <w:r w:rsidRPr="007025CD">
        <w:t>1&gt;</w:t>
      </w:r>
      <w:r w:rsidRPr="007025CD">
        <w:tab/>
        <w:t xml:space="preserve">if the </w:t>
      </w:r>
      <w:proofErr w:type="spellStart"/>
      <w:r w:rsidRPr="007025CD">
        <w:rPr>
          <w:i/>
        </w:rPr>
        <w:t>CellGroupConfig</w:t>
      </w:r>
      <w:proofErr w:type="spellEnd"/>
      <w:r w:rsidRPr="007025CD">
        <w:t xml:space="preserve"> contains the </w:t>
      </w:r>
      <w:proofErr w:type="spellStart"/>
      <w:r w:rsidRPr="007025CD">
        <w:rPr>
          <w:i/>
        </w:rPr>
        <w:t>spCellConfig</w:t>
      </w:r>
      <w:proofErr w:type="spellEnd"/>
      <w:r w:rsidRPr="007025CD">
        <w:t>:</w:t>
      </w:r>
    </w:p>
    <w:p w14:paraId="7735C938" w14:textId="77777777" w:rsidR="00050FEC" w:rsidRPr="007025CD" w:rsidRDefault="00050FEC" w:rsidP="00050FEC">
      <w:pPr>
        <w:pStyle w:val="B2"/>
      </w:pPr>
      <w:r w:rsidRPr="007025CD">
        <w:t>2&gt;</w:t>
      </w:r>
      <w:r w:rsidRPr="007025CD">
        <w:tab/>
        <w:t xml:space="preserve">configure the </w:t>
      </w:r>
      <w:proofErr w:type="spellStart"/>
      <w:r w:rsidRPr="007025CD">
        <w:t>SpCell</w:t>
      </w:r>
      <w:proofErr w:type="spellEnd"/>
      <w:r w:rsidRPr="007025CD">
        <w:t xml:space="preserve"> as specified in 5.3.5.5.7;</w:t>
      </w:r>
    </w:p>
    <w:p w14:paraId="65754EDF" w14:textId="77777777" w:rsidR="00050FEC" w:rsidRPr="007025CD" w:rsidRDefault="00050FEC" w:rsidP="00050FEC">
      <w:r w:rsidRPr="007025CD">
        <w:t>[TS 38.331, clause 5.3.5.5.2]</w:t>
      </w:r>
    </w:p>
    <w:p w14:paraId="605F9FA5" w14:textId="77777777" w:rsidR="00050FEC" w:rsidRPr="007025CD" w:rsidRDefault="00050FEC" w:rsidP="00050FEC">
      <w:pPr>
        <w:rPr>
          <w:rFonts w:eastAsia="MS Mincho"/>
        </w:rPr>
      </w:pPr>
      <w:r w:rsidRPr="007025CD">
        <w:t>The UE shall perform the following actions to execute a reconfiguration with sync.</w:t>
      </w:r>
    </w:p>
    <w:p w14:paraId="4F7C6697" w14:textId="77777777" w:rsidR="00050FEC" w:rsidRPr="007025CD" w:rsidRDefault="00050FEC" w:rsidP="00050FEC">
      <w:pPr>
        <w:pStyle w:val="B10"/>
      </w:pPr>
      <w:r w:rsidRPr="007025CD">
        <w:t>1&gt;</w:t>
      </w:r>
      <w:r w:rsidRPr="007025CD">
        <w:tab/>
        <w:t>if the AS security is not activated, perform the actions upon going to RRC_IDLE as specified in 5.3.11 with the release cause '</w:t>
      </w:r>
      <w:r w:rsidRPr="007025CD">
        <w:rPr>
          <w:i/>
        </w:rPr>
        <w:t>other</w:t>
      </w:r>
      <w:r w:rsidRPr="007025CD">
        <w:t>' upon which the procedure ends;</w:t>
      </w:r>
    </w:p>
    <w:p w14:paraId="72788D0A" w14:textId="77777777" w:rsidR="00050FEC" w:rsidRPr="007025CD" w:rsidRDefault="00050FEC" w:rsidP="00050FEC">
      <w:pPr>
        <w:pStyle w:val="B10"/>
      </w:pPr>
      <w:r w:rsidRPr="007025CD">
        <w:t>1&gt;</w:t>
      </w:r>
      <w:r w:rsidRPr="007025CD">
        <w:tab/>
        <w:t>if no DAPS bearer is configured:</w:t>
      </w:r>
    </w:p>
    <w:p w14:paraId="15C79ED7" w14:textId="77777777" w:rsidR="00050FEC" w:rsidRPr="007025CD" w:rsidRDefault="00050FEC" w:rsidP="00050FEC">
      <w:pPr>
        <w:pStyle w:val="B2"/>
      </w:pPr>
      <w:r w:rsidRPr="007025CD">
        <w:t>2&gt;</w:t>
      </w:r>
      <w:r w:rsidRPr="007025CD">
        <w:tab/>
        <w:t xml:space="preserve">stop timer T310 for the corresponding </w:t>
      </w:r>
      <w:proofErr w:type="spellStart"/>
      <w:r w:rsidRPr="007025CD">
        <w:t>SpCell</w:t>
      </w:r>
      <w:proofErr w:type="spellEnd"/>
      <w:r w:rsidRPr="007025CD">
        <w:t>, if running;</w:t>
      </w:r>
    </w:p>
    <w:p w14:paraId="2625484B" w14:textId="77777777" w:rsidR="00050FEC" w:rsidRPr="007025CD" w:rsidRDefault="00050FEC" w:rsidP="00050FEC">
      <w:pPr>
        <w:pStyle w:val="B10"/>
        <w:ind w:left="284" w:firstLine="0"/>
      </w:pPr>
      <w:r w:rsidRPr="007025CD">
        <w:t>1&gt;</w:t>
      </w:r>
      <w:r w:rsidRPr="007025CD">
        <w:tab/>
        <w:t>if this procedure is executed for the MCG:</w:t>
      </w:r>
    </w:p>
    <w:p w14:paraId="7F5322D5" w14:textId="77777777" w:rsidR="00050FEC" w:rsidRPr="007025CD" w:rsidRDefault="00050FEC" w:rsidP="00050FEC">
      <w:pPr>
        <w:pStyle w:val="B2"/>
      </w:pPr>
      <w:r w:rsidRPr="007025CD">
        <w:t>2&gt;</w:t>
      </w:r>
      <w:r w:rsidRPr="007025CD">
        <w:tab/>
        <w:t>if timer T316 is running;</w:t>
      </w:r>
    </w:p>
    <w:p w14:paraId="336C516C" w14:textId="77777777" w:rsidR="00050FEC" w:rsidRPr="007025CD" w:rsidRDefault="00050FEC" w:rsidP="00050FEC">
      <w:pPr>
        <w:pStyle w:val="B3"/>
      </w:pPr>
      <w:r w:rsidRPr="007025CD">
        <w:t>3&gt;</w:t>
      </w:r>
      <w:r w:rsidRPr="007025CD">
        <w:tab/>
        <w:t>stop timer T316;</w:t>
      </w:r>
    </w:p>
    <w:p w14:paraId="5D7C6271" w14:textId="77777777" w:rsidR="00050FEC" w:rsidRPr="007025CD" w:rsidRDefault="00050FEC" w:rsidP="00050FEC">
      <w:pPr>
        <w:pStyle w:val="B3"/>
      </w:pPr>
      <w:r w:rsidRPr="007025CD">
        <w:lastRenderedPageBreak/>
        <w:t>3&gt;</w:t>
      </w:r>
      <w:r w:rsidRPr="007025CD">
        <w:tab/>
        <w:t xml:space="preserve">clear the information included in </w:t>
      </w:r>
      <w:proofErr w:type="spellStart"/>
      <w:r w:rsidRPr="007025CD">
        <w:rPr>
          <w:i/>
          <w:iCs/>
        </w:rPr>
        <w:t>VarRLF</w:t>
      </w:r>
      <w:proofErr w:type="spellEnd"/>
      <w:r w:rsidRPr="007025CD">
        <w:rPr>
          <w:i/>
          <w:iCs/>
        </w:rPr>
        <w:t>-Report</w:t>
      </w:r>
      <w:r w:rsidRPr="007025CD">
        <w:t>, if any;</w:t>
      </w:r>
    </w:p>
    <w:p w14:paraId="07D96A76" w14:textId="77777777" w:rsidR="00050FEC" w:rsidRPr="007025CD" w:rsidRDefault="00050FEC" w:rsidP="00050FEC">
      <w:pPr>
        <w:pStyle w:val="B2"/>
      </w:pPr>
      <w:r w:rsidRPr="007025CD">
        <w:t>2&gt;</w:t>
      </w:r>
      <w:r w:rsidRPr="007025CD">
        <w:tab/>
        <w:t>resume MCG transmission, if suspended.</w:t>
      </w:r>
    </w:p>
    <w:p w14:paraId="3AD5E970" w14:textId="77777777" w:rsidR="00050FEC" w:rsidRPr="007025CD" w:rsidRDefault="00050FEC" w:rsidP="00050FEC">
      <w:pPr>
        <w:pStyle w:val="B10"/>
      </w:pPr>
      <w:r w:rsidRPr="007025CD">
        <w:t>1&gt;</w:t>
      </w:r>
      <w:r w:rsidRPr="007025CD">
        <w:tab/>
        <w:t xml:space="preserve">stop timer T312 for the corresponding </w:t>
      </w:r>
      <w:proofErr w:type="spellStart"/>
      <w:r w:rsidRPr="007025CD">
        <w:t>SpCell</w:t>
      </w:r>
      <w:proofErr w:type="spellEnd"/>
      <w:r w:rsidRPr="007025CD">
        <w:t>, if running;</w:t>
      </w:r>
    </w:p>
    <w:p w14:paraId="3B694CD9" w14:textId="77777777" w:rsidR="00050FEC" w:rsidRPr="007025CD" w:rsidRDefault="00050FEC" w:rsidP="00050FEC">
      <w:pPr>
        <w:pStyle w:val="B10"/>
      </w:pPr>
      <w:r w:rsidRPr="007025CD">
        <w:t>1&gt;</w:t>
      </w:r>
      <w:r w:rsidRPr="007025CD">
        <w:tab/>
        <w:t xml:space="preserve">start timer T304 for the corresponding </w:t>
      </w:r>
      <w:proofErr w:type="spellStart"/>
      <w:r w:rsidRPr="007025CD">
        <w:t>SpCell</w:t>
      </w:r>
      <w:proofErr w:type="spellEnd"/>
      <w:r w:rsidRPr="007025CD">
        <w:t xml:space="preserve"> with the timer value set to </w:t>
      </w:r>
      <w:r w:rsidRPr="007025CD">
        <w:rPr>
          <w:i/>
        </w:rPr>
        <w:t>t304</w:t>
      </w:r>
      <w:r w:rsidRPr="007025CD">
        <w:t xml:space="preserve">, as included in the </w:t>
      </w:r>
      <w:proofErr w:type="spellStart"/>
      <w:r w:rsidRPr="007025CD">
        <w:rPr>
          <w:i/>
        </w:rPr>
        <w:t>reconfigurationWithSync</w:t>
      </w:r>
      <w:proofErr w:type="spellEnd"/>
      <w:r w:rsidRPr="007025CD">
        <w:t>;</w:t>
      </w:r>
    </w:p>
    <w:p w14:paraId="51B5EE88" w14:textId="77777777" w:rsidR="00050FEC" w:rsidRPr="007025CD" w:rsidRDefault="00050FEC" w:rsidP="00050FEC">
      <w:pPr>
        <w:pStyle w:val="B10"/>
      </w:pPr>
      <w:r w:rsidRPr="007025CD">
        <w:t>1&gt;</w:t>
      </w:r>
      <w:r w:rsidRPr="007025CD">
        <w:tab/>
        <w:t xml:space="preserve">if the </w:t>
      </w:r>
      <w:proofErr w:type="spellStart"/>
      <w:r w:rsidRPr="007025CD">
        <w:rPr>
          <w:i/>
        </w:rPr>
        <w:t>frequencyInfoDL</w:t>
      </w:r>
      <w:proofErr w:type="spellEnd"/>
      <w:r w:rsidRPr="007025CD">
        <w:t xml:space="preserve"> is included:</w:t>
      </w:r>
    </w:p>
    <w:p w14:paraId="4B8CBF1B" w14:textId="77777777" w:rsidR="00050FEC" w:rsidRPr="007025CD" w:rsidRDefault="00050FEC" w:rsidP="00050FEC">
      <w:pPr>
        <w:pStyle w:val="B2"/>
      </w:pPr>
      <w:r w:rsidRPr="007025CD">
        <w:t>2&gt;</w:t>
      </w:r>
      <w:r w:rsidRPr="007025CD">
        <w:tab/>
        <w:t xml:space="preserve">consider the target </w:t>
      </w:r>
      <w:proofErr w:type="spellStart"/>
      <w:r w:rsidRPr="007025CD">
        <w:t>SpCell</w:t>
      </w:r>
      <w:proofErr w:type="spellEnd"/>
      <w:r w:rsidRPr="007025CD">
        <w:t xml:space="preserve"> to be one on the SSB frequency indicated by the </w:t>
      </w:r>
      <w:proofErr w:type="spellStart"/>
      <w:r w:rsidRPr="007025CD">
        <w:rPr>
          <w:i/>
        </w:rPr>
        <w:t>frequencyInfoDL</w:t>
      </w:r>
      <w:proofErr w:type="spellEnd"/>
      <w:r w:rsidRPr="007025CD">
        <w:t xml:space="preserve"> with a physical cell identity indicated by the </w:t>
      </w:r>
      <w:proofErr w:type="spellStart"/>
      <w:r w:rsidRPr="007025CD">
        <w:rPr>
          <w:i/>
        </w:rPr>
        <w:t>physCellId</w:t>
      </w:r>
      <w:proofErr w:type="spellEnd"/>
      <w:r w:rsidRPr="007025CD">
        <w:t>;</w:t>
      </w:r>
    </w:p>
    <w:p w14:paraId="718C57A1" w14:textId="77777777" w:rsidR="00050FEC" w:rsidRPr="007025CD" w:rsidRDefault="00050FEC" w:rsidP="00050FEC">
      <w:pPr>
        <w:pStyle w:val="B10"/>
      </w:pPr>
      <w:r w:rsidRPr="007025CD">
        <w:t>1&gt;</w:t>
      </w:r>
      <w:r w:rsidRPr="007025CD">
        <w:tab/>
        <w:t>else:</w:t>
      </w:r>
    </w:p>
    <w:p w14:paraId="300AC01D" w14:textId="77777777" w:rsidR="00050FEC" w:rsidRPr="007025CD" w:rsidRDefault="00050FEC" w:rsidP="00050FEC">
      <w:pPr>
        <w:pStyle w:val="B2"/>
      </w:pPr>
      <w:r w:rsidRPr="007025CD">
        <w:t>2&gt;</w:t>
      </w:r>
      <w:r w:rsidRPr="007025CD">
        <w:tab/>
        <w:t xml:space="preserve">consider the target </w:t>
      </w:r>
      <w:proofErr w:type="spellStart"/>
      <w:r w:rsidRPr="007025CD">
        <w:t>SpCell</w:t>
      </w:r>
      <w:proofErr w:type="spellEnd"/>
      <w:r w:rsidRPr="007025CD">
        <w:t xml:space="preserve"> to be one on the SSB frequency of the source </w:t>
      </w:r>
      <w:proofErr w:type="spellStart"/>
      <w:r w:rsidRPr="007025CD">
        <w:t>SpCell</w:t>
      </w:r>
      <w:proofErr w:type="spellEnd"/>
      <w:r w:rsidRPr="007025CD">
        <w:t xml:space="preserve"> with a physical cell identity indicated by the </w:t>
      </w:r>
      <w:proofErr w:type="spellStart"/>
      <w:r w:rsidRPr="007025CD">
        <w:rPr>
          <w:i/>
        </w:rPr>
        <w:t>physCellId</w:t>
      </w:r>
      <w:proofErr w:type="spellEnd"/>
      <w:r w:rsidRPr="007025CD">
        <w:t>;</w:t>
      </w:r>
    </w:p>
    <w:p w14:paraId="2778DF7E" w14:textId="77777777" w:rsidR="00050FEC" w:rsidRPr="007025CD" w:rsidRDefault="00050FEC" w:rsidP="00050FEC">
      <w:pPr>
        <w:pStyle w:val="B10"/>
      </w:pPr>
      <w:r w:rsidRPr="007025CD">
        <w:t>1&gt;</w:t>
      </w:r>
      <w:r w:rsidRPr="007025CD">
        <w:tab/>
        <w:t xml:space="preserve">start synchronising to the DL of the target </w:t>
      </w:r>
      <w:proofErr w:type="spellStart"/>
      <w:r w:rsidRPr="007025CD">
        <w:t>SpCell</w:t>
      </w:r>
      <w:proofErr w:type="spellEnd"/>
      <w:r w:rsidRPr="007025CD">
        <w:t>;</w:t>
      </w:r>
    </w:p>
    <w:p w14:paraId="6322BF23" w14:textId="77777777" w:rsidR="00050FEC" w:rsidRPr="007025CD" w:rsidRDefault="00050FEC" w:rsidP="00050FEC">
      <w:pPr>
        <w:pStyle w:val="B10"/>
      </w:pPr>
      <w:r w:rsidRPr="007025CD">
        <w:t>1&gt;</w:t>
      </w:r>
      <w:r w:rsidRPr="007025CD">
        <w:tab/>
        <w:t xml:space="preserve">apply the specified BCCH configuration defined in 9.1.1.1 for the target </w:t>
      </w:r>
      <w:proofErr w:type="spellStart"/>
      <w:r w:rsidRPr="007025CD">
        <w:t>SpCell</w:t>
      </w:r>
      <w:proofErr w:type="spellEnd"/>
      <w:r w:rsidRPr="007025CD">
        <w:t>;</w:t>
      </w:r>
    </w:p>
    <w:p w14:paraId="470B7DCD" w14:textId="77777777" w:rsidR="00050FEC" w:rsidRPr="007025CD" w:rsidRDefault="00050FEC" w:rsidP="00050FEC">
      <w:pPr>
        <w:pStyle w:val="B10"/>
      </w:pPr>
      <w:r w:rsidRPr="007025CD">
        <w:t>1&gt;</w:t>
      </w:r>
      <w:r w:rsidRPr="007025CD">
        <w:tab/>
        <w:t xml:space="preserve">acquire the </w:t>
      </w:r>
      <w:r w:rsidRPr="007025CD">
        <w:rPr>
          <w:i/>
        </w:rPr>
        <w:t>MIB</w:t>
      </w:r>
      <w:r w:rsidRPr="007025CD">
        <w:t xml:space="preserve"> of the target </w:t>
      </w:r>
      <w:proofErr w:type="spellStart"/>
      <w:r w:rsidRPr="007025CD">
        <w:t>SpCell</w:t>
      </w:r>
      <w:proofErr w:type="spellEnd"/>
      <w:r w:rsidRPr="007025CD">
        <w:t>, which is scheduled as specified in TS 38.213 [13];</w:t>
      </w:r>
    </w:p>
    <w:p w14:paraId="1EE60461" w14:textId="77777777" w:rsidR="00050FEC" w:rsidRPr="007025CD" w:rsidRDefault="00050FEC" w:rsidP="00050FEC">
      <w:pPr>
        <w:pStyle w:val="NO"/>
      </w:pPr>
      <w:r w:rsidRPr="007025CD">
        <w:t>NOTE 1:</w:t>
      </w:r>
      <w:r w:rsidRPr="007025CD">
        <w:tab/>
        <w:t>The UE should perform the reconfiguration with sync as soon as possible following the reception of the RRC message triggering the reconfiguration with sync, which could be before confirming successful reception (HARQ and ARQ) of this message.</w:t>
      </w:r>
    </w:p>
    <w:p w14:paraId="7942CE15" w14:textId="77777777" w:rsidR="00050FEC" w:rsidRPr="007025CD" w:rsidRDefault="00050FEC" w:rsidP="00050FEC">
      <w:pPr>
        <w:pStyle w:val="NO"/>
      </w:pPr>
      <w:r w:rsidRPr="007025CD">
        <w:t>NOTE 2:</w:t>
      </w:r>
      <w:r w:rsidRPr="007025CD">
        <w:tab/>
        <w:t xml:space="preserve">The UE may omit reading the </w:t>
      </w:r>
      <w:r w:rsidRPr="007025CD">
        <w:rPr>
          <w:i/>
        </w:rPr>
        <w:t>MIB</w:t>
      </w:r>
      <w:r w:rsidRPr="007025CD">
        <w:t xml:space="preserve"> if the UE already has the required timing information, or the timing information is not needed for random access.</w:t>
      </w:r>
    </w:p>
    <w:p w14:paraId="12E8FB76" w14:textId="77777777" w:rsidR="00050FEC" w:rsidRPr="007025CD" w:rsidRDefault="00050FEC" w:rsidP="00050FEC">
      <w:pPr>
        <w:pStyle w:val="B2"/>
        <w:ind w:left="0" w:firstLine="284"/>
        <w:rPr>
          <w:iCs/>
        </w:rPr>
      </w:pPr>
      <w:r w:rsidRPr="007025CD">
        <w:rPr>
          <w:iCs/>
        </w:rPr>
        <w:t>…</w:t>
      </w:r>
    </w:p>
    <w:p w14:paraId="0F038CDA" w14:textId="77777777" w:rsidR="00050FEC" w:rsidRPr="007025CD" w:rsidRDefault="00050FEC" w:rsidP="00050FEC">
      <w:pPr>
        <w:pStyle w:val="B10"/>
      </w:pPr>
      <w:r w:rsidRPr="007025CD">
        <w:t>1&gt;</w:t>
      </w:r>
      <w:r w:rsidRPr="007025CD">
        <w:tab/>
        <w:t>else:</w:t>
      </w:r>
    </w:p>
    <w:p w14:paraId="163F3667" w14:textId="77777777" w:rsidR="00050FEC" w:rsidRPr="007025CD" w:rsidRDefault="00050FEC" w:rsidP="00050FEC">
      <w:pPr>
        <w:pStyle w:val="B2"/>
      </w:pPr>
      <w:r w:rsidRPr="007025CD">
        <w:t>2&gt;</w:t>
      </w:r>
      <w:r w:rsidRPr="007025CD">
        <w:tab/>
        <w:t>reset the MAC entity of this cell group;</w:t>
      </w:r>
    </w:p>
    <w:p w14:paraId="1216D188" w14:textId="77777777" w:rsidR="00050FEC" w:rsidRPr="007025CD" w:rsidRDefault="00050FEC" w:rsidP="00050FEC">
      <w:pPr>
        <w:pStyle w:val="B2"/>
      </w:pPr>
      <w:r w:rsidRPr="007025CD">
        <w:t>2&gt;</w:t>
      </w:r>
      <w:r w:rsidRPr="007025CD">
        <w:tab/>
        <w:t xml:space="preserve">consider the SCell(s) of this cell group, if configured, that are not included in the </w:t>
      </w:r>
      <w:proofErr w:type="spellStart"/>
      <w:r w:rsidRPr="007025CD">
        <w:rPr>
          <w:i/>
        </w:rPr>
        <w:t>SCellToAddModList</w:t>
      </w:r>
      <w:proofErr w:type="spellEnd"/>
      <w:r w:rsidRPr="007025CD">
        <w:t xml:space="preserve"> in the </w:t>
      </w:r>
      <w:proofErr w:type="spellStart"/>
      <w:r w:rsidRPr="007025CD">
        <w:rPr>
          <w:i/>
        </w:rPr>
        <w:t>RRCReconfiguration</w:t>
      </w:r>
      <w:proofErr w:type="spellEnd"/>
      <w:r w:rsidRPr="007025CD">
        <w:rPr>
          <w:i/>
        </w:rPr>
        <w:t xml:space="preserve"> </w:t>
      </w:r>
      <w:r w:rsidRPr="007025CD">
        <w:t>message, to be in deactivated state;</w:t>
      </w:r>
    </w:p>
    <w:p w14:paraId="10710628" w14:textId="77777777" w:rsidR="00050FEC" w:rsidRPr="007025CD" w:rsidRDefault="00050FEC" w:rsidP="00050FEC">
      <w:pPr>
        <w:pStyle w:val="B2"/>
      </w:pPr>
      <w:r w:rsidRPr="007025CD">
        <w:t>2&gt;</w:t>
      </w:r>
      <w:r w:rsidRPr="007025CD">
        <w:tab/>
        <w:t xml:space="preserve">apply the value of the </w:t>
      </w:r>
      <w:proofErr w:type="spellStart"/>
      <w:r w:rsidRPr="007025CD">
        <w:rPr>
          <w:i/>
        </w:rPr>
        <w:t>newUE</w:t>
      </w:r>
      <w:proofErr w:type="spellEnd"/>
      <w:r w:rsidRPr="007025CD">
        <w:rPr>
          <w:i/>
        </w:rPr>
        <w:t>-Identity</w:t>
      </w:r>
      <w:r w:rsidRPr="007025CD">
        <w:t xml:space="preserve"> as the C-RNTI for this cell group;</w:t>
      </w:r>
    </w:p>
    <w:p w14:paraId="5B05E567" w14:textId="77777777" w:rsidR="00050FEC" w:rsidRPr="007025CD" w:rsidRDefault="00050FEC" w:rsidP="00050FEC">
      <w:pPr>
        <w:pStyle w:val="B2"/>
      </w:pPr>
      <w:r w:rsidRPr="007025CD">
        <w:t>2&gt;</w:t>
      </w:r>
      <w:r w:rsidRPr="007025CD">
        <w:tab/>
        <w:t xml:space="preserve">configure lower layers in accordance with the received </w:t>
      </w:r>
      <w:proofErr w:type="spellStart"/>
      <w:r w:rsidRPr="007025CD">
        <w:t>s</w:t>
      </w:r>
      <w:r w:rsidRPr="007025CD">
        <w:rPr>
          <w:i/>
        </w:rPr>
        <w:t>pCellConfigCommon</w:t>
      </w:r>
      <w:proofErr w:type="spellEnd"/>
      <w:r w:rsidRPr="007025CD">
        <w:t>;</w:t>
      </w:r>
    </w:p>
    <w:p w14:paraId="0C3E7517" w14:textId="77777777" w:rsidR="00050FEC" w:rsidRPr="007025CD" w:rsidRDefault="00050FEC" w:rsidP="00050FEC">
      <w:pPr>
        <w:pStyle w:val="B2"/>
        <w:rPr>
          <w:i/>
        </w:rPr>
      </w:pPr>
      <w:r w:rsidRPr="007025CD">
        <w:t>2&gt;</w:t>
      </w:r>
      <w:r w:rsidRPr="007025CD">
        <w:tab/>
        <w:t xml:space="preserve">configure lower layers in accordance with any additional fields, not covered in the previous, if included in the received </w:t>
      </w:r>
      <w:proofErr w:type="spellStart"/>
      <w:r w:rsidRPr="007025CD">
        <w:rPr>
          <w:i/>
        </w:rPr>
        <w:t>reconfigurationWithSync</w:t>
      </w:r>
      <w:proofErr w:type="spellEnd"/>
      <w:r w:rsidRPr="007025CD">
        <w:rPr>
          <w:i/>
        </w:rPr>
        <w:t>.</w:t>
      </w:r>
    </w:p>
    <w:p w14:paraId="531EB092" w14:textId="77777777" w:rsidR="00050FEC" w:rsidRPr="007025CD" w:rsidRDefault="00050FEC" w:rsidP="00050FEC">
      <w:r w:rsidRPr="007025CD">
        <w:t>[TS 38.331, clause 5.5.4.4]</w:t>
      </w:r>
    </w:p>
    <w:p w14:paraId="5B68BA3D" w14:textId="77777777" w:rsidR="00050FEC" w:rsidRPr="007025CD" w:rsidRDefault="00050FEC" w:rsidP="00050FEC">
      <w:r w:rsidRPr="007025CD">
        <w:t>The UE shall:</w:t>
      </w:r>
    </w:p>
    <w:p w14:paraId="5BBD90E6" w14:textId="77777777" w:rsidR="00050FEC" w:rsidRPr="007025CD" w:rsidRDefault="00050FEC" w:rsidP="00050FEC">
      <w:pPr>
        <w:pStyle w:val="B10"/>
      </w:pPr>
      <w:r w:rsidRPr="007025CD">
        <w:t>1&gt;</w:t>
      </w:r>
      <w:r w:rsidRPr="007025CD">
        <w:tab/>
        <w:t>consider the entering condition for this event to be satisfied when condition A3-1, as specified below, is fulfilled;</w:t>
      </w:r>
    </w:p>
    <w:p w14:paraId="126CA01F" w14:textId="77777777" w:rsidR="00050FEC" w:rsidRPr="007025CD" w:rsidRDefault="00050FEC" w:rsidP="00050FEC">
      <w:pPr>
        <w:pStyle w:val="B10"/>
      </w:pPr>
      <w:r w:rsidRPr="007025CD">
        <w:t>1&gt;</w:t>
      </w:r>
      <w:r w:rsidRPr="007025CD">
        <w:tab/>
        <w:t>consider the leaving condition for this event to be satisfied when condition A3-2, as specified below, is fulfilled;</w:t>
      </w:r>
    </w:p>
    <w:p w14:paraId="6C47938F" w14:textId="77777777" w:rsidR="00050FEC" w:rsidRPr="007025CD" w:rsidRDefault="00050FEC" w:rsidP="00050FEC">
      <w:pPr>
        <w:pStyle w:val="B10"/>
      </w:pPr>
      <w:r w:rsidRPr="007025CD">
        <w:t>1&gt;</w:t>
      </w:r>
      <w:r w:rsidRPr="007025CD">
        <w:tab/>
        <w:t xml:space="preserve">use the </w:t>
      </w:r>
      <w:proofErr w:type="spellStart"/>
      <w:r w:rsidRPr="007025CD">
        <w:t>SpCell</w:t>
      </w:r>
      <w:proofErr w:type="spellEnd"/>
      <w:r w:rsidRPr="007025CD">
        <w:t xml:space="preserve"> for </w:t>
      </w:r>
      <w:proofErr w:type="spellStart"/>
      <w:r w:rsidRPr="007025CD">
        <w:rPr>
          <w:i/>
        </w:rPr>
        <w:t>Mp</w:t>
      </w:r>
      <w:proofErr w:type="spellEnd"/>
      <w:r w:rsidRPr="007025CD">
        <w:t xml:space="preserve">, </w:t>
      </w:r>
      <w:proofErr w:type="spellStart"/>
      <w:r w:rsidRPr="007025CD">
        <w:rPr>
          <w:i/>
        </w:rPr>
        <w:t>Ofp</w:t>
      </w:r>
      <w:proofErr w:type="spellEnd"/>
      <w:r w:rsidRPr="007025CD">
        <w:rPr>
          <w:i/>
        </w:rPr>
        <w:t xml:space="preserve"> and </w:t>
      </w:r>
      <w:proofErr w:type="spellStart"/>
      <w:r w:rsidRPr="007025CD">
        <w:rPr>
          <w:i/>
        </w:rPr>
        <w:t>Ocp</w:t>
      </w:r>
      <w:proofErr w:type="spellEnd"/>
      <w:r w:rsidRPr="007025CD">
        <w:t>.</w:t>
      </w:r>
    </w:p>
    <w:p w14:paraId="10F4CE09" w14:textId="77777777" w:rsidR="00050FEC" w:rsidRPr="007025CD" w:rsidRDefault="00050FEC" w:rsidP="00050FEC">
      <w:pPr>
        <w:pStyle w:val="NO"/>
      </w:pPr>
      <w:r w:rsidRPr="007025CD">
        <w:rPr>
          <w:lang w:eastAsia="ko-KR"/>
        </w:rPr>
        <w:t>NOTE 1:</w:t>
      </w:r>
      <w:r w:rsidRPr="007025CD">
        <w:rPr>
          <w:lang w:eastAsia="ko-KR"/>
        </w:rPr>
        <w:tab/>
        <w:t xml:space="preserve">The cell(s) that triggers the event has reference signals indicated in the </w:t>
      </w:r>
      <w:proofErr w:type="spellStart"/>
      <w:r w:rsidRPr="007025CD">
        <w:rPr>
          <w:i/>
          <w:lang w:eastAsia="ko-KR"/>
        </w:rPr>
        <w:t>measObjectNR</w:t>
      </w:r>
      <w:proofErr w:type="spellEnd"/>
      <w:r w:rsidRPr="007025CD">
        <w:rPr>
          <w:i/>
          <w:lang w:eastAsia="ko-KR"/>
        </w:rPr>
        <w:t xml:space="preserve"> </w:t>
      </w:r>
      <w:r w:rsidRPr="007025CD">
        <w:rPr>
          <w:lang w:eastAsia="ko-KR"/>
        </w:rPr>
        <w:t xml:space="preserve">associated to this event which may be different from the NR </w:t>
      </w:r>
      <w:proofErr w:type="spellStart"/>
      <w:r w:rsidRPr="007025CD">
        <w:rPr>
          <w:lang w:eastAsia="ko-KR"/>
        </w:rPr>
        <w:t>SpCell</w:t>
      </w:r>
      <w:proofErr w:type="spellEnd"/>
      <w:r w:rsidRPr="007025CD">
        <w:rPr>
          <w:lang w:eastAsia="ko-KR"/>
        </w:rPr>
        <w:t xml:space="preserve"> </w:t>
      </w:r>
      <w:proofErr w:type="spellStart"/>
      <w:r w:rsidRPr="007025CD">
        <w:rPr>
          <w:i/>
          <w:lang w:eastAsia="ko-KR"/>
        </w:rPr>
        <w:t>measObjectNR</w:t>
      </w:r>
      <w:proofErr w:type="spellEnd"/>
      <w:r w:rsidRPr="007025CD">
        <w:rPr>
          <w:lang w:eastAsia="ko-KR"/>
        </w:rPr>
        <w:t>.</w:t>
      </w:r>
    </w:p>
    <w:p w14:paraId="1A90F721" w14:textId="77777777" w:rsidR="00050FEC" w:rsidRPr="007025CD" w:rsidRDefault="00050FEC" w:rsidP="00050FEC">
      <w:r w:rsidRPr="007025CD">
        <w:rPr>
          <w:lang w:eastAsia="ko-KR"/>
        </w:rPr>
        <w:t>Inequality</w:t>
      </w:r>
      <w:r w:rsidRPr="007025CD">
        <w:t xml:space="preserve"> A3-1 (Entering condition)</w:t>
      </w:r>
    </w:p>
    <w:p w14:paraId="466567E2" w14:textId="77777777" w:rsidR="00050FEC" w:rsidRPr="007025CD" w:rsidRDefault="00050FEC" w:rsidP="00050FEC">
      <w:pPr>
        <w:pStyle w:val="EQ"/>
        <w:rPr>
          <w:i/>
          <w:iCs/>
          <w:noProof w:val="0"/>
        </w:rPr>
      </w:pPr>
      <w:r w:rsidRPr="007025CD">
        <w:rPr>
          <w:i/>
          <w:iCs/>
          <w:noProof w:val="0"/>
        </w:rPr>
        <w:t xml:space="preserve">Mn + </w:t>
      </w:r>
      <w:proofErr w:type="spellStart"/>
      <w:r w:rsidRPr="007025CD">
        <w:rPr>
          <w:i/>
          <w:iCs/>
          <w:noProof w:val="0"/>
        </w:rPr>
        <w:t>Ofn</w:t>
      </w:r>
      <w:proofErr w:type="spellEnd"/>
      <w:r w:rsidRPr="007025CD">
        <w:rPr>
          <w:i/>
          <w:iCs/>
          <w:noProof w:val="0"/>
        </w:rPr>
        <w:t xml:space="preserve"> + </w:t>
      </w:r>
      <w:proofErr w:type="spellStart"/>
      <w:r w:rsidRPr="007025CD">
        <w:rPr>
          <w:i/>
          <w:iCs/>
          <w:noProof w:val="0"/>
        </w:rPr>
        <w:t>Ocn</w:t>
      </w:r>
      <w:proofErr w:type="spellEnd"/>
      <w:r w:rsidRPr="007025CD">
        <w:rPr>
          <w:i/>
          <w:iCs/>
          <w:noProof w:val="0"/>
        </w:rPr>
        <w:t xml:space="preserve"> – </w:t>
      </w:r>
      <w:proofErr w:type="spellStart"/>
      <w:r w:rsidRPr="007025CD">
        <w:rPr>
          <w:i/>
          <w:iCs/>
          <w:noProof w:val="0"/>
        </w:rPr>
        <w:t>Hys</w:t>
      </w:r>
      <w:proofErr w:type="spellEnd"/>
      <w:r w:rsidRPr="007025CD">
        <w:rPr>
          <w:i/>
          <w:iCs/>
          <w:noProof w:val="0"/>
        </w:rPr>
        <w:t xml:space="preserve"> &gt; </w:t>
      </w:r>
      <w:proofErr w:type="spellStart"/>
      <w:r w:rsidRPr="007025CD">
        <w:rPr>
          <w:i/>
          <w:iCs/>
          <w:noProof w:val="0"/>
        </w:rPr>
        <w:t>Mp</w:t>
      </w:r>
      <w:proofErr w:type="spellEnd"/>
      <w:r w:rsidRPr="007025CD">
        <w:rPr>
          <w:i/>
          <w:iCs/>
          <w:noProof w:val="0"/>
        </w:rPr>
        <w:t xml:space="preserve"> + </w:t>
      </w:r>
      <w:proofErr w:type="spellStart"/>
      <w:r w:rsidRPr="007025CD">
        <w:rPr>
          <w:i/>
          <w:iCs/>
          <w:noProof w:val="0"/>
        </w:rPr>
        <w:t>Ofp</w:t>
      </w:r>
      <w:proofErr w:type="spellEnd"/>
      <w:r w:rsidRPr="007025CD">
        <w:rPr>
          <w:i/>
          <w:iCs/>
          <w:noProof w:val="0"/>
        </w:rPr>
        <w:t xml:space="preserve"> + </w:t>
      </w:r>
      <w:proofErr w:type="spellStart"/>
      <w:r w:rsidRPr="007025CD">
        <w:rPr>
          <w:i/>
          <w:iCs/>
          <w:noProof w:val="0"/>
        </w:rPr>
        <w:t>Ocp</w:t>
      </w:r>
      <w:proofErr w:type="spellEnd"/>
      <w:r w:rsidRPr="007025CD">
        <w:rPr>
          <w:i/>
          <w:iCs/>
          <w:noProof w:val="0"/>
        </w:rPr>
        <w:t xml:space="preserve"> + Off</w:t>
      </w:r>
    </w:p>
    <w:p w14:paraId="3B4F1A1A" w14:textId="77777777" w:rsidR="00050FEC" w:rsidRPr="007025CD" w:rsidRDefault="00050FEC" w:rsidP="00050FEC">
      <w:r w:rsidRPr="007025CD">
        <w:rPr>
          <w:lang w:eastAsia="ko-KR"/>
        </w:rPr>
        <w:t>Inequality</w:t>
      </w:r>
      <w:r w:rsidRPr="007025CD">
        <w:t xml:space="preserve"> A3-2 (Leaving condition)</w:t>
      </w:r>
    </w:p>
    <w:p w14:paraId="64A9187B" w14:textId="77777777" w:rsidR="00050FEC" w:rsidRPr="007025CD" w:rsidRDefault="00050FEC" w:rsidP="00050FEC">
      <w:pPr>
        <w:pStyle w:val="EQ"/>
        <w:rPr>
          <w:i/>
          <w:iCs/>
          <w:noProof w:val="0"/>
        </w:rPr>
      </w:pPr>
      <w:r w:rsidRPr="007025CD">
        <w:rPr>
          <w:i/>
          <w:iCs/>
          <w:noProof w:val="0"/>
        </w:rPr>
        <w:t xml:space="preserve">Mn + </w:t>
      </w:r>
      <w:proofErr w:type="spellStart"/>
      <w:r w:rsidRPr="007025CD">
        <w:rPr>
          <w:i/>
          <w:iCs/>
          <w:noProof w:val="0"/>
        </w:rPr>
        <w:t>Ofn</w:t>
      </w:r>
      <w:proofErr w:type="spellEnd"/>
      <w:r w:rsidRPr="007025CD">
        <w:rPr>
          <w:i/>
          <w:iCs/>
          <w:noProof w:val="0"/>
        </w:rPr>
        <w:t xml:space="preserve"> + </w:t>
      </w:r>
      <w:proofErr w:type="spellStart"/>
      <w:r w:rsidRPr="007025CD">
        <w:rPr>
          <w:i/>
          <w:iCs/>
          <w:noProof w:val="0"/>
        </w:rPr>
        <w:t>Ocn</w:t>
      </w:r>
      <w:proofErr w:type="spellEnd"/>
      <w:r w:rsidRPr="007025CD">
        <w:rPr>
          <w:i/>
          <w:iCs/>
          <w:noProof w:val="0"/>
        </w:rPr>
        <w:t xml:space="preserve"> + </w:t>
      </w:r>
      <w:proofErr w:type="spellStart"/>
      <w:r w:rsidRPr="007025CD">
        <w:rPr>
          <w:i/>
          <w:iCs/>
          <w:noProof w:val="0"/>
        </w:rPr>
        <w:t>Hys</w:t>
      </w:r>
      <w:proofErr w:type="spellEnd"/>
      <w:r w:rsidRPr="007025CD">
        <w:rPr>
          <w:i/>
          <w:iCs/>
          <w:noProof w:val="0"/>
        </w:rPr>
        <w:t xml:space="preserve"> &lt; </w:t>
      </w:r>
      <w:proofErr w:type="spellStart"/>
      <w:r w:rsidRPr="007025CD">
        <w:rPr>
          <w:i/>
          <w:iCs/>
          <w:noProof w:val="0"/>
        </w:rPr>
        <w:t>Mp</w:t>
      </w:r>
      <w:proofErr w:type="spellEnd"/>
      <w:r w:rsidRPr="007025CD">
        <w:rPr>
          <w:i/>
          <w:iCs/>
          <w:noProof w:val="0"/>
        </w:rPr>
        <w:t xml:space="preserve"> + </w:t>
      </w:r>
      <w:proofErr w:type="spellStart"/>
      <w:r w:rsidRPr="007025CD">
        <w:rPr>
          <w:i/>
          <w:iCs/>
          <w:noProof w:val="0"/>
        </w:rPr>
        <w:t>Ofp</w:t>
      </w:r>
      <w:proofErr w:type="spellEnd"/>
      <w:r w:rsidRPr="007025CD">
        <w:rPr>
          <w:i/>
          <w:iCs/>
          <w:noProof w:val="0"/>
        </w:rPr>
        <w:t xml:space="preserve"> + </w:t>
      </w:r>
      <w:proofErr w:type="spellStart"/>
      <w:r w:rsidRPr="007025CD">
        <w:rPr>
          <w:i/>
          <w:iCs/>
          <w:noProof w:val="0"/>
        </w:rPr>
        <w:t>Ocp</w:t>
      </w:r>
      <w:proofErr w:type="spellEnd"/>
      <w:r w:rsidRPr="007025CD">
        <w:rPr>
          <w:i/>
          <w:iCs/>
          <w:noProof w:val="0"/>
        </w:rPr>
        <w:t xml:space="preserve"> + Off</w:t>
      </w:r>
    </w:p>
    <w:p w14:paraId="461D1A00" w14:textId="77777777" w:rsidR="00050FEC" w:rsidRPr="007025CD" w:rsidRDefault="00050FEC" w:rsidP="00050FEC">
      <w:r w:rsidRPr="007025CD">
        <w:lastRenderedPageBreak/>
        <w:t>The variables in the formula are defined as follows:</w:t>
      </w:r>
    </w:p>
    <w:p w14:paraId="657B3A61" w14:textId="77777777" w:rsidR="00050FEC" w:rsidRPr="007025CD" w:rsidRDefault="00050FEC" w:rsidP="00050FEC">
      <w:pPr>
        <w:pStyle w:val="B10"/>
      </w:pPr>
      <w:r w:rsidRPr="007025CD">
        <w:rPr>
          <w:b/>
          <w:i/>
        </w:rPr>
        <w:t xml:space="preserve">Mn </w:t>
      </w:r>
      <w:r w:rsidRPr="007025CD">
        <w:t>is the measurement result of the neighbouring cell, not taking into account any offsets.</w:t>
      </w:r>
    </w:p>
    <w:p w14:paraId="437B86E9" w14:textId="77777777" w:rsidR="00050FEC" w:rsidRPr="007025CD" w:rsidRDefault="00050FEC" w:rsidP="00050FEC">
      <w:pPr>
        <w:pStyle w:val="B10"/>
      </w:pPr>
      <w:proofErr w:type="spellStart"/>
      <w:r w:rsidRPr="007025CD">
        <w:rPr>
          <w:b/>
          <w:i/>
        </w:rPr>
        <w:t>Ofn</w:t>
      </w:r>
      <w:proofErr w:type="spellEnd"/>
      <w:r w:rsidRPr="007025CD">
        <w:rPr>
          <w:b/>
          <w:i/>
        </w:rPr>
        <w:t xml:space="preserve"> </w:t>
      </w:r>
      <w:r w:rsidRPr="007025CD">
        <w:t xml:space="preserve">is the measurement object specific offset of the reference signal of the neighbour cell (i.e. </w:t>
      </w:r>
      <w:proofErr w:type="spellStart"/>
      <w:r w:rsidRPr="007025CD">
        <w:rPr>
          <w:i/>
        </w:rPr>
        <w:t>offsetMO</w:t>
      </w:r>
      <w:proofErr w:type="spellEnd"/>
      <w:r w:rsidRPr="007025CD">
        <w:t xml:space="preserve"> as defined within </w:t>
      </w:r>
      <w:proofErr w:type="spellStart"/>
      <w:r w:rsidRPr="007025CD">
        <w:rPr>
          <w:i/>
        </w:rPr>
        <w:t>measObjectNR</w:t>
      </w:r>
      <w:proofErr w:type="spellEnd"/>
      <w:r w:rsidRPr="007025CD">
        <w:t xml:space="preserve"> corresponding to the neighbour cell).</w:t>
      </w:r>
    </w:p>
    <w:p w14:paraId="74F37328" w14:textId="77777777" w:rsidR="00050FEC" w:rsidRPr="007025CD" w:rsidRDefault="00050FEC" w:rsidP="00050FEC">
      <w:pPr>
        <w:pStyle w:val="B10"/>
      </w:pPr>
      <w:proofErr w:type="spellStart"/>
      <w:r w:rsidRPr="007025CD">
        <w:rPr>
          <w:b/>
          <w:i/>
        </w:rPr>
        <w:t>Ocn</w:t>
      </w:r>
      <w:proofErr w:type="spellEnd"/>
      <w:r w:rsidRPr="007025CD">
        <w:rPr>
          <w:b/>
          <w:i/>
        </w:rPr>
        <w:t xml:space="preserve"> </w:t>
      </w:r>
      <w:r w:rsidRPr="007025CD">
        <w:t xml:space="preserve">is the cell specific offset of the neighbour cell (i.e. </w:t>
      </w:r>
      <w:proofErr w:type="spellStart"/>
      <w:r w:rsidRPr="007025CD">
        <w:rPr>
          <w:i/>
        </w:rPr>
        <w:t>cellIndividualOffset</w:t>
      </w:r>
      <w:proofErr w:type="spellEnd"/>
      <w:r w:rsidRPr="007025CD">
        <w:t xml:space="preserve"> as defined within </w:t>
      </w:r>
      <w:proofErr w:type="spellStart"/>
      <w:r w:rsidRPr="007025CD">
        <w:rPr>
          <w:i/>
        </w:rPr>
        <w:t>measObjectNR</w:t>
      </w:r>
      <w:proofErr w:type="spellEnd"/>
      <w:r w:rsidRPr="007025CD">
        <w:t xml:space="preserve"> corresponding to the frequency of the neighbour cell), and set to zero if not configured for the neighbour cell.</w:t>
      </w:r>
    </w:p>
    <w:p w14:paraId="3A95AF8E" w14:textId="77777777" w:rsidR="00050FEC" w:rsidRPr="007025CD" w:rsidRDefault="00050FEC" w:rsidP="00050FEC">
      <w:pPr>
        <w:pStyle w:val="B10"/>
      </w:pPr>
      <w:proofErr w:type="spellStart"/>
      <w:r w:rsidRPr="007025CD">
        <w:rPr>
          <w:b/>
          <w:i/>
        </w:rPr>
        <w:t>Mp</w:t>
      </w:r>
      <w:proofErr w:type="spellEnd"/>
      <w:r w:rsidRPr="007025CD">
        <w:rPr>
          <w:b/>
          <w:i/>
        </w:rPr>
        <w:t xml:space="preserve"> </w:t>
      </w:r>
      <w:r w:rsidRPr="007025CD">
        <w:t xml:space="preserve">is the measurement result of the </w:t>
      </w:r>
      <w:proofErr w:type="spellStart"/>
      <w:r w:rsidRPr="007025CD">
        <w:t>SpCell</w:t>
      </w:r>
      <w:proofErr w:type="spellEnd"/>
      <w:r w:rsidRPr="007025CD">
        <w:t>, not taking into account any offsets.</w:t>
      </w:r>
    </w:p>
    <w:p w14:paraId="1B7CB554" w14:textId="77777777" w:rsidR="00050FEC" w:rsidRPr="007025CD" w:rsidRDefault="00050FEC" w:rsidP="00050FEC">
      <w:pPr>
        <w:pStyle w:val="B10"/>
      </w:pPr>
      <w:proofErr w:type="spellStart"/>
      <w:r w:rsidRPr="007025CD">
        <w:rPr>
          <w:b/>
          <w:i/>
        </w:rPr>
        <w:t>Ofp</w:t>
      </w:r>
      <w:proofErr w:type="spellEnd"/>
      <w:r w:rsidRPr="007025CD">
        <w:rPr>
          <w:b/>
          <w:i/>
        </w:rPr>
        <w:t xml:space="preserve"> </w:t>
      </w:r>
      <w:r w:rsidRPr="007025CD">
        <w:t xml:space="preserve">is the measurement object specific offset of the </w:t>
      </w:r>
      <w:proofErr w:type="spellStart"/>
      <w:r w:rsidRPr="007025CD">
        <w:t>SpCell</w:t>
      </w:r>
      <w:proofErr w:type="spellEnd"/>
      <w:r w:rsidRPr="007025CD">
        <w:t xml:space="preserve"> (i.e. </w:t>
      </w:r>
      <w:proofErr w:type="spellStart"/>
      <w:r w:rsidRPr="007025CD">
        <w:rPr>
          <w:i/>
        </w:rPr>
        <w:t>offsetMO</w:t>
      </w:r>
      <w:proofErr w:type="spellEnd"/>
      <w:r w:rsidRPr="007025CD">
        <w:t xml:space="preserve"> as defined within </w:t>
      </w:r>
      <w:proofErr w:type="spellStart"/>
      <w:r w:rsidRPr="007025CD">
        <w:rPr>
          <w:i/>
        </w:rPr>
        <w:t>measObjectNR</w:t>
      </w:r>
      <w:proofErr w:type="spellEnd"/>
      <w:r w:rsidRPr="007025CD">
        <w:rPr>
          <w:i/>
        </w:rPr>
        <w:t xml:space="preserve"> </w:t>
      </w:r>
      <w:r w:rsidRPr="007025CD">
        <w:t xml:space="preserve">corresponding to the </w:t>
      </w:r>
      <w:proofErr w:type="spellStart"/>
      <w:r w:rsidRPr="007025CD">
        <w:t>SpCell</w:t>
      </w:r>
      <w:proofErr w:type="spellEnd"/>
      <w:r w:rsidRPr="007025CD">
        <w:t>).</w:t>
      </w:r>
    </w:p>
    <w:p w14:paraId="1A4509B8" w14:textId="77777777" w:rsidR="00050FEC" w:rsidRPr="007025CD" w:rsidRDefault="00050FEC" w:rsidP="00050FEC">
      <w:pPr>
        <w:pStyle w:val="B10"/>
      </w:pPr>
      <w:proofErr w:type="spellStart"/>
      <w:r w:rsidRPr="007025CD">
        <w:rPr>
          <w:b/>
          <w:i/>
        </w:rPr>
        <w:t>Ocp</w:t>
      </w:r>
      <w:proofErr w:type="spellEnd"/>
      <w:r w:rsidRPr="007025CD">
        <w:rPr>
          <w:b/>
          <w:i/>
        </w:rPr>
        <w:t xml:space="preserve"> </w:t>
      </w:r>
      <w:r w:rsidRPr="007025CD">
        <w:t xml:space="preserve">is the cell specific offset of the </w:t>
      </w:r>
      <w:proofErr w:type="spellStart"/>
      <w:r w:rsidRPr="007025CD">
        <w:t>SpCell</w:t>
      </w:r>
      <w:proofErr w:type="spellEnd"/>
      <w:r w:rsidRPr="007025CD">
        <w:t xml:space="preserve"> (i.e. </w:t>
      </w:r>
      <w:proofErr w:type="spellStart"/>
      <w:r w:rsidRPr="007025CD">
        <w:rPr>
          <w:i/>
        </w:rPr>
        <w:t>cellIndividualOffset</w:t>
      </w:r>
      <w:proofErr w:type="spellEnd"/>
      <w:r w:rsidRPr="007025CD">
        <w:t xml:space="preserve"> as defined within </w:t>
      </w:r>
      <w:proofErr w:type="spellStart"/>
      <w:r w:rsidRPr="007025CD">
        <w:rPr>
          <w:i/>
        </w:rPr>
        <w:t>measObjectNR</w:t>
      </w:r>
      <w:proofErr w:type="spellEnd"/>
      <w:r w:rsidRPr="007025CD">
        <w:t xml:space="preserve"> corresponding to the </w:t>
      </w:r>
      <w:proofErr w:type="spellStart"/>
      <w:r w:rsidRPr="007025CD">
        <w:t>SpCell</w:t>
      </w:r>
      <w:proofErr w:type="spellEnd"/>
      <w:r w:rsidRPr="007025CD">
        <w:t xml:space="preserve">), and is set to zero if not configured for the </w:t>
      </w:r>
      <w:proofErr w:type="spellStart"/>
      <w:r w:rsidRPr="007025CD">
        <w:t>SpCell</w:t>
      </w:r>
      <w:proofErr w:type="spellEnd"/>
      <w:r w:rsidRPr="007025CD">
        <w:t>.</w:t>
      </w:r>
    </w:p>
    <w:p w14:paraId="6592A624" w14:textId="77777777" w:rsidR="00050FEC" w:rsidRPr="007025CD" w:rsidRDefault="00050FEC" w:rsidP="00050FEC">
      <w:pPr>
        <w:pStyle w:val="B10"/>
      </w:pPr>
      <w:proofErr w:type="spellStart"/>
      <w:r w:rsidRPr="007025CD">
        <w:rPr>
          <w:b/>
          <w:i/>
        </w:rPr>
        <w:t>Hys</w:t>
      </w:r>
      <w:proofErr w:type="spellEnd"/>
      <w:r w:rsidRPr="007025CD">
        <w:t xml:space="preserve"> is the hysteresis parameter for this event (i.e. </w:t>
      </w:r>
      <w:r w:rsidRPr="007025CD">
        <w:rPr>
          <w:i/>
        </w:rPr>
        <w:t>hysteresis</w:t>
      </w:r>
      <w:r w:rsidRPr="007025CD">
        <w:t xml:space="preserve"> as defined within </w:t>
      </w:r>
      <w:proofErr w:type="spellStart"/>
      <w:r w:rsidRPr="007025CD">
        <w:rPr>
          <w:i/>
        </w:rPr>
        <w:t>reportConfigNR</w:t>
      </w:r>
      <w:proofErr w:type="spellEnd"/>
      <w:r w:rsidRPr="007025CD">
        <w:rPr>
          <w:i/>
        </w:rPr>
        <w:t xml:space="preserve"> </w:t>
      </w:r>
      <w:r w:rsidRPr="007025CD">
        <w:t>for this event).</w:t>
      </w:r>
    </w:p>
    <w:p w14:paraId="45FCAC2A" w14:textId="77777777" w:rsidR="00050FEC" w:rsidRPr="007025CD" w:rsidRDefault="00050FEC" w:rsidP="00050FEC">
      <w:pPr>
        <w:pStyle w:val="B10"/>
      </w:pPr>
      <w:r w:rsidRPr="007025CD">
        <w:rPr>
          <w:b/>
          <w:i/>
        </w:rPr>
        <w:t>Off</w:t>
      </w:r>
      <w:r w:rsidRPr="007025CD">
        <w:t xml:space="preserve"> is the offset parameter for this event (i.e. </w:t>
      </w:r>
      <w:r w:rsidRPr="007025CD">
        <w:rPr>
          <w:i/>
        </w:rPr>
        <w:t xml:space="preserve">a3-Offset </w:t>
      </w:r>
      <w:r w:rsidRPr="007025CD">
        <w:t xml:space="preserve">as defined within </w:t>
      </w:r>
      <w:proofErr w:type="spellStart"/>
      <w:r w:rsidRPr="007025CD">
        <w:rPr>
          <w:i/>
        </w:rPr>
        <w:t>reportConfigNR</w:t>
      </w:r>
      <w:proofErr w:type="spellEnd"/>
      <w:r w:rsidRPr="007025CD">
        <w:rPr>
          <w:i/>
        </w:rPr>
        <w:t xml:space="preserve"> </w:t>
      </w:r>
      <w:r w:rsidRPr="007025CD">
        <w:t>for this event).</w:t>
      </w:r>
    </w:p>
    <w:p w14:paraId="09658F1E" w14:textId="77777777" w:rsidR="00050FEC" w:rsidRPr="007025CD" w:rsidRDefault="00050FEC" w:rsidP="00050FEC">
      <w:pPr>
        <w:pStyle w:val="B10"/>
      </w:pPr>
      <w:r w:rsidRPr="007025CD">
        <w:rPr>
          <w:b/>
          <w:i/>
        </w:rPr>
        <w:t xml:space="preserve">Mn, </w:t>
      </w:r>
      <w:proofErr w:type="spellStart"/>
      <w:r w:rsidRPr="007025CD">
        <w:rPr>
          <w:b/>
          <w:i/>
        </w:rPr>
        <w:t>Mp</w:t>
      </w:r>
      <w:proofErr w:type="spellEnd"/>
      <w:r w:rsidRPr="007025CD">
        <w:rPr>
          <w:b/>
          <w:i/>
        </w:rPr>
        <w:t xml:space="preserve"> </w:t>
      </w:r>
      <w:r w:rsidRPr="007025CD">
        <w:t>are expressed in dBm</w:t>
      </w:r>
      <w:r w:rsidRPr="007025CD">
        <w:rPr>
          <w:lang w:eastAsia="ko-KR"/>
        </w:rPr>
        <w:t xml:space="preserve"> in case of RSRP, or in dB in case of RSRQ</w:t>
      </w:r>
      <w:r w:rsidRPr="007025CD">
        <w:t xml:space="preserve"> and RS-SINR.</w:t>
      </w:r>
    </w:p>
    <w:p w14:paraId="18302CCB" w14:textId="77777777" w:rsidR="00050FEC" w:rsidRPr="007025CD" w:rsidRDefault="00050FEC" w:rsidP="00050FEC">
      <w:pPr>
        <w:pStyle w:val="B10"/>
      </w:pPr>
      <w:proofErr w:type="spellStart"/>
      <w:r w:rsidRPr="007025CD">
        <w:rPr>
          <w:b/>
          <w:i/>
        </w:rPr>
        <w:t>Ofn</w:t>
      </w:r>
      <w:proofErr w:type="spellEnd"/>
      <w:r w:rsidRPr="007025CD">
        <w:t xml:space="preserve">, </w:t>
      </w:r>
      <w:proofErr w:type="spellStart"/>
      <w:r w:rsidRPr="007025CD">
        <w:rPr>
          <w:b/>
          <w:i/>
        </w:rPr>
        <w:t>Ocn</w:t>
      </w:r>
      <w:proofErr w:type="spellEnd"/>
      <w:r w:rsidRPr="007025CD">
        <w:t xml:space="preserve">, </w:t>
      </w:r>
      <w:proofErr w:type="spellStart"/>
      <w:r w:rsidRPr="007025CD">
        <w:rPr>
          <w:b/>
          <w:i/>
        </w:rPr>
        <w:t>Ofp</w:t>
      </w:r>
      <w:proofErr w:type="spellEnd"/>
      <w:r w:rsidRPr="007025CD">
        <w:t xml:space="preserve">, </w:t>
      </w:r>
      <w:proofErr w:type="spellStart"/>
      <w:r w:rsidRPr="007025CD">
        <w:rPr>
          <w:b/>
          <w:i/>
        </w:rPr>
        <w:t>Ocp</w:t>
      </w:r>
      <w:proofErr w:type="spellEnd"/>
      <w:r w:rsidRPr="007025CD">
        <w:t xml:space="preserve">, </w:t>
      </w:r>
      <w:proofErr w:type="spellStart"/>
      <w:r w:rsidRPr="007025CD">
        <w:rPr>
          <w:b/>
          <w:i/>
        </w:rPr>
        <w:t>Hys</w:t>
      </w:r>
      <w:proofErr w:type="spellEnd"/>
      <w:r w:rsidRPr="007025CD">
        <w:t xml:space="preserve">, </w:t>
      </w:r>
      <w:r w:rsidRPr="007025CD">
        <w:rPr>
          <w:b/>
          <w:i/>
        </w:rPr>
        <w:t>Off</w:t>
      </w:r>
      <w:r w:rsidRPr="007025CD">
        <w:t xml:space="preserve"> are expressed in </w:t>
      </w:r>
      <w:proofErr w:type="spellStart"/>
      <w:r w:rsidRPr="007025CD">
        <w:t>dB.</w:t>
      </w:r>
      <w:proofErr w:type="spellEnd"/>
    </w:p>
    <w:p w14:paraId="0B3338BF" w14:textId="77777777" w:rsidR="00050FEC" w:rsidRPr="007025CD" w:rsidRDefault="00050FEC" w:rsidP="00050FEC">
      <w:pPr>
        <w:pStyle w:val="NO"/>
        <w:rPr>
          <w:lang w:eastAsia="ko-KR"/>
        </w:rPr>
      </w:pPr>
      <w:r w:rsidRPr="007025CD">
        <w:rPr>
          <w:lang w:eastAsia="ko-KR"/>
        </w:rPr>
        <w:t>NOTE 2:</w:t>
      </w:r>
      <w:r w:rsidRPr="007025CD">
        <w:rPr>
          <w:lang w:eastAsia="ko-KR"/>
        </w:rPr>
        <w:tab/>
        <w:t xml:space="preserve">The definition of Event A3 also applies to </w:t>
      </w:r>
      <w:proofErr w:type="spellStart"/>
      <w:r w:rsidRPr="007025CD">
        <w:rPr>
          <w:lang w:eastAsia="ko-KR"/>
        </w:rPr>
        <w:t>CondEvent</w:t>
      </w:r>
      <w:proofErr w:type="spellEnd"/>
      <w:r w:rsidRPr="007025CD">
        <w:rPr>
          <w:lang w:eastAsia="ko-KR"/>
        </w:rPr>
        <w:t xml:space="preserve"> A3.</w:t>
      </w:r>
    </w:p>
    <w:p w14:paraId="4714B86D" w14:textId="77777777" w:rsidR="00050FEC" w:rsidRPr="007025CD" w:rsidRDefault="00050FEC" w:rsidP="00050FEC">
      <w:pPr>
        <w:rPr>
          <w:lang w:eastAsia="ja-JP"/>
        </w:rPr>
      </w:pPr>
      <w:r w:rsidRPr="007025CD">
        <w:t>[TS 38.331, clause 5.2.2.4.2]</w:t>
      </w:r>
    </w:p>
    <w:p w14:paraId="00F3FA8E" w14:textId="77777777" w:rsidR="00050FEC" w:rsidRPr="007025CD" w:rsidRDefault="00050FEC" w:rsidP="00050FEC">
      <w:pPr>
        <w:rPr>
          <w:rFonts w:eastAsia="MS Mincho"/>
        </w:rPr>
      </w:pPr>
      <w:r w:rsidRPr="007025CD">
        <w:t xml:space="preserve">Upon receiving the </w:t>
      </w:r>
      <w:r w:rsidRPr="007025CD">
        <w:rPr>
          <w:i/>
        </w:rPr>
        <w:t>SIB1</w:t>
      </w:r>
      <w:r w:rsidRPr="007025CD">
        <w:t xml:space="preserve"> the UE shall:</w:t>
      </w:r>
    </w:p>
    <w:p w14:paraId="2ADFBB9B" w14:textId="77777777" w:rsidR="00050FEC" w:rsidRPr="007025CD" w:rsidRDefault="00050FEC" w:rsidP="00050FEC">
      <w:pPr>
        <w:pStyle w:val="B10"/>
      </w:pPr>
      <w:r w:rsidRPr="007025CD">
        <w:t>1&gt;</w:t>
      </w:r>
      <w:r w:rsidRPr="007025CD">
        <w:tab/>
        <w:t xml:space="preserve">store the acquired </w:t>
      </w:r>
      <w:r w:rsidRPr="007025CD">
        <w:rPr>
          <w:i/>
        </w:rPr>
        <w:t>SIB1</w:t>
      </w:r>
      <w:r w:rsidRPr="007025CD">
        <w:t>;</w:t>
      </w:r>
    </w:p>
    <w:p w14:paraId="642CEE9E" w14:textId="77777777" w:rsidR="00050FEC" w:rsidRPr="007025CD" w:rsidRDefault="00050FEC" w:rsidP="00050FEC">
      <w:r w:rsidRPr="007025CD">
        <w:t>…</w:t>
      </w:r>
    </w:p>
    <w:p w14:paraId="2ACB096A" w14:textId="77777777" w:rsidR="00050FEC" w:rsidRPr="007025CD" w:rsidRDefault="00050FEC" w:rsidP="00050FEC">
      <w:pPr>
        <w:pStyle w:val="B4"/>
      </w:pPr>
      <w:r w:rsidRPr="007025CD">
        <w:t>4&gt;</w:t>
      </w:r>
      <w:r w:rsidRPr="007025CD">
        <w:tab/>
        <w:t xml:space="preserve">forward the </w:t>
      </w:r>
      <w:proofErr w:type="spellStart"/>
      <w:r w:rsidRPr="007025CD">
        <w:rPr>
          <w:i/>
        </w:rPr>
        <w:t>eCallOverIMS</w:t>
      </w:r>
      <w:proofErr w:type="spellEnd"/>
      <w:r w:rsidRPr="007025CD">
        <w:rPr>
          <w:i/>
        </w:rPr>
        <w:t>-Support</w:t>
      </w:r>
      <w:r w:rsidRPr="007025CD">
        <w:t xml:space="preserve"> to upper layers, if present;</w:t>
      </w:r>
    </w:p>
    <w:p w14:paraId="4A34F9C7" w14:textId="77777777" w:rsidR="00050FEC" w:rsidRPr="007025CD" w:rsidRDefault="00050FEC" w:rsidP="00050FEC">
      <w:r w:rsidRPr="007025CD">
        <w:t>[TS 38.331, clause 6.2.2]</w:t>
      </w:r>
    </w:p>
    <w:p w14:paraId="6D5F3210" w14:textId="77777777" w:rsidR="00050FEC" w:rsidRPr="007025CD" w:rsidRDefault="00050FEC" w:rsidP="00050FEC">
      <w:pPr>
        <w:pStyle w:val="H6"/>
      </w:pPr>
      <w:proofErr w:type="spellStart"/>
      <w:r w:rsidRPr="007025CD">
        <w:t>eCallOverIMS</w:t>
      </w:r>
      <w:proofErr w:type="spellEnd"/>
      <w:r w:rsidRPr="007025CD">
        <w:t>-Support</w:t>
      </w:r>
    </w:p>
    <w:p w14:paraId="781089CB" w14:textId="77777777" w:rsidR="00050FEC" w:rsidRPr="007025CD" w:rsidRDefault="00050FEC" w:rsidP="00050FEC">
      <w:r w:rsidRPr="007025CD">
        <w:rPr>
          <w:szCs w:val="22"/>
        </w:rPr>
        <w:t xml:space="preserve">Indicates whether the cell supports </w:t>
      </w:r>
      <w:proofErr w:type="spellStart"/>
      <w:r w:rsidRPr="007025CD">
        <w:rPr>
          <w:szCs w:val="22"/>
        </w:rPr>
        <w:t>eCall</w:t>
      </w:r>
      <w:proofErr w:type="spellEnd"/>
      <w:r w:rsidRPr="007025CD">
        <w:rPr>
          <w:szCs w:val="22"/>
        </w:rPr>
        <w:t xml:space="preserve"> over IMS services as defined in TS 23.501 [32]. If absent, </w:t>
      </w:r>
      <w:proofErr w:type="spellStart"/>
      <w:r w:rsidRPr="007025CD">
        <w:rPr>
          <w:szCs w:val="22"/>
        </w:rPr>
        <w:t>eCall</w:t>
      </w:r>
      <w:proofErr w:type="spellEnd"/>
      <w:r w:rsidRPr="007025CD">
        <w:rPr>
          <w:szCs w:val="22"/>
        </w:rPr>
        <w:t xml:space="preserve"> over IMS is not supported by the network in the cell.</w:t>
      </w:r>
    </w:p>
    <w:p w14:paraId="2D8325DC" w14:textId="77777777" w:rsidR="00050FEC" w:rsidRPr="007025CD" w:rsidRDefault="00050FEC" w:rsidP="00050FEC">
      <w:pPr>
        <w:pStyle w:val="H6"/>
      </w:pPr>
      <w:r w:rsidRPr="007025CD">
        <w:t>8.1.4.1.10.3</w:t>
      </w:r>
      <w:r w:rsidRPr="007025CD">
        <w:tab/>
        <w:t>Test description</w:t>
      </w:r>
    </w:p>
    <w:p w14:paraId="1B503F2B" w14:textId="77777777" w:rsidR="00050FEC" w:rsidRPr="007025CD" w:rsidRDefault="00050FEC" w:rsidP="00050FEC">
      <w:pPr>
        <w:pStyle w:val="H6"/>
      </w:pPr>
      <w:r w:rsidRPr="007025CD">
        <w:t>8.1.4.1.10</w:t>
      </w:r>
      <w:r w:rsidRPr="007025CD">
        <w:rPr>
          <w:lang w:eastAsia="zh-CN"/>
        </w:rPr>
        <w:t>.</w:t>
      </w:r>
      <w:r w:rsidRPr="007025CD">
        <w:t>3.1</w:t>
      </w:r>
      <w:r w:rsidRPr="007025CD">
        <w:tab/>
        <w:t>Pre-test conditions</w:t>
      </w:r>
    </w:p>
    <w:p w14:paraId="70940AB7" w14:textId="77777777" w:rsidR="00050FEC" w:rsidRPr="007025CD" w:rsidRDefault="00050FEC" w:rsidP="00050FEC">
      <w:pPr>
        <w:pStyle w:val="H6"/>
      </w:pPr>
      <w:r w:rsidRPr="007025CD">
        <w:t>System Simulator:</w:t>
      </w:r>
    </w:p>
    <w:p w14:paraId="7A6C1439" w14:textId="77777777" w:rsidR="00050FEC" w:rsidRPr="007025CD" w:rsidRDefault="00050FEC" w:rsidP="00050FEC">
      <w:pPr>
        <w:pStyle w:val="B10"/>
        <w:snapToGrid w:val="0"/>
        <w:rPr>
          <w:lang w:eastAsia="zh-CN"/>
        </w:rPr>
      </w:pPr>
      <w:r w:rsidRPr="007025CD">
        <w:rPr>
          <w:lang w:eastAsia="zh-CN"/>
        </w:rPr>
        <w:t>-</w:t>
      </w:r>
      <w:r w:rsidRPr="007025CD">
        <w:rPr>
          <w:lang w:eastAsia="zh-CN"/>
        </w:rPr>
        <w:tab/>
        <w:t>NR Cell 1 is the serving cell and NR Cell 3 is the inter-frequency neighbour cell of NR Cell 1.</w:t>
      </w:r>
    </w:p>
    <w:p w14:paraId="1F50D7C1" w14:textId="77777777" w:rsidR="00050FEC" w:rsidRPr="007025CD" w:rsidRDefault="00050FEC" w:rsidP="00050FEC">
      <w:pPr>
        <w:pStyle w:val="B10"/>
        <w:snapToGrid w:val="0"/>
        <w:rPr>
          <w:lang w:eastAsia="zh-CN"/>
        </w:rPr>
      </w:pPr>
      <w:r w:rsidRPr="007025CD">
        <w:rPr>
          <w:lang w:eastAsia="zh-CN"/>
        </w:rPr>
        <w:t>-</w:t>
      </w:r>
      <w:r w:rsidRPr="007025CD">
        <w:rPr>
          <w:lang w:eastAsia="zh-CN"/>
        </w:rPr>
        <w:tab/>
      </w:r>
      <w:r w:rsidRPr="007025CD">
        <w:t>System information combination NR-4 as defined in TS 38.508-1 [4] clause 4.4.3.1.2 is used in NR cells</w:t>
      </w:r>
      <w:r w:rsidRPr="007025CD">
        <w:rPr>
          <w:lang w:eastAsia="zh-CN"/>
        </w:rPr>
        <w:t>.</w:t>
      </w:r>
    </w:p>
    <w:p w14:paraId="7B71C321" w14:textId="77777777" w:rsidR="00050FEC" w:rsidRPr="007025CD" w:rsidRDefault="00050FEC" w:rsidP="00050FEC">
      <w:pPr>
        <w:pStyle w:val="H6"/>
        <w:rPr>
          <w:lang w:eastAsia="ja-JP"/>
        </w:rPr>
      </w:pPr>
      <w:r w:rsidRPr="007025CD">
        <w:t>UE:</w:t>
      </w:r>
    </w:p>
    <w:p w14:paraId="5657B5C8" w14:textId="77777777" w:rsidR="00050FEC" w:rsidRPr="007025CD" w:rsidRDefault="00050FEC" w:rsidP="00050FEC">
      <w:pPr>
        <w:ind w:left="568" w:hanging="284"/>
      </w:pPr>
      <w:r w:rsidRPr="007025CD">
        <w:t>-</w:t>
      </w:r>
      <w:r w:rsidRPr="007025CD">
        <w:tab/>
        <w:t xml:space="preserve">the </w:t>
      </w:r>
      <w:proofErr w:type="spellStart"/>
      <w:r w:rsidRPr="007025CD">
        <w:t>eCall</w:t>
      </w:r>
      <w:proofErr w:type="spellEnd"/>
      <w:r w:rsidRPr="007025CD">
        <w:t xml:space="preserve"> </w:t>
      </w:r>
      <w:r w:rsidRPr="007025CD">
        <w:rPr>
          <w:rFonts w:eastAsia="Calibri"/>
        </w:rPr>
        <w:t>capable UE is equipped with ‘</w:t>
      </w:r>
      <w:proofErr w:type="spellStart"/>
      <w:r w:rsidRPr="007025CD">
        <w:rPr>
          <w:rFonts w:eastAsia="Calibri"/>
        </w:rPr>
        <w:t>eCall</w:t>
      </w:r>
      <w:proofErr w:type="spellEnd"/>
      <w:r w:rsidRPr="007025CD">
        <w:rPr>
          <w:rFonts w:eastAsia="Calibri"/>
        </w:rPr>
        <w:t xml:space="preserve"> only’ enabled USIM </w:t>
      </w:r>
      <w:r w:rsidRPr="007025CD">
        <w:t>configured as per TS 38.508-1 [4] Table 6.4.1-24.</w:t>
      </w:r>
    </w:p>
    <w:p w14:paraId="7DE5AFF7" w14:textId="77777777" w:rsidR="00050FEC" w:rsidRPr="007025CD" w:rsidRDefault="00050FEC" w:rsidP="00050FEC">
      <w:pPr>
        <w:pStyle w:val="H6"/>
      </w:pPr>
      <w:r w:rsidRPr="007025CD">
        <w:t>Preamble:</w:t>
      </w:r>
    </w:p>
    <w:p w14:paraId="6F9C8FAA" w14:textId="1672B3BC" w:rsidR="00050FEC" w:rsidRPr="007025CD" w:rsidDel="00695707" w:rsidRDefault="00050FEC" w:rsidP="00050FEC">
      <w:pPr>
        <w:pStyle w:val="B10"/>
        <w:rPr>
          <w:del w:id="1" w:author="MCC160" w:date="2025-01-30T18:03:00Z" w16du:dateUtc="2025-01-30T17:03:00Z"/>
          <w:lang w:eastAsia="zh-CN"/>
        </w:rPr>
      </w:pPr>
      <w:del w:id="2" w:author="MCC160" w:date="2025-01-30T18:03:00Z" w16du:dateUtc="2025-01-30T17:03:00Z">
        <w:r w:rsidRPr="007025CD" w:rsidDel="00695707">
          <w:delText>-</w:delText>
        </w:r>
        <w:r w:rsidRPr="007025CD" w:rsidDel="00695707">
          <w:tab/>
        </w:r>
        <w:bookmarkStart w:id="3" w:name="_Hlk87363935"/>
        <w:r w:rsidRPr="007025CD" w:rsidDel="00695707">
          <w:delText>An automatic eCall is established by following the test procedure a</w:delText>
        </w:r>
        <w:r w:rsidRPr="007025CD" w:rsidDel="00695707">
          <w:rPr>
            <w:rFonts w:ascii="Times-Roman" w:hAnsi="Times-Roman"/>
          </w:rPr>
          <w:delText>s defined in TS 38.508-1 [4], subclause 4.9.29.</w:delText>
        </w:r>
        <w:bookmarkEnd w:id="3"/>
      </w:del>
    </w:p>
    <w:p w14:paraId="2D9FE451" w14:textId="61CF45A5" w:rsidR="00695707" w:rsidRPr="007025CD" w:rsidRDefault="00695707" w:rsidP="00695707">
      <w:pPr>
        <w:pStyle w:val="B10"/>
        <w:rPr>
          <w:ins w:id="4" w:author="MCC160" w:date="2025-01-30T18:03:00Z" w16du:dateUtc="2025-01-30T17:03:00Z"/>
          <w:rFonts w:ascii="Times-Roman" w:hAnsi="Times-Roman"/>
        </w:rPr>
      </w:pPr>
      <w:ins w:id="5" w:author="MCC160" w:date="2025-01-30T18:03:00Z" w16du:dateUtc="2025-01-30T17:03:00Z">
        <w:r w:rsidRPr="007025CD">
          <w:rPr>
            <w:rFonts w:ascii="Times-Roman" w:hAnsi="Times-Roman"/>
          </w:rPr>
          <w:t>-</w:t>
        </w:r>
        <w:r w:rsidRPr="007025CD">
          <w:rPr>
            <w:rFonts w:ascii="Times-Roman" w:hAnsi="Times-Roman"/>
          </w:rPr>
          <w:tab/>
          <w:t xml:space="preserve">An </w:t>
        </w:r>
        <w:proofErr w:type="spellStart"/>
        <w:r w:rsidRPr="007025CD">
          <w:rPr>
            <w:rFonts w:ascii="Times-Roman" w:hAnsi="Times-Roman"/>
          </w:rPr>
          <w:t>eCall</w:t>
        </w:r>
        <w:proofErr w:type="spellEnd"/>
        <w:r w:rsidRPr="007025CD">
          <w:rPr>
            <w:rFonts w:ascii="Times-Roman" w:hAnsi="Times-Roman"/>
          </w:rPr>
          <w:t xml:space="preserve"> is established according to TS 38.508-1 [4] clause 4.9.29 using condition A21 (automatic </w:t>
        </w:r>
      </w:ins>
      <w:proofErr w:type="spellStart"/>
      <w:ins w:id="6" w:author="MCC TF160" w:date="2025-02-18T19:43:00Z" w16du:dateUtc="2025-02-18T18:43:00Z">
        <w:r w:rsidR="00E07645" w:rsidRPr="007025CD">
          <w:rPr>
            <w:rFonts w:ascii="Times-Roman" w:hAnsi="Times-Roman"/>
          </w:rPr>
          <w:t>eC</w:t>
        </w:r>
      </w:ins>
      <w:ins w:id="7" w:author="MCC160" w:date="2025-01-30T18:03:00Z" w16du:dateUtc="2025-01-30T17:03:00Z">
        <w:r w:rsidRPr="007025CD">
          <w:rPr>
            <w:rFonts w:ascii="Times-Roman" w:hAnsi="Times-Roman"/>
          </w:rPr>
          <w:t>all</w:t>
        </w:r>
        <w:proofErr w:type="spellEnd"/>
        <w:r w:rsidRPr="007025CD">
          <w:rPr>
            <w:rFonts w:ascii="Times-Roman" w:hAnsi="Times-Roman"/>
          </w:rPr>
          <w:t xml:space="preserve"> initiation) for the INVITE at step 1 of TS 34.229-5 [41] annex A.23.</w:t>
        </w:r>
      </w:ins>
    </w:p>
    <w:p w14:paraId="64404D30" w14:textId="77777777" w:rsidR="00050FEC" w:rsidRPr="007025CD" w:rsidRDefault="00050FEC" w:rsidP="00050FEC">
      <w:pPr>
        <w:pStyle w:val="H6"/>
        <w:rPr>
          <w:lang w:eastAsia="ja-JP"/>
        </w:rPr>
      </w:pPr>
      <w:r w:rsidRPr="007025CD">
        <w:lastRenderedPageBreak/>
        <w:t>8.1.4.1.10</w:t>
      </w:r>
      <w:r w:rsidRPr="007025CD">
        <w:rPr>
          <w:lang w:eastAsia="zh-CN"/>
        </w:rPr>
        <w:t>.</w:t>
      </w:r>
      <w:r w:rsidRPr="007025CD">
        <w:t>3.2</w:t>
      </w:r>
      <w:r w:rsidRPr="007025CD">
        <w:tab/>
        <w:t>Test procedure sequence</w:t>
      </w:r>
    </w:p>
    <w:p w14:paraId="11DE21F4" w14:textId="77777777" w:rsidR="00050FEC" w:rsidRPr="007025CD" w:rsidRDefault="00050FEC" w:rsidP="00050FEC">
      <w:r w:rsidRPr="007025CD">
        <w:t>Table 8.1.4.1.10.3.2-1/1A illustrate the downlink power levels to be applied for NR Cell 1 and NR Cell 3 at various time instants of the test execution. Row marked "T0" denotes the conditions after the preamble, while the configuration marked "T1" is applied at the point indicated in the Main behaviour description in Table 8.1.4.1.10.3.2-2.</w:t>
      </w:r>
    </w:p>
    <w:p w14:paraId="11C93641" w14:textId="77777777" w:rsidR="00050FEC" w:rsidRPr="007025CD" w:rsidRDefault="00050FEC" w:rsidP="00050FEC">
      <w:pPr>
        <w:pStyle w:val="TH"/>
        <w:rPr>
          <w:lang w:eastAsia="zh-CN"/>
        </w:rPr>
      </w:pPr>
      <w:r w:rsidRPr="007025CD">
        <w:t>Table 8.1.4.1.10.3.2-1: Power levels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050FEC" w:rsidRPr="007025CD" w14:paraId="655DDFAE" w14:textId="77777777" w:rsidTr="002F467C">
        <w:trPr>
          <w:jc w:val="center"/>
        </w:trPr>
        <w:tc>
          <w:tcPr>
            <w:tcW w:w="534" w:type="dxa"/>
            <w:tcBorders>
              <w:top w:val="single" w:sz="4" w:space="0" w:color="auto"/>
              <w:left w:val="single" w:sz="4" w:space="0" w:color="auto"/>
              <w:bottom w:val="nil"/>
              <w:right w:val="single" w:sz="4" w:space="0" w:color="auto"/>
            </w:tcBorders>
          </w:tcPr>
          <w:p w14:paraId="6F332052" w14:textId="77777777" w:rsidR="00050FEC" w:rsidRPr="007025CD" w:rsidRDefault="00050FEC" w:rsidP="002F467C">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176BD949" w14:textId="77777777" w:rsidR="00050FEC" w:rsidRPr="007025CD" w:rsidRDefault="00050FEC" w:rsidP="002F467C">
            <w:pPr>
              <w:pStyle w:val="TAH"/>
            </w:pPr>
            <w:r w:rsidRPr="007025CD">
              <w:t>Parameter</w:t>
            </w:r>
          </w:p>
        </w:tc>
        <w:tc>
          <w:tcPr>
            <w:tcW w:w="851" w:type="dxa"/>
            <w:tcBorders>
              <w:top w:val="single" w:sz="4" w:space="0" w:color="auto"/>
              <w:left w:val="single" w:sz="4" w:space="0" w:color="auto"/>
              <w:bottom w:val="single" w:sz="4" w:space="0" w:color="auto"/>
              <w:right w:val="single" w:sz="4" w:space="0" w:color="auto"/>
            </w:tcBorders>
            <w:hideMark/>
          </w:tcPr>
          <w:p w14:paraId="1F7B83CA" w14:textId="77777777" w:rsidR="00050FEC" w:rsidRPr="007025CD" w:rsidRDefault="00050FEC" w:rsidP="002F467C">
            <w:pPr>
              <w:pStyle w:val="TAH"/>
            </w:pPr>
            <w:r w:rsidRPr="007025CD">
              <w:t>Unit</w:t>
            </w:r>
          </w:p>
        </w:tc>
        <w:tc>
          <w:tcPr>
            <w:tcW w:w="850" w:type="dxa"/>
            <w:tcBorders>
              <w:top w:val="single" w:sz="4" w:space="0" w:color="auto"/>
              <w:left w:val="single" w:sz="4" w:space="0" w:color="auto"/>
              <w:bottom w:val="single" w:sz="4" w:space="0" w:color="auto"/>
              <w:right w:val="single" w:sz="4" w:space="0" w:color="auto"/>
            </w:tcBorders>
            <w:hideMark/>
          </w:tcPr>
          <w:p w14:paraId="607B8DAF" w14:textId="77777777" w:rsidR="00050FEC" w:rsidRPr="007025CD" w:rsidRDefault="00050FEC" w:rsidP="002F467C">
            <w:pPr>
              <w:pStyle w:val="TAH"/>
            </w:pPr>
            <w:r w:rsidRPr="007025CD">
              <w:t>NR Cell 1</w:t>
            </w:r>
          </w:p>
        </w:tc>
        <w:tc>
          <w:tcPr>
            <w:tcW w:w="1134" w:type="dxa"/>
            <w:tcBorders>
              <w:top w:val="single" w:sz="4" w:space="0" w:color="auto"/>
              <w:left w:val="single" w:sz="4" w:space="0" w:color="auto"/>
              <w:bottom w:val="single" w:sz="4" w:space="0" w:color="auto"/>
              <w:right w:val="single" w:sz="4" w:space="0" w:color="auto"/>
            </w:tcBorders>
            <w:hideMark/>
          </w:tcPr>
          <w:p w14:paraId="7EF76057" w14:textId="77777777" w:rsidR="00050FEC" w:rsidRPr="007025CD" w:rsidRDefault="00050FEC" w:rsidP="002F467C">
            <w:pPr>
              <w:pStyle w:val="TAH"/>
            </w:pPr>
            <w:r w:rsidRPr="007025CD">
              <w:t>NR</w:t>
            </w:r>
          </w:p>
          <w:p w14:paraId="7337EDC7" w14:textId="77777777" w:rsidR="00050FEC" w:rsidRPr="007025CD" w:rsidRDefault="00050FEC" w:rsidP="002F467C">
            <w:pPr>
              <w:pStyle w:val="TAH"/>
            </w:pPr>
            <w:r w:rsidRPr="007025CD">
              <w:t>Cell 3</w:t>
            </w:r>
          </w:p>
        </w:tc>
        <w:tc>
          <w:tcPr>
            <w:tcW w:w="2977" w:type="dxa"/>
            <w:tcBorders>
              <w:top w:val="single" w:sz="4" w:space="0" w:color="auto"/>
              <w:left w:val="single" w:sz="4" w:space="0" w:color="auto"/>
              <w:bottom w:val="nil"/>
              <w:right w:val="single" w:sz="4" w:space="0" w:color="auto"/>
            </w:tcBorders>
            <w:hideMark/>
          </w:tcPr>
          <w:p w14:paraId="43A9D504" w14:textId="77777777" w:rsidR="00050FEC" w:rsidRPr="007025CD" w:rsidRDefault="00050FEC" w:rsidP="002F467C">
            <w:pPr>
              <w:pStyle w:val="TAH"/>
            </w:pPr>
            <w:r w:rsidRPr="007025CD">
              <w:t>Remark</w:t>
            </w:r>
          </w:p>
        </w:tc>
      </w:tr>
      <w:tr w:rsidR="00050FEC" w:rsidRPr="007025CD" w14:paraId="336AE0CF" w14:textId="77777777" w:rsidTr="002F467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D5AFF42" w14:textId="77777777" w:rsidR="00050FEC" w:rsidRPr="007025CD" w:rsidRDefault="00050FEC" w:rsidP="002F467C">
            <w:pPr>
              <w:pStyle w:val="TAC"/>
            </w:pPr>
            <w:r w:rsidRPr="007025CD">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FF7A25" w14:textId="77777777" w:rsidR="00050FEC" w:rsidRPr="007025CD" w:rsidRDefault="00050FEC" w:rsidP="002F467C">
            <w:pPr>
              <w:pStyle w:val="TAL"/>
            </w:pPr>
            <w:r w:rsidRPr="007025CD">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FD97E3" w14:textId="77777777" w:rsidR="00050FEC" w:rsidRPr="007025CD" w:rsidRDefault="00050FEC" w:rsidP="002F467C">
            <w:pPr>
              <w:pStyle w:val="TAC"/>
            </w:pPr>
            <w:r w:rsidRPr="007025CD">
              <w:t>dBm/</w:t>
            </w:r>
          </w:p>
          <w:p w14:paraId="48B8AD04" w14:textId="77777777" w:rsidR="00050FEC" w:rsidRPr="007025CD" w:rsidRDefault="00050FEC" w:rsidP="002F467C">
            <w:pPr>
              <w:pStyle w:val="TAC"/>
            </w:pPr>
            <w:r w:rsidRPr="007025CD">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D24C37" w14:textId="77777777" w:rsidR="00050FEC" w:rsidRPr="007025CD" w:rsidRDefault="00050FEC" w:rsidP="002F467C">
            <w:pPr>
              <w:pStyle w:val="TAC"/>
            </w:pPr>
            <w:r w:rsidRPr="007025CD">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C2CB0B" w14:textId="77777777" w:rsidR="00050FEC" w:rsidRPr="007025CD" w:rsidRDefault="00050FEC" w:rsidP="002F467C">
            <w:pPr>
              <w:pStyle w:val="TAC"/>
              <w:rPr>
                <w:lang w:eastAsia="zh-CN"/>
              </w:rPr>
            </w:pPr>
            <w:r w:rsidRPr="007025CD">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F468F2" w14:textId="77777777" w:rsidR="00050FEC" w:rsidRPr="007025CD" w:rsidRDefault="00050FEC" w:rsidP="002F467C">
            <w:pPr>
              <w:pStyle w:val="TAL"/>
              <w:rPr>
                <w:rFonts w:cs="Arial"/>
                <w:i/>
                <w:iCs/>
                <w:szCs w:val="18"/>
              </w:rPr>
            </w:pPr>
            <w:r w:rsidRPr="007025CD">
              <w:t>Power levels are such that entry condition for event A3 is not satisfied</w:t>
            </w:r>
          </w:p>
        </w:tc>
      </w:tr>
      <w:tr w:rsidR="00050FEC" w:rsidRPr="007025CD" w14:paraId="70922C6C" w14:textId="77777777" w:rsidTr="002F467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63F3753" w14:textId="77777777" w:rsidR="00050FEC" w:rsidRPr="007025CD" w:rsidRDefault="00050FEC" w:rsidP="002F467C">
            <w:pPr>
              <w:pStyle w:val="TAC"/>
            </w:pPr>
            <w:r w:rsidRPr="007025CD">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3A21A0" w14:textId="77777777" w:rsidR="00050FEC" w:rsidRPr="007025CD" w:rsidRDefault="00050FEC" w:rsidP="002F467C">
            <w:pPr>
              <w:pStyle w:val="TAL"/>
            </w:pPr>
            <w:r w:rsidRPr="007025CD">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8D2FC" w14:textId="77777777" w:rsidR="00050FEC" w:rsidRPr="007025CD" w:rsidRDefault="00050FEC" w:rsidP="002F467C">
            <w:pPr>
              <w:pStyle w:val="TAC"/>
            </w:pPr>
            <w:r w:rsidRPr="007025CD">
              <w:t>dBm/</w:t>
            </w:r>
          </w:p>
          <w:p w14:paraId="183301EA" w14:textId="77777777" w:rsidR="00050FEC" w:rsidRPr="007025CD" w:rsidRDefault="00050FEC" w:rsidP="002F467C">
            <w:pPr>
              <w:pStyle w:val="TAC"/>
            </w:pPr>
            <w:r w:rsidRPr="007025CD">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DD24ED" w14:textId="77777777" w:rsidR="00050FEC" w:rsidRPr="007025CD" w:rsidRDefault="00050FEC" w:rsidP="002F467C">
            <w:pPr>
              <w:pStyle w:val="TAC"/>
            </w:pPr>
            <w:r w:rsidRPr="007025CD">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DE9DC4" w14:textId="77777777" w:rsidR="00050FEC" w:rsidRPr="007025CD" w:rsidRDefault="00050FEC" w:rsidP="002F467C">
            <w:pPr>
              <w:pStyle w:val="TAC"/>
              <w:rPr>
                <w:lang w:eastAsia="zh-CN"/>
              </w:rPr>
            </w:pPr>
            <w:r w:rsidRPr="007025CD">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576A34" w14:textId="77777777" w:rsidR="00050FEC" w:rsidRPr="007025CD" w:rsidRDefault="00050FEC" w:rsidP="002F467C">
            <w:pPr>
              <w:pStyle w:val="TAL"/>
            </w:pPr>
            <w:r w:rsidRPr="007025CD">
              <w:t>Power levels are such that entry condition for event A3 is satisfied for NR Cell 3</w:t>
            </w:r>
          </w:p>
        </w:tc>
      </w:tr>
    </w:tbl>
    <w:p w14:paraId="32BF1BDA" w14:textId="77777777" w:rsidR="00050FEC" w:rsidRPr="007025CD" w:rsidRDefault="00050FEC" w:rsidP="00050FEC"/>
    <w:p w14:paraId="689C5455" w14:textId="77777777" w:rsidR="00050FEC" w:rsidRPr="007025CD" w:rsidRDefault="00050FEC" w:rsidP="00050FEC">
      <w:pPr>
        <w:pStyle w:val="TH"/>
        <w:rPr>
          <w:lang w:eastAsia="zh-CN"/>
        </w:rPr>
      </w:pPr>
      <w:r w:rsidRPr="007025CD">
        <w:t>Table 8.1.4.1.10.3.2-1A: Power levels in FR2</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050FEC" w:rsidRPr="007025CD" w14:paraId="4ED7CD46" w14:textId="77777777" w:rsidTr="002F467C">
        <w:trPr>
          <w:jc w:val="center"/>
        </w:trPr>
        <w:tc>
          <w:tcPr>
            <w:tcW w:w="534" w:type="dxa"/>
            <w:tcBorders>
              <w:top w:val="single" w:sz="4" w:space="0" w:color="auto"/>
              <w:left w:val="single" w:sz="4" w:space="0" w:color="auto"/>
              <w:bottom w:val="nil"/>
              <w:right w:val="single" w:sz="4" w:space="0" w:color="auto"/>
            </w:tcBorders>
          </w:tcPr>
          <w:p w14:paraId="505C2E6C" w14:textId="77777777" w:rsidR="00050FEC" w:rsidRPr="007025CD" w:rsidRDefault="00050FEC" w:rsidP="002F467C">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7B6DD480" w14:textId="77777777" w:rsidR="00050FEC" w:rsidRPr="007025CD" w:rsidRDefault="00050FEC" w:rsidP="002F467C">
            <w:pPr>
              <w:pStyle w:val="TAH"/>
            </w:pPr>
            <w:r w:rsidRPr="007025CD">
              <w:t>Parameter</w:t>
            </w:r>
          </w:p>
        </w:tc>
        <w:tc>
          <w:tcPr>
            <w:tcW w:w="851" w:type="dxa"/>
            <w:tcBorders>
              <w:top w:val="single" w:sz="4" w:space="0" w:color="auto"/>
              <w:left w:val="single" w:sz="4" w:space="0" w:color="auto"/>
              <w:bottom w:val="single" w:sz="4" w:space="0" w:color="auto"/>
              <w:right w:val="single" w:sz="4" w:space="0" w:color="auto"/>
            </w:tcBorders>
            <w:hideMark/>
          </w:tcPr>
          <w:p w14:paraId="3F7E2896" w14:textId="77777777" w:rsidR="00050FEC" w:rsidRPr="007025CD" w:rsidRDefault="00050FEC" w:rsidP="002F467C">
            <w:pPr>
              <w:pStyle w:val="TAH"/>
            </w:pPr>
            <w:r w:rsidRPr="007025CD">
              <w:t>Unit</w:t>
            </w:r>
          </w:p>
        </w:tc>
        <w:tc>
          <w:tcPr>
            <w:tcW w:w="850" w:type="dxa"/>
            <w:tcBorders>
              <w:top w:val="single" w:sz="4" w:space="0" w:color="auto"/>
              <w:left w:val="single" w:sz="4" w:space="0" w:color="auto"/>
              <w:bottom w:val="single" w:sz="4" w:space="0" w:color="auto"/>
              <w:right w:val="single" w:sz="4" w:space="0" w:color="auto"/>
            </w:tcBorders>
            <w:hideMark/>
          </w:tcPr>
          <w:p w14:paraId="65E7E685" w14:textId="77777777" w:rsidR="00050FEC" w:rsidRPr="007025CD" w:rsidRDefault="00050FEC" w:rsidP="002F467C">
            <w:pPr>
              <w:pStyle w:val="TAH"/>
            </w:pPr>
            <w:r w:rsidRPr="007025CD">
              <w:t>NR Cell 1</w:t>
            </w:r>
          </w:p>
        </w:tc>
        <w:tc>
          <w:tcPr>
            <w:tcW w:w="1134" w:type="dxa"/>
            <w:tcBorders>
              <w:top w:val="single" w:sz="4" w:space="0" w:color="auto"/>
              <w:left w:val="single" w:sz="4" w:space="0" w:color="auto"/>
              <w:bottom w:val="single" w:sz="4" w:space="0" w:color="auto"/>
              <w:right w:val="single" w:sz="4" w:space="0" w:color="auto"/>
            </w:tcBorders>
            <w:hideMark/>
          </w:tcPr>
          <w:p w14:paraId="0C8368F7" w14:textId="77777777" w:rsidR="00050FEC" w:rsidRPr="007025CD" w:rsidRDefault="00050FEC" w:rsidP="002F467C">
            <w:pPr>
              <w:pStyle w:val="TAH"/>
            </w:pPr>
            <w:r w:rsidRPr="007025CD">
              <w:t>NR</w:t>
            </w:r>
          </w:p>
          <w:p w14:paraId="285E8DBE" w14:textId="77777777" w:rsidR="00050FEC" w:rsidRPr="007025CD" w:rsidRDefault="00050FEC" w:rsidP="002F467C">
            <w:pPr>
              <w:pStyle w:val="TAH"/>
            </w:pPr>
            <w:r w:rsidRPr="007025CD">
              <w:t>Cell 3</w:t>
            </w:r>
          </w:p>
        </w:tc>
        <w:tc>
          <w:tcPr>
            <w:tcW w:w="2977" w:type="dxa"/>
            <w:tcBorders>
              <w:top w:val="single" w:sz="4" w:space="0" w:color="auto"/>
              <w:left w:val="single" w:sz="4" w:space="0" w:color="auto"/>
              <w:bottom w:val="nil"/>
              <w:right w:val="single" w:sz="4" w:space="0" w:color="auto"/>
            </w:tcBorders>
            <w:hideMark/>
          </w:tcPr>
          <w:p w14:paraId="4E708CD6" w14:textId="77777777" w:rsidR="00050FEC" w:rsidRPr="007025CD" w:rsidRDefault="00050FEC" w:rsidP="002F467C">
            <w:pPr>
              <w:pStyle w:val="TAH"/>
            </w:pPr>
            <w:r w:rsidRPr="007025CD">
              <w:t>Remark</w:t>
            </w:r>
          </w:p>
        </w:tc>
      </w:tr>
      <w:tr w:rsidR="00050FEC" w:rsidRPr="007025CD" w14:paraId="2F18F3DC" w14:textId="77777777" w:rsidTr="002F467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7EAE6F9" w14:textId="77777777" w:rsidR="00050FEC" w:rsidRPr="007025CD" w:rsidRDefault="00050FEC" w:rsidP="002F467C">
            <w:pPr>
              <w:pStyle w:val="TAC"/>
            </w:pPr>
            <w:r w:rsidRPr="007025CD">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ABB18E" w14:textId="77777777" w:rsidR="00050FEC" w:rsidRPr="007025CD" w:rsidRDefault="00050FEC" w:rsidP="002F467C">
            <w:pPr>
              <w:pStyle w:val="TAL"/>
            </w:pPr>
            <w:r w:rsidRPr="007025CD">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C758EB" w14:textId="77777777" w:rsidR="00050FEC" w:rsidRPr="007025CD" w:rsidRDefault="00050FEC" w:rsidP="002F467C">
            <w:pPr>
              <w:pStyle w:val="TAC"/>
            </w:pPr>
            <w:r w:rsidRPr="007025CD">
              <w:t>dBm/</w:t>
            </w:r>
          </w:p>
          <w:p w14:paraId="7CAB2262" w14:textId="77777777" w:rsidR="00050FEC" w:rsidRPr="007025CD" w:rsidRDefault="00050FEC" w:rsidP="002F467C">
            <w:pPr>
              <w:pStyle w:val="TAC"/>
            </w:pPr>
            <w:r w:rsidRPr="007025CD">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5302E9" w14:textId="77777777" w:rsidR="00050FEC" w:rsidRPr="007025CD" w:rsidRDefault="00050FEC" w:rsidP="002F467C">
            <w:pPr>
              <w:pStyle w:val="TAC"/>
            </w:pPr>
            <w:r w:rsidRPr="007025CD">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A3817C" w14:textId="77777777" w:rsidR="00050FEC" w:rsidRPr="007025CD" w:rsidRDefault="00050FEC" w:rsidP="002F467C">
            <w:pPr>
              <w:pStyle w:val="TAC"/>
              <w:rPr>
                <w:lang w:eastAsia="zh-CN"/>
              </w:rPr>
            </w:pPr>
            <w:r w:rsidRPr="007025CD">
              <w:rPr>
                <w:lang w:eastAsia="zh-CN"/>
              </w:rPr>
              <w:t>-100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AB278C" w14:textId="77777777" w:rsidR="00050FEC" w:rsidRPr="007025CD" w:rsidRDefault="00050FEC" w:rsidP="002F467C">
            <w:pPr>
              <w:pStyle w:val="TAL"/>
              <w:rPr>
                <w:rFonts w:cs="Arial"/>
                <w:i/>
                <w:iCs/>
                <w:szCs w:val="18"/>
              </w:rPr>
            </w:pPr>
            <w:r w:rsidRPr="007025CD">
              <w:t>Power levels are such that entry condition for event A3 is not satisfied</w:t>
            </w:r>
          </w:p>
        </w:tc>
      </w:tr>
      <w:tr w:rsidR="00050FEC" w:rsidRPr="007025CD" w14:paraId="7C6EE237" w14:textId="77777777" w:rsidTr="002F467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B501C21" w14:textId="77777777" w:rsidR="00050FEC" w:rsidRPr="007025CD" w:rsidRDefault="00050FEC" w:rsidP="002F467C">
            <w:pPr>
              <w:pStyle w:val="TAC"/>
            </w:pPr>
            <w:r w:rsidRPr="007025CD">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541CB0" w14:textId="77777777" w:rsidR="00050FEC" w:rsidRPr="007025CD" w:rsidRDefault="00050FEC" w:rsidP="002F467C">
            <w:pPr>
              <w:pStyle w:val="TAL"/>
            </w:pPr>
            <w:r w:rsidRPr="007025CD">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D9222" w14:textId="77777777" w:rsidR="00050FEC" w:rsidRPr="007025CD" w:rsidRDefault="00050FEC" w:rsidP="002F467C">
            <w:pPr>
              <w:pStyle w:val="TAC"/>
            </w:pPr>
            <w:r w:rsidRPr="007025CD">
              <w:t>dBm/</w:t>
            </w:r>
          </w:p>
          <w:p w14:paraId="233C087B" w14:textId="77777777" w:rsidR="00050FEC" w:rsidRPr="007025CD" w:rsidRDefault="00050FEC" w:rsidP="002F467C">
            <w:pPr>
              <w:pStyle w:val="TAC"/>
            </w:pPr>
            <w:r w:rsidRPr="007025CD">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1E2043" w14:textId="77777777" w:rsidR="00050FEC" w:rsidRPr="007025CD" w:rsidRDefault="00050FEC" w:rsidP="002F467C">
            <w:pPr>
              <w:pStyle w:val="TAC"/>
            </w:pPr>
            <w:r w:rsidRPr="007025CD">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8926B" w14:textId="77777777" w:rsidR="00050FEC" w:rsidRPr="007025CD" w:rsidRDefault="00050FEC" w:rsidP="002F467C">
            <w:pPr>
              <w:pStyle w:val="TAC"/>
              <w:rPr>
                <w:lang w:eastAsia="zh-CN"/>
              </w:rPr>
            </w:pPr>
            <w:r w:rsidRPr="007025CD">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A5D1D0" w14:textId="77777777" w:rsidR="00050FEC" w:rsidRPr="007025CD" w:rsidRDefault="00050FEC" w:rsidP="002F467C">
            <w:pPr>
              <w:pStyle w:val="TAL"/>
            </w:pPr>
            <w:r w:rsidRPr="007025CD">
              <w:t>Power levels are such that entry condition for event A3 is satisfied for NR Cell 3</w:t>
            </w:r>
          </w:p>
        </w:tc>
      </w:tr>
    </w:tbl>
    <w:p w14:paraId="44E94706" w14:textId="77777777" w:rsidR="00050FEC" w:rsidRPr="007025CD" w:rsidRDefault="00050FEC" w:rsidP="00050FEC">
      <w:pPr>
        <w:ind w:left="852" w:firstLine="284"/>
        <w:rPr>
          <w:color w:val="FF0000"/>
        </w:rPr>
      </w:pPr>
    </w:p>
    <w:p w14:paraId="44569283" w14:textId="77777777" w:rsidR="00050FEC" w:rsidRPr="007025CD" w:rsidRDefault="00050FEC" w:rsidP="00050FEC">
      <w:pPr>
        <w:pStyle w:val="TH"/>
        <w:spacing w:before="0"/>
      </w:pPr>
      <w:r w:rsidRPr="007025CD">
        <w:t>Table 8.1.4.1.10.3.2-2: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050FEC" w:rsidRPr="007025CD" w14:paraId="72EEBB2D" w14:textId="77777777" w:rsidTr="002F467C">
        <w:tc>
          <w:tcPr>
            <w:tcW w:w="534" w:type="dxa"/>
            <w:tcBorders>
              <w:top w:val="single" w:sz="4" w:space="0" w:color="auto"/>
              <w:left w:val="single" w:sz="4" w:space="0" w:color="auto"/>
              <w:bottom w:val="nil"/>
              <w:right w:val="single" w:sz="4" w:space="0" w:color="auto"/>
            </w:tcBorders>
            <w:hideMark/>
          </w:tcPr>
          <w:p w14:paraId="483F838E" w14:textId="77777777" w:rsidR="00050FEC" w:rsidRPr="007025CD" w:rsidRDefault="00050FEC" w:rsidP="002F467C">
            <w:pPr>
              <w:pStyle w:val="TAH"/>
              <w:snapToGrid w:val="0"/>
            </w:pPr>
            <w:r w:rsidRPr="007025CD">
              <w:t>St</w:t>
            </w:r>
          </w:p>
        </w:tc>
        <w:tc>
          <w:tcPr>
            <w:tcW w:w="4110" w:type="dxa"/>
            <w:tcBorders>
              <w:top w:val="single" w:sz="4" w:space="0" w:color="auto"/>
              <w:left w:val="single" w:sz="4" w:space="0" w:color="auto"/>
              <w:bottom w:val="nil"/>
              <w:right w:val="single" w:sz="4" w:space="0" w:color="auto"/>
            </w:tcBorders>
            <w:hideMark/>
          </w:tcPr>
          <w:p w14:paraId="47A6C1DE" w14:textId="77777777" w:rsidR="00050FEC" w:rsidRPr="007025CD" w:rsidRDefault="00050FEC" w:rsidP="002F467C">
            <w:pPr>
              <w:pStyle w:val="TAH"/>
              <w:snapToGrid w:val="0"/>
            </w:pPr>
            <w:r w:rsidRPr="007025CD">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63682EF9" w14:textId="77777777" w:rsidR="00050FEC" w:rsidRPr="007025CD" w:rsidRDefault="00050FEC" w:rsidP="002F467C">
            <w:pPr>
              <w:pStyle w:val="TAH"/>
              <w:snapToGrid w:val="0"/>
            </w:pPr>
            <w:r w:rsidRPr="007025CD">
              <w:t>Message Sequence</w:t>
            </w:r>
          </w:p>
        </w:tc>
        <w:tc>
          <w:tcPr>
            <w:tcW w:w="567" w:type="dxa"/>
            <w:tcBorders>
              <w:top w:val="single" w:sz="4" w:space="0" w:color="auto"/>
              <w:left w:val="single" w:sz="4" w:space="0" w:color="auto"/>
              <w:bottom w:val="nil"/>
              <w:right w:val="single" w:sz="4" w:space="0" w:color="auto"/>
            </w:tcBorders>
            <w:hideMark/>
          </w:tcPr>
          <w:p w14:paraId="2EDEF1AE" w14:textId="77777777" w:rsidR="00050FEC" w:rsidRPr="007025CD" w:rsidRDefault="00050FEC" w:rsidP="002F467C">
            <w:pPr>
              <w:pStyle w:val="TAH"/>
              <w:snapToGrid w:val="0"/>
            </w:pPr>
            <w:r w:rsidRPr="007025CD">
              <w:t>TP</w:t>
            </w:r>
          </w:p>
        </w:tc>
        <w:tc>
          <w:tcPr>
            <w:tcW w:w="850" w:type="dxa"/>
            <w:tcBorders>
              <w:top w:val="single" w:sz="4" w:space="0" w:color="auto"/>
              <w:left w:val="single" w:sz="4" w:space="0" w:color="auto"/>
              <w:bottom w:val="nil"/>
              <w:right w:val="single" w:sz="4" w:space="0" w:color="auto"/>
            </w:tcBorders>
            <w:hideMark/>
          </w:tcPr>
          <w:p w14:paraId="39EA7747" w14:textId="77777777" w:rsidR="00050FEC" w:rsidRPr="007025CD" w:rsidRDefault="00050FEC" w:rsidP="002F467C">
            <w:pPr>
              <w:pStyle w:val="TAH"/>
              <w:snapToGrid w:val="0"/>
            </w:pPr>
            <w:r w:rsidRPr="007025CD">
              <w:t>Verdict</w:t>
            </w:r>
          </w:p>
        </w:tc>
      </w:tr>
      <w:tr w:rsidR="00050FEC" w:rsidRPr="007025CD" w14:paraId="2D944815" w14:textId="77777777" w:rsidTr="002F467C">
        <w:tc>
          <w:tcPr>
            <w:tcW w:w="534" w:type="dxa"/>
            <w:tcBorders>
              <w:top w:val="nil"/>
              <w:left w:val="single" w:sz="4" w:space="0" w:color="auto"/>
              <w:bottom w:val="single" w:sz="4" w:space="0" w:color="auto"/>
              <w:right w:val="single" w:sz="4" w:space="0" w:color="auto"/>
            </w:tcBorders>
          </w:tcPr>
          <w:p w14:paraId="4B8FAC20" w14:textId="77777777" w:rsidR="00050FEC" w:rsidRPr="007025CD" w:rsidRDefault="00050FEC" w:rsidP="002F467C">
            <w:pPr>
              <w:pStyle w:val="TAH"/>
              <w:snapToGrid w:val="0"/>
            </w:pPr>
          </w:p>
        </w:tc>
        <w:tc>
          <w:tcPr>
            <w:tcW w:w="4110" w:type="dxa"/>
            <w:tcBorders>
              <w:top w:val="nil"/>
              <w:left w:val="single" w:sz="4" w:space="0" w:color="auto"/>
              <w:bottom w:val="single" w:sz="4" w:space="0" w:color="auto"/>
              <w:right w:val="single" w:sz="4" w:space="0" w:color="auto"/>
            </w:tcBorders>
          </w:tcPr>
          <w:p w14:paraId="61CB2E5A" w14:textId="77777777" w:rsidR="00050FEC" w:rsidRPr="007025CD" w:rsidRDefault="00050FEC" w:rsidP="002F467C">
            <w:pPr>
              <w:pStyle w:val="TAH"/>
              <w:snapToGrid w:val="0"/>
            </w:pPr>
          </w:p>
        </w:tc>
        <w:tc>
          <w:tcPr>
            <w:tcW w:w="709" w:type="dxa"/>
            <w:tcBorders>
              <w:top w:val="nil"/>
              <w:left w:val="single" w:sz="4" w:space="0" w:color="auto"/>
              <w:bottom w:val="single" w:sz="4" w:space="0" w:color="auto"/>
              <w:right w:val="single" w:sz="4" w:space="0" w:color="auto"/>
            </w:tcBorders>
            <w:hideMark/>
          </w:tcPr>
          <w:p w14:paraId="4ABE0DA8" w14:textId="77777777" w:rsidR="00050FEC" w:rsidRPr="007025CD" w:rsidRDefault="00050FEC" w:rsidP="002F467C">
            <w:pPr>
              <w:pStyle w:val="TAH"/>
              <w:snapToGrid w:val="0"/>
            </w:pPr>
            <w:r w:rsidRPr="007025CD">
              <w:t>U - S</w:t>
            </w:r>
          </w:p>
        </w:tc>
        <w:tc>
          <w:tcPr>
            <w:tcW w:w="2836" w:type="dxa"/>
            <w:tcBorders>
              <w:top w:val="nil"/>
              <w:left w:val="single" w:sz="4" w:space="0" w:color="auto"/>
              <w:bottom w:val="single" w:sz="4" w:space="0" w:color="auto"/>
              <w:right w:val="single" w:sz="4" w:space="0" w:color="auto"/>
            </w:tcBorders>
            <w:hideMark/>
          </w:tcPr>
          <w:p w14:paraId="781ED380" w14:textId="77777777" w:rsidR="00050FEC" w:rsidRPr="007025CD" w:rsidRDefault="00050FEC" w:rsidP="002F467C">
            <w:pPr>
              <w:pStyle w:val="TAH"/>
              <w:snapToGrid w:val="0"/>
            </w:pPr>
            <w:r w:rsidRPr="007025CD">
              <w:t>Message</w:t>
            </w:r>
          </w:p>
        </w:tc>
        <w:tc>
          <w:tcPr>
            <w:tcW w:w="567" w:type="dxa"/>
            <w:tcBorders>
              <w:top w:val="nil"/>
              <w:left w:val="single" w:sz="4" w:space="0" w:color="auto"/>
              <w:bottom w:val="single" w:sz="4" w:space="0" w:color="auto"/>
              <w:right w:val="single" w:sz="4" w:space="0" w:color="auto"/>
            </w:tcBorders>
          </w:tcPr>
          <w:p w14:paraId="51A4BDCD" w14:textId="77777777" w:rsidR="00050FEC" w:rsidRPr="007025CD" w:rsidRDefault="00050FEC" w:rsidP="002F467C">
            <w:pPr>
              <w:pStyle w:val="TAH"/>
              <w:snapToGrid w:val="0"/>
            </w:pPr>
          </w:p>
        </w:tc>
        <w:tc>
          <w:tcPr>
            <w:tcW w:w="850" w:type="dxa"/>
            <w:tcBorders>
              <w:top w:val="nil"/>
              <w:left w:val="single" w:sz="4" w:space="0" w:color="auto"/>
              <w:bottom w:val="single" w:sz="4" w:space="0" w:color="auto"/>
              <w:right w:val="single" w:sz="4" w:space="0" w:color="auto"/>
            </w:tcBorders>
          </w:tcPr>
          <w:p w14:paraId="38123551" w14:textId="77777777" w:rsidR="00050FEC" w:rsidRPr="007025CD" w:rsidRDefault="00050FEC" w:rsidP="002F467C">
            <w:pPr>
              <w:pStyle w:val="TAH"/>
              <w:snapToGrid w:val="0"/>
            </w:pPr>
          </w:p>
        </w:tc>
      </w:tr>
      <w:tr w:rsidR="00050FEC" w:rsidRPr="007025CD" w14:paraId="4555C1E9"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2C9E176F" w14:textId="77777777" w:rsidR="00050FEC" w:rsidRPr="007025CD" w:rsidRDefault="00050FEC" w:rsidP="002F467C">
            <w:pPr>
              <w:pStyle w:val="TAC"/>
              <w:snapToGrid w:val="0"/>
            </w:pPr>
            <w:r w:rsidRPr="007025CD">
              <w:t>1</w:t>
            </w:r>
          </w:p>
        </w:tc>
        <w:tc>
          <w:tcPr>
            <w:tcW w:w="4110" w:type="dxa"/>
            <w:tcBorders>
              <w:top w:val="single" w:sz="4" w:space="0" w:color="auto"/>
              <w:left w:val="single" w:sz="4" w:space="0" w:color="auto"/>
              <w:bottom w:val="single" w:sz="4" w:space="0" w:color="auto"/>
              <w:right w:val="single" w:sz="4" w:space="0" w:color="auto"/>
            </w:tcBorders>
            <w:hideMark/>
          </w:tcPr>
          <w:p w14:paraId="47F5D3F1" w14:textId="77777777" w:rsidR="00050FEC" w:rsidRPr="007025CD" w:rsidRDefault="00050FEC" w:rsidP="002F467C">
            <w:pPr>
              <w:pStyle w:val="TAL"/>
              <w:snapToGrid w:val="0"/>
            </w:pPr>
            <w:r w:rsidRPr="007025CD">
              <w:t xml:space="preserve">The SS transmits an </w:t>
            </w:r>
            <w:proofErr w:type="spellStart"/>
            <w:r w:rsidRPr="007025CD">
              <w:rPr>
                <w:i/>
              </w:rPr>
              <w:t>RRCReconfiguration</w:t>
            </w:r>
            <w:proofErr w:type="spellEnd"/>
            <w:r w:rsidRPr="007025CD">
              <w:t xml:space="preserve"> message </w:t>
            </w:r>
            <w:r w:rsidRPr="007025CD">
              <w:rPr>
                <w:iCs/>
              </w:rPr>
              <w:t xml:space="preserve">including </w:t>
            </w:r>
            <w:proofErr w:type="spellStart"/>
            <w:r w:rsidRPr="007025CD">
              <w:rPr>
                <w:i/>
              </w:rPr>
              <w:t>MeasConfig</w:t>
            </w:r>
            <w:proofErr w:type="spellEnd"/>
            <w:r w:rsidRPr="007025CD">
              <w:rPr>
                <w:i/>
              </w:rPr>
              <w:t xml:space="preserve"> </w:t>
            </w:r>
            <w:r w:rsidRPr="007025CD">
              <w:t>to setup intra NR measurement and reporting for inter-frequency event A3.</w:t>
            </w:r>
          </w:p>
        </w:tc>
        <w:tc>
          <w:tcPr>
            <w:tcW w:w="709" w:type="dxa"/>
            <w:tcBorders>
              <w:top w:val="single" w:sz="4" w:space="0" w:color="auto"/>
              <w:left w:val="single" w:sz="4" w:space="0" w:color="auto"/>
              <w:bottom w:val="single" w:sz="4" w:space="0" w:color="auto"/>
              <w:right w:val="single" w:sz="4" w:space="0" w:color="auto"/>
            </w:tcBorders>
            <w:hideMark/>
          </w:tcPr>
          <w:p w14:paraId="3CD09D7E" w14:textId="77777777" w:rsidR="00050FEC" w:rsidRPr="007025CD" w:rsidRDefault="00050FEC" w:rsidP="002F467C">
            <w:pPr>
              <w:pStyle w:val="TAC"/>
              <w:snapToGrid w:val="0"/>
            </w:pPr>
            <w:r w:rsidRPr="007025CD">
              <w:t>&lt;--</w:t>
            </w:r>
          </w:p>
        </w:tc>
        <w:tc>
          <w:tcPr>
            <w:tcW w:w="2836" w:type="dxa"/>
            <w:tcBorders>
              <w:top w:val="single" w:sz="4" w:space="0" w:color="auto"/>
              <w:left w:val="single" w:sz="4" w:space="0" w:color="auto"/>
              <w:bottom w:val="single" w:sz="4" w:space="0" w:color="auto"/>
              <w:right w:val="single" w:sz="4" w:space="0" w:color="auto"/>
            </w:tcBorders>
            <w:hideMark/>
          </w:tcPr>
          <w:p w14:paraId="2A36B58E" w14:textId="77777777" w:rsidR="00050FEC" w:rsidRPr="007025CD" w:rsidRDefault="00050FEC" w:rsidP="002F467C">
            <w:pPr>
              <w:pStyle w:val="TAL"/>
              <w:snapToGrid w:val="0"/>
              <w:rPr>
                <w:i/>
                <w:iCs/>
              </w:rPr>
            </w:pPr>
            <w:r w:rsidRPr="007025CD">
              <w:rPr>
                <w:iCs/>
              </w:rPr>
              <w:t>NR RRC:</w:t>
            </w:r>
            <w:r w:rsidRPr="007025CD">
              <w:rPr>
                <w:i/>
                <w:iCs/>
              </w:rPr>
              <w:t xml:space="preserve"> </w:t>
            </w:r>
            <w:proofErr w:type="spellStart"/>
            <w:r w:rsidRPr="007025CD">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DFC6B4" w14:textId="77777777" w:rsidR="00050FEC" w:rsidRPr="007025CD" w:rsidRDefault="00050FEC" w:rsidP="002F467C">
            <w:pPr>
              <w:pStyle w:val="TAC"/>
              <w:snapToGrid w:val="0"/>
            </w:pPr>
            <w:r w:rsidRPr="007025CD">
              <w:t>-</w:t>
            </w:r>
          </w:p>
        </w:tc>
        <w:tc>
          <w:tcPr>
            <w:tcW w:w="850" w:type="dxa"/>
            <w:tcBorders>
              <w:top w:val="single" w:sz="4" w:space="0" w:color="auto"/>
              <w:left w:val="single" w:sz="4" w:space="0" w:color="auto"/>
              <w:bottom w:val="single" w:sz="4" w:space="0" w:color="auto"/>
              <w:right w:val="single" w:sz="4" w:space="0" w:color="auto"/>
            </w:tcBorders>
            <w:hideMark/>
          </w:tcPr>
          <w:p w14:paraId="16D6B11F" w14:textId="77777777" w:rsidR="00050FEC" w:rsidRPr="007025CD" w:rsidRDefault="00050FEC" w:rsidP="002F467C">
            <w:pPr>
              <w:pStyle w:val="TAC"/>
              <w:snapToGrid w:val="0"/>
            </w:pPr>
            <w:r w:rsidRPr="007025CD">
              <w:t>-</w:t>
            </w:r>
          </w:p>
        </w:tc>
      </w:tr>
      <w:tr w:rsidR="00050FEC" w:rsidRPr="007025CD" w14:paraId="5AA21412"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05FCE4B6" w14:textId="77777777" w:rsidR="00050FEC" w:rsidRPr="007025CD" w:rsidRDefault="00050FEC" w:rsidP="002F467C">
            <w:pPr>
              <w:pStyle w:val="TAC"/>
              <w:snapToGrid w:val="0"/>
            </w:pPr>
            <w:r w:rsidRPr="007025CD">
              <w:t>2</w:t>
            </w:r>
          </w:p>
        </w:tc>
        <w:tc>
          <w:tcPr>
            <w:tcW w:w="4110" w:type="dxa"/>
            <w:tcBorders>
              <w:top w:val="single" w:sz="4" w:space="0" w:color="auto"/>
              <w:left w:val="single" w:sz="4" w:space="0" w:color="auto"/>
              <w:bottom w:val="single" w:sz="4" w:space="0" w:color="auto"/>
              <w:right w:val="single" w:sz="4" w:space="0" w:color="auto"/>
            </w:tcBorders>
            <w:hideMark/>
          </w:tcPr>
          <w:p w14:paraId="51DEBE28" w14:textId="77777777" w:rsidR="00050FEC" w:rsidRPr="007025CD" w:rsidRDefault="00050FEC" w:rsidP="002F467C">
            <w:pPr>
              <w:pStyle w:val="TAL"/>
              <w:snapToGrid w:val="0"/>
            </w:pPr>
            <w:r w:rsidRPr="007025CD">
              <w:t>The UE transmit</w:t>
            </w:r>
            <w:r w:rsidRPr="007025CD">
              <w:rPr>
                <w:lang w:eastAsia="zh-CN"/>
              </w:rPr>
              <w:t>s</w:t>
            </w:r>
            <w:r w:rsidRPr="007025CD">
              <w:t xml:space="preserve"> an </w:t>
            </w:r>
            <w:proofErr w:type="spellStart"/>
            <w:r w:rsidRPr="007025CD">
              <w:rPr>
                <w:i/>
              </w:rPr>
              <w:t>RRCReconfigurationComplete</w:t>
            </w:r>
            <w:proofErr w:type="spellEnd"/>
            <w:r w:rsidRPr="007025CD">
              <w:rPr>
                <w:i/>
              </w:rPr>
              <w:t xml:space="preserve"> </w:t>
            </w:r>
            <w:r w:rsidRPr="007025CD">
              <w:t>message.</w:t>
            </w:r>
          </w:p>
        </w:tc>
        <w:tc>
          <w:tcPr>
            <w:tcW w:w="709" w:type="dxa"/>
            <w:tcBorders>
              <w:top w:val="single" w:sz="4" w:space="0" w:color="auto"/>
              <w:left w:val="single" w:sz="4" w:space="0" w:color="auto"/>
              <w:bottom w:val="single" w:sz="4" w:space="0" w:color="auto"/>
              <w:right w:val="single" w:sz="4" w:space="0" w:color="auto"/>
            </w:tcBorders>
            <w:hideMark/>
          </w:tcPr>
          <w:p w14:paraId="6931EC88" w14:textId="77777777" w:rsidR="00050FEC" w:rsidRPr="007025CD" w:rsidRDefault="00050FEC" w:rsidP="002F467C">
            <w:pPr>
              <w:pStyle w:val="TAC"/>
              <w:snapToGrid w:val="0"/>
            </w:pPr>
            <w:r w:rsidRPr="007025CD">
              <w:t>--&gt;</w:t>
            </w:r>
          </w:p>
        </w:tc>
        <w:tc>
          <w:tcPr>
            <w:tcW w:w="2836" w:type="dxa"/>
            <w:tcBorders>
              <w:top w:val="single" w:sz="4" w:space="0" w:color="auto"/>
              <w:left w:val="single" w:sz="4" w:space="0" w:color="auto"/>
              <w:bottom w:val="single" w:sz="4" w:space="0" w:color="auto"/>
              <w:right w:val="single" w:sz="4" w:space="0" w:color="auto"/>
            </w:tcBorders>
            <w:hideMark/>
          </w:tcPr>
          <w:p w14:paraId="3B4BFBBE" w14:textId="77777777" w:rsidR="00050FEC" w:rsidRPr="007025CD" w:rsidRDefault="00050FEC" w:rsidP="002F467C">
            <w:pPr>
              <w:pStyle w:val="TAL"/>
              <w:snapToGrid w:val="0"/>
              <w:rPr>
                <w:i/>
                <w:iCs/>
              </w:rPr>
            </w:pPr>
            <w:r w:rsidRPr="007025CD">
              <w:rPr>
                <w:iCs/>
              </w:rPr>
              <w:t>NR RRC:</w:t>
            </w:r>
            <w:r w:rsidRPr="007025CD">
              <w:rPr>
                <w:i/>
                <w:iCs/>
              </w:rPr>
              <w:t xml:space="preserve"> </w:t>
            </w:r>
            <w:proofErr w:type="spellStart"/>
            <w:r w:rsidRPr="007025CD">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D0575CC" w14:textId="77777777" w:rsidR="00050FEC" w:rsidRPr="007025CD" w:rsidRDefault="00050FEC" w:rsidP="002F467C">
            <w:pPr>
              <w:pStyle w:val="TAC"/>
              <w:snapToGrid w:val="0"/>
            </w:pPr>
            <w:r w:rsidRPr="007025CD">
              <w:t>-</w:t>
            </w:r>
          </w:p>
        </w:tc>
        <w:tc>
          <w:tcPr>
            <w:tcW w:w="850" w:type="dxa"/>
            <w:tcBorders>
              <w:top w:val="single" w:sz="4" w:space="0" w:color="auto"/>
              <w:left w:val="single" w:sz="4" w:space="0" w:color="auto"/>
              <w:bottom w:val="single" w:sz="4" w:space="0" w:color="auto"/>
              <w:right w:val="single" w:sz="4" w:space="0" w:color="auto"/>
            </w:tcBorders>
            <w:hideMark/>
          </w:tcPr>
          <w:p w14:paraId="058501C8" w14:textId="77777777" w:rsidR="00050FEC" w:rsidRPr="007025CD" w:rsidRDefault="00050FEC" w:rsidP="002F467C">
            <w:pPr>
              <w:pStyle w:val="TAC"/>
              <w:snapToGrid w:val="0"/>
            </w:pPr>
            <w:r w:rsidRPr="007025CD">
              <w:t>-</w:t>
            </w:r>
          </w:p>
        </w:tc>
      </w:tr>
      <w:tr w:rsidR="00050FEC" w:rsidRPr="007025CD" w14:paraId="229B6A1E"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16E8DC25" w14:textId="77777777" w:rsidR="00050FEC" w:rsidRPr="007025CD" w:rsidRDefault="00050FEC" w:rsidP="002F467C">
            <w:pPr>
              <w:pStyle w:val="TAC"/>
              <w:snapToGrid w:val="0"/>
            </w:pPr>
            <w:r w:rsidRPr="007025CD">
              <w:t>3</w:t>
            </w:r>
          </w:p>
        </w:tc>
        <w:tc>
          <w:tcPr>
            <w:tcW w:w="4110" w:type="dxa"/>
            <w:tcBorders>
              <w:top w:val="single" w:sz="4" w:space="0" w:color="auto"/>
              <w:left w:val="single" w:sz="4" w:space="0" w:color="auto"/>
              <w:bottom w:val="single" w:sz="4" w:space="0" w:color="auto"/>
              <w:right w:val="single" w:sz="4" w:space="0" w:color="auto"/>
            </w:tcBorders>
            <w:hideMark/>
          </w:tcPr>
          <w:p w14:paraId="7E52369A" w14:textId="77777777" w:rsidR="00050FEC" w:rsidRPr="007025CD" w:rsidRDefault="00050FEC" w:rsidP="002F467C">
            <w:pPr>
              <w:pStyle w:val="TAL"/>
            </w:pPr>
            <w:r w:rsidRPr="007025CD">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3305B6DF" w14:textId="77777777" w:rsidR="00050FEC" w:rsidRPr="007025CD" w:rsidRDefault="00050FEC" w:rsidP="002F467C">
            <w:pPr>
              <w:pStyle w:val="TAC"/>
              <w:snapToGrid w:val="0"/>
            </w:pPr>
            <w:r w:rsidRPr="007025CD">
              <w:t>-</w:t>
            </w:r>
          </w:p>
        </w:tc>
        <w:tc>
          <w:tcPr>
            <w:tcW w:w="2836" w:type="dxa"/>
            <w:tcBorders>
              <w:top w:val="single" w:sz="4" w:space="0" w:color="auto"/>
              <w:left w:val="single" w:sz="4" w:space="0" w:color="auto"/>
              <w:bottom w:val="single" w:sz="4" w:space="0" w:color="auto"/>
              <w:right w:val="single" w:sz="4" w:space="0" w:color="auto"/>
            </w:tcBorders>
            <w:hideMark/>
          </w:tcPr>
          <w:p w14:paraId="7D45457A" w14:textId="77777777" w:rsidR="00050FEC" w:rsidRPr="007025CD" w:rsidRDefault="00050FEC" w:rsidP="002F467C">
            <w:pPr>
              <w:pStyle w:val="TAL"/>
              <w:snapToGrid w:val="0"/>
              <w:rPr>
                <w:i/>
                <w:iCs/>
              </w:rPr>
            </w:pPr>
            <w:r w:rsidRPr="007025CD">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5874990" w14:textId="77777777" w:rsidR="00050FEC" w:rsidRPr="007025CD" w:rsidRDefault="00050FEC" w:rsidP="002F467C">
            <w:pPr>
              <w:pStyle w:val="TAC"/>
              <w:snapToGrid w:val="0"/>
            </w:pPr>
            <w:r w:rsidRPr="007025CD">
              <w:t>-</w:t>
            </w:r>
          </w:p>
        </w:tc>
        <w:tc>
          <w:tcPr>
            <w:tcW w:w="850" w:type="dxa"/>
            <w:tcBorders>
              <w:top w:val="single" w:sz="4" w:space="0" w:color="auto"/>
              <w:left w:val="single" w:sz="4" w:space="0" w:color="auto"/>
              <w:bottom w:val="single" w:sz="4" w:space="0" w:color="auto"/>
              <w:right w:val="single" w:sz="4" w:space="0" w:color="auto"/>
            </w:tcBorders>
            <w:hideMark/>
          </w:tcPr>
          <w:p w14:paraId="121DF70D" w14:textId="77777777" w:rsidR="00050FEC" w:rsidRPr="007025CD" w:rsidRDefault="00050FEC" w:rsidP="002F467C">
            <w:pPr>
              <w:pStyle w:val="TAC"/>
              <w:snapToGrid w:val="0"/>
            </w:pPr>
            <w:r w:rsidRPr="007025CD">
              <w:t>-</w:t>
            </w:r>
          </w:p>
        </w:tc>
      </w:tr>
      <w:tr w:rsidR="00050FEC" w:rsidRPr="007025CD" w14:paraId="3E0A1689"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3F42C3CF" w14:textId="77777777" w:rsidR="00050FEC" w:rsidRPr="007025CD" w:rsidRDefault="00050FEC" w:rsidP="002F467C">
            <w:pPr>
              <w:pStyle w:val="TAC"/>
              <w:snapToGrid w:val="0"/>
            </w:pPr>
            <w:r w:rsidRPr="007025CD">
              <w:t>4</w:t>
            </w:r>
          </w:p>
        </w:tc>
        <w:tc>
          <w:tcPr>
            <w:tcW w:w="4110" w:type="dxa"/>
            <w:tcBorders>
              <w:top w:val="single" w:sz="4" w:space="0" w:color="auto"/>
              <w:left w:val="single" w:sz="4" w:space="0" w:color="auto"/>
              <w:bottom w:val="single" w:sz="4" w:space="0" w:color="auto"/>
              <w:right w:val="single" w:sz="4" w:space="0" w:color="auto"/>
            </w:tcBorders>
            <w:hideMark/>
          </w:tcPr>
          <w:p w14:paraId="7F5EBDE7" w14:textId="77777777" w:rsidR="00050FEC" w:rsidRPr="007025CD" w:rsidRDefault="00050FEC" w:rsidP="002F467C">
            <w:pPr>
              <w:pStyle w:val="TAL"/>
            </w:pPr>
            <w:r w:rsidRPr="007025CD">
              <w:t xml:space="preserve">The UE transmits a </w:t>
            </w:r>
            <w:proofErr w:type="spellStart"/>
            <w:r w:rsidRPr="007025CD">
              <w:rPr>
                <w:i/>
                <w:iCs/>
              </w:rPr>
              <w:t>MeasurementReport</w:t>
            </w:r>
            <w:proofErr w:type="spellEnd"/>
            <w:r w:rsidRPr="007025CD">
              <w:t xml:space="preserve"> message to report event A3 with the measured RSRP value for NR Cell 3.</w:t>
            </w:r>
          </w:p>
        </w:tc>
        <w:tc>
          <w:tcPr>
            <w:tcW w:w="709" w:type="dxa"/>
            <w:tcBorders>
              <w:top w:val="single" w:sz="4" w:space="0" w:color="auto"/>
              <w:left w:val="single" w:sz="4" w:space="0" w:color="auto"/>
              <w:bottom w:val="single" w:sz="4" w:space="0" w:color="auto"/>
              <w:right w:val="single" w:sz="4" w:space="0" w:color="auto"/>
            </w:tcBorders>
            <w:hideMark/>
          </w:tcPr>
          <w:p w14:paraId="70A841B9" w14:textId="77777777" w:rsidR="00050FEC" w:rsidRPr="007025CD" w:rsidRDefault="00050FEC" w:rsidP="002F467C">
            <w:pPr>
              <w:pStyle w:val="TAC"/>
              <w:snapToGrid w:val="0"/>
            </w:pPr>
            <w:r w:rsidRPr="007025CD">
              <w:t>--&gt;</w:t>
            </w:r>
          </w:p>
        </w:tc>
        <w:tc>
          <w:tcPr>
            <w:tcW w:w="2836" w:type="dxa"/>
            <w:tcBorders>
              <w:top w:val="single" w:sz="4" w:space="0" w:color="auto"/>
              <w:left w:val="single" w:sz="4" w:space="0" w:color="auto"/>
              <w:bottom w:val="single" w:sz="4" w:space="0" w:color="auto"/>
              <w:right w:val="single" w:sz="4" w:space="0" w:color="auto"/>
            </w:tcBorders>
            <w:hideMark/>
          </w:tcPr>
          <w:p w14:paraId="01EE4B53" w14:textId="77777777" w:rsidR="00050FEC" w:rsidRPr="007025CD" w:rsidRDefault="00050FEC" w:rsidP="002F467C">
            <w:pPr>
              <w:pStyle w:val="TAL"/>
              <w:snapToGrid w:val="0"/>
            </w:pPr>
            <w:r w:rsidRPr="007025CD">
              <w:rPr>
                <w:iCs/>
              </w:rPr>
              <w:t>NR RRC:</w:t>
            </w:r>
            <w:r w:rsidRPr="007025CD">
              <w:rPr>
                <w:i/>
                <w:iCs/>
              </w:rPr>
              <w:t xml:space="preserve"> </w:t>
            </w:r>
            <w:proofErr w:type="spellStart"/>
            <w:r w:rsidRPr="007025CD">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CC5F08" w14:textId="77777777" w:rsidR="00050FEC" w:rsidRPr="007025CD" w:rsidRDefault="00050FEC" w:rsidP="002F467C">
            <w:pPr>
              <w:pStyle w:val="TAC"/>
              <w:snapToGrid w:val="0"/>
            </w:pPr>
            <w:r w:rsidRPr="007025CD">
              <w:t>-</w:t>
            </w:r>
          </w:p>
        </w:tc>
        <w:tc>
          <w:tcPr>
            <w:tcW w:w="850" w:type="dxa"/>
            <w:tcBorders>
              <w:top w:val="single" w:sz="4" w:space="0" w:color="auto"/>
              <w:left w:val="single" w:sz="4" w:space="0" w:color="auto"/>
              <w:bottom w:val="single" w:sz="4" w:space="0" w:color="auto"/>
              <w:right w:val="single" w:sz="4" w:space="0" w:color="auto"/>
            </w:tcBorders>
            <w:hideMark/>
          </w:tcPr>
          <w:p w14:paraId="14669260" w14:textId="77777777" w:rsidR="00050FEC" w:rsidRPr="007025CD" w:rsidRDefault="00050FEC" w:rsidP="002F467C">
            <w:pPr>
              <w:pStyle w:val="TAC"/>
              <w:snapToGrid w:val="0"/>
            </w:pPr>
            <w:r w:rsidRPr="007025CD">
              <w:t>-</w:t>
            </w:r>
          </w:p>
        </w:tc>
      </w:tr>
      <w:tr w:rsidR="00050FEC" w:rsidRPr="007025CD" w14:paraId="42076E11"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240F5F50" w14:textId="77777777" w:rsidR="00050FEC" w:rsidRPr="007025CD" w:rsidRDefault="00050FEC" w:rsidP="002F467C">
            <w:pPr>
              <w:pStyle w:val="TAC"/>
              <w:snapToGrid w:val="0"/>
              <w:rPr>
                <w:lang w:eastAsia="zh-CN"/>
              </w:rPr>
            </w:pPr>
            <w:r w:rsidRPr="007025CD">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7CC835DC" w14:textId="77777777" w:rsidR="00050FEC" w:rsidRPr="007025CD" w:rsidRDefault="00050FEC" w:rsidP="002F467C">
            <w:pPr>
              <w:pStyle w:val="TAL"/>
              <w:rPr>
                <w:lang w:eastAsia="ja-JP"/>
              </w:rPr>
            </w:pPr>
            <w:r w:rsidRPr="007025CD">
              <w:t xml:space="preserve">The SS transmits an </w:t>
            </w:r>
            <w:proofErr w:type="spellStart"/>
            <w:r w:rsidRPr="007025CD">
              <w:rPr>
                <w:i/>
              </w:rPr>
              <w:t>RRCReconfiguration</w:t>
            </w:r>
            <w:proofErr w:type="spellEnd"/>
            <w:r w:rsidRPr="007025CD">
              <w:t xml:space="preserve"> message </w:t>
            </w:r>
            <w:r w:rsidRPr="007025CD">
              <w:rPr>
                <w:iCs/>
              </w:rPr>
              <w:t xml:space="preserve">including </w:t>
            </w:r>
            <w:proofErr w:type="spellStart"/>
            <w:r w:rsidRPr="007025CD">
              <w:rPr>
                <w:i/>
                <w:iCs/>
              </w:rPr>
              <w:t>reconfigurationWithSync</w:t>
            </w:r>
            <w:proofErr w:type="spellEnd"/>
            <w:r w:rsidRPr="007025CD">
              <w:rPr>
                <w:iCs/>
              </w:rPr>
              <w:t xml:space="preserve"> to order the UE to perform inter-frequency handover to NR Cell 3.</w:t>
            </w:r>
          </w:p>
        </w:tc>
        <w:tc>
          <w:tcPr>
            <w:tcW w:w="709" w:type="dxa"/>
            <w:tcBorders>
              <w:top w:val="single" w:sz="4" w:space="0" w:color="auto"/>
              <w:left w:val="single" w:sz="4" w:space="0" w:color="auto"/>
              <w:bottom w:val="single" w:sz="4" w:space="0" w:color="auto"/>
              <w:right w:val="single" w:sz="4" w:space="0" w:color="auto"/>
            </w:tcBorders>
            <w:hideMark/>
          </w:tcPr>
          <w:p w14:paraId="27C722CC" w14:textId="77777777" w:rsidR="00050FEC" w:rsidRPr="007025CD" w:rsidRDefault="00050FEC" w:rsidP="002F467C">
            <w:pPr>
              <w:pStyle w:val="TAC"/>
              <w:snapToGrid w:val="0"/>
            </w:pPr>
            <w:r w:rsidRPr="007025CD">
              <w:t>&lt;--</w:t>
            </w:r>
          </w:p>
        </w:tc>
        <w:tc>
          <w:tcPr>
            <w:tcW w:w="2836" w:type="dxa"/>
            <w:tcBorders>
              <w:top w:val="single" w:sz="4" w:space="0" w:color="auto"/>
              <w:left w:val="single" w:sz="4" w:space="0" w:color="auto"/>
              <w:bottom w:val="single" w:sz="4" w:space="0" w:color="auto"/>
              <w:right w:val="single" w:sz="4" w:space="0" w:color="auto"/>
            </w:tcBorders>
            <w:hideMark/>
          </w:tcPr>
          <w:p w14:paraId="1D8EB8EA" w14:textId="77777777" w:rsidR="00050FEC" w:rsidRPr="007025CD" w:rsidRDefault="00050FEC" w:rsidP="002F467C">
            <w:pPr>
              <w:pStyle w:val="TAL"/>
              <w:snapToGrid w:val="0"/>
              <w:rPr>
                <w:i/>
                <w:iCs/>
              </w:rPr>
            </w:pPr>
            <w:r w:rsidRPr="007025CD">
              <w:rPr>
                <w:iCs/>
              </w:rPr>
              <w:t>NR RRC:</w:t>
            </w:r>
            <w:r w:rsidRPr="007025CD">
              <w:rPr>
                <w:i/>
                <w:iCs/>
              </w:rPr>
              <w:t xml:space="preserve"> </w:t>
            </w:r>
            <w:proofErr w:type="spellStart"/>
            <w:r w:rsidRPr="007025CD">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758A375" w14:textId="77777777" w:rsidR="00050FEC" w:rsidRPr="007025CD" w:rsidRDefault="00050FEC" w:rsidP="002F467C">
            <w:pPr>
              <w:pStyle w:val="TAC"/>
              <w:snapToGrid w:val="0"/>
            </w:pPr>
            <w:r w:rsidRPr="007025CD">
              <w:t>-</w:t>
            </w:r>
          </w:p>
        </w:tc>
        <w:tc>
          <w:tcPr>
            <w:tcW w:w="850" w:type="dxa"/>
            <w:tcBorders>
              <w:top w:val="single" w:sz="4" w:space="0" w:color="auto"/>
              <w:left w:val="single" w:sz="4" w:space="0" w:color="auto"/>
              <w:bottom w:val="single" w:sz="4" w:space="0" w:color="auto"/>
              <w:right w:val="single" w:sz="4" w:space="0" w:color="auto"/>
            </w:tcBorders>
            <w:hideMark/>
          </w:tcPr>
          <w:p w14:paraId="6E8366B0" w14:textId="77777777" w:rsidR="00050FEC" w:rsidRPr="007025CD" w:rsidRDefault="00050FEC" w:rsidP="002F467C">
            <w:pPr>
              <w:pStyle w:val="TAC"/>
              <w:snapToGrid w:val="0"/>
            </w:pPr>
            <w:r w:rsidRPr="007025CD">
              <w:t>-</w:t>
            </w:r>
          </w:p>
        </w:tc>
      </w:tr>
      <w:tr w:rsidR="00050FEC" w:rsidRPr="007025CD" w14:paraId="10A325BF"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32164D08" w14:textId="77777777" w:rsidR="00050FEC" w:rsidRPr="007025CD" w:rsidRDefault="00050FEC" w:rsidP="002F467C">
            <w:pPr>
              <w:pStyle w:val="TAC"/>
              <w:snapToGrid w:val="0"/>
              <w:rPr>
                <w:lang w:eastAsia="zh-CN"/>
              </w:rPr>
            </w:pPr>
            <w:r w:rsidRPr="007025CD">
              <w:rPr>
                <w:lang w:eastAsia="zh-CN"/>
              </w:rPr>
              <w:t>6</w:t>
            </w:r>
          </w:p>
        </w:tc>
        <w:tc>
          <w:tcPr>
            <w:tcW w:w="4110" w:type="dxa"/>
            <w:tcBorders>
              <w:top w:val="single" w:sz="4" w:space="0" w:color="auto"/>
              <w:left w:val="single" w:sz="4" w:space="0" w:color="auto"/>
              <w:bottom w:val="single" w:sz="4" w:space="0" w:color="auto"/>
              <w:right w:val="single" w:sz="4" w:space="0" w:color="auto"/>
            </w:tcBorders>
            <w:hideMark/>
          </w:tcPr>
          <w:p w14:paraId="1C95F0FE" w14:textId="77777777" w:rsidR="00050FEC" w:rsidRPr="007025CD" w:rsidRDefault="00050FEC" w:rsidP="002F467C">
            <w:pPr>
              <w:pStyle w:val="TAL"/>
              <w:rPr>
                <w:lang w:eastAsia="ja-JP"/>
              </w:rPr>
            </w:pPr>
            <w:r w:rsidRPr="007025CD">
              <w:t xml:space="preserve">Check: Does the UE transmit </w:t>
            </w:r>
            <w:proofErr w:type="spellStart"/>
            <w:r w:rsidRPr="007025CD">
              <w:t>RRCReconfigurationComplete</w:t>
            </w:r>
            <w:proofErr w:type="spellEnd"/>
            <w:r w:rsidRPr="007025CD">
              <w:t xml:space="preserve"> message on NR Cell 3?</w:t>
            </w:r>
          </w:p>
        </w:tc>
        <w:tc>
          <w:tcPr>
            <w:tcW w:w="709" w:type="dxa"/>
            <w:tcBorders>
              <w:top w:val="single" w:sz="4" w:space="0" w:color="auto"/>
              <w:left w:val="single" w:sz="4" w:space="0" w:color="auto"/>
              <w:bottom w:val="single" w:sz="4" w:space="0" w:color="auto"/>
              <w:right w:val="single" w:sz="4" w:space="0" w:color="auto"/>
            </w:tcBorders>
            <w:hideMark/>
          </w:tcPr>
          <w:p w14:paraId="3F4B05E2" w14:textId="77777777" w:rsidR="00050FEC" w:rsidRPr="007025CD" w:rsidRDefault="00050FEC" w:rsidP="002F467C">
            <w:pPr>
              <w:pStyle w:val="TAC"/>
              <w:snapToGrid w:val="0"/>
            </w:pPr>
            <w:r w:rsidRPr="007025CD">
              <w:t>--&gt;</w:t>
            </w:r>
          </w:p>
        </w:tc>
        <w:tc>
          <w:tcPr>
            <w:tcW w:w="2836" w:type="dxa"/>
            <w:tcBorders>
              <w:top w:val="single" w:sz="4" w:space="0" w:color="auto"/>
              <w:left w:val="single" w:sz="4" w:space="0" w:color="auto"/>
              <w:bottom w:val="single" w:sz="4" w:space="0" w:color="auto"/>
              <w:right w:val="single" w:sz="4" w:space="0" w:color="auto"/>
            </w:tcBorders>
            <w:hideMark/>
          </w:tcPr>
          <w:p w14:paraId="3C2D7F20" w14:textId="77777777" w:rsidR="00050FEC" w:rsidRPr="007025CD" w:rsidRDefault="00050FEC" w:rsidP="002F467C">
            <w:pPr>
              <w:pStyle w:val="TAL"/>
              <w:snapToGrid w:val="0"/>
              <w:rPr>
                <w:i/>
                <w:iCs/>
              </w:rPr>
            </w:pPr>
            <w:r w:rsidRPr="007025CD">
              <w:rPr>
                <w:iCs/>
              </w:rPr>
              <w:t>NR RRC:</w:t>
            </w:r>
            <w:r w:rsidRPr="007025CD">
              <w:rPr>
                <w:i/>
                <w:iCs/>
              </w:rPr>
              <w:t xml:space="preserve"> </w:t>
            </w:r>
            <w:proofErr w:type="spellStart"/>
            <w:r w:rsidRPr="007025CD">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72C82A" w14:textId="77777777" w:rsidR="00050FEC" w:rsidRPr="007025CD" w:rsidRDefault="00050FEC" w:rsidP="002F467C">
            <w:pPr>
              <w:pStyle w:val="TAC"/>
              <w:snapToGrid w:val="0"/>
            </w:pPr>
            <w:r w:rsidRPr="007025CD">
              <w:t>1</w:t>
            </w:r>
          </w:p>
        </w:tc>
        <w:tc>
          <w:tcPr>
            <w:tcW w:w="850" w:type="dxa"/>
            <w:tcBorders>
              <w:top w:val="single" w:sz="4" w:space="0" w:color="auto"/>
              <w:left w:val="single" w:sz="4" w:space="0" w:color="auto"/>
              <w:bottom w:val="single" w:sz="4" w:space="0" w:color="auto"/>
              <w:right w:val="single" w:sz="4" w:space="0" w:color="auto"/>
            </w:tcBorders>
            <w:hideMark/>
          </w:tcPr>
          <w:p w14:paraId="2675CF6C" w14:textId="77777777" w:rsidR="00050FEC" w:rsidRPr="007025CD" w:rsidRDefault="00050FEC" w:rsidP="002F467C">
            <w:pPr>
              <w:pStyle w:val="TAC"/>
              <w:snapToGrid w:val="0"/>
            </w:pPr>
            <w:r w:rsidRPr="007025CD">
              <w:t>P</w:t>
            </w:r>
          </w:p>
        </w:tc>
      </w:tr>
      <w:tr w:rsidR="00050FEC" w:rsidRPr="007025CD" w14:paraId="4B1EACE1"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5DEBDD1D" w14:textId="77777777" w:rsidR="00050FEC" w:rsidRPr="007025CD" w:rsidRDefault="00050FEC" w:rsidP="002F467C">
            <w:pPr>
              <w:pStyle w:val="TAC"/>
              <w:snapToGrid w:val="0"/>
              <w:rPr>
                <w:lang w:eastAsia="zh-CN"/>
              </w:rPr>
            </w:pPr>
            <w:r w:rsidRPr="007025CD">
              <w:rPr>
                <w:lang w:eastAsia="zh-CN"/>
              </w:rPr>
              <w:t>7</w:t>
            </w:r>
          </w:p>
        </w:tc>
        <w:tc>
          <w:tcPr>
            <w:tcW w:w="4110" w:type="dxa"/>
            <w:tcBorders>
              <w:top w:val="single" w:sz="4" w:space="0" w:color="auto"/>
              <w:left w:val="single" w:sz="4" w:space="0" w:color="auto"/>
              <w:bottom w:val="single" w:sz="4" w:space="0" w:color="auto"/>
              <w:right w:val="single" w:sz="4" w:space="0" w:color="auto"/>
            </w:tcBorders>
            <w:hideMark/>
          </w:tcPr>
          <w:p w14:paraId="3C8E7B60" w14:textId="67A8A1F9" w:rsidR="00050FEC" w:rsidRPr="007025CD" w:rsidRDefault="00050FEC" w:rsidP="002F467C">
            <w:pPr>
              <w:pStyle w:val="TAL"/>
              <w:rPr>
                <w:lang w:eastAsia="ja-JP"/>
              </w:rPr>
            </w:pPr>
            <w:r w:rsidRPr="007025CD">
              <w:rPr>
                <w:rFonts w:eastAsia="Calibri"/>
              </w:rPr>
              <w:t xml:space="preserve">Release </w:t>
            </w:r>
            <w:proofErr w:type="spellStart"/>
            <w:r w:rsidRPr="007025CD">
              <w:t>eCall</w:t>
            </w:r>
            <w:proofErr w:type="spellEnd"/>
            <w:r w:rsidRPr="007025CD">
              <w:t xml:space="preserve"> over </w:t>
            </w:r>
            <w:r w:rsidRPr="007025CD">
              <w:rPr>
                <w:rFonts w:eastAsia="Calibri"/>
              </w:rPr>
              <w:t>IMS using the generic procedure described in TS 34.229-5 [41] subclause A.8</w:t>
            </w:r>
            <w:ins w:id="8" w:author="MCC160" w:date="2025-01-30T18:03:00Z" w16du:dateUtc="2025-01-30T17:03:00Z">
              <w:r w:rsidR="00895304" w:rsidRPr="007025CD">
                <w:rPr>
                  <w:rFonts w:eastAsia="Calibri"/>
                </w:rPr>
                <w:t xml:space="preserve"> using condition A9 for the BYE at step 1</w:t>
              </w:r>
            </w:ins>
            <w:r w:rsidRPr="007025CD">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411FE38C" w14:textId="77777777" w:rsidR="00050FEC" w:rsidRPr="007025CD" w:rsidRDefault="00050FEC" w:rsidP="002F467C">
            <w:pPr>
              <w:pStyle w:val="TAC"/>
              <w:snapToGrid w:val="0"/>
            </w:pPr>
            <w:r w:rsidRPr="007025CD">
              <w:t>-</w:t>
            </w:r>
          </w:p>
        </w:tc>
        <w:tc>
          <w:tcPr>
            <w:tcW w:w="2836" w:type="dxa"/>
            <w:tcBorders>
              <w:top w:val="single" w:sz="4" w:space="0" w:color="auto"/>
              <w:left w:val="single" w:sz="4" w:space="0" w:color="auto"/>
              <w:bottom w:val="single" w:sz="4" w:space="0" w:color="auto"/>
              <w:right w:val="single" w:sz="4" w:space="0" w:color="auto"/>
            </w:tcBorders>
            <w:hideMark/>
          </w:tcPr>
          <w:p w14:paraId="7F694B3F" w14:textId="77777777" w:rsidR="00050FEC" w:rsidRPr="007025CD" w:rsidRDefault="00050FEC" w:rsidP="002F467C">
            <w:pPr>
              <w:pStyle w:val="TAL"/>
              <w:snapToGrid w:val="0"/>
              <w:rPr>
                <w:iCs/>
              </w:rPr>
            </w:pPr>
            <w:r w:rsidRPr="007025CD">
              <w:rPr>
                <w:iCs/>
              </w:rPr>
              <w:t>-</w:t>
            </w:r>
          </w:p>
        </w:tc>
        <w:tc>
          <w:tcPr>
            <w:tcW w:w="567" w:type="dxa"/>
            <w:tcBorders>
              <w:top w:val="single" w:sz="4" w:space="0" w:color="auto"/>
              <w:left w:val="single" w:sz="4" w:space="0" w:color="auto"/>
              <w:bottom w:val="single" w:sz="4" w:space="0" w:color="auto"/>
              <w:right w:val="single" w:sz="4" w:space="0" w:color="auto"/>
            </w:tcBorders>
            <w:hideMark/>
          </w:tcPr>
          <w:p w14:paraId="0578A47B" w14:textId="77777777" w:rsidR="00050FEC" w:rsidRPr="007025CD" w:rsidRDefault="00050FEC" w:rsidP="002F467C">
            <w:pPr>
              <w:pStyle w:val="TAC"/>
              <w:snapToGrid w:val="0"/>
            </w:pPr>
            <w:r w:rsidRPr="007025CD">
              <w:t>-</w:t>
            </w:r>
          </w:p>
        </w:tc>
        <w:tc>
          <w:tcPr>
            <w:tcW w:w="850" w:type="dxa"/>
            <w:tcBorders>
              <w:top w:val="single" w:sz="4" w:space="0" w:color="auto"/>
              <w:left w:val="single" w:sz="4" w:space="0" w:color="auto"/>
              <w:bottom w:val="single" w:sz="4" w:space="0" w:color="auto"/>
              <w:right w:val="single" w:sz="4" w:space="0" w:color="auto"/>
            </w:tcBorders>
            <w:hideMark/>
          </w:tcPr>
          <w:p w14:paraId="004AA814" w14:textId="77777777" w:rsidR="00050FEC" w:rsidRPr="007025CD" w:rsidRDefault="00050FEC" w:rsidP="002F467C">
            <w:pPr>
              <w:pStyle w:val="TAC"/>
              <w:snapToGrid w:val="0"/>
            </w:pPr>
            <w:r w:rsidRPr="007025CD">
              <w:t>-</w:t>
            </w:r>
          </w:p>
        </w:tc>
      </w:tr>
    </w:tbl>
    <w:p w14:paraId="72DB149F" w14:textId="77777777" w:rsidR="00050FEC" w:rsidRPr="007025CD" w:rsidRDefault="00050FEC" w:rsidP="00050FEC">
      <w:pPr>
        <w:rPr>
          <w:lang w:eastAsia="ja-JP"/>
        </w:rPr>
      </w:pPr>
    </w:p>
    <w:p w14:paraId="59B2FAAA" w14:textId="77777777" w:rsidR="00050FEC" w:rsidRPr="007025CD" w:rsidRDefault="00050FEC" w:rsidP="00050FEC">
      <w:pPr>
        <w:pStyle w:val="H6"/>
      </w:pPr>
      <w:r w:rsidRPr="007025CD">
        <w:t>8.1.4.1.10</w:t>
      </w:r>
      <w:r w:rsidRPr="007025CD">
        <w:rPr>
          <w:lang w:eastAsia="zh-CN"/>
        </w:rPr>
        <w:t>.</w:t>
      </w:r>
      <w:r w:rsidRPr="007025CD">
        <w:t>3.3</w:t>
      </w:r>
      <w:r w:rsidRPr="007025CD">
        <w:tab/>
        <w:t>Specific message contents</w:t>
      </w:r>
    </w:p>
    <w:p w14:paraId="424742F8" w14:textId="77777777" w:rsidR="00050FEC" w:rsidRPr="007025CD" w:rsidRDefault="00050FEC" w:rsidP="00050FEC">
      <w:pPr>
        <w:pStyle w:val="TH"/>
      </w:pPr>
      <w:r w:rsidRPr="007025CD">
        <w:t>Table 8.1.4.1.10.3.3-1: SIB1 for NR Cell 1, NR Cell 3 (All steps, Table 8.1.4.1.10.3.2-2)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050FEC" w:rsidRPr="007025CD" w14:paraId="4C6C2C24" w14:textId="77777777" w:rsidTr="002F467C">
        <w:tc>
          <w:tcPr>
            <w:tcW w:w="9603" w:type="dxa"/>
            <w:tcBorders>
              <w:top w:val="single" w:sz="4" w:space="0" w:color="auto"/>
              <w:left w:val="single" w:sz="4" w:space="0" w:color="auto"/>
              <w:bottom w:val="single" w:sz="4" w:space="0" w:color="auto"/>
              <w:right w:val="single" w:sz="4" w:space="0" w:color="auto"/>
            </w:tcBorders>
            <w:hideMark/>
          </w:tcPr>
          <w:p w14:paraId="42E0FD8F" w14:textId="77777777" w:rsidR="00050FEC" w:rsidRPr="007025CD" w:rsidRDefault="00050FEC" w:rsidP="002F467C">
            <w:pPr>
              <w:pStyle w:val="TAL"/>
            </w:pPr>
            <w:r w:rsidRPr="007025CD">
              <w:t xml:space="preserve">Derivation path: TS 38.508-1 [4] table 4.6.1-28 Condition </w:t>
            </w:r>
            <w:proofErr w:type="spellStart"/>
            <w:r w:rsidRPr="007025CD">
              <w:t>eCalloverIMSforNR</w:t>
            </w:r>
            <w:proofErr w:type="spellEnd"/>
          </w:p>
        </w:tc>
      </w:tr>
    </w:tbl>
    <w:p w14:paraId="6CE64F12" w14:textId="77777777" w:rsidR="00050FEC" w:rsidRPr="007025CD" w:rsidRDefault="00050FEC" w:rsidP="00050FEC">
      <w:pPr>
        <w:rPr>
          <w:lang w:eastAsia="ja-JP"/>
        </w:rPr>
      </w:pPr>
    </w:p>
    <w:p w14:paraId="5A745841" w14:textId="77777777" w:rsidR="00050FEC" w:rsidRPr="007025CD" w:rsidRDefault="00050FEC" w:rsidP="00050FEC">
      <w:pPr>
        <w:pStyle w:val="TH"/>
      </w:pPr>
      <w:r w:rsidRPr="007025CD">
        <w:lastRenderedPageBreak/>
        <w:t xml:space="preserve">Table 8.1.4.1.10.3.3-2: </w:t>
      </w:r>
      <w:proofErr w:type="spellStart"/>
      <w:r w:rsidRPr="007025CD">
        <w:rPr>
          <w:i/>
        </w:rPr>
        <w:t>RRCReconfiguration</w:t>
      </w:r>
      <w:proofErr w:type="spellEnd"/>
      <w:r w:rsidRPr="007025CD">
        <w:t xml:space="preserve"> (step 1, Table 8.1.4.1.10.3.2-2)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050FEC" w:rsidRPr="007025CD" w14:paraId="5F98209A" w14:textId="77777777" w:rsidTr="002F467C">
        <w:tc>
          <w:tcPr>
            <w:tcW w:w="9635" w:type="dxa"/>
            <w:tcBorders>
              <w:top w:val="single" w:sz="4" w:space="0" w:color="auto"/>
              <w:left w:val="single" w:sz="4" w:space="0" w:color="auto"/>
              <w:bottom w:val="single" w:sz="4" w:space="0" w:color="auto"/>
              <w:right w:val="single" w:sz="4" w:space="0" w:color="auto"/>
            </w:tcBorders>
            <w:hideMark/>
          </w:tcPr>
          <w:p w14:paraId="3C6A930D" w14:textId="77777777" w:rsidR="00050FEC" w:rsidRPr="007025CD" w:rsidRDefault="00050FEC" w:rsidP="002F467C">
            <w:pPr>
              <w:pStyle w:val="TAL"/>
              <w:snapToGrid w:val="0"/>
              <w:rPr>
                <w:lang w:eastAsia="ko-KR"/>
              </w:rPr>
            </w:pPr>
            <w:r w:rsidRPr="007025CD">
              <w:t>Derivation Path: TS 38.5</w:t>
            </w:r>
            <w:r w:rsidRPr="007025CD">
              <w:rPr>
                <w:lang w:eastAsia="ko-KR"/>
              </w:rPr>
              <w:t>08-1 [4] Table 4.6.1-13 with condition MEAS</w:t>
            </w:r>
          </w:p>
        </w:tc>
      </w:tr>
    </w:tbl>
    <w:p w14:paraId="6A27ADB4" w14:textId="77777777" w:rsidR="00050FEC" w:rsidRPr="007025CD" w:rsidRDefault="00050FEC" w:rsidP="00050FEC">
      <w:pPr>
        <w:rPr>
          <w:lang w:eastAsia="ja-JP"/>
        </w:rPr>
      </w:pPr>
    </w:p>
    <w:p w14:paraId="0F3FB29A" w14:textId="77777777" w:rsidR="00050FEC" w:rsidRPr="007025CD" w:rsidRDefault="00050FEC" w:rsidP="00050FEC">
      <w:pPr>
        <w:pStyle w:val="TH"/>
      </w:pPr>
      <w:r w:rsidRPr="007025CD">
        <w:t xml:space="preserve">Table 8.1.4.1.10.3.3-3: </w:t>
      </w:r>
      <w:proofErr w:type="spellStart"/>
      <w:r w:rsidRPr="007025CD">
        <w:rPr>
          <w:i/>
        </w:rPr>
        <w:t>MeasConfig</w:t>
      </w:r>
      <w:proofErr w:type="spellEnd"/>
      <w:r w:rsidRPr="007025CD">
        <w:t xml:space="preserve"> (Table 8.1.4.1.10.3.3-2)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50FEC" w:rsidRPr="007025CD" w14:paraId="15607EE8"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19B37A1E" w14:textId="77777777" w:rsidR="00050FEC" w:rsidRPr="007025CD" w:rsidRDefault="00050FEC" w:rsidP="002F467C">
            <w:pPr>
              <w:pStyle w:val="TAH"/>
              <w:snapToGrid w:val="0"/>
              <w:jc w:val="left"/>
              <w:rPr>
                <w:b w:val="0"/>
              </w:rPr>
            </w:pPr>
            <w:r w:rsidRPr="007025CD">
              <w:rPr>
                <w:b w:val="0"/>
              </w:rPr>
              <w:t>Derivation Path: TS 38.508-1 [4] Table 4.6.3-69</w:t>
            </w:r>
          </w:p>
        </w:tc>
      </w:tr>
      <w:tr w:rsidR="00050FEC" w:rsidRPr="007025CD" w14:paraId="3D03EDB6"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1F151FD" w14:textId="77777777" w:rsidR="00050FEC" w:rsidRPr="007025CD" w:rsidRDefault="00050FEC" w:rsidP="002F467C">
            <w:pPr>
              <w:pStyle w:val="TAH"/>
              <w:snapToGrid w:val="0"/>
            </w:pPr>
            <w:r w:rsidRPr="007025C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E32A3C" w14:textId="77777777" w:rsidR="00050FEC" w:rsidRPr="007025CD" w:rsidRDefault="00050FEC" w:rsidP="002F467C">
            <w:pPr>
              <w:pStyle w:val="TAH"/>
              <w:snapToGrid w:val="0"/>
            </w:pPr>
            <w:r w:rsidRPr="007025CD">
              <w:t>Value/remark</w:t>
            </w:r>
          </w:p>
        </w:tc>
        <w:tc>
          <w:tcPr>
            <w:tcW w:w="1590" w:type="dxa"/>
            <w:tcBorders>
              <w:top w:val="single" w:sz="4" w:space="0" w:color="auto"/>
              <w:left w:val="single" w:sz="4" w:space="0" w:color="auto"/>
              <w:bottom w:val="single" w:sz="4" w:space="0" w:color="auto"/>
              <w:right w:val="single" w:sz="4" w:space="0" w:color="auto"/>
            </w:tcBorders>
            <w:hideMark/>
          </w:tcPr>
          <w:p w14:paraId="52D7F2AC" w14:textId="77777777" w:rsidR="00050FEC" w:rsidRPr="007025CD" w:rsidRDefault="00050FEC" w:rsidP="002F467C">
            <w:pPr>
              <w:pStyle w:val="TAH"/>
              <w:snapToGrid w:val="0"/>
            </w:pPr>
            <w:r w:rsidRPr="007025CD">
              <w:t>Comment</w:t>
            </w:r>
          </w:p>
        </w:tc>
        <w:tc>
          <w:tcPr>
            <w:tcW w:w="1245" w:type="dxa"/>
            <w:tcBorders>
              <w:top w:val="single" w:sz="4" w:space="0" w:color="auto"/>
              <w:left w:val="single" w:sz="4" w:space="0" w:color="auto"/>
              <w:bottom w:val="single" w:sz="4" w:space="0" w:color="auto"/>
              <w:right w:val="single" w:sz="4" w:space="0" w:color="auto"/>
            </w:tcBorders>
            <w:hideMark/>
          </w:tcPr>
          <w:p w14:paraId="41859723" w14:textId="77777777" w:rsidR="00050FEC" w:rsidRPr="007025CD" w:rsidRDefault="00050FEC" w:rsidP="002F467C">
            <w:pPr>
              <w:pStyle w:val="TAH"/>
              <w:snapToGrid w:val="0"/>
            </w:pPr>
            <w:r w:rsidRPr="007025CD">
              <w:t>Condition</w:t>
            </w:r>
          </w:p>
        </w:tc>
      </w:tr>
      <w:tr w:rsidR="00050FEC" w:rsidRPr="007025CD" w14:paraId="4A3C54C4"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AC32A58" w14:textId="77777777" w:rsidR="00050FEC" w:rsidRPr="007025CD" w:rsidRDefault="00050FEC" w:rsidP="002F467C">
            <w:pPr>
              <w:pStyle w:val="TAL"/>
              <w:snapToGrid w:val="0"/>
            </w:pPr>
            <w:proofErr w:type="spellStart"/>
            <w:r w:rsidRPr="007025CD">
              <w:t>MeasConfig</w:t>
            </w:r>
            <w:proofErr w:type="spellEnd"/>
            <w:r w:rsidRPr="007025CD">
              <w:t xml:space="preserve"> ::= </w:t>
            </w:r>
            <w:r w:rsidRPr="007025CD">
              <w:rPr>
                <w:snapToGrid w:val="0"/>
              </w:rPr>
              <w:t xml:space="preserve">SEQUENCE </w:t>
            </w:r>
            <w:r w:rsidRPr="007025CD">
              <w:t>{</w:t>
            </w:r>
          </w:p>
        </w:tc>
        <w:tc>
          <w:tcPr>
            <w:tcW w:w="2268" w:type="dxa"/>
            <w:tcBorders>
              <w:top w:val="single" w:sz="4" w:space="0" w:color="auto"/>
              <w:left w:val="single" w:sz="4" w:space="0" w:color="auto"/>
              <w:bottom w:val="single" w:sz="4" w:space="0" w:color="auto"/>
              <w:right w:val="single" w:sz="4" w:space="0" w:color="auto"/>
            </w:tcBorders>
          </w:tcPr>
          <w:p w14:paraId="0C3C59E6"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517D90"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4AA8D9" w14:textId="77777777" w:rsidR="00050FEC" w:rsidRPr="007025CD" w:rsidRDefault="00050FEC" w:rsidP="002F467C">
            <w:pPr>
              <w:pStyle w:val="TAL"/>
              <w:snapToGrid w:val="0"/>
            </w:pPr>
          </w:p>
        </w:tc>
      </w:tr>
      <w:tr w:rsidR="00050FEC" w:rsidRPr="007025CD" w14:paraId="70EE68E2"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78CBC10" w14:textId="77777777" w:rsidR="00050FEC" w:rsidRPr="007025CD" w:rsidRDefault="00050FEC" w:rsidP="002F467C">
            <w:pPr>
              <w:pStyle w:val="TAL"/>
              <w:snapToGrid w:val="0"/>
            </w:pPr>
            <w:r w:rsidRPr="007025CD">
              <w:t xml:space="preserve">  </w:t>
            </w:r>
            <w:proofErr w:type="spellStart"/>
            <w:r w:rsidRPr="007025CD">
              <w:t>measObjectToAddModList</w:t>
            </w:r>
            <w:proofErr w:type="spellEnd"/>
            <w:r w:rsidRPr="007025CD">
              <w:rPr>
                <w:snapToGrid w:val="0"/>
              </w:rPr>
              <w:t xml:space="preserve"> SEQUENCE (SIZE (1..maxNrofMeasId)) OF </w:t>
            </w:r>
            <w:proofErr w:type="spellStart"/>
            <w:r w:rsidRPr="007025CD">
              <w:t>MeasObjectToAddMod</w:t>
            </w:r>
            <w:proofErr w:type="spellEnd"/>
            <w:r w:rsidRPr="007025CD">
              <w:rPr>
                <w:snapToGrid w:val="0"/>
              </w:rPr>
              <w:t xml:space="preserve"> </w:t>
            </w:r>
            <w:r w:rsidRPr="007025CD">
              <w:t>{</w:t>
            </w:r>
          </w:p>
        </w:tc>
        <w:tc>
          <w:tcPr>
            <w:tcW w:w="2268" w:type="dxa"/>
            <w:tcBorders>
              <w:top w:val="single" w:sz="4" w:space="0" w:color="auto"/>
              <w:left w:val="single" w:sz="4" w:space="0" w:color="auto"/>
              <w:bottom w:val="single" w:sz="4" w:space="0" w:color="auto"/>
              <w:right w:val="single" w:sz="4" w:space="0" w:color="auto"/>
            </w:tcBorders>
            <w:hideMark/>
          </w:tcPr>
          <w:p w14:paraId="3D176656" w14:textId="77777777" w:rsidR="00050FEC" w:rsidRPr="007025CD" w:rsidRDefault="00050FEC" w:rsidP="002F467C">
            <w:pPr>
              <w:pStyle w:val="TAL"/>
              <w:snapToGrid w:val="0"/>
            </w:pPr>
            <w:r w:rsidRPr="007025CD">
              <w:t>2 entries</w:t>
            </w:r>
          </w:p>
        </w:tc>
        <w:tc>
          <w:tcPr>
            <w:tcW w:w="1590" w:type="dxa"/>
            <w:tcBorders>
              <w:top w:val="single" w:sz="4" w:space="0" w:color="auto"/>
              <w:left w:val="single" w:sz="4" w:space="0" w:color="auto"/>
              <w:bottom w:val="single" w:sz="4" w:space="0" w:color="auto"/>
              <w:right w:val="single" w:sz="4" w:space="0" w:color="auto"/>
            </w:tcBorders>
          </w:tcPr>
          <w:p w14:paraId="45BDD7BE"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0A8072" w14:textId="77777777" w:rsidR="00050FEC" w:rsidRPr="007025CD" w:rsidRDefault="00050FEC" w:rsidP="002F467C">
            <w:pPr>
              <w:pStyle w:val="TAL"/>
              <w:snapToGrid w:val="0"/>
            </w:pPr>
          </w:p>
        </w:tc>
      </w:tr>
      <w:tr w:rsidR="00050FEC" w:rsidRPr="007025CD" w14:paraId="1C52C96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53A8D48" w14:textId="77777777" w:rsidR="00050FEC" w:rsidRPr="007025CD" w:rsidRDefault="00050FEC" w:rsidP="002F467C">
            <w:pPr>
              <w:pStyle w:val="TAL"/>
              <w:snapToGrid w:val="0"/>
            </w:pPr>
            <w:r w:rsidRPr="007025CD">
              <w:t xml:space="preserve">    </w:t>
            </w:r>
            <w:proofErr w:type="spellStart"/>
            <w:r w:rsidRPr="007025CD">
              <w:t>MeasObjectToAddMod</w:t>
            </w:r>
            <w:proofErr w:type="spellEnd"/>
            <w:r w:rsidRPr="007025CD">
              <w:t xml:space="preserve">[1] </w:t>
            </w:r>
            <w:r w:rsidRPr="007025CD">
              <w:rPr>
                <w:snapToGrid w:val="0"/>
              </w:rPr>
              <w:t xml:space="preserve">SEQUENCE </w:t>
            </w:r>
            <w:r w:rsidRPr="007025CD">
              <w:t>{</w:t>
            </w:r>
          </w:p>
        </w:tc>
        <w:tc>
          <w:tcPr>
            <w:tcW w:w="2268" w:type="dxa"/>
            <w:tcBorders>
              <w:top w:val="single" w:sz="4" w:space="0" w:color="auto"/>
              <w:left w:val="single" w:sz="4" w:space="0" w:color="auto"/>
              <w:bottom w:val="single" w:sz="4" w:space="0" w:color="auto"/>
              <w:right w:val="single" w:sz="4" w:space="0" w:color="auto"/>
            </w:tcBorders>
          </w:tcPr>
          <w:p w14:paraId="324ABB47"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7FF6E81" w14:textId="77777777" w:rsidR="00050FEC" w:rsidRPr="007025CD" w:rsidRDefault="00050FEC" w:rsidP="002F467C">
            <w:pPr>
              <w:pStyle w:val="TAL"/>
              <w:snapToGrid w:val="0"/>
              <w:rPr>
                <w:lang w:eastAsia="zh-CN"/>
              </w:rPr>
            </w:pPr>
            <w:r w:rsidRPr="007025CD">
              <w:t>entry 1</w:t>
            </w:r>
          </w:p>
        </w:tc>
        <w:tc>
          <w:tcPr>
            <w:tcW w:w="1245" w:type="dxa"/>
            <w:tcBorders>
              <w:top w:val="single" w:sz="4" w:space="0" w:color="auto"/>
              <w:left w:val="single" w:sz="4" w:space="0" w:color="auto"/>
              <w:bottom w:val="single" w:sz="4" w:space="0" w:color="auto"/>
              <w:right w:val="single" w:sz="4" w:space="0" w:color="auto"/>
            </w:tcBorders>
          </w:tcPr>
          <w:p w14:paraId="1D3F314B" w14:textId="77777777" w:rsidR="00050FEC" w:rsidRPr="007025CD" w:rsidRDefault="00050FEC" w:rsidP="002F467C">
            <w:pPr>
              <w:pStyle w:val="TAL"/>
              <w:snapToGrid w:val="0"/>
              <w:rPr>
                <w:lang w:eastAsia="ja-JP"/>
              </w:rPr>
            </w:pPr>
          </w:p>
        </w:tc>
      </w:tr>
      <w:tr w:rsidR="00050FEC" w:rsidRPr="007025CD" w14:paraId="64583AAD"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F059FB5" w14:textId="77777777" w:rsidR="00050FEC" w:rsidRPr="007025CD" w:rsidRDefault="00050FEC" w:rsidP="002F467C">
            <w:pPr>
              <w:pStyle w:val="TAL"/>
              <w:snapToGrid w:val="0"/>
            </w:pPr>
            <w:r w:rsidRPr="007025CD">
              <w:t xml:space="preserve">      </w:t>
            </w:r>
            <w:proofErr w:type="spellStart"/>
            <w:r w:rsidRPr="007025CD">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CC9F13" w14:textId="77777777" w:rsidR="00050FEC" w:rsidRPr="007025CD" w:rsidRDefault="00050FEC" w:rsidP="002F467C">
            <w:pPr>
              <w:pStyle w:val="TAL"/>
              <w:snapToGrid w:val="0"/>
            </w:pPr>
            <w:r w:rsidRPr="007025CD">
              <w:t>1</w:t>
            </w:r>
          </w:p>
        </w:tc>
        <w:tc>
          <w:tcPr>
            <w:tcW w:w="1590" w:type="dxa"/>
            <w:tcBorders>
              <w:top w:val="single" w:sz="4" w:space="0" w:color="auto"/>
              <w:left w:val="single" w:sz="4" w:space="0" w:color="auto"/>
              <w:bottom w:val="single" w:sz="4" w:space="0" w:color="auto"/>
              <w:right w:val="single" w:sz="4" w:space="0" w:color="auto"/>
            </w:tcBorders>
          </w:tcPr>
          <w:p w14:paraId="15FF57D9" w14:textId="77777777" w:rsidR="00050FEC" w:rsidRPr="007025CD" w:rsidRDefault="00050FEC" w:rsidP="002F467C">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D9DF4B" w14:textId="77777777" w:rsidR="00050FEC" w:rsidRPr="007025CD" w:rsidRDefault="00050FEC" w:rsidP="002F467C">
            <w:pPr>
              <w:pStyle w:val="TAL"/>
              <w:snapToGrid w:val="0"/>
              <w:rPr>
                <w:lang w:eastAsia="ja-JP"/>
              </w:rPr>
            </w:pPr>
          </w:p>
        </w:tc>
      </w:tr>
      <w:tr w:rsidR="00050FEC" w:rsidRPr="007025CD" w14:paraId="5A10824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7CFF78F" w14:textId="77777777" w:rsidR="00050FEC" w:rsidRPr="007025CD" w:rsidRDefault="00050FEC" w:rsidP="002F467C">
            <w:pPr>
              <w:pStyle w:val="TAL"/>
              <w:snapToGrid w:val="0"/>
            </w:pPr>
            <w:r w:rsidRPr="007025CD">
              <w:t xml:space="preserve">      </w:t>
            </w:r>
            <w:proofErr w:type="spellStart"/>
            <w:r w:rsidRPr="007025CD">
              <w:t>measObject</w:t>
            </w:r>
            <w:proofErr w:type="spellEnd"/>
            <w:r w:rsidRPr="007025C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58F453"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A20A04"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670AA7" w14:textId="77777777" w:rsidR="00050FEC" w:rsidRPr="007025CD" w:rsidRDefault="00050FEC" w:rsidP="002F467C">
            <w:pPr>
              <w:pStyle w:val="TAL"/>
              <w:snapToGrid w:val="0"/>
            </w:pPr>
          </w:p>
        </w:tc>
      </w:tr>
      <w:tr w:rsidR="00050FEC" w:rsidRPr="007025CD" w14:paraId="3BA576A3"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4662E749" w14:textId="77777777" w:rsidR="00050FEC" w:rsidRPr="007025CD" w:rsidRDefault="00050FEC" w:rsidP="002F467C">
            <w:pPr>
              <w:pStyle w:val="TAL"/>
              <w:tabs>
                <w:tab w:val="left" w:pos="599"/>
              </w:tabs>
              <w:snapToGrid w:val="0"/>
            </w:pPr>
            <w:r w:rsidRPr="007025CD">
              <w:t xml:space="preserve">        </w:t>
            </w:r>
            <w:proofErr w:type="spellStart"/>
            <w:r w:rsidRPr="007025CD">
              <w:t>measObjectNR</w:t>
            </w:r>
            <w:proofErr w:type="spellEnd"/>
            <w:r w:rsidRPr="007025CD">
              <w:rPr>
                <w:snapToGrid w:val="0"/>
              </w:rPr>
              <w:t xml:space="preserve"> SEQUENCE </w:t>
            </w:r>
            <w:r w:rsidRPr="007025CD">
              <w:t>{</w:t>
            </w:r>
          </w:p>
        </w:tc>
        <w:tc>
          <w:tcPr>
            <w:tcW w:w="2268" w:type="dxa"/>
            <w:tcBorders>
              <w:top w:val="single" w:sz="4" w:space="0" w:color="auto"/>
              <w:left w:val="single" w:sz="4" w:space="0" w:color="auto"/>
              <w:bottom w:val="single" w:sz="4" w:space="0" w:color="auto"/>
              <w:right w:val="single" w:sz="4" w:space="0" w:color="auto"/>
            </w:tcBorders>
          </w:tcPr>
          <w:p w14:paraId="5B4FC145"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B66789"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AEA2B8" w14:textId="77777777" w:rsidR="00050FEC" w:rsidRPr="007025CD" w:rsidRDefault="00050FEC" w:rsidP="002F467C">
            <w:pPr>
              <w:pStyle w:val="TAL"/>
              <w:snapToGrid w:val="0"/>
            </w:pPr>
          </w:p>
        </w:tc>
      </w:tr>
      <w:tr w:rsidR="00050FEC" w:rsidRPr="007025CD" w14:paraId="75810481"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5C5268D" w14:textId="77777777" w:rsidR="00050FEC" w:rsidRPr="007025CD" w:rsidRDefault="00050FEC" w:rsidP="002F467C">
            <w:pPr>
              <w:pStyle w:val="TAL"/>
              <w:tabs>
                <w:tab w:val="left" w:pos="599"/>
              </w:tabs>
              <w:snapToGrid w:val="0"/>
            </w:pPr>
            <w:r w:rsidRPr="007025CD">
              <w:t xml:space="preserve">          </w:t>
            </w:r>
            <w:proofErr w:type="spellStart"/>
            <w:r w:rsidRPr="007025CD">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64D92D" w14:textId="77777777" w:rsidR="00050FEC" w:rsidRPr="007025CD" w:rsidRDefault="00050FEC" w:rsidP="002F467C">
            <w:pPr>
              <w:pStyle w:val="TAL"/>
              <w:snapToGrid w:val="0"/>
            </w:pPr>
            <w:proofErr w:type="spellStart"/>
            <w:r w:rsidRPr="007025CD">
              <w:t>ssbFrequency</w:t>
            </w:r>
            <w:proofErr w:type="spellEnd"/>
            <w:r w:rsidRPr="007025CD">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42EC40AE"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7A28ED" w14:textId="77777777" w:rsidR="00050FEC" w:rsidRPr="007025CD" w:rsidRDefault="00050FEC" w:rsidP="002F467C">
            <w:pPr>
              <w:pStyle w:val="TAL"/>
              <w:snapToGrid w:val="0"/>
            </w:pPr>
          </w:p>
        </w:tc>
      </w:tr>
      <w:tr w:rsidR="00050FEC" w:rsidRPr="007025CD" w14:paraId="62DB477B"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7196C52B" w14:textId="77777777" w:rsidR="00050FEC" w:rsidRPr="007025CD" w:rsidRDefault="00050FEC" w:rsidP="002F467C">
            <w:pPr>
              <w:pStyle w:val="TAL"/>
              <w:tabs>
                <w:tab w:val="left" w:pos="599"/>
              </w:tabs>
              <w:snapToGrid w:val="0"/>
            </w:pPr>
            <w:r w:rsidRPr="007025CD">
              <w:t xml:space="preserve">          </w:t>
            </w:r>
            <w:proofErr w:type="spellStart"/>
            <w:r w:rsidRPr="007025CD">
              <w:t>absThreshSS-BlocksConsolidation</w:t>
            </w:r>
            <w:proofErr w:type="spellEnd"/>
            <w:r w:rsidRPr="007025C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016E9A6" w14:textId="77777777" w:rsidR="00050FEC" w:rsidRPr="007025CD" w:rsidRDefault="00050FEC" w:rsidP="002F467C">
            <w:pPr>
              <w:pStyle w:val="TAL"/>
              <w:snapToGrid w:val="0"/>
            </w:pPr>
            <w:r w:rsidRPr="007025CD">
              <w:t>Not present</w:t>
            </w:r>
          </w:p>
        </w:tc>
        <w:tc>
          <w:tcPr>
            <w:tcW w:w="1590" w:type="dxa"/>
            <w:tcBorders>
              <w:top w:val="single" w:sz="4" w:space="0" w:color="auto"/>
              <w:left w:val="single" w:sz="4" w:space="0" w:color="auto"/>
              <w:bottom w:val="single" w:sz="4" w:space="0" w:color="auto"/>
              <w:right w:val="single" w:sz="4" w:space="0" w:color="auto"/>
            </w:tcBorders>
          </w:tcPr>
          <w:p w14:paraId="4A0E55DA"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007027" w14:textId="77777777" w:rsidR="00050FEC" w:rsidRPr="007025CD" w:rsidRDefault="00050FEC" w:rsidP="002F467C">
            <w:pPr>
              <w:pStyle w:val="TAL"/>
              <w:snapToGrid w:val="0"/>
            </w:pPr>
          </w:p>
        </w:tc>
      </w:tr>
      <w:tr w:rsidR="00050FEC" w:rsidRPr="007025CD" w14:paraId="0062A40E"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152262F" w14:textId="77777777" w:rsidR="00050FEC" w:rsidRPr="007025CD" w:rsidRDefault="00050FEC" w:rsidP="002F467C">
            <w:pPr>
              <w:pStyle w:val="TAL"/>
              <w:tabs>
                <w:tab w:val="left" w:pos="599"/>
              </w:tabs>
              <w:snapToGrid w:val="0"/>
            </w:pPr>
            <w:r w:rsidRPr="007025CD">
              <w:t xml:space="preserve">        }</w:t>
            </w:r>
          </w:p>
        </w:tc>
        <w:tc>
          <w:tcPr>
            <w:tcW w:w="2268" w:type="dxa"/>
            <w:tcBorders>
              <w:top w:val="single" w:sz="4" w:space="0" w:color="auto"/>
              <w:left w:val="single" w:sz="4" w:space="0" w:color="auto"/>
              <w:bottom w:val="single" w:sz="4" w:space="0" w:color="auto"/>
              <w:right w:val="single" w:sz="4" w:space="0" w:color="auto"/>
            </w:tcBorders>
          </w:tcPr>
          <w:p w14:paraId="178F8D27"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26CDDB"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B44FB4" w14:textId="77777777" w:rsidR="00050FEC" w:rsidRPr="007025CD" w:rsidRDefault="00050FEC" w:rsidP="002F467C">
            <w:pPr>
              <w:pStyle w:val="TAL"/>
              <w:snapToGrid w:val="0"/>
            </w:pPr>
          </w:p>
        </w:tc>
      </w:tr>
      <w:tr w:rsidR="00050FEC" w:rsidRPr="007025CD" w14:paraId="0E0AFD66"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33C63A2" w14:textId="77777777" w:rsidR="00050FEC" w:rsidRPr="007025CD" w:rsidRDefault="00050FEC" w:rsidP="002F467C">
            <w:pPr>
              <w:pStyle w:val="TAL"/>
              <w:tabs>
                <w:tab w:val="left" w:pos="599"/>
              </w:tabs>
              <w:snapToGrid w:val="0"/>
            </w:pPr>
            <w:r w:rsidRPr="007025CD">
              <w:t xml:space="preserve">      }</w:t>
            </w:r>
          </w:p>
        </w:tc>
        <w:tc>
          <w:tcPr>
            <w:tcW w:w="2268" w:type="dxa"/>
            <w:tcBorders>
              <w:top w:val="single" w:sz="4" w:space="0" w:color="auto"/>
              <w:left w:val="single" w:sz="4" w:space="0" w:color="auto"/>
              <w:bottom w:val="single" w:sz="4" w:space="0" w:color="auto"/>
              <w:right w:val="single" w:sz="4" w:space="0" w:color="auto"/>
            </w:tcBorders>
          </w:tcPr>
          <w:p w14:paraId="1EC720B0"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3DB1D7"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DC5DE5" w14:textId="77777777" w:rsidR="00050FEC" w:rsidRPr="007025CD" w:rsidRDefault="00050FEC" w:rsidP="002F467C">
            <w:pPr>
              <w:pStyle w:val="TAL"/>
              <w:snapToGrid w:val="0"/>
            </w:pPr>
          </w:p>
        </w:tc>
      </w:tr>
      <w:tr w:rsidR="00050FEC" w:rsidRPr="007025CD" w14:paraId="28146BB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6A7F869" w14:textId="77777777" w:rsidR="00050FEC" w:rsidRPr="007025CD" w:rsidRDefault="00050FEC" w:rsidP="002F467C">
            <w:pPr>
              <w:pStyle w:val="TAL"/>
              <w:snapToGrid w:val="0"/>
            </w:pPr>
            <w:r w:rsidRPr="007025CD">
              <w:t xml:space="preserve">    </w:t>
            </w:r>
            <w:proofErr w:type="spellStart"/>
            <w:r w:rsidRPr="007025CD">
              <w:t>MeasObjectToAddMod</w:t>
            </w:r>
            <w:proofErr w:type="spellEnd"/>
            <w:r w:rsidRPr="007025CD">
              <w:t xml:space="preserve">[2] </w:t>
            </w:r>
            <w:r w:rsidRPr="007025CD">
              <w:rPr>
                <w:snapToGrid w:val="0"/>
              </w:rPr>
              <w:t xml:space="preserve">SEQUENCE </w:t>
            </w:r>
            <w:r w:rsidRPr="007025CD">
              <w:t>{</w:t>
            </w:r>
          </w:p>
        </w:tc>
        <w:tc>
          <w:tcPr>
            <w:tcW w:w="2268" w:type="dxa"/>
            <w:tcBorders>
              <w:top w:val="single" w:sz="4" w:space="0" w:color="auto"/>
              <w:left w:val="single" w:sz="4" w:space="0" w:color="auto"/>
              <w:bottom w:val="single" w:sz="4" w:space="0" w:color="auto"/>
              <w:right w:val="single" w:sz="4" w:space="0" w:color="auto"/>
            </w:tcBorders>
          </w:tcPr>
          <w:p w14:paraId="04F1C37E"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9E5691A" w14:textId="77777777" w:rsidR="00050FEC" w:rsidRPr="007025CD" w:rsidRDefault="00050FEC" w:rsidP="002F467C">
            <w:pPr>
              <w:pStyle w:val="TAL"/>
              <w:snapToGrid w:val="0"/>
              <w:rPr>
                <w:lang w:eastAsia="zh-CN"/>
              </w:rPr>
            </w:pPr>
            <w:r w:rsidRPr="007025CD">
              <w:t>entry 2</w:t>
            </w:r>
          </w:p>
        </w:tc>
        <w:tc>
          <w:tcPr>
            <w:tcW w:w="1245" w:type="dxa"/>
            <w:tcBorders>
              <w:top w:val="single" w:sz="4" w:space="0" w:color="auto"/>
              <w:left w:val="single" w:sz="4" w:space="0" w:color="auto"/>
              <w:bottom w:val="single" w:sz="4" w:space="0" w:color="auto"/>
              <w:right w:val="single" w:sz="4" w:space="0" w:color="auto"/>
            </w:tcBorders>
          </w:tcPr>
          <w:p w14:paraId="00FDEA5C" w14:textId="77777777" w:rsidR="00050FEC" w:rsidRPr="007025CD" w:rsidRDefault="00050FEC" w:rsidP="002F467C">
            <w:pPr>
              <w:pStyle w:val="TAL"/>
              <w:snapToGrid w:val="0"/>
              <w:rPr>
                <w:lang w:eastAsia="ja-JP"/>
              </w:rPr>
            </w:pPr>
          </w:p>
        </w:tc>
      </w:tr>
      <w:tr w:rsidR="00050FEC" w:rsidRPr="007025CD" w14:paraId="7FD81712"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2753056" w14:textId="77777777" w:rsidR="00050FEC" w:rsidRPr="007025CD" w:rsidRDefault="00050FEC" w:rsidP="002F467C">
            <w:pPr>
              <w:pStyle w:val="TAL"/>
              <w:tabs>
                <w:tab w:val="left" w:pos="599"/>
              </w:tabs>
              <w:snapToGrid w:val="0"/>
            </w:pPr>
            <w:r w:rsidRPr="007025CD">
              <w:t xml:space="preserve">      </w:t>
            </w:r>
            <w:proofErr w:type="spellStart"/>
            <w:r w:rsidRPr="007025CD">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4CC24F3" w14:textId="77777777" w:rsidR="00050FEC" w:rsidRPr="007025CD" w:rsidRDefault="00050FEC" w:rsidP="002F467C">
            <w:pPr>
              <w:pStyle w:val="TAL"/>
              <w:snapToGrid w:val="0"/>
            </w:pPr>
            <w:r w:rsidRPr="007025CD">
              <w:t>2</w:t>
            </w:r>
          </w:p>
        </w:tc>
        <w:tc>
          <w:tcPr>
            <w:tcW w:w="1590" w:type="dxa"/>
            <w:tcBorders>
              <w:top w:val="single" w:sz="4" w:space="0" w:color="auto"/>
              <w:left w:val="single" w:sz="4" w:space="0" w:color="auto"/>
              <w:bottom w:val="single" w:sz="4" w:space="0" w:color="auto"/>
              <w:right w:val="single" w:sz="4" w:space="0" w:color="auto"/>
            </w:tcBorders>
          </w:tcPr>
          <w:p w14:paraId="36B26E55"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3F922F" w14:textId="77777777" w:rsidR="00050FEC" w:rsidRPr="007025CD" w:rsidRDefault="00050FEC" w:rsidP="002F467C">
            <w:pPr>
              <w:pStyle w:val="TAL"/>
              <w:snapToGrid w:val="0"/>
            </w:pPr>
          </w:p>
        </w:tc>
      </w:tr>
      <w:tr w:rsidR="00050FEC" w:rsidRPr="007025CD" w14:paraId="38CD3910"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FFA1370" w14:textId="77777777" w:rsidR="00050FEC" w:rsidRPr="007025CD" w:rsidRDefault="00050FEC" w:rsidP="002F467C">
            <w:pPr>
              <w:pStyle w:val="TAL"/>
              <w:tabs>
                <w:tab w:val="left" w:pos="599"/>
              </w:tabs>
              <w:snapToGrid w:val="0"/>
            </w:pPr>
            <w:r w:rsidRPr="007025CD">
              <w:t xml:space="preserve">      </w:t>
            </w:r>
            <w:proofErr w:type="spellStart"/>
            <w:r w:rsidRPr="007025CD">
              <w:t>measObject</w:t>
            </w:r>
            <w:proofErr w:type="spellEnd"/>
            <w:r w:rsidRPr="007025CD">
              <w:t xml:space="preserve"> CHOICE {</w:t>
            </w:r>
          </w:p>
        </w:tc>
        <w:tc>
          <w:tcPr>
            <w:tcW w:w="2268" w:type="dxa"/>
            <w:tcBorders>
              <w:top w:val="single" w:sz="4" w:space="0" w:color="auto"/>
              <w:left w:val="single" w:sz="4" w:space="0" w:color="auto"/>
              <w:bottom w:val="single" w:sz="4" w:space="0" w:color="auto"/>
              <w:right w:val="single" w:sz="4" w:space="0" w:color="auto"/>
            </w:tcBorders>
          </w:tcPr>
          <w:p w14:paraId="57C879F1"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FAEC9D"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54299C" w14:textId="77777777" w:rsidR="00050FEC" w:rsidRPr="007025CD" w:rsidRDefault="00050FEC" w:rsidP="002F467C">
            <w:pPr>
              <w:pStyle w:val="TAL"/>
              <w:snapToGrid w:val="0"/>
            </w:pPr>
          </w:p>
        </w:tc>
      </w:tr>
      <w:tr w:rsidR="00050FEC" w:rsidRPr="007025CD" w14:paraId="34A77461"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412EA2A" w14:textId="77777777" w:rsidR="00050FEC" w:rsidRPr="007025CD" w:rsidRDefault="00050FEC" w:rsidP="002F467C">
            <w:pPr>
              <w:pStyle w:val="TAL"/>
              <w:tabs>
                <w:tab w:val="left" w:pos="599"/>
              </w:tabs>
              <w:snapToGrid w:val="0"/>
            </w:pPr>
            <w:r w:rsidRPr="007025CD">
              <w:t xml:space="preserve">        </w:t>
            </w:r>
            <w:proofErr w:type="spellStart"/>
            <w:r w:rsidRPr="007025CD">
              <w:t>measObjectNR</w:t>
            </w:r>
            <w:proofErr w:type="spellEnd"/>
            <w:r w:rsidRPr="007025CD">
              <w:rPr>
                <w:snapToGrid w:val="0"/>
              </w:rPr>
              <w:t xml:space="preserve"> SEQUENCE </w:t>
            </w:r>
            <w:r w:rsidRPr="007025CD">
              <w:t>{</w:t>
            </w:r>
          </w:p>
        </w:tc>
        <w:tc>
          <w:tcPr>
            <w:tcW w:w="2268" w:type="dxa"/>
            <w:tcBorders>
              <w:top w:val="single" w:sz="4" w:space="0" w:color="auto"/>
              <w:left w:val="single" w:sz="4" w:space="0" w:color="auto"/>
              <w:bottom w:val="single" w:sz="4" w:space="0" w:color="auto"/>
              <w:right w:val="single" w:sz="4" w:space="0" w:color="auto"/>
            </w:tcBorders>
          </w:tcPr>
          <w:p w14:paraId="54AE0E72"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6D064E"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979E79" w14:textId="77777777" w:rsidR="00050FEC" w:rsidRPr="007025CD" w:rsidRDefault="00050FEC" w:rsidP="002F467C">
            <w:pPr>
              <w:pStyle w:val="TAL"/>
              <w:snapToGrid w:val="0"/>
            </w:pPr>
          </w:p>
        </w:tc>
      </w:tr>
      <w:tr w:rsidR="00050FEC" w:rsidRPr="007025CD" w14:paraId="6FDC1FBC"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72880B6" w14:textId="77777777" w:rsidR="00050FEC" w:rsidRPr="007025CD" w:rsidRDefault="00050FEC" w:rsidP="002F467C">
            <w:pPr>
              <w:pStyle w:val="TAL"/>
              <w:tabs>
                <w:tab w:val="left" w:pos="599"/>
              </w:tabs>
              <w:snapToGrid w:val="0"/>
            </w:pPr>
            <w:r w:rsidRPr="007025CD">
              <w:t xml:space="preserve">          </w:t>
            </w:r>
            <w:proofErr w:type="spellStart"/>
            <w:r w:rsidRPr="007025CD">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DE86EF" w14:textId="77777777" w:rsidR="00050FEC" w:rsidRPr="007025CD" w:rsidRDefault="00050FEC" w:rsidP="002F467C">
            <w:pPr>
              <w:pStyle w:val="TAL"/>
              <w:snapToGrid w:val="0"/>
            </w:pPr>
            <w:proofErr w:type="spellStart"/>
            <w:r w:rsidRPr="007025CD">
              <w:t>ssbFrequency</w:t>
            </w:r>
            <w:proofErr w:type="spellEnd"/>
            <w:r w:rsidRPr="007025CD">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EEB36DE"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A4DDC2" w14:textId="77777777" w:rsidR="00050FEC" w:rsidRPr="007025CD" w:rsidRDefault="00050FEC" w:rsidP="002F467C">
            <w:pPr>
              <w:pStyle w:val="TAL"/>
              <w:snapToGrid w:val="0"/>
            </w:pPr>
          </w:p>
        </w:tc>
      </w:tr>
      <w:tr w:rsidR="00050FEC" w:rsidRPr="007025CD" w14:paraId="04FC285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ABA5B57" w14:textId="77777777" w:rsidR="00050FEC" w:rsidRPr="007025CD" w:rsidRDefault="00050FEC" w:rsidP="002F467C">
            <w:pPr>
              <w:pStyle w:val="TAL"/>
              <w:tabs>
                <w:tab w:val="left" w:pos="599"/>
              </w:tabs>
              <w:snapToGrid w:val="0"/>
            </w:pPr>
            <w:r w:rsidRPr="007025CD">
              <w:t xml:space="preserve">          </w:t>
            </w:r>
            <w:proofErr w:type="spellStart"/>
            <w:r w:rsidRPr="007025CD">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4F161D" w14:textId="77777777" w:rsidR="00050FEC" w:rsidRPr="007025CD" w:rsidRDefault="00050FEC" w:rsidP="002F467C">
            <w:pPr>
              <w:pStyle w:val="TAL"/>
              <w:snapToGrid w:val="0"/>
            </w:pPr>
            <w:r w:rsidRPr="007025CD">
              <w:t>Not present</w:t>
            </w:r>
          </w:p>
        </w:tc>
        <w:tc>
          <w:tcPr>
            <w:tcW w:w="1590" w:type="dxa"/>
            <w:tcBorders>
              <w:top w:val="single" w:sz="4" w:space="0" w:color="auto"/>
              <w:left w:val="single" w:sz="4" w:space="0" w:color="auto"/>
              <w:bottom w:val="single" w:sz="4" w:space="0" w:color="auto"/>
              <w:right w:val="single" w:sz="4" w:space="0" w:color="auto"/>
            </w:tcBorders>
          </w:tcPr>
          <w:p w14:paraId="17101388"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C9F656" w14:textId="77777777" w:rsidR="00050FEC" w:rsidRPr="007025CD" w:rsidRDefault="00050FEC" w:rsidP="002F467C">
            <w:pPr>
              <w:pStyle w:val="TAL"/>
              <w:snapToGrid w:val="0"/>
            </w:pPr>
          </w:p>
        </w:tc>
      </w:tr>
      <w:tr w:rsidR="00050FEC" w:rsidRPr="007025CD" w14:paraId="6A9EB5E2"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8A48F69" w14:textId="77777777" w:rsidR="00050FEC" w:rsidRPr="007025CD" w:rsidRDefault="00050FEC" w:rsidP="002F467C">
            <w:pPr>
              <w:pStyle w:val="TAL"/>
              <w:tabs>
                <w:tab w:val="left" w:pos="599"/>
              </w:tabs>
              <w:snapToGrid w:val="0"/>
            </w:pPr>
            <w:r w:rsidRPr="007025CD">
              <w:t xml:space="preserve">        }</w:t>
            </w:r>
          </w:p>
        </w:tc>
        <w:tc>
          <w:tcPr>
            <w:tcW w:w="2268" w:type="dxa"/>
            <w:tcBorders>
              <w:top w:val="single" w:sz="4" w:space="0" w:color="auto"/>
              <w:left w:val="single" w:sz="4" w:space="0" w:color="auto"/>
              <w:bottom w:val="single" w:sz="4" w:space="0" w:color="auto"/>
              <w:right w:val="single" w:sz="4" w:space="0" w:color="auto"/>
            </w:tcBorders>
          </w:tcPr>
          <w:p w14:paraId="3C1E8803"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549EE6"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60C628" w14:textId="77777777" w:rsidR="00050FEC" w:rsidRPr="007025CD" w:rsidRDefault="00050FEC" w:rsidP="002F467C">
            <w:pPr>
              <w:pStyle w:val="TAL"/>
              <w:snapToGrid w:val="0"/>
            </w:pPr>
          </w:p>
        </w:tc>
      </w:tr>
      <w:tr w:rsidR="00050FEC" w:rsidRPr="007025CD" w14:paraId="67B7DF8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5B498A2" w14:textId="77777777" w:rsidR="00050FEC" w:rsidRPr="007025CD" w:rsidRDefault="00050FEC" w:rsidP="002F467C">
            <w:pPr>
              <w:pStyle w:val="TAL"/>
              <w:tabs>
                <w:tab w:val="left" w:pos="599"/>
              </w:tabs>
              <w:snapToGrid w:val="0"/>
            </w:pPr>
            <w:r w:rsidRPr="007025CD">
              <w:t xml:space="preserve">      }</w:t>
            </w:r>
          </w:p>
        </w:tc>
        <w:tc>
          <w:tcPr>
            <w:tcW w:w="2268" w:type="dxa"/>
            <w:tcBorders>
              <w:top w:val="single" w:sz="4" w:space="0" w:color="auto"/>
              <w:left w:val="single" w:sz="4" w:space="0" w:color="auto"/>
              <w:bottom w:val="single" w:sz="4" w:space="0" w:color="auto"/>
              <w:right w:val="single" w:sz="4" w:space="0" w:color="auto"/>
            </w:tcBorders>
          </w:tcPr>
          <w:p w14:paraId="5C507084"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F966DA"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EB6614" w14:textId="77777777" w:rsidR="00050FEC" w:rsidRPr="007025CD" w:rsidRDefault="00050FEC" w:rsidP="002F467C">
            <w:pPr>
              <w:pStyle w:val="TAL"/>
              <w:snapToGrid w:val="0"/>
            </w:pPr>
          </w:p>
        </w:tc>
      </w:tr>
      <w:tr w:rsidR="00050FEC" w:rsidRPr="007025CD" w14:paraId="4F593765"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407758C" w14:textId="77777777" w:rsidR="00050FEC" w:rsidRPr="007025CD" w:rsidRDefault="00050FEC" w:rsidP="002F467C">
            <w:pPr>
              <w:pStyle w:val="TAL"/>
              <w:tabs>
                <w:tab w:val="left" w:pos="599"/>
              </w:tabs>
              <w:snapToGrid w:val="0"/>
            </w:pPr>
            <w:r w:rsidRPr="007025CD">
              <w:t xml:space="preserve">      }</w:t>
            </w:r>
          </w:p>
        </w:tc>
        <w:tc>
          <w:tcPr>
            <w:tcW w:w="2268" w:type="dxa"/>
            <w:tcBorders>
              <w:top w:val="single" w:sz="4" w:space="0" w:color="auto"/>
              <w:left w:val="single" w:sz="4" w:space="0" w:color="auto"/>
              <w:bottom w:val="single" w:sz="4" w:space="0" w:color="auto"/>
              <w:right w:val="single" w:sz="4" w:space="0" w:color="auto"/>
            </w:tcBorders>
          </w:tcPr>
          <w:p w14:paraId="7D35291D"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7732A5"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DEE08D" w14:textId="77777777" w:rsidR="00050FEC" w:rsidRPr="007025CD" w:rsidRDefault="00050FEC" w:rsidP="002F467C">
            <w:pPr>
              <w:pStyle w:val="TAL"/>
              <w:snapToGrid w:val="0"/>
            </w:pPr>
          </w:p>
        </w:tc>
      </w:tr>
      <w:tr w:rsidR="00050FEC" w:rsidRPr="007025CD" w14:paraId="48B09B5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CAF040C" w14:textId="77777777" w:rsidR="00050FEC" w:rsidRPr="007025CD" w:rsidRDefault="00050FEC" w:rsidP="002F467C">
            <w:pPr>
              <w:pStyle w:val="TAL"/>
              <w:snapToGrid w:val="0"/>
            </w:pPr>
            <w:r w:rsidRPr="007025CD">
              <w:t xml:space="preserve">  }</w:t>
            </w:r>
          </w:p>
        </w:tc>
        <w:tc>
          <w:tcPr>
            <w:tcW w:w="2268" w:type="dxa"/>
            <w:tcBorders>
              <w:top w:val="single" w:sz="4" w:space="0" w:color="auto"/>
              <w:left w:val="single" w:sz="4" w:space="0" w:color="auto"/>
              <w:bottom w:val="single" w:sz="4" w:space="0" w:color="auto"/>
              <w:right w:val="single" w:sz="4" w:space="0" w:color="auto"/>
            </w:tcBorders>
          </w:tcPr>
          <w:p w14:paraId="513AF87B"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5B6265"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DAA31E" w14:textId="77777777" w:rsidR="00050FEC" w:rsidRPr="007025CD" w:rsidRDefault="00050FEC" w:rsidP="002F467C">
            <w:pPr>
              <w:pStyle w:val="TAL"/>
              <w:snapToGrid w:val="0"/>
            </w:pPr>
          </w:p>
        </w:tc>
      </w:tr>
      <w:tr w:rsidR="00050FEC" w:rsidRPr="007025CD" w14:paraId="6504E415"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A44A370" w14:textId="77777777" w:rsidR="00050FEC" w:rsidRPr="007025CD" w:rsidRDefault="00050FEC" w:rsidP="002F467C">
            <w:pPr>
              <w:pStyle w:val="TAL"/>
              <w:snapToGrid w:val="0"/>
            </w:pPr>
            <w:r w:rsidRPr="007025CD">
              <w:t xml:space="preserve">  </w:t>
            </w:r>
            <w:proofErr w:type="spellStart"/>
            <w:r w:rsidRPr="007025CD">
              <w:t>reportConfigToAddModList</w:t>
            </w:r>
            <w:proofErr w:type="spellEnd"/>
            <w:r w:rsidRPr="007025CD">
              <w:rPr>
                <w:snapToGrid w:val="0"/>
              </w:rPr>
              <w:t xml:space="preserve"> SEQUENCE(SIZE (1..maxReportConfigId)) OF </w:t>
            </w:r>
            <w:proofErr w:type="spellStart"/>
            <w:r w:rsidRPr="007025CD">
              <w:t>ReportConfigToAddMod</w:t>
            </w:r>
            <w:proofErr w:type="spellEnd"/>
            <w:r w:rsidRPr="007025CD">
              <w:rPr>
                <w:snapToGrid w:val="0"/>
              </w:rPr>
              <w:t xml:space="preserve"> </w:t>
            </w:r>
            <w:r w:rsidRPr="007025CD">
              <w:t>{</w:t>
            </w:r>
          </w:p>
        </w:tc>
        <w:tc>
          <w:tcPr>
            <w:tcW w:w="2268" w:type="dxa"/>
            <w:tcBorders>
              <w:top w:val="single" w:sz="4" w:space="0" w:color="auto"/>
              <w:left w:val="single" w:sz="4" w:space="0" w:color="auto"/>
              <w:bottom w:val="single" w:sz="4" w:space="0" w:color="auto"/>
              <w:right w:val="single" w:sz="4" w:space="0" w:color="auto"/>
            </w:tcBorders>
            <w:hideMark/>
          </w:tcPr>
          <w:p w14:paraId="763ECE0F" w14:textId="77777777" w:rsidR="00050FEC" w:rsidRPr="007025CD" w:rsidRDefault="00050FEC" w:rsidP="002F467C">
            <w:pPr>
              <w:pStyle w:val="TAL"/>
              <w:snapToGrid w:val="0"/>
            </w:pPr>
            <w:r w:rsidRPr="007025CD">
              <w:t>1 entry</w:t>
            </w:r>
          </w:p>
        </w:tc>
        <w:tc>
          <w:tcPr>
            <w:tcW w:w="1590" w:type="dxa"/>
            <w:tcBorders>
              <w:top w:val="single" w:sz="4" w:space="0" w:color="auto"/>
              <w:left w:val="single" w:sz="4" w:space="0" w:color="auto"/>
              <w:bottom w:val="single" w:sz="4" w:space="0" w:color="auto"/>
              <w:right w:val="single" w:sz="4" w:space="0" w:color="auto"/>
            </w:tcBorders>
          </w:tcPr>
          <w:p w14:paraId="62741580"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69B9AD" w14:textId="77777777" w:rsidR="00050FEC" w:rsidRPr="007025CD" w:rsidRDefault="00050FEC" w:rsidP="002F467C">
            <w:pPr>
              <w:pStyle w:val="TAL"/>
              <w:snapToGrid w:val="0"/>
            </w:pPr>
          </w:p>
        </w:tc>
      </w:tr>
      <w:tr w:rsidR="00050FEC" w:rsidRPr="007025CD" w14:paraId="3799E36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7AEE95A" w14:textId="77777777" w:rsidR="00050FEC" w:rsidRPr="007025CD" w:rsidRDefault="00050FEC" w:rsidP="002F467C">
            <w:pPr>
              <w:pStyle w:val="TAL"/>
              <w:snapToGrid w:val="0"/>
            </w:pPr>
            <w:r w:rsidRPr="007025CD">
              <w:t xml:space="preserve">    </w:t>
            </w:r>
            <w:proofErr w:type="spellStart"/>
            <w:r w:rsidRPr="007025CD">
              <w:t>ReportConfigToAddMod</w:t>
            </w:r>
            <w:proofErr w:type="spellEnd"/>
            <w:r w:rsidRPr="007025CD">
              <w:t xml:space="preserve">[1] </w:t>
            </w:r>
            <w:r w:rsidRPr="007025CD">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C3ACE80"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710F62A" w14:textId="77777777" w:rsidR="00050FEC" w:rsidRPr="007025CD" w:rsidRDefault="00050FEC" w:rsidP="002F467C">
            <w:pPr>
              <w:pStyle w:val="TAL"/>
              <w:snapToGrid w:val="0"/>
            </w:pPr>
            <w:r w:rsidRPr="007025CD">
              <w:t>entry 1</w:t>
            </w:r>
          </w:p>
        </w:tc>
        <w:tc>
          <w:tcPr>
            <w:tcW w:w="1245" w:type="dxa"/>
            <w:tcBorders>
              <w:top w:val="single" w:sz="4" w:space="0" w:color="auto"/>
              <w:left w:val="single" w:sz="4" w:space="0" w:color="auto"/>
              <w:bottom w:val="single" w:sz="4" w:space="0" w:color="auto"/>
              <w:right w:val="single" w:sz="4" w:space="0" w:color="auto"/>
            </w:tcBorders>
          </w:tcPr>
          <w:p w14:paraId="40C09827" w14:textId="77777777" w:rsidR="00050FEC" w:rsidRPr="007025CD" w:rsidRDefault="00050FEC" w:rsidP="002F467C">
            <w:pPr>
              <w:pStyle w:val="TAL"/>
              <w:snapToGrid w:val="0"/>
            </w:pPr>
          </w:p>
        </w:tc>
      </w:tr>
      <w:tr w:rsidR="00050FEC" w:rsidRPr="007025CD" w14:paraId="0AE8111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5B62BC8" w14:textId="77777777" w:rsidR="00050FEC" w:rsidRPr="007025CD" w:rsidRDefault="00050FEC" w:rsidP="002F467C">
            <w:pPr>
              <w:pStyle w:val="TAL"/>
              <w:snapToGrid w:val="0"/>
            </w:pPr>
            <w:r w:rsidRPr="007025CD">
              <w:t xml:space="preserve">      </w:t>
            </w:r>
            <w:proofErr w:type="spellStart"/>
            <w:r w:rsidRPr="007025CD">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BA5C11" w14:textId="77777777" w:rsidR="00050FEC" w:rsidRPr="007025CD" w:rsidRDefault="00050FEC" w:rsidP="002F467C">
            <w:pPr>
              <w:pStyle w:val="TAL"/>
              <w:snapToGrid w:val="0"/>
            </w:pPr>
            <w:r w:rsidRPr="007025CD">
              <w:t>1</w:t>
            </w:r>
          </w:p>
        </w:tc>
        <w:tc>
          <w:tcPr>
            <w:tcW w:w="1590" w:type="dxa"/>
            <w:tcBorders>
              <w:top w:val="single" w:sz="4" w:space="0" w:color="auto"/>
              <w:left w:val="single" w:sz="4" w:space="0" w:color="auto"/>
              <w:bottom w:val="single" w:sz="4" w:space="0" w:color="auto"/>
              <w:right w:val="single" w:sz="4" w:space="0" w:color="auto"/>
            </w:tcBorders>
          </w:tcPr>
          <w:p w14:paraId="006ACBCD"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191FDD" w14:textId="77777777" w:rsidR="00050FEC" w:rsidRPr="007025CD" w:rsidRDefault="00050FEC" w:rsidP="002F467C">
            <w:pPr>
              <w:pStyle w:val="TAL"/>
              <w:snapToGrid w:val="0"/>
            </w:pPr>
          </w:p>
        </w:tc>
      </w:tr>
      <w:tr w:rsidR="00050FEC" w:rsidRPr="007025CD" w14:paraId="22E30611"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3E4805B" w14:textId="77777777" w:rsidR="00050FEC" w:rsidRPr="007025CD" w:rsidRDefault="00050FEC" w:rsidP="002F467C">
            <w:pPr>
              <w:pStyle w:val="TAL"/>
              <w:snapToGrid w:val="0"/>
            </w:pPr>
            <w:r w:rsidRPr="007025CD">
              <w:t xml:space="preserve">      </w:t>
            </w:r>
            <w:proofErr w:type="spellStart"/>
            <w:r w:rsidRPr="007025CD">
              <w:t>reportConfig</w:t>
            </w:r>
            <w:proofErr w:type="spellEnd"/>
            <w:r w:rsidRPr="007025C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1CC87C"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441FB1"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80950E" w14:textId="77777777" w:rsidR="00050FEC" w:rsidRPr="007025CD" w:rsidRDefault="00050FEC" w:rsidP="002F467C">
            <w:pPr>
              <w:pStyle w:val="TAL"/>
              <w:snapToGrid w:val="0"/>
            </w:pPr>
          </w:p>
        </w:tc>
      </w:tr>
      <w:tr w:rsidR="00050FEC" w:rsidRPr="007025CD" w14:paraId="526719B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7A6C74B1" w14:textId="77777777" w:rsidR="00050FEC" w:rsidRPr="007025CD" w:rsidRDefault="00050FEC" w:rsidP="002F467C">
            <w:pPr>
              <w:pStyle w:val="TAL"/>
              <w:tabs>
                <w:tab w:val="left" w:pos="887"/>
              </w:tabs>
              <w:snapToGrid w:val="0"/>
            </w:pPr>
            <w:r w:rsidRPr="007025CD">
              <w:t xml:space="preserve">        </w:t>
            </w:r>
            <w:proofErr w:type="spellStart"/>
            <w:r w:rsidRPr="007025CD">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C5A52F" w14:textId="77777777" w:rsidR="00050FEC" w:rsidRPr="007025CD" w:rsidRDefault="00050FEC" w:rsidP="002F467C">
            <w:pPr>
              <w:pStyle w:val="TAL"/>
              <w:snapToGrid w:val="0"/>
            </w:pPr>
            <w:r w:rsidRPr="007025CD">
              <w:t>ReportConfigNR-EventA3</w:t>
            </w:r>
          </w:p>
        </w:tc>
        <w:tc>
          <w:tcPr>
            <w:tcW w:w="1590" w:type="dxa"/>
            <w:tcBorders>
              <w:top w:val="single" w:sz="4" w:space="0" w:color="auto"/>
              <w:left w:val="single" w:sz="4" w:space="0" w:color="auto"/>
              <w:bottom w:val="single" w:sz="4" w:space="0" w:color="auto"/>
              <w:right w:val="single" w:sz="4" w:space="0" w:color="auto"/>
            </w:tcBorders>
          </w:tcPr>
          <w:p w14:paraId="125ED1B8"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A04AEC" w14:textId="77777777" w:rsidR="00050FEC" w:rsidRPr="007025CD" w:rsidRDefault="00050FEC" w:rsidP="002F467C">
            <w:pPr>
              <w:pStyle w:val="TAL"/>
              <w:snapToGrid w:val="0"/>
            </w:pPr>
          </w:p>
        </w:tc>
      </w:tr>
      <w:tr w:rsidR="00050FEC" w:rsidRPr="007025CD" w14:paraId="2352DBB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852ADD0" w14:textId="77777777" w:rsidR="00050FEC" w:rsidRPr="007025CD" w:rsidRDefault="00050FEC" w:rsidP="002F467C">
            <w:pPr>
              <w:pStyle w:val="TAL"/>
              <w:snapToGrid w:val="0"/>
            </w:pPr>
            <w:r w:rsidRPr="007025CD">
              <w:t xml:space="preserve">      }</w:t>
            </w:r>
          </w:p>
        </w:tc>
        <w:tc>
          <w:tcPr>
            <w:tcW w:w="2268" w:type="dxa"/>
            <w:tcBorders>
              <w:top w:val="single" w:sz="4" w:space="0" w:color="auto"/>
              <w:left w:val="single" w:sz="4" w:space="0" w:color="auto"/>
              <w:bottom w:val="single" w:sz="4" w:space="0" w:color="auto"/>
              <w:right w:val="single" w:sz="4" w:space="0" w:color="auto"/>
            </w:tcBorders>
          </w:tcPr>
          <w:p w14:paraId="76E2FC12"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ED33E0"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EC0399" w14:textId="77777777" w:rsidR="00050FEC" w:rsidRPr="007025CD" w:rsidRDefault="00050FEC" w:rsidP="002F467C">
            <w:pPr>
              <w:pStyle w:val="TAL"/>
              <w:snapToGrid w:val="0"/>
            </w:pPr>
          </w:p>
        </w:tc>
      </w:tr>
      <w:tr w:rsidR="00050FEC" w:rsidRPr="007025CD" w14:paraId="5771C65B"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CC42B90" w14:textId="77777777" w:rsidR="00050FEC" w:rsidRPr="007025CD" w:rsidRDefault="00050FEC" w:rsidP="002F467C">
            <w:pPr>
              <w:pStyle w:val="TAL"/>
              <w:snapToGrid w:val="0"/>
            </w:pPr>
            <w:r w:rsidRPr="007025CD">
              <w:t xml:space="preserve">    }</w:t>
            </w:r>
          </w:p>
        </w:tc>
        <w:tc>
          <w:tcPr>
            <w:tcW w:w="2268" w:type="dxa"/>
            <w:tcBorders>
              <w:top w:val="single" w:sz="4" w:space="0" w:color="auto"/>
              <w:left w:val="single" w:sz="4" w:space="0" w:color="auto"/>
              <w:bottom w:val="single" w:sz="4" w:space="0" w:color="auto"/>
              <w:right w:val="single" w:sz="4" w:space="0" w:color="auto"/>
            </w:tcBorders>
          </w:tcPr>
          <w:p w14:paraId="4CC8079B"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D8AC69"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5B0F97" w14:textId="77777777" w:rsidR="00050FEC" w:rsidRPr="007025CD" w:rsidRDefault="00050FEC" w:rsidP="002F467C">
            <w:pPr>
              <w:pStyle w:val="TAL"/>
              <w:snapToGrid w:val="0"/>
            </w:pPr>
          </w:p>
        </w:tc>
      </w:tr>
      <w:tr w:rsidR="00050FEC" w:rsidRPr="007025CD" w14:paraId="43A884E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42D37B3B" w14:textId="77777777" w:rsidR="00050FEC" w:rsidRPr="007025CD" w:rsidRDefault="00050FEC" w:rsidP="002F467C">
            <w:pPr>
              <w:pStyle w:val="TAL"/>
              <w:snapToGrid w:val="0"/>
            </w:pPr>
            <w:r w:rsidRPr="007025CD">
              <w:t xml:space="preserve">  }</w:t>
            </w:r>
          </w:p>
        </w:tc>
        <w:tc>
          <w:tcPr>
            <w:tcW w:w="2268" w:type="dxa"/>
            <w:tcBorders>
              <w:top w:val="single" w:sz="4" w:space="0" w:color="auto"/>
              <w:left w:val="single" w:sz="4" w:space="0" w:color="auto"/>
              <w:bottom w:val="single" w:sz="4" w:space="0" w:color="auto"/>
              <w:right w:val="single" w:sz="4" w:space="0" w:color="auto"/>
            </w:tcBorders>
          </w:tcPr>
          <w:p w14:paraId="462B6F09"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4F75A1"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04E4D" w14:textId="77777777" w:rsidR="00050FEC" w:rsidRPr="007025CD" w:rsidRDefault="00050FEC" w:rsidP="002F467C">
            <w:pPr>
              <w:pStyle w:val="TAL"/>
              <w:snapToGrid w:val="0"/>
            </w:pPr>
          </w:p>
        </w:tc>
      </w:tr>
      <w:tr w:rsidR="00050FEC" w:rsidRPr="007025CD" w14:paraId="4EE464DE"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2FFCD8B" w14:textId="77777777" w:rsidR="00050FEC" w:rsidRPr="007025CD" w:rsidRDefault="00050FEC" w:rsidP="002F467C">
            <w:pPr>
              <w:pStyle w:val="TAL"/>
              <w:snapToGrid w:val="0"/>
            </w:pPr>
            <w:r w:rsidRPr="007025CD">
              <w:t xml:space="preserve">  </w:t>
            </w:r>
            <w:proofErr w:type="spellStart"/>
            <w:r w:rsidRPr="007025CD">
              <w:t>measIdToAddModList</w:t>
            </w:r>
            <w:proofErr w:type="spellEnd"/>
            <w:r w:rsidRPr="007025CD">
              <w:rPr>
                <w:snapToGrid w:val="0"/>
              </w:rPr>
              <w:t xml:space="preserve"> SEQUENCE</w:t>
            </w:r>
            <w:r w:rsidRPr="007025CD">
              <w:t xml:space="preserve"> </w:t>
            </w:r>
            <w:r w:rsidRPr="007025CD">
              <w:rPr>
                <w:snapToGrid w:val="0"/>
              </w:rPr>
              <w:t xml:space="preserve">(SIZE (1..maxNrofMeasId)) OF </w:t>
            </w:r>
            <w:proofErr w:type="spellStart"/>
            <w:r w:rsidRPr="007025CD">
              <w:t>MeasIdToAddMod</w:t>
            </w:r>
            <w:proofErr w:type="spellEnd"/>
            <w:r w:rsidRPr="007025CD">
              <w:rPr>
                <w:snapToGrid w:val="0"/>
              </w:rPr>
              <w:t xml:space="preserve"> </w:t>
            </w:r>
            <w:r w:rsidRPr="007025CD">
              <w:t>{</w:t>
            </w:r>
          </w:p>
        </w:tc>
        <w:tc>
          <w:tcPr>
            <w:tcW w:w="2268" w:type="dxa"/>
            <w:tcBorders>
              <w:top w:val="single" w:sz="4" w:space="0" w:color="auto"/>
              <w:left w:val="single" w:sz="4" w:space="0" w:color="auto"/>
              <w:bottom w:val="single" w:sz="4" w:space="0" w:color="auto"/>
              <w:right w:val="single" w:sz="4" w:space="0" w:color="auto"/>
            </w:tcBorders>
            <w:hideMark/>
          </w:tcPr>
          <w:p w14:paraId="1A7D1162" w14:textId="77777777" w:rsidR="00050FEC" w:rsidRPr="007025CD" w:rsidRDefault="00050FEC" w:rsidP="002F467C">
            <w:pPr>
              <w:pStyle w:val="TAL"/>
              <w:snapToGrid w:val="0"/>
            </w:pPr>
            <w:r w:rsidRPr="007025CD">
              <w:t>1 entry</w:t>
            </w:r>
          </w:p>
        </w:tc>
        <w:tc>
          <w:tcPr>
            <w:tcW w:w="1590" w:type="dxa"/>
            <w:tcBorders>
              <w:top w:val="single" w:sz="4" w:space="0" w:color="auto"/>
              <w:left w:val="single" w:sz="4" w:space="0" w:color="auto"/>
              <w:bottom w:val="single" w:sz="4" w:space="0" w:color="auto"/>
              <w:right w:val="single" w:sz="4" w:space="0" w:color="auto"/>
            </w:tcBorders>
          </w:tcPr>
          <w:p w14:paraId="4B10A5CE"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B5BB6F" w14:textId="77777777" w:rsidR="00050FEC" w:rsidRPr="007025CD" w:rsidRDefault="00050FEC" w:rsidP="002F467C">
            <w:pPr>
              <w:pStyle w:val="TAL"/>
              <w:snapToGrid w:val="0"/>
            </w:pPr>
          </w:p>
        </w:tc>
      </w:tr>
      <w:tr w:rsidR="00050FEC" w:rsidRPr="007025CD" w14:paraId="64841A3F"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AFE86CB" w14:textId="77777777" w:rsidR="00050FEC" w:rsidRPr="007025CD" w:rsidRDefault="00050FEC" w:rsidP="002F467C">
            <w:pPr>
              <w:pStyle w:val="TAL"/>
              <w:snapToGrid w:val="0"/>
            </w:pPr>
            <w:r w:rsidRPr="007025CD">
              <w:t xml:space="preserve">    </w:t>
            </w:r>
            <w:proofErr w:type="spellStart"/>
            <w:r w:rsidRPr="007025CD">
              <w:t>MeasIdToAddMod</w:t>
            </w:r>
            <w:proofErr w:type="spellEnd"/>
            <w:r w:rsidRPr="007025CD">
              <w:t>[1] SEQUENCE {</w:t>
            </w:r>
          </w:p>
        </w:tc>
        <w:tc>
          <w:tcPr>
            <w:tcW w:w="2268" w:type="dxa"/>
            <w:tcBorders>
              <w:top w:val="single" w:sz="4" w:space="0" w:color="auto"/>
              <w:left w:val="single" w:sz="4" w:space="0" w:color="auto"/>
              <w:bottom w:val="single" w:sz="4" w:space="0" w:color="auto"/>
              <w:right w:val="single" w:sz="4" w:space="0" w:color="auto"/>
            </w:tcBorders>
          </w:tcPr>
          <w:p w14:paraId="0185F40A"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AEFD264" w14:textId="77777777" w:rsidR="00050FEC" w:rsidRPr="007025CD" w:rsidRDefault="00050FEC" w:rsidP="002F467C">
            <w:pPr>
              <w:pStyle w:val="TAL"/>
              <w:snapToGrid w:val="0"/>
            </w:pPr>
            <w:r w:rsidRPr="007025CD">
              <w:t>entry 1</w:t>
            </w:r>
          </w:p>
        </w:tc>
        <w:tc>
          <w:tcPr>
            <w:tcW w:w="1245" w:type="dxa"/>
            <w:tcBorders>
              <w:top w:val="single" w:sz="4" w:space="0" w:color="auto"/>
              <w:left w:val="single" w:sz="4" w:space="0" w:color="auto"/>
              <w:bottom w:val="single" w:sz="4" w:space="0" w:color="auto"/>
              <w:right w:val="single" w:sz="4" w:space="0" w:color="auto"/>
            </w:tcBorders>
          </w:tcPr>
          <w:p w14:paraId="2D6706FE" w14:textId="77777777" w:rsidR="00050FEC" w:rsidRPr="007025CD" w:rsidRDefault="00050FEC" w:rsidP="002F467C">
            <w:pPr>
              <w:pStyle w:val="TAL"/>
              <w:snapToGrid w:val="0"/>
            </w:pPr>
          </w:p>
        </w:tc>
      </w:tr>
      <w:tr w:rsidR="00050FEC" w:rsidRPr="007025CD" w14:paraId="7F1A2EC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AEFCE86" w14:textId="77777777" w:rsidR="00050FEC" w:rsidRPr="007025CD" w:rsidRDefault="00050FEC" w:rsidP="002F467C">
            <w:pPr>
              <w:pStyle w:val="TAL"/>
              <w:snapToGrid w:val="0"/>
            </w:pPr>
            <w:r w:rsidRPr="007025CD">
              <w:t xml:space="preserve">      </w:t>
            </w:r>
            <w:proofErr w:type="spellStart"/>
            <w:r w:rsidRPr="007025CD">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CD2AE91" w14:textId="77777777" w:rsidR="00050FEC" w:rsidRPr="007025CD" w:rsidRDefault="00050FEC" w:rsidP="002F467C">
            <w:pPr>
              <w:pStyle w:val="TAL"/>
              <w:snapToGrid w:val="0"/>
            </w:pPr>
            <w:r w:rsidRPr="007025CD">
              <w:t>1</w:t>
            </w:r>
          </w:p>
        </w:tc>
        <w:tc>
          <w:tcPr>
            <w:tcW w:w="1590" w:type="dxa"/>
            <w:tcBorders>
              <w:top w:val="single" w:sz="4" w:space="0" w:color="auto"/>
              <w:left w:val="single" w:sz="4" w:space="0" w:color="auto"/>
              <w:bottom w:val="single" w:sz="4" w:space="0" w:color="auto"/>
              <w:right w:val="single" w:sz="4" w:space="0" w:color="auto"/>
            </w:tcBorders>
          </w:tcPr>
          <w:p w14:paraId="597FB9E1"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0AD857" w14:textId="77777777" w:rsidR="00050FEC" w:rsidRPr="007025CD" w:rsidRDefault="00050FEC" w:rsidP="002F467C">
            <w:pPr>
              <w:pStyle w:val="TAL"/>
              <w:snapToGrid w:val="0"/>
            </w:pPr>
          </w:p>
        </w:tc>
      </w:tr>
      <w:tr w:rsidR="00050FEC" w:rsidRPr="007025CD" w14:paraId="75EB31C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A81C32A" w14:textId="77777777" w:rsidR="00050FEC" w:rsidRPr="007025CD" w:rsidRDefault="00050FEC" w:rsidP="002F467C">
            <w:pPr>
              <w:pStyle w:val="TAL"/>
              <w:snapToGrid w:val="0"/>
            </w:pPr>
            <w:r w:rsidRPr="007025CD">
              <w:t xml:space="preserve">      </w:t>
            </w:r>
            <w:proofErr w:type="spellStart"/>
            <w:r w:rsidRPr="007025CD">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28FCB2" w14:textId="77777777" w:rsidR="00050FEC" w:rsidRPr="007025CD" w:rsidRDefault="00050FEC" w:rsidP="002F467C">
            <w:pPr>
              <w:pStyle w:val="TAL"/>
              <w:snapToGrid w:val="0"/>
            </w:pPr>
            <w:r w:rsidRPr="007025CD">
              <w:t>1</w:t>
            </w:r>
          </w:p>
        </w:tc>
        <w:tc>
          <w:tcPr>
            <w:tcW w:w="1590" w:type="dxa"/>
            <w:tcBorders>
              <w:top w:val="single" w:sz="4" w:space="0" w:color="auto"/>
              <w:left w:val="single" w:sz="4" w:space="0" w:color="auto"/>
              <w:bottom w:val="single" w:sz="4" w:space="0" w:color="auto"/>
              <w:right w:val="single" w:sz="4" w:space="0" w:color="auto"/>
            </w:tcBorders>
          </w:tcPr>
          <w:p w14:paraId="72731BB7"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FB40A1" w14:textId="77777777" w:rsidR="00050FEC" w:rsidRPr="007025CD" w:rsidRDefault="00050FEC" w:rsidP="002F467C">
            <w:pPr>
              <w:pStyle w:val="TAL"/>
              <w:snapToGrid w:val="0"/>
            </w:pPr>
          </w:p>
        </w:tc>
      </w:tr>
      <w:tr w:rsidR="00050FEC" w:rsidRPr="007025CD" w14:paraId="0284D984"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AE1C8EE" w14:textId="77777777" w:rsidR="00050FEC" w:rsidRPr="007025CD" w:rsidRDefault="00050FEC" w:rsidP="002F467C">
            <w:pPr>
              <w:pStyle w:val="TAL"/>
              <w:snapToGrid w:val="0"/>
            </w:pPr>
            <w:r w:rsidRPr="007025CD">
              <w:t xml:space="preserve">      </w:t>
            </w:r>
            <w:proofErr w:type="spellStart"/>
            <w:r w:rsidRPr="007025CD">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2E6354B" w14:textId="77777777" w:rsidR="00050FEC" w:rsidRPr="007025CD" w:rsidRDefault="00050FEC" w:rsidP="002F467C">
            <w:pPr>
              <w:pStyle w:val="TAL"/>
              <w:snapToGrid w:val="0"/>
            </w:pPr>
            <w:r w:rsidRPr="007025CD">
              <w:t>1</w:t>
            </w:r>
          </w:p>
        </w:tc>
        <w:tc>
          <w:tcPr>
            <w:tcW w:w="1590" w:type="dxa"/>
            <w:tcBorders>
              <w:top w:val="single" w:sz="4" w:space="0" w:color="auto"/>
              <w:left w:val="single" w:sz="4" w:space="0" w:color="auto"/>
              <w:bottom w:val="single" w:sz="4" w:space="0" w:color="auto"/>
              <w:right w:val="single" w:sz="4" w:space="0" w:color="auto"/>
            </w:tcBorders>
          </w:tcPr>
          <w:p w14:paraId="7497481F"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B6D135" w14:textId="77777777" w:rsidR="00050FEC" w:rsidRPr="007025CD" w:rsidRDefault="00050FEC" w:rsidP="002F467C">
            <w:pPr>
              <w:pStyle w:val="TAL"/>
              <w:snapToGrid w:val="0"/>
            </w:pPr>
          </w:p>
        </w:tc>
      </w:tr>
      <w:tr w:rsidR="00050FEC" w:rsidRPr="007025CD" w14:paraId="42558FEE"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D9948B6" w14:textId="77777777" w:rsidR="00050FEC" w:rsidRPr="007025CD" w:rsidRDefault="00050FEC" w:rsidP="002F467C">
            <w:pPr>
              <w:pStyle w:val="TAL"/>
              <w:snapToGrid w:val="0"/>
            </w:pPr>
            <w:r w:rsidRPr="007025CD">
              <w:t xml:space="preserve">    }</w:t>
            </w:r>
          </w:p>
        </w:tc>
        <w:tc>
          <w:tcPr>
            <w:tcW w:w="2268" w:type="dxa"/>
            <w:tcBorders>
              <w:top w:val="single" w:sz="4" w:space="0" w:color="auto"/>
              <w:left w:val="single" w:sz="4" w:space="0" w:color="auto"/>
              <w:bottom w:val="single" w:sz="4" w:space="0" w:color="auto"/>
              <w:right w:val="single" w:sz="4" w:space="0" w:color="auto"/>
            </w:tcBorders>
          </w:tcPr>
          <w:p w14:paraId="3C874AF5"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536582"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69F128" w14:textId="77777777" w:rsidR="00050FEC" w:rsidRPr="007025CD" w:rsidRDefault="00050FEC" w:rsidP="002F467C">
            <w:pPr>
              <w:pStyle w:val="TAL"/>
              <w:snapToGrid w:val="0"/>
            </w:pPr>
          </w:p>
        </w:tc>
      </w:tr>
      <w:tr w:rsidR="00050FEC" w:rsidRPr="007025CD" w14:paraId="2BF3DC2F"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77F75CD" w14:textId="77777777" w:rsidR="00050FEC" w:rsidRPr="007025CD" w:rsidRDefault="00050FEC" w:rsidP="002F467C">
            <w:pPr>
              <w:pStyle w:val="TAL"/>
              <w:snapToGrid w:val="0"/>
            </w:pPr>
            <w:r w:rsidRPr="007025CD">
              <w:t xml:space="preserve">  }</w:t>
            </w:r>
          </w:p>
        </w:tc>
        <w:tc>
          <w:tcPr>
            <w:tcW w:w="2268" w:type="dxa"/>
            <w:tcBorders>
              <w:top w:val="single" w:sz="4" w:space="0" w:color="auto"/>
              <w:left w:val="single" w:sz="4" w:space="0" w:color="auto"/>
              <w:bottom w:val="single" w:sz="4" w:space="0" w:color="auto"/>
              <w:right w:val="single" w:sz="4" w:space="0" w:color="auto"/>
            </w:tcBorders>
          </w:tcPr>
          <w:p w14:paraId="1FD7193C"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EFCB85"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5F740D" w14:textId="77777777" w:rsidR="00050FEC" w:rsidRPr="007025CD" w:rsidRDefault="00050FEC" w:rsidP="002F467C">
            <w:pPr>
              <w:pStyle w:val="TAL"/>
              <w:snapToGrid w:val="0"/>
            </w:pPr>
          </w:p>
        </w:tc>
      </w:tr>
      <w:tr w:rsidR="00050FEC" w:rsidRPr="007025CD" w14:paraId="581453C4"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4552B929" w14:textId="77777777" w:rsidR="00050FEC" w:rsidRPr="007025CD" w:rsidRDefault="00050FEC" w:rsidP="002F467C">
            <w:pPr>
              <w:pStyle w:val="TAL"/>
              <w:snapToGrid w:val="0"/>
            </w:pPr>
            <w:r w:rsidRPr="007025CD">
              <w:t xml:space="preserve">  </w:t>
            </w:r>
            <w:proofErr w:type="spellStart"/>
            <w:r w:rsidRPr="007025CD">
              <w:t>measGapConfig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963BAE" w14:textId="77777777" w:rsidR="00050FEC" w:rsidRPr="007025CD" w:rsidRDefault="00050FEC" w:rsidP="002F467C">
            <w:pPr>
              <w:pStyle w:val="TAL"/>
              <w:snapToGrid w:val="0"/>
            </w:pPr>
            <w:proofErr w:type="spellStart"/>
            <w:r w:rsidRPr="007025CD">
              <w:t>MeasGapConfig</w:t>
            </w:r>
            <w:proofErr w:type="spellEnd"/>
            <w:r w:rsidRPr="007025CD">
              <w:t xml:space="preserve"> </w:t>
            </w:r>
          </w:p>
        </w:tc>
        <w:tc>
          <w:tcPr>
            <w:tcW w:w="1590" w:type="dxa"/>
            <w:tcBorders>
              <w:top w:val="single" w:sz="4" w:space="0" w:color="auto"/>
              <w:left w:val="single" w:sz="4" w:space="0" w:color="auto"/>
              <w:bottom w:val="single" w:sz="4" w:space="0" w:color="auto"/>
              <w:right w:val="single" w:sz="4" w:space="0" w:color="auto"/>
            </w:tcBorders>
          </w:tcPr>
          <w:p w14:paraId="4B7C3743"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60CFE4" w14:textId="77777777" w:rsidR="00050FEC" w:rsidRPr="007025CD" w:rsidRDefault="00050FEC" w:rsidP="002F467C">
            <w:pPr>
              <w:pStyle w:val="TAL"/>
              <w:snapToGrid w:val="0"/>
            </w:pPr>
          </w:p>
        </w:tc>
      </w:tr>
      <w:tr w:rsidR="00050FEC" w:rsidRPr="007025CD" w14:paraId="1D3CC2F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EDE5C73" w14:textId="77777777" w:rsidR="00050FEC" w:rsidRPr="007025CD" w:rsidRDefault="00050FEC" w:rsidP="002F467C">
            <w:pPr>
              <w:pStyle w:val="TAL"/>
              <w:snapToGrid w:val="0"/>
            </w:pPr>
            <w:r w:rsidRPr="007025CD">
              <w:t>}</w:t>
            </w:r>
          </w:p>
        </w:tc>
        <w:tc>
          <w:tcPr>
            <w:tcW w:w="2268" w:type="dxa"/>
            <w:tcBorders>
              <w:top w:val="single" w:sz="4" w:space="0" w:color="auto"/>
              <w:left w:val="single" w:sz="4" w:space="0" w:color="auto"/>
              <w:bottom w:val="single" w:sz="4" w:space="0" w:color="auto"/>
              <w:right w:val="single" w:sz="4" w:space="0" w:color="auto"/>
            </w:tcBorders>
          </w:tcPr>
          <w:p w14:paraId="538D5DE0"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5739C2"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4FAA15" w14:textId="77777777" w:rsidR="00050FEC" w:rsidRPr="007025CD" w:rsidRDefault="00050FEC" w:rsidP="002F467C">
            <w:pPr>
              <w:pStyle w:val="TAL"/>
              <w:snapToGrid w:val="0"/>
            </w:pPr>
          </w:p>
        </w:tc>
      </w:tr>
    </w:tbl>
    <w:p w14:paraId="3F1067AE" w14:textId="77777777" w:rsidR="00050FEC" w:rsidRPr="007025CD" w:rsidRDefault="00050FEC" w:rsidP="00050FEC">
      <w:pPr>
        <w:rPr>
          <w:lang w:eastAsia="ja-JP"/>
        </w:rPr>
      </w:pPr>
    </w:p>
    <w:p w14:paraId="736651E7" w14:textId="77777777" w:rsidR="00050FEC" w:rsidRPr="007025CD" w:rsidRDefault="00050FEC" w:rsidP="00050FEC">
      <w:pPr>
        <w:pStyle w:val="TH"/>
        <w:rPr>
          <w:lang w:eastAsia="zh-CN"/>
        </w:rPr>
      </w:pPr>
      <w:r w:rsidRPr="007025CD">
        <w:lastRenderedPageBreak/>
        <w:t xml:space="preserve">Table 8.1.4.1.10.3.3-4: </w:t>
      </w:r>
      <w:r w:rsidRPr="007025CD">
        <w:rPr>
          <w:i/>
        </w:rPr>
        <w:t>ReportConfigNR-EventA3</w:t>
      </w:r>
      <w:r w:rsidRPr="007025CD">
        <w:t xml:space="preserve"> (Table 8.1.4.1.10.3.3-3)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050FEC" w:rsidRPr="007025CD" w14:paraId="20565D0C" w14:textId="77777777" w:rsidTr="002F467C">
        <w:tc>
          <w:tcPr>
            <w:tcW w:w="9747" w:type="dxa"/>
            <w:gridSpan w:val="4"/>
            <w:tcBorders>
              <w:top w:val="single" w:sz="4" w:space="0" w:color="000000"/>
              <w:left w:val="single" w:sz="4" w:space="0" w:color="000000"/>
              <w:bottom w:val="single" w:sz="4" w:space="0" w:color="000000"/>
              <w:right w:val="single" w:sz="4" w:space="0" w:color="000000"/>
            </w:tcBorders>
            <w:hideMark/>
          </w:tcPr>
          <w:p w14:paraId="37610700" w14:textId="77777777" w:rsidR="00050FEC" w:rsidRPr="007025CD" w:rsidRDefault="00050FEC" w:rsidP="002F467C">
            <w:pPr>
              <w:pStyle w:val="TAL"/>
              <w:snapToGrid w:val="0"/>
              <w:rPr>
                <w:lang w:eastAsia="ko-KR"/>
              </w:rPr>
            </w:pPr>
            <w:r w:rsidRPr="007025CD">
              <w:rPr>
                <w:lang w:eastAsia="ko-KR"/>
              </w:rPr>
              <w:t>Derivation Path: TS 38.5</w:t>
            </w:r>
            <w:r w:rsidRPr="007025CD">
              <w:t>08-1 [4] Table 4.6.3-142 with condition EVENT_A3</w:t>
            </w:r>
          </w:p>
        </w:tc>
      </w:tr>
      <w:tr w:rsidR="00050FEC" w:rsidRPr="007025CD" w14:paraId="76FC05C6"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2C3C6B3B" w14:textId="77777777" w:rsidR="00050FEC" w:rsidRPr="007025CD" w:rsidRDefault="00050FEC" w:rsidP="002F467C">
            <w:pPr>
              <w:pStyle w:val="TAH"/>
              <w:snapToGrid w:val="0"/>
              <w:rPr>
                <w:lang w:eastAsia="ko-KR"/>
              </w:rPr>
            </w:pPr>
            <w:r w:rsidRPr="007025CD">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EA700E" w14:textId="77777777" w:rsidR="00050FEC" w:rsidRPr="007025CD" w:rsidRDefault="00050FEC" w:rsidP="002F467C">
            <w:pPr>
              <w:pStyle w:val="TAH"/>
              <w:snapToGrid w:val="0"/>
              <w:rPr>
                <w:lang w:eastAsia="ko-KR"/>
              </w:rPr>
            </w:pPr>
            <w:r w:rsidRPr="007025CD">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0D996B6" w14:textId="77777777" w:rsidR="00050FEC" w:rsidRPr="007025CD" w:rsidRDefault="00050FEC" w:rsidP="002F467C">
            <w:pPr>
              <w:pStyle w:val="TAH"/>
              <w:snapToGrid w:val="0"/>
              <w:rPr>
                <w:lang w:eastAsia="ko-KR"/>
              </w:rPr>
            </w:pPr>
            <w:r w:rsidRPr="007025CD">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4677A4D9" w14:textId="77777777" w:rsidR="00050FEC" w:rsidRPr="007025CD" w:rsidRDefault="00050FEC" w:rsidP="002F467C">
            <w:pPr>
              <w:pStyle w:val="TAH"/>
              <w:snapToGrid w:val="0"/>
              <w:rPr>
                <w:lang w:eastAsia="ko-KR"/>
              </w:rPr>
            </w:pPr>
            <w:r w:rsidRPr="007025CD">
              <w:rPr>
                <w:lang w:eastAsia="ko-KR"/>
              </w:rPr>
              <w:t>Condition</w:t>
            </w:r>
          </w:p>
        </w:tc>
      </w:tr>
      <w:tr w:rsidR="00050FEC" w:rsidRPr="007025CD" w14:paraId="48E2E395"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3D76812E" w14:textId="77777777" w:rsidR="00050FEC" w:rsidRPr="007025CD" w:rsidRDefault="00050FEC" w:rsidP="002F467C">
            <w:pPr>
              <w:pStyle w:val="TAL"/>
              <w:snapToGrid w:val="0"/>
              <w:rPr>
                <w:lang w:eastAsia="ko-KR"/>
              </w:rPr>
            </w:pPr>
            <w:proofErr w:type="spellStart"/>
            <w:r w:rsidRPr="007025CD">
              <w:t>ReportConfigNR</w:t>
            </w:r>
            <w:proofErr w:type="spellEnd"/>
            <w:r w:rsidRPr="007025CD">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6468C1E" w14:textId="77777777" w:rsidR="00050FEC" w:rsidRPr="007025CD"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7A1C89"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A5921A" w14:textId="77777777" w:rsidR="00050FEC" w:rsidRPr="007025CD" w:rsidRDefault="00050FEC" w:rsidP="002F467C">
            <w:pPr>
              <w:pStyle w:val="TAL"/>
              <w:snapToGrid w:val="0"/>
              <w:rPr>
                <w:lang w:eastAsia="ko-KR"/>
              </w:rPr>
            </w:pPr>
          </w:p>
        </w:tc>
      </w:tr>
      <w:tr w:rsidR="00050FEC" w:rsidRPr="007025CD" w14:paraId="0D37547D"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4341B9F3" w14:textId="77777777" w:rsidR="00050FEC" w:rsidRPr="007025CD" w:rsidRDefault="00050FEC" w:rsidP="002F467C">
            <w:pPr>
              <w:pStyle w:val="TAL"/>
              <w:snapToGrid w:val="0"/>
              <w:rPr>
                <w:lang w:eastAsia="ko-KR"/>
              </w:rPr>
            </w:pPr>
            <w:r w:rsidRPr="007025CD">
              <w:t xml:space="preserve">  </w:t>
            </w:r>
            <w:proofErr w:type="spellStart"/>
            <w:r w:rsidRPr="007025CD">
              <w:t>reportType</w:t>
            </w:r>
            <w:proofErr w:type="spellEnd"/>
            <w:r w:rsidRPr="007025CD">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B876B8E" w14:textId="77777777" w:rsidR="00050FEC" w:rsidRPr="007025CD"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35FCFB"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36ED38" w14:textId="77777777" w:rsidR="00050FEC" w:rsidRPr="007025CD" w:rsidRDefault="00050FEC" w:rsidP="002F467C">
            <w:pPr>
              <w:pStyle w:val="TAL"/>
              <w:snapToGrid w:val="0"/>
              <w:rPr>
                <w:lang w:eastAsia="ko-KR"/>
              </w:rPr>
            </w:pPr>
          </w:p>
        </w:tc>
      </w:tr>
      <w:tr w:rsidR="00050FEC" w:rsidRPr="007025CD" w14:paraId="402EC6F6"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1EB0FC67" w14:textId="77777777" w:rsidR="00050FEC" w:rsidRPr="007025CD" w:rsidRDefault="00050FEC" w:rsidP="002F467C">
            <w:pPr>
              <w:pStyle w:val="TAL"/>
              <w:snapToGrid w:val="0"/>
              <w:rPr>
                <w:lang w:eastAsia="ko-KR"/>
              </w:rPr>
            </w:pPr>
            <w:r w:rsidRPr="007025CD">
              <w:t xml:space="preserve">    </w:t>
            </w:r>
            <w:proofErr w:type="spellStart"/>
            <w:r w:rsidRPr="007025CD">
              <w:t>eventTriggered</w:t>
            </w:r>
            <w:proofErr w:type="spellEnd"/>
            <w:r w:rsidRPr="007025C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6CFCFB7" w14:textId="77777777" w:rsidR="00050FEC" w:rsidRPr="007025CD"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606037"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581BC9" w14:textId="77777777" w:rsidR="00050FEC" w:rsidRPr="007025CD" w:rsidRDefault="00050FEC" w:rsidP="002F467C">
            <w:pPr>
              <w:pStyle w:val="TAL"/>
              <w:snapToGrid w:val="0"/>
              <w:rPr>
                <w:lang w:eastAsia="ko-KR"/>
              </w:rPr>
            </w:pPr>
          </w:p>
        </w:tc>
      </w:tr>
      <w:tr w:rsidR="00050FEC" w:rsidRPr="007025CD" w14:paraId="722D7FCA"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5D939625" w14:textId="77777777" w:rsidR="00050FEC" w:rsidRPr="007025CD" w:rsidRDefault="00050FEC" w:rsidP="002F467C">
            <w:pPr>
              <w:pStyle w:val="TAL"/>
              <w:snapToGrid w:val="0"/>
              <w:rPr>
                <w:lang w:eastAsia="ko-KR"/>
              </w:rPr>
            </w:pPr>
            <w:r w:rsidRPr="007025CD">
              <w:rPr>
                <w:lang w:eastAsia="ko-KR"/>
              </w:rPr>
              <w:t xml:space="preserve">      </w:t>
            </w:r>
            <w:proofErr w:type="spellStart"/>
            <w:r w:rsidRPr="007025CD">
              <w:rPr>
                <w:lang w:eastAsia="ko-KR"/>
              </w:rPr>
              <w:t>eventId</w:t>
            </w:r>
            <w:proofErr w:type="spellEnd"/>
            <w:r w:rsidRPr="007025CD">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1F3EDED" w14:textId="77777777" w:rsidR="00050FEC" w:rsidRPr="007025CD"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FB4078"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E4E4E2" w14:textId="77777777" w:rsidR="00050FEC" w:rsidRPr="007025CD" w:rsidRDefault="00050FEC" w:rsidP="002F467C">
            <w:pPr>
              <w:pStyle w:val="TAL"/>
              <w:snapToGrid w:val="0"/>
              <w:rPr>
                <w:lang w:eastAsia="ko-KR"/>
              </w:rPr>
            </w:pPr>
          </w:p>
        </w:tc>
      </w:tr>
      <w:tr w:rsidR="00050FEC" w:rsidRPr="007025CD" w14:paraId="7F1CF335"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568C6733" w14:textId="77777777" w:rsidR="00050FEC" w:rsidRPr="007025CD" w:rsidRDefault="00050FEC" w:rsidP="002F467C">
            <w:pPr>
              <w:pStyle w:val="TAL"/>
              <w:snapToGrid w:val="0"/>
              <w:rPr>
                <w:lang w:eastAsia="ko-KR"/>
              </w:rPr>
            </w:pPr>
            <w:r w:rsidRPr="007025CD">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635FE6AB" w14:textId="77777777" w:rsidR="00050FEC" w:rsidRPr="007025CD"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211179"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CA8499E" w14:textId="77777777" w:rsidR="00050FEC" w:rsidRPr="007025CD" w:rsidRDefault="00050FEC" w:rsidP="002F467C">
            <w:pPr>
              <w:pStyle w:val="TAL"/>
              <w:snapToGrid w:val="0"/>
              <w:rPr>
                <w:lang w:eastAsia="ko-KR"/>
              </w:rPr>
            </w:pPr>
            <w:r w:rsidRPr="007025CD">
              <w:rPr>
                <w:lang w:eastAsia="ko-KR"/>
              </w:rPr>
              <w:t>EVENT_A3</w:t>
            </w:r>
          </w:p>
        </w:tc>
      </w:tr>
      <w:tr w:rsidR="00050FEC" w:rsidRPr="007025CD" w14:paraId="3947CABA"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14AB3D08" w14:textId="77777777" w:rsidR="00050FEC" w:rsidRPr="007025CD" w:rsidRDefault="00050FEC" w:rsidP="002F467C">
            <w:pPr>
              <w:pStyle w:val="TAL"/>
              <w:snapToGrid w:val="0"/>
              <w:rPr>
                <w:lang w:eastAsia="zh-CN"/>
              </w:rPr>
            </w:pPr>
            <w:r w:rsidRPr="007025CD">
              <w:rPr>
                <w:lang w:eastAsia="ko-KR"/>
              </w:rPr>
              <w:t xml:space="preserve">          </w:t>
            </w:r>
            <w:r w:rsidRPr="007025CD">
              <w:t>a3-Offset CHOICE {</w:t>
            </w:r>
          </w:p>
        </w:tc>
        <w:tc>
          <w:tcPr>
            <w:tcW w:w="2267" w:type="dxa"/>
            <w:tcBorders>
              <w:top w:val="single" w:sz="4" w:space="0" w:color="000000"/>
              <w:left w:val="single" w:sz="4" w:space="0" w:color="000000"/>
              <w:bottom w:val="single" w:sz="4" w:space="0" w:color="000000"/>
              <w:right w:val="single" w:sz="4" w:space="0" w:color="000000"/>
            </w:tcBorders>
          </w:tcPr>
          <w:p w14:paraId="08510A4A" w14:textId="77777777" w:rsidR="00050FEC" w:rsidRPr="007025CD"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047D12"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3EDA41" w14:textId="77777777" w:rsidR="00050FEC" w:rsidRPr="007025CD" w:rsidRDefault="00050FEC" w:rsidP="002F467C">
            <w:pPr>
              <w:pStyle w:val="TAL"/>
              <w:snapToGrid w:val="0"/>
              <w:rPr>
                <w:lang w:eastAsia="ja-JP"/>
              </w:rPr>
            </w:pPr>
          </w:p>
        </w:tc>
      </w:tr>
      <w:tr w:rsidR="00050FEC" w:rsidRPr="007025CD" w14:paraId="4C6516CE" w14:textId="77777777" w:rsidTr="002F467C">
        <w:tc>
          <w:tcPr>
            <w:tcW w:w="4535" w:type="dxa"/>
            <w:tcBorders>
              <w:top w:val="single" w:sz="4" w:space="0" w:color="000000"/>
              <w:left w:val="single" w:sz="4" w:space="0" w:color="000000"/>
              <w:bottom w:val="nil"/>
              <w:right w:val="single" w:sz="4" w:space="0" w:color="000000"/>
            </w:tcBorders>
            <w:hideMark/>
          </w:tcPr>
          <w:p w14:paraId="1239169E" w14:textId="77777777" w:rsidR="00050FEC" w:rsidRPr="007025CD" w:rsidRDefault="00050FEC" w:rsidP="002F467C">
            <w:pPr>
              <w:pStyle w:val="TAL"/>
              <w:snapToGrid w:val="0"/>
            </w:pPr>
            <w:r w:rsidRPr="007025CD">
              <w:t xml:space="preserve">            </w:t>
            </w:r>
            <w:proofErr w:type="spellStart"/>
            <w:r w:rsidRPr="007025CD">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256518" w14:textId="77777777" w:rsidR="00050FEC" w:rsidRPr="007025CD" w:rsidRDefault="00050FEC" w:rsidP="002F467C">
            <w:pPr>
              <w:pStyle w:val="TAL"/>
              <w:snapToGrid w:val="0"/>
            </w:pPr>
            <w:r w:rsidRPr="007025CD">
              <w:t>2</w:t>
            </w:r>
          </w:p>
        </w:tc>
        <w:tc>
          <w:tcPr>
            <w:tcW w:w="1700" w:type="dxa"/>
            <w:tcBorders>
              <w:top w:val="single" w:sz="4" w:space="0" w:color="000000"/>
              <w:left w:val="single" w:sz="4" w:space="0" w:color="000000"/>
              <w:bottom w:val="single" w:sz="4" w:space="0" w:color="000000"/>
              <w:right w:val="single" w:sz="4" w:space="0" w:color="000000"/>
            </w:tcBorders>
            <w:hideMark/>
          </w:tcPr>
          <w:p w14:paraId="3CA41E50" w14:textId="77777777" w:rsidR="00050FEC" w:rsidRPr="007025CD" w:rsidRDefault="00050FEC" w:rsidP="002F467C">
            <w:pPr>
              <w:pStyle w:val="TAL"/>
              <w:snapToGrid w:val="0"/>
              <w:rPr>
                <w:lang w:eastAsia="zh-CN"/>
              </w:rPr>
            </w:pPr>
            <w:r w:rsidRPr="007025CD">
              <w:rPr>
                <w:lang w:eastAsia="zh-CN"/>
              </w:rPr>
              <w:t>a3-Offset Thresh value set to 1dB (2*0.5)</w:t>
            </w:r>
          </w:p>
        </w:tc>
        <w:tc>
          <w:tcPr>
            <w:tcW w:w="1245" w:type="dxa"/>
            <w:tcBorders>
              <w:top w:val="single" w:sz="4" w:space="0" w:color="000000"/>
              <w:left w:val="single" w:sz="4" w:space="0" w:color="000000"/>
              <w:bottom w:val="single" w:sz="4" w:space="0" w:color="000000"/>
              <w:right w:val="single" w:sz="4" w:space="0" w:color="000000"/>
            </w:tcBorders>
          </w:tcPr>
          <w:p w14:paraId="7F2BBFAC" w14:textId="77777777" w:rsidR="00050FEC" w:rsidRPr="007025CD" w:rsidRDefault="00050FEC" w:rsidP="002F467C">
            <w:pPr>
              <w:pStyle w:val="TAL"/>
              <w:snapToGrid w:val="0"/>
              <w:rPr>
                <w:lang w:eastAsia="ja-JP"/>
              </w:rPr>
            </w:pPr>
            <w:r w:rsidRPr="007025CD">
              <w:t>FR1</w:t>
            </w:r>
          </w:p>
        </w:tc>
      </w:tr>
      <w:tr w:rsidR="00050FEC" w:rsidRPr="007025CD" w14:paraId="4A42A04F" w14:textId="77777777" w:rsidTr="002F467C">
        <w:tc>
          <w:tcPr>
            <w:tcW w:w="4535" w:type="dxa"/>
            <w:tcBorders>
              <w:top w:val="single" w:sz="4" w:space="0" w:color="000000"/>
              <w:left w:val="single" w:sz="4" w:space="0" w:color="000000"/>
              <w:bottom w:val="nil"/>
              <w:right w:val="single" w:sz="4" w:space="0" w:color="000000"/>
            </w:tcBorders>
          </w:tcPr>
          <w:p w14:paraId="5D28B746" w14:textId="77777777" w:rsidR="00050FEC" w:rsidRPr="007025CD" w:rsidRDefault="00050FEC" w:rsidP="002F467C">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tcPr>
          <w:p w14:paraId="7E0BDB7B" w14:textId="77777777" w:rsidR="00050FEC" w:rsidRPr="007025CD" w:rsidRDefault="00050FEC" w:rsidP="002F467C">
            <w:pPr>
              <w:pStyle w:val="TAL"/>
              <w:snapToGrid w:val="0"/>
            </w:pPr>
            <w:r w:rsidRPr="007025CD">
              <w:t>2 + Delta(NRf2) - Delta(NRf1)</w:t>
            </w:r>
          </w:p>
        </w:tc>
        <w:tc>
          <w:tcPr>
            <w:tcW w:w="1700" w:type="dxa"/>
            <w:tcBorders>
              <w:top w:val="single" w:sz="4" w:space="0" w:color="000000"/>
              <w:left w:val="single" w:sz="4" w:space="0" w:color="000000"/>
              <w:bottom w:val="single" w:sz="4" w:space="0" w:color="000000"/>
              <w:right w:val="single" w:sz="4" w:space="0" w:color="000000"/>
            </w:tcBorders>
          </w:tcPr>
          <w:p w14:paraId="27F002D5" w14:textId="77777777" w:rsidR="00050FEC" w:rsidRPr="007025CD" w:rsidRDefault="00050FEC" w:rsidP="002F467C">
            <w:pPr>
              <w:pStyle w:val="TAL"/>
              <w:snapToGrid w:val="0"/>
              <w:rPr>
                <w:lang w:eastAsia="zh-CN"/>
              </w:rPr>
            </w:pPr>
            <w:r w:rsidRPr="007025CD">
              <w:rPr>
                <w:lang w:eastAsia="zh-CN"/>
              </w:rPr>
              <w:t>a3-Offset value set to (2+ Delta(NRf2) - Delta(NRf1))*0.5.</w:t>
            </w:r>
          </w:p>
          <w:p w14:paraId="3DA976AD" w14:textId="77777777" w:rsidR="00050FEC" w:rsidRPr="007025CD" w:rsidRDefault="00050FEC" w:rsidP="002F467C">
            <w:pPr>
              <w:pStyle w:val="TAL"/>
              <w:snapToGrid w:val="0"/>
              <w:rPr>
                <w:lang w:eastAsia="zh-CN"/>
              </w:rPr>
            </w:pPr>
            <w:r w:rsidRPr="007025CD">
              <w:rPr>
                <w:lang w:eastAsia="zh-CN"/>
              </w:rPr>
              <w:t>(Note 1)</w:t>
            </w:r>
          </w:p>
        </w:tc>
        <w:tc>
          <w:tcPr>
            <w:tcW w:w="1245" w:type="dxa"/>
            <w:tcBorders>
              <w:top w:val="single" w:sz="4" w:space="0" w:color="000000"/>
              <w:left w:val="single" w:sz="4" w:space="0" w:color="000000"/>
              <w:bottom w:val="single" w:sz="4" w:space="0" w:color="000000"/>
              <w:right w:val="single" w:sz="4" w:space="0" w:color="000000"/>
            </w:tcBorders>
          </w:tcPr>
          <w:p w14:paraId="293AA7C3" w14:textId="77777777" w:rsidR="00050FEC" w:rsidRPr="007025CD" w:rsidRDefault="00050FEC" w:rsidP="002F467C">
            <w:pPr>
              <w:pStyle w:val="TAL"/>
              <w:snapToGrid w:val="0"/>
              <w:rPr>
                <w:lang w:eastAsia="ja-JP"/>
              </w:rPr>
            </w:pPr>
            <w:r w:rsidRPr="007025CD">
              <w:t>FR2</w:t>
            </w:r>
          </w:p>
        </w:tc>
      </w:tr>
      <w:tr w:rsidR="00050FEC" w:rsidRPr="007025CD" w14:paraId="4C682D87"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790CC093" w14:textId="77777777" w:rsidR="00050FEC" w:rsidRPr="007025CD" w:rsidRDefault="00050FEC" w:rsidP="002F467C">
            <w:pPr>
              <w:pStyle w:val="TAL"/>
              <w:snapToGrid w:val="0"/>
            </w:pPr>
            <w:r w:rsidRPr="007025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44CB59" w14:textId="77777777" w:rsidR="00050FEC" w:rsidRPr="007025CD" w:rsidRDefault="00050FEC" w:rsidP="002F467C">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5F3A1096" w14:textId="77777777" w:rsidR="00050FEC" w:rsidRPr="007025CD" w:rsidRDefault="00050FEC" w:rsidP="002F467C">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19B430D" w14:textId="77777777" w:rsidR="00050FEC" w:rsidRPr="007025CD" w:rsidRDefault="00050FEC" w:rsidP="002F467C">
            <w:pPr>
              <w:pStyle w:val="TAL"/>
              <w:snapToGrid w:val="0"/>
              <w:rPr>
                <w:lang w:eastAsia="ja-JP"/>
              </w:rPr>
            </w:pPr>
          </w:p>
        </w:tc>
      </w:tr>
      <w:tr w:rsidR="00050FEC" w:rsidRPr="007025CD" w14:paraId="6CE363DF"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53A76BC8" w14:textId="77777777" w:rsidR="00050FEC" w:rsidRPr="007025CD" w:rsidRDefault="00050FEC" w:rsidP="002F467C">
            <w:pPr>
              <w:pStyle w:val="TAL"/>
              <w:tabs>
                <w:tab w:val="left" w:pos="518"/>
              </w:tabs>
              <w:snapToGrid w:val="0"/>
            </w:pPr>
            <w:r w:rsidRPr="007025CD">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58DECC65" w14:textId="77777777" w:rsidR="00050FEC" w:rsidRPr="007025CD" w:rsidRDefault="00050FEC" w:rsidP="002F467C">
            <w:pPr>
              <w:pStyle w:val="TAL"/>
              <w:snapToGrid w:val="0"/>
            </w:pPr>
            <w:r w:rsidRPr="007025CD">
              <w:t xml:space="preserve">0 </w:t>
            </w:r>
          </w:p>
        </w:tc>
        <w:tc>
          <w:tcPr>
            <w:tcW w:w="1700" w:type="dxa"/>
            <w:tcBorders>
              <w:top w:val="single" w:sz="4" w:space="0" w:color="000000"/>
              <w:left w:val="single" w:sz="4" w:space="0" w:color="000000"/>
              <w:bottom w:val="single" w:sz="4" w:space="0" w:color="000000"/>
              <w:right w:val="single" w:sz="4" w:space="0" w:color="000000"/>
            </w:tcBorders>
            <w:hideMark/>
          </w:tcPr>
          <w:p w14:paraId="76541861" w14:textId="77777777" w:rsidR="00050FEC" w:rsidRPr="007025CD" w:rsidRDefault="00050FEC" w:rsidP="002F467C">
            <w:pPr>
              <w:pStyle w:val="TAL"/>
              <w:snapToGrid w:val="0"/>
              <w:rPr>
                <w:lang w:eastAsia="zh-CN"/>
              </w:rPr>
            </w:pPr>
            <w:r w:rsidRPr="007025CD">
              <w:t>0 dB</w:t>
            </w:r>
          </w:p>
        </w:tc>
        <w:tc>
          <w:tcPr>
            <w:tcW w:w="1245" w:type="dxa"/>
            <w:tcBorders>
              <w:top w:val="single" w:sz="4" w:space="0" w:color="000000"/>
              <w:left w:val="single" w:sz="4" w:space="0" w:color="000000"/>
              <w:bottom w:val="single" w:sz="4" w:space="0" w:color="000000"/>
              <w:right w:val="single" w:sz="4" w:space="0" w:color="000000"/>
            </w:tcBorders>
          </w:tcPr>
          <w:p w14:paraId="13382B57" w14:textId="77777777" w:rsidR="00050FEC" w:rsidRPr="007025CD" w:rsidRDefault="00050FEC" w:rsidP="002F467C">
            <w:pPr>
              <w:pStyle w:val="TAL"/>
              <w:snapToGrid w:val="0"/>
              <w:rPr>
                <w:lang w:eastAsia="ja-JP"/>
              </w:rPr>
            </w:pPr>
          </w:p>
        </w:tc>
      </w:tr>
      <w:tr w:rsidR="00050FEC" w:rsidRPr="007025CD" w14:paraId="7EE16F1E"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6A7B55D9" w14:textId="77777777" w:rsidR="00050FEC" w:rsidRPr="007025CD" w:rsidRDefault="00050FEC" w:rsidP="002F467C">
            <w:pPr>
              <w:pStyle w:val="TAL"/>
              <w:snapToGrid w:val="0"/>
              <w:rPr>
                <w:lang w:eastAsia="ko-KR"/>
              </w:rPr>
            </w:pPr>
            <w:r w:rsidRPr="007025CD">
              <w:rPr>
                <w:lang w:eastAsia="ko-KR"/>
              </w:rPr>
              <w:t xml:space="preserve">          </w:t>
            </w:r>
            <w:proofErr w:type="spellStart"/>
            <w:r w:rsidRPr="007025CD">
              <w:rPr>
                <w:lang w:eastAsia="ko-KR"/>
              </w:rPr>
              <w:t>timeToTrigger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995F25" w14:textId="77777777" w:rsidR="00050FEC" w:rsidRPr="007025CD" w:rsidRDefault="00050FEC" w:rsidP="002F467C">
            <w:pPr>
              <w:pStyle w:val="TAL"/>
              <w:snapToGrid w:val="0"/>
              <w:rPr>
                <w:lang w:eastAsia="ko-KR"/>
              </w:rPr>
            </w:pPr>
            <w:r w:rsidRPr="007025CD">
              <w:rPr>
                <w:lang w:eastAsia="ko-KR"/>
              </w:rPr>
              <w:t>ms640</w:t>
            </w:r>
          </w:p>
        </w:tc>
        <w:tc>
          <w:tcPr>
            <w:tcW w:w="1700" w:type="dxa"/>
            <w:tcBorders>
              <w:top w:val="single" w:sz="4" w:space="0" w:color="000000"/>
              <w:left w:val="single" w:sz="4" w:space="0" w:color="000000"/>
              <w:bottom w:val="single" w:sz="4" w:space="0" w:color="000000"/>
              <w:right w:val="single" w:sz="4" w:space="0" w:color="000000"/>
            </w:tcBorders>
          </w:tcPr>
          <w:p w14:paraId="4EE3C4D7"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034101" w14:textId="77777777" w:rsidR="00050FEC" w:rsidRPr="007025CD" w:rsidRDefault="00050FEC" w:rsidP="002F467C">
            <w:pPr>
              <w:pStyle w:val="TAL"/>
              <w:snapToGrid w:val="0"/>
              <w:rPr>
                <w:lang w:eastAsia="ko-KR"/>
              </w:rPr>
            </w:pPr>
          </w:p>
        </w:tc>
      </w:tr>
      <w:tr w:rsidR="00050FEC" w:rsidRPr="007025CD" w14:paraId="26A642E4"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2970D519" w14:textId="77777777" w:rsidR="00050FEC" w:rsidRPr="007025CD" w:rsidRDefault="00050FEC" w:rsidP="002F467C">
            <w:pPr>
              <w:pStyle w:val="TAL"/>
              <w:snapToGrid w:val="0"/>
              <w:rPr>
                <w:lang w:eastAsia="ko-KR"/>
              </w:rPr>
            </w:pPr>
            <w:r w:rsidRPr="007025C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ABFC04" w14:textId="77777777" w:rsidR="00050FEC" w:rsidRPr="007025CD"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F020C9"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26981D" w14:textId="77777777" w:rsidR="00050FEC" w:rsidRPr="007025CD" w:rsidRDefault="00050FEC" w:rsidP="002F467C">
            <w:pPr>
              <w:pStyle w:val="TAL"/>
              <w:snapToGrid w:val="0"/>
              <w:rPr>
                <w:lang w:eastAsia="ko-KR"/>
              </w:rPr>
            </w:pPr>
          </w:p>
        </w:tc>
      </w:tr>
      <w:tr w:rsidR="00050FEC" w:rsidRPr="007025CD" w14:paraId="7E47342F"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5360DAB3" w14:textId="77777777" w:rsidR="00050FEC" w:rsidRPr="007025CD" w:rsidRDefault="00050FEC" w:rsidP="002F467C">
            <w:pPr>
              <w:pStyle w:val="TAL"/>
              <w:snapToGrid w:val="0"/>
              <w:rPr>
                <w:lang w:eastAsia="ko-KR"/>
              </w:rPr>
            </w:pPr>
            <w:r w:rsidRPr="007025C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B2F5DF" w14:textId="77777777" w:rsidR="00050FEC" w:rsidRPr="007025CD"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8F349D"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E26B9C" w14:textId="77777777" w:rsidR="00050FEC" w:rsidRPr="007025CD" w:rsidRDefault="00050FEC" w:rsidP="002F467C">
            <w:pPr>
              <w:pStyle w:val="TAL"/>
              <w:snapToGrid w:val="0"/>
              <w:rPr>
                <w:lang w:eastAsia="ko-KR"/>
              </w:rPr>
            </w:pPr>
          </w:p>
        </w:tc>
      </w:tr>
      <w:tr w:rsidR="00050FEC" w:rsidRPr="007025CD" w14:paraId="4E1CB94A"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0CA9DA4D" w14:textId="77777777" w:rsidR="00050FEC" w:rsidRPr="007025CD" w:rsidRDefault="00050FEC" w:rsidP="002F467C">
            <w:pPr>
              <w:pStyle w:val="TAL"/>
              <w:snapToGrid w:val="0"/>
              <w:rPr>
                <w:lang w:eastAsia="ko-KR"/>
              </w:rPr>
            </w:pPr>
            <w:r w:rsidRPr="007025CD">
              <w:rPr>
                <w:lang w:eastAsia="ko-KR"/>
              </w:rPr>
              <w:t xml:space="preserve">      </w:t>
            </w:r>
            <w:proofErr w:type="spellStart"/>
            <w:r w:rsidRPr="007025CD">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286CC0" w14:textId="77777777" w:rsidR="00050FEC" w:rsidRPr="007025CD" w:rsidRDefault="00050FEC" w:rsidP="002F467C">
            <w:pPr>
              <w:pStyle w:val="TAL"/>
              <w:snapToGrid w:val="0"/>
              <w:rPr>
                <w:lang w:eastAsia="ja-JP"/>
              </w:rPr>
            </w:pPr>
            <w:r w:rsidRPr="007025CD">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08E0E51C"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C21141" w14:textId="77777777" w:rsidR="00050FEC" w:rsidRPr="007025CD" w:rsidRDefault="00050FEC" w:rsidP="002F467C">
            <w:pPr>
              <w:pStyle w:val="TAL"/>
              <w:snapToGrid w:val="0"/>
              <w:rPr>
                <w:lang w:eastAsia="ja-JP"/>
              </w:rPr>
            </w:pPr>
          </w:p>
        </w:tc>
      </w:tr>
      <w:tr w:rsidR="00050FEC" w:rsidRPr="007025CD" w14:paraId="25961356"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3EFD1B15" w14:textId="77777777" w:rsidR="00050FEC" w:rsidRPr="007025CD" w:rsidRDefault="00050FEC" w:rsidP="002F467C">
            <w:pPr>
              <w:pStyle w:val="TAL"/>
              <w:snapToGrid w:val="0"/>
              <w:rPr>
                <w:lang w:eastAsia="ko-KR"/>
              </w:rPr>
            </w:pPr>
            <w:r w:rsidRPr="007025CD">
              <w:rPr>
                <w:lang w:eastAsia="ko-KR"/>
              </w:rPr>
              <w:t xml:space="preserve">      </w:t>
            </w:r>
            <w:proofErr w:type="spellStart"/>
            <w:r w:rsidRPr="007025CD">
              <w:rPr>
                <w:lang w:eastAsia="ko-KR"/>
              </w:rPr>
              <w:t>reportQuantityCell</w:t>
            </w:r>
            <w:proofErr w:type="spellEnd"/>
            <w:r w:rsidRPr="007025CD">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04CE3F" w14:textId="77777777" w:rsidR="00050FEC" w:rsidRPr="007025CD"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6903A7"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5BE036C" w14:textId="77777777" w:rsidR="00050FEC" w:rsidRPr="007025CD" w:rsidRDefault="00050FEC" w:rsidP="002F467C">
            <w:pPr>
              <w:pStyle w:val="TAL"/>
              <w:snapToGrid w:val="0"/>
              <w:rPr>
                <w:lang w:eastAsia="ko-KR"/>
              </w:rPr>
            </w:pPr>
          </w:p>
        </w:tc>
      </w:tr>
      <w:tr w:rsidR="00050FEC" w:rsidRPr="007025CD" w14:paraId="74E72C92"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0970A090" w14:textId="77777777" w:rsidR="00050FEC" w:rsidRPr="007025CD" w:rsidRDefault="00050FEC" w:rsidP="002F467C">
            <w:pPr>
              <w:pStyle w:val="TAL"/>
              <w:snapToGrid w:val="0"/>
              <w:rPr>
                <w:lang w:eastAsia="ko-KR"/>
              </w:rPr>
            </w:pPr>
            <w:r w:rsidRPr="007025CD">
              <w:rPr>
                <w:lang w:eastAsia="ko-KR"/>
              </w:rPr>
              <w:t xml:space="preserve">        </w:t>
            </w:r>
            <w:proofErr w:type="spellStart"/>
            <w:r w:rsidRPr="007025CD">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CC7161" w14:textId="77777777" w:rsidR="00050FEC" w:rsidRPr="007025CD" w:rsidRDefault="00050FEC" w:rsidP="002F467C">
            <w:pPr>
              <w:pStyle w:val="TAL"/>
              <w:snapToGrid w:val="0"/>
              <w:rPr>
                <w:lang w:eastAsia="ko-KR"/>
              </w:rPr>
            </w:pPr>
            <w:r w:rsidRPr="007025CD">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7E26717F"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DD1E7B" w14:textId="77777777" w:rsidR="00050FEC" w:rsidRPr="007025CD" w:rsidRDefault="00050FEC" w:rsidP="002F467C">
            <w:pPr>
              <w:pStyle w:val="TAL"/>
              <w:snapToGrid w:val="0"/>
              <w:rPr>
                <w:lang w:eastAsia="ko-KR"/>
              </w:rPr>
            </w:pPr>
          </w:p>
        </w:tc>
      </w:tr>
      <w:tr w:rsidR="00050FEC" w:rsidRPr="007025CD" w14:paraId="2843633C"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63A5DFB6" w14:textId="77777777" w:rsidR="00050FEC" w:rsidRPr="007025CD" w:rsidRDefault="00050FEC" w:rsidP="002F467C">
            <w:pPr>
              <w:pStyle w:val="TAL"/>
              <w:snapToGrid w:val="0"/>
              <w:rPr>
                <w:lang w:eastAsia="zh-CN"/>
              </w:rPr>
            </w:pPr>
            <w:r w:rsidRPr="007025CD">
              <w:rPr>
                <w:lang w:eastAsia="zh-CN"/>
              </w:rPr>
              <w:t xml:space="preserve">        </w:t>
            </w:r>
            <w:proofErr w:type="spellStart"/>
            <w:r w:rsidRPr="007025CD">
              <w:rPr>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8440ED" w14:textId="77777777" w:rsidR="00050FEC" w:rsidRPr="007025CD" w:rsidRDefault="00050FEC" w:rsidP="002F467C">
            <w:pPr>
              <w:pStyle w:val="TAL"/>
              <w:snapToGrid w:val="0"/>
              <w:rPr>
                <w:lang w:eastAsia="zh-CN"/>
              </w:rPr>
            </w:pPr>
            <w:r w:rsidRPr="007025CD">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5BBAEF3"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3354A8" w14:textId="77777777" w:rsidR="00050FEC" w:rsidRPr="007025CD" w:rsidRDefault="00050FEC" w:rsidP="002F467C">
            <w:pPr>
              <w:pStyle w:val="TAL"/>
              <w:snapToGrid w:val="0"/>
              <w:rPr>
                <w:lang w:eastAsia="ko-KR"/>
              </w:rPr>
            </w:pPr>
          </w:p>
        </w:tc>
      </w:tr>
      <w:tr w:rsidR="00050FEC" w:rsidRPr="007025CD" w14:paraId="25210819"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3C42C319" w14:textId="77777777" w:rsidR="00050FEC" w:rsidRPr="007025CD" w:rsidRDefault="00050FEC" w:rsidP="002F467C">
            <w:pPr>
              <w:pStyle w:val="TAL"/>
              <w:snapToGrid w:val="0"/>
              <w:rPr>
                <w:lang w:eastAsia="zh-CN"/>
              </w:rPr>
            </w:pPr>
            <w:r w:rsidRPr="007025CD">
              <w:rPr>
                <w:lang w:eastAsia="zh-CN"/>
              </w:rPr>
              <w:t xml:space="preserve">        </w:t>
            </w:r>
            <w:proofErr w:type="spellStart"/>
            <w:r w:rsidRPr="007025CD">
              <w:rPr>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4368CD" w14:textId="77777777" w:rsidR="00050FEC" w:rsidRPr="007025CD" w:rsidRDefault="00050FEC" w:rsidP="002F467C">
            <w:pPr>
              <w:pStyle w:val="TAL"/>
              <w:snapToGrid w:val="0"/>
              <w:rPr>
                <w:lang w:eastAsia="zh-CN"/>
              </w:rPr>
            </w:pPr>
            <w:r w:rsidRPr="007025CD">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D186EB0"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5B5D8F" w14:textId="77777777" w:rsidR="00050FEC" w:rsidRPr="007025CD" w:rsidRDefault="00050FEC" w:rsidP="002F467C">
            <w:pPr>
              <w:pStyle w:val="TAL"/>
              <w:snapToGrid w:val="0"/>
              <w:rPr>
                <w:lang w:eastAsia="ko-KR"/>
              </w:rPr>
            </w:pPr>
          </w:p>
        </w:tc>
      </w:tr>
      <w:tr w:rsidR="00050FEC" w:rsidRPr="007025CD" w14:paraId="5888F0C1"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7F40760E" w14:textId="77777777" w:rsidR="00050FEC" w:rsidRPr="007025CD" w:rsidRDefault="00050FEC" w:rsidP="002F467C">
            <w:pPr>
              <w:pStyle w:val="TAL"/>
              <w:snapToGrid w:val="0"/>
              <w:rPr>
                <w:lang w:eastAsia="ko-KR"/>
              </w:rPr>
            </w:pPr>
            <w:r w:rsidRPr="007025CD">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FDE228" w14:textId="77777777" w:rsidR="00050FEC" w:rsidRPr="007025CD"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DA081A"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7592AE" w14:textId="77777777" w:rsidR="00050FEC" w:rsidRPr="007025CD" w:rsidRDefault="00050FEC" w:rsidP="002F467C">
            <w:pPr>
              <w:pStyle w:val="TAL"/>
              <w:snapToGrid w:val="0"/>
              <w:rPr>
                <w:lang w:eastAsia="ko-KR"/>
              </w:rPr>
            </w:pPr>
          </w:p>
        </w:tc>
      </w:tr>
      <w:tr w:rsidR="00050FEC" w:rsidRPr="007025CD" w14:paraId="5FDE43E6"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18890A43" w14:textId="77777777" w:rsidR="00050FEC" w:rsidRPr="007025CD" w:rsidRDefault="00050FEC" w:rsidP="002F467C">
            <w:pPr>
              <w:pStyle w:val="TAL"/>
              <w:snapToGrid w:val="0"/>
              <w:rPr>
                <w:lang w:eastAsia="ko-KR"/>
              </w:rPr>
            </w:pPr>
            <w:r w:rsidRPr="007025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5B6044" w14:textId="77777777" w:rsidR="00050FEC" w:rsidRPr="007025CD"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88E5D3"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E59050" w14:textId="77777777" w:rsidR="00050FEC" w:rsidRPr="007025CD" w:rsidRDefault="00050FEC" w:rsidP="002F467C">
            <w:pPr>
              <w:pStyle w:val="TAL"/>
              <w:snapToGrid w:val="0"/>
              <w:rPr>
                <w:lang w:eastAsia="ko-KR"/>
              </w:rPr>
            </w:pPr>
          </w:p>
        </w:tc>
      </w:tr>
      <w:tr w:rsidR="00050FEC" w:rsidRPr="007025CD" w14:paraId="36FF442D"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6CDFABB0" w14:textId="77777777" w:rsidR="00050FEC" w:rsidRPr="007025CD" w:rsidRDefault="00050FEC" w:rsidP="002F467C">
            <w:pPr>
              <w:pStyle w:val="TAL"/>
              <w:snapToGrid w:val="0"/>
              <w:rPr>
                <w:lang w:eastAsia="ko-KR"/>
              </w:rPr>
            </w:pPr>
            <w:r w:rsidRPr="007025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CA76AC" w14:textId="77777777" w:rsidR="00050FEC" w:rsidRPr="007025CD"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378885"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7CF63C" w14:textId="77777777" w:rsidR="00050FEC" w:rsidRPr="007025CD" w:rsidRDefault="00050FEC" w:rsidP="002F467C">
            <w:pPr>
              <w:pStyle w:val="TAL"/>
              <w:snapToGrid w:val="0"/>
              <w:rPr>
                <w:lang w:eastAsia="ko-KR"/>
              </w:rPr>
            </w:pPr>
          </w:p>
        </w:tc>
      </w:tr>
      <w:tr w:rsidR="00050FEC" w:rsidRPr="007025CD" w14:paraId="5E6DBC36" w14:textId="77777777" w:rsidTr="002F467C">
        <w:tc>
          <w:tcPr>
            <w:tcW w:w="4535" w:type="dxa"/>
            <w:tcBorders>
              <w:top w:val="single" w:sz="4" w:space="0" w:color="000000"/>
              <w:left w:val="single" w:sz="4" w:space="0" w:color="000000"/>
              <w:bottom w:val="single" w:sz="4" w:space="0" w:color="000000"/>
              <w:right w:val="single" w:sz="4" w:space="0" w:color="000000"/>
            </w:tcBorders>
            <w:hideMark/>
          </w:tcPr>
          <w:p w14:paraId="79E73242" w14:textId="77777777" w:rsidR="00050FEC" w:rsidRPr="007025CD" w:rsidRDefault="00050FEC" w:rsidP="002F467C">
            <w:pPr>
              <w:pStyle w:val="TAL"/>
              <w:snapToGrid w:val="0"/>
              <w:rPr>
                <w:lang w:eastAsia="ko-KR"/>
              </w:rPr>
            </w:pPr>
            <w:r w:rsidRPr="007025CD">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5800BDB" w14:textId="77777777" w:rsidR="00050FEC" w:rsidRPr="007025CD" w:rsidRDefault="00050FEC" w:rsidP="002F467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53B065" w14:textId="77777777" w:rsidR="00050FEC" w:rsidRPr="007025CD" w:rsidRDefault="00050FEC" w:rsidP="002F467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A2D262" w14:textId="77777777" w:rsidR="00050FEC" w:rsidRPr="007025CD" w:rsidRDefault="00050FEC" w:rsidP="002F467C">
            <w:pPr>
              <w:pStyle w:val="TAL"/>
              <w:snapToGrid w:val="0"/>
              <w:rPr>
                <w:lang w:eastAsia="ko-KR"/>
              </w:rPr>
            </w:pPr>
          </w:p>
        </w:tc>
      </w:tr>
      <w:tr w:rsidR="00050FEC" w:rsidRPr="007025CD" w14:paraId="7C34CEF4" w14:textId="77777777" w:rsidTr="002F467C">
        <w:tc>
          <w:tcPr>
            <w:tcW w:w="9747" w:type="dxa"/>
            <w:gridSpan w:val="4"/>
            <w:tcBorders>
              <w:top w:val="single" w:sz="4" w:space="0" w:color="000000"/>
              <w:left w:val="single" w:sz="4" w:space="0" w:color="000000"/>
              <w:bottom w:val="single" w:sz="4" w:space="0" w:color="000000"/>
              <w:right w:val="single" w:sz="4" w:space="0" w:color="000000"/>
            </w:tcBorders>
          </w:tcPr>
          <w:p w14:paraId="32DA4FD1" w14:textId="77777777" w:rsidR="00050FEC" w:rsidRPr="007025CD" w:rsidRDefault="00050FEC" w:rsidP="002F467C">
            <w:pPr>
              <w:pStyle w:val="TAN"/>
              <w:rPr>
                <w:lang w:eastAsia="ko-KR"/>
              </w:rPr>
            </w:pPr>
            <w:r w:rsidRPr="007025CD">
              <w:t>Note</w:t>
            </w:r>
            <w:r w:rsidRPr="007025CD">
              <w:rPr>
                <w:lang w:eastAsia="zh-CN"/>
              </w:rPr>
              <w:t xml:space="preserve"> 1:</w:t>
            </w:r>
            <w:r w:rsidRPr="007025CD">
              <w:tab/>
              <w:t>Delta(NR</w:t>
            </w:r>
            <w:r w:rsidRPr="007025CD">
              <w:rPr>
                <w:rFonts w:cs="Arial"/>
              </w:rPr>
              <w:t>f</w:t>
            </w:r>
            <w:r w:rsidRPr="007025CD">
              <w:rPr>
                <w:rFonts w:cs="Arial"/>
                <w:vertAlign w:val="subscript"/>
              </w:rPr>
              <w:t>2</w:t>
            </w:r>
            <w:r w:rsidRPr="007025CD">
              <w:t>) and Delta(NR</w:t>
            </w:r>
            <w:r w:rsidRPr="007025CD">
              <w:rPr>
                <w:rFonts w:cs="Arial"/>
              </w:rPr>
              <w:t>f</w:t>
            </w:r>
            <w:r w:rsidRPr="007025CD">
              <w:rPr>
                <w:rFonts w:cs="Arial"/>
                <w:vertAlign w:val="subscript"/>
              </w:rPr>
              <w:t>1</w:t>
            </w:r>
            <w:r w:rsidRPr="007025CD">
              <w:t>) are derived based on calibration procedure defined in the TS 38.508-1 [4], clause 6.1.3.3.</w:t>
            </w:r>
          </w:p>
        </w:tc>
      </w:tr>
    </w:tbl>
    <w:p w14:paraId="10F4522A" w14:textId="77777777" w:rsidR="00050FEC" w:rsidRPr="007025CD" w:rsidRDefault="00050FEC" w:rsidP="00050FEC">
      <w:pPr>
        <w:rPr>
          <w:lang w:eastAsia="ja-JP"/>
        </w:rPr>
      </w:pPr>
    </w:p>
    <w:p w14:paraId="0800E1EA" w14:textId="77777777" w:rsidR="00050FEC" w:rsidRPr="007025CD" w:rsidRDefault="00050FEC" w:rsidP="00050FEC">
      <w:pPr>
        <w:pStyle w:val="TH"/>
      </w:pPr>
      <w:r w:rsidRPr="007025CD">
        <w:lastRenderedPageBreak/>
        <w:t xml:space="preserve">Table 8.1.4.1.10.3.3-5: </w:t>
      </w:r>
      <w:proofErr w:type="spellStart"/>
      <w:r w:rsidRPr="007025CD">
        <w:rPr>
          <w:i/>
        </w:rPr>
        <w:t>MeasurementReport</w:t>
      </w:r>
      <w:proofErr w:type="spellEnd"/>
      <w:r w:rsidRPr="007025CD">
        <w:t xml:space="preserve"> (step 4, Table 8.1.4.1.10.3.2-2)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050FEC" w:rsidRPr="007025CD" w14:paraId="5F53EFBF" w14:textId="77777777" w:rsidTr="002F467C">
        <w:tc>
          <w:tcPr>
            <w:tcW w:w="9781" w:type="dxa"/>
            <w:gridSpan w:val="4"/>
            <w:tcBorders>
              <w:top w:val="single" w:sz="4" w:space="0" w:color="auto"/>
              <w:left w:val="single" w:sz="4" w:space="0" w:color="auto"/>
              <w:bottom w:val="single" w:sz="4" w:space="0" w:color="auto"/>
              <w:right w:val="single" w:sz="4" w:space="0" w:color="auto"/>
            </w:tcBorders>
            <w:hideMark/>
          </w:tcPr>
          <w:p w14:paraId="24E77A84" w14:textId="77777777" w:rsidR="00050FEC" w:rsidRPr="007025CD" w:rsidRDefault="00050FEC" w:rsidP="002F467C">
            <w:pPr>
              <w:pStyle w:val="TAL"/>
              <w:snapToGrid w:val="0"/>
            </w:pPr>
            <w:r w:rsidRPr="007025CD">
              <w:t>Derivation Path: TS 38.508-1 [4] Table 4.6.1-5A</w:t>
            </w:r>
          </w:p>
        </w:tc>
      </w:tr>
      <w:tr w:rsidR="00050FEC" w:rsidRPr="007025CD" w14:paraId="3E859EFE"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14B67" w14:textId="77777777" w:rsidR="00050FEC" w:rsidRPr="007025CD" w:rsidRDefault="00050FEC" w:rsidP="002F467C">
            <w:pPr>
              <w:pStyle w:val="TAH"/>
              <w:snapToGrid w:val="0"/>
            </w:pPr>
            <w:r w:rsidRPr="007025CD">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802A" w14:textId="77777777" w:rsidR="00050FEC" w:rsidRPr="007025CD" w:rsidRDefault="00050FEC" w:rsidP="002F467C">
            <w:pPr>
              <w:pStyle w:val="TAH"/>
              <w:snapToGrid w:val="0"/>
            </w:pPr>
            <w:r w:rsidRPr="007025CD">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FAB9E" w14:textId="77777777" w:rsidR="00050FEC" w:rsidRPr="007025CD" w:rsidRDefault="00050FEC" w:rsidP="002F467C">
            <w:pPr>
              <w:pStyle w:val="TAH"/>
              <w:snapToGrid w:val="0"/>
            </w:pPr>
            <w:r w:rsidRPr="007025C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79681" w14:textId="77777777" w:rsidR="00050FEC" w:rsidRPr="007025CD" w:rsidRDefault="00050FEC" w:rsidP="002F467C">
            <w:pPr>
              <w:pStyle w:val="TAH"/>
              <w:snapToGrid w:val="0"/>
            </w:pPr>
            <w:r w:rsidRPr="007025CD">
              <w:t>Condition</w:t>
            </w:r>
          </w:p>
        </w:tc>
      </w:tr>
      <w:tr w:rsidR="00050FEC" w:rsidRPr="007025CD" w14:paraId="3F2F33C4"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13EBB" w14:textId="77777777" w:rsidR="00050FEC" w:rsidRPr="007025CD" w:rsidRDefault="00050FEC" w:rsidP="002F467C">
            <w:pPr>
              <w:pStyle w:val="TAL"/>
              <w:snapToGrid w:val="0"/>
            </w:pPr>
            <w:proofErr w:type="spellStart"/>
            <w:r w:rsidRPr="007025CD">
              <w:t>MeasurementReport</w:t>
            </w:r>
            <w:proofErr w:type="spellEnd"/>
            <w:r w:rsidRPr="007025CD">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5836"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4E602"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C521" w14:textId="77777777" w:rsidR="00050FEC" w:rsidRPr="007025CD" w:rsidRDefault="00050FEC" w:rsidP="002F467C">
            <w:pPr>
              <w:pStyle w:val="TAL"/>
              <w:snapToGrid w:val="0"/>
            </w:pPr>
          </w:p>
        </w:tc>
      </w:tr>
      <w:tr w:rsidR="00050FEC" w:rsidRPr="007025CD" w14:paraId="15915C9E"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1C990" w14:textId="77777777" w:rsidR="00050FEC" w:rsidRPr="007025CD" w:rsidRDefault="00050FEC" w:rsidP="002F467C">
            <w:pPr>
              <w:pStyle w:val="TAL"/>
              <w:snapToGrid w:val="0"/>
            </w:pPr>
            <w:r w:rsidRPr="007025CD">
              <w:t xml:space="preserve">  </w:t>
            </w:r>
            <w:proofErr w:type="spellStart"/>
            <w:r w:rsidRPr="007025CD">
              <w:t>criticalExtensions</w:t>
            </w:r>
            <w:proofErr w:type="spellEnd"/>
            <w:r w:rsidRPr="007025CD">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473E"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FC9F"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5D90" w14:textId="77777777" w:rsidR="00050FEC" w:rsidRPr="007025CD" w:rsidRDefault="00050FEC" w:rsidP="002F467C">
            <w:pPr>
              <w:pStyle w:val="TAL"/>
              <w:snapToGrid w:val="0"/>
            </w:pPr>
          </w:p>
        </w:tc>
      </w:tr>
      <w:tr w:rsidR="00050FEC" w:rsidRPr="007025CD" w14:paraId="4B2A2CB3"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AE441" w14:textId="77777777" w:rsidR="00050FEC" w:rsidRPr="007025CD" w:rsidRDefault="00050FEC" w:rsidP="002F467C">
            <w:pPr>
              <w:pStyle w:val="TAL"/>
              <w:snapToGrid w:val="0"/>
            </w:pPr>
            <w:r w:rsidRPr="007025CD">
              <w:t xml:space="preserve">    </w:t>
            </w:r>
            <w:proofErr w:type="spellStart"/>
            <w:r w:rsidRPr="007025CD">
              <w:t>measurementReport</w:t>
            </w:r>
            <w:proofErr w:type="spellEnd"/>
            <w:r w:rsidRPr="007025C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56B2"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D6A2"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FB3D" w14:textId="77777777" w:rsidR="00050FEC" w:rsidRPr="007025CD" w:rsidRDefault="00050FEC" w:rsidP="002F467C">
            <w:pPr>
              <w:pStyle w:val="TAL"/>
              <w:snapToGrid w:val="0"/>
            </w:pPr>
          </w:p>
        </w:tc>
      </w:tr>
      <w:tr w:rsidR="00050FEC" w:rsidRPr="007025CD" w14:paraId="60DA9261"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1AB31" w14:textId="77777777" w:rsidR="00050FEC" w:rsidRPr="007025CD" w:rsidRDefault="00050FEC" w:rsidP="002F467C">
            <w:pPr>
              <w:pStyle w:val="TAL"/>
              <w:snapToGrid w:val="0"/>
            </w:pPr>
            <w:r w:rsidRPr="007025CD">
              <w:t xml:space="preserve">      </w:t>
            </w:r>
            <w:proofErr w:type="spellStart"/>
            <w:r w:rsidRPr="007025CD">
              <w:t>measResults</w:t>
            </w:r>
            <w:proofErr w:type="spellEnd"/>
            <w:r w:rsidRPr="007025C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3A4F"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6DBCA"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AE38" w14:textId="77777777" w:rsidR="00050FEC" w:rsidRPr="007025CD" w:rsidRDefault="00050FEC" w:rsidP="002F467C">
            <w:pPr>
              <w:pStyle w:val="TAL"/>
              <w:snapToGrid w:val="0"/>
            </w:pPr>
          </w:p>
        </w:tc>
      </w:tr>
      <w:tr w:rsidR="00050FEC" w:rsidRPr="007025CD" w14:paraId="621B0A8C"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2E6CC7" w14:textId="77777777" w:rsidR="00050FEC" w:rsidRPr="007025CD" w:rsidRDefault="00050FEC" w:rsidP="002F467C">
            <w:pPr>
              <w:pStyle w:val="TAL"/>
              <w:snapToGrid w:val="0"/>
            </w:pPr>
            <w:r w:rsidRPr="007025CD">
              <w:t xml:space="preserve">        </w:t>
            </w:r>
            <w:proofErr w:type="spellStart"/>
            <w:r w:rsidRPr="007025CD">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FEA74" w14:textId="77777777" w:rsidR="00050FEC" w:rsidRPr="007025CD" w:rsidRDefault="00050FEC" w:rsidP="002F467C">
            <w:pPr>
              <w:pStyle w:val="TAL"/>
              <w:snapToGrid w:val="0"/>
            </w:pPr>
            <w:r w:rsidRPr="007025CD">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4E03"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7BC2F" w14:textId="77777777" w:rsidR="00050FEC" w:rsidRPr="007025CD" w:rsidRDefault="00050FEC" w:rsidP="002F467C">
            <w:pPr>
              <w:pStyle w:val="TAL"/>
              <w:snapToGrid w:val="0"/>
              <w:rPr>
                <w:lang w:eastAsia="zh-CN"/>
              </w:rPr>
            </w:pPr>
          </w:p>
        </w:tc>
      </w:tr>
      <w:tr w:rsidR="00050FEC" w:rsidRPr="007025CD" w14:paraId="04FA458B"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094E5" w14:textId="77777777" w:rsidR="00050FEC" w:rsidRPr="007025CD" w:rsidRDefault="00050FEC" w:rsidP="002F467C">
            <w:pPr>
              <w:pStyle w:val="TAL"/>
              <w:snapToGrid w:val="0"/>
              <w:rPr>
                <w:lang w:eastAsia="ja-JP"/>
              </w:rPr>
            </w:pPr>
            <w:r w:rsidRPr="007025CD">
              <w:t xml:space="preserve">        </w:t>
            </w:r>
            <w:proofErr w:type="spellStart"/>
            <w:r w:rsidRPr="007025CD">
              <w:t>measResultServingMOList</w:t>
            </w:r>
            <w:proofErr w:type="spellEnd"/>
            <w:r w:rsidRPr="007025CD">
              <w:t xml:space="preserve"> SEQUENCE (SIZE (1..maxNrofServingCells)) OF </w:t>
            </w:r>
            <w:proofErr w:type="spellStart"/>
            <w:r w:rsidRPr="007025CD">
              <w:t>MeasResultServMO</w:t>
            </w:r>
            <w:proofErr w:type="spellEnd"/>
            <w:r w:rsidRPr="007025C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CEE94" w14:textId="77777777" w:rsidR="00050FEC" w:rsidRPr="007025CD" w:rsidRDefault="00050FEC" w:rsidP="002F467C">
            <w:pPr>
              <w:pStyle w:val="TAL"/>
              <w:snapToGrid w:val="0"/>
            </w:pPr>
            <w:r w:rsidRPr="007025CD">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985B"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A6CF" w14:textId="77777777" w:rsidR="00050FEC" w:rsidRPr="007025CD" w:rsidRDefault="00050FEC" w:rsidP="002F467C">
            <w:pPr>
              <w:pStyle w:val="TAL"/>
              <w:snapToGrid w:val="0"/>
            </w:pPr>
          </w:p>
        </w:tc>
      </w:tr>
      <w:tr w:rsidR="00050FEC" w:rsidRPr="007025CD" w14:paraId="537675AB"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4AA005" w14:textId="77777777" w:rsidR="00050FEC" w:rsidRPr="007025CD" w:rsidRDefault="00050FEC" w:rsidP="002F467C">
            <w:pPr>
              <w:pStyle w:val="TAL"/>
              <w:snapToGrid w:val="0"/>
            </w:pPr>
            <w:r w:rsidRPr="007025CD">
              <w:t xml:space="preserve">          </w:t>
            </w:r>
            <w:proofErr w:type="spellStart"/>
            <w:r w:rsidRPr="007025CD">
              <w:t>MeasResultServMO</w:t>
            </w:r>
            <w:proofErr w:type="spellEnd"/>
            <w:r w:rsidRPr="007025CD">
              <w:t xml:space="preserve">[1] </w:t>
            </w:r>
            <w:r w:rsidRPr="007025CD">
              <w:rPr>
                <w:snapToGrid w:val="0"/>
              </w:rPr>
              <w:t xml:space="preserve">SEQUENCE </w:t>
            </w:r>
            <w:r w:rsidRPr="007025CD">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8DFA"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85F1A" w14:textId="77777777" w:rsidR="00050FEC" w:rsidRPr="007025CD" w:rsidRDefault="00050FEC" w:rsidP="002F467C">
            <w:pPr>
              <w:pStyle w:val="TAL"/>
              <w:snapToGrid w:val="0"/>
            </w:pPr>
            <w:r w:rsidRPr="007025CD">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3385" w14:textId="77777777" w:rsidR="00050FEC" w:rsidRPr="007025CD" w:rsidRDefault="00050FEC" w:rsidP="002F467C">
            <w:pPr>
              <w:pStyle w:val="TAL"/>
              <w:snapToGrid w:val="0"/>
            </w:pPr>
          </w:p>
        </w:tc>
      </w:tr>
      <w:tr w:rsidR="00050FEC" w:rsidRPr="007025CD" w14:paraId="59FC4B1D"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8D00BC" w14:textId="77777777" w:rsidR="00050FEC" w:rsidRPr="007025CD" w:rsidRDefault="00050FEC" w:rsidP="002F467C">
            <w:pPr>
              <w:pStyle w:val="TAL"/>
              <w:snapToGrid w:val="0"/>
            </w:pPr>
            <w:r w:rsidRPr="007025CD">
              <w:t xml:space="preserve">            </w:t>
            </w:r>
            <w:proofErr w:type="spellStart"/>
            <w:r w:rsidRPr="007025CD">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1D714" w14:textId="77777777" w:rsidR="00050FEC" w:rsidRPr="007025CD" w:rsidRDefault="00050FEC" w:rsidP="002F467C">
            <w:pPr>
              <w:pStyle w:val="TAL"/>
              <w:snapToGrid w:val="0"/>
            </w:pPr>
            <w:r w:rsidRPr="007025CD">
              <w:rPr>
                <w:lang w:eastAsia="zh-CN"/>
              </w:rPr>
              <w:t>Cell index corresponding to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50F9C"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8918" w14:textId="77777777" w:rsidR="00050FEC" w:rsidRPr="007025CD" w:rsidRDefault="00050FEC" w:rsidP="002F467C">
            <w:pPr>
              <w:pStyle w:val="TAL"/>
              <w:snapToGrid w:val="0"/>
            </w:pPr>
          </w:p>
        </w:tc>
      </w:tr>
      <w:tr w:rsidR="00050FEC" w:rsidRPr="007025CD" w14:paraId="471C9EF9"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A78DE" w14:textId="77777777" w:rsidR="00050FEC" w:rsidRPr="007025CD" w:rsidRDefault="00050FEC" w:rsidP="002F467C">
            <w:pPr>
              <w:pStyle w:val="TAL"/>
              <w:snapToGrid w:val="0"/>
            </w:pPr>
            <w:r w:rsidRPr="007025CD">
              <w:t xml:space="preserve">            </w:t>
            </w:r>
            <w:proofErr w:type="spellStart"/>
            <w:r w:rsidRPr="007025CD">
              <w:t>measResultServingCell</w:t>
            </w:r>
            <w:proofErr w:type="spellEnd"/>
            <w:r w:rsidRPr="007025C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B49D"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CE50"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C6C0" w14:textId="77777777" w:rsidR="00050FEC" w:rsidRPr="007025CD" w:rsidRDefault="00050FEC" w:rsidP="002F467C">
            <w:pPr>
              <w:pStyle w:val="TAL"/>
              <w:snapToGrid w:val="0"/>
            </w:pPr>
          </w:p>
        </w:tc>
      </w:tr>
      <w:tr w:rsidR="00050FEC" w:rsidRPr="007025CD" w14:paraId="61B56776"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0B8D9A" w14:textId="77777777" w:rsidR="00050FEC" w:rsidRPr="007025CD" w:rsidRDefault="00050FEC" w:rsidP="002F467C">
            <w:pPr>
              <w:pStyle w:val="TAL"/>
              <w:snapToGrid w:val="0"/>
            </w:pPr>
            <w:r w:rsidRPr="007025CD">
              <w:t xml:space="preserve">              </w:t>
            </w:r>
            <w:proofErr w:type="spellStart"/>
            <w:r w:rsidRPr="007025CD">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409F0" w14:textId="77777777" w:rsidR="00050FEC" w:rsidRPr="007025CD" w:rsidRDefault="00050FEC" w:rsidP="002F467C">
            <w:pPr>
              <w:pStyle w:val="TAL"/>
              <w:snapToGrid w:val="0"/>
            </w:pPr>
            <w:r w:rsidRPr="007025CD">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107C"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25C9" w14:textId="77777777" w:rsidR="00050FEC" w:rsidRPr="007025CD" w:rsidRDefault="00050FEC" w:rsidP="002F467C">
            <w:pPr>
              <w:pStyle w:val="TAL"/>
              <w:snapToGrid w:val="0"/>
            </w:pPr>
          </w:p>
        </w:tc>
      </w:tr>
      <w:tr w:rsidR="00050FEC" w:rsidRPr="007025CD" w14:paraId="4ECC28AB"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4EF2BC" w14:textId="77777777" w:rsidR="00050FEC" w:rsidRPr="007025CD" w:rsidRDefault="00050FEC" w:rsidP="002F467C">
            <w:pPr>
              <w:pStyle w:val="TAL"/>
              <w:snapToGrid w:val="0"/>
            </w:pPr>
            <w:r w:rsidRPr="007025CD">
              <w:rPr>
                <w:lang w:eastAsia="zh-CN"/>
              </w:rPr>
              <w:t xml:space="preserve">              </w:t>
            </w:r>
            <w:proofErr w:type="spellStart"/>
            <w:r w:rsidRPr="007025CD">
              <w:t>measResult</w:t>
            </w:r>
            <w:proofErr w:type="spellEnd"/>
            <w:r w:rsidRPr="007025C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2DA1B"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62669"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C5380" w14:textId="77777777" w:rsidR="00050FEC" w:rsidRPr="007025CD" w:rsidRDefault="00050FEC" w:rsidP="002F467C">
            <w:pPr>
              <w:pStyle w:val="TAL"/>
              <w:snapToGrid w:val="0"/>
            </w:pPr>
          </w:p>
        </w:tc>
      </w:tr>
      <w:tr w:rsidR="00050FEC" w:rsidRPr="007025CD" w14:paraId="5BBC69DF"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4119CA" w14:textId="77777777" w:rsidR="00050FEC" w:rsidRPr="007025CD" w:rsidRDefault="00050FEC" w:rsidP="002F467C">
            <w:pPr>
              <w:pStyle w:val="TAL"/>
              <w:snapToGrid w:val="0"/>
            </w:pPr>
            <w:r w:rsidRPr="007025CD">
              <w:t xml:space="preserve">  </w:t>
            </w:r>
            <w:r w:rsidRPr="007025CD">
              <w:rPr>
                <w:lang w:eastAsia="zh-CN"/>
              </w:rPr>
              <w:t xml:space="preserve">              </w:t>
            </w:r>
            <w:proofErr w:type="spellStart"/>
            <w:r w:rsidRPr="007025CD">
              <w:t>cellResults</w:t>
            </w:r>
            <w:proofErr w:type="spellEnd"/>
            <w:r w:rsidRPr="007025C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722EA"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3E41"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815E3" w14:textId="77777777" w:rsidR="00050FEC" w:rsidRPr="007025CD" w:rsidRDefault="00050FEC" w:rsidP="002F467C">
            <w:pPr>
              <w:pStyle w:val="TAL"/>
              <w:snapToGrid w:val="0"/>
            </w:pPr>
          </w:p>
        </w:tc>
      </w:tr>
      <w:tr w:rsidR="00050FEC" w:rsidRPr="007025CD" w14:paraId="2B2058FA"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3689FE" w14:textId="77777777" w:rsidR="00050FEC" w:rsidRPr="007025CD" w:rsidRDefault="00050FEC" w:rsidP="002F467C">
            <w:pPr>
              <w:pStyle w:val="TAL"/>
              <w:snapToGrid w:val="0"/>
            </w:pPr>
            <w:r w:rsidRPr="007025CD">
              <w:t xml:space="preserve">  </w:t>
            </w:r>
            <w:r w:rsidRPr="007025CD">
              <w:rPr>
                <w:lang w:eastAsia="zh-CN"/>
              </w:rPr>
              <w:t xml:space="preserve">                </w:t>
            </w:r>
            <w:proofErr w:type="spellStart"/>
            <w:r w:rsidRPr="007025CD">
              <w:t>resultsSSB</w:t>
            </w:r>
            <w:proofErr w:type="spellEnd"/>
            <w:r w:rsidRPr="007025CD">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CA63"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0E22"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03D8" w14:textId="77777777" w:rsidR="00050FEC" w:rsidRPr="007025CD" w:rsidRDefault="00050FEC" w:rsidP="002F467C">
            <w:pPr>
              <w:pStyle w:val="TAL"/>
              <w:snapToGrid w:val="0"/>
            </w:pPr>
          </w:p>
        </w:tc>
      </w:tr>
      <w:tr w:rsidR="00050FEC" w:rsidRPr="007025CD" w14:paraId="76BD1C12"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022AB1" w14:textId="77777777" w:rsidR="00050FEC" w:rsidRPr="007025CD" w:rsidRDefault="00050FEC" w:rsidP="002F467C">
            <w:pPr>
              <w:pStyle w:val="TAL"/>
              <w:snapToGrid w:val="0"/>
            </w:pPr>
            <w:r w:rsidRPr="007025CD">
              <w:t xml:space="preserve">  </w:t>
            </w:r>
            <w:r w:rsidRPr="007025CD">
              <w:rPr>
                <w:lang w:eastAsia="zh-CN"/>
              </w:rPr>
              <w:t xml:space="preserve">                  </w:t>
            </w:r>
            <w:proofErr w:type="spellStart"/>
            <w:r w:rsidRPr="007025CD">
              <w:rPr>
                <w:lang w:eastAsia="zh-CN"/>
              </w:rP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C80CC" w14:textId="77777777" w:rsidR="00050FEC" w:rsidRPr="007025CD" w:rsidRDefault="00050FEC" w:rsidP="002F467C">
            <w:pPr>
              <w:pStyle w:val="TAL"/>
              <w:snapToGrid w:val="0"/>
            </w:pPr>
            <w:r w:rsidRPr="007025CD">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EA4D"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5DCC" w14:textId="77777777" w:rsidR="00050FEC" w:rsidRPr="007025CD" w:rsidRDefault="00050FEC" w:rsidP="002F467C">
            <w:pPr>
              <w:pStyle w:val="TAL"/>
              <w:snapToGrid w:val="0"/>
            </w:pPr>
          </w:p>
        </w:tc>
      </w:tr>
      <w:tr w:rsidR="00050FEC" w:rsidRPr="007025CD" w14:paraId="0F92092E"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EACAE2" w14:textId="77777777" w:rsidR="00050FEC" w:rsidRPr="007025CD" w:rsidRDefault="00050FEC" w:rsidP="002F467C">
            <w:pPr>
              <w:pStyle w:val="TAL"/>
              <w:snapToGrid w:val="0"/>
            </w:pPr>
            <w:r w:rsidRPr="007025CD">
              <w:rPr>
                <w:lang w:eastAsia="zh-CN"/>
              </w:rPr>
              <w:t xml:space="preserve">                    </w:t>
            </w:r>
            <w:proofErr w:type="spellStart"/>
            <w:r w:rsidRPr="007025CD">
              <w:rPr>
                <w:lang w:eastAsia="zh-CN"/>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6331D" w14:textId="77777777" w:rsidR="00050FEC" w:rsidRPr="007025CD" w:rsidRDefault="00050FEC" w:rsidP="002F467C">
            <w:pPr>
              <w:pStyle w:val="TAL"/>
              <w:snapToGrid w:val="0"/>
            </w:pPr>
            <w:r w:rsidRPr="007025CD">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D8C5"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D382" w14:textId="77777777" w:rsidR="00050FEC" w:rsidRPr="007025CD" w:rsidRDefault="00050FEC" w:rsidP="002F467C">
            <w:pPr>
              <w:pStyle w:val="TAL"/>
              <w:snapToGrid w:val="0"/>
            </w:pPr>
          </w:p>
        </w:tc>
      </w:tr>
      <w:tr w:rsidR="00050FEC" w:rsidRPr="007025CD" w14:paraId="1F148960"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76F337" w14:textId="77777777" w:rsidR="00050FEC" w:rsidRPr="007025CD" w:rsidRDefault="00050FEC" w:rsidP="002F467C">
            <w:pPr>
              <w:pStyle w:val="TAL"/>
              <w:snapToGrid w:val="0"/>
            </w:pPr>
            <w:r w:rsidRPr="007025CD">
              <w:t xml:space="preserve">                    </w:t>
            </w:r>
            <w:proofErr w:type="spellStart"/>
            <w:r w:rsidRPr="007025CD">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6617" w14:textId="77777777" w:rsidR="00050FEC" w:rsidRPr="007025CD" w:rsidRDefault="00050FEC" w:rsidP="002F467C">
            <w:pPr>
              <w:pStyle w:val="TAL"/>
              <w:snapToGrid w:val="0"/>
            </w:pPr>
            <w:r w:rsidRPr="007025CD">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2436C"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12927" w14:textId="77777777" w:rsidR="00050FEC" w:rsidRPr="007025CD" w:rsidRDefault="00050FEC" w:rsidP="002F467C">
            <w:pPr>
              <w:pStyle w:val="TAL"/>
              <w:snapToGrid w:val="0"/>
            </w:pPr>
          </w:p>
        </w:tc>
      </w:tr>
      <w:tr w:rsidR="00050FEC" w:rsidRPr="007025CD" w14:paraId="55E199C5"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1E6DF52" w14:textId="77777777" w:rsidR="00050FEC" w:rsidRPr="007025CD" w:rsidRDefault="00050FEC" w:rsidP="002F467C">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23683" w14:textId="77777777" w:rsidR="00050FEC" w:rsidRPr="007025CD" w:rsidRDefault="00050FEC" w:rsidP="002F467C">
            <w:pPr>
              <w:pStyle w:val="TAL"/>
              <w:snapToGrid w:val="0"/>
            </w:pPr>
            <w:r w:rsidRPr="007025CD">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224D1"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4EFA" w14:textId="77777777" w:rsidR="00050FEC" w:rsidRPr="007025CD" w:rsidRDefault="00050FEC" w:rsidP="002F467C">
            <w:pPr>
              <w:pStyle w:val="TAL"/>
              <w:snapToGrid w:val="0"/>
            </w:pPr>
            <w:proofErr w:type="spellStart"/>
            <w:r w:rsidRPr="007025CD">
              <w:rPr>
                <w:lang w:eastAsia="zh-CN"/>
              </w:rPr>
              <w:t>pc_ss_SINR_Meas</w:t>
            </w:r>
            <w:proofErr w:type="spellEnd"/>
          </w:p>
        </w:tc>
      </w:tr>
      <w:tr w:rsidR="00050FEC" w:rsidRPr="007025CD" w14:paraId="20D0678E"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D5094F" w14:textId="77777777" w:rsidR="00050FEC" w:rsidRPr="007025CD" w:rsidRDefault="00050FEC" w:rsidP="002F467C">
            <w:pPr>
              <w:pStyle w:val="TAL"/>
              <w:snapToGrid w:val="0"/>
            </w:pPr>
            <w:r w:rsidRPr="007025C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3075E"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A206"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AA35" w14:textId="77777777" w:rsidR="00050FEC" w:rsidRPr="007025CD" w:rsidRDefault="00050FEC" w:rsidP="002F467C">
            <w:pPr>
              <w:pStyle w:val="TAL"/>
              <w:snapToGrid w:val="0"/>
            </w:pPr>
          </w:p>
        </w:tc>
      </w:tr>
      <w:tr w:rsidR="00050FEC" w:rsidRPr="007025CD" w14:paraId="343E23F8"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21842E" w14:textId="77777777" w:rsidR="00050FEC" w:rsidRPr="007025CD" w:rsidRDefault="00050FEC" w:rsidP="002F467C">
            <w:pPr>
              <w:pStyle w:val="TAL"/>
              <w:snapToGrid w:val="0"/>
            </w:pPr>
            <w:r w:rsidRPr="007025C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D17E"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C77B"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6AB80" w14:textId="77777777" w:rsidR="00050FEC" w:rsidRPr="007025CD" w:rsidRDefault="00050FEC" w:rsidP="002F467C">
            <w:pPr>
              <w:pStyle w:val="TAL"/>
              <w:snapToGrid w:val="0"/>
            </w:pPr>
          </w:p>
        </w:tc>
      </w:tr>
      <w:tr w:rsidR="00050FEC" w:rsidRPr="007025CD" w14:paraId="79F281C1"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F6AC19" w14:textId="77777777" w:rsidR="00050FEC" w:rsidRPr="007025CD" w:rsidRDefault="00050FEC" w:rsidP="002F467C">
            <w:pPr>
              <w:pStyle w:val="TAL"/>
              <w:snapToGrid w:val="0"/>
            </w:pPr>
            <w:r w:rsidRPr="007025C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50E1A"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ADF2C"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921E" w14:textId="77777777" w:rsidR="00050FEC" w:rsidRPr="007025CD" w:rsidRDefault="00050FEC" w:rsidP="002F467C">
            <w:pPr>
              <w:pStyle w:val="TAL"/>
              <w:snapToGrid w:val="0"/>
            </w:pPr>
          </w:p>
        </w:tc>
      </w:tr>
      <w:tr w:rsidR="00050FEC" w:rsidRPr="007025CD" w14:paraId="721A5D3E"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8C8CA" w14:textId="77777777" w:rsidR="00050FEC" w:rsidRPr="007025CD" w:rsidRDefault="00050FEC" w:rsidP="002F467C">
            <w:pPr>
              <w:pStyle w:val="TAL"/>
              <w:snapToGrid w:val="0"/>
            </w:pPr>
            <w:r w:rsidRPr="007025C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BDB01"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853D"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40C3" w14:textId="77777777" w:rsidR="00050FEC" w:rsidRPr="007025CD" w:rsidRDefault="00050FEC" w:rsidP="002F467C">
            <w:pPr>
              <w:pStyle w:val="TAL"/>
              <w:snapToGrid w:val="0"/>
            </w:pPr>
          </w:p>
        </w:tc>
      </w:tr>
      <w:tr w:rsidR="00050FEC" w:rsidRPr="007025CD" w14:paraId="069BDBFF"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7FCA5" w14:textId="77777777" w:rsidR="00050FEC" w:rsidRPr="007025CD" w:rsidRDefault="00050FEC" w:rsidP="002F467C">
            <w:pPr>
              <w:pStyle w:val="TAL"/>
              <w:snapToGrid w:val="0"/>
            </w:pPr>
            <w:r w:rsidRPr="007025C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4027"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DD589"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B98A" w14:textId="77777777" w:rsidR="00050FEC" w:rsidRPr="007025CD" w:rsidRDefault="00050FEC" w:rsidP="002F467C">
            <w:pPr>
              <w:pStyle w:val="TAL"/>
              <w:snapToGrid w:val="0"/>
            </w:pPr>
          </w:p>
        </w:tc>
      </w:tr>
      <w:tr w:rsidR="00050FEC" w:rsidRPr="007025CD" w14:paraId="208FCE29"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78AA" w14:textId="77777777" w:rsidR="00050FEC" w:rsidRPr="007025CD" w:rsidRDefault="00050FEC" w:rsidP="002F467C">
            <w:pPr>
              <w:pStyle w:val="TAL"/>
              <w:snapToGrid w:val="0"/>
            </w:pPr>
            <w:r w:rsidRPr="007025C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8DFFC"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924C"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A5FF3" w14:textId="77777777" w:rsidR="00050FEC" w:rsidRPr="007025CD" w:rsidRDefault="00050FEC" w:rsidP="002F467C">
            <w:pPr>
              <w:pStyle w:val="TAL"/>
              <w:snapToGrid w:val="0"/>
            </w:pPr>
          </w:p>
        </w:tc>
      </w:tr>
      <w:tr w:rsidR="00050FEC" w:rsidRPr="007025CD" w14:paraId="22A1E4FC"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4CF6A" w14:textId="77777777" w:rsidR="00050FEC" w:rsidRPr="007025CD" w:rsidRDefault="00050FEC" w:rsidP="002F467C">
            <w:pPr>
              <w:pStyle w:val="TAL"/>
              <w:snapToGrid w:val="0"/>
            </w:pPr>
            <w:r w:rsidRPr="007025CD">
              <w:t xml:space="preserve">        </w:t>
            </w:r>
            <w:proofErr w:type="spellStart"/>
            <w:r w:rsidRPr="007025CD">
              <w:t>measResultNeighCells</w:t>
            </w:r>
            <w:proofErr w:type="spellEnd"/>
            <w:r w:rsidRPr="007025CD">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5EB27"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0240"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204E0" w14:textId="77777777" w:rsidR="00050FEC" w:rsidRPr="007025CD" w:rsidRDefault="00050FEC" w:rsidP="002F467C">
            <w:pPr>
              <w:pStyle w:val="TAL"/>
              <w:snapToGrid w:val="0"/>
            </w:pPr>
          </w:p>
        </w:tc>
      </w:tr>
      <w:tr w:rsidR="00050FEC" w:rsidRPr="007025CD" w14:paraId="42481EB8"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68B2" w14:textId="77777777" w:rsidR="00050FEC" w:rsidRPr="007025CD" w:rsidRDefault="00050FEC" w:rsidP="002F467C">
            <w:pPr>
              <w:pStyle w:val="TAL"/>
              <w:snapToGrid w:val="0"/>
            </w:pPr>
            <w:r w:rsidRPr="007025CD">
              <w:t xml:space="preserve">          </w:t>
            </w:r>
            <w:proofErr w:type="spellStart"/>
            <w:r w:rsidRPr="007025CD">
              <w:t>measResultListNR</w:t>
            </w:r>
            <w:proofErr w:type="spellEnd"/>
            <w:r w:rsidRPr="007025CD">
              <w:t xml:space="preserve"> SEQUENCE (SIZE (1.. </w:t>
            </w:r>
            <w:proofErr w:type="spellStart"/>
            <w:r w:rsidRPr="007025CD">
              <w:t>maxCellReport</w:t>
            </w:r>
            <w:proofErr w:type="spellEnd"/>
            <w:r w:rsidRPr="007025CD">
              <w:t xml:space="preserve">)) OF </w:t>
            </w:r>
            <w:proofErr w:type="spellStart"/>
            <w:r w:rsidRPr="007025CD">
              <w:t>MeasResultNR</w:t>
            </w:r>
            <w:proofErr w:type="spellEnd"/>
            <w:r w:rsidRPr="007025C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F43A3" w14:textId="77777777" w:rsidR="00050FEC" w:rsidRPr="007025CD" w:rsidRDefault="00050FEC" w:rsidP="002F467C">
            <w:pPr>
              <w:pStyle w:val="TAL"/>
              <w:snapToGrid w:val="0"/>
            </w:pPr>
            <w:r w:rsidRPr="007025CD">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2AF4B"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7304" w14:textId="77777777" w:rsidR="00050FEC" w:rsidRPr="007025CD" w:rsidRDefault="00050FEC" w:rsidP="002F467C">
            <w:pPr>
              <w:pStyle w:val="TAL"/>
              <w:snapToGrid w:val="0"/>
              <w:rPr>
                <w:lang w:eastAsia="zh-CN"/>
              </w:rPr>
            </w:pPr>
          </w:p>
        </w:tc>
      </w:tr>
      <w:tr w:rsidR="00050FEC" w:rsidRPr="007025CD" w14:paraId="5C02D2DE"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CF5082" w14:textId="77777777" w:rsidR="00050FEC" w:rsidRPr="007025CD" w:rsidRDefault="00050FEC" w:rsidP="002F467C">
            <w:pPr>
              <w:pStyle w:val="TAL"/>
              <w:snapToGrid w:val="0"/>
              <w:rPr>
                <w:lang w:eastAsia="ja-JP"/>
              </w:rPr>
            </w:pPr>
            <w:r w:rsidRPr="007025CD">
              <w:t xml:space="preserve">            </w:t>
            </w:r>
            <w:proofErr w:type="spellStart"/>
            <w:r w:rsidRPr="007025CD">
              <w:t>MeasResultNR</w:t>
            </w:r>
            <w:proofErr w:type="spellEnd"/>
            <w:r w:rsidRPr="007025CD">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7900"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EAC72" w14:textId="77777777" w:rsidR="00050FEC" w:rsidRPr="007025CD" w:rsidRDefault="00050FEC" w:rsidP="002F467C">
            <w:pPr>
              <w:pStyle w:val="TAL"/>
              <w:snapToGrid w:val="0"/>
            </w:pPr>
            <w:r w:rsidRPr="007025CD">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A7B23" w14:textId="77777777" w:rsidR="00050FEC" w:rsidRPr="007025CD" w:rsidRDefault="00050FEC" w:rsidP="002F467C">
            <w:pPr>
              <w:pStyle w:val="TAL"/>
              <w:snapToGrid w:val="0"/>
              <w:rPr>
                <w:lang w:eastAsia="zh-CN"/>
              </w:rPr>
            </w:pPr>
          </w:p>
        </w:tc>
      </w:tr>
      <w:tr w:rsidR="00050FEC" w:rsidRPr="007025CD" w14:paraId="7B507256" w14:textId="77777777" w:rsidTr="002F467C">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6070BA" w14:textId="77777777" w:rsidR="00050FEC" w:rsidRPr="007025CD" w:rsidRDefault="00050FEC" w:rsidP="002F467C">
            <w:pPr>
              <w:pStyle w:val="TAL"/>
              <w:snapToGrid w:val="0"/>
              <w:rPr>
                <w:lang w:eastAsia="ja-JP"/>
              </w:rPr>
            </w:pPr>
            <w:r w:rsidRPr="007025CD">
              <w:t xml:space="preserve">              </w:t>
            </w:r>
            <w:proofErr w:type="spellStart"/>
            <w:r w:rsidRPr="007025CD">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186DB" w14:textId="77777777" w:rsidR="00050FEC" w:rsidRPr="007025CD" w:rsidRDefault="00050FEC" w:rsidP="002F467C">
            <w:pPr>
              <w:pStyle w:val="TAL"/>
              <w:snapToGrid w:val="0"/>
            </w:pPr>
            <w:r w:rsidRPr="007025CD">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5FFD"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26458" w14:textId="77777777" w:rsidR="00050FEC" w:rsidRPr="007025CD" w:rsidRDefault="00050FEC" w:rsidP="002F467C">
            <w:pPr>
              <w:pStyle w:val="TAL"/>
              <w:snapToGrid w:val="0"/>
              <w:rPr>
                <w:lang w:eastAsia="zh-CN"/>
              </w:rPr>
            </w:pPr>
          </w:p>
        </w:tc>
      </w:tr>
      <w:tr w:rsidR="00050FEC" w:rsidRPr="007025CD" w14:paraId="5ACC6E01"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F3C6F" w14:textId="77777777" w:rsidR="00050FEC" w:rsidRPr="007025CD" w:rsidRDefault="00050FEC" w:rsidP="002F467C">
            <w:pPr>
              <w:pStyle w:val="TAL"/>
              <w:snapToGrid w:val="0"/>
              <w:rPr>
                <w:lang w:eastAsia="ja-JP"/>
              </w:rPr>
            </w:pPr>
            <w:r w:rsidRPr="007025CD">
              <w:t xml:space="preserve">              </w:t>
            </w:r>
            <w:proofErr w:type="spellStart"/>
            <w:r w:rsidRPr="007025CD">
              <w:t>measResult</w:t>
            </w:r>
            <w:proofErr w:type="spellEnd"/>
            <w:r w:rsidRPr="007025C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5D72"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3A034"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B0CC" w14:textId="77777777" w:rsidR="00050FEC" w:rsidRPr="007025CD" w:rsidRDefault="00050FEC" w:rsidP="002F467C">
            <w:pPr>
              <w:pStyle w:val="TAL"/>
              <w:snapToGrid w:val="0"/>
            </w:pPr>
          </w:p>
        </w:tc>
      </w:tr>
      <w:tr w:rsidR="00050FEC" w:rsidRPr="007025CD" w14:paraId="370F5934"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50BC7" w14:textId="77777777" w:rsidR="00050FEC" w:rsidRPr="007025CD" w:rsidRDefault="00050FEC" w:rsidP="002F467C">
            <w:pPr>
              <w:pStyle w:val="TAL"/>
              <w:snapToGrid w:val="0"/>
            </w:pPr>
            <w:r w:rsidRPr="007025CD">
              <w:t xml:space="preserve">                </w:t>
            </w:r>
            <w:proofErr w:type="spellStart"/>
            <w:r w:rsidRPr="007025CD">
              <w:t>cellResults</w:t>
            </w:r>
            <w:proofErr w:type="spellEnd"/>
            <w:r w:rsidRPr="007025CD">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D551"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1605E"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AA4C0" w14:textId="77777777" w:rsidR="00050FEC" w:rsidRPr="007025CD" w:rsidRDefault="00050FEC" w:rsidP="002F467C">
            <w:pPr>
              <w:pStyle w:val="TAL"/>
              <w:snapToGrid w:val="0"/>
            </w:pPr>
          </w:p>
        </w:tc>
      </w:tr>
      <w:tr w:rsidR="00050FEC" w:rsidRPr="007025CD" w14:paraId="671E8612"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DF8AE" w14:textId="77777777" w:rsidR="00050FEC" w:rsidRPr="007025CD" w:rsidRDefault="00050FEC" w:rsidP="002F467C">
            <w:pPr>
              <w:pStyle w:val="TAL"/>
              <w:snapToGrid w:val="0"/>
            </w:pPr>
            <w:r w:rsidRPr="007025CD">
              <w:t xml:space="preserve">                  </w:t>
            </w:r>
            <w:proofErr w:type="spellStart"/>
            <w:r w:rsidRPr="007025CD">
              <w:t>resultsSSB</w:t>
            </w:r>
            <w:proofErr w:type="spellEnd"/>
            <w:r w:rsidRPr="007025CD">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0E6A"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E53B"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D17E" w14:textId="77777777" w:rsidR="00050FEC" w:rsidRPr="007025CD" w:rsidRDefault="00050FEC" w:rsidP="002F467C">
            <w:pPr>
              <w:pStyle w:val="TAL"/>
              <w:snapToGrid w:val="0"/>
            </w:pPr>
          </w:p>
        </w:tc>
      </w:tr>
      <w:tr w:rsidR="00050FEC" w:rsidRPr="007025CD" w14:paraId="7020DE7B"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3C54" w14:textId="77777777" w:rsidR="00050FEC" w:rsidRPr="007025CD" w:rsidRDefault="00050FEC" w:rsidP="002F467C">
            <w:pPr>
              <w:pStyle w:val="TAL"/>
              <w:snapToGrid w:val="0"/>
            </w:pPr>
            <w:r w:rsidRPr="007025CD">
              <w:t xml:space="preserve">                    </w:t>
            </w:r>
            <w:proofErr w:type="spellStart"/>
            <w:r w:rsidRPr="007025CD">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9298C" w14:textId="77777777" w:rsidR="00050FEC" w:rsidRPr="007025CD" w:rsidRDefault="00050FEC" w:rsidP="002F467C">
            <w:pPr>
              <w:pStyle w:val="TAL"/>
              <w:snapToGrid w:val="0"/>
            </w:pPr>
            <w:r w:rsidRPr="007025CD">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C131"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4CC4" w14:textId="77777777" w:rsidR="00050FEC" w:rsidRPr="007025CD" w:rsidRDefault="00050FEC" w:rsidP="002F467C">
            <w:pPr>
              <w:pStyle w:val="TAL"/>
              <w:snapToGrid w:val="0"/>
            </w:pPr>
          </w:p>
        </w:tc>
      </w:tr>
      <w:tr w:rsidR="00050FEC" w:rsidRPr="007025CD" w14:paraId="03043267"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40860" w14:textId="77777777" w:rsidR="00050FEC" w:rsidRPr="007025CD" w:rsidRDefault="00050FEC" w:rsidP="002F467C">
            <w:pPr>
              <w:pStyle w:val="TAL"/>
              <w:snapToGrid w:val="0"/>
            </w:pPr>
            <w:r w:rsidRPr="007025CD">
              <w:rPr>
                <w:lang w:eastAsia="zh-CN"/>
              </w:rPr>
              <w:t xml:space="preserve">                    </w:t>
            </w:r>
            <w:proofErr w:type="spellStart"/>
            <w:r w:rsidRPr="007025CD">
              <w:rPr>
                <w:lang w:eastAsia="zh-CN"/>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20FBD" w14:textId="77777777" w:rsidR="00050FEC" w:rsidRPr="007025CD" w:rsidRDefault="00050FEC" w:rsidP="002F467C">
            <w:pPr>
              <w:pStyle w:val="TAL"/>
              <w:snapToGrid w:val="0"/>
            </w:pPr>
            <w:r w:rsidRPr="007025CD">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765D"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3AA2C" w14:textId="77777777" w:rsidR="00050FEC" w:rsidRPr="007025CD" w:rsidRDefault="00050FEC" w:rsidP="002F467C">
            <w:pPr>
              <w:pStyle w:val="TAL"/>
              <w:snapToGrid w:val="0"/>
            </w:pPr>
          </w:p>
        </w:tc>
      </w:tr>
      <w:tr w:rsidR="00050FEC" w:rsidRPr="007025CD" w14:paraId="6992E88E"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E59C8" w14:textId="77777777" w:rsidR="00050FEC" w:rsidRPr="007025CD" w:rsidRDefault="00050FEC" w:rsidP="002F467C">
            <w:pPr>
              <w:pStyle w:val="TAL"/>
              <w:snapToGrid w:val="0"/>
            </w:pPr>
            <w:r w:rsidRPr="007025CD">
              <w:t xml:space="preserve">                    </w:t>
            </w:r>
            <w:proofErr w:type="spellStart"/>
            <w:r w:rsidRPr="007025CD">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7289F" w14:textId="77777777" w:rsidR="00050FEC" w:rsidRPr="007025CD" w:rsidRDefault="00050FEC" w:rsidP="002F467C">
            <w:pPr>
              <w:pStyle w:val="TAL"/>
              <w:snapToGrid w:val="0"/>
            </w:pPr>
            <w:r w:rsidRPr="007025CD">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E39E0"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EFF3E" w14:textId="77777777" w:rsidR="00050FEC" w:rsidRPr="007025CD" w:rsidRDefault="00050FEC" w:rsidP="002F467C">
            <w:pPr>
              <w:pStyle w:val="TAL"/>
              <w:snapToGrid w:val="0"/>
            </w:pPr>
          </w:p>
        </w:tc>
      </w:tr>
      <w:tr w:rsidR="00050FEC" w:rsidRPr="007025CD" w14:paraId="59172843"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7351" w14:textId="77777777" w:rsidR="00050FEC" w:rsidRPr="007025CD" w:rsidRDefault="00050FEC" w:rsidP="002F467C">
            <w:pPr>
              <w:pStyle w:val="TAL"/>
              <w:snapToGrid w:val="0"/>
            </w:pPr>
            <w:r w:rsidRPr="007025C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BB32"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6606"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CCD92" w14:textId="77777777" w:rsidR="00050FEC" w:rsidRPr="007025CD" w:rsidRDefault="00050FEC" w:rsidP="002F467C">
            <w:pPr>
              <w:pStyle w:val="TAL"/>
              <w:snapToGrid w:val="0"/>
            </w:pPr>
          </w:p>
        </w:tc>
      </w:tr>
      <w:tr w:rsidR="00050FEC" w:rsidRPr="007025CD" w14:paraId="6FF3B5CE"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8474" w14:textId="77777777" w:rsidR="00050FEC" w:rsidRPr="007025CD" w:rsidRDefault="00050FEC" w:rsidP="002F467C">
            <w:pPr>
              <w:pStyle w:val="TAL"/>
              <w:snapToGrid w:val="0"/>
            </w:pPr>
            <w:r w:rsidRPr="007025CD">
              <w:t xml:space="preserve">                  </w:t>
            </w:r>
            <w:proofErr w:type="spellStart"/>
            <w:r w:rsidRPr="007025CD">
              <w:t>resultsCSI</w:t>
            </w:r>
            <w:proofErr w:type="spellEnd"/>
            <w:r w:rsidRPr="007025CD">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6487B" w14:textId="77777777" w:rsidR="00050FEC" w:rsidRPr="007025CD" w:rsidRDefault="00050FEC" w:rsidP="002F467C">
            <w:pPr>
              <w:pStyle w:val="TAL"/>
              <w:snapToGrid w:val="0"/>
            </w:pPr>
            <w:r w:rsidRPr="007025CD">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7792"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CA32" w14:textId="77777777" w:rsidR="00050FEC" w:rsidRPr="007025CD" w:rsidRDefault="00050FEC" w:rsidP="002F467C">
            <w:pPr>
              <w:pStyle w:val="TAL"/>
              <w:snapToGrid w:val="0"/>
            </w:pPr>
          </w:p>
        </w:tc>
      </w:tr>
      <w:tr w:rsidR="00050FEC" w:rsidRPr="007025CD" w14:paraId="4AC64B77"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29146" w14:textId="77777777" w:rsidR="00050FEC" w:rsidRPr="007025CD" w:rsidRDefault="00050FEC" w:rsidP="002F467C">
            <w:pPr>
              <w:pStyle w:val="TAL"/>
              <w:snapToGrid w:val="0"/>
            </w:pPr>
            <w:r w:rsidRPr="007025C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C2AEE"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7DA16"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2780" w14:textId="77777777" w:rsidR="00050FEC" w:rsidRPr="007025CD" w:rsidRDefault="00050FEC" w:rsidP="002F467C">
            <w:pPr>
              <w:pStyle w:val="TAL"/>
              <w:snapToGrid w:val="0"/>
            </w:pPr>
          </w:p>
        </w:tc>
      </w:tr>
      <w:tr w:rsidR="00050FEC" w:rsidRPr="007025CD" w14:paraId="314F886C"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F8A3" w14:textId="77777777" w:rsidR="00050FEC" w:rsidRPr="007025CD" w:rsidRDefault="00050FEC" w:rsidP="002F467C">
            <w:pPr>
              <w:pStyle w:val="TAL"/>
              <w:snapToGrid w:val="0"/>
            </w:pPr>
            <w:r w:rsidRPr="007025CD">
              <w:t xml:space="preserve">                </w:t>
            </w:r>
            <w:proofErr w:type="spellStart"/>
            <w:r w:rsidRPr="007025CD">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447FB" w14:textId="77777777" w:rsidR="00050FEC" w:rsidRPr="007025CD" w:rsidRDefault="00050FEC" w:rsidP="002F467C">
            <w:pPr>
              <w:pStyle w:val="TAL"/>
              <w:snapToGrid w:val="0"/>
            </w:pPr>
            <w:r w:rsidRPr="007025CD">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1597"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1E8A" w14:textId="77777777" w:rsidR="00050FEC" w:rsidRPr="007025CD" w:rsidRDefault="00050FEC" w:rsidP="002F467C">
            <w:pPr>
              <w:pStyle w:val="TAL"/>
              <w:snapToGrid w:val="0"/>
            </w:pPr>
          </w:p>
        </w:tc>
      </w:tr>
      <w:tr w:rsidR="00050FEC" w:rsidRPr="007025CD" w14:paraId="25E7E280"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6D7A" w14:textId="77777777" w:rsidR="00050FEC" w:rsidRPr="007025CD" w:rsidRDefault="00050FEC" w:rsidP="002F467C">
            <w:pPr>
              <w:pStyle w:val="TAL"/>
              <w:snapToGrid w:val="0"/>
            </w:pPr>
            <w:r w:rsidRPr="007025C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BDC9"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810A"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3F3E" w14:textId="77777777" w:rsidR="00050FEC" w:rsidRPr="007025CD" w:rsidRDefault="00050FEC" w:rsidP="002F467C">
            <w:pPr>
              <w:pStyle w:val="TAL"/>
              <w:snapToGrid w:val="0"/>
            </w:pPr>
          </w:p>
        </w:tc>
      </w:tr>
      <w:tr w:rsidR="00050FEC" w:rsidRPr="007025CD" w14:paraId="54407C35"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90C16" w14:textId="77777777" w:rsidR="00050FEC" w:rsidRPr="007025CD" w:rsidRDefault="00050FEC" w:rsidP="002F467C">
            <w:pPr>
              <w:pStyle w:val="TAL"/>
              <w:snapToGrid w:val="0"/>
            </w:pPr>
            <w:r w:rsidRPr="007025C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7BB0"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2E4A7"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AD315" w14:textId="77777777" w:rsidR="00050FEC" w:rsidRPr="007025CD" w:rsidRDefault="00050FEC" w:rsidP="002F467C">
            <w:pPr>
              <w:pStyle w:val="TAL"/>
              <w:snapToGrid w:val="0"/>
            </w:pPr>
          </w:p>
        </w:tc>
      </w:tr>
      <w:tr w:rsidR="00050FEC" w:rsidRPr="007025CD" w14:paraId="683EF91D"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E435" w14:textId="77777777" w:rsidR="00050FEC" w:rsidRPr="007025CD" w:rsidRDefault="00050FEC" w:rsidP="002F467C">
            <w:pPr>
              <w:pStyle w:val="TAL"/>
              <w:snapToGrid w:val="0"/>
            </w:pPr>
            <w:r w:rsidRPr="007025C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A5C3"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801E2"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CFEFC" w14:textId="77777777" w:rsidR="00050FEC" w:rsidRPr="007025CD" w:rsidRDefault="00050FEC" w:rsidP="002F467C">
            <w:pPr>
              <w:pStyle w:val="TAL"/>
              <w:snapToGrid w:val="0"/>
            </w:pPr>
          </w:p>
        </w:tc>
      </w:tr>
      <w:tr w:rsidR="00050FEC" w:rsidRPr="007025CD" w14:paraId="42B2F686"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7B922" w14:textId="77777777" w:rsidR="00050FEC" w:rsidRPr="007025CD" w:rsidRDefault="00050FEC" w:rsidP="002F467C">
            <w:pPr>
              <w:pStyle w:val="TAL"/>
              <w:snapToGrid w:val="0"/>
              <w:rPr>
                <w:sz w:val="20"/>
              </w:rPr>
            </w:pPr>
            <w:r w:rsidRPr="007025CD">
              <w:t xml:space="preserve">        </w:t>
            </w:r>
            <w:r w:rsidRPr="007025CD">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620E6"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8DF56"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C087" w14:textId="77777777" w:rsidR="00050FEC" w:rsidRPr="007025CD" w:rsidRDefault="00050FEC" w:rsidP="002F467C">
            <w:pPr>
              <w:pStyle w:val="TAL"/>
              <w:snapToGrid w:val="0"/>
            </w:pPr>
          </w:p>
        </w:tc>
      </w:tr>
      <w:tr w:rsidR="00050FEC" w:rsidRPr="007025CD" w14:paraId="00385B3A"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859B4" w14:textId="77777777" w:rsidR="00050FEC" w:rsidRPr="007025CD" w:rsidRDefault="00050FEC" w:rsidP="002F467C">
            <w:pPr>
              <w:pStyle w:val="TAL"/>
              <w:snapToGrid w:val="0"/>
            </w:pPr>
            <w:r w:rsidRPr="007025C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453A"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9F0F"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4C5E2" w14:textId="77777777" w:rsidR="00050FEC" w:rsidRPr="007025CD" w:rsidRDefault="00050FEC" w:rsidP="002F467C">
            <w:pPr>
              <w:pStyle w:val="TAL"/>
              <w:snapToGrid w:val="0"/>
            </w:pPr>
          </w:p>
        </w:tc>
      </w:tr>
      <w:tr w:rsidR="00050FEC" w:rsidRPr="007025CD" w14:paraId="5453C71C"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077AC" w14:textId="77777777" w:rsidR="00050FEC" w:rsidRPr="007025CD" w:rsidRDefault="00050FEC" w:rsidP="002F467C">
            <w:pPr>
              <w:pStyle w:val="TAL"/>
              <w:snapToGrid w:val="0"/>
            </w:pPr>
            <w:r w:rsidRPr="007025C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BAC6B"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27028"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5A3A4" w14:textId="77777777" w:rsidR="00050FEC" w:rsidRPr="007025CD" w:rsidRDefault="00050FEC" w:rsidP="002F467C">
            <w:pPr>
              <w:pStyle w:val="TAL"/>
              <w:snapToGrid w:val="0"/>
            </w:pPr>
          </w:p>
        </w:tc>
      </w:tr>
      <w:tr w:rsidR="00050FEC" w:rsidRPr="007025CD" w14:paraId="45787E1F"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A52D1" w14:textId="77777777" w:rsidR="00050FEC" w:rsidRPr="007025CD" w:rsidRDefault="00050FEC" w:rsidP="002F467C">
            <w:pPr>
              <w:pStyle w:val="TAL"/>
              <w:snapToGrid w:val="0"/>
            </w:pPr>
            <w:r w:rsidRPr="007025CD">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7E702"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EB5A"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BB4D" w14:textId="77777777" w:rsidR="00050FEC" w:rsidRPr="007025CD" w:rsidRDefault="00050FEC" w:rsidP="002F467C">
            <w:pPr>
              <w:pStyle w:val="TAL"/>
              <w:snapToGrid w:val="0"/>
            </w:pPr>
          </w:p>
        </w:tc>
      </w:tr>
      <w:tr w:rsidR="00050FEC" w:rsidRPr="007025CD" w14:paraId="217546DC" w14:textId="77777777" w:rsidTr="002F467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B3C8F" w14:textId="77777777" w:rsidR="00050FEC" w:rsidRPr="007025CD" w:rsidRDefault="00050FEC" w:rsidP="002F467C">
            <w:pPr>
              <w:pStyle w:val="TAL"/>
              <w:snapToGrid w:val="0"/>
            </w:pPr>
            <w:r w:rsidRPr="007025CD">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F16DD" w14:textId="77777777" w:rsidR="00050FEC" w:rsidRPr="007025CD" w:rsidRDefault="00050FEC" w:rsidP="002F467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CD8C1" w14:textId="77777777" w:rsidR="00050FEC" w:rsidRPr="007025CD" w:rsidRDefault="00050FEC" w:rsidP="002F467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42DFD" w14:textId="77777777" w:rsidR="00050FEC" w:rsidRPr="007025CD" w:rsidRDefault="00050FEC" w:rsidP="002F467C">
            <w:pPr>
              <w:pStyle w:val="TAL"/>
              <w:snapToGrid w:val="0"/>
            </w:pPr>
          </w:p>
        </w:tc>
      </w:tr>
    </w:tbl>
    <w:p w14:paraId="2B2C3AD1" w14:textId="77777777" w:rsidR="00050FEC" w:rsidRPr="007025CD" w:rsidRDefault="00050FEC" w:rsidP="00050FEC">
      <w:pPr>
        <w:rPr>
          <w:rFonts w:eastAsia="MS Mincho"/>
          <w:lang w:eastAsia="ja-JP"/>
        </w:rPr>
      </w:pPr>
    </w:p>
    <w:p w14:paraId="5AD9360C" w14:textId="77777777" w:rsidR="00050FEC" w:rsidRPr="007025CD" w:rsidRDefault="00050FEC" w:rsidP="00050FEC">
      <w:pPr>
        <w:pStyle w:val="TH"/>
      </w:pPr>
      <w:r w:rsidRPr="007025CD">
        <w:lastRenderedPageBreak/>
        <w:t xml:space="preserve">Table 8.1.4.1.10.3.3-6: </w:t>
      </w:r>
      <w:proofErr w:type="spellStart"/>
      <w:r w:rsidRPr="007025CD">
        <w:rPr>
          <w:i/>
        </w:rPr>
        <w:t>RRCReconfiguration</w:t>
      </w:r>
      <w:proofErr w:type="spellEnd"/>
      <w:r w:rsidRPr="007025CD">
        <w:t xml:space="preserve"> (step 5, Table 8.1.4.1.10.3.2-2)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50FEC" w:rsidRPr="007025CD" w14:paraId="17E72507"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59FB4732" w14:textId="77777777" w:rsidR="00050FEC" w:rsidRPr="007025CD" w:rsidRDefault="00050FEC" w:rsidP="002F467C">
            <w:pPr>
              <w:pStyle w:val="TAH"/>
              <w:snapToGrid w:val="0"/>
              <w:jc w:val="left"/>
              <w:rPr>
                <w:b w:val="0"/>
              </w:rPr>
            </w:pPr>
            <w:r w:rsidRPr="007025CD">
              <w:rPr>
                <w:b w:val="0"/>
              </w:rPr>
              <w:t xml:space="preserve">Derivation Path: TS 38.508-1 [4] Table 4.8.1-1A with condition </w:t>
            </w:r>
            <w:proofErr w:type="spellStart"/>
            <w:r w:rsidRPr="007025CD">
              <w:rPr>
                <w:b w:val="0"/>
              </w:rPr>
              <w:t>RBConfig_KeyChange</w:t>
            </w:r>
            <w:proofErr w:type="spellEnd"/>
          </w:p>
        </w:tc>
      </w:tr>
      <w:tr w:rsidR="00050FEC" w:rsidRPr="007025CD" w14:paraId="6A833E68"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9844B8C" w14:textId="77777777" w:rsidR="00050FEC" w:rsidRPr="007025CD" w:rsidRDefault="00050FEC" w:rsidP="002F467C">
            <w:pPr>
              <w:pStyle w:val="TAH"/>
              <w:snapToGrid w:val="0"/>
            </w:pPr>
            <w:r w:rsidRPr="007025C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52F0B6" w14:textId="77777777" w:rsidR="00050FEC" w:rsidRPr="007025CD" w:rsidRDefault="00050FEC" w:rsidP="002F467C">
            <w:pPr>
              <w:pStyle w:val="TAH"/>
              <w:snapToGrid w:val="0"/>
            </w:pPr>
            <w:r w:rsidRPr="007025CD">
              <w:t>Value/remark</w:t>
            </w:r>
          </w:p>
        </w:tc>
        <w:tc>
          <w:tcPr>
            <w:tcW w:w="1590" w:type="dxa"/>
            <w:tcBorders>
              <w:top w:val="single" w:sz="4" w:space="0" w:color="auto"/>
              <w:left w:val="single" w:sz="4" w:space="0" w:color="auto"/>
              <w:bottom w:val="single" w:sz="4" w:space="0" w:color="auto"/>
              <w:right w:val="single" w:sz="4" w:space="0" w:color="auto"/>
            </w:tcBorders>
            <w:hideMark/>
          </w:tcPr>
          <w:p w14:paraId="1FE92819" w14:textId="77777777" w:rsidR="00050FEC" w:rsidRPr="007025CD" w:rsidRDefault="00050FEC" w:rsidP="002F467C">
            <w:pPr>
              <w:pStyle w:val="TAH"/>
              <w:snapToGrid w:val="0"/>
            </w:pPr>
            <w:r w:rsidRPr="007025CD">
              <w:t>Comment</w:t>
            </w:r>
          </w:p>
        </w:tc>
        <w:tc>
          <w:tcPr>
            <w:tcW w:w="1245" w:type="dxa"/>
            <w:tcBorders>
              <w:top w:val="single" w:sz="4" w:space="0" w:color="auto"/>
              <w:left w:val="single" w:sz="4" w:space="0" w:color="auto"/>
              <w:bottom w:val="single" w:sz="4" w:space="0" w:color="auto"/>
              <w:right w:val="single" w:sz="4" w:space="0" w:color="auto"/>
            </w:tcBorders>
            <w:hideMark/>
          </w:tcPr>
          <w:p w14:paraId="4EB4007B" w14:textId="77777777" w:rsidR="00050FEC" w:rsidRPr="007025CD" w:rsidRDefault="00050FEC" w:rsidP="002F467C">
            <w:pPr>
              <w:pStyle w:val="TAH"/>
              <w:snapToGrid w:val="0"/>
            </w:pPr>
            <w:r w:rsidRPr="007025CD">
              <w:t>Condition</w:t>
            </w:r>
          </w:p>
        </w:tc>
      </w:tr>
      <w:tr w:rsidR="00050FEC" w:rsidRPr="007025CD" w14:paraId="05521890"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47FDFFCF" w14:textId="77777777" w:rsidR="00050FEC" w:rsidRPr="007025CD" w:rsidRDefault="00050FEC" w:rsidP="002F467C">
            <w:pPr>
              <w:pStyle w:val="TAL"/>
              <w:snapToGrid w:val="0"/>
            </w:pPr>
            <w:proofErr w:type="spellStart"/>
            <w:r w:rsidRPr="007025CD">
              <w:t>RRCReconfiguration</w:t>
            </w:r>
            <w:proofErr w:type="spellEnd"/>
            <w:r w:rsidRPr="007025CD">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64B94D8"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9A0AD8"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9EDB5B" w14:textId="77777777" w:rsidR="00050FEC" w:rsidRPr="007025CD" w:rsidRDefault="00050FEC" w:rsidP="002F467C">
            <w:pPr>
              <w:pStyle w:val="TAL"/>
              <w:snapToGrid w:val="0"/>
            </w:pPr>
          </w:p>
        </w:tc>
      </w:tr>
      <w:tr w:rsidR="00050FEC" w:rsidRPr="007025CD" w14:paraId="52E40C1F"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985125F" w14:textId="77777777" w:rsidR="00050FEC" w:rsidRPr="007025CD" w:rsidRDefault="00050FEC" w:rsidP="002F467C">
            <w:pPr>
              <w:pStyle w:val="TAL"/>
              <w:snapToGrid w:val="0"/>
            </w:pPr>
            <w:r w:rsidRPr="007025CD">
              <w:t xml:space="preserve">  </w:t>
            </w:r>
            <w:proofErr w:type="spellStart"/>
            <w:r w:rsidRPr="007025CD">
              <w:t>criticalExtensions</w:t>
            </w:r>
            <w:proofErr w:type="spellEnd"/>
            <w:r w:rsidRPr="007025C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11E99FB"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06195C" w14:textId="77777777" w:rsidR="00050FEC" w:rsidRPr="007025CD" w:rsidRDefault="00050FEC" w:rsidP="002F467C">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B07BCD5" w14:textId="77777777" w:rsidR="00050FEC" w:rsidRPr="007025CD" w:rsidRDefault="00050FEC" w:rsidP="002F467C">
            <w:pPr>
              <w:pStyle w:val="TAL"/>
              <w:snapToGrid w:val="0"/>
              <w:rPr>
                <w:lang w:eastAsia="ja-JP"/>
              </w:rPr>
            </w:pPr>
          </w:p>
        </w:tc>
      </w:tr>
      <w:tr w:rsidR="00050FEC" w:rsidRPr="007025CD" w14:paraId="480B4036"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1B1EBD0" w14:textId="77777777" w:rsidR="00050FEC" w:rsidRPr="007025CD" w:rsidRDefault="00050FEC" w:rsidP="002F467C">
            <w:pPr>
              <w:pStyle w:val="TAL"/>
              <w:snapToGrid w:val="0"/>
            </w:pPr>
            <w:r w:rsidRPr="007025CD">
              <w:t xml:space="preserve">    </w:t>
            </w:r>
            <w:proofErr w:type="spellStart"/>
            <w:r w:rsidRPr="007025CD">
              <w:t>rrcReconfiguration</w:t>
            </w:r>
            <w:proofErr w:type="spellEnd"/>
            <w:r w:rsidRPr="007025C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B04946"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F803E9"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AB053" w14:textId="77777777" w:rsidR="00050FEC" w:rsidRPr="007025CD" w:rsidRDefault="00050FEC" w:rsidP="002F467C">
            <w:pPr>
              <w:pStyle w:val="TAL"/>
              <w:snapToGrid w:val="0"/>
            </w:pPr>
          </w:p>
        </w:tc>
      </w:tr>
      <w:tr w:rsidR="00050FEC" w:rsidRPr="007025CD" w14:paraId="3022DE64"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72AB2C35" w14:textId="77777777" w:rsidR="00050FEC" w:rsidRPr="007025CD" w:rsidRDefault="00050FEC" w:rsidP="002F467C">
            <w:pPr>
              <w:pStyle w:val="TAL"/>
              <w:tabs>
                <w:tab w:val="left" w:pos="599"/>
              </w:tabs>
              <w:snapToGrid w:val="0"/>
            </w:pPr>
            <w:r w:rsidRPr="007025CD">
              <w:t xml:space="preserve">      </w:t>
            </w:r>
            <w:proofErr w:type="spellStart"/>
            <w:r w:rsidRPr="007025CD">
              <w:t>nonCriticalExtension</w:t>
            </w:r>
            <w:proofErr w:type="spellEnd"/>
            <w:r w:rsidRPr="007025C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CBF03B"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CBCE64"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B9ACB1" w14:textId="77777777" w:rsidR="00050FEC" w:rsidRPr="007025CD" w:rsidRDefault="00050FEC" w:rsidP="002F467C">
            <w:pPr>
              <w:pStyle w:val="TAL"/>
              <w:snapToGrid w:val="0"/>
            </w:pPr>
          </w:p>
        </w:tc>
      </w:tr>
      <w:tr w:rsidR="00050FEC" w:rsidRPr="007025CD" w14:paraId="47C00987"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44BA5EDF" w14:textId="77777777" w:rsidR="00050FEC" w:rsidRPr="007025CD" w:rsidRDefault="00050FEC" w:rsidP="002F467C">
            <w:pPr>
              <w:pStyle w:val="TAL"/>
              <w:tabs>
                <w:tab w:val="left" w:pos="599"/>
              </w:tabs>
              <w:snapToGrid w:val="0"/>
            </w:pPr>
            <w:r w:rsidRPr="007025CD">
              <w:t xml:space="preserve">        </w:t>
            </w:r>
            <w:proofErr w:type="spellStart"/>
            <w:r w:rsidRPr="007025CD">
              <w:t>measConfig</w:t>
            </w:r>
            <w:proofErr w:type="spellEnd"/>
            <w:r w:rsidRPr="007025CD">
              <w:t xml:space="preserve"> </w:t>
            </w:r>
            <w:r w:rsidRPr="007025CD">
              <w:rPr>
                <w:snapToGrid w:val="0"/>
              </w:rPr>
              <w:t xml:space="preserve">SEQUENCE </w:t>
            </w:r>
            <w:r w:rsidRPr="007025CD">
              <w:t>{</w:t>
            </w:r>
          </w:p>
        </w:tc>
        <w:tc>
          <w:tcPr>
            <w:tcW w:w="2268" w:type="dxa"/>
            <w:tcBorders>
              <w:top w:val="single" w:sz="4" w:space="0" w:color="auto"/>
              <w:left w:val="single" w:sz="4" w:space="0" w:color="auto"/>
              <w:bottom w:val="single" w:sz="4" w:space="0" w:color="auto"/>
              <w:right w:val="single" w:sz="4" w:space="0" w:color="auto"/>
            </w:tcBorders>
          </w:tcPr>
          <w:p w14:paraId="3CD661DC"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750E64"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B5C129" w14:textId="77777777" w:rsidR="00050FEC" w:rsidRPr="007025CD" w:rsidRDefault="00050FEC" w:rsidP="002F467C">
            <w:pPr>
              <w:pStyle w:val="TAL"/>
              <w:snapToGrid w:val="0"/>
            </w:pPr>
          </w:p>
        </w:tc>
      </w:tr>
      <w:tr w:rsidR="00050FEC" w:rsidRPr="007025CD" w14:paraId="3B4A2FC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D3A4C65" w14:textId="77777777" w:rsidR="00050FEC" w:rsidRPr="007025CD" w:rsidRDefault="00050FEC" w:rsidP="002F467C">
            <w:pPr>
              <w:pStyle w:val="TAL"/>
              <w:tabs>
                <w:tab w:val="left" w:pos="599"/>
              </w:tabs>
              <w:snapToGrid w:val="0"/>
            </w:pPr>
            <w:r w:rsidRPr="007025CD">
              <w:t xml:space="preserve">          </w:t>
            </w:r>
            <w:proofErr w:type="spellStart"/>
            <w:r w:rsidRPr="007025CD">
              <w:t>measObjectToRemoveList</w:t>
            </w:r>
            <w:proofErr w:type="spellEnd"/>
            <w:r w:rsidRPr="007025CD">
              <w:t xml:space="preserve"> SEQUENCE (SIZE (1..maxNrofObjectId)) OF </w:t>
            </w:r>
            <w:proofErr w:type="spellStart"/>
            <w:r w:rsidRPr="007025CD">
              <w:t>MeasObjectId</w:t>
            </w:r>
            <w:proofErr w:type="spellEnd"/>
            <w:r w:rsidRPr="007025C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0919C0E" w14:textId="77777777" w:rsidR="00050FEC" w:rsidRPr="007025CD" w:rsidRDefault="00050FEC" w:rsidP="002F467C">
            <w:pPr>
              <w:pStyle w:val="TAL"/>
              <w:snapToGrid w:val="0"/>
            </w:pPr>
            <w:r w:rsidRPr="007025CD">
              <w:t>2 entries</w:t>
            </w:r>
          </w:p>
        </w:tc>
        <w:tc>
          <w:tcPr>
            <w:tcW w:w="1590" w:type="dxa"/>
            <w:tcBorders>
              <w:top w:val="single" w:sz="4" w:space="0" w:color="auto"/>
              <w:left w:val="single" w:sz="4" w:space="0" w:color="auto"/>
              <w:bottom w:val="single" w:sz="4" w:space="0" w:color="auto"/>
              <w:right w:val="single" w:sz="4" w:space="0" w:color="auto"/>
            </w:tcBorders>
          </w:tcPr>
          <w:p w14:paraId="5D1C8500"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272885" w14:textId="77777777" w:rsidR="00050FEC" w:rsidRPr="007025CD" w:rsidRDefault="00050FEC" w:rsidP="002F467C">
            <w:pPr>
              <w:pStyle w:val="TAL"/>
              <w:snapToGrid w:val="0"/>
            </w:pPr>
          </w:p>
        </w:tc>
      </w:tr>
      <w:tr w:rsidR="00050FEC" w:rsidRPr="007025CD" w14:paraId="4AA4A287"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8181813" w14:textId="77777777" w:rsidR="00050FEC" w:rsidRPr="007025CD" w:rsidRDefault="00050FEC" w:rsidP="002F467C">
            <w:pPr>
              <w:pStyle w:val="TAL"/>
              <w:tabs>
                <w:tab w:val="left" w:pos="599"/>
              </w:tabs>
              <w:snapToGrid w:val="0"/>
            </w:pPr>
            <w:r w:rsidRPr="007025CD">
              <w:t xml:space="preserve">            </w:t>
            </w:r>
            <w:proofErr w:type="spellStart"/>
            <w:r w:rsidRPr="007025CD">
              <w:t>measObjectId</w:t>
            </w:r>
            <w:proofErr w:type="spellEnd"/>
            <w:r w:rsidRPr="007025CD">
              <w:t>[</w:t>
            </w:r>
            <w:r w:rsidRPr="007025CD">
              <w:rPr>
                <w:lang w:eastAsia="zh-CN"/>
              </w:rPr>
              <w:t>1</w:t>
            </w:r>
            <w:r w:rsidRPr="007025CD">
              <w:t>]</w:t>
            </w:r>
          </w:p>
        </w:tc>
        <w:tc>
          <w:tcPr>
            <w:tcW w:w="2268" w:type="dxa"/>
            <w:tcBorders>
              <w:top w:val="single" w:sz="4" w:space="0" w:color="auto"/>
              <w:left w:val="single" w:sz="4" w:space="0" w:color="auto"/>
              <w:bottom w:val="single" w:sz="4" w:space="0" w:color="auto"/>
              <w:right w:val="single" w:sz="4" w:space="0" w:color="auto"/>
            </w:tcBorders>
            <w:hideMark/>
          </w:tcPr>
          <w:p w14:paraId="3F605384" w14:textId="77777777" w:rsidR="00050FEC" w:rsidRPr="007025CD" w:rsidRDefault="00050FEC" w:rsidP="002F467C">
            <w:pPr>
              <w:pStyle w:val="TAL"/>
              <w:snapToGrid w:val="0"/>
            </w:pPr>
            <w:r w:rsidRPr="007025CD">
              <w:t>1</w:t>
            </w:r>
          </w:p>
        </w:tc>
        <w:tc>
          <w:tcPr>
            <w:tcW w:w="1590" w:type="dxa"/>
            <w:tcBorders>
              <w:top w:val="single" w:sz="4" w:space="0" w:color="auto"/>
              <w:left w:val="single" w:sz="4" w:space="0" w:color="auto"/>
              <w:bottom w:val="single" w:sz="4" w:space="0" w:color="auto"/>
              <w:right w:val="single" w:sz="4" w:space="0" w:color="auto"/>
            </w:tcBorders>
            <w:hideMark/>
          </w:tcPr>
          <w:p w14:paraId="6D70B4C9" w14:textId="77777777" w:rsidR="00050FEC" w:rsidRPr="007025CD" w:rsidRDefault="00050FEC" w:rsidP="002F467C">
            <w:pPr>
              <w:pStyle w:val="TAL"/>
              <w:snapToGrid w:val="0"/>
            </w:pPr>
            <w:r w:rsidRPr="007025CD">
              <w:t>entry 1</w:t>
            </w:r>
          </w:p>
        </w:tc>
        <w:tc>
          <w:tcPr>
            <w:tcW w:w="1245" w:type="dxa"/>
            <w:tcBorders>
              <w:top w:val="single" w:sz="4" w:space="0" w:color="auto"/>
              <w:left w:val="single" w:sz="4" w:space="0" w:color="auto"/>
              <w:bottom w:val="single" w:sz="4" w:space="0" w:color="auto"/>
              <w:right w:val="single" w:sz="4" w:space="0" w:color="auto"/>
            </w:tcBorders>
          </w:tcPr>
          <w:p w14:paraId="17D467F3" w14:textId="77777777" w:rsidR="00050FEC" w:rsidRPr="007025CD" w:rsidRDefault="00050FEC" w:rsidP="002F467C">
            <w:pPr>
              <w:pStyle w:val="TAL"/>
              <w:snapToGrid w:val="0"/>
            </w:pPr>
          </w:p>
        </w:tc>
      </w:tr>
      <w:tr w:rsidR="00050FEC" w:rsidRPr="007025CD" w14:paraId="09B43380"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8FBF94C" w14:textId="77777777" w:rsidR="00050FEC" w:rsidRPr="007025CD" w:rsidRDefault="00050FEC" w:rsidP="002F467C">
            <w:pPr>
              <w:pStyle w:val="TAL"/>
              <w:tabs>
                <w:tab w:val="left" w:pos="599"/>
              </w:tabs>
              <w:snapToGrid w:val="0"/>
            </w:pPr>
            <w:r w:rsidRPr="007025CD">
              <w:t xml:space="preserve">            </w:t>
            </w:r>
            <w:proofErr w:type="spellStart"/>
            <w:r w:rsidRPr="007025CD">
              <w:t>measObjectId</w:t>
            </w:r>
            <w:proofErr w:type="spellEnd"/>
            <w:r w:rsidRPr="007025CD">
              <w:t>[</w:t>
            </w:r>
            <w:r w:rsidRPr="007025CD">
              <w:rPr>
                <w:lang w:eastAsia="zh-CN"/>
              </w:rPr>
              <w:t>2</w:t>
            </w:r>
            <w:r w:rsidRPr="007025CD">
              <w:t>]</w:t>
            </w:r>
          </w:p>
        </w:tc>
        <w:tc>
          <w:tcPr>
            <w:tcW w:w="2268" w:type="dxa"/>
            <w:tcBorders>
              <w:top w:val="single" w:sz="4" w:space="0" w:color="auto"/>
              <w:left w:val="single" w:sz="4" w:space="0" w:color="auto"/>
              <w:bottom w:val="single" w:sz="4" w:space="0" w:color="auto"/>
              <w:right w:val="single" w:sz="4" w:space="0" w:color="auto"/>
            </w:tcBorders>
            <w:hideMark/>
          </w:tcPr>
          <w:p w14:paraId="6597B3CC" w14:textId="77777777" w:rsidR="00050FEC" w:rsidRPr="007025CD" w:rsidRDefault="00050FEC" w:rsidP="002F467C">
            <w:pPr>
              <w:pStyle w:val="TAL"/>
              <w:snapToGrid w:val="0"/>
            </w:pPr>
            <w:r w:rsidRPr="007025CD">
              <w:t>2</w:t>
            </w:r>
          </w:p>
        </w:tc>
        <w:tc>
          <w:tcPr>
            <w:tcW w:w="1590" w:type="dxa"/>
            <w:tcBorders>
              <w:top w:val="single" w:sz="4" w:space="0" w:color="auto"/>
              <w:left w:val="single" w:sz="4" w:space="0" w:color="auto"/>
              <w:bottom w:val="single" w:sz="4" w:space="0" w:color="auto"/>
              <w:right w:val="single" w:sz="4" w:space="0" w:color="auto"/>
            </w:tcBorders>
            <w:hideMark/>
          </w:tcPr>
          <w:p w14:paraId="07D97520" w14:textId="77777777" w:rsidR="00050FEC" w:rsidRPr="007025CD" w:rsidRDefault="00050FEC" w:rsidP="002F467C">
            <w:pPr>
              <w:pStyle w:val="TAL"/>
              <w:snapToGrid w:val="0"/>
            </w:pPr>
            <w:r w:rsidRPr="007025CD">
              <w:t>entry 2</w:t>
            </w:r>
          </w:p>
        </w:tc>
        <w:tc>
          <w:tcPr>
            <w:tcW w:w="1245" w:type="dxa"/>
            <w:tcBorders>
              <w:top w:val="single" w:sz="4" w:space="0" w:color="auto"/>
              <w:left w:val="single" w:sz="4" w:space="0" w:color="auto"/>
              <w:bottom w:val="single" w:sz="4" w:space="0" w:color="auto"/>
              <w:right w:val="single" w:sz="4" w:space="0" w:color="auto"/>
            </w:tcBorders>
          </w:tcPr>
          <w:p w14:paraId="3C6F0233" w14:textId="77777777" w:rsidR="00050FEC" w:rsidRPr="007025CD" w:rsidRDefault="00050FEC" w:rsidP="002F467C">
            <w:pPr>
              <w:pStyle w:val="TAL"/>
              <w:snapToGrid w:val="0"/>
            </w:pPr>
          </w:p>
        </w:tc>
      </w:tr>
      <w:tr w:rsidR="00050FEC" w:rsidRPr="007025CD" w14:paraId="7E862F1B"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128683A" w14:textId="77777777" w:rsidR="00050FEC" w:rsidRPr="007025CD" w:rsidRDefault="00050FEC" w:rsidP="002F467C">
            <w:pPr>
              <w:pStyle w:val="TAL"/>
              <w:tabs>
                <w:tab w:val="left" w:pos="599"/>
              </w:tabs>
              <w:snapToGrid w:val="0"/>
            </w:pPr>
            <w:r w:rsidRPr="007025CD">
              <w:t xml:space="preserve">          }</w:t>
            </w:r>
          </w:p>
        </w:tc>
        <w:tc>
          <w:tcPr>
            <w:tcW w:w="2268" w:type="dxa"/>
            <w:tcBorders>
              <w:top w:val="single" w:sz="4" w:space="0" w:color="auto"/>
              <w:left w:val="single" w:sz="4" w:space="0" w:color="auto"/>
              <w:bottom w:val="single" w:sz="4" w:space="0" w:color="auto"/>
              <w:right w:val="single" w:sz="4" w:space="0" w:color="auto"/>
            </w:tcBorders>
          </w:tcPr>
          <w:p w14:paraId="663351C9"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D56841"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0D7674" w14:textId="77777777" w:rsidR="00050FEC" w:rsidRPr="007025CD" w:rsidRDefault="00050FEC" w:rsidP="002F467C">
            <w:pPr>
              <w:pStyle w:val="TAL"/>
              <w:snapToGrid w:val="0"/>
            </w:pPr>
          </w:p>
        </w:tc>
      </w:tr>
      <w:tr w:rsidR="00050FEC" w:rsidRPr="007025CD" w14:paraId="170C7B54"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7CCA1F75" w14:textId="77777777" w:rsidR="00050FEC" w:rsidRPr="007025CD" w:rsidRDefault="00050FEC" w:rsidP="002F467C">
            <w:pPr>
              <w:pStyle w:val="TAL"/>
              <w:tabs>
                <w:tab w:val="left" w:pos="599"/>
              </w:tabs>
              <w:snapToGrid w:val="0"/>
            </w:pPr>
            <w:r w:rsidRPr="007025CD">
              <w:t xml:space="preserve">          </w:t>
            </w:r>
            <w:proofErr w:type="spellStart"/>
            <w:r w:rsidRPr="007025CD">
              <w:t>measIdToRemoveList</w:t>
            </w:r>
            <w:proofErr w:type="spellEnd"/>
            <w:r w:rsidRPr="007025CD">
              <w:t xml:space="preserve"> SEQUENCE (SIZE (1..maxNrofMeasId)) OF </w:t>
            </w:r>
            <w:proofErr w:type="spellStart"/>
            <w:r w:rsidRPr="007025CD">
              <w:t>MeasId</w:t>
            </w:r>
            <w:proofErr w:type="spellEnd"/>
            <w:r w:rsidRPr="007025CD">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125C70F" w14:textId="77777777" w:rsidR="00050FEC" w:rsidRPr="007025CD" w:rsidRDefault="00050FEC" w:rsidP="002F467C">
            <w:pPr>
              <w:pStyle w:val="TAL"/>
              <w:snapToGrid w:val="0"/>
            </w:pPr>
            <w:r w:rsidRPr="007025CD">
              <w:t>1 entry</w:t>
            </w:r>
          </w:p>
        </w:tc>
        <w:tc>
          <w:tcPr>
            <w:tcW w:w="1590" w:type="dxa"/>
            <w:tcBorders>
              <w:top w:val="single" w:sz="4" w:space="0" w:color="auto"/>
              <w:left w:val="single" w:sz="4" w:space="0" w:color="auto"/>
              <w:bottom w:val="single" w:sz="4" w:space="0" w:color="auto"/>
              <w:right w:val="single" w:sz="4" w:space="0" w:color="auto"/>
            </w:tcBorders>
          </w:tcPr>
          <w:p w14:paraId="51527885"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E659B6" w14:textId="77777777" w:rsidR="00050FEC" w:rsidRPr="007025CD" w:rsidRDefault="00050FEC" w:rsidP="002F467C">
            <w:pPr>
              <w:pStyle w:val="TAL"/>
              <w:snapToGrid w:val="0"/>
            </w:pPr>
          </w:p>
        </w:tc>
      </w:tr>
      <w:tr w:rsidR="00050FEC" w:rsidRPr="007025CD" w14:paraId="17425EDF"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4E401AF" w14:textId="77777777" w:rsidR="00050FEC" w:rsidRPr="007025CD" w:rsidRDefault="00050FEC" w:rsidP="002F467C">
            <w:pPr>
              <w:pStyle w:val="TAL"/>
              <w:tabs>
                <w:tab w:val="left" w:pos="599"/>
              </w:tabs>
              <w:snapToGrid w:val="0"/>
            </w:pPr>
            <w:r w:rsidRPr="007025CD">
              <w:t xml:space="preserve">            </w:t>
            </w:r>
            <w:proofErr w:type="spellStart"/>
            <w:r w:rsidRPr="007025CD">
              <w:t>measId</w:t>
            </w:r>
            <w:proofErr w:type="spellEnd"/>
            <w:r w:rsidRPr="007025CD">
              <w:t>[1]</w:t>
            </w:r>
          </w:p>
        </w:tc>
        <w:tc>
          <w:tcPr>
            <w:tcW w:w="2268" w:type="dxa"/>
            <w:tcBorders>
              <w:top w:val="single" w:sz="4" w:space="0" w:color="auto"/>
              <w:left w:val="single" w:sz="4" w:space="0" w:color="auto"/>
              <w:bottom w:val="single" w:sz="4" w:space="0" w:color="auto"/>
              <w:right w:val="single" w:sz="4" w:space="0" w:color="auto"/>
            </w:tcBorders>
            <w:hideMark/>
          </w:tcPr>
          <w:p w14:paraId="4A216AF1" w14:textId="77777777" w:rsidR="00050FEC" w:rsidRPr="007025CD" w:rsidRDefault="00050FEC" w:rsidP="002F467C">
            <w:pPr>
              <w:pStyle w:val="TAL"/>
              <w:snapToGrid w:val="0"/>
            </w:pPr>
            <w:r w:rsidRPr="007025CD">
              <w:t>1</w:t>
            </w:r>
          </w:p>
        </w:tc>
        <w:tc>
          <w:tcPr>
            <w:tcW w:w="1590" w:type="dxa"/>
            <w:tcBorders>
              <w:top w:val="single" w:sz="4" w:space="0" w:color="auto"/>
              <w:left w:val="single" w:sz="4" w:space="0" w:color="auto"/>
              <w:bottom w:val="single" w:sz="4" w:space="0" w:color="auto"/>
              <w:right w:val="single" w:sz="4" w:space="0" w:color="auto"/>
            </w:tcBorders>
            <w:hideMark/>
          </w:tcPr>
          <w:p w14:paraId="7F108D9E" w14:textId="77777777" w:rsidR="00050FEC" w:rsidRPr="007025CD" w:rsidRDefault="00050FEC" w:rsidP="002F467C">
            <w:pPr>
              <w:pStyle w:val="TAL"/>
              <w:snapToGrid w:val="0"/>
            </w:pPr>
            <w:r w:rsidRPr="007025CD">
              <w:t>entry 1</w:t>
            </w:r>
          </w:p>
        </w:tc>
        <w:tc>
          <w:tcPr>
            <w:tcW w:w="1245" w:type="dxa"/>
            <w:tcBorders>
              <w:top w:val="single" w:sz="4" w:space="0" w:color="auto"/>
              <w:left w:val="single" w:sz="4" w:space="0" w:color="auto"/>
              <w:bottom w:val="single" w:sz="4" w:space="0" w:color="auto"/>
              <w:right w:val="single" w:sz="4" w:space="0" w:color="auto"/>
            </w:tcBorders>
          </w:tcPr>
          <w:p w14:paraId="3915E015" w14:textId="77777777" w:rsidR="00050FEC" w:rsidRPr="007025CD" w:rsidRDefault="00050FEC" w:rsidP="002F467C">
            <w:pPr>
              <w:pStyle w:val="TAL"/>
              <w:snapToGrid w:val="0"/>
            </w:pPr>
          </w:p>
        </w:tc>
      </w:tr>
      <w:tr w:rsidR="00050FEC" w:rsidRPr="007025CD" w14:paraId="3C485FD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83E514C" w14:textId="77777777" w:rsidR="00050FEC" w:rsidRPr="007025CD" w:rsidRDefault="00050FEC" w:rsidP="002F467C">
            <w:pPr>
              <w:pStyle w:val="TAL"/>
              <w:tabs>
                <w:tab w:val="left" w:pos="599"/>
              </w:tabs>
              <w:snapToGrid w:val="0"/>
            </w:pPr>
            <w:r w:rsidRPr="007025CD">
              <w:t xml:space="preserve">          }</w:t>
            </w:r>
          </w:p>
        </w:tc>
        <w:tc>
          <w:tcPr>
            <w:tcW w:w="2268" w:type="dxa"/>
            <w:tcBorders>
              <w:top w:val="single" w:sz="4" w:space="0" w:color="auto"/>
              <w:left w:val="single" w:sz="4" w:space="0" w:color="auto"/>
              <w:bottom w:val="single" w:sz="4" w:space="0" w:color="auto"/>
              <w:right w:val="single" w:sz="4" w:space="0" w:color="auto"/>
            </w:tcBorders>
          </w:tcPr>
          <w:p w14:paraId="39C1CAF8"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945752"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E6CCB8" w14:textId="77777777" w:rsidR="00050FEC" w:rsidRPr="007025CD" w:rsidRDefault="00050FEC" w:rsidP="002F467C">
            <w:pPr>
              <w:pStyle w:val="TAL"/>
              <w:snapToGrid w:val="0"/>
            </w:pPr>
          </w:p>
        </w:tc>
      </w:tr>
      <w:tr w:rsidR="00050FEC" w:rsidRPr="007025CD" w14:paraId="25209302"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F91D9BB" w14:textId="77777777" w:rsidR="00050FEC" w:rsidRPr="007025CD" w:rsidRDefault="00050FEC" w:rsidP="002F467C">
            <w:pPr>
              <w:pStyle w:val="TAL"/>
              <w:tabs>
                <w:tab w:val="left" w:pos="599"/>
              </w:tabs>
              <w:snapToGrid w:val="0"/>
            </w:pPr>
            <w:r w:rsidRPr="007025CD">
              <w:t xml:space="preserve">        }</w:t>
            </w:r>
          </w:p>
        </w:tc>
        <w:tc>
          <w:tcPr>
            <w:tcW w:w="2268" w:type="dxa"/>
            <w:tcBorders>
              <w:top w:val="single" w:sz="4" w:space="0" w:color="auto"/>
              <w:left w:val="single" w:sz="4" w:space="0" w:color="auto"/>
              <w:bottom w:val="single" w:sz="4" w:space="0" w:color="auto"/>
              <w:right w:val="single" w:sz="4" w:space="0" w:color="auto"/>
            </w:tcBorders>
          </w:tcPr>
          <w:p w14:paraId="595AA2DD"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26E084"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7FCE77" w14:textId="77777777" w:rsidR="00050FEC" w:rsidRPr="007025CD" w:rsidRDefault="00050FEC" w:rsidP="002F467C">
            <w:pPr>
              <w:pStyle w:val="TAL"/>
              <w:snapToGrid w:val="0"/>
            </w:pPr>
          </w:p>
        </w:tc>
      </w:tr>
      <w:tr w:rsidR="00050FEC" w:rsidRPr="007025CD" w14:paraId="2AFF652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DB47D27" w14:textId="77777777" w:rsidR="00050FEC" w:rsidRPr="007025CD" w:rsidRDefault="00050FEC" w:rsidP="002F467C">
            <w:pPr>
              <w:pStyle w:val="TAL"/>
              <w:tabs>
                <w:tab w:val="left" w:pos="599"/>
              </w:tabs>
              <w:snapToGrid w:val="0"/>
            </w:pPr>
            <w:r w:rsidRPr="007025CD">
              <w:t xml:space="preserve">        </w:t>
            </w:r>
            <w:proofErr w:type="spellStart"/>
            <w:r w:rsidRPr="007025CD">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3241AC" w14:textId="77777777" w:rsidR="00050FEC" w:rsidRPr="007025CD" w:rsidRDefault="00050FEC" w:rsidP="002F467C">
            <w:pPr>
              <w:pStyle w:val="TAL"/>
              <w:snapToGrid w:val="0"/>
            </w:pPr>
            <w:r w:rsidRPr="007025CD">
              <w:t xml:space="preserve">OCTET STRING (CONTAINING </w:t>
            </w:r>
            <w:proofErr w:type="spellStart"/>
            <w:r w:rsidRPr="007025CD">
              <w:t>CellGroupConfig</w:t>
            </w:r>
            <w:proofErr w:type="spellEnd"/>
            <w:r w:rsidRPr="007025CD">
              <w:t>)</w:t>
            </w:r>
          </w:p>
        </w:tc>
        <w:tc>
          <w:tcPr>
            <w:tcW w:w="1590" w:type="dxa"/>
            <w:tcBorders>
              <w:top w:val="single" w:sz="4" w:space="0" w:color="auto"/>
              <w:left w:val="single" w:sz="4" w:space="0" w:color="auto"/>
              <w:bottom w:val="single" w:sz="4" w:space="0" w:color="auto"/>
              <w:right w:val="single" w:sz="4" w:space="0" w:color="auto"/>
            </w:tcBorders>
          </w:tcPr>
          <w:p w14:paraId="630E2ABD"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8A8AE6" w14:textId="77777777" w:rsidR="00050FEC" w:rsidRPr="007025CD" w:rsidRDefault="00050FEC" w:rsidP="002F467C">
            <w:pPr>
              <w:pStyle w:val="TAL"/>
              <w:snapToGrid w:val="0"/>
            </w:pPr>
          </w:p>
        </w:tc>
      </w:tr>
      <w:tr w:rsidR="00050FEC" w:rsidRPr="007025CD" w14:paraId="1C584D4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22D893F0" w14:textId="77777777" w:rsidR="00050FEC" w:rsidRPr="007025CD" w:rsidRDefault="00050FEC" w:rsidP="002F467C">
            <w:pPr>
              <w:pStyle w:val="TAL"/>
              <w:tabs>
                <w:tab w:val="left" w:pos="599"/>
              </w:tabs>
              <w:snapToGrid w:val="0"/>
            </w:pPr>
            <w:r w:rsidRPr="007025CD">
              <w:t xml:space="preserve">        </w:t>
            </w:r>
            <w:proofErr w:type="spellStart"/>
            <w:r w:rsidRPr="007025CD">
              <w:t>masterKeyUpdate</w:t>
            </w:r>
            <w:proofErr w:type="spellEnd"/>
            <w:r w:rsidRPr="007025C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B020F2"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ECDE0D"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0F4F0C" w14:textId="77777777" w:rsidR="00050FEC" w:rsidRPr="007025CD" w:rsidRDefault="00050FEC" w:rsidP="002F467C">
            <w:pPr>
              <w:pStyle w:val="TAL"/>
              <w:snapToGrid w:val="0"/>
            </w:pPr>
          </w:p>
        </w:tc>
      </w:tr>
      <w:tr w:rsidR="00050FEC" w:rsidRPr="007025CD" w14:paraId="1C40E765"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299BFC4" w14:textId="77777777" w:rsidR="00050FEC" w:rsidRPr="007025CD" w:rsidRDefault="00050FEC" w:rsidP="002F467C">
            <w:pPr>
              <w:pStyle w:val="TAL"/>
              <w:tabs>
                <w:tab w:val="left" w:pos="599"/>
              </w:tabs>
              <w:snapToGrid w:val="0"/>
            </w:pPr>
            <w:r w:rsidRPr="007025CD">
              <w:t xml:space="preserve">          </w:t>
            </w:r>
            <w:proofErr w:type="spellStart"/>
            <w:r w:rsidRPr="007025CD">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5E784D" w14:textId="77777777" w:rsidR="00050FEC" w:rsidRPr="007025CD" w:rsidRDefault="00050FEC" w:rsidP="002F467C">
            <w:pPr>
              <w:pStyle w:val="TAL"/>
              <w:snapToGrid w:val="0"/>
            </w:pPr>
            <w:r w:rsidRPr="007025CD">
              <w:t>True</w:t>
            </w:r>
          </w:p>
        </w:tc>
        <w:tc>
          <w:tcPr>
            <w:tcW w:w="1590" w:type="dxa"/>
            <w:tcBorders>
              <w:top w:val="single" w:sz="4" w:space="0" w:color="auto"/>
              <w:left w:val="single" w:sz="4" w:space="0" w:color="auto"/>
              <w:bottom w:val="single" w:sz="4" w:space="0" w:color="auto"/>
              <w:right w:val="single" w:sz="4" w:space="0" w:color="auto"/>
            </w:tcBorders>
          </w:tcPr>
          <w:p w14:paraId="463A015C"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52F9AB" w14:textId="77777777" w:rsidR="00050FEC" w:rsidRPr="007025CD" w:rsidRDefault="00050FEC" w:rsidP="002F467C">
            <w:pPr>
              <w:pStyle w:val="TAL"/>
              <w:snapToGrid w:val="0"/>
            </w:pPr>
          </w:p>
        </w:tc>
      </w:tr>
      <w:tr w:rsidR="00050FEC" w:rsidRPr="007025CD" w14:paraId="078AAD50"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00F9D21B" w14:textId="77777777" w:rsidR="00050FEC" w:rsidRPr="007025CD" w:rsidRDefault="00050FEC" w:rsidP="002F467C">
            <w:pPr>
              <w:pStyle w:val="TAL"/>
              <w:tabs>
                <w:tab w:val="left" w:pos="599"/>
              </w:tabs>
              <w:snapToGrid w:val="0"/>
            </w:pPr>
            <w:r w:rsidRPr="007025CD">
              <w:t xml:space="preserve">          </w:t>
            </w:r>
            <w:proofErr w:type="spellStart"/>
            <w:r w:rsidRPr="007025CD">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FE0312" w14:textId="77777777" w:rsidR="00050FEC" w:rsidRPr="007025CD" w:rsidRDefault="00050FEC" w:rsidP="002F467C">
            <w:pPr>
              <w:pStyle w:val="TAL"/>
              <w:snapToGrid w:val="0"/>
            </w:pPr>
            <w:r w:rsidRPr="007025CD">
              <w:t>0</w:t>
            </w:r>
          </w:p>
        </w:tc>
        <w:tc>
          <w:tcPr>
            <w:tcW w:w="1590" w:type="dxa"/>
            <w:tcBorders>
              <w:top w:val="single" w:sz="4" w:space="0" w:color="auto"/>
              <w:left w:val="single" w:sz="4" w:space="0" w:color="auto"/>
              <w:bottom w:val="single" w:sz="4" w:space="0" w:color="auto"/>
              <w:right w:val="single" w:sz="4" w:space="0" w:color="auto"/>
            </w:tcBorders>
          </w:tcPr>
          <w:p w14:paraId="4DC871ED"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C772C5" w14:textId="77777777" w:rsidR="00050FEC" w:rsidRPr="007025CD" w:rsidRDefault="00050FEC" w:rsidP="002F467C">
            <w:pPr>
              <w:pStyle w:val="TAL"/>
              <w:snapToGrid w:val="0"/>
            </w:pPr>
          </w:p>
        </w:tc>
      </w:tr>
      <w:tr w:rsidR="00050FEC" w:rsidRPr="007025CD" w14:paraId="60347C19"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6E277CF3" w14:textId="77777777" w:rsidR="00050FEC" w:rsidRPr="007025CD" w:rsidRDefault="00050FEC" w:rsidP="002F467C">
            <w:pPr>
              <w:pStyle w:val="TAL"/>
              <w:tabs>
                <w:tab w:val="left" w:pos="599"/>
              </w:tabs>
              <w:snapToGrid w:val="0"/>
            </w:pPr>
            <w:r w:rsidRPr="007025CD">
              <w:t xml:space="preserve">          </w:t>
            </w:r>
            <w:proofErr w:type="spellStart"/>
            <w:r w:rsidRPr="007025CD">
              <w:t>nas</w:t>
            </w:r>
            <w:proofErr w:type="spellEnd"/>
            <w:r w:rsidRPr="007025CD">
              <w:t xml:space="preserve">-Container </w:t>
            </w:r>
          </w:p>
        </w:tc>
        <w:tc>
          <w:tcPr>
            <w:tcW w:w="2268" w:type="dxa"/>
            <w:tcBorders>
              <w:top w:val="single" w:sz="4" w:space="0" w:color="auto"/>
              <w:left w:val="single" w:sz="4" w:space="0" w:color="auto"/>
              <w:bottom w:val="single" w:sz="4" w:space="0" w:color="auto"/>
              <w:right w:val="single" w:sz="4" w:space="0" w:color="auto"/>
            </w:tcBorders>
            <w:hideMark/>
          </w:tcPr>
          <w:p w14:paraId="7BF15A87" w14:textId="77777777" w:rsidR="00050FEC" w:rsidRPr="007025CD" w:rsidRDefault="00050FEC" w:rsidP="002F467C">
            <w:pPr>
              <w:pStyle w:val="TAL"/>
              <w:snapToGrid w:val="0"/>
            </w:pPr>
            <w:r w:rsidRPr="007025CD">
              <w:rPr>
                <w:i/>
              </w:rPr>
              <w:t xml:space="preserve"> </w:t>
            </w:r>
            <w:proofErr w:type="spellStart"/>
            <w:r w:rsidRPr="007025CD">
              <w:t>NASContainer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752AEEBE" w14:textId="77777777" w:rsidR="00050FEC" w:rsidRPr="007025CD" w:rsidRDefault="00050FEC" w:rsidP="002F467C">
            <w:pPr>
              <w:pStyle w:val="TAL"/>
              <w:snapToGrid w:val="0"/>
              <w:rPr>
                <w:lang w:val="fr-FR"/>
              </w:rPr>
            </w:pPr>
            <w:r w:rsidRPr="007025CD">
              <w:rPr>
                <w:lang w:val="fr-FR" w:eastAsia="ko-KR"/>
              </w:rPr>
              <w:t>Intra N1 mode</w:t>
            </w:r>
            <w:r w:rsidRPr="007025CD">
              <w:rPr>
                <w:lang w:val="fr-FR"/>
              </w:rPr>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0B15D90D" w14:textId="77777777" w:rsidR="00050FEC" w:rsidRPr="007025CD" w:rsidRDefault="00050FEC" w:rsidP="002F467C">
            <w:pPr>
              <w:pStyle w:val="TAL"/>
              <w:snapToGrid w:val="0"/>
              <w:rPr>
                <w:lang w:val="fr-FR"/>
              </w:rPr>
            </w:pPr>
          </w:p>
        </w:tc>
      </w:tr>
      <w:tr w:rsidR="00050FEC" w:rsidRPr="007025CD" w14:paraId="0CE09A1A"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889A3A5" w14:textId="77777777" w:rsidR="00050FEC" w:rsidRPr="007025CD" w:rsidRDefault="00050FEC" w:rsidP="002F467C">
            <w:pPr>
              <w:pStyle w:val="TAL"/>
              <w:snapToGrid w:val="0"/>
            </w:pPr>
            <w:r w:rsidRPr="007025CD">
              <w:rPr>
                <w:lang w:val="fr-FR"/>
              </w:rPr>
              <w:t xml:space="preserve">        </w:t>
            </w:r>
            <w:r w:rsidRPr="007025CD">
              <w:t>}</w:t>
            </w:r>
          </w:p>
        </w:tc>
        <w:tc>
          <w:tcPr>
            <w:tcW w:w="2268" w:type="dxa"/>
            <w:tcBorders>
              <w:top w:val="single" w:sz="4" w:space="0" w:color="auto"/>
              <w:left w:val="single" w:sz="4" w:space="0" w:color="auto"/>
              <w:bottom w:val="single" w:sz="4" w:space="0" w:color="auto"/>
              <w:right w:val="single" w:sz="4" w:space="0" w:color="auto"/>
            </w:tcBorders>
          </w:tcPr>
          <w:p w14:paraId="3357E59B"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103E07"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2880C3" w14:textId="77777777" w:rsidR="00050FEC" w:rsidRPr="007025CD" w:rsidRDefault="00050FEC" w:rsidP="002F467C">
            <w:pPr>
              <w:pStyle w:val="TAL"/>
              <w:snapToGrid w:val="0"/>
            </w:pPr>
          </w:p>
        </w:tc>
      </w:tr>
      <w:tr w:rsidR="00050FEC" w:rsidRPr="007025CD" w14:paraId="14CB67D5"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F848215" w14:textId="77777777" w:rsidR="00050FEC" w:rsidRPr="007025CD" w:rsidRDefault="00050FEC" w:rsidP="002F467C">
            <w:pPr>
              <w:pStyle w:val="TAL"/>
              <w:snapToGrid w:val="0"/>
            </w:pPr>
            <w:r w:rsidRPr="007025CD">
              <w:t xml:space="preserve">      }</w:t>
            </w:r>
          </w:p>
        </w:tc>
        <w:tc>
          <w:tcPr>
            <w:tcW w:w="2268" w:type="dxa"/>
            <w:tcBorders>
              <w:top w:val="single" w:sz="4" w:space="0" w:color="auto"/>
              <w:left w:val="single" w:sz="4" w:space="0" w:color="auto"/>
              <w:bottom w:val="single" w:sz="4" w:space="0" w:color="auto"/>
              <w:right w:val="single" w:sz="4" w:space="0" w:color="auto"/>
            </w:tcBorders>
          </w:tcPr>
          <w:p w14:paraId="397F20AB"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150D12"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A35A49" w14:textId="77777777" w:rsidR="00050FEC" w:rsidRPr="007025CD" w:rsidRDefault="00050FEC" w:rsidP="002F467C">
            <w:pPr>
              <w:pStyle w:val="TAL"/>
              <w:snapToGrid w:val="0"/>
            </w:pPr>
          </w:p>
        </w:tc>
      </w:tr>
      <w:tr w:rsidR="00050FEC" w:rsidRPr="007025CD" w14:paraId="722BC9A0"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5A5B0A87" w14:textId="77777777" w:rsidR="00050FEC" w:rsidRPr="007025CD" w:rsidRDefault="00050FEC" w:rsidP="002F467C">
            <w:pPr>
              <w:pStyle w:val="TAL"/>
              <w:snapToGrid w:val="0"/>
            </w:pPr>
            <w:r w:rsidRPr="007025CD">
              <w:t xml:space="preserve">    }</w:t>
            </w:r>
          </w:p>
        </w:tc>
        <w:tc>
          <w:tcPr>
            <w:tcW w:w="2268" w:type="dxa"/>
            <w:tcBorders>
              <w:top w:val="single" w:sz="4" w:space="0" w:color="auto"/>
              <w:left w:val="single" w:sz="4" w:space="0" w:color="auto"/>
              <w:bottom w:val="single" w:sz="4" w:space="0" w:color="auto"/>
              <w:right w:val="single" w:sz="4" w:space="0" w:color="auto"/>
            </w:tcBorders>
          </w:tcPr>
          <w:p w14:paraId="71AFC710"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74B1D6"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D756DA" w14:textId="77777777" w:rsidR="00050FEC" w:rsidRPr="007025CD" w:rsidRDefault="00050FEC" w:rsidP="002F467C">
            <w:pPr>
              <w:pStyle w:val="TAL"/>
              <w:snapToGrid w:val="0"/>
            </w:pPr>
          </w:p>
        </w:tc>
      </w:tr>
      <w:tr w:rsidR="00050FEC" w:rsidRPr="007025CD" w14:paraId="75F7C082"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14E2F690" w14:textId="77777777" w:rsidR="00050FEC" w:rsidRPr="007025CD" w:rsidRDefault="00050FEC" w:rsidP="002F467C">
            <w:pPr>
              <w:pStyle w:val="TAL"/>
              <w:snapToGrid w:val="0"/>
            </w:pPr>
            <w:r w:rsidRPr="007025CD">
              <w:t xml:space="preserve">  }</w:t>
            </w:r>
          </w:p>
        </w:tc>
        <w:tc>
          <w:tcPr>
            <w:tcW w:w="2268" w:type="dxa"/>
            <w:tcBorders>
              <w:top w:val="single" w:sz="4" w:space="0" w:color="auto"/>
              <w:left w:val="single" w:sz="4" w:space="0" w:color="auto"/>
              <w:bottom w:val="single" w:sz="4" w:space="0" w:color="auto"/>
              <w:right w:val="single" w:sz="4" w:space="0" w:color="auto"/>
            </w:tcBorders>
          </w:tcPr>
          <w:p w14:paraId="6219BA77"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13645D"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FE044C" w14:textId="77777777" w:rsidR="00050FEC" w:rsidRPr="007025CD" w:rsidRDefault="00050FEC" w:rsidP="002F467C">
            <w:pPr>
              <w:pStyle w:val="TAL"/>
              <w:snapToGrid w:val="0"/>
            </w:pPr>
          </w:p>
        </w:tc>
      </w:tr>
      <w:tr w:rsidR="00050FEC" w:rsidRPr="007025CD" w14:paraId="24BC88DE" w14:textId="77777777" w:rsidTr="002F467C">
        <w:tc>
          <w:tcPr>
            <w:tcW w:w="4644" w:type="dxa"/>
            <w:tcBorders>
              <w:top w:val="single" w:sz="4" w:space="0" w:color="auto"/>
              <w:left w:val="single" w:sz="4" w:space="0" w:color="auto"/>
              <w:bottom w:val="single" w:sz="4" w:space="0" w:color="auto"/>
              <w:right w:val="single" w:sz="4" w:space="0" w:color="auto"/>
            </w:tcBorders>
            <w:hideMark/>
          </w:tcPr>
          <w:p w14:paraId="3CA12075" w14:textId="77777777" w:rsidR="00050FEC" w:rsidRPr="007025CD" w:rsidRDefault="00050FEC" w:rsidP="002F467C">
            <w:pPr>
              <w:pStyle w:val="TAL"/>
              <w:tabs>
                <w:tab w:val="left" w:pos="887"/>
              </w:tabs>
              <w:snapToGrid w:val="0"/>
            </w:pPr>
            <w:r w:rsidRPr="007025CD">
              <w:t>}</w:t>
            </w:r>
          </w:p>
        </w:tc>
        <w:tc>
          <w:tcPr>
            <w:tcW w:w="2268" w:type="dxa"/>
            <w:tcBorders>
              <w:top w:val="single" w:sz="4" w:space="0" w:color="auto"/>
              <w:left w:val="single" w:sz="4" w:space="0" w:color="auto"/>
              <w:bottom w:val="single" w:sz="4" w:space="0" w:color="auto"/>
              <w:right w:val="single" w:sz="4" w:space="0" w:color="auto"/>
            </w:tcBorders>
          </w:tcPr>
          <w:p w14:paraId="0C66EB45" w14:textId="77777777" w:rsidR="00050FEC" w:rsidRPr="007025CD" w:rsidRDefault="00050FEC" w:rsidP="002F467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5C6379" w14:textId="77777777" w:rsidR="00050FEC" w:rsidRPr="007025CD" w:rsidRDefault="00050FEC" w:rsidP="002F467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60F5A4" w14:textId="77777777" w:rsidR="00050FEC" w:rsidRPr="007025CD" w:rsidRDefault="00050FEC" w:rsidP="002F467C">
            <w:pPr>
              <w:pStyle w:val="TAL"/>
              <w:snapToGrid w:val="0"/>
            </w:pPr>
          </w:p>
        </w:tc>
      </w:tr>
    </w:tbl>
    <w:p w14:paraId="6FDB82E3" w14:textId="77777777" w:rsidR="00050FEC" w:rsidRPr="007025CD" w:rsidRDefault="00050FEC" w:rsidP="00050FEC"/>
    <w:p w14:paraId="5339414A" w14:textId="77777777" w:rsidR="00050FEC" w:rsidRPr="007025CD" w:rsidRDefault="00050FEC" w:rsidP="00050FEC">
      <w:pPr>
        <w:pStyle w:val="TH"/>
        <w:rPr>
          <w:lang w:eastAsia="ja-JP"/>
        </w:rPr>
      </w:pPr>
      <w:r w:rsidRPr="007025CD">
        <w:t xml:space="preserve">Table 8.1.4.1.10.3.3-7: </w:t>
      </w:r>
      <w:proofErr w:type="spellStart"/>
      <w:r w:rsidRPr="007025CD">
        <w:rPr>
          <w:i/>
          <w:iCs/>
        </w:rPr>
        <w:t>CellGroupConfig</w:t>
      </w:r>
      <w:proofErr w:type="spellEnd"/>
      <w:r w:rsidRPr="007025CD">
        <w:rPr>
          <w:i/>
        </w:rPr>
        <w:t xml:space="preserve"> </w:t>
      </w:r>
      <w:r w:rsidRPr="007025CD">
        <w:t>(Table 8.1.4.1.10.3.3-6)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50FEC" w:rsidRPr="007025CD" w14:paraId="1D463A0D"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568A936A" w14:textId="77777777" w:rsidR="00050FEC" w:rsidRPr="007025CD" w:rsidRDefault="00050FEC" w:rsidP="002F467C">
            <w:pPr>
              <w:pStyle w:val="TAL"/>
            </w:pPr>
            <w:r w:rsidRPr="007025CD">
              <w:t xml:space="preserve">Derivation Path: TS 38.508-1 [4], Table 4.6.3-19 with condition </w:t>
            </w:r>
            <w:proofErr w:type="spellStart"/>
            <w:r w:rsidRPr="007025CD">
              <w:rPr>
                <w:rFonts w:eastAsia="MS Mincho"/>
              </w:rPr>
              <w:t>PCell_change</w:t>
            </w:r>
            <w:proofErr w:type="spellEnd"/>
            <w:r w:rsidRPr="007025CD">
              <w:t xml:space="preserve"> and </w:t>
            </w:r>
            <w:r w:rsidRPr="007025CD">
              <w:rPr>
                <w:rFonts w:eastAsia="MS Mincho"/>
              </w:rPr>
              <w:t>CFRA</w:t>
            </w:r>
          </w:p>
        </w:tc>
      </w:tr>
      <w:tr w:rsidR="00050FEC" w:rsidRPr="007025CD" w14:paraId="49C73B0D"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2A2DD7D2" w14:textId="77777777" w:rsidR="00050FEC" w:rsidRPr="007025CD" w:rsidRDefault="00050FEC" w:rsidP="002F467C">
            <w:pPr>
              <w:pStyle w:val="TAH"/>
            </w:pPr>
            <w:r w:rsidRPr="007025C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BD57A0" w14:textId="77777777" w:rsidR="00050FEC" w:rsidRPr="007025CD" w:rsidRDefault="00050FEC" w:rsidP="002F467C">
            <w:pPr>
              <w:pStyle w:val="TAH"/>
            </w:pPr>
            <w:r w:rsidRPr="007025CD">
              <w:t>Value/remark</w:t>
            </w:r>
          </w:p>
        </w:tc>
        <w:tc>
          <w:tcPr>
            <w:tcW w:w="1700" w:type="dxa"/>
            <w:tcBorders>
              <w:top w:val="single" w:sz="4" w:space="0" w:color="auto"/>
              <w:left w:val="single" w:sz="4" w:space="0" w:color="auto"/>
              <w:bottom w:val="single" w:sz="4" w:space="0" w:color="auto"/>
              <w:right w:val="single" w:sz="4" w:space="0" w:color="auto"/>
            </w:tcBorders>
            <w:hideMark/>
          </w:tcPr>
          <w:p w14:paraId="69D761C6" w14:textId="77777777" w:rsidR="00050FEC" w:rsidRPr="007025CD" w:rsidRDefault="00050FEC" w:rsidP="002F467C">
            <w:pPr>
              <w:pStyle w:val="TAH"/>
            </w:pPr>
            <w:r w:rsidRPr="007025CD">
              <w:t>Comment</w:t>
            </w:r>
          </w:p>
        </w:tc>
        <w:tc>
          <w:tcPr>
            <w:tcW w:w="1245" w:type="dxa"/>
            <w:tcBorders>
              <w:top w:val="single" w:sz="4" w:space="0" w:color="auto"/>
              <w:left w:val="single" w:sz="4" w:space="0" w:color="auto"/>
              <w:bottom w:val="single" w:sz="4" w:space="0" w:color="auto"/>
              <w:right w:val="single" w:sz="4" w:space="0" w:color="auto"/>
            </w:tcBorders>
            <w:hideMark/>
          </w:tcPr>
          <w:p w14:paraId="06CEE22B" w14:textId="77777777" w:rsidR="00050FEC" w:rsidRPr="007025CD" w:rsidRDefault="00050FEC" w:rsidP="002F467C">
            <w:pPr>
              <w:pStyle w:val="TAH"/>
            </w:pPr>
            <w:r w:rsidRPr="007025CD">
              <w:t>Condition</w:t>
            </w:r>
          </w:p>
        </w:tc>
      </w:tr>
      <w:tr w:rsidR="00050FEC" w:rsidRPr="007025CD" w14:paraId="61DA083D"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7B313ABC" w14:textId="77777777" w:rsidR="00050FEC" w:rsidRPr="007025CD" w:rsidRDefault="00050FEC" w:rsidP="002F467C">
            <w:pPr>
              <w:pStyle w:val="TAL"/>
            </w:pPr>
            <w:proofErr w:type="spellStart"/>
            <w:r w:rsidRPr="007025CD">
              <w:t>CellGroupConfig</w:t>
            </w:r>
            <w:proofErr w:type="spellEnd"/>
            <w:r w:rsidRPr="007025CD">
              <w:t xml:space="preserve"> ::= </w:t>
            </w:r>
            <w:r w:rsidRPr="007025CD">
              <w:rPr>
                <w:snapToGrid w:val="0"/>
              </w:rPr>
              <w:t xml:space="preserve">SEQUENCE </w:t>
            </w:r>
            <w:r w:rsidRPr="007025CD">
              <w:t>{</w:t>
            </w:r>
          </w:p>
        </w:tc>
        <w:tc>
          <w:tcPr>
            <w:tcW w:w="2267" w:type="dxa"/>
            <w:tcBorders>
              <w:top w:val="single" w:sz="4" w:space="0" w:color="auto"/>
              <w:left w:val="single" w:sz="4" w:space="0" w:color="auto"/>
              <w:bottom w:val="single" w:sz="4" w:space="0" w:color="auto"/>
              <w:right w:val="single" w:sz="4" w:space="0" w:color="auto"/>
            </w:tcBorders>
          </w:tcPr>
          <w:p w14:paraId="2AA73669" w14:textId="77777777" w:rsidR="00050FEC" w:rsidRPr="007025CD"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6BDF1436" w14:textId="77777777" w:rsidR="00050FEC" w:rsidRPr="007025CD"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6817530D" w14:textId="77777777" w:rsidR="00050FEC" w:rsidRPr="007025CD" w:rsidRDefault="00050FEC" w:rsidP="002F467C">
            <w:pPr>
              <w:pStyle w:val="TAL"/>
            </w:pPr>
          </w:p>
        </w:tc>
      </w:tr>
      <w:tr w:rsidR="00050FEC" w:rsidRPr="007025CD" w14:paraId="2D20537F"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047B094B" w14:textId="77777777" w:rsidR="00050FEC" w:rsidRPr="007025CD" w:rsidRDefault="00050FEC" w:rsidP="002F467C">
            <w:pPr>
              <w:pStyle w:val="TAL"/>
            </w:pPr>
            <w:r w:rsidRPr="007025CD">
              <w:t xml:space="preserve">  </w:t>
            </w:r>
            <w:proofErr w:type="spellStart"/>
            <w:r w:rsidRPr="007025CD">
              <w:t>spCellConfig</w:t>
            </w:r>
            <w:proofErr w:type="spellEnd"/>
            <w:r w:rsidRPr="007025C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2042C1" w14:textId="77777777" w:rsidR="00050FEC" w:rsidRPr="007025CD"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13ADF561" w14:textId="77777777" w:rsidR="00050FEC" w:rsidRPr="007025CD"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13AB491B" w14:textId="77777777" w:rsidR="00050FEC" w:rsidRPr="007025CD" w:rsidRDefault="00050FEC" w:rsidP="002F467C">
            <w:pPr>
              <w:pStyle w:val="TAL"/>
            </w:pPr>
          </w:p>
        </w:tc>
      </w:tr>
      <w:tr w:rsidR="00050FEC" w:rsidRPr="007025CD" w14:paraId="3215D698"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4C2FFBF0" w14:textId="77777777" w:rsidR="00050FEC" w:rsidRPr="007025CD" w:rsidRDefault="00050FEC" w:rsidP="002F467C">
            <w:pPr>
              <w:pStyle w:val="TAL"/>
            </w:pPr>
            <w:r w:rsidRPr="007025CD">
              <w:t xml:space="preserve">    </w:t>
            </w:r>
            <w:proofErr w:type="spellStart"/>
            <w:r w:rsidRPr="007025CD">
              <w:t>reconfigurationWithSync</w:t>
            </w:r>
            <w:proofErr w:type="spellEnd"/>
            <w:r w:rsidRPr="007025C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E106FE" w14:textId="77777777" w:rsidR="00050FEC" w:rsidRPr="007025CD"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3ED63230" w14:textId="77777777" w:rsidR="00050FEC" w:rsidRPr="007025CD"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3A503534" w14:textId="77777777" w:rsidR="00050FEC" w:rsidRPr="007025CD" w:rsidRDefault="00050FEC" w:rsidP="002F467C">
            <w:pPr>
              <w:pStyle w:val="TAL"/>
            </w:pPr>
          </w:p>
        </w:tc>
      </w:tr>
      <w:tr w:rsidR="00050FEC" w:rsidRPr="007025CD" w14:paraId="4FC02C19"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0AD662BC" w14:textId="77777777" w:rsidR="00050FEC" w:rsidRPr="007025CD" w:rsidRDefault="00050FEC" w:rsidP="002F467C">
            <w:pPr>
              <w:pStyle w:val="TAL"/>
            </w:pPr>
            <w:r w:rsidRPr="007025CD">
              <w:t xml:space="preserve">      </w:t>
            </w:r>
            <w:proofErr w:type="spellStart"/>
            <w:r w:rsidRPr="007025CD">
              <w:t>spCellConfigCommon</w:t>
            </w:r>
            <w:proofErr w:type="spellEnd"/>
            <w:r w:rsidRPr="007025CD">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D966DC8" w14:textId="77777777" w:rsidR="00050FEC" w:rsidRPr="007025CD" w:rsidRDefault="00050FEC" w:rsidP="002F467C">
            <w:pPr>
              <w:pStyle w:val="TAL"/>
            </w:pPr>
            <w:r w:rsidRPr="007025CD">
              <w:t xml:space="preserve">Same as default </w:t>
            </w:r>
            <w:proofErr w:type="spellStart"/>
            <w:r w:rsidRPr="007025CD">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6EFE874B" w14:textId="77777777" w:rsidR="00050FEC" w:rsidRPr="007025CD"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359928D4" w14:textId="77777777" w:rsidR="00050FEC" w:rsidRPr="007025CD" w:rsidRDefault="00050FEC" w:rsidP="002F467C">
            <w:pPr>
              <w:pStyle w:val="TAL"/>
            </w:pPr>
          </w:p>
        </w:tc>
      </w:tr>
      <w:tr w:rsidR="00050FEC" w:rsidRPr="007025CD" w14:paraId="1E990D34"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1A68A82E" w14:textId="77777777" w:rsidR="00050FEC" w:rsidRPr="007025CD" w:rsidRDefault="00050FEC" w:rsidP="002F467C">
            <w:pPr>
              <w:pStyle w:val="TAL"/>
            </w:pPr>
            <w:r w:rsidRPr="007025CD">
              <w:t xml:space="preserve">        </w:t>
            </w:r>
            <w:proofErr w:type="spellStart"/>
            <w:r w:rsidRPr="007025CD">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08B22C" w14:textId="77777777" w:rsidR="00050FEC" w:rsidRPr="007025CD" w:rsidRDefault="00050FEC" w:rsidP="002F467C">
            <w:pPr>
              <w:pStyle w:val="TAL"/>
            </w:pPr>
            <w:r w:rsidRPr="007025CD">
              <w:t>Physical cell Id of NR Cell 3</w:t>
            </w:r>
          </w:p>
        </w:tc>
        <w:tc>
          <w:tcPr>
            <w:tcW w:w="1700" w:type="dxa"/>
            <w:tcBorders>
              <w:top w:val="single" w:sz="4" w:space="0" w:color="auto"/>
              <w:left w:val="single" w:sz="4" w:space="0" w:color="auto"/>
              <w:bottom w:val="single" w:sz="4" w:space="0" w:color="auto"/>
              <w:right w:val="single" w:sz="4" w:space="0" w:color="auto"/>
            </w:tcBorders>
          </w:tcPr>
          <w:p w14:paraId="34A80412" w14:textId="77777777" w:rsidR="00050FEC" w:rsidRPr="007025CD"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2CB10852" w14:textId="77777777" w:rsidR="00050FEC" w:rsidRPr="007025CD" w:rsidRDefault="00050FEC" w:rsidP="002F467C">
            <w:pPr>
              <w:pStyle w:val="TAL"/>
            </w:pPr>
          </w:p>
        </w:tc>
      </w:tr>
      <w:tr w:rsidR="00050FEC" w:rsidRPr="007025CD" w14:paraId="2AF445E0"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709C4E71" w14:textId="77777777" w:rsidR="00050FEC" w:rsidRPr="007025CD" w:rsidRDefault="00050FEC" w:rsidP="002F467C">
            <w:pPr>
              <w:pStyle w:val="TAL"/>
            </w:pPr>
            <w:r w:rsidRPr="007025CD">
              <w:t xml:space="preserve">      }</w:t>
            </w:r>
          </w:p>
        </w:tc>
        <w:tc>
          <w:tcPr>
            <w:tcW w:w="2267" w:type="dxa"/>
            <w:tcBorders>
              <w:top w:val="single" w:sz="4" w:space="0" w:color="auto"/>
              <w:left w:val="single" w:sz="4" w:space="0" w:color="auto"/>
              <w:bottom w:val="single" w:sz="4" w:space="0" w:color="auto"/>
              <w:right w:val="single" w:sz="4" w:space="0" w:color="auto"/>
            </w:tcBorders>
          </w:tcPr>
          <w:p w14:paraId="377A3AFD" w14:textId="77777777" w:rsidR="00050FEC" w:rsidRPr="007025CD"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6735D227" w14:textId="77777777" w:rsidR="00050FEC" w:rsidRPr="007025CD"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16CBFEA2" w14:textId="77777777" w:rsidR="00050FEC" w:rsidRPr="007025CD" w:rsidRDefault="00050FEC" w:rsidP="002F467C">
            <w:pPr>
              <w:pStyle w:val="TAL"/>
            </w:pPr>
          </w:p>
        </w:tc>
      </w:tr>
      <w:tr w:rsidR="00050FEC" w:rsidRPr="007025CD" w14:paraId="69A6F3BC"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78295E9D" w14:textId="77777777" w:rsidR="00050FEC" w:rsidRPr="007025CD" w:rsidRDefault="00050FEC" w:rsidP="002F467C">
            <w:pPr>
              <w:pStyle w:val="TAL"/>
            </w:pPr>
            <w:r w:rsidRPr="007025CD">
              <w:t xml:space="preserve">    }</w:t>
            </w:r>
          </w:p>
        </w:tc>
        <w:tc>
          <w:tcPr>
            <w:tcW w:w="2267" w:type="dxa"/>
            <w:tcBorders>
              <w:top w:val="single" w:sz="4" w:space="0" w:color="auto"/>
              <w:left w:val="single" w:sz="4" w:space="0" w:color="auto"/>
              <w:bottom w:val="single" w:sz="4" w:space="0" w:color="auto"/>
              <w:right w:val="single" w:sz="4" w:space="0" w:color="auto"/>
            </w:tcBorders>
          </w:tcPr>
          <w:p w14:paraId="661FAEBC" w14:textId="77777777" w:rsidR="00050FEC" w:rsidRPr="007025CD"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687F4C51" w14:textId="77777777" w:rsidR="00050FEC" w:rsidRPr="007025CD"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769FC073" w14:textId="77777777" w:rsidR="00050FEC" w:rsidRPr="007025CD" w:rsidRDefault="00050FEC" w:rsidP="002F467C">
            <w:pPr>
              <w:pStyle w:val="TAL"/>
            </w:pPr>
          </w:p>
        </w:tc>
      </w:tr>
      <w:tr w:rsidR="00050FEC" w:rsidRPr="007025CD" w14:paraId="3849A809"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44E16C28" w14:textId="77777777" w:rsidR="00050FEC" w:rsidRPr="007025CD" w:rsidRDefault="00050FEC" w:rsidP="002F467C">
            <w:pPr>
              <w:pStyle w:val="TAL"/>
            </w:pPr>
            <w:r w:rsidRPr="007025CD">
              <w:t xml:space="preserve">  }</w:t>
            </w:r>
          </w:p>
        </w:tc>
        <w:tc>
          <w:tcPr>
            <w:tcW w:w="2267" w:type="dxa"/>
            <w:tcBorders>
              <w:top w:val="single" w:sz="4" w:space="0" w:color="auto"/>
              <w:left w:val="single" w:sz="4" w:space="0" w:color="auto"/>
              <w:bottom w:val="single" w:sz="4" w:space="0" w:color="auto"/>
              <w:right w:val="single" w:sz="4" w:space="0" w:color="auto"/>
            </w:tcBorders>
          </w:tcPr>
          <w:p w14:paraId="16FF13D9" w14:textId="77777777" w:rsidR="00050FEC" w:rsidRPr="007025CD"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52A93317" w14:textId="77777777" w:rsidR="00050FEC" w:rsidRPr="007025CD"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4019C93B" w14:textId="77777777" w:rsidR="00050FEC" w:rsidRPr="007025CD" w:rsidRDefault="00050FEC" w:rsidP="002F467C">
            <w:pPr>
              <w:pStyle w:val="TAL"/>
            </w:pPr>
          </w:p>
        </w:tc>
      </w:tr>
      <w:tr w:rsidR="00050FEC" w:rsidRPr="007025CD" w14:paraId="776CBD58"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7CC045AC" w14:textId="77777777" w:rsidR="00050FEC" w:rsidRPr="007025CD" w:rsidRDefault="00050FEC" w:rsidP="002F467C">
            <w:pPr>
              <w:pStyle w:val="TAL"/>
            </w:pPr>
            <w:r w:rsidRPr="007025CD">
              <w:t>}</w:t>
            </w:r>
          </w:p>
        </w:tc>
        <w:tc>
          <w:tcPr>
            <w:tcW w:w="2267" w:type="dxa"/>
            <w:tcBorders>
              <w:top w:val="single" w:sz="4" w:space="0" w:color="auto"/>
              <w:left w:val="single" w:sz="4" w:space="0" w:color="auto"/>
              <w:bottom w:val="single" w:sz="4" w:space="0" w:color="auto"/>
              <w:right w:val="single" w:sz="4" w:space="0" w:color="auto"/>
            </w:tcBorders>
          </w:tcPr>
          <w:p w14:paraId="773DC09B" w14:textId="77777777" w:rsidR="00050FEC" w:rsidRPr="007025CD" w:rsidRDefault="00050FEC" w:rsidP="002F467C">
            <w:pPr>
              <w:pStyle w:val="TAL"/>
            </w:pPr>
          </w:p>
        </w:tc>
        <w:tc>
          <w:tcPr>
            <w:tcW w:w="1700" w:type="dxa"/>
            <w:tcBorders>
              <w:top w:val="single" w:sz="4" w:space="0" w:color="auto"/>
              <w:left w:val="single" w:sz="4" w:space="0" w:color="auto"/>
              <w:bottom w:val="single" w:sz="4" w:space="0" w:color="auto"/>
              <w:right w:val="single" w:sz="4" w:space="0" w:color="auto"/>
            </w:tcBorders>
          </w:tcPr>
          <w:p w14:paraId="1712F485" w14:textId="77777777" w:rsidR="00050FEC" w:rsidRPr="007025CD" w:rsidRDefault="00050FEC"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4D3B4FAF" w14:textId="77777777" w:rsidR="00050FEC" w:rsidRPr="007025CD" w:rsidRDefault="00050FEC" w:rsidP="002F467C">
            <w:pPr>
              <w:pStyle w:val="TAL"/>
            </w:pPr>
          </w:p>
        </w:tc>
      </w:tr>
    </w:tbl>
    <w:p w14:paraId="21A8D1D5" w14:textId="77777777" w:rsidR="00050FEC" w:rsidRPr="007025CD" w:rsidRDefault="00050FEC" w:rsidP="00050FEC">
      <w:pPr>
        <w:rPr>
          <w:lang w:eastAsia="ja-JP"/>
        </w:rPr>
      </w:pPr>
    </w:p>
    <w:p w14:paraId="64868B67" w14:textId="77777777" w:rsidR="00050FEC" w:rsidRPr="007025CD" w:rsidRDefault="00050FEC" w:rsidP="00050FEC">
      <w:pPr>
        <w:pStyle w:val="TH"/>
      </w:pPr>
      <w:r w:rsidRPr="007025CD">
        <w:lastRenderedPageBreak/>
        <w:t xml:space="preserve">Table 8.1.4.1.10.3.3-8: </w:t>
      </w:r>
      <w:proofErr w:type="spellStart"/>
      <w:r w:rsidRPr="007025CD">
        <w:t>NASContainer</w:t>
      </w:r>
      <w:proofErr w:type="spellEnd"/>
      <w:r w:rsidRPr="007025CD">
        <w:t xml:space="preserve"> (Table 8.1.4.1.10.3.3-6)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50FEC" w:rsidRPr="007025CD" w14:paraId="22778F7B" w14:textId="77777777" w:rsidTr="00050FEC">
        <w:tc>
          <w:tcPr>
            <w:tcW w:w="9600" w:type="dxa"/>
            <w:gridSpan w:val="4"/>
            <w:tcBorders>
              <w:top w:val="single" w:sz="4" w:space="0" w:color="auto"/>
              <w:left w:val="single" w:sz="4" w:space="0" w:color="auto"/>
              <w:bottom w:val="single" w:sz="4" w:space="0" w:color="auto"/>
              <w:right w:val="single" w:sz="4" w:space="0" w:color="auto"/>
            </w:tcBorders>
            <w:hideMark/>
          </w:tcPr>
          <w:p w14:paraId="189EE302" w14:textId="77777777" w:rsidR="00050FEC" w:rsidRPr="007025CD" w:rsidRDefault="00050FEC" w:rsidP="002F467C">
            <w:pPr>
              <w:pStyle w:val="TAL"/>
            </w:pPr>
            <w:r w:rsidRPr="007025CD">
              <w:t>Derivation Path: TS 24.501, table 9.11.2.6</w:t>
            </w:r>
          </w:p>
        </w:tc>
      </w:tr>
      <w:tr w:rsidR="00050FEC" w:rsidRPr="007025CD" w14:paraId="5C442DD5"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5FC82DA9" w14:textId="77777777" w:rsidR="00050FEC" w:rsidRPr="007025CD" w:rsidRDefault="00050FEC" w:rsidP="002F467C">
            <w:pPr>
              <w:pStyle w:val="TAH"/>
            </w:pPr>
            <w:r w:rsidRPr="007025CD">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D8C8D47" w14:textId="77777777" w:rsidR="00050FEC" w:rsidRPr="007025CD" w:rsidRDefault="00050FEC" w:rsidP="002F467C">
            <w:pPr>
              <w:pStyle w:val="TAH"/>
            </w:pPr>
            <w:r w:rsidRPr="007025CD">
              <w:t>Value/Remark</w:t>
            </w:r>
          </w:p>
        </w:tc>
        <w:tc>
          <w:tcPr>
            <w:tcW w:w="1694" w:type="dxa"/>
            <w:tcBorders>
              <w:top w:val="single" w:sz="4" w:space="0" w:color="auto"/>
              <w:left w:val="single" w:sz="4" w:space="0" w:color="auto"/>
              <w:bottom w:val="single" w:sz="4" w:space="0" w:color="auto"/>
              <w:right w:val="single" w:sz="4" w:space="0" w:color="auto"/>
            </w:tcBorders>
            <w:hideMark/>
          </w:tcPr>
          <w:p w14:paraId="3414B150" w14:textId="77777777" w:rsidR="00050FEC" w:rsidRPr="007025CD" w:rsidRDefault="00050FEC" w:rsidP="002F467C">
            <w:pPr>
              <w:pStyle w:val="TAH"/>
            </w:pPr>
            <w:r w:rsidRPr="007025CD">
              <w:t>Comment</w:t>
            </w:r>
          </w:p>
        </w:tc>
        <w:tc>
          <w:tcPr>
            <w:tcW w:w="1130" w:type="dxa"/>
            <w:tcBorders>
              <w:top w:val="single" w:sz="4" w:space="0" w:color="auto"/>
              <w:left w:val="single" w:sz="4" w:space="0" w:color="auto"/>
              <w:bottom w:val="single" w:sz="4" w:space="0" w:color="auto"/>
              <w:right w:val="single" w:sz="4" w:space="0" w:color="auto"/>
            </w:tcBorders>
            <w:hideMark/>
          </w:tcPr>
          <w:p w14:paraId="18E31FB5" w14:textId="77777777" w:rsidR="00050FEC" w:rsidRPr="007025CD" w:rsidRDefault="00050FEC" w:rsidP="002F467C">
            <w:pPr>
              <w:pStyle w:val="TAH"/>
            </w:pPr>
            <w:r w:rsidRPr="007025CD">
              <w:t>Condition</w:t>
            </w:r>
          </w:p>
        </w:tc>
      </w:tr>
      <w:tr w:rsidR="00050FEC" w:rsidRPr="007025CD" w14:paraId="75A91119"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3E9F1E5E" w14:textId="77777777" w:rsidR="00050FEC" w:rsidRPr="007025CD" w:rsidRDefault="00050FEC" w:rsidP="002F467C">
            <w:pPr>
              <w:pStyle w:val="TAL"/>
            </w:pPr>
            <w:r w:rsidRPr="007025CD">
              <w:t>Message authentication code</w:t>
            </w:r>
          </w:p>
        </w:tc>
        <w:tc>
          <w:tcPr>
            <w:tcW w:w="2259" w:type="dxa"/>
            <w:tcBorders>
              <w:top w:val="single" w:sz="4" w:space="0" w:color="auto"/>
              <w:left w:val="single" w:sz="4" w:space="0" w:color="auto"/>
              <w:bottom w:val="single" w:sz="4" w:space="0" w:color="auto"/>
              <w:right w:val="single" w:sz="4" w:space="0" w:color="auto"/>
            </w:tcBorders>
            <w:hideMark/>
          </w:tcPr>
          <w:p w14:paraId="795CDBC1" w14:textId="77777777" w:rsidR="00050FEC" w:rsidRPr="007025CD" w:rsidRDefault="00050FEC" w:rsidP="002F467C">
            <w:pPr>
              <w:pStyle w:val="TAL"/>
            </w:pPr>
            <w:r w:rsidRPr="007025CD">
              <w:t>The calculated value of MAC-I for this message.</w:t>
            </w:r>
          </w:p>
        </w:tc>
        <w:tc>
          <w:tcPr>
            <w:tcW w:w="1694" w:type="dxa"/>
            <w:tcBorders>
              <w:top w:val="single" w:sz="4" w:space="0" w:color="auto"/>
              <w:left w:val="single" w:sz="4" w:space="0" w:color="auto"/>
              <w:bottom w:val="single" w:sz="4" w:space="0" w:color="auto"/>
              <w:right w:val="single" w:sz="4" w:space="0" w:color="auto"/>
            </w:tcBorders>
            <w:hideMark/>
          </w:tcPr>
          <w:p w14:paraId="7A67729F" w14:textId="77777777" w:rsidR="00050FEC" w:rsidRPr="007025CD" w:rsidRDefault="00050FEC" w:rsidP="002F467C">
            <w:pPr>
              <w:pStyle w:val="TAL"/>
            </w:pPr>
            <w:r w:rsidRPr="007025CD">
              <w:t>The value of MAC-I is calculated by SS using COUNT = 0xFFFFFFFF( as per TS 33.501[20], 6.9.2.3.3)</w:t>
            </w:r>
          </w:p>
        </w:tc>
        <w:tc>
          <w:tcPr>
            <w:tcW w:w="1130" w:type="dxa"/>
            <w:tcBorders>
              <w:top w:val="single" w:sz="4" w:space="0" w:color="auto"/>
              <w:left w:val="single" w:sz="4" w:space="0" w:color="auto"/>
              <w:bottom w:val="single" w:sz="4" w:space="0" w:color="auto"/>
              <w:right w:val="single" w:sz="4" w:space="0" w:color="auto"/>
            </w:tcBorders>
          </w:tcPr>
          <w:p w14:paraId="6DA5332C" w14:textId="77777777" w:rsidR="00050FEC" w:rsidRPr="007025CD" w:rsidRDefault="00050FEC" w:rsidP="002F467C">
            <w:pPr>
              <w:pStyle w:val="TAH"/>
            </w:pPr>
          </w:p>
        </w:tc>
      </w:tr>
      <w:tr w:rsidR="00050FEC" w:rsidRPr="007025CD" w14:paraId="2D8F837F"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7201DE7F" w14:textId="77777777" w:rsidR="00050FEC" w:rsidRPr="007025CD" w:rsidRDefault="00050FEC" w:rsidP="002F467C">
            <w:pPr>
              <w:pStyle w:val="TAL"/>
            </w:pPr>
            <w:r w:rsidRPr="007025CD">
              <w:t>Type of ciphering algorithm</w:t>
            </w:r>
          </w:p>
        </w:tc>
        <w:tc>
          <w:tcPr>
            <w:tcW w:w="2259" w:type="dxa"/>
            <w:tcBorders>
              <w:top w:val="single" w:sz="4" w:space="0" w:color="auto"/>
              <w:left w:val="single" w:sz="4" w:space="0" w:color="auto"/>
              <w:bottom w:val="single" w:sz="4" w:space="0" w:color="auto"/>
              <w:right w:val="single" w:sz="4" w:space="0" w:color="auto"/>
            </w:tcBorders>
            <w:hideMark/>
          </w:tcPr>
          <w:p w14:paraId="4CC19610" w14:textId="77777777" w:rsidR="00050FEC" w:rsidRPr="007025CD" w:rsidRDefault="00050FEC" w:rsidP="002F467C">
            <w:pPr>
              <w:pStyle w:val="TAL"/>
            </w:pPr>
            <w:r w:rsidRPr="007025CD">
              <w:t>Set according to PIXIT px_NAS_5GC_CipheringAlgorithm for default ciphering algorithm</w:t>
            </w:r>
          </w:p>
        </w:tc>
        <w:tc>
          <w:tcPr>
            <w:tcW w:w="1694" w:type="dxa"/>
            <w:tcBorders>
              <w:top w:val="single" w:sz="4" w:space="0" w:color="auto"/>
              <w:left w:val="single" w:sz="4" w:space="0" w:color="auto"/>
              <w:bottom w:val="single" w:sz="4" w:space="0" w:color="auto"/>
              <w:right w:val="single" w:sz="4" w:space="0" w:color="auto"/>
            </w:tcBorders>
          </w:tcPr>
          <w:p w14:paraId="39A6BB41" w14:textId="77777777" w:rsidR="00050FEC" w:rsidRPr="007025CD" w:rsidRDefault="00050FEC" w:rsidP="002F467C">
            <w:pPr>
              <w:pStyle w:val="TAL"/>
            </w:pPr>
          </w:p>
        </w:tc>
        <w:tc>
          <w:tcPr>
            <w:tcW w:w="1130" w:type="dxa"/>
            <w:tcBorders>
              <w:top w:val="single" w:sz="4" w:space="0" w:color="auto"/>
              <w:left w:val="single" w:sz="4" w:space="0" w:color="auto"/>
              <w:bottom w:val="single" w:sz="4" w:space="0" w:color="auto"/>
              <w:right w:val="single" w:sz="4" w:space="0" w:color="auto"/>
            </w:tcBorders>
          </w:tcPr>
          <w:p w14:paraId="4C6A857A" w14:textId="77777777" w:rsidR="00050FEC" w:rsidRPr="007025CD" w:rsidRDefault="00050FEC" w:rsidP="002F467C">
            <w:pPr>
              <w:pStyle w:val="TAH"/>
            </w:pPr>
          </w:p>
        </w:tc>
      </w:tr>
      <w:tr w:rsidR="00050FEC" w:rsidRPr="007025CD" w14:paraId="27F5119C"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75B4615F" w14:textId="77777777" w:rsidR="00050FEC" w:rsidRPr="007025CD" w:rsidRDefault="00050FEC" w:rsidP="002F467C">
            <w:pPr>
              <w:pStyle w:val="TAL"/>
            </w:pPr>
            <w:r w:rsidRPr="007025CD">
              <w:t>Type of integrity protection algorithm</w:t>
            </w:r>
          </w:p>
        </w:tc>
        <w:tc>
          <w:tcPr>
            <w:tcW w:w="2259" w:type="dxa"/>
            <w:tcBorders>
              <w:top w:val="single" w:sz="4" w:space="0" w:color="auto"/>
              <w:left w:val="single" w:sz="4" w:space="0" w:color="auto"/>
              <w:bottom w:val="single" w:sz="4" w:space="0" w:color="auto"/>
              <w:right w:val="single" w:sz="4" w:space="0" w:color="auto"/>
            </w:tcBorders>
            <w:hideMark/>
          </w:tcPr>
          <w:p w14:paraId="2408693B" w14:textId="77777777" w:rsidR="00050FEC" w:rsidRPr="007025CD" w:rsidRDefault="00050FEC" w:rsidP="002F467C">
            <w:pPr>
              <w:pStyle w:val="TAL"/>
            </w:pPr>
            <w:r w:rsidRPr="007025CD">
              <w:t>Set according to PIXIT px_NAS_5GC_IntegrityAlgorithm for default integrity protection algorithm</w:t>
            </w:r>
          </w:p>
        </w:tc>
        <w:tc>
          <w:tcPr>
            <w:tcW w:w="1694" w:type="dxa"/>
            <w:tcBorders>
              <w:top w:val="single" w:sz="4" w:space="0" w:color="auto"/>
              <w:left w:val="single" w:sz="4" w:space="0" w:color="auto"/>
              <w:bottom w:val="single" w:sz="4" w:space="0" w:color="auto"/>
              <w:right w:val="single" w:sz="4" w:space="0" w:color="auto"/>
            </w:tcBorders>
            <w:hideMark/>
          </w:tcPr>
          <w:p w14:paraId="71B9CFAD" w14:textId="77777777" w:rsidR="00050FEC" w:rsidRPr="007025CD" w:rsidRDefault="00050FEC" w:rsidP="002F467C">
            <w:pPr>
              <w:pStyle w:val="TAL"/>
            </w:pPr>
            <w:r w:rsidRPr="007025CD">
              <w:t>This value should not be equal to the null integrity algorithm.</w:t>
            </w:r>
          </w:p>
        </w:tc>
        <w:tc>
          <w:tcPr>
            <w:tcW w:w="1130" w:type="dxa"/>
            <w:tcBorders>
              <w:top w:val="single" w:sz="4" w:space="0" w:color="auto"/>
              <w:left w:val="single" w:sz="4" w:space="0" w:color="auto"/>
              <w:bottom w:val="single" w:sz="4" w:space="0" w:color="auto"/>
              <w:right w:val="single" w:sz="4" w:space="0" w:color="auto"/>
            </w:tcBorders>
          </w:tcPr>
          <w:p w14:paraId="0061187D" w14:textId="77777777" w:rsidR="00050FEC" w:rsidRPr="007025CD" w:rsidRDefault="00050FEC" w:rsidP="002F467C">
            <w:pPr>
              <w:pStyle w:val="TAH"/>
            </w:pPr>
          </w:p>
        </w:tc>
      </w:tr>
      <w:tr w:rsidR="00050FEC" w:rsidRPr="007025CD" w14:paraId="0B3A008E"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7FB148DD" w14:textId="77777777" w:rsidR="00050FEC" w:rsidRPr="007025CD" w:rsidRDefault="00050FEC" w:rsidP="002F467C">
            <w:pPr>
              <w:pStyle w:val="TAL"/>
            </w:pPr>
            <w:r w:rsidRPr="007025CD">
              <w:t>KACF</w:t>
            </w:r>
          </w:p>
        </w:tc>
        <w:tc>
          <w:tcPr>
            <w:tcW w:w="2259" w:type="dxa"/>
            <w:tcBorders>
              <w:top w:val="single" w:sz="4" w:space="0" w:color="auto"/>
              <w:left w:val="single" w:sz="4" w:space="0" w:color="auto"/>
              <w:bottom w:val="single" w:sz="4" w:space="0" w:color="auto"/>
              <w:right w:val="single" w:sz="4" w:space="0" w:color="auto"/>
            </w:tcBorders>
            <w:hideMark/>
          </w:tcPr>
          <w:p w14:paraId="4F45418B" w14:textId="77777777" w:rsidR="00050FEC" w:rsidRPr="007025CD" w:rsidRDefault="00050FEC" w:rsidP="002F467C">
            <w:pPr>
              <w:pStyle w:val="TAL"/>
            </w:pPr>
            <w:r w:rsidRPr="007025CD">
              <w:t>‘1’B</w:t>
            </w:r>
          </w:p>
        </w:tc>
        <w:tc>
          <w:tcPr>
            <w:tcW w:w="1694" w:type="dxa"/>
            <w:tcBorders>
              <w:top w:val="single" w:sz="4" w:space="0" w:color="auto"/>
              <w:left w:val="single" w:sz="4" w:space="0" w:color="auto"/>
              <w:bottom w:val="single" w:sz="4" w:space="0" w:color="auto"/>
              <w:right w:val="single" w:sz="4" w:space="0" w:color="auto"/>
            </w:tcBorders>
            <w:hideMark/>
          </w:tcPr>
          <w:p w14:paraId="2EF043B2" w14:textId="77777777" w:rsidR="00050FEC" w:rsidRPr="007025CD" w:rsidRDefault="00050FEC" w:rsidP="002F467C">
            <w:pPr>
              <w:pStyle w:val="TAL"/>
            </w:pPr>
            <w:r w:rsidRPr="007025CD">
              <w:t>a new K</w:t>
            </w:r>
            <w:r w:rsidRPr="007025CD">
              <w:rPr>
                <w:vertAlign w:val="subscript"/>
              </w:rPr>
              <w:t>AMF</w:t>
            </w:r>
            <w:r w:rsidRPr="007025CD">
              <w:t xml:space="preserve"> has been calculated by the network</w:t>
            </w:r>
          </w:p>
        </w:tc>
        <w:tc>
          <w:tcPr>
            <w:tcW w:w="1130" w:type="dxa"/>
            <w:tcBorders>
              <w:top w:val="single" w:sz="4" w:space="0" w:color="auto"/>
              <w:left w:val="single" w:sz="4" w:space="0" w:color="auto"/>
              <w:bottom w:val="single" w:sz="4" w:space="0" w:color="auto"/>
              <w:right w:val="single" w:sz="4" w:space="0" w:color="auto"/>
            </w:tcBorders>
          </w:tcPr>
          <w:p w14:paraId="5261C11B" w14:textId="77777777" w:rsidR="00050FEC" w:rsidRPr="007025CD" w:rsidRDefault="00050FEC" w:rsidP="002F467C">
            <w:pPr>
              <w:pStyle w:val="TAH"/>
            </w:pPr>
          </w:p>
        </w:tc>
      </w:tr>
      <w:tr w:rsidR="00050FEC" w:rsidRPr="007025CD" w14:paraId="63A6FF61"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4B33EF99" w14:textId="77777777" w:rsidR="00050FEC" w:rsidRPr="007025CD" w:rsidRDefault="00050FEC" w:rsidP="002F467C">
            <w:pPr>
              <w:pStyle w:val="TAL"/>
            </w:pPr>
            <w:r w:rsidRPr="007025CD">
              <w:t>TSC</w:t>
            </w:r>
          </w:p>
        </w:tc>
        <w:tc>
          <w:tcPr>
            <w:tcW w:w="2259" w:type="dxa"/>
            <w:tcBorders>
              <w:top w:val="single" w:sz="4" w:space="0" w:color="auto"/>
              <w:left w:val="single" w:sz="4" w:space="0" w:color="auto"/>
              <w:bottom w:val="single" w:sz="4" w:space="0" w:color="auto"/>
              <w:right w:val="single" w:sz="4" w:space="0" w:color="auto"/>
            </w:tcBorders>
            <w:hideMark/>
          </w:tcPr>
          <w:p w14:paraId="227B9A46" w14:textId="77777777" w:rsidR="00050FEC" w:rsidRPr="007025CD" w:rsidRDefault="00050FEC" w:rsidP="002F467C">
            <w:pPr>
              <w:pStyle w:val="TAL"/>
            </w:pPr>
            <w:r w:rsidRPr="007025CD">
              <w:t>'0'B</w:t>
            </w:r>
          </w:p>
        </w:tc>
        <w:tc>
          <w:tcPr>
            <w:tcW w:w="1694" w:type="dxa"/>
            <w:tcBorders>
              <w:top w:val="single" w:sz="4" w:space="0" w:color="auto"/>
              <w:left w:val="single" w:sz="4" w:space="0" w:color="auto"/>
              <w:bottom w:val="single" w:sz="4" w:space="0" w:color="auto"/>
              <w:right w:val="single" w:sz="4" w:space="0" w:color="auto"/>
            </w:tcBorders>
            <w:hideMark/>
          </w:tcPr>
          <w:p w14:paraId="7ADA3329" w14:textId="77777777" w:rsidR="00050FEC" w:rsidRPr="007025CD" w:rsidRDefault="00050FEC" w:rsidP="002F467C">
            <w:pPr>
              <w:pStyle w:val="TAL"/>
            </w:pPr>
            <w:r w:rsidRPr="007025CD">
              <w:t>native security context (for KSI</w:t>
            </w:r>
            <w:r w:rsidRPr="007025CD">
              <w:rPr>
                <w:vertAlign w:val="subscript"/>
              </w:rPr>
              <w:t>AMF</w:t>
            </w:r>
            <w:r w:rsidRPr="007025CD">
              <w:t>)</w:t>
            </w:r>
          </w:p>
        </w:tc>
        <w:tc>
          <w:tcPr>
            <w:tcW w:w="1130" w:type="dxa"/>
            <w:tcBorders>
              <w:top w:val="single" w:sz="4" w:space="0" w:color="auto"/>
              <w:left w:val="single" w:sz="4" w:space="0" w:color="auto"/>
              <w:bottom w:val="single" w:sz="4" w:space="0" w:color="auto"/>
              <w:right w:val="single" w:sz="4" w:space="0" w:color="auto"/>
            </w:tcBorders>
          </w:tcPr>
          <w:p w14:paraId="1FE9B3E4" w14:textId="77777777" w:rsidR="00050FEC" w:rsidRPr="007025CD" w:rsidRDefault="00050FEC" w:rsidP="002F467C">
            <w:pPr>
              <w:pStyle w:val="TAH"/>
            </w:pPr>
          </w:p>
        </w:tc>
      </w:tr>
      <w:tr w:rsidR="00050FEC" w:rsidRPr="007025CD" w14:paraId="434A79A8"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18A00601" w14:textId="77777777" w:rsidR="00050FEC" w:rsidRPr="007025CD" w:rsidRDefault="00050FEC" w:rsidP="002F467C">
            <w:pPr>
              <w:pStyle w:val="TAL"/>
            </w:pPr>
            <w:r w:rsidRPr="007025CD">
              <w:t>Key set identifier in 5G</w:t>
            </w:r>
          </w:p>
        </w:tc>
        <w:tc>
          <w:tcPr>
            <w:tcW w:w="2259" w:type="dxa"/>
            <w:tcBorders>
              <w:top w:val="single" w:sz="4" w:space="0" w:color="auto"/>
              <w:left w:val="single" w:sz="4" w:space="0" w:color="auto"/>
              <w:bottom w:val="single" w:sz="4" w:space="0" w:color="auto"/>
              <w:right w:val="single" w:sz="4" w:space="0" w:color="auto"/>
            </w:tcBorders>
            <w:hideMark/>
          </w:tcPr>
          <w:p w14:paraId="4E131F11" w14:textId="77777777" w:rsidR="00050FEC" w:rsidRPr="007025CD" w:rsidRDefault="00050FEC" w:rsidP="002F467C">
            <w:pPr>
              <w:pStyle w:val="TAL"/>
            </w:pPr>
            <w:r w:rsidRPr="007025CD">
              <w:t>KSI</w:t>
            </w:r>
            <w:r w:rsidRPr="007025CD">
              <w:rPr>
                <w:vertAlign w:val="subscript"/>
              </w:rPr>
              <w:t xml:space="preserve">AMF </w:t>
            </w:r>
            <w:r w:rsidRPr="007025CD">
              <w:t>that was created when the UE last registered to 5GCN</w:t>
            </w:r>
          </w:p>
        </w:tc>
        <w:tc>
          <w:tcPr>
            <w:tcW w:w="1694" w:type="dxa"/>
            <w:tcBorders>
              <w:top w:val="single" w:sz="4" w:space="0" w:color="auto"/>
              <w:left w:val="single" w:sz="4" w:space="0" w:color="auto"/>
              <w:bottom w:val="single" w:sz="4" w:space="0" w:color="auto"/>
              <w:right w:val="single" w:sz="4" w:space="0" w:color="auto"/>
            </w:tcBorders>
          </w:tcPr>
          <w:p w14:paraId="4E9BACB0" w14:textId="77777777" w:rsidR="00050FEC" w:rsidRPr="007025CD" w:rsidRDefault="00050FEC" w:rsidP="002F467C">
            <w:pPr>
              <w:pStyle w:val="TAL"/>
            </w:pPr>
          </w:p>
        </w:tc>
        <w:tc>
          <w:tcPr>
            <w:tcW w:w="1130" w:type="dxa"/>
            <w:tcBorders>
              <w:top w:val="single" w:sz="4" w:space="0" w:color="auto"/>
              <w:left w:val="single" w:sz="4" w:space="0" w:color="auto"/>
              <w:bottom w:val="single" w:sz="4" w:space="0" w:color="auto"/>
              <w:right w:val="single" w:sz="4" w:space="0" w:color="auto"/>
            </w:tcBorders>
          </w:tcPr>
          <w:p w14:paraId="453CA9CA" w14:textId="77777777" w:rsidR="00050FEC" w:rsidRPr="007025CD" w:rsidRDefault="00050FEC" w:rsidP="002F467C">
            <w:pPr>
              <w:pStyle w:val="TAH"/>
            </w:pPr>
          </w:p>
        </w:tc>
      </w:tr>
      <w:tr w:rsidR="00050FEC" w:rsidRPr="00762A79" w14:paraId="59DD5FF7" w14:textId="77777777" w:rsidTr="00050FEC">
        <w:tc>
          <w:tcPr>
            <w:tcW w:w="4517" w:type="dxa"/>
            <w:tcBorders>
              <w:top w:val="single" w:sz="4" w:space="0" w:color="auto"/>
              <w:left w:val="single" w:sz="4" w:space="0" w:color="auto"/>
              <w:bottom w:val="single" w:sz="4" w:space="0" w:color="auto"/>
              <w:right w:val="single" w:sz="4" w:space="0" w:color="auto"/>
            </w:tcBorders>
            <w:hideMark/>
          </w:tcPr>
          <w:p w14:paraId="1B2A029E" w14:textId="77777777" w:rsidR="00050FEC" w:rsidRPr="007025CD" w:rsidRDefault="00050FEC" w:rsidP="002F467C">
            <w:pPr>
              <w:pStyle w:val="TAL"/>
            </w:pPr>
            <w:r w:rsidRPr="007025CD">
              <w:t>Sequence number</w:t>
            </w:r>
          </w:p>
        </w:tc>
        <w:tc>
          <w:tcPr>
            <w:tcW w:w="2259" w:type="dxa"/>
            <w:tcBorders>
              <w:top w:val="single" w:sz="4" w:space="0" w:color="auto"/>
              <w:left w:val="single" w:sz="4" w:space="0" w:color="auto"/>
              <w:bottom w:val="single" w:sz="4" w:space="0" w:color="auto"/>
              <w:right w:val="single" w:sz="4" w:space="0" w:color="auto"/>
            </w:tcBorders>
            <w:hideMark/>
          </w:tcPr>
          <w:p w14:paraId="35B3200C" w14:textId="77777777" w:rsidR="00050FEC" w:rsidRPr="007025CD" w:rsidRDefault="00050FEC" w:rsidP="002F467C">
            <w:pPr>
              <w:pStyle w:val="TAL"/>
            </w:pPr>
            <w:r w:rsidRPr="007025CD">
              <w:t>The internal counter of the SS</w:t>
            </w:r>
          </w:p>
        </w:tc>
        <w:tc>
          <w:tcPr>
            <w:tcW w:w="1694" w:type="dxa"/>
            <w:tcBorders>
              <w:top w:val="single" w:sz="4" w:space="0" w:color="auto"/>
              <w:left w:val="single" w:sz="4" w:space="0" w:color="auto"/>
              <w:bottom w:val="single" w:sz="4" w:space="0" w:color="auto"/>
              <w:right w:val="single" w:sz="4" w:space="0" w:color="auto"/>
            </w:tcBorders>
            <w:hideMark/>
          </w:tcPr>
          <w:p w14:paraId="33E12C20" w14:textId="77777777" w:rsidR="00050FEC" w:rsidRPr="00762A79" w:rsidRDefault="00050FEC" w:rsidP="002F467C">
            <w:pPr>
              <w:pStyle w:val="TAL"/>
            </w:pPr>
            <w:r w:rsidRPr="007025CD">
              <w:t>eight least significant bits of the downlink NAS COUNT</w:t>
            </w:r>
            <w:r w:rsidRPr="00762A79">
              <w:t xml:space="preserve"> </w:t>
            </w:r>
          </w:p>
        </w:tc>
        <w:tc>
          <w:tcPr>
            <w:tcW w:w="1130" w:type="dxa"/>
            <w:tcBorders>
              <w:top w:val="single" w:sz="4" w:space="0" w:color="auto"/>
              <w:left w:val="single" w:sz="4" w:space="0" w:color="auto"/>
              <w:bottom w:val="single" w:sz="4" w:space="0" w:color="auto"/>
              <w:right w:val="single" w:sz="4" w:space="0" w:color="auto"/>
            </w:tcBorders>
          </w:tcPr>
          <w:p w14:paraId="60669134" w14:textId="77777777" w:rsidR="00050FEC" w:rsidRPr="00762A79" w:rsidRDefault="00050FEC" w:rsidP="002F467C">
            <w:pPr>
              <w:pStyle w:val="TAH"/>
            </w:pPr>
          </w:p>
        </w:tc>
      </w:tr>
    </w:tbl>
    <w:p w14:paraId="55986FC2" w14:textId="77777777" w:rsidR="00050FEC" w:rsidRPr="00762A79" w:rsidRDefault="00050FEC" w:rsidP="00050FEC">
      <w:pPr>
        <w:rPr>
          <w:lang w:eastAsia="ja-JP"/>
        </w:rPr>
      </w:pPr>
    </w:p>
    <w:p w14:paraId="627E7DA0" w14:textId="77777777" w:rsidR="00183D00" w:rsidRPr="00354CB0" w:rsidRDefault="00183D00" w:rsidP="00183D00"/>
    <w:sectPr w:rsidR="00183D00" w:rsidRPr="00354CB0"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BF194" w14:textId="77777777" w:rsidR="00A3203C" w:rsidRDefault="00A3203C">
      <w:r>
        <w:separator/>
      </w:r>
    </w:p>
  </w:endnote>
  <w:endnote w:type="continuationSeparator" w:id="0">
    <w:p w14:paraId="56C6FD8F" w14:textId="77777777" w:rsidR="00A3203C" w:rsidRDefault="00A32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7C966" w14:textId="77777777" w:rsidR="00A3203C" w:rsidRDefault="00A3203C">
      <w:r>
        <w:separator/>
      </w:r>
    </w:p>
  </w:footnote>
  <w:footnote w:type="continuationSeparator" w:id="0">
    <w:p w14:paraId="7454393C" w14:textId="77777777" w:rsidR="00A3203C" w:rsidRDefault="00A32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5445A6A"/>
    <w:multiLevelType w:val="hybridMultilevel"/>
    <w:tmpl w:val="3BF0F5F8"/>
    <w:lvl w:ilvl="0" w:tplc="B298274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686640454">
    <w:abstractNumId w:val="2"/>
  </w:num>
  <w:num w:numId="2" w16cid:durableId="1306425251">
    <w:abstractNumId w:val="1"/>
  </w:num>
  <w:num w:numId="3" w16cid:durableId="145367680">
    <w:abstractNumId w:val="0"/>
  </w:num>
  <w:num w:numId="4" w16cid:durableId="989209335">
    <w:abstractNumId w:val="11"/>
  </w:num>
  <w:num w:numId="5" w16cid:durableId="116609743">
    <w:abstractNumId w:val="6"/>
  </w:num>
  <w:num w:numId="6" w16cid:durableId="688217176">
    <w:abstractNumId w:val="40"/>
  </w:num>
  <w:num w:numId="7" w16cid:durableId="791361355">
    <w:abstractNumId w:val="21"/>
  </w:num>
  <w:num w:numId="8" w16cid:durableId="1842622644">
    <w:abstractNumId w:val="18"/>
  </w:num>
  <w:num w:numId="9" w16cid:durableId="331641446">
    <w:abstractNumId w:val="25"/>
  </w:num>
  <w:num w:numId="10" w16cid:durableId="296689783">
    <w:abstractNumId w:val="35"/>
  </w:num>
  <w:num w:numId="11" w16cid:durableId="240720919">
    <w:abstractNumId w:val="3"/>
  </w:num>
  <w:num w:numId="12" w16cid:durableId="787432263">
    <w:abstractNumId w:val="12"/>
  </w:num>
  <w:num w:numId="13" w16cid:durableId="1142963380">
    <w:abstractNumId w:val="15"/>
  </w:num>
  <w:num w:numId="14" w16cid:durableId="429811104">
    <w:abstractNumId w:val="30"/>
  </w:num>
  <w:num w:numId="15" w16cid:durableId="285700266">
    <w:abstractNumId w:val="10"/>
  </w:num>
  <w:num w:numId="16" w16cid:durableId="2075659080">
    <w:abstractNumId w:val="28"/>
  </w:num>
  <w:num w:numId="17" w16cid:durableId="1366827562">
    <w:abstractNumId w:val="14"/>
  </w:num>
  <w:num w:numId="18" w16cid:durableId="593054966">
    <w:abstractNumId w:val="5"/>
  </w:num>
  <w:num w:numId="19" w16cid:durableId="1176458100">
    <w:abstractNumId w:val="9"/>
  </w:num>
  <w:num w:numId="20" w16cid:durableId="193662925">
    <w:abstractNumId w:val="36"/>
  </w:num>
  <w:num w:numId="21" w16cid:durableId="1387794915">
    <w:abstractNumId w:val="38"/>
  </w:num>
  <w:num w:numId="22" w16cid:durableId="379667513">
    <w:abstractNumId w:val="20"/>
  </w:num>
  <w:num w:numId="23" w16cid:durableId="1268004692">
    <w:abstractNumId w:val="31"/>
  </w:num>
  <w:num w:numId="24" w16cid:durableId="1666741012">
    <w:abstractNumId w:val="34"/>
  </w:num>
  <w:num w:numId="25" w16cid:durableId="691611794">
    <w:abstractNumId w:val="7"/>
  </w:num>
  <w:num w:numId="26" w16cid:durableId="644697525">
    <w:abstractNumId w:val="29"/>
  </w:num>
  <w:num w:numId="27" w16cid:durableId="13924965">
    <w:abstractNumId w:val="27"/>
  </w:num>
  <w:num w:numId="28" w16cid:durableId="767770100">
    <w:abstractNumId w:val="33"/>
  </w:num>
  <w:num w:numId="29" w16cid:durableId="1277326307">
    <w:abstractNumId w:val="39"/>
  </w:num>
  <w:num w:numId="30" w16cid:durableId="907499562">
    <w:abstractNumId w:val="13"/>
  </w:num>
  <w:num w:numId="31" w16cid:durableId="1354575051">
    <w:abstractNumId w:val="41"/>
  </w:num>
  <w:num w:numId="32" w16cid:durableId="1193953048">
    <w:abstractNumId w:val="17"/>
  </w:num>
  <w:num w:numId="33" w16cid:durableId="456488930">
    <w:abstractNumId w:val="32"/>
  </w:num>
  <w:num w:numId="34" w16cid:durableId="1380548492">
    <w:abstractNumId w:val="24"/>
  </w:num>
  <w:num w:numId="35" w16cid:durableId="1945071662">
    <w:abstractNumId w:val="16"/>
  </w:num>
  <w:num w:numId="36" w16cid:durableId="675766806">
    <w:abstractNumId w:val="26"/>
  </w:num>
  <w:num w:numId="37" w16cid:durableId="207229273">
    <w:abstractNumId w:val="23"/>
  </w:num>
  <w:num w:numId="38" w16cid:durableId="1388070724">
    <w:abstractNumId w:val="37"/>
  </w:num>
  <w:num w:numId="39" w16cid:durableId="488834047">
    <w:abstractNumId w:val="19"/>
  </w:num>
  <w:num w:numId="40" w16cid:durableId="44909289">
    <w:abstractNumId w:val="8"/>
  </w:num>
  <w:num w:numId="41" w16cid:durableId="1206868303">
    <w:abstractNumId w:val="4"/>
  </w:num>
  <w:num w:numId="42" w16cid:durableId="1667787208">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94"/>
    <w:rsid w:val="00012030"/>
    <w:rsid w:val="00016882"/>
    <w:rsid w:val="00017702"/>
    <w:rsid w:val="00020747"/>
    <w:rsid w:val="00020EE9"/>
    <w:rsid w:val="0002189B"/>
    <w:rsid w:val="00022E4A"/>
    <w:rsid w:val="000242F9"/>
    <w:rsid w:val="000244BB"/>
    <w:rsid w:val="00031081"/>
    <w:rsid w:val="00033DDF"/>
    <w:rsid w:val="000350F4"/>
    <w:rsid w:val="00041897"/>
    <w:rsid w:val="000419A0"/>
    <w:rsid w:val="00042DBE"/>
    <w:rsid w:val="00045BE0"/>
    <w:rsid w:val="0004630C"/>
    <w:rsid w:val="00050FEC"/>
    <w:rsid w:val="00054DE0"/>
    <w:rsid w:val="00060831"/>
    <w:rsid w:val="00064A3E"/>
    <w:rsid w:val="00067761"/>
    <w:rsid w:val="00070E09"/>
    <w:rsid w:val="000756B3"/>
    <w:rsid w:val="000807C0"/>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319E"/>
    <w:rsid w:val="000D44B3"/>
    <w:rsid w:val="000D4DF1"/>
    <w:rsid w:val="000D6DE6"/>
    <w:rsid w:val="000E2939"/>
    <w:rsid w:val="000E66C9"/>
    <w:rsid w:val="000F0FF9"/>
    <w:rsid w:val="000F569C"/>
    <w:rsid w:val="00122AE3"/>
    <w:rsid w:val="00123F8D"/>
    <w:rsid w:val="00137255"/>
    <w:rsid w:val="001421B3"/>
    <w:rsid w:val="00145D43"/>
    <w:rsid w:val="001467E4"/>
    <w:rsid w:val="00155999"/>
    <w:rsid w:val="001642EA"/>
    <w:rsid w:val="0016483F"/>
    <w:rsid w:val="00175AE8"/>
    <w:rsid w:val="00183D00"/>
    <w:rsid w:val="00184E19"/>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116B"/>
    <w:rsid w:val="001E41F3"/>
    <w:rsid w:val="001F23D3"/>
    <w:rsid w:val="001F3FA4"/>
    <w:rsid w:val="001F43B5"/>
    <w:rsid w:val="001F7934"/>
    <w:rsid w:val="00202825"/>
    <w:rsid w:val="002061EA"/>
    <w:rsid w:val="00211917"/>
    <w:rsid w:val="00213008"/>
    <w:rsid w:val="00213200"/>
    <w:rsid w:val="00215478"/>
    <w:rsid w:val="00215AA1"/>
    <w:rsid w:val="00220851"/>
    <w:rsid w:val="00222504"/>
    <w:rsid w:val="0022508F"/>
    <w:rsid w:val="00227F82"/>
    <w:rsid w:val="002449F8"/>
    <w:rsid w:val="002478FE"/>
    <w:rsid w:val="0025282C"/>
    <w:rsid w:val="00253847"/>
    <w:rsid w:val="002544E4"/>
    <w:rsid w:val="002570E1"/>
    <w:rsid w:val="0026004D"/>
    <w:rsid w:val="00260444"/>
    <w:rsid w:val="0026075E"/>
    <w:rsid w:val="00261BCC"/>
    <w:rsid w:val="00263F34"/>
    <w:rsid w:val="00263F5E"/>
    <w:rsid w:val="002640DD"/>
    <w:rsid w:val="00270A64"/>
    <w:rsid w:val="00275D12"/>
    <w:rsid w:val="00277DC4"/>
    <w:rsid w:val="00283959"/>
    <w:rsid w:val="0028467F"/>
    <w:rsid w:val="00284FEB"/>
    <w:rsid w:val="002860C4"/>
    <w:rsid w:val="002872A4"/>
    <w:rsid w:val="00292BBE"/>
    <w:rsid w:val="0029309A"/>
    <w:rsid w:val="0029734B"/>
    <w:rsid w:val="002A13A1"/>
    <w:rsid w:val="002A59F7"/>
    <w:rsid w:val="002B246A"/>
    <w:rsid w:val="002B4370"/>
    <w:rsid w:val="002B5741"/>
    <w:rsid w:val="002B6CFD"/>
    <w:rsid w:val="002B70CF"/>
    <w:rsid w:val="002C595D"/>
    <w:rsid w:val="002C63D0"/>
    <w:rsid w:val="002D0946"/>
    <w:rsid w:val="002D4E30"/>
    <w:rsid w:val="002D7C30"/>
    <w:rsid w:val="002E44BC"/>
    <w:rsid w:val="002E472E"/>
    <w:rsid w:val="002F09AD"/>
    <w:rsid w:val="002F1A10"/>
    <w:rsid w:val="002F72C7"/>
    <w:rsid w:val="00305409"/>
    <w:rsid w:val="003071F6"/>
    <w:rsid w:val="00310E82"/>
    <w:rsid w:val="003129A5"/>
    <w:rsid w:val="00315125"/>
    <w:rsid w:val="0032700E"/>
    <w:rsid w:val="00327296"/>
    <w:rsid w:val="00331364"/>
    <w:rsid w:val="00333E3F"/>
    <w:rsid w:val="00342F8E"/>
    <w:rsid w:val="00347305"/>
    <w:rsid w:val="00351B4C"/>
    <w:rsid w:val="003520D7"/>
    <w:rsid w:val="00356E87"/>
    <w:rsid w:val="003609EF"/>
    <w:rsid w:val="0036231A"/>
    <w:rsid w:val="00365AE6"/>
    <w:rsid w:val="00372115"/>
    <w:rsid w:val="0037415E"/>
    <w:rsid w:val="00374DD4"/>
    <w:rsid w:val="00381FD6"/>
    <w:rsid w:val="003837D2"/>
    <w:rsid w:val="00392D5A"/>
    <w:rsid w:val="00393173"/>
    <w:rsid w:val="00393EA2"/>
    <w:rsid w:val="00394407"/>
    <w:rsid w:val="003A3543"/>
    <w:rsid w:val="003A3D3E"/>
    <w:rsid w:val="003B3918"/>
    <w:rsid w:val="003B4E3F"/>
    <w:rsid w:val="003B5427"/>
    <w:rsid w:val="003C4752"/>
    <w:rsid w:val="003D5D87"/>
    <w:rsid w:val="003E14CB"/>
    <w:rsid w:val="003E1741"/>
    <w:rsid w:val="003E1A36"/>
    <w:rsid w:val="003E1CFC"/>
    <w:rsid w:val="003E4ADE"/>
    <w:rsid w:val="003E78AD"/>
    <w:rsid w:val="003F00A2"/>
    <w:rsid w:val="003F1C56"/>
    <w:rsid w:val="003F38BF"/>
    <w:rsid w:val="003F4CAB"/>
    <w:rsid w:val="003F50F9"/>
    <w:rsid w:val="003F55F7"/>
    <w:rsid w:val="0040267F"/>
    <w:rsid w:val="00403EB0"/>
    <w:rsid w:val="00406E55"/>
    <w:rsid w:val="00410371"/>
    <w:rsid w:val="004126B7"/>
    <w:rsid w:val="004131C6"/>
    <w:rsid w:val="00415D37"/>
    <w:rsid w:val="004167C6"/>
    <w:rsid w:val="00420DA8"/>
    <w:rsid w:val="00421B9C"/>
    <w:rsid w:val="004242F1"/>
    <w:rsid w:val="00425432"/>
    <w:rsid w:val="004338D0"/>
    <w:rsid w:val="00434D83"/>
    <w:rsid w:val="00437600"/>
    <w:rsid w:val="00440F03"/>
    <w:rsid w:val="0044443D"/>
    <w:rsid w:val="004470A1"/>
    <w:rsid w:val="00453407"/>
    <w:rsid w:val="004570D0"/>
    <w:rsid w:val="00457CAF"/>
    <w:rsid w:val="00474229"/>
    <w:rsid w:val="004744D3"/>
    <w:rsid w:val="0047656E"/>
    <w:rsid w:val="00477C84"/>
    <w:rsid w:val="00483798"/>
    <w:rsid w:val="00483B25"/>
    <w:rsid w:val="00484068"/>
    <w:rsid w:val="00485A9C"/>
    <w:rsid w:val="0048756B"/>
    <w:rsid w:val="00494EE9"/>
    <w:rsid w:val="00496D35"/>
    <w:rsid w:val="0049791C"/>
    <w:rsid w:val="004A5146"/>
    <w:rsid w:val="004A53B7"/>
    <w:rsid w:val="004B3A18"/>
    <w:rsid w:val="004B75B7"/>
    <w:rsid w:val="004C19B6"/>
    <w:rsid w:val="004C760C"/>
    <w:rsid w:val="004D34D3"/>
    <w:rsid w:val="004E18BB"/>
    <w:rsid w:val="004E36C9"/>
    <w:rsid w:val="004E5B5C"/>
    <w:rsid w:val="004E6C5B"/>
    <w:rsid w:val="004F0E9A"/>
    <w:rsid w:val="004F0F7B"/>
    <w:rsid w:val="005033DA"/>
    <w:rsid w:val="00503454"/>
    <w:rsid w:val="0050636E"/>
    <w:rsid w:val="00507F51"/>
    <w:rsid w:val="005141D9"/>
    <w:rsid w:val="0051580D"/>
    <w:rsid w:val="005214E8"/>
    <w:rsid w:val="00531543"/>
    <w:rsid w:val="00540271"/>
    <w:rsid w:val="00547111"/>
    <w:rsid w:val="005532A4"/>
    <w:rsid w:val="0055786C"/>
    <w:rsid w:val="00563873"/>
    <w:rsid w:val="00566328"/>
    <w:rsid w:val="00571871"/>
    <w:rsid w:val="005775D5"/>
    <w:rsid w:val="005865B5"/>
    <w:rsid w:val="00586836"/>
    <w:rsid w:val="00587DAF"/>
    <w:rsid w:val="00592D74"/>
    <w:rsid w:val="00596A43"/>
    <w:rsid w:val="005A1490"/>
    <w:rsid w:val="005A67D4"/>
    <w:rsid w:val="005B4CF6"/>
    <w:rsid w:val="005B6E5D"/>
    <w:rsid w:val="005C1E4B"/>
    <w:rsid w:val="005C57E5"/>
    <w:rsid w:val="005E1532"/>
    <w:rsid w:val="005E2C44"/>
    <w:rsid w:val="005E3D9D"/>
    <w:rsid w:val="0060114E"/>
    <w:rsid w:val="00602973"/>
    <w:rsid w:val="00602BB3"/>
    <w:rsid w:val="00612B07"/>
    <w:rsid w:val="00615A0A"/>
    <w:rsid w:val="00621188"/>
    <w:rsid w:val="00622A77"/>
    <w:rsid w:val="00623EAD"/>
    <w:rsid w:val="006256CA"/>
    <w:rsid w:val="006257ED"/>
    <w:rsid w:val="006419FD"/>
    <w:rsid w:val="006434EB"/>
    <w:rsid w:val="00643C16"/>
    <w:rsid w:val="00651B87"/>
    <w:rsid w:val="00653C5C"/>
    <w:rsid w:val="00653DE4"/>
    <w:rsid w:val="00655458"/>
    <w:rsid w:val="00665C47"/>
    <w:rsid w:val="00667A6E"/>
    <w:rsid w:val="006824FC"/>
    <w:rsid w:val="00686536"/>
    <w:rsid w:val="00692894"/>
    <w:rsid w:val="00695707"/>
    <w:rsid w:val="00695808"/>
    <w:rsid w:val="00697360"/>
    <w:rsid w:val="006A1551"/>
    <w:rsid w:val="006A7470"/>
    <w:rsid w:val="006B46FB"/>
    <w:rsid w:val="006B5803"/>
    <w:rsid w:val="006C068A"/>
    <w:rsid w:val="006C15CF"/>
    <w:rsid w:val="006C2952"/>
    <w:rsid w:val="006C3A9B"/>
    <w:rsid w:val="006D2FD1"/>
    <w:rsid w:val="006D6774"/>
    <w:rsid w:val="006D7315"/>
    <w:rsid w:val="006E0E12"/>
    <w:rsid w:val="006E21FB"/>
    <w:rsid w:val="006E302D"/>
    <w:rsid w:val="006F1523"/>
    <w:rsid w:val="006F5DFA"/>
    <w:rsid w:val="007025CD"/>
    <w:rsid w:val="0070708C"/>
    <w:rsid w:val="007107BD"/>
    <w:rsid w:val="007116AA"/>
    <w:rsid w:val="00716935"/>
    <w:rsid w:val="00720E24"/>
    <w:rsid w:val="00724D18"/>
    <w:rsid w:val="00724D27"/>
    <w:rsid w:val="00725F01"/>
    <w:rsid w:val="0073224C"/>
    <w:rsid w:val="00736661"/>
    <w:rsid w:val="00743C5F"/>
    <w:rsid w:val="00750730"/>
    <w:rsid w:val="0075422A"/>
    <w:rsid w:val="00760091"/>
    <w:rsid w:val="007634E9"/>
    <w:rsid w:val="0076648E"/>
    <w:rsid w:val="00766950"/>
    <w:rsid w:val="00780D9D"/>
    <w:rsid w:val="007829CC"/>
    <w:rsid w:val="007841B1"/>
    <w:rsid w:val="00784392"/>
    <w:rsid w:val="00792342"/>
    <w:rsid w:val="00796D7E"/>
    <w:rsid w:val="00797210"/>
    <w:rsid w:val="007977A8"/>
    <w:rsid w:val="007A38B1"/>
    <w:rsid w:val="007B05E4"/>
    <w:rsid w:val="007B07E4"/>
    <w:rsid w:val="007B0C30"/>
    <w:rsid w:val="007B211F"/>
    <w:rsid w:val="007B512A"/>
    <w:rsid w:val="007C2097"/>
    <w:rsid w:val="007C298C"/>
    <w:rsid w:val="007C607F"/>
    <w:rsid w:val="007D006E"/>
    <w:rsid w:val="007D4125"/>
    <w:rsid w:val="007D6A07"/>
    <w:rsid w:val="007E2EB9"/>
    <w:rsid w:val="007E3198"/>
    <w:rsid w:val="007E3A89"/>
    <w:rsid w:val="007E40AF"/>
    <w:rsid w:val="007F1689"/>
    <w:rsid w:val="007F2315"/>
    <w:rsid w:val="007F279D"/>
    <w:rsid w:val="007F3496"/>
    <w:rsid w:val="007F7259"/>
    <w:rsid w:val="007F7A15"/>
    <w:rsid w:val="008027D7"/>
    <w:rsid w:val="008040A8"/>
    <w:rsid w:val="00812FFC"/>
    <w:rsid w:val="00813094"/>
    <w:rsid w:val="008231B4"/>
    <w:rsid w:val="00823FFC"/>
    <w:rsid w:val="008279FA"/>
    <w:rsid w:val="00827A52"/>
    <w:rsid w:val="00842106"/>
    <w:rsid w:val="00856B44"/>
    <w:rsid w:val="00861051"/>
    <w:rsid w:val="008619AA"/>
    <w:rsid w:val="008626E7"/>
    <w:rsid w:val="008636DF"/>
    <w:rsid w:val="00864E1D"/>
    <w:rsid w:val="00870EE7"/>
    <w:rsid w:val="00871FFA"/>
    <w:rsid w:val="008743B2"/>
    <w:rsid w:val="00883537"/>
    <w:rsid w:val="008845AA"/>
    <w:rsid w:val="00884925"/>
    <w:rsid w:val="0088583B"/>
    <w:rsid w:val="008863B9"/>
    <w:rsid w:val="0088779E"/>
    <w:rsid w:val="00892EE8"/>
    <w:rsid w:val="00893EE1"/>
    <w:rsid w:val="0089419C"/>
    <w:rsid w:val="00895304"/>
    <w:rsid w:val="00897F53"/>
    <w:rsid w:val="008A3B60"/>
    <w:rsid w:val="008A45A6"/>
    <w:rsid w:val="008A5163"/>
    <w:rsid w:val="008A75D4"/>
    <w:rsid w:val="008B117C"/>
    <w:rsid w:val="008B1B1B"/>
    <w:rsid w:val="008B34BA"/>
    <w:rsid w:val="008C6118"/>
    <w:rsid w:val="008D013D"/>
    <w:rsid w:val="008D0EE8"/>
    <w:rsid w:val="008D358B"/>
    <w:rsid w:val="008D3CCC"/>
    <w:rsid w:val="008D44E1"/>
    <w:rsid w:val="008D55E1"/>
    <w:rsid w:val="008F3789"/>
    <w:rsid w:val="008F4DF0"/>
    <w:rsid w:val="008F686C"/>
    <w:rsid w:val="00910013"/>
    <w:rsid w:val="009148DE"/>
    <w:rsid w:val="00916710"/>
    <w:rsid w:val="009167DC"/>
    <w:rsid w:val="00923105"/>
    <w:rsid w:val="00930F40"/>
    <w:rsid w:val="00935EA3"/>
    <w:rsid w:val="00936B5C"/>
    <w:rsid w:val="00937AF0"/>
    <w:rsid w:val="00937BA3"/>
    <w:rsid w:val="00941E30"/>
    <w:rsid w:val="009431EB"/>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1374"/>
    <w:rsid w:val="009A5753"/>
    <w:rsid w:val="009A579D"/>
    <w:rsid w:val="009B08E0"/>
    <w:rsid w:val="009B279C"/>
    <w:rsid w:val="009B518B"/>
    <w:rsid w:val="009B77CF"/>
    <w:rsid w:val="009B7DD8"/>
    <w:rsid w:val="009C4906"/>
    <w:rsid w:val="009C783E"/>
    <w:rsid w:val="009D10E2"/>
    <w:rsid w:val="009D112A"/>
    <w:rsid w:val="009D6E03"/>
    <w:rsid w:val="009E3297"/>
    <w:rsid w:val="009E40C9"/>
    <w:rsid w:val="009E5283"/>
    <w:rsid w:val="009E54D4"/>
    <w:rsid w:val="009F5960"/>
    <w:rsid w:val="009F6881"/>
    <w:rsid w:val="009F734F"/>
    <w:rsid w:val="00A00034"/>
    <w:rsid w:val="00A07085"/>
    <w:rsid w:val="00A13AEA"/>
    <w:rsid w:val="00A216E8"/>
    <w:rsid w:val="00A218DD"/>
    <w:rsid w:val="00A246B6"/>
    <w:rsid w:val="00A30EF9"/>
    <w:rsid w:val="00A3203C"/>
    <w:rsid w:val="00A368BB"/>
    <w:rsid w:val="00A41C0E"/>
    <w:rsid w:val="00A4335B"/>
    <w:rsid w:val="00A47300"/>
    <w:rsid w:val="00A47CE9"/>
    <w:rsid w:val="00A47E70"/>
    <w:rsid w:val="00A50CF0"/>
    <w:rsid w:val="00A553B5"/>
    <w:rsid w:val="00A6131B"/>
    <w:rsid w:val="00A615FD"/>
    <w:rsid w:val="00A6329B"/>
    <w:rsid w:val="00A66B77"/>
    <w:rsid w:val="00A66D73"/>
    <w:rsid w:val="00A67E74"/>
    <w:rsid w:val="00A71EF8"/>
    <w:rsid w:val="00A7671C"/>
    <w:rsid w:val="00A7689E"/>
    <w:rsid w:val="00A80C6E"/>
    <w:rsid w:val="00A810AF"/>
    <w:rsid w:val="00A8148D"/>
    <w:rsid w:val="00A82118"/>
    <w:rsid w:val="00A83090"/>
    <w:rsid w:val="00A83961"/>
    <w:rsid w:val="00A85051"/>
    <w:rsid w:val="00A90AC6"/>
    <w:rsid w:val="00A94EF4"/>
    <w:rsid w:val="00A95190"/>
    <w:rsid w:val="00A96225"/>
    <w:rsid w:val="00AA0792"/>
    <w:rsid w:val="00AA29FE"/>
    <w:rsid w:val="00AA2CBC"/>
    <w:rsid w:val="00AB0BFC"/>
    <w:rsid w:val="00AB2AD2"/>
    <w:rsid w:val="00AC487A"/>
    <w:rsid w:val="00AC5820"/>
    <w:rsid w:val="00AD1CD8"/>
    <w:rsid w:val="00AD1E77"/>
    <w:rsid w:val="00AD368C"/>
    <w:rsid w:val="00AD3B37"/>
    <w:rsid w:val="00AD42EE"/>
    <w:rsid w:val="00AD47FE"/>
    <w:rsid w:val="00AD6682"/>
    <w:rsid w:val="00AE1929"/>
    <w:rsid w:val="00AE311E"/>
    <w:rsid w:val="00AE3677"/>
    <w:rsid w:val="00AF5779"/>
    <w:rsid w:val="00AF5DA9"/>
    <w:rsid w:val="00B01627"/>
    <w:rsid w:val="00B018E3"/>
    <w:rsid w:val="00B020A8"/>
    <w:rsid w:val="00B0737A"/>
    <w:rsid w:val="00B10E7E"/>
    <w:rsid w:val="00B175AB"/>
    <w:rsid w:val="00B22182"/>
    <w:rsid w:val="00B258BB"/>
    <w:rsid w:val="00B2739E"/>
    <w:rsid w:val="00B3069B"/>
    <w:rsid w:val="00B340E1"/>
    <w:rsid w:val="00B51270"/>
    <w:rsid w:val="00B523D9"/>
    <w:rsid w:val="00B534F0"/>
    <w:rsid w:val="00B53920"/>
    <w:rsid w:val="00B54CE8"/>
    <w:rsid w:val="00B54DB1"/>
    <w:rsid w:val="00B5601F"/>
    <w:rsid w:val="00B63393"/>
    <w:rsid w:val="00B67B97"/>
    <w:rsid w:val="00B74733"/>
    <w:rsid w:val="00B76999"/>
    <w:rsid w:val="00B773CD"/>
    <w:rsid w:val="00B77799"/>
    <w:rsid w:val="00B80FAF"/>
    <w:rsid w:val="00B85FCF"/>
    <w:rsid w:val="00B94E11"/>
    <w:rsid w:val="00B968C8"/>
    <w:rsid w:val="00B97FD7"/>
    <w:rsid w:val="00BA1061"/>
    <w:rsid w:val="00BA240B"/>
    <w:rsid w:val="00BA3591"/>
    <w:rsid w:val="00BA3EC5"/>
    <w:rsid w:val="00BA4728"/>
    <w:rsid w:val="00BA51D9"/>
    <w:rsid w:val="00BA5886"/>
    <w:rsid w:val="00BA592A"/>
    <w:rsid w:val="00BA64FB"/>
    <w:rsid w:val="00BB0D62"/>
    <w:rsid w:val="00BB5DFC"/>
    <w:rsid w:val="00BC7375"/>
    <w:rsid w:val="00BD279D"/>
    <w:rsid w:val="00BD350D"/>
    <w:rsid w:val="00BD6BB8"/>
    <w:rsid w:val="00BE6B28"/>
    <w:rsid w:val="00BF275E"/>
    <w:rsid w:val="00BF2E04"/>
    <w:rsid w:val="00C035CE"/>
    <w:rsid w:val="00C119F0"/>
    <w:rsid w:val="00C21FC3"/>
    <w:rsid w:val="00C3137C"/>
    <w:rsid w:val="00C31DDC"/>
    <w:rsid w:val="00C34076"/>
    <w:rsid w:val="00C348A5"/>
    <w:rsid w:val="00C3520C"/>
    <w:rsid w:val="00C40A0C"/>
    <w:rsid w:val="00C4232C"/>
    <w:rsid w:val="00C51728"/>
    <w:rsid w:val="00C53A85"/>
    <w:rsid w:val="00C54402"/>
    <w:rsid w:val="00C54580"/>
    <w:rsid w:val="00C60274"/>
    <w:rsid w:val="00C61812"/>
    <w:rsid w:val="00C643B8"/>
    <w:rsid w:val="00C64F07"/>
    <w:rsid w:val="00C66BA2"/>
    <w:rsid w:val="00C676D7"/>
    <w:rsid w:val="00C750D6"/>
    <w:rsid w:val="00C763F6"/>
    <w:rsid w:val="00C80AA1"/>
    <w:rsid w:val="00C870F6"/>
    <w:rsid w:val="00C910C8"/>
    <w:rsid w:val="00C95601"/>
    <w:rsid w:val="00C95985"/>
    <w:rsid w:val="00C96B48"/>
    <w:rsid w:val="00CB6F25"/>
    <w:rsid w:val="00CC2879"/>
    <w:rsid w:val="00CC2A34"/>
    <w:rsid w:val="00CC2DB7"/>
    <w:rsid w:val="00CC31AB"/>
    <w:rsid w:val="00CC4FAC"/>
    <w:rsid w:val="00CC5026"/>
    <w:rsid w:val="00CC68D0"/>
    <w:rsid w:val="00CD13A6"/>
    <w:rsid w:val="00CE2DD1"/>
    <w:rsid w:val="00CE6DC9"/>
    <w:rsid w:val="00CE7D51"/>
    <w:rsid w:val="00CF3691"/>
    <w:rsid w:val="00CF77B4"/>
    <w:rsid w:val="00D03F9A"/>
    <w:rsid w:val="00D053CB"/>
    <w:rsid w:val="00D0659A"/>
    <w:rsid w:val="00D06D51"/>
    <w:rsid w:val="00D073BF"/>
    <w:rsid w:val="00D07E14"/>
    <w:rsid w:val="00D11426"/>
    <w:rsid w:val="00D1288F"/>
    <w:rsid w:val="00D17E4D"/>
    <w:rsid w:val="00D20024"/>
    <w:rsid w:val="00D20D0C"/>
    <w:rsid w:val="00D237AA"/>
    <w:rsid w:val="00D24991"/>
    <w:rsid w:val="00D2624D"/>
    <w:rsid w:val="00D35ABA"/>
    <w:rsid w:val="00D36C93"/>
    <w:rsid w:val="00D442E2"/>
    <w:rsid w:val="00D443CF"/>
    <w:rsid w:val="00D50255"/>
    <w:rsid w:val="00D51D33"/>
    <w:rsid w:val="00D5560B"/>
    <w:rsid w:val="00D6562E"/>
    <w:rsid w:val="00D65F27"/>
    <w:rsid w:val="00D66520"/>
    <w:rsid w:val="00D678FD"/>
    <w:rsid w:val="00D706A3"/>
    <w:rsid w:val="00D70E20"/>
    <w:rsid w:val="00D76430"/>
    <w:rsid w:val="00D82B97"/>
    <w:rsid w:val="00D835AB"/>
    <w:rsid w:val="00D84AE9"/>
    <w:rsid w:val="00D86377"/>
    <w:rsid w:val="00D9124E"/>
    <w:rsid w:val="00D91424"/>
    <w:rsid w:val="00D93BD2"/>
    <w:rsid w:val="00D97D92"/>
    <w:rsid w:val="00DB6DE2"/>
    <w:rsid w:val="00DC1114"/>
    <w:rsid w:val="00DE2D0B"/>
    <w:rsid w:val="00DE34CF"/>
    <w:rsid w:val="00DE42AA"/>
    <w:rsid w:val="00DE669F"/>
    <w:rsid w:val="00DF0A5D"/>
    <w:rsid w:val="00DF37F8"/>
    <w:rsid w:val="00DF5033"/>
    <w:rsid w:val="00E016AA"/>
    <w:rsid w:val="00E03B9B"/>
    <w:rsid w:val="00E03D74"/>
    <w:rsid w:val="00E05800"/>
    <w:rsid w:val="00E07645"/>
    <w:rsid w:val="00E13F3D"/>
    <w:rsid w:val="00E1511F"/>
    <w:rsid w:val="00E22BFE"/>
    <w:rsid w:val="00E24850"/>
    <w:rsid w:val="00E3258D"/>
    <w:rsid w:val="00E32FE5"/>
    <w:rsid w:val="00E34898"/>
    <w:rsid w:val="00E35787"/>
    <w:rsid w:val="00E43591"/>
    <w:rsid w:val="00E635AA"/>
    <w:rsid w:val="00E66BFA"/>
    <w:rsid w:val="00E70656"/>
    <w:rsid w:val="00E74361"/>
    <w:rsid w:val="00E76B94"/>
    <w:rsid w:val="00E7796B"/>
    <w:rsid w:val="00E84148"/>
    <w:rsid w:val="00E90340"/>
    <w:rsid w:val="00E9043D"/>
    <w:rsid w:val="00E9676B"/>
    <w:rsid w:val="00EA1768"/>
    <w:rsid w:val="00EB0460"/>
    <w:rsid w:val="00EB09B7"/>
    <w:rsid w:val="00EB1D6F"/>
    <w:rsid w:val="00ED031D"/>
    <w:rsid w:val="00ED1255"/>
    <w:rsid w:val="00ED2DEC"/>
    <w:rsid w:val="00ED2FF2"/>
    <w:rsid w:val="00ED4108"/>
    <w:rsid w:val="00ED4604"/>
    <w:rsid w:val="00ED6A32"/>
    <w:rsid w:val="00ED6B92"/>
    <w:rsid w:val="00EE7D7C"/>
    <w:rsid w:val="00EF3DB9"/>
    <w:rsid w:val="00EF5A94"/>
    <w:rsid w:val="00EF7E54"/>
    <w:rsid w:val="00F1173A"/>
    <w:rsid w:val="00F12EA1"/>
    <w:rsid w:val="00F13ABA"/>
    <w:rsid w:val="00F152A9"/>
    <w:rsid w:val="00F2023A"/>
    <w:rsid w:val="00F202A4"/>
    <w:rsid w:val="00F21735"/>
    <w:rsid w:val="00F25D98"/>
    <w:rsid w:val="00F26800"/>
    <w:rsid w:val="00F300FB"/>
    <w:rsid w:val="00F30A5C"/>
    <w:rsid w:val="00F32F20"/>
    <w:rsid w:val="00F37B8D"/>
    <w:rsid w:val="00F4420B"/>
    <w:rsid w:val="00F527C3"/>
    <w:rsid w:val="00F53FAB"/>
    <w:rsid w:val="00F610C5"/>
    <w:rsid w:val="00F62886"/>
    <w:rsid w:val="00F64DD2"/>
    <w:rsid w:val="00F65AFF"/>
    <w:rsid w:val="00F74D0A"/>
    <w:rsid w:val="00F75A4C"/>
    <w:rsid w:val="00F77162"/>
    <w:rsid w:val="00F801DA"/>
    <w:rsid w:val="00F81E88"/>
    <w:rsid w:val="00F81EF8"/>
    <w:rsid w:val="00F8222B"/>
    <w:rsid w:val="00FA11C3"/>
    <w:rsid w:val="00FA4124"/>
    <w:rsid w:val="00FA5477"/>
    <w:rsid w:val="00FB4BD8"/>
    <w:rsid w:val="00FB5AFD"/>
    <w:rsid w:val="00FB5DA3"/>
    <w:rsid w:val="00FB6386"/>
    <w:rsid w:val="00FC3035"/>
    <w:rsid w:val="00FC6CEA"/>
    <w:rsid w:val="00FD19AF"/>
    <w:rsid w:val="00FD2A8C"/>
    <w:rsid w:val="00FE0C38"/>
    <w:rsid w:val="00FE33E0"/>
    <w:rsid w:val="00FE5112"/>
    <w:rsid w:val="00FF08EA"/>
    <w:rsid w:val="00FF0DDF"/>
    <w:rsid w:val="00FF301C"/>
    <w:rsid w:val="00FF4A91"/>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5,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aliases w:val="L7 Char,Header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aliases w:val="Figure Heading Char1,FH Char1"/>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qFormat/>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qFormat/>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iPriority w:val="99"/>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qFormat/>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rsid w:val="00AD368C"/>
    <w:rPr>
      <w:rFonts w:ascii="Times New Roman" w:hAnsi="Times New Roman"/>
      <w:i/>
      <w:iCs/>
      <w:lang w:val="en-GB" w:eastAsia="en-GB"/>
    </w:rPr>
  </w:style>
  <w:style w:type="paragraph" w:styleId="HTMLPreformatted">
    <w:name w:val="HTML Preformatted"/>
    <w:basedOn w:val="Normal"/>
    <w:link w:val="HTMLPreformattedChar"/>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unhideWhenUsed/>
    <w:qFormat/>
    <w:rsid w:val="00AD368C"/>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aliases w:val="SGS Table Basic 1,Table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qFormat/>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aliases w:val="Level 2"/>
    <w:uiPriority w:val="22"/>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M5 Char"/>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aliases w:val="footer odd Char1,footer Char1,fo Char1,pie de página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uiPriority w:val="99"/>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aliases w:val="Heading 1 Char2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1,Beschrifubg Char"/>
    <w:link w:val="Caption"/>
    <w:qFormat/>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tion Char C... Char1,Caption Char2,3GPP Caption Table Char"/>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aliases w:val="L7 Char1,Header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aliases w:val="Figure Heading Char,FH Char,标题 9 Char4"/>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2">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3">
    <w:name w:val="箇条書き 2"/>
    <w:basedOn w:val="ac"/>
    <w:qFormat/>
    <w:rsid w:val="00D678FD"/>
    <w:pPr>
      <w:tabs>
        <w:tab w:val="clear" w:pos="644"/>
        <w:tab w:val="num" w:pos="1494"/>
      </w:tabs>
      <w:ind w:left="851" w:hanging="284"/>
    </w:pPr>
  </w:style>
  <w:style w:type="paragraph" w:customStyle="1" w:styleId="31">
    <w:name w:val="箇条書き 3"/>
    <w:basedOn w:val="23"/>
    <w:qFormat/>
    <w:rsid w:val="00D678FD"/>
    <w:pPr>
      <w:ind w:left="1135"/>
    </w:pPr>
  </w:style>
  <w:style w:type="paragraph" w:customStyle="1" w:styleId="24">
    <w:name w:val="一覧 2"/>
    <w:basedOn w:val="List"/>
    <w:qFormat/>
    <w:rsid w:val="00D678FD"/>
    <w:pPr>
      <w:suppressAutoHyphens/>
      <w:ind w:left="851"/>
    </w:pPr>
    <w:rPr>
      <w:rFonts w:eastAsia="MS Mincho" w:cs="CG Times (WN)"/>
      <w:lang w:eastAsia="ar-SA"/>
    </w:rPr>
  </w:style>
  <w:style w:type="paragraph" w:customStyle="1" w:styleId="32">
    <w:name w:val="一覧 3"/>
    <w:basedOn w:val="24"/>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aliases w:val="footer odd Char2,footer Char2,fo Char2,pie de página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7">
    <w:name w:val="列出段落2"/>
    <w:basedOn w:val="Normal"/>
    <w:qFormat/>
    <w:rsid w:val="00D678FD"/>
    <w:pPr>
      <w:ind w:firstLineChars="200" w:firstLine="420"/>
    </w:pPr>
    <w:rPr>
      <w:rFonts w:eastAsia="SimSun"/>
    </w:rPr>
  </w:style>
  <w:style w:type="paragraph" w:customStyle="1" w:styleId="28">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9">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a">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semiHidden/>
    <w:rsid w:val="00D678FD"/>
  </w:style>
  <w:style w:type="numbering" w:customStyle="1" w:styleId="NoList25">
    <w:name w:val="No List25"/>
    <w:next w:val="NoList"/>
    <w:uiPriority w:val="99"/>
    <w:semiHidden/>
    <w:rsid w:val="00D678FD"/>
  </w:style>
  <w:style w:type="numbering" w:customStyle="1" w:styleId="NoList32">
    <w:name w:val="No List32"/>
    <w:next w:val="NoList"/>
    <w:uiPriority w:val="99"/>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uiPriority w:val="99"/>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uiPriority w:val="99"/>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uiPriority w:val="99"/>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uiPriority w:val="99"/>
    <w:semiHidden/>
    <w:rsid w:val="00D678FD"/>
  </w:style>
  <w:style w:type="numbering" w:customStyle="1" w:styleId="NoList33">
    <w:name w:val="No List33"/>
    <w:next w:val="NoList"/>
    <w:uiPriority w:val="99"/>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uiPriority w:val="99"/>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uiPriority w:val="99"/>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uiPriority w:val="99"/>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qFormat/>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Caption Char3,Caption Char Char6,cap Char2 Char Char2,Ca Char2,Caption Char C... Char2,cap1 Char,cap2 Char,cap11 Char"/>
    <w:qFormat/>
    <w:rsid w:val="00D678FD"/>
    <w:rPr>
      <w:b/>
    </w:rPr>
  </w:style>
  <w:style w:type="character" w:customStyle="1" w:styleId="FooterChar4">
    <w:name w:val="Footer Char4"/>
    <w:aliases w:val="footer odd Char3,footer Char3,fo Char3,pie de página Char3"/>
    <w:rsid w:val="00D678FD"/>
    <w:rPr>
      <w:lang w:eastAsia="en-US"/>
    </w:rPr>
  </w:style>
  <w:style w:type="character" w:customStyle="1" w:styleId="PlainTextChar5">
    <w:name w:val="Plain Text Char5"/>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uiPriority w:val="99"/>
    <w:semiHidden/>
    <w:rsid w:val="00D678FD"/>
    <w:rPr>
      <w:lang w:eastAsia="en-US"/>
    </w:rPr>
  </w:style>
  <w:style w:type="character" w:customStyle="1" w:styleId="BodyText2Char5">
    <w:name w:val="Body Text 2 Char5"/>
    <w:uiPriority w:val="99"/>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rsid w:val="00D678FD"/>
    <w:rPr>
      <w:rFonts w:ascii="Consolas" w:hAnsi="Consolas"/>
      <w:lang w:eastAsia="en-US"/>
    </w:rPr>
  </w:style>
  <w:style w:type="character" w:customStyle="1" w:styleId="BodyTextIndent2Char5">
    <w:name w:val="Body Text Indent 2 Char5"/>
    <w:uiPriority w:val="99"/>
    <w:rsid w:val="00D678FD"/>
    <w:rPr>
      <w:lang w:eastAsia="en-US"/>
    </w:rPr>
  </w:style>
  <w:style w:type="character" w:customStyle="1" w:styleId="NoteHeadingChar3">
    <w:name w:val="Note Heading Char3"/>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aliases w:val="Section Header Char1,标题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uiPriority w:val="99"/>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b">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uiPriority w:val="99"/>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uiPriority w:val="99"/>
    <w:semiHidden/>
    <w:unhideWhenUsed/>
    <w:rsid w:val="00D678FD"/>
  </w:style>
  <w:style w:type="numbering" w:customStyle="1" w:styleId="NoList115">
    <w:name w:val="No List115"/>
    <w:next w:val="NoList"/>
    <w:uiPriority w:val="99"/>
    <w:semiHidden/>
    <w:rsid w:val="00D678FD"/>
  </w:style>
  <w:style w:type="numbering" w:customStyle="1" w:styleId="NoList210">
    <w:name w:val="No List210"/>
    <w:next w:val="NoList"/>
    <w:uiPriority w:val="99"/>
    <w:semiHidden/>
    <w:rsid w:val="00D678FD"/>
  </w:style>
  <w:style w:type="numbering" w:customStyle="1" w:styleId="NoList34">
    <w:name w:val="No List34"/>
    <w:next w:val="NoList"/>
    <w:uiPriority w:val="99"/>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uiPriority w:val="99"/>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uiPriority w:val="99"/>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semiHidden/>
    <w:rsid w:val="00D678FD"/>
  </w:style>
  <w:style w:type="numbering" w:customStyle="1" w:styleId="NoList251">
    <w:name w:val="No List251"/>
    <w:next w:val="NoList"/>
    <w:uiPriority w:val="99"/>
    <w:semiHidden/>
    <w:rsid w:val="00D678FD"/>
  </w:style>
  <w:style w:type="numbering" w:customStyle="1" w:styleId="NoList321">
    <w:name w:val="No List321"/>
    <w:next w:val="NoList"/>
    <w:uiPriority w:val="99"/>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uiPriority w:val="99"/>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uiPriority w:val="99"/>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uiPriority w:val="99"/>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uiPriority w:val="99"/>
    <w:semiHidden/>
    <w:rsid w:val="00D678FD"/>
  </w:style>
  <w:style w:type="numbering" w:customStyle="1" w:styleId="NoList331">
    <w:name w:val="No List331"/>
    <w:next w:val="NoList"/>
    <w:uiPriority w:val="99"/>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uiPriority w:val="99"/>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uiPriority w:val="99"/>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uiPriority w:val="99"/>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uiPriority w:val="99"/>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uiPriority w:val="99"/>
    <w:semiHidden/>
    <w:unhideWhenUsed/>
    <w:rsid w:val="00D678FD"/>
  </w:style>
  <w:style w:type="numbering" w:customStyle="1" w:styleId="NoList117">
    <w:name w:val="No List117"/>
    <w:next w:val="NoList"/>
    <w:uiPriority w:val="99"/>
    <w:semiHidden/>
    <w:rsid w:val="00D678FD"/>
  </w:style>
  <w:style w:type="numbering" w:customStyle="1" w:styleId="NoList214">
    <w:name w:val="No List214"/>
    <w:next w:val="NoList"/>
    <w:semiHidden/>
    <w:rsid w:val="00D678FD"/>
  </w:style>
  <w:style w:type="numbering" w:customStyle="1" w:styleId="NoList35">
    <w:name w:val="No List35"/>
    <w:next w:val="NoList"/>
    <w:uiPriority w:val="99"/>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uiPriority w:val="99"/>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uiPriority w:val="99"/>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semiHidden/>
    <w:rsid w:val="00D678FD"/>
  </w:style>
  <w:style w:type="numbering" w:customStyle="1" w:styleId="NoList252">
    <w:name w:val="No List252"/>
    <w:next w:val="NoList"/>
    <w:semiHidden/>
    <w:rsid w:val="00D678FD"/>
  </w:style>
  <w:style w:type="numbering" w:customStyle="1" w:styleId="NoList322">
    <w:name w:val="No List322"/>
    <w:next w:val="NoList"/>
    <w:uiPriority w:val="99"/>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uiPriority w:val="99"/>
    <w:semiHidden/>
    <w:unhideWhenUsed/>
    <w:rsid w:val="00D678FD"/>
  </w:style>
  <w:style w:type="numbering" w:customStyle="1" w:styleId="NoList522">
    <w:name w:val="No List522"/>
    <w:next w:val="NoList"/>
    <w:semiHidden/>
    <w:rsid w:val="00D678FD"/>
  </w:style>
  <w:style w:type="numbering" w:customStyle="1" w:styleId="NoList612">
    <w:name w:val="No List612"/>
    <w:next w:val="NoList"/>
    <w:uiPriority w:val="99"/>
    <w:semiHidden/>
    <w:rsid w:val="00D678FD"/>
  </w:style>
  <w:style w:type="numbering" w:customStyle="1" w:styleId="NoList712">
    <w:name w:val="No List712"/>
    <w:next w:val="NoList"/>
    <w:uiPriority w:val="99"/>
    <w:semiHidden/>
    <w:rsid w:val="00D678FD"/>
  </w:style>
  <w:style w:type="numbering" w:customStyle="1" w:styleId="NoList1122">
    <w:name w:val="No List1122"/>
    <w:next w:val="NoList"/>
    <w:semiHidden/>
    <w:rsid w:val="00D678FD"/>
  </w:style>
  <w:style w:type="numbering" w:customStyle="1" w:styleId="NoList2112">
    <w:name w:val="No List2112"/>
    <w:next w:val="NoList"/>
    <w:uiPriority w:val="99"/>
    <w:semiHidden/>
    <w:rsid w:val="00D678FD"/>
  </w:style>
  <w:style w:type="numbering" w:customStyle="1" w:styleId="NoList812">
    <w:name w:val="No List812"/>
    <w:next w:val="NoList"/>
    <w:uiPriority w:val="99"/>
    <w:semiHidden/>
    <w:rsid w:val="00D678FD"/>
  </w:style>
  <w:style w:type="numbering" w:customStyle="1" w:styleId="NoList1212">
    <w:name w:val="No List1212"/>
    <w:next w:val="NoList"/>
    <w:uiPriority w:val="99"/>
    <w:semiHidden/>
    <w:rsid w:val="00D678FD"/>
  </w:style>
  <w:style w:type="numbering" w:customStyle="1" w:styleId="NoList2212">
    <w:name w:val="No List2212"/>
    <w:next w:val="NoList"/>
    <w:uiPriority w:val="99"/>
    <w:semiHidden/>
    <w:rsid w:val="00D678FD"/>
  </w:style>
  <w:style w:type="numbering" w:customStyle="1" w:styleId="NoList912">
    <w:name w:val="No List912"/>
    <w:next w:val="NoList"/>
    <w:uiPriority w:val="99"/>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uiPriority w:val="99"/>
    <w:semiHidden/>
    <w:rsid w:val="00D678FD"/>
  </w:style>
  <w:style w:type="numbering" w:customStyle="1" w:styleId="NoList4112">
    <w:name w:val="No List4112"/>
    <w:next w:val="NoList"/>
    <w:uiPriority w:val="99"/>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uiPriority w:val="99"/>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qFormat/>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semiHidden/>
    <w:unhideWhenUsed/>
    <w:rsid w:val="00D678FD"/>
  </w:style>
  <w:style w:type="numbering" w:customStyle="1" w:styleId="NoList118">
    <w:name w:val="No List118"/>
    <w:next w:val="NoList"/>
    <w:uiPriority w:val="99"/>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uiPriority w:val="99"/>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semiHidden/>
    <w:rsid w:val="00D678FD"/>
  </w:style>
  <w:style w:type="numbering" w:customStyle="1" w:styleId="NoList253">
    <w:name w:val="No List253"/>
    <w:next w:val="NoList"/>
    <w:semiHidden/>
    <w:rsid w:val="00D678FD"/>
  </w:style>
  <w:style w:type="numbering" w:customStyle="1" w:styleId="NoList323">
    <w:name w:val="No List323"/>
    <w:next w:val="NoList"/>
    <w:uiPriority w:val="99"/>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uiPriority w:val="99"/>
    <w:semiHidden/>
    <w:unhideWhenUsed/>
    <w:rsid w:val="00D678FD"/>
  </w:style>
  <w:style w:type="numbering" w:customStyle="1" w:styleId="NoList523">
    <w:name w:val="No List523"/>
    <w:next w:val="NoList"/>
    <w:semiHidden/>
    <w:rsid w:val="00D678FD"/>
  </w:style>
  <w:style w:type="numbering" w:customStyle="1" w:styleId="NoList613">
    <w:name w:val="No List613"/>
    <w:next w:val="NoList"/>
    <w:uiPriority w:val="99"/>
    <w:semiHidden/>
    <w:rsid w:val="00D678FD"/>
  </w:style>
  <w:style w:type="numbering" w:customStyle="1" w:styleId="NoList713">
    <w:name w:val="No List713"/>
    <w:next w:val="NoList"/>
    <w:uiPriority w:val="99"/>
    <w:semiHidden/>
    <w:rsid w:val="00D678FD"/>
  </w:style>
  <w:style w:type="numbering" w:customStyle="1" w:styleId="NoList1123">
    <w:name w:val="No List1123"/>
    <w:next w:val="NoList"/>
    <w:semiHidden/>
    <w:rsid w:val="00D678FD"/>
  </w:style>
  <w:style w:type="numbering" w:customStyle="1" w:styleId="NoList2113">
    <w:name w:val="No List2113"/>
    <w:next w:val="NoList"/>
    <w:uiPriority w:val="99"/>
    <w:semiHidden/>
    <w:rsid w:val="00D678FD"/>
  </w:style>
  <w:style w:type="numbering" w:customStyle="1" w:styleId="NoList813">
    <w:name w:val="No List813"/>
    <w:next w:val="NoList"/>
    <w:uiPriority w:val="99"/>
    <w:semiHidden/>
    <w:rsid w:val="00D678FD"/>
  </w:style>
  <w:style w:type="numbering" w:customStyle="1" w:styleId="NoList1213">
    <w:name w:val="No List1213"/>
    <w:next w:val="NoList"/>
    <w:uiPriority w:val="99"/>
    <w:semiHidden/>
    <w:rsid w:val="00D678FD"/>
  </w:style>
  <w:style w:type="numbering" w:customStyle="1" w:styleId="NoList2213">
    <w:name w:val="No List2213"/>
    <w:next w:val="NoList"/>
    <w:uiPriority w:val="99"/>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uiPriority w:val="99"/>
    <w:semiHidden/>
    <w:rsid w:val="00D678FD"/>
  </w:style>
  <w:style w:type="numbering" w:customStyle="1" w:styleId="NoList4113">
    <w:name w:val="No List4113"/>
    <w:next w:val="NoList"/>
    <w:uiPriority w:val="99"/>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uiPriority w:val="99"/>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uiPriority w:val="99"/>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uiPriority w:val="99"/>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semiHidden/>
    <w:rsid w:val="00D678FD"/>
  </w:style>
  <w:style w:type="numbering" w:customStyle="1" w:styleId="NoList254">
    <w:name w:val="No List254"/>
    <w:next w:val="NoList"/>
    <w:semiHidden/>
    <w:rsid w:val="00D678FD"/>
  </w:style>
  <w:style w:type="numbering" w:customStyle="1" w:styleId="NoList324">
    <w:name w:val="No List324"/>
    <w:next w:val="NoList"/>
    <w:uiPriority w:val="99"/>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uiPriority w:val="99"/>
    <w:semiHidden/>
    <w:unhideWhenUsed/>
    <w:rsid w:val="00D678FD"/>
  </w:style>
  <w:style w:type="numbering" w:customStyle="1" w:styleId="NoList1151">
    <w:name w:val="No List1151"/>
    <w:next w:val="NoList"/>
    <w:uiPriority w:val="99"/>
    <w:semiHidden/>
    <w:rsid w:val="00D678FD"/>
  </w:style>
  <w:style w:type="numbering" w:customStyle="1" w:styleId="NoList2101">
    <w:name w:val="No List2101"/>
    <w:next w:val="NoList"/>
    <w:uiPriority w:val="99"/>
    <w:semiHidden/>
    <w:rsid w:val="00D678FD"/>
  </w:style>
  <w:style w:type="numbering" w:customStyle="1" w:styleId="NoList341">
    <w:name w:val="No List341"/>
    <w:next w:val="NoList"/>
    <w:uiPriority w:val="99"/>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uiPriority w:val="99"/>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uiPriority w:val="99"/>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semiHidden/>
    <w:rsid w:val="00D678FD"/>
  </w:style>
  <w:style w:type="numbering" w:customStyle="1" w:styleId="NoList2511">
    <w:name w:val="No List2511"/>
    <w:next w:val="NoList"/>
    <w:semiHidden/>
    <w:rsid w:val="00D678FD"/>
  </w:style>
  <w:style w:type="numbering" w:customStyle="1" w:styleId="NoList3211">
    <w:name w:val="No List3211"/>
    <w:next w:val="NoList"/>
    <w:uiPriority w:val="99"/>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aliases w:val="EN Char1"/>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uiPriority w:val="99"/>
    <w:semiHidden/>
    <w:unhideWhenUsed/>
    <w:rsid w:val="00D678FD"/>
  </w:style>
  <w:style w:type="numbering" w:customStyle="1" w:styleId="NoList1171">
    <w:name w:val="No List1171"/>
    <w:next w:val="NoList"/>
    <w:uiPriority w:val="99"/>
    <w:semiHidden/>
    <w:rsid w:val="00D678FD"/>
  </w:style>
  <w:style w:type="numbering" w:customStyle="1" w:styleId="NoList2141">
    <w:name w:val="No List2141"/>
    <w:next w:val="NoList"/>
    <w:semiHidden/>
    <w:rsid w:val="00D678FD"/>
  </w:style>
  <w:style w:type="numbering" w:customStyle="1" w:styleId="NoList351">
    <w:name w:val="No List351"/>
    <w:next w:val="NoList"/>
    <w:uiPriority w:val="99"/>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uiPriority w:val="99"/>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uiPriority w:val="99"/>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678FD"/>
  </w:style>
  <w:style w:type="numbering" w:customStyle="1" w:styleId="NoList1152">
    <w:name w:val="No List1152"/>
    <w:next w:val="NoList"/>
    <w:uiPriority w:val="99"/>
    <w:semiHidden/>
    <w:rsid w:val="00D678FD"/>
  </w:style>
  <w:style w:type="numbering" w:customStyle="1" w:styleId="NoList2102">
    <w:name w:val="No List2102"/>
    <w:next w:val="NoList"/>
    <w:uiPriority w:val="99"/>
    <w:semiHidden/>
    <w:rsid w:val="00D678FD"/>
  </w:style>
  <w:style w:type="numbering" w:customStyle="1" w:styleId="NoList342">
    <w:name w:val="No List342"/>
    <w:next w:val="NoList"/>
    <w:uiPriority w:val="99"/>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uiPriority w:val="99"/>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uiPriority w:val="99"/>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semiHidden/>
    <w:rsid w:val="00D678FD"/>
  </w:style>
  <w:style w:type="numbering" w:customStyle="1" w:styleId="NoList2512">
    <w:name w:val="No List2512"/>
    <w:next w:val="NoList"/>
    <w:semiHidden/>
    <w:rsid w:val="00D678FD"/>
  </w:style>
  <w:style w:type="numbering" w:customStyle="1" w:styleId="NoList3212">
    <w:name w:val="No List3212"/>
    <w:next w:val="NoList"/>
    <w:uiPriority w:val="99"/>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semiHidden/>
    <w:unhideWhenUsed/>
    <w:rsid w:val="00D678FD"/>
  </w:style>
  <w:style w:type="numbering" w:customStyle="1" w:styleId="NoList1181">
    <w:name w:val="No List1181"/>
    <w:next w:val="NoList"/>
    <w:uiPriority w:val="99"/>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uiPriority w:val="99"/>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uiPriority w:val="99"/>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qFormat/>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 w:type="character" w:customStyle="1" w:styleId="NoSpacingChar">
    <w:name w:val="No Spacing Char"/>
    <w:link w:val="NoSpacing"/>
    <w:uiPriority w:val="1"/>
    <w:qFormat/>
    <w:rsid w:val="00FF4A91"/>
    <w:rPr>
      <w:rFonts w:ascii="Times New Roman" w:hAnsi="Times New Roman"/>
      <w:lang w:val="en-GB" w:eastAsia="ja-JP"/>
    </w:rPr>
  </w:style>
  <w:style w:type="paragraph" w:customStyle="1" w:styleId="Pl0">
    <w:name w:val="Pl"/>
    <w:basedOn w:val="Normal"/>
    <w:qFormat/>
    <w:rsid w:val="00FF4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FF4A91"/>
    <w:rPr>
      <w:rFonts w:ascii="Times New Roman" w:eastAsia="MS Mincho" w:hAnsi="Times New Roman"/>
      <w:lang w:val="en-GB" w:eastAsia="en-US"/>
    </w:rPr>
  </w:style>
  <w:style w:type="paragraph" w:customStyle="1" w:styleId="wordsection1">
    <w:name w:val="wordsection1"/>
    <w:basedOn w:val="Normal"/>
    <w:qFormat/>
    <w:rsid w:val="00FF4A91"/>
    <w:pPr>
      <w:spacing w:after="0"/>
    </w:pPr>
    <w:rPr>
      <w:rFonts w:ascii="Calibri" w:eastAsia="Calibri" w:hAnsi="Calibri" w:cs="Calibri"/>
      <w:lang w:val="en-US" w:eastAsia="en-GB"/>
    </w:rPr>
  </w:style>
  <w:style w:type="paragraph" w:customStyle="1" w:styleId="80">
    <w:name w:val="修订8"/>
    <w:hidden/>
    <w:semiHidden/>
    <w:qFormat/>
    <w:rsid w:val="00FF4A91"/>
    <w:rPr>
      <w:rFonts w:ascii="Times New Roman" w:eastAsia="MS Mincho" w:hAnsi="Times New Roman"/>
      <w:lang w:val="en-GB" w:eastAsia="en-US"/>
    </w:rPr>
  </w:style>
  <w:style w:type="paragraph" w:customStyle="1" w:styleId="af9">
    <w:name w:val="无间隔"/>
    <w:qFormat/>
    <w:rsid w:val="00FF4A91"/>
    <w:rPr>
      <w:rFonts w:ascii="Times New Roman" w:eastAsia="SimSun" w:hAnsi="Times New Roman"/>
      <w:lang w:val="en-GB" w:eastAsia="en-US"/>
    </w:rPr>
  </w:style>
  <w:style w:type="paragraph" w:customStyle="1" w:styleId="2c">
    <w:name w:val="无间隔2"/>
    <w:qFormat/>
    <w:rsid w:val="00FF4A91"/>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F4A91"/>
    <w:rPr>
      <w:rFonts w:eastAsia="PMingLiU"/>
      <w:b/>
      <w:bCs/>
      <w:lang w:eastAsia="x-none"/>
    </w:rPr>
  </w:style>
  <w:style w:type="paragraph" w:customStyle="1" w:styleId="Textedebulles">
    <w:name w:val="Texte de bulles"/>
    <w:basedOn w:val="Normal"/>
    <w:semiHidden/>
    <w:qFormat/>
    <w:rsid w:val="00FF4A91"/>
    <w:rPr>
      <w:rFonts w:ascii="Tahoma" w:eastAsia="PMingLiU" w:hAnsi="Tahoma" w:cs="Tahoma"/>
      <w:sz w:val="16"/>
      <w:szCs w:val="16"/>
      <w:lang w:eastAsia="en-GB"/>
    </w:rPr>
  </w:style>
  <w:style w:type="character" w:customStyle="1" w:styleId="salin1c">
    <w:name w:val="salin1c"/>
    <w:semiHidden/>
    <w:qFormat/>
    <w:rsid w:val="00FF4A91"/>
    <w:rPr>
      <w:rFonts w:ascii="Arial" w:hAnsi="Arial" w:cs="Arial"/>
      <w:color w:val="auto"/>
      <w:sz w:val="20"/>
      <w:szCs w:val="20"/>
    </w:rPr>
  </w:style>
  <w:style w:type="paragraph" w:customStyle="1" w:styleId="Arial1">
    <w:name w:val="正文 + Arial"/>
    <w:aliases w:val="8 磅,加粗,段后: 0 磅"/>
    <w:basedOn w:val="TAL"/>
    <w:qFormat/>
    <w:rsid w:val="00FF4A91"/>
    <w:rPr>
      <w:rFonts w:eastAsia="SimSun"/>
      <w:sz w:val="16"/>
      <w:szCs w:val="16"/>
      <w:lang w:eastAsia="x-none"/>
    </w:rPr>
  </w:style>
  <w:style w:type="character" w:customStyle="1" w:styleId="afa">
    <w:name w:val="コメント内容 (文字)"/>
    <w:qFormat/>
    <w:rsid w:val="00FF4A9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F4A91"/>
    <w:rPr>
      <w:rFonts w:ascii="Arial" w:hAnsi="Arial"/>
      <w:sz w:val="36"/>
      <w:lang w:val="en-GB" w:eastAsia="en-US"/>
    </w:rPr>
  </w:style>
  <w:style w:type="character" w:customStyle="1" w:styleId="NurTextZchn1">
    <w:name w:val="Nur Text Zchn1"/>
    <w:qFormat/>
    <w:rsid w:val="00FF4A91"/>
    <w:rPr>
      <w:rFonts w:ascii="Courier New" w:hAnsi="Courier New" w:cs="Courier New"/>
      <w:lang w:val="en-GB" w:eastAsia="en-US"/>
    </w:rPr>
  </w:style>
  <w:style w:type="character" w:customStyle="1" w:styleId="EndnotentextZchn1">
    <w:name w:val="Endnotentext Zchn1"/>
    <w:qFormat/>
    <w:rsid w:val="00FF4A91"/>
    <w:rPr>
      <w:rFonts w:ascii="Times New Roman" w:hAnsi="Times New Roman"/>
      <w:lang w:val="en-GB" w:eastAsia="en-US"/>
    </w:rPr>
  </w:style>
  <w:style w:type="paragraph" w:customStyle="1" w:styleId="3a">
    <w:name w:val="吹き出し3"/>
    <w:basedOn w:val="Normal"/>
    <w:semiHidden/>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F4A91"/>
    <w:rPr>
      <w:rFonts w:ascii="Times New Roman" w:hAnsi="Times New Roman"/>
      <w:b/>
      <w:lang w:val="en-GB" w:eastAsia="ko-KR"/>
    </w:rPr>
  </w:style>
  <w:style w:type="character" w:customStyle="1" w:styleId="11BodyTextChar">
    <w:name w:val="11 BodyText Char"/>
    <w:link w:val="11BodyText"/>
    <w:qFormat/>
    <w:rsid w:val="00FF4A91"/>
    <w:rPr>
      <w:rFonts w:ascii="Arial" w:eastAsia="SimSun" w:hAnsi="Arial"/>
      <w:lang w:val="en-US" w:eastAsia="en-US"/>
    </w:rPr>
  </w:style>
  <w:style w:type="paragraph" w:customStyle="1" w:styleId="Tadc">
    <w:name w:val="Tadc"/>
    <w:basedOn w:val="Normal"/>
    <w:qFormat/>
    <w:rsid w:val="00FF4A91"/>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FF4A91"/>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FF4A91"/>
    <w:rPr>
      <w:sz w:val="13"/>
      <w:szCs w:val="13"/>
    </w:rPr>
  </w:style>
  <w:style w:type="paragraph" w:customStyle="1" w:styleId="Es">
    <w:name w:val="Es"/>
    <w:basedOn w:val="B10"/>
    <w:qFormat/>
    <w:rsid w:val="00FF4A91"/>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FF4A91"/>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F4A91"/>
    <w:pPr>
      <w:numPr>
        <w:numId w:val="2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F4A91"/>
    <w:pPr>
      <w:numPr>
        <w:numId w:val="22"/>
      </w:numPr>
      <w:tabs>
        <w:tab w:val="clear" w:pos="737"/>
        <w:tab w:val="left" w:pos="432"/>
      </w:tabs>
      <w:ind w:left="0" w:firstLine="0"/>
      <w:outlineLvl w:val="9"/>
    </w:pPr>
    <w:rPr>
      <w:rFonts w:eastAsia="SimSun"/>
      <w:lang w:eastAsia="zh-CN"/>
    </w:rPr>
  </w:style>
  <w:style w:type="paragraph" w:customStyle="1" w:styleId="21">
    <w:name w:val="21"/>
    <w:basedOn w:val="Normal"/>
    <w:qFormat/>
    <w:rsid w:val="00FF4A91"/>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F4A9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FF4A91"/>
    <w:rPr>
      <w:rFonts w:ascii="Times New Roman" w:eastAsia="SimSun" w:hAnsi="Times New Roman"/>
      <w:spacing w:val="-4"/>
      <w:kern w:val="2"/>
      <w:sz w:val="21"/>
      <w:szCs w:val="21"/>
      <w:lang w:val="x-none" w:eastAsia="zh-CN"/>
    </w:rPr>
  </w:style>
  <w:style w:type="paragraph" w:customStyle="1" w:styleId="Heading4specs">
    <w:name w:val="Heading4 specs"/>
    <w:basedOn w:val="Heading3Specs"/>
    <w:qFormat/>
    <w:rsid w:val="00FF4A91"/>
    <w:pPr>
      <w:textAlignment w:val="baseline"/>
    </w:pPr>
    <w:rPr>
      <w:sz w:val="24"/>
    </w:rPr>
  </w:style>
  <w:style w:type="character" w:customStyle="1" w:styleId="1f8">
    <w:name w:val="純文字 字元1"/>
    <w:qFormat/>
    <w:rsid w:val="00FF4A91"/>
    <w:rPr>
      <w:rFonts w:ascii="MingLiU" w:eastAsia="MingLiU" w:hAnsi="Courier New" w:cs="Courier New"/>
      <w:sz w:val="24"/>
      <w:szCs w:val="24"/>
      <w:lang w:val="en-GB" w:eastAsia="en-US"/>
    </w:rPr>
  </w:style>
  <w:style w:type="character" w:customStyle="1" w:styleId="1f9">
    <w:name w:val="章節附註文字 字元1"/>
    <w:qFormat/>
    <w:rsid w:val="00FF4A91"/>
    <w:rPr>
      <w:lang w:val="en-GB" w:eastAsia="en-US"/>
    </w:rPr>
  </w:style>
  <w:style w:type="character" w:customStyle="1" w:styleId="Absatz-Standardschriftart4">
    <w:name w:val="Absatz-Standardschriftart4"/>
    <w:qFormat/>
    <w:rsid w:val="00FF4A91"/>
  </w:style>
  <w:style w:type="paragraph" w:customStyle="1" w:styleId="22a">
    <w:name w:val="本文 22"/>
    <w:basedOn w:val="Normal"/>
    <w:qFormat/>
    <w:rsid w:val="00FF4A91"/>
    <w:pPr>
      <w:suppressAutoHyphens/>
      <w:spacing w:after="120"/>
    </w:pPr>
    <w:rPr>
      <w:rFonts w:eastAsia="MS Mincho" w:cs="CG Times (WN)"/>
      <w:lang w:eastAsia="ar-SA"/>
    </w:rPr>
  </w:style>
  <w:style w:type="paragraph" w:customStyle="1" w:styleId="327">
    <w:name w:val="本文 32"/>
    <w:basedOn w:val="Normal"/>
    <w:qFormat/>
    <w:rsid w:val="00FF4A91"/>
    <w:pPr>
      <w:suppressAutoHyphens/>
      <w:spacing w:after="120"/>
    </w:pPr>
    <w:rPr>
      <w:rFonts w:eastAsia="MS Mincho" w:cs="CG Times (WN)"/>
      <w:lang w:eastAsia="ar-SA"/>
    </w:rPr>
  </w:style>
  <w:style w:type="paragraph" w:customStyle="1" w:styleId="4a">
    <w:name w:val="吹き出し4"/>
    <w:basedOn w:val="Normal"/>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変更箇所2"/>
    <w:hidden/>
    <w:semiHidden/>
    <w:qFormat/>
    <w:rsid w:val="00FF4A91"/>
    <w:rPr>
      <w:rFonts w:ascii="Times New Roman" w:eastAsia="MS Mincho" w:hAnsi="Times New Roman"/>
      <w:lang w:val="en-GB" w:eastAsia="en-US"/>
    </w:rPr>
  </w:style>
  <w:style w:type="character" w:customStyle="1" w:styleId="2e">
    <w:name w:val="段落フォント2"/>
    <w:qFormat/>
    <w:rsid w:val="00FF4A91"/>
  </w:style>
  <w:style w:type="character" w:customStyle="1" w:styleId="2f">
    <w:name w:val="コメント参照2"/>
    <w:qFormat/>
    <w:rsid w:val="00FF4A91"/>
    <w:rPr>
      <w:sz w:val="16"/>
    </w:rPr>
  </w:style>
  <w:style w:type="paragraph" w:customStyle="1" w:styleId="2f0">
    <w:name w:val="図表番号2"/>
    <w:basedOn w:val="Normal"/>
    <w:qFormat/>
    <w:rsid w:val="00FF4A91"/>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FF4A91"/>
    <w:pPr>
      <w:tabs>
        <w:tab w:val="num" w:pos="644"/>
      </w:tabs>
      <w:suppressAutoHyphens/>
      <w:ind w:left="644" w:hanging="360"/>
    </w:pPr>
    <w:rPr>
      <w:rFonts w:eastAsia="MS Mincho" w:cs="CG Times (WN)"/>
      <w:lang w:eastAsia="ar-SA"/>
    </w:rPr>
  </w:style>
  <w:style w:type="paragraph" w:customStyle="1" w:styleId="22b">
    <w:name w:val="段落番号 22"/>
    <w:basedOn w:val="2f1"/>
    <w:qFormat/>
    <w:rsid w:val="00FF4A91"/>
    <w:pPr>
      <w:ind w:left="851" w:hanging="284"/>
    </w:pPr>
  </w:style>
  <w:style w:type="paragraph" w:customStyle="1" w:styleId="2f2">
    <w:name w:val="箇条書き2"/>
    <w:basedOn w:val="List"/>
    <w:qFormat/>
    <w:rsid w:val="00FF4A91"/>
    <w:pPr>
      <w:tabs>
        <w:tab w:val="num" w:pos="644"/>
      </w:tabs>
      <w:suppressAutoHyphens/>
      <w:ind w:left="644" w:hanging="360"/>
    </w:pPr>
    <w:rPr>
      <w:rFonts w:eastAsia="MS Mincho" w:cs="CG Times (WN)"/>
      <w:lang w:eastAsia="ar-SA"/>
    </w:rPr>
  </w:style>
  <w:style w:type="paragraph" w:customStyle="1" w:styleId="22c">
    <w:name w:val="箇条書き 22"/>
    <w:basedOn w:val="2f2"/>
    <w:qFormat/>
    <w:rsid w:val="00FF4A91"/>
    <w:pPr>
      <w:tabs>
        <w:tab w:val="clear" w:pos="644"/>
        <w:tab w:val="num" w:pos="1494"/>
      </w:tabs>
      <w:ind w:left="851" w:hanging="284"/>
    </w:pPr>
  </w:style>
  <w:style w:type="paragraph" w:customStyle="1" w:styleId="328">
    <w:name w:val="箇条書き 32"/>
    <w:basedOn w:val="22c"/>
    <w:qFormat/>
    <w:rsid w:val="00FF4A91"/>
    <w:pPr>
      <w:ind w:left="1135"/>
    </w:pPr>
  </w:style>
  <w:style w:type="paragraph" w:customStyle="1" w:styleId="22d">
    <w:name w:val="一覧 22"/>
    <w:basedOn w:val="List"/>
    <w:qFormat/>
    <w:rsid w:val="00FF4A91"/>
    <w:pPr>
      <w:suppressAutoHyphens/>
      <w:ind w:left="851"/>
    </w:pPr>
    <w:rPr>
      <w:rFonts w:eastAsia="MS Mincho" w:cs="CG Times (WN)"/>
      <w:lang w:eastAsia="ar-SA"/>
    </w:rPr>
  </w:style>
  <w:style w:type="paragraph" w:customStyle="1" w:styleId="329">
    <w:name w:val="一覧 32"/>
    <w:basedOn w:val="22d"/>
    <w:qFormat/>
    <w:rsid w:val="00FF4A91"/>
    <w:pPr>
      <w:ind w:left="1135"/>
    </w:pPr>
  </w:style>
  <w:style w:type="paragraph" w:customStyle="1" w:styleId="427">
    <w:name w:val="一覧 42"/>
    <w:basedOn w:val="329"/>
    <w:qFormat/>
    <w:rsid w:val="00FF4A91"/>
    <w:pPr>
      <w:ind w:left="1418"/>
    </w:pPr>
  </w:style>
  <w:style w:type="paragraph" w:customStyle="1" w:styleId="520">
    <w:name w:val="一覧 52"/>
    <w:basedOn w:val="427"/>
    <w:qFormat/>
    <w:rsid w:val="00FF4A91"/>
    <w:pPr>
      <w:ind w:left="1702"/>
    </w:pPr>
  </w:style>
  <w:style w:type="paragraph" w:customStyle="1" w:styleId="428">
    <w:name w:val="箇条書き 42"/>
    <w:basedOn w:val="328"/>
    <w:qFormat/>
    <w:rsid w:val="00FF4A91"/>
    <w:pPr>
      <w:ind w:left="1418"/>
    </w:pPr>
  </w:style>
  <w:style w:type="paragraph" w:customStyle="1" w:styleId="521">
    <w:name w:val="箇条書き 52"/>
    <w:basedOn w:val="428"/>
    <w:qFormat/>
    <w:rsid w:val="00FF4A91"/>
  </w:style>
  <w:style w:type="paragraph" w:customStyle="1" w:styleId="2f3">
    <w:name w:val="コメント文字列2"/>
    <w:basedOn w:val="Normal"/>
    <w:qFormat/>
    <w:rsid w:val="00FF4A91"/>
    <w:pPr>
      <w:suppressAutoHyphens/>
    </w:pPr>
    <w:rPr>
      <w:rFonts w:eastAsia="MS Mincho" w:cs="CG Times (WN)"/>
      <w:lang w:eastAsia="ar-SA"/>
    </w:rPr>
  </w:style>
  <w:style w:type="paragraph" w:customStyle="1" w:styleId="2f4">
    <w:name w:val="コメント内容2"/>
    <w:basedOn w:val="2f3"/>
    <w:next w:val="2f3"/>
    <w:qFormat/>
    <w:rsid w:val="00FF4A91"/>
    <w:rPr>
      <w:b/>
      <w:bCs/>
    </w:rPr>
  </w:style>
  <w:style w:type="paragraph" w:customStyle="1" w:styleId="2f5">
    <w:name w:val="見出しマップ2"/>
    <w:basedOn w:val="Normal"/>
    <w:qFormat/>
    <w:rsid w:val="00FF4A91"/>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FF4A91"/>
    <w:pPr>
      <w:suppressAutoHyphens/>
    </w:pPr>
    <w:rPr>
      <w:rFonts w:ascii="Courier New" w:eastAsia="MS Mincho" w:hAnsi="Courier New" w:cs="CG Times (WN)"/>
      <w:lang w:val="nb-NO" w:eastAsia="ar-SA"/>
    </w:rPr>
  </w:style>
  <w:style w:type="paragraph" w:customStyle="1" w:styleId="Web2">
    <w:name w:val="標準 (Web)2"/>
    <w:basedOn w:val="Normal"/>
    <w:qFormat/>
    <w:rsid w:val="00FF4A91"/>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FF4A91"/>
    <w:pPr>
      <w:suppressAutoHyphens/>
      <w:ind w:left="567"/>
    </w:pPr>
    <w:rPr>
      <w:rFonts w:ascii="Arial" w:eastAsia="MS Mincho" w:hAnsi="Arial" w:cs="Arial"/>
      <w:lang w:eastAsia="ar-SA"/>
    </w:rPr>
  </w:style>
  <w:style w:type="paragraph" w:customStyle="1" w:styleId="2f7">
    <w:name w:val="標準インデント2"/>
    <w:basedOn w:val="Normal"/>
    <w:qFormat/>
    <w:rsid w:val="00FF4A91"/>
    <w:pPr>
      <w:suppressAutoHyphens/>
      <w:ind w:left="708"/>
    </w:pPr>
    <w:rPr>
      <w:rFonts w:eastAsia="MS Mincho" w:cs="CG Times (WN)"/>
      <w:lang w:eastAsia="ar-SA"/>
    </w:rPr>
  </w:style>
  <w:style w:type="paragraph" w:customStyle="1" w:styleId="2f8">
    <w:name w:val="記2"/>
    <w:basedOn w:val="Normal"/>
    <w:next w:val="Normal"/>
    <w:qFormat/>
    <w:rsid w:val="00FF4A91"/>
    <w:pPr>
      <w:suppressAutoHyphens/>
    </w:pPr>
    <w:rPr>
      <w:rFonts w:eastAsia="MS Mincho" w:cs="CG Times (WN)"/>
      <w:lang w:eastAsia="ar-SA"/>
    </w:rPr>
  </w:style>
  <w:style w:type="paragraph" w:customStyle="1" w:styleId="HTML2">
    <w:name w:val="HTML 書式付き2"/>
    <w:basedOn w:val="Normal"/>
    <w:qFormat/>
    <w:rsid w:val="00FF4A91"/>
    <w:pPr>
      <w:suppressAutoHyphens/>
    </w:pPr>
    <w:rPr>
      <w:rFonts w:ascii="Courier New" w:eastAsia="MS Mincho" w:hAnsi="Courier New" w:cs="Courier New"/>
      <w:lang w:eastAsia="ar-SA"/>
    </w:rPr>
  </w:style>
  <w:style w:type="character" w:customStyle="1" w:styleId="Char13">
    <w:name w:val="纯文本 Char1"/>
    <w:qFormat/>
    <w:rsid w:val="00FF4A91"/>
    <w:rPr>
      <w:rFonts w:ascii="SimSun" w:hAnsi="Courier New" w:cs="Courier New"/>
      <w:sz w:val="21"/>
      <w:szCs w:val="21"/>
      <w:lang w:val="en-GB" w:eastAsia="en-US"/>
    </w:rPr>
  </w:style>
  <w:style w:type="character" w:customStyle="1" w:styleId="Char14">
    <w:name w:val="尾注文本 Char1"/>
    <w:qFormat/>
    <w:rsid w:val="00FF4A91"/>
    <w:rPr>
      <w:rFonts w:ascii="Times New Roman" w:hAnsi="Times New Roman"/>
      <w:lang w:val="en-GB" w:eastAsia="en-US"/>
    </w:rPr>
  </w:style>
  <w:style w:type="paragraph" w:customStyle="1" w:styleId="3b">
    <w:name w:val="无间隔3"/>
    <w:qFormat/>
    <w:rsid w:val="00FF4A9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F4A91"/>
    <w:rPr>
      <w:rFonts w:ascii="Arial" w:eastAsia="Times New Roman" w:hAnsi="Arial"/>
      <w:sz w:val="36"/>
      <w:lang w:val="en-GB"/>
    </w:rPr>
  </w:style>
  <w:style w:type="paragraph" w:customStyle="1" w:styleId="editorsnote0">
    <w:name w:val="editorsnote"/>
    <w:basedOn w:val="Normal"/>
    <w:qFormat/>
    <w:rsid w:val="00FF4A91"/>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FF4A91"/>
    <w:rPr>
      <w:i/>
      <w:iCs/>
      <w:color w:val="808080"/>
    </w:rPr>
  </w:style>
  <w:style w:type="character" w:styleId="IntenseEmphasis">
    <w:name w:val="Intense Emphasis"/>
    <w:uiPriority w:val="21"/>
    <w:qFormat/>
    <w:rsid w:val="00FF4A91"/>
    <w:rPr>
      <w:b/>
      <w:bCs/>
      <w:i/>
      <w:iCs/>
      <w:color w:val="4F81BD"/>
    </w:rPr>
  </w:style>
  <w:style w:type="character" w:styleId="SubtleReference">
    <w:name w:val="Subtle Reference"/>
    <w:uiPriority w:val="31"/>
    <w:qFormat/>
    <w:rsid w:val="00FF4A91"/>
    <w:rPr>
      <w:smallCaps/>
      <w:color w:val="C0504D"/>
      <w:u w:val="single"/>
    </w:rPr>
  </w:style>
  <w:style w:type="character" w:styleId="IntenseReference">
    <w:name w:val="Intense Reference"/>
    <w:uiPriority w:val="32"/>
    <w:qFormat/>
    <w:rsid w:val="00FF4A91"/>
    <w:rPr>
      <w:b/>
      <w:bCs/>
      <w:smallCaps/>
      <w:color w:val="C0504D"/>
      <w:spacing w:val="5"/>
      <w:u w:val="single"/>
    </w:rPr>
  </w:style>
  <w:style w:type="paragraph" w:customStyle="1" w:styleId="List1">
    <w:name w:val="List 1"/>
    <w:basedOn w:val="Normal"/>
    <w:link w:val="List1Char"/>
    <w:uiPriority w:val="99"/>
    <w:qFormat/>
    <w:rsid w:val="00FF4A91"/>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FF4A91"/>
    <w:rPr>
      <w:rFonts w:ascii="Times New Roman" w:eastAsia="PMingLiU" w:hAnsi="Times New Roman"/>
      <w:lang w:val="en-GB" w:eastAsia="x-none" w:bidi="en-US"/>
    </w:rPr>
  </w:style>
  <w:style w:type="paragraph" w:customStyle="1" w:styleId="Highlight">
    <w:name w:val="Highlight"/>
    <w:basedOn w:val="Normal"/>
    <w:uiPriority w:val="99"/>
    <w:qFormat/>
    <w:rsid w:val="00FF4A9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F4A91"/>
    <w:pPr>
      <w:numPr>
        <w:numId w:val="2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F4A91"/>
  </w:style>
  <w:style w:type="paragraph" w:customStyle="1" w:styleId="StyleHeading5Firstline0cm">
    <w:name w:val="Style Heading 5 + First line:  0 cm"/>
    <w:basedOn w:val="Heading5"/>
    <w:qFormat/>
    <w:rsid w:val="00FF4A9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F4A9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FF4A91"/>
    <w:rPr>
      <w:rFonts w:ascii="Times New Roman" w:hAnsi="Times New Roman"/>
      <w:sz w:val="16"/>
      <w:szCs w:val="16"/>
      <w:lang w:val="en-GB" w:eastAsia="en-GB"/>
    </w:rPr>
  </w:style>
  <w:style w:type="numbering" w:customStyle="1" w:styleId="Style1">
    <w:name w:val="Style1"/>
    <w:uiPriority w:val="99"/>
    <w:rsid w:val="00FF4A91"/>
    <w:pPr>
      <w:numPr>
        <w:numId w:val="26"/>
      </w:numPr>
    </w:pPr>
  </w:style>
  <w:style w:type="table" w:customStyle="1" w:styleId="SGSTableBasic2">
    <w:name w:val="SGS Table Basic 2"/>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F4A91"/>
    <w:pPr>
      <w:numPr>
        <w:numId w:val="27"/>
      </w:numPr>
    </w:pPr>
  </w:style>
  <w:style w:type="table" w:styleId="TableClassic2">
    <w:name w:val="Table Classic 2"/>
    <w:basedOn w:val="TableNormal"/>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F4A91"/>
    <w:rPr>
      <w:rFonts w:ascii="Arial" w:hAnsi="Arial"/>
      <w:sz w:val="36"/>
      <w:lang w:val="en-GB" w:eastAsia="en-US"/>
    </w:rPr>
  </w:style>
  <w:style w:type="character" w:customStyle="1" w:styleId="Absatz-Standardschriftart3">
    <w:name w:val="Absatz-Standardschriftart3"/>
    <w:qFormat/>
    <w:rsid w:val="00FF4A91"/>
  </w:style>
  <w:style w:type="paragraph" w:customStyle="1" w:styleId="54">
    <w:name w:val="吹き出し5"/>
    <w:basedOn w:val="Normal"/>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FF4A91"/>
    <w:rPr>
      <w:rFonts w:ascii="Times New Roman" w:eastAsia="MS Mincho" w:hAnsi="Times New Roman"/>
      <w:lang w:val="en-GB" w:eastAsia="en-US"/>
    </w:rPr>
  </w:style>
  <w:style w:type="character" w:customStyle="1" w:styleId="3d">
    <w:name w:val="段落フォント3"/>
    <w:qFormat/>
    <w:rsid w:val="00FF4A91"/>
  </w:style>
  <w:style w:type="character" w:customStyle="1" w:styleId="3e">
    <w:name w:val="コメント参照3"/>
    <w:qFormat/>
    <w:rsid w:val="00FF4A91"/>
    <w:rPr>
      <w:sz w:val="16"/>
    </w:rPr>
  </w:style>
  <w:style w:type="paragraph" w:customStyle="1" w:styleId="3f">
    <w:name w:val="図表番号3"/>
    <w:basedOn w:val="Normal"/>
    <w:qFormat/>
    <w:rsid w:val="00FF4A9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F4A91"/>
    <w:pPr>
      <w:tabs>
        <w:tab w:val="num" w:pos="644"/>
      </w:tabs>
      <w:suppressAutoHyphens/>
      <w:ind w:left="644" w:hanging="360"/>
    </w:pPr>
    <w:rPr>
      <w:rFonts w:eastAsia="MS Mincho" w:cs="CG Times (WN)"/>
      <w:lang w:eastAsia="ar-SA"/>
    </w:rPr>
  </w:style>
  <w:style w:type="paragraph" w:customStyle="1" w:styleId="233">
    <w:name w:val="段落番号 23"/>
    <w:basedOn w:val="3f0"/>
    <w:qFormat/>
    <w:rsid w:val="00FF4A91"/>
  </w:style>
  <w:style w:type="paragraph" w:customStyle="1" w:styleId="3f1">
    <w:name w:val="箇条書き3"/>
    <w:basedOn w:val="List"/>
    <w:qFormat/>
    <w:rsid w:val="00FF4A91"/>
    <w:pPr>
      <w:tabs>
        <w:tab w:val="num" w:pos="644"/>
      </w:tabs>
      <w:suppressAutoHyphens/>
      <w:ind w:left="644" w:hanging="360"/>
    </w:pPr>
    <w:rPr>
      <w:rFonts w:eastAsia="MS Mincho" w:cs="CG Times (WN)"/>
      <w:lang w:eastAsia="ar-SA"/>
    </w:rPr>
  </w:style>
  <w:style w:type="paragraph" w:customStyle="1" w:styleId="234">
    <w:name w:val="箇条書き 23"/>
    <w:basedOn w:val="3f1"/>
    <w:qFormat/>
    <w:rsid w:val="00FF4A91"/>
  </w:style>
  <w:style w:type="paragraph" w:customStyle="1" w:styleId="333">
    <w:name w:val="箇条書き 33"/>
    <w:basedOn w:val="234"/>
    <w:qFormat/>
    <w:rsid w:val="00FF4A91"/>
  </w:style>
  <w:style w:type="paragraph" w:customStyle="1" w:styleId="235">
    <w:name w:val="一覧 23"/>
    <w:basedOn w:val="List"/>
    <w:qFormat/>
    <w:rsid w:val="00FF4A91"/>
    <w:pPr>
      <w:suppressAutoHyphens/>
      <w:ind w:left="851"/>
    </w:pPr>
    <w:rPr>
      <w:rFonts w:eastAsia="MS Mincho" w:cs="CG Times (WN)"/>
      <w:lang w:eastAsia="ar-SA"/>
    </w:rPr>
  </w:style>
  <w:style w:type="paragraph" w:customStyle="1" w:styleId="334">
    <w:name w:val="一覧 33"/>
    <w:basedOn w:val="235"/>
    <w:qFormat/>
    <w:rsid w:val="00FF4A91"/>
  </w:style>
  <w:style w:type="paragraph" w:customStyle="1" w:styleId="433">
    <w:name w:val="一覧 43"/>
    <w:basedOn w:val="334"/>
    <w:qFormat/>
    <w:rsid w:val="00FF4A91"/>
  </w:style>
  <w:style w:type="paragraph" w:customStyle="1" w:styleId="530">
    <w:name w:val="一覧 53"/>
    <w:basedOn w:val="433"/>
    <w:qFormat/>
    <w:rsid w:val="00FF4A91"/>
  </w:style>
  <w:style w:type="paragraph" w:customStyle="1" w:styleId="434">
    <w:name w:val="箇条書き 43"/>
    <w:basedOn w:val="333"/>
    <w:qFormat/>
    <w:rsid w:val="00FF4A91"/>
  </w:style>
  <w:style w:type="paragraph" w:customStyle="1" w:styleId="531">
    <w:name w:val="箇条書き 53"/>
    <w:basedOn w:val="434"/>
    <w:qFormat/>
    <w:rsid w:val="00FF4A91"/>
  </w:style>
  <w:style w:type="paragraph" w:customStyle="1" w:styleId="3f2">
    <w:name w:val="コメント文字列3"/>
    <w:basedOn w:val="Normal"/>
    <w:qFormat/>
    <w:rsid w:val="00FF4A91"/>
    <w:pPr>
      <w:suppressAutoHyphens/>
    </w:pPr>
    <w:rPr>
      <w:rFonts w:eastAsia="MS Mincho" w:cs="CG Times (WN)"/>
      <w:lang w:eastAsia="ar-SA"/>
    </w:rPr>
  </w:style>
  <w:style w:type="paragraph" w:customStyle="1" w:styleId="3f3">
    <w:name w:val="コメント内容3"/>
    <w:basedOn w:val="3f2"/>
    <w:next w:val="3f2"/>
    <w:qFormat/>
    <w:rsid w:val="00FF4A91"/>
    <w:rPr>
      <w:b/>
      <w:bCs/>
    </w:rPr>
  </w:style>
  <w:style w:type="paragraph" w:customStyle="1" w:styleId="3f4">
    <w:name w:val="見出しマップ3"/>
    <w:basedOn w:val="Normal"/>
    <w:qFormat/>
    <w:rsid w:val="00FF4A9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F4A91"/>
    <w:pPr>
      <w:suppressAutoHyphens/>
    </w:pPr>
    <w:rPr>
      <w:rFonts w:ascii="Courier New" w:eastAsia="MS Mincho" w:hAnsi="Courier New" w:cs="CG Times (WN)"/>
      <w:lang w:val="nb-NO" w:eastAsia="ar-SA"/>
    </w:rPr>
  </w:style>
  <w:style w:type="paragraph" w:customStyle="1" w:styleId="Web3">
    <w:name w:val="標準 (Web)3"/>
    <w:basedOn w:val="Normal"/>
    <w:qFormat/>
    <w:rsid w:val="00FF4A91"/>
    <w:pPr>
      <w:suppressAutoHyphens/>
      <w:spacing w:before="100" w:after="100"/>
    </w:pPr>
    <w:rPr>
      <w:rFonts w:eastAsia="Arial Unicode MS" w:cs="CG Times (WN)"/>
      <w:sz w:val="24"/>
      <w:szCs w:val="24"/>
      <w:lang w:eastAsia="en-GB"/>
    </w:rPr>
  </w:style>
  <w:style w:type="paragraph" w:customStyle="1" w:styleId="236">
    <w:name w:val="本文インデント 23"/>
    <w:basedOn w:val="Normal"/>
    <w:qFormat/>
    <w:rsid w:val="00FF4A91"/>
    <w:pPr>
      <w:suppressAutoHyphens/>
      <w:ind w:left="567"/>
    </w:pPr>
    <w:rPr>
      <w:rFonts w:ascii="Arial" w:eastAsia="MS Mincho" w:hAnsi="Arial" w:cs="Arial"/>
      <w:lang w:eastAsia="ar-SA"/>
    </w:rPr>
  </w:style>
  <w:style w:type="paragraph" w:customStyle="1" w:styleId="3f6">
    <w:name w:val="標準インデント3"/>
    <w:basedOn w:val="Normal"/>
    <w:qFormat/>
    <w:rsid w:val="00FF4A91"/>
    <w:pPr>
      <w:suppressAutoHyphens/>
      <w:ind w:left="708"/>
    </w:pPr>
    <w:rPr>
      <w:rFonts w:eastAsia="MS Mincho" w:cs="CG Times (WN)"/>
      <w:lang w:eastAsia="ar-SA"/>
    </w:rPr>
  </w:style>
  <w:style w:type="paragraph" w:customStyle="1" w:styleId="3f7">
    <w:name w:val="記3"/>
    <w:basedOn w:val="Normal"/>
    <w:next w:val="Normal"/>
    <w:qFormat/>
    <w:rsid w:val="00FF4A91"/>
    <w:pPr>
      <w:suppressAutoHyphens/>
    </w:pPr>
    <w:rPr>
      <w:rFonts w:eastAsia="MS Mincho" w:cs="CG Times (WN)"/>
      <w:lang w:eastAsia="ar-SA"/>
    </w:rPr>
  </w:style>
  <w:style w:type="paragraph" w:customStyle="1" w:styleId="HTML3">
    <w:name w:val="HTML 書式付き3"/>
    <w:basedOn w:val="Normal"/>
    <w:qFormat/>
    <w:rsid w:val="00FF4A91"/>
    <w:pPr>
      <w:suppressAutoHyphens/>
    </w:pPr>
    <w:rPr>
      <w:rFonts w:ascii="Courier New" w:eastAsia="MS Mincho" w:hAnsi="Courier New" w:cs="Courier New"/>
      <w:lang w:eastAsia="ar-SA"/>
    </w:rPr>
  </w:style>
  <w:style w:type="character" w:customStyle="1" w:styleId="1fa">
    <w:name w:val="吹き出し (文字)1"/>
    <w:uiPriority w:val="99"/>
    <w:semiHidden/>
    <w:qFormat/>
    <w:rsid w:val="00FF4A91"/>
    <w:rPr>
      <w:rFonts w:ascii="MS Mincho" w:eastAsia="MS Mincho" w:hAnsi="Times New Roman"/>
      <w:sz w:val="18"/>
      <w:szCs w:val="18"/>
      <w:lang w:val="en-GB" w:eastAsia="en-US"/>
    </w:rPr>
  </w:style>
  <w:style w:type="character" w:customStyle="1" w:styleId="1fb">
    <w:name w:val="見出しマップ (文字)1"/>
    <w:uiPriority w:val="99"/>
    <w:semiHidden/>
    <w:qFormat/>
    <w:rsid w:val="00FF4A91"/>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A91"/>
    <w:rPr>
      <w:rFonts w:ascii="Times New Roman" w:eastAsia="Times New Roman" w:hAnsi="Times New Roman"/>
      <w:lang w:val="en-GB" w:eastAsia="en-US"/>
    </w:rPr>
  </w:style>
  <w:style w:type="character" w:customStyle="1" w:styleId="1fd">
    <w:name w:val="コメント文字列 (文字)1"/>
    <w:uiPriority w:val="99"/>
    <w:semiHidden/>
    <w:qFormat/>
    <w:rsid w:val="00FF4A91"/>
    <w:rPr>
      <w:rFonts w:ascii="Times New Roman" w:eastAsia="Times New Roman" w:hAnsi="Times New Roman"/>
      <w:lang w:val="en-GB" w:eastAsia="en-US"/>
    </w:rPr>
  </w:style>
  <w:style w:type="character" w:customStyle="1" w:styleId="1fe">
    <w:name w:val="コメント内容 (文字)1"/>
    <w:uiPriority w:val="99"/>
    <w:semiHidden/>
    <w:qFormat/>
    <w:rsid w:val="00FF4A9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F4A9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FF4A91"/>
    <w:rPr>
      <w:rFonts w:ascii="Arial" w:eastAsia="PMingLiU" w:hAnsi="Arial"/>
      <w:lang w:val="en-GB" w:eastAsia="x-none"/>
    </w:rPr>
  </w:style>
  <w:style w:type="character" w:customStyle="1" w:styleId="ColorfulGrid-Accent1Char">
    <w:name w:val="Colorful Grid - Accent 1 Char"/>
    <w:link w:val="ColorfulGrid-Accent1"/>
    <w:uiPriority w:val="29"/>
    <w:qFormat/>
    <w:rsid w:val="00FF4A9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F4A91"/>
    <w:rPr>
      <w:rFonts w:ascii="Arial" w:eastAsia="PMingLiU" w:hAnsi="Arial"/>
      <w:b/>
      <w:bCs/>
      <w:i/>
      <w:iCs/>
      <w:color w:val="4F81BD"/>
      <w:lang w:val="en-GB" w:eastAsia="en-US"/>
    </w:rPr>
  </w:style>
  <w:style w:type="character" w:customStyle="1" w:styleId="PlainTable31">
    <w:name w:val="Plain Table 31"/>
    <w:uiPriority w:val="19"/>
    <w:qFormat/>
    <w:rsid w:val="00FF4A91"/>
    <w:rPr>
      <w:i/>
      <w:iCs/>
      <w:color w:val="808080"/>
    </w:rPr>
  </w:style>
  <w:style w:type="character" w:customStyle="1" w:styleId="PlainTable41">
    <w:name w:val="Plain Table 41"/>
    <w:uiPriority w:val="21"/>
    <w:qFormat/>
    <w:rsid w:val="00FF4A91"/>
    <w:rPr>
      <w:b/>
      <w:bCs/>
      <w:i/>
      <w:iCs/>
      <w:color w:val="4F81BD"/>
    </w:rPr>
  </w:style>
  <w:style w:type="character" w:customStyle="1" w:styleId="PlainTable51">
    <w:name w:val="Plain Table 51"/>
    <w:uiPriority w:val="31"/>
    <w:qFormat/>
    <w:rsid w:val="00FF4A91"/>
    <w:rPr>
      <w:smallCaps/>
      <w:color w:val="C0504D"/>
      <w:u w:val="single"/>
    </w:rPr>
  </w:style>
  <w:style w:type="character" w:customStyle="1" w:styleId="TableGridLight1">
    <w:name w:val="Table Grid Light1"/>
    <w:uiPriority w:val="32"/>
    <w:qFormat/>
    <w:rsid w:val="00FF4A91"/>
    <w:rPr>
      <w:b/>
      <w:bCs/>
      <w:smallCaps/>
      <w:color w:val="C0504D"/>
      <w:spacing w:val="5"/>
      <w:u w:val="single"/>
    </w:rPr>
  </w:style>
  <w:style w:type="character" w:customStyle="1" w:styleId="GridTable1Light1">
    <w:name w:val="Grid Table 1 Light1"/>
    <w:uiPriority w:val="33"/>
    <w:qFormat/>
    <w:rsid w:val="00FF4A91"/>
    <w:rPr>
      <w:b/>
      <w:bCs/>
      <w:smallCaps/>
      <w:spacing w:val="5"/>
    </w:rPr>
  </w:style>
  <w:style w:type="paragraph" w:customStyle="1" w:styleId="GridTable31">
    <w:name w:val="Grid Table 31"/>
    <w:basedOn w:val="Heading1"/>
    <w:next w:val="Normal"/>
    <w:uiPriority w:val="39"/>
    <w:unhideWhenUsed/>
    <w:qFormat/>
    <w:rsid w:val="00FF4A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FF4A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F4A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FF4A91"/>
    <w:rPr>
      <w:rFonts w:ascii="Times New Roman" w:eastAsia="Times New Roman" w:hAnsi="Times New Roman"/>
      <w:lang w:val="en-GB"/>
    </w:rPr>
  </w:style>
  <w:style w:type="character" w:customStyle="1" w:styleId="1ff">
    <w:name w:val="註解主旨 字元1"/>
    <w:qFormat/>
    <w:rsid w:val="00FF4A91"/>
    <w:rPr>
      <w:b/>
      <w:bCs/>
      <w:lang w:val="en-GB" w:eastAsia="sv-SE"/>
    </w:rPr>
  </w:style>
  <w:style w:type="paragraph" w:customStyle="1" w:styleId="4b">
    <w:name w:val="无间隔4"/>
    <w:qFormat/>
    <w:rsid w:val="00FF4A91"/>
    <w:rPr>
      <w:rFonts w:ascii="Times New Roman" w:eastAsia="SimSun" w:hAnsi="Times New Roman"/>
      <w:lang w:val="en-GB" w:eastAsia="en-US"/>
    </w:rPr>
  </w:style>
  <w:style w:type="paragraph" w:customStyle="1" w:styleId="TTan">
    <w:name w:val="TTan"/>
    <w:basedOn w:val="FP"/>
    <w:qFormat/>
    <w:rsid w:val="00FF4A9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FF4A9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F4A9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FF4A91"/>
    <w:rPr>
      <w:rFonts w:ascii="Arial" w:hAnsi="Arial"/>
      <w:sz w:val="36"/>
      <w:lang w:val="en-GB" w:eastAsia="en-US" w:bidi="ar-SA"/>
    </w:rPr>
  </w:style>
  <w:style w:type="character" w:customStyle="1" w:styleId="Char22">
    <w:name w:val="批注主题 Char2"/>
    <w:qFormat/>
    <w:rsid w:val="00FF4A91"/>
    <w:rPr>
      <w:rFonts w:eastAsia="SimSun"/>
      <w:b/>
      <w:bCs/>
      <w:lang w:eastAsia="en-US"/>
    </w:rPr>
  </w:style>
  <w:style w:type="character" w:customStyle="1" w:styleId="Char15">
    <w:name w:val="注释标题 Char1"/>
    <w:qFormat/>
    <w:rsid w:val="00FF4A91"/>
    <w:rPr>
      <w:rFonts w:eastAsia="MS Mincho"/>
      <w:lang w:eastAsia="en-US"/>
    </w:rPr>
  </w:style>
  <w:style w:type="character" w:customStyle="1" w:styleId="9Char1">
    <w:name w:val="标题 9 Char1"/>
    <w:qFormat/>
    <w:rsid w:val="00FF4A91"/>
    <w:rPr>
      <w:rFonts w:ascii="Arial" w:hAnsi="Arial"/>
      <w:sz w:val="36"/>
      <w:lang w:val="en-GB"/>
    </w:rPr>
  </w:style>
  <w:style w:type="character" w:customStyle="1" w:styleId="Char16">
    <w:name w:val="文档结构图 Char1"/>
    <w:semiHidden/>
    <w:qFormat/>
    <w:rsid w:val="00FF4A91"/>
    <w:rPr>
      <w:rFonts w:ascii="Tahoma" w:hAnsi="Tahoma" w:cs="Tahoma"/>
      <w:shd w:val="clear" w:color="auto" w:fill="000080"/>
      <w:lang w:val="en-GB"/>
    </w:rPr>
  </w:style>
  <w:style w:type="character" w:customStyle="1" w:styleId="Char17">
    <w:name w:val="批注框文本 Char1"/>
    <w:uiPriority w:val="99"/>
    <w:qFormat/>
    <w:rsid w:val="00FF4A91"/>
    <w:rPr>
      <w:rFonts w:ascii="Tahoma" w:hAnsi="Tahoma" w:cs="Tahoma"/>
      <w:sz w:val="16"/>
      <w:szCs w:val="16"/>
      <w:lang w:val="en-GB"/>
    </w:rPr>
  </w:style>
  <w:style w:type="character" w:customStyle="1" w:styleId="Char18">
    <w:name w:val="正文文本缩进 Char1"/>
    <w:qFormat/>
    <w:rsid w:val="00FF4A91"/>
    <w:rPr>
      <w:rFonts w:eastAsia="Batang"/>
      <w:lang w:val="en-GB"/>
    </w:rPr>
  </w:style>
  <w:style w:type="character" w:customStyle="1" w:styleId="2Char1">
    <w:name w:val="正文文本 2 Char1"/>
    <w:qFormat/>
    <w:rsid w:val="00FF4A91"/>
    <w:rPr>
      <w:rFonts w:ascii="CG Times (WN)" w:eastAsia="Malgun Gothic" w:hAnsi="CG Times (WN)"/>
      <w:i/>
      <w:lang w:val="en-GB" w:eastAsia="ko-KR"/>
    </w:rPr>
  </w:style>
  <w:style w:type="character" w:customStyle="1" w:styleId="3Char1">
    <w:name w:val="正文文本 3 Char1"/>
    <w:qFormat/>
    <w:rsid w:val="00FF4A91"/>
    <w:rPr>
      <w:rFonts w:ascii="CG Times (WN)" w:eastAsia="Osaka" w:hAnsi="CG Times (WN)"/>
      <w:color w:val="000000"/>
      <w:lang w:val="en-GB" w:eastAsia="ko-KR"/>
    </w:rPr>
  </w:style>
  <w:style w:type="character" w:customStyle="1" w:styleId="2Char10">
    <w:name w:val="正文文本缩进 2 Char1"/>
    <w:qFormat/>
    <w:rsid w:val="00FF4A91"/>
    <w:rPr>
      <w:rFonts w:ascii="CG Times (WN)" w:eastAsia="MS Mincho" w:hAnsi="CG Times (WN)"/>
      <w:lang w:val="en-GB"/>
    </w:rPr>
  </w:style>
  <w:style w:type="character" w:customStyle="1" w:styleId="HTMLChar1">
    <w:name w:val="HTML 预设格式 Char1"/>
    <w:qFormat/>
    <w:rsid w:val="00FF4A91"/>
    <w:rPr>
      <w:rFonts w:ascii="Courier New" w:eastAsia="MS Mincho" w:hAnsi="Courier New"/>
      <w:lang w:val="en-GB" w:eastAsia="x-none"/>
    </w:rPr>
  </w:style>
  <w:style w:type="character" w:customStyle="1" w:styleId="textbodybold1">
    <w:name w:val="textbodybold1"/>
    <w:qFormat/>
    <w:rsid w:val="00FF4A9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F4A91"/>
    <w:rPr>
      <w:color w:val="000000"/>
    </w:rPr>
  </w:style>
  <w:style w:type="paragraph" w:customStyle="1" w:styleId="910">
    <w:name w:val="目錄 91"/>
    <w:basedOn w:val="TOC8"/>
    <w:qFormat/>
    <w:rsid w:val="00FF4A91"/>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qFormat/>
    <w:rsid w:val="00FF4A9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FF4A91"/>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F4A91"/>
    <w:rPr>
      <w:rFonts w:ascii="Arial" w:hAnsi="Arial"/>
      <w:b/>
      <w:sz w:val="18"/>
      <w:lang w:val="en-GB" w:eastAsia="en-US"/>
    </w:rPr>
  </w:style>
  <w:style w:type="paragraph" w:customStyle="1" w:styleId="Verzeichnis91">
    <w:name w:val="Verzeichnis 91"/>
    <w:basedOn w:val="TOC8"/>
    <w:qFormat/>
    <w:rsid w:val="00FF4A9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FF4A9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F4A91"/>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FF4A91"/>
    <w:rPr>
      <w:rFonts w:ascii="Times New Roman" w:eastAsia="SimSun" w:hAnsi="Times New Roman"/>
      <w:lang w:val="en-GB" w:eastAsia="en-US"/>
    </w:rPr>
  </w:style>
  <w:style w:type="character" w:customStyle="1" w:styleId="Absatz-Standardschriftart5">
    <w:name w:val="Absatz-Standardschriftart5"/>
    <w:qFormat/>
    <w:rsid w:val="00FF4A91"/>
  </w:style>
  <w:style w:type="paragraph" w:customStyle="1" w:styleId="TB1">
    <w:name w:val="TB1"/>
    <w:basedOn w:val="Normal"/>
    <w:qFormat/>
    <w:rsid w:val="00FF4A91"/>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F4A9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FF4A91"/>
  </w:style>
  <w:style w:type="table" w:customStyle="1" w:styleId="SGSTableBasic11">
    <w:name w:val="SGS Table Basic 11"/>
    <w:basedOn w:val="TableNormal"/>
    <w:next w:val="TableGrid"/>
    <w:qFormat/>
    <w:rsid w:val="00FF4A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F4A91"/>
    <w:pPr>
      <w:numPr>
        <w:numId w:val="19"/>
      </w:numPr>
    </w:pPr>
  </w:style>
  <w:style w:type="table" w:customStyle="1" w:styleId="SGSTableBasic21">
    <w:name w:val="SGS Table Basic 21"/>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F4A91"/>
    <w:pPr>
      <w:numPr>
        <w:numId w:val="20"/>
      </w:numPr>
    </w:pPr>
  </w:style>
  <w:style w:type="table" w:customStyle="1" w:styleId="TableClassic21">
    <w:name w:val="Table Classic 21"/>
    <w:basedOn w:val="TableNormal"/>
    <w:next w:val="TableClassic2"/>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FF4A9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FF4A9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FF4A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F4A91"/>
    <w:pPr>
      <w:numPr>
        <w:numId w:val="24"/>
      </w:numPr>
    </w:pPr>
  </w:style>
  <w:style w:type="table" w:customStyle="1" w:styleId="SGSTableBasic22">
    <w:name w:val="SGS Table Basic 22"/>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F4A91"/>
    <w:pPr>
      <w:numPr>
        <w:numId w:val="25"/>
      </w:numPr>
    </w:pPr>
  </w:style>
  <w:style w:type="table" w:customStyle="1" w:styleId="TableClassic22">
    <w:name w:val="Table Classic 22"/>
    <w:basedOn w:val="TableNormal"/>
    <w:next w:val="TableClassic2"/>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F4A9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F4A9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FF4A91"/>
    <w:rPr>
      <w:i w:val="0"/>
      <w:color w:val="008000"/>
    </w:rPr>
  </w:style>
  <w:style w:type="character" w:customStyle="1" w:styleId="opdict3lineoneresulttip">
    <w:name w:val="op_dict3_lineone_result_tip"/>
    <w:qFormat/>
    <w:rsid w:val="00FF4A91"/>
    <w:rPr>
      <w:color w:val="999999"/>
    </w:rPr>
  </w:style>
  <w:style w:type="character" w:customStyle="1" w:styleId="c-icon">
    <w:name w:val="c-icon"/>
    <w:qFormat/>
    <w:rsid w:val="00FF4A91"/>
  </w:style>
  <w:style w:type="paragraph" w:customStyle="1" w:styleId="9">
    <w:name w:val="修订9"/>
    <w:hidden/>
    <w:semiHidden/>
    <w:qFormat/>
    <w:rsid w:val="00FF4A9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F4A9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3132</Words>
  <Characters>17857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1899-12-31T23:00:00Z</cp:lastPrinted>
  <dcterms:created xsi:type="dcterms:W3CDTF">2025-02-05T16:50:00Z</dcterms:created>
  <dcterms:modified xsi:type="dcterms:W3CDTF">2025-02-19T13:06:00Z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