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C5857" w14:textId="0CD86B9A" w:rsidR="008E542D" w:rsidRDefault="0070597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b/>
          <w:noProof/>
          <w:sz w:val="24"/>
        </w:rPr>
        <w:t>3GPP TSG-</w:t>
      </w:r>
      <w:r w:rsidR="00BD3709">
        <w:fldChar w:fldCharType="begin"/>
      </w:r>
      <w:r w:rsidR="00BD3709">
        <w:instrText xml:space="preserve"> DOCPROPERTY  TSG/WGRef  \* MERGEFORMAT </w:instrText>
      </w:r>
      <w:r w:rsidR="00BD3709">
        <w:fldChar w:fldCharType="separate"/>
      </w:r>
      <w:r>
        <w:rPr>
          <w:b/>
          <w:noProof/>
          <w:sz w:val="24"/>
        </w:rPr>
        <w:t>RAN5</w:t>
      </w:r>
      <w:r w:rsidR="00BD370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D3709">
        <w:fldChar w:fldCharType="begin"/>
      </w:r>
      <w:r w:rsidR="00BD3709">
        <w:instrText xml:space="preserve"> DOCPROPERTY  MtgSeq  \* MERGEFORMAT </w:instrText>
      </w:r>
      <w:r w:rsidR="00BD3709">
        <w:fldChar w:fldCharType="separate"/>
      </w:r>
      <w:r>
        <w:rPr>
          <w:b/>
          <w:noProof/>
          <w:sz w:val="24"/>
        </w:rPr>
        <w:t>10</w:t>
      </w:r>
      <w:r w:rsidR="00BD3709">
        <w:rPr>
          <w:b/>
          <w:noProof/>
          <w:sz w:val="24"/>
        </w:rPr>
        <w:fldChar w:fldCharType="end"/>
      </w:r>
      <w:r w:rsidR="00D85C6F">
        <w:rPr>
          <w:b/>
          <w:noProof/>
          <w:sz w:val="24"/>
        </w:rPr>
        <w:t>6</w:t>
      </w:r>
      <w:r w:rsidR="005A3077">
        <w:rPr>
          <w:b/>
          <w:i/>
          <w:sz w:val="28"/>
        </w:rPr>
        <w:tab/>
        <w:t>R5-</w:t>
      </w:r>
      <w:r w:rsidR="00FE0586">
        <w:rPr>
          <w:b/>
          <w:i/>
          <w:sz w:val="28"/>
        </w:rPr>
        <w:t>2</w:t>
      </w:r>
      <w:r w:rsidR="005E5737">
        <w:rPr>
          <w:b/>
          <w:i/>
          <w:sz w:val="28"/>
        </w:rPr>
        <w:t>50244</w:t>
      </w:r>
    </w:p>
    <w:p w14:paraId="5F65F60B" w14:textId="3C80DD13" w:rsidR="008E542D" w:rsidRPr="00F0494E" w:rsidRDefault="006F787C" w:rsidP="00F0494E">
      <w:pPr>
        <w:pStyle w:val="CRCoverPage"/>
        <w:outlineLvl w:val="0"/>
        <w:rPr>
          <w:b/>
          <w:noProof/>
          <w:sz w:val="24"/>
        </w:rPr>
      </w:pPr>
      <w:r w:rsidRPr="0054596F">
        <w:rPr>
          <w:b/>
          <w:sz w:val="24"/>
        </w:rPr>
        <w:t>Athens, February 17 - 21 2025</w:t>
      </w:r>
    </w:p>
    <w:tbl>
      <w:tblPr>
        <w:tblW w:w="9891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378"/>
      </w:tblGrid>
      <w:tr w:rsidR="008E542D" w14:paraId="4F83DA91" w14:textId="77777777" w:rsidTr="007E7B93">
        <w:trPr>
          <w:gridBefore w:val="1"/>
          <w:wBefore w:w="15" w:type="dxa"/>
        </w:trPr>
        <w:tc>
          <w:tcPr>
            <w:tcW w:w="987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CE82C" w14:textId="77777777" w:rsidR="008E542D" w:rsidRDefault="005A307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i/>
                <w:sz w:val="14"/>
                <w:lang w:val="en-US"/>
              </w:rPr>
              <w:t>4</w:t>
            </w:r>
            <w:r>
              <w:rPr>
                <w:i/>
                <w:sz w:val="14"/>
              </w:rPr>
              <w:t>.0</w:t>
            </w:r>
          </w:p>
        </w:tc>
      </w:tr>
      <w:tr w:rsidR="008E542D" w14:paraId="0611FCC4" w14:textId="77777777" w:rsidTr="007E7B93">
        <w:trPr>
          <w:gridBefore w:val="1"/>
          <w:wBefore w:w="15" w:type="dxa"/>
          <w:trHeight w:val="436"/>
        </w:trPr>
        <w:tc>
          <w:tcPr>
            <w:tcW w:w="98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CCD0" w14:textId="77777777" w:rsidR="008E542D" w:rsidRDefault="005A307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8E542D" w14:paraId="2DC02776" w14:textId="77777777" w:rsidTr="007E7B93">
        <w:trPr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7B1A9D54" w14:textId="77777777" w:rsidR="008E542D" w:rsidRDefault="008E54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8048" w:type="dxa"/>
            <w:gridSpan w:val="4"/>
            <w:tcBorders>
              <w:bottom w:val="single" w:sz="4" w:space="0" w:color="auto"/>
            </w:tcBorders>
          </w:tcPr>
          <w:p w14:paraId="47128D36" w14:textId="77777777" w:rsidR="008E542D" w:rsidRDefault="008E54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42D" w14:paraId="529BEFC6" w14:textId="77777777" w:rsidTr="007E7B93"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B6A159" w14:textId="77777777" w:rsidR="008E542D" w:rsidRDefault="005A3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8048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58B81C" w14:textId="2BD5478C" w:rsidR="008E542D" w:rsidRDefault="00474E0B">
            <w:pPr>
              <w:pStyle w:val="CRCoverPage"/>
              <w:spacing w:after="0"/>
              <w:ind w:left="100"/>
            </w:pPr>
            <w:r w:rsidRPr="00474E0B">
              <w:t>PRD21 CDS: CA_n78A-n258A</w:t>
            </w:r>
          </w:p>
        </w:tc>
      </w:tr>
      <w:tr w:rsidR="008E542D" w14:paraId="55A1377E" w14:textId="77777777" w:rsidTr="007E7B93">
        <w:trPr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434A6475" w14:textId="77777777" w:rsidR="008E542D" w:rsidRDefault="008E54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8048" w:type="dxa"/>
            <w:gridSpan w:val="4"/>
            <w:tcBorders>
              <w:right w:val="single" w:sz="4" w:space="0" w:color="auto"/>
            </w:tcBorders>
          </w:tcPr>
          <w:p w14:paraId="17FCBB11" w14:textId="77777777" w:rsidR="008E542D" w:rsidRDefault="008E54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42D" w14:paraId="6758AC8F" w14:textId="77777777" w:rsidTr="007E7B93"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DABF15" w14:textId="77777777" w:rsidR="008E542D" w:rsidRDefault="005A3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76E14817" w14:textId="5CC1995E" w:rsidR="008E542D" w:rsidRDefault="00D00FF1">
            <w:pPr>
              <w:pStyle w:val="CRCoverPage"/>
              <w:spacing w:after="0"/>
              <w:ind w:left="100"/>
            </w:pPr>
            <w:r>
              <w:t>Ericsson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B9794CA" w14:textId="77777777" w:rsidR="008E542D" w:rsidRDefault="008E54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133DBBB" w14:textId="77777777" w:rsidR="008E542D" w:rsidRDefault="005A307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378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1604F" w14:textId="6E4C8FD6" w:rsidR="008E542D" w:rsidRDefault="00CA65A8">
            <w:pPr>
              <w:pStyle w:val="CRCoverPage"/>
              <w:spacing w:after="0"/>
              <w:ind w:left="100"/>
            </w:pPr>
            <w:r>
              <w:t>202</w:t>
            </w:r>
            <w:r w:rsidR="00032593">
              <w:t>5</w:t>
            </w:r>
            <w:r>
              <w:t>-</w:t>
            </w:r>
            <w:r w:rsidR="008800D8">
              <w:t>0</w:t>
            </w:r>
            <w:r w:rsidR="00032593">
              <w:t>2</w:t>
            </w:r>
            <w:r>
              <w:t>-</w:t>
            </w:r>
            <w:r w:rsidR="004D5905">
              <w:t>20</w:t>
            </w:r>
          </w:p>
        </w:tc>
      </w:tr>
    </w:tbl>
    <w:p w14:paraId="4FE0DF83" w14:textId="77777777" w:rsidR="008E542D" w:rsidRDefault="008E542D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87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442"/>
        <w:gridCol w:w="38"/>
        <w:gridCol w:w="142"/>
      </w:tblGrid>
      <w:tr w:rsidR="008E542D" w14:paraId="780F6F8B" w14:textId="77777777" w:rsidTr="009272C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EB7E35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5557405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0C993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2851BE9B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0A0E9B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22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3DF4965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3219AC49" w14:textId="77777777" w:rsidTr="009272C7">
        <w:tc>
          <w:tcPr>
            <w:tcW w:w="2226" w:type="dxa"/>
            <w:tcBorders>
              <w:left w:val="single" w:sz="4" w:space="0" w:color="auto"/>
            </w:tcBorders>
          </w:tcPr>
          <w:p w14:paraId="03372F1F" w14:textId="77777777" w:rsidR="008E542D" w:rsidRDefault="005A30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717630B" w14:textId="77777777" w:rsidR="008E542D" w:rsidRDefault="005A307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3F9256" w14:textId="3250EA10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3CDDC908" w14:textId="77777777" w:rsidR="008E542D" w:rsidRDefault="005A307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75FEF1" w14:textId="7BBD902C" w:rsidR="008E542D" w:rsidRDefault="00FE221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62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C21E86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2AB91E91" w14:textId="77777777" w:rsidTr="009272C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DF32971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4898685" w14:textId="77777777" w:rsidR="008E542D" w:rsidRDefault="005A3077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FA4975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E10B58" w14:textId="77777777" w:rsidR="008E542D" w:rsidRDefault="005A307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7D1E89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2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095971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14E6116B" w14:textId="77777777" w:rsidTr="009272C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AD66457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DD411E8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BFC2E1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46A40429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06B3E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22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B5EF4E7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0FEE1AEF" w14:textId="77777777" w:rsidTr="009272C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93704FF" w14:textId="77777777" w:rsidR="008E542D" w:rsidRDefault="005A30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EC77D49" w14:textId="77777777" w:rsidR="008E542D" w:rsidRDefault="005A3077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1E1A69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E7ED29" w14:textId="77777777" w:rsidR="008E542D" w:rsidRDefault="005A307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820E84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2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73C8E0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3E344CFF" w14:textId="77777777" w:rsidTr="009272C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C8C0955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34ED8CB" w14:textId="77777777" w:rsidR="008E542D" w:rsidRDefault="005A307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DFD88F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83C69B" w14:textId="77777777" w:rsidR="008E542D" w:rsidRDefault="005A307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670E4A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2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9BE886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1F40C524" w14:textId="77777777" w:rsidTr="009272C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77AB743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9D5835F" w14:textId="77777777" w:rsidR="008E542D" w:rsidRDefault="005A307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1D9B11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D2C6EC" w14:textId="77777777" w:rsidR="008E542D" w:rsidRDefault="005A307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262D37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2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A17CE3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29326DF2" w14:textId="77777777" w:rsidTr="009272C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2D7C428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A8CF058" w14:textId="77777777" w:rsidR="008E542D" w:rsidRDefault="005A307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ED5A8E" w14:textId="295E14F7" w:rsidR="008E542D" w:rsidRDefault="00234F9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B7B35B" w14:textId="77777777" w:rsidR="008E542D" w:rsidRDefault="005A307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68859F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2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DAFD40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3298AB11" w14:textId="77777777" w:rsidTr="009272C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EB0B3C2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BECE0F6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EFBC8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578E0D42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F8280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22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55E6D6D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5E5264BC" w14:textId="77777777" w:rsidTr="009272C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5E7750F" w14:textId="77777777" w:rsidR="008E542D" w:rsidRDefault="005A30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B8277AC" w14:textId="77777777" w:rsidR="008E542D" w:rsidRDefault="005A307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35D64E" w14:textId="710D5250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6B397E" w14:textId="77777777" w:rsidR="008E542D" w:rsidRDefault="005A307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89515E" w14:textId="08ECDEB4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2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035EA3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3F8E7717" w14:textId="77777777" w:rsidTr="009272C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9EF721E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1F99901" w14:textId="77777777" w:rsidR="008E542D" w:rsidRDefault="005A307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6F865E" w14:textId="271BCB63" w:rsidR="008E542D" w:rsidRDefault="00FD2E8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82972B" w14:textId="77777777" w:rsidR="008E542D" w:rsidRDefault="005A3077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EE305B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2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C1BD78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368DA08B" w14:textId="77777777" w:rsidTr="009272C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77B9222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AA207F4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518012A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142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34F1AD2E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5810C7C0" w14:textId="77777777" w:rsidTr="009272C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254BE5F" w14:textId="77777777" w:rsidR="008E542D" w:rsidRDefault="005A307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38184676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653F1C4" w14:textId="77777777" w:rsidR="008E542D" w:rsidRDefault="005A307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6E97F6" w14:textId="58058D65" w:rsidR="008E542D" w:rsidRDefault="004D5905">
            <w:pPr>
              <w:pStyle w:val="CRCoverPage"/>
              <w:spacing w:after="0"/>
              <w:rPr>
                <w:b/>
                <w:caps/>
              </w:rPr>
            </w:pPr>
            <w:r>
              <w:t>CA_</w:t>
            </w:r>
            <w:r w:rsidR="00215020">
              <w:t>n78A</w:t>
            </w:r>
            <w:r w:rsidR="005E5737">
              <w:t>-</w:t>
            </w:r>
            <w:r w:rsidR="009879D5">
              <w:t>n258</w:t>
            </w:r>
            <w:r w:rsidR="00215020">
              <w:t>A</w:t>
            </w:r>
          </w:p>
        </w:tc>
        <w:tc>
          <w:tcPr>
            <w:tcW w:w="1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C89535" w14:textId="77777777" w:rsidR="008E542D" w:rsidRDefault="008E542D">
            <w:pPr>
              <w:pStyle w:val="CRCoverPage"/>
              <w:spacing w:after="0"/>
            </w:pPr>
          </w:p>
        </w:tc>
      </w:tr>
      <w:tr w:rsidR="008E542D" w14:paraId="1F758BAE" w14:textId="77777777" w:rsidTr="009272C7">
        <w:tc>
          <w:tcPr>
            <w:tcW w:w="2226" w:type="dxa"/>
            <w:tcBorders>
              <w:left w:val="single" w:sz="4" w:space="0" w:color="auto"/>
            </w:tcBorders>
          </w:tcPr>
          <w:p w14:paraId="16CC051E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2BED06BF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F28A5BA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6270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156AB055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FB659A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54F37CC8" w14:textId="77777777" w:rsidTr="009272C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B7C57AB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6C3C2392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5A2D79F8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D0885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8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22C9F99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516EB0AE" w14:textId="77777777" w:rsidTr="009272C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C06FA72" w14:textId="77777777" w:rsidR="008E542D" w:rsidRDefault="005A307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52C2AF92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1D64ACF" w14:textId="77777777" w:rsidR="008E542D" w:rsidRDefault="005A307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00A7B6" w14:textId="0FA3D9C8" w:rsidR="008E542D" w:rsidRDefault="00CB4893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2EDA04" w14:textId="77777777" w:rsidR="008E542D" w:rsidRDefault="008E542D">
            <w:pPr>
              <w:pStyle w:val="CRCoverPage"/>
              <w:spacing w:after="0"/>
            </w:pPr>
          </w:p>
        </w:tc>
      </w:tr>
      <w:tr w:rsidR="008E542D" w14:paraId="3E37340C" w14:textId="77777777" w:rsidTr="009272C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7CEC43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39809324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499ACE3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A4E03" w14:textId="77777777" w:rsidR="008E542D" w:rsidRDefault="008E542D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8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FC937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02D2A33C" w14:textId="441557FD" w:rsidR="008E542D" w:rsidRDefault="008E542D" w:rsidP="005A3077">
      <w:pPr>
        <w:pStyle w:val="CRCoverPage"/>
        <w:rPr>
          <w:i/>
          <w:iCs/>
          <w:color w:val="FF0000"/>
          <w:lang w:val="en-US"/>
        </w:rPr>
      </w:pPr>
    </w:p>
    <w:sectPr w:rsidR="008E542D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6C89C" w14:textId="77777777" w:rsidR="00311E8C" w:rsidRDefault="00311E8C">
      <w:pPr>
        <w:spacing w:after="0"/>
      </w:pPr>
      <w:r>
        <w:separator/>
      </w:r>
    </w:p>
  </w:endnote>
  <w:endnote w:type="continuationSeparator" w:id="0">
    <w:p w14:paraId="26EA0487" w14:textId="77777777" w:rsidR="00311E8C" w:rsidRDefault="00311E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80B1B" w14:textId="77777777" w:rsidR="008E542D" w:rsidRDefault="005A307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62B01" w14:textId="77777777" w:rsidR="00311E8C" w:rsidRDefault="00311E8C">
      <w:pPr>
        <w:spacing w:after="0"/>
      </w:pPr>
      <w:r>
        <w:separator/>
      </w:r>
    </w:p>
  </w:footnote>
  <w:footnote w:type="continuationSeparator" w:id="0">
    <w:p w14:paraId="7E0351FF" w14:textId="77777777" w:rsidR="00311E8C" w:rsidRDefault="00311E8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4E87F" w14:textId="77777777" w:rsidR="008E542D" w:rsidRDefault="008E542D">
    <w:pPr>
      <w:pStyle w:val="Header"/>
    </w:pPr>
  </w:p>
  <w:p w14:paraId="7FE809E7" w14:textId="77777777" w:rsidR="008E542D" w:rsidRDefault="008E54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477184414">
    <w:abstractNumId w:val="3"/>
  </w:num>
  <w:num w:numId="2" w16cid:durableId="1443181990">
    <w:abstractNumId w:val="5"/>
  </w:num>
  <w:num w:numId="3" w16cid:durableId="957838377">
    <w:abstractNumId w:val="1"/>
  </w:num>
  <w:num w:numId="4" w16cid:durableId="960961160">
    <w:abstractNumId w:val="4"/>
  </w:num>
  <w:num w:numId="5" w16cid:durableId="1067731658">
    <w:abstractNumId w:val="14"/>
  </w:num>
  <w:num w:numId="6" w16cid:durableId="193200443">
    <w:abstractNumId w:val="2"/>
  </w:num>
  <w:num w:numId="7" w16cid:durableId="1573931340">
    <w:abstractNumId w:val="10"/>
  </w:num>
  <w:num w:numId="8" w16cid:durableId="503863831">
    <w:abstractNumId w:val="7"/>
  </w:num>
  <w:num w:numId="9" w16cid:durableId="1793673126">
    <w:abstractNumId w:val="13"/>
  </w:num>
  <w:num w:numId="10" w16cid:durableId="882211393">
    <w:abstractNumId w:val="15"/>
  </w:num>
  <w:num w:numId="11" w16cid:durableId="1615013641">
    <w:abstractNumId w:val="16"/>
  </w:num>
  <w:num w:numId="12" w16cid:durableId="195626650">
    <w:abstractNumId w:val="8"/>
  </w:num>
  <w:num w:numId="13" w16cid:durableId="1511292854">
    <w:abstractNumId w:val="9"/>
  </w:num>
  <w:num w:numId="14" w16cid:durableId="1666277734">
    <w:abstractNumId w:val="6"/>
  </w:num>
  <w:num w:numId="15" w16cid:durableId="860977466">
    <w:abstractNumId w:val="12"/>
  </w:num>
  <w:num w:numId="16" w16cid:durableId="849956064">
    <w:abstractNumId w:val="0"/>
  </w:num>
  <w:num w:numId="17" w16cid:durableId="19754438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5D1"/>
    <w:rsid w:val="000309EE"/>
    <w:rsid w:val="000310D4"/>
    <w:rsid w:val="000321C0"/>
    <w:rsid w:val="00032593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5E7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27E3"/>
    <w:rsid w:val="000932D0"/>
    <w:rsid w:val="00093BDD"/>
    <w:rsid w:val="000969CC"/>
    <w:rsid w:val="000A00E0"/>
    <w:rsid w:val="000A19A5"/>
    <w:rsid w:val="000A1FBE"/>
    <w:rsid w:val="000A2398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45D3"/>
    <w:rsid w:val="00205373"/>
    <w:rsid w:val="00205C8B"/>
    <w:rsid w:val="00206977"/>
    <w:rsid w:val="00215020"/>
    <w:rsid w:val="00215446"/>
    <w:rsid w:val="00216FD7"/>
    <w:rsid w:val="00223E31"/>
    <w:rsid w:val="002347A2"/>
    <w:rsid w:val="00234F92"/>
    <w:rsid w:val="00243E1C"/>
    <w:rsid w:val="0024670C"/>
    <w:rsid w:val="00246B77"/>
    <w:rsid w:val="00251602"/>
    <w:rsid w:val="00252E11"/>
    <w:rsid w:val="002567DD"/>
    <w:rsid w:val="002576FD"/>
    <w:rsid w:val="002639E9"/>
    <w:rsid w:val="002667B5"/>
    <w:rsid w:val="00266E6F"/>
    <w:rsid w:val="0027187F"/>
    <w:rsid w:val="0027477D"/>
    <w:rsid w:val="00281064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B7EE0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0EBF"/>
    <w:rsid w:val="002F1D87"/>
    <w:rsid w:val="002F2241"/>
    <w:rsid w:val="002F7FDC"/>
    <w:rsid w:val="00302CC2"/>
    <w:rsid w:val="003066A9"/>
    <w:rsid w:val="00310500"/>
    <w:rsid w:val="00311E8C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0E17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0B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3A2F"/>
    <w:rsid w:val="004B50F0"/>
    <w:rsid w:val="004C3DE7"/>
    <w:rsid w:val="004C7A41"/>
    <w:rsid w:val="004D12C1"/>
    <w:rsid w:val="004D33CC"/>
    <w:rsid w:val="004D3578"/>
    <w:rsid w:val="004D5812"/>
    <w:rsid w:val="004D5905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3CC1"/>
    <w:rsid w:val="0055526D"/>
    <w:rsid w:val="00565087"/>
    <w:rsid w:val="005803B9"/>
    <w:rsid w:val="005816A2"/>
    <w:rsid w:val="005836AB"/>
    <w:rsid w:val="005858B9"/>
    <w:rsid w:val="00590FF3"/>
    <w:rsid w:val="0059290A"/>
    <w:rsid w:val="005932EC"/>
    <w:rsid w:val="0059362F"/>
    <w:rsid w:val="00593908"/>
    <w:rsid w:val="005A0F20"/>
    <w:rsid w:val="005A3077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5737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D4A64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6F787C"/>
    <w:rsid w:val="007002A3"/>
    <w:rsid w:val="00701A22"/>
    <w:rsid w:val="00704650"/>
    <w:rsid w:val="0070597C"/>
    <w:rsid w:val="0070757C"/>
    <w:rsid w:val="007109BC"/>
    <w:rsid w:val="00715AD5"/>
    <w:rsid w:val="007169D3"/>
    <w:rsid w:val="00720BAB"/>
    <w:rsid w:val="007331B6"/>
    <w:rsid w:val="0073380C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310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D37F2"/>
    <w:rsid w:val="007D4B76"/>
    <w:rsid w:val="007E0594"/>
    <w:rsid w:val="007E0DBB"/>
    <w:rsid w:val="007E21DC"/>
    <w:rsid w:val="007E3079"/>
    <w:rsid w:val="007E3898"/>
    <w:rsid w:val="007E603F"/>
    <w:rsid w:val="007E7872"/>
    <w:rsid w:val="007E7B93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4762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0D8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E542D"/>
    <w:rsid w:val="008F1731"/>
    <w:rsid w:val="008F1AD4"/>
    <w:rsid w:val="0090271F"/>
    <w:rsid w:val="00902E23"/>
    <w:rsid w:val="00903ADA"/>
    <w:rsid w:val="00907A29"/>
    <w:rsid w:val="0091105E"/>
    <w:rsid w:val="0091348E"/>
    <w:rsid w:val="00916512"/>
    <w:rsid w:val="00917CCB"/>
    <w:rsid w:val="009222C6"/>
    <w:rsid w:val="009229F2"/>
    <w:rsid w:val="009272C7"/>
    <w:rsid w:val="00927D2D"/>
    <w:rsid w:val="009310DE"/>
    <w:rsid w:val="00933328"/>
    <w:rsid w:val="00935AF5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2DB5"/>
    <w:rsid w:val="009538B5"/>
    <w:rsid w:val="00953CFE"/>
    <w:rsid w:val="0095532F"/>
    <w:rsid w:val="0095713D"/>
    <w:rsid w:val="00961CD4"/>
    <w:rsid w:val="0096304A"/>
    <w:rsid w:val="0097009C"/>
    <w:rsid w:val="009765D4"/>
    <w:rsid w:val="00981286"/>
    <w:rsid w:val="0098316E"/>
    <w:rsid w:val="00985578"/>
    <w:rsid w:val="009879D5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9F5CC3"/>
    <w:rsid w:val="00A00841"/>
    <w:rsid w:val="00A00CC3"/>
    <w:rsid w:val="00A0661A"/>
    <w:rsid w:val="00A10F02"/>
    <w:rsid w:val="00A1194B"/>
    <w:rsid w:val="00A164B4"/>
    <w:rsid w:val="00A1651B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0D28"/>
    <w:rsid w:val="00A62069"/>
    <w:rsid w:val="00A63231"/>
    <w:rsid w:val="00A66FB3"/>
    <w:rsid w:val="00A672E1"/>
    <w:rsid w:val="00A714EC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05F22"/>
    <w:rsid w:val="00B1010F"/>
    <w:rsid w:val="00B11B65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4685"/>
    <w:rsid w:val="00B5787F"/>
    <w:rsid w:val="00B62601"/>
    <w:rsid w:val="00B63D00"/>
    <w:rsid w:val="00B657F0"/>
    <w:rsid w:val="00B673B1"/>
    <w:rsid w:val="00B9506F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02FB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21BEB"/>
    <w:rsid w:val="00C33079"/>
    <w:rsid w:val="00C40EC8"/>
    <w:rsid w:val="00C41AD1"/>
    <w:rsid w:val="00C424CD"/>
    <w:rsid w:val="00C45231"/>
    <w:rsid w:val="00C45871"/>
    <w:rsid w:val="00C45A17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02D0"/>
    <w:rsid w:val="00C81A1F"/>
    <w:rsid w:val="00C84AF1"/>
    <w:rsid w:val="00C85BC2"/>
    <w:rsid w:val="00C903F3"/>
    <w:rsid w:val="00C90D18"/>
    <w:rsid w:val="00C93F40"/>
    <w:rsid w:val="00C943C2"/>
    <w:rsid w:val="00C94B24"/>
    <w:rsid w:val="00CA2661"/>
    <w:rsid w:val="00CA3D0C"/>
    <w:rsid w:val="00CA64F9"/>
    <w:rsid w:val="00CA65A8"/>
    <w:rsid w:val="00CB1F4C"/>
    <w:rsid w:val="00CB4893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0FF1"/>
    <w:rsid w:val="00D01B10"/>
    <w:rsid w:val="00D06254"/>
    <w:rsid w:val="00D114E6"/>
    <w:rsid w:val="00D128CB"/>
    <w:rsid w:val="00D15DBB"/>
    <w:rsid w:val="00D16F4F"/>
    <w:rsid w:val="00D21A8C"/>
    <w:rsid w:val="00D22EC8"/>
    <w:rsid w:val="00D234CA"/>
    <w:rsid w:val="00D328AA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5C6F"/>
    <w:rsid w:val="00D86400"/>
    <w:rsid w:val="00D87E00"/>
    <w:rsid w:val="00D9011D"/>
    <w:rsid w:val="00D90880"/>
    <w:rsid w:val="00D9134D"/>
    <w:rsid w:val="00D9519A"/>
    <w:rsid w:val="00D963D9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D6B30"/>
    <w:rsid w:val="00DD6EE4"/>
    <w:rsid w:val="00DE116A"/>
    <w:rsid w:val="00DE147F"/>
    <w:rsid w:val="00DF19C1"/>
    <w:rsid w:val="00DF2B1F"/>
    <w:rsid w:val="00DF5289"/>
    <w:rsid w:val="00DF62CD"/>
    <w:rsid w:val="00E006CF"/>
    <w:rsid w:val="00E006FA"/>
    <w:rsid w:val="00E026BC"/>
    <w:rsid w:val="00E04987"/>
    <w:rsid w:val="00E12B53"/>
    <w:rsid w:val="00E14D3D"/>
    <w:rsid w:val="00E14E33"/>
    <w:rsid w:val="00E164D5"/>
    <w:rsid w:val="00E26D6A"/>
    <w:rsid w:val="00E3041E"/>
    <w:rsid w:val="00E31120"/>
    <w:rsid w:val="00E338CB"/>
    <w:rsid w:val="00E36665"/>
    <w:rsid w:val="00E37709"/>
    <w:rsid w:val="00E403D0"/>
    <w:rsid w:val="00E43A91"/>
    <w:rsid w:val="00E477B4"/>
    <w:rsid w:val="00E533B6"/>
    <w:rsid w:val="00E545CD"/>
    <w:rsid w:val="00E60745"/>
    <w:rsid w:val="00E61721"/>
    <w:rsid w:val="00E61B20"/>
    <w:rsid w:val="00E71C9F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5F6E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4FD"/>
    <w:rsid w:val="00ED25E9"/>
    <w:rsid w:val="00ED2850"/>
    <w:rsid w:val="00ED715D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494E"/>
    <w:rsid w:val="00F06975"/>
    <w:rsid w:val="00F16021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21C4"/>
    <w:rsid w:val="00F44152"/>
    <w:rsid w:val="00F45990"/>
    <w:rsid w:val="00F47D9B"/>
    <w:rsid w:val="00F51829"/>
    <w:rsid w:val="00F529CD"/>
    <w:rsid w:val="00F6048D"/>
    <w:rsid w:val="00F6266F"/>
    <w:rsid w:val="00F63D5A"/>
    <w:rsid w:val="00F63D94"/>
    <w:rsid w:val="00F653B8"/>
    <w:rsid w:val="00F74811"/>
    <w:rsid w:val="00F7675D"/>
    <w:rsid w:val="00F8102E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2BDD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2E8C"/>
    <w:rsid w:val="00FD6745"/>
    <w:rsid w:val="00FE0586"/>
    <w:rsid w:val="00FE2210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B860A46"/>
    <w:rsid w:val="700A6CD3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998212"/>
  <w15:docId w15:val="{C85A558F-0BA6-48EC-BAB2-81836C0FC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styleId="Revision">
    <w:name w:val="Revision"/>
    <w:hidden/>
    <w:uiPriority w:val="99"/>
    <w:semiHidden/>
    <w:rsid w:val="00D234CA"/>
    <w:rPr>
      <w:rFonts w:eastAsia="Times New Roman"/>
      <w:lang w:val="en-GB" w:eastAsia="en-US"/>
    </w:rPr>
  </w:style>
  <w:style w:type="character" w:customStyle="1" w:styleId="CRCoverPageZchn">
    <w:name w:val="CR Cover Page Zchn"/>
    <w:rsid w:val="006F787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104</Words>
  <Characters>597</Characters>
  <Application>Microsoft Office Word</Application>
  <DocSecurity>0</DocSecurity>
  <Lines>4</Lines>
  <Paragraphs>1</Paragraphs>
  <ScaleCrop>false</ScaleCrop>
  <Company>ETSI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Niclas Weiler</cp:lastModifiedBy>
  <cp:revision>2</cp:revision>
  <cp:lastPrinted>2020-02-05T15:54:00Z</cp:lastPrinted>
  <dcterms:created xsi:type="dcterms:W3CDTF">2025-02-20T09:26:00Z</dcterms:created>
  <dcterms:modified xsi:type="dcterms:W3CDTF">2025-02-20T09:26:00Z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