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CLI-RSSI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B1F37" w:rsidR="001E41F3" w:rsidRDefault="000D56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275CE" w:rsidR="001E41F3" w:rsidRDefault="004F2D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</w:t>
            </w:r>
            <w:r w:rsidR="000119D6">
              <w:rPr>
                <w:noProof/>
              </w:rPr>
              <w:t>7</w:t>
            </w:r>
            <w:r>
              <w:rPr>
                <w:noProof/>
              </w:rPr>
              <w:t>-02</w:t>
            </w:r>
            <w:r>
              <w:rPr>
                <w:noProof/>
              </w:rPr>
              <w:fldChar w:fldCharType="end"/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BD250" w:rsidR="001E41F3" w:rsidRDefault="00DF3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</w:t>
            </w:r>
            <w:r>
              <w:t>CLI-RSSI</w:t>
            </w:r>
            <w:r w:rsidRPr="00C078E4">
              <w:t xml:space="preserve"> measurement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05B0D" w14:textId="77777777" w:rsidR="00DF3994" w:rsidRDefault="00DF3994" w:rsidP="00DF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4982006D" w:rsidR="001E41F3" w:rsidRDefault="00DF3994" w:rsidP="00DF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B09CF">
              <w:rPr>
                <w:noProof/>
              </w:rPr>
              <w:t>38.533 5.6.4.2+7.6.4.2 TT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E4687" w:rsidR="001E41F3" w:rsidRDefault="00DF3994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994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569C1" w:rsidR="00DF3994" w:rsidRDefault="00DF3994" w:rsidP="00DF3994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F3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994" w:rsidRDefault="00DF3994" w:rsidP="00DF3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994" w:rsidRDefault="00DF3994" w:rsidP="00DF3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994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994" w:rsidRDefault="00DF3994" w:rsidP="00DF3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994" w:rsidRDefault="00DF3994" w:rsidP="00DF3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994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3994" w:rsidRDefault="00DF3994" w:rsidP="00DF3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994" w:rsidRDefault="00DF3994" w:rsidP="00DF3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994" w:rsidRDefault="00DF3994" w:rsidP="00DF3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3994" w:rsidRDefault="00DF3994" w:rsidP="00DF3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3994" w:rsidRDefault="00DF3994" w:rsidP="00DF3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994" w:rsidRDefault="00DF3994" w:rsidP="00DF3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F3994" w:rsidRDefault="00DF3994" w:rsidP="00DF3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3994" w:rsidRDefault="00DF3994" w:rsidP="00DF3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994" w:rsidRDefault="00DF3994" w:rsidP="00DF3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994" w:rsidRDefault="00DF3994" w:rsidP="00DF3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994" w:rsidRDefault="00DF3994" w:rsidP="00DF3994">
            <w:pPr>
              <w:pStyle w:val="CRCoverPage"/>
              <w:spacing w:after="0"/>
              <w:rPr>
                <w:noProof/>
              </w:rPr>
            </w:pPr>
          </w:p>
        </w:tc>
      </w:tr>
      <w:tr w:rsidR="00DF3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994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3994" w:rsidRDefault="00DF3994" w:rsidP="00DF3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994" w:rsidRPr="008863B9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994" w:rsidRPr="008863B9" w:rsidRDefault="00DF3994" w:rsidP="00DF3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994" w:rsidRDefault="00DF3994" w:rsidP="00DF3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994" w:rsidRDefault="00DF3994" w:rsidP="00DF3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9D5F" w14:textId="77777777" w:rsidR="00DF3994" w:rsidRPr="00271513" w:rsidRDefault="00DF3994" w:rsidP="00DF399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37E20D5E" w14:textId="77777777" w:rsidR="00DF3994" w:rsidRPr="00271513" w:rsidRDefault="00DF3994" w:rsidP="00DF3994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7627B067" w14:textId="77777777" w:rsidR="00DF3994" w:rsidRPr="00271513" w:rsidRDefault="00DF3994" w:rsidP="00DF3994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4B09CF">
        <w:rPr>
          <w:rFonts w:eastAsia="??"/>
          <w:sz w:val="20"/>
          <w:szCs w:val="32"/>
        </w:rPr>
        <w:t xml:space="preserve">5.6.4.2+7.6.4.2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6BA756C7" w14:textId="77777777" w:rsidR="00DF3994" w:rsidRPr="004F0AE4" w:rsidRDefault="00DF3994" w:rsidP="00DF399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23CB0" w14:textId="77777777" w:rsidR="007B4AF7" w:rsidRDefault="007B4AF7">
      <w:r>
        <w:separator/>
      </w:r>
    </w:p>
  </w:endnote>
  <w:endnote w:type="continuationSeparator" w:id="0">
    <w:p w14:paraId="35994784" w14:textId="77777777" w:rsidR="007B4AF7" w:rsidRDefault="007B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06BFC" w14:textId="77777777" w:rsidR="007B4AF7" w:rsidRDefault="007B4AF7">
      <w:r>
        <w:separator/>
      </w:r>
    </w:p>
  </w:footnote>
  <w:footnote w:type="continuationSeparator" w:id="0">
    <w:p w14:paraId="564DCC86" w14:textId="77777777" w:rsidR="007B4AF7" w:rsidRDefault="007B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6"/>
    <w:rsid w:val="00022E4A"/>
    <w:rsid w:val="000A6394"/>
    <w:rsid w:val="000B7FED"/>
    <w:rsid w:val="000C038A"/>
    <w:rsid w:val="000C6598"/>
    <w:rsid w:val="000D44B3"/>
    <w:rsid w:val="000D565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DD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4AF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17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99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2020-02-03T08:32:00Z</dcterms:created>
  <dcterms:modified xsi:type="dcterms:W3CDTF">2023-02-17T18:35:00Z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R5-230720</vt:lpwstr>
  </property>
  <property fmtid="{D5CDD505-2E9C-101B-9397-08002B2CF9AE}" pid="10" name="Spec#">
    <vt:lpwstr>38.903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FR2 CLI-RSSI measurement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