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5588F1B"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065E39" w:rsidRPr="00065E39">
        <w:rPr>
          <w:b/>
          <w:noProof/>
          <w:sz w:val="24"/>
        </w:rPr>
        <w:t>230143</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0EA3403A" w:rsidR="00EE4C03" w:rsidRPr="00410371" w:rsidRDefault="00065E39" w:rsidP="004431CA">
            <w:pPr>
              <w:pStyle w:val="CRCoverPage"/>
              <w:spacing w:after="0"/>
              <w:rPr>
                <w:noProof/>
              </w:rPr>
            </w:pPr>
            <w:r w:rsidRPr="00065E39">
              <w:rPr>
                <w:b/>
                <w:noProof/>
                <w:sz w:val="28"/>
              </w:rPr>
              <w:t>0323</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6A122BCF" w:rsidR="00EE4C03" w:rsidRDefault="00696BAF" w:rsidP="004431CA">
            <w:pPr>
              <w:pStyle w:val="CRCoverPage"/>
              <w:spacing w:after="0"/>
              <w:ind w:left="100"/>
              <w:rPr>
                <w:noProof/>
              </w:rPr>
            </w:pPr>
            <w:r w:rsidRPr="00696BAF">
              <w:rPr>
                <w:noProof/>
              </w:rPr>
              <w:t xml:space="preserve">Correction of clause </w:t>
            </w:r>
            <w:r w:rsidR="0040234E">
              <w:rPr>
                <w:noProof/>
              </w:rPr>
              <w:t>6.3</w:t>
            </w:r>
            <w:r w:rsidRPr="00696BAF">
              <w:rPr>
                <w:noProof/>
              </w:rPr>
              <w:t xml:space="preserve"> - </w:t>
            </w:r>
            <w:r w:rsidR="0040234E" w:rsidRPr="0040234E">
              <w:rPr>
                <w:noProof/>
              </w:rPr>
              <w:t>Location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35C7C0D2" w:rsidR="00EE4C03" w:rsidRPr="0075085C" w:rsidRDefault="00065E39" w:rsidP="004431CA">
            <w:pPr>
              <w:pStyle w:val="CRCoverPage"/>
              <w:spacing w:after="0"/>
              <w:ind w:left="100"/>
              <w:rPr>
                <w:noProof/>
                <w:highlight w:val="yellow"/>
              </w:rPr>
            </w:pPr>
            <w:r w:rsidRPr="00065E39">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90C91FA" w:rsidR="00EE4C03" w:rsidRDefault="00065E39" w:rsidP="004431CA">
            <w:pPr>
              <w:pStyle w:val="CRCoverPage"/>
              <w:spacing w:after="0"/>
              <w:ind w:left="100"/>
              <w:rPr>
                <w:noProof/>
              </w:rPr>
            </w:pPr>
            <w:r w:rsidRPr="00065E3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6C1B9F"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812FA" w14:textId="64358E19" w:rsidR="00EB5909" w:rsidRDefault="00EB5909" w:rsidP="00314614">
            <w:pPr>
              <w:pStyle w:val="CRCoverPage"/>
              <w:numPr>
                <w:ilvl w:val="0"/>
                <w:numId w:val="22"/>
              </w:numPr>
              <w:spacing w:after="0"/>
              <w:rPr>
                <w:noProof/>
              </w:rPr>
            </w:pPr>
            <w:r>
              <w:rPr>
                <w:noProof/>
              </w:rPr>
              <w:t>Descriptive text in the message sequence for test case 6.3.2 is not fully consistent with the specific message contents.</w:t>
            </w:r>
          </w:p>
          <w:p w14:paraId="759942B3" w14:textId="358CA019" w:rsidR="00F92BFF" w:rsidRDefault="00F92BFF" w:rsidP="00314614">
            <w:pPr>
              <w:pStyle w:val="CRCoverPage"/>
              <w:numPr>
                <w:ilvl w:val="0"/>
                <w:numId w:val="22"/>
              </w:numPr>
              <w:spacing w:after="0"/>
              <w:rPr>
                <w:noProof/>
              </w:rPr>
            </w:pPr>
            <w:r>
              <w:rPr>
                <w:noProof/>
              </w:rPr>
              <w:t>The names of generic procedures in 36.579-1 clause 5.4 have been changed to be applica</w:t>
            </w:r>
            <w:r w:rsidR="006C1B9F">
              <w:rPr>
                <w:noProof/>
              </w:rPr>
              <w:t>b</w:t>
            </w:r>
            <w:r>
              <w:rPr>
                <w:noProof/>
              </w:rPr>
              <w:t>le for MCVideo and MCData too.</w:t>
            </w:r>
          </w:p>
          <w:p w14:paraId="608A1371" w14:textId="1E9AC5EF" w:rsidR="00314614" w:rsidRDefault="00314614" w:rsidP="00314614">
            <w:pPr>
              <w:pStyle w:val="CRCoverPage"/>
              <w:numPr>
                <w:ilvl w:val="0"/>
                <w:numId w:val="22"/>
              </w:numPr>
              <w:spacing w:after="0"/>
              <w:rPr>
                <w:noProof/>
              </w:rPr>
            </w:pPr>
            <w:r w:rsidRPr="00067830">
              <w:rPr>
                <w:noProof/>
              </w:rPr>
              <w:t>Inconsistent wording of test steps and MMIs</w:t>
            </w:r>
          </w:p>
          <w:p w14:paraId="7AD06043" w14:textId="2C18CFE3" w:rsidR="00151595" w:rsidRDefault="00314614" w:rsidP="00314614">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314614" w14:paraId="3644B0B4" w14:textId="77777777" w:rsidTr="004431CA">
        <w:tc>
          <w:tcPr>
            <w:tcW w:w="2694" w:type="dxa"/>
            <w:gridSpan w:val="2"/>
            <w:tcBorders>
              <w:left w:val="single" w:sz="4" w:space="0" w:color="auto"/>
            </w:tcBorders>
          </w:tcPr>
          <w:p w14:paraId="7382BE96" w14:textId="77777777" w:rsidR="00314614" w:rsidRDefault="00314614" w:rsidP="00314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2EA8A" w14:textId="3B175545" w:rsidR="00EB5909" w:rsidRDefault="00EB5909" w:rsidP="00314614">
            <w:pPr>
              <w:pStyle w:val="CRCoverPage"/>
              <w:numPr>
                <w:ilvl w:val="0"/>
                <w:numId w:val="31"/>
              </w:numPr>
              <w:spacing w:after="0"/>
              <w:rPr>
                <w:noProof/>
              </w:rPr>
            </w:pPr>
            <w:r w:rsidRPr="00EB5909">
              <w:rPr>
                <w:noProof/>
              </w:rPr>
              <w:t xml:space="preserve">Descriptive text in the message sequence </w:t>
            </w:r>
            <w:r>
              <w:rPr>
                <w:noProof/>
              </w:rPr>
              <w:t>of</w:t>
            </w:r>
            <w:r w:rsidRPr="00EB5909">
              <w:rPr>
                <w:noProof/>
              </w:rPr>
              <w:t xml:space="preserve"> test case 6.3.2 </w:t>
            </w:r>
            <w:r>
              <w:rPr>
                <w:noProof/>
              </w:rPr>
              <w:t>reduced to avoid inconsistencies and redundancies.</w:t>
            </w:r>
          </w:p>
          <w:p w14:paraId="092F14AE" w14:textId="5FA4C3DE" w:rsidR="00F92BFF" w:rsidRDefault="00F92BFF" w:rsidP="00314614">
            <w:pPr>
              <w:pStyle w:val="CRCoverPage"/>
              <w:numPr>
                <w:ilvl w:val="0"/>
                <w:numId w:val="31"/>
              </w:numPr>
              <w:spacing w:after="0"/>
              <w:rPr>
                <w:noProof/>
              </w:rPr>
            </w:pPr>
            <w:r>
              <w:rPr>
                <w:noProof/>
              </w:rPr>
              <w:t>Refer</w:t>
            </w:r>
            <w:r w:rsidR="009C66CB">
              <w:rPr>
                <w:noProof/>
              </w:rPr>
              <w:t>e</w:t>
            </w:r>
            <w:r>
              <w:rPr>
                <w:noProof/>
              </w:rPr>
              <w:t>nces to procedures of 36.579-1 clause 5.4 corrected.</w:t>
            </w:r>
          </w:p>
          <w:p w14:paraId="5A44E4C3" w14:textId="41FF072C" w:rsidR="00314614" w:rsidRDefault="00314614" w:rsidP="00314614">
            <w:pPr>
              <w:pStyle w:val="CRCoverPage"/>
              <w:numPr>
                <w:ilvl w:val="0"/>
                <w:numId w:val="31"/>
              </w:numPr>
              <w:spacing w:after="0"/>
              <w:rPr>
                <w:noProof/>
              </w:rPr>
            </w:pPr>
            <w:r w:rsidRPr="00067830">
              <w:rPr>
                <w:noProof/>
              </w:rPr>
              <w:t>Hormonised wording of test steps and MMIs</w:t>
            </w:r>
          </w:p>
          <w:p w14:paraId="79D688A2" w14:textId="2008FB83" w:rsidR="00314614" w:rsidRDefault="00314614" w:rsidP="00314614">
            <w:pPr>
              <w:pStyle w:val="CRCoverPage"/>
              <w:numPr>
                <w:ilvl w:val="0"/>
                <w:numId w:val="31"/>
              </w:numPr>
              <w:spacing w:after="0"/>
              <w:rPr>
                <w:noProof/>
              </w:rPr>
            </w:pPr>
            <w:r>
              <w:rPr>
                <w:noProof/>
              </w:rPr>
              <w:t>Further editorial corrections</w:t>
            </w:r>
          </w:p>
        </w:tc>
      </w:tr>
      <w:tr w:rsidR="00314614" w14:paraId="35A6E53A" w14:textId="77777777" w:rsidTr="004431CA">
        <w:tc>
          <w:tcPr>
            <w:tcW w:w="2694" w:type="dxa"/>
            <w:gridSpan w:val="2"/>
            <w:tcBorders>
              <w:left w:val="single" w:sz="4" w:space="0" w:color="auto"/>
            </w:tcBorders>
          </w:tcPr>
          <w:p w14:paraId="043BBAFE" w14:textId="77777777" w:rsidR="00314614" w:rsidRDefault="00314614" w:rsidP="00314614">
            <w:pPr>
              <w:pStyle w:val="CRCoverPage"/>
              <w:spacing w:after="0"/>
              <w:rPr>
                <w:b/>
                <w:i/>
                <w:noProof/>
                <w:sz w:val="8"/>
                <w:szCs w:val="8"/>
              </w:rPr>
            </w:pPr>
          </w:p>
        </w:tc>
        <w:tc>
          <w:tcPr>
            <w:tcW w:w="6946" w:type="dxa"/>
            <w:gridSpan w:val="9"/>
            <w:tcBorders>
              <w:right w:val="single" w:sz="4" w:space="0" w:color="auto"/>
            </w:tcBorders>
          </w:tcPr>
          <w:p w14:paraId="02814E56" w14:textId="77777777" w:rsidR="00314614" w:rsidRDefault="00314614" w:rsidP="00314614">
            <w:pPr>
              <w:pStyle w:val="CRCoverPage"/>
              <w:spacing w:after="0"/>
              <w:rPr>
                <w:noProof/>
                <w:sz w:val="8"/>
                <w:szCs w:val="8"/>
              </w:rPr>
            </w:pPr>
          </w:p>
        </w:tc>
      </w:tr>
      <w:tr w:rsidR="00314614" w14:paraId="40AABF37" w14:textId="77777777" w:rsidTr="004431CA">
        <w:tc>
          <w:tcPr>
            <w:tcW w:w="2694" w:type="dxa"/>
            <w:gridSpan w:val="2"/>
            <w:tcBorders>
              <w:left w:val="single" w:sz="4" w:space="0" w:color="auto"/>
              <w:bottom w:val="single" w:sz="4" w:space="0" w:color="auto"/>
            </w:tcBorders>
          </w:tcPr>
          <w:p w14:paraId="5EB4AD73" w14:textId="77777777" w:rsidR="00314614" w:rsidRDefault="00314614" w:rsidP="00314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314614" w:rsidRDefault="00314614" w:rsidP="00314614">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314614" w14:paraId="03D4DD21" w14:textId="77777777" w:rsidTr="004431CA">
        <w:tc>
          <w:tcPr>
            <w:tcW w:w="2694" w:type="dxa"/>
            <w:gridSpan w:val="2"/>
          </w:tcPr>
          <w:p w14:paraId="71767473" w14:textId="77777777" w:rsidR="00314614" w:rsidRDefault="00314614" w:rsidP="00314614">
            <w:pPr>
              <w:pStyle w:val="CRCoverPage"/>
              <w:spacing w:after="0"/>
              <w:rPr>
                <w:b/>
                <w:i/>
                <w:noProof/>
                <w:sz w:val="8"/>
                <w:szCs w:val="8"/>
              </w:rPr>
            </w:pPr>
          </w:p>
        </w:tc>
        <w:tc>
          <w:tcPr>
            <w:tcW w:w="6946" w:type="dxa"/>
            <w:gridSpan w:val="9"/>
          </w:tcPr>
          <w:p w14:paraId="685E46F4" w14:textId="77777777" w:rsidR="00314614" w:rsidRDefault="00314614" w:rsidP="00314614">
            <w:pPr>
              <w:pStyle w:val="CRCoverPage"/>
              <w:spacing w:after="0"/>
              <w:rPr>
                <w:noProof/>
                <w:sz w:val="8"/>
                <w:szCs w:val="8"/>
              </w:rPr>
            </w:pPr>
          </w:p>
        </w:tc>
      </w:tr>
      <w:tr w:rsidR="00314614" w14:paraId="3051FA93" w14:textId="77777777" w:rsidTr="004431CA">
        <w:tc>
          <w:tcPr>
            <w:tcW w:w="2694" w:type="dxa"/>
            <w:gridSpan w:val="2"/>
            <w:tcBorders>
              <w:top w:val="single" w:sz="4" w:space="0" w:color="auto"/>
              <w:left w:val="single" w:sz="4" w:space="0" w:color="auto"/>
            </w:tcBorders>
          </w:tcPr>
          <w:p w14:paraId="1833F057" w14:textId="77777777" w:rsidR="00314614" w:rsidRDefault="00314614" w:rsidP="00314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45A7C575" w:rsidR="00314614" w:rsidRDefault="00314614" w:rsidP="00314614">
            <w:pPr>
              <w:pStyle w:val="CRCoverPage"/>
              <w:spacing w:after="0"/>
              <w:ind w:left="100"/>
              <w:rPr>
                <w:noProof/>
              </w:rPr>
            </w:pPr>
            <w:r>
              <w:rPr>
                <w:noProof/>
              </w:rPr>
              <w:t>6.3</w:t>
            </w:r>
          </w:p>
        </w:tc>
      </w:tr>
      <w:tr w:rsidR="00314614" w14:paraId="466DA5D5" w14:textId="77777777" w:rsidTr="004431CA">
        <w:tc>
          <w:tcPr>
            <w:tcW w:w="2694" w:type="dxa"/>
            <w:gridSpan w:val="2"/>
            <w:tcBorders>
              <w:left w:val="single" w:sz="4" w:space="0" w:color="auto"/>
            </w:tcBorders>
          </w:tcPr>
          <w:p w14:paraId="5406B0FE" w14:textId="77777777" w:rsidR="00314614" w:rsidRDefault="00314614" w:rsidP="00314614">
            <w:pPr>
              <w:pStyle w:val="CRCoverPage"/>
              <w:spacing w:after="0"/>
              <w:rPr>
                <w:b/>
                <w:i/>
                <w:noProof/>
                <w:sz w:val="8"/>
                <w:szCs w:val="8"/>
              </w:rPr>
            </w:pPr>
          </w:p>
        </w:tc>
        <w:tc>
          <w:tcPr>
            <w:tcW w:w="6946" w:type="dxa"/>
            <w:gridSpan w:val="9"/>
            <w:tcBorders>
              <w:right w:val="single" w:sz="4" w:space="0" w:color="auto"/>
            </w:tcBorders>
          </w:tcPr>
          <w:p w14:paraId="1FC0E714" w14:textId="77777777" w:rsidR="00314614" w:rsidRDefault="00314614" w:rsidP="00314614">
            <w:pPr>
              <w:pStyle w:val="CRCoverPage"/>
              <w:spacing w:after="0"/>
              <w:rPr>
                <w:noProof/>
                <w:sz w:val="8"/>
                <w:szCs w:val="8"/>
              </w:rPr>
            </w:pPr>
          </w:p>
        </w:tc>
      </w:tr>
      <w:tr w:rsidR="00314614" w14:paraId="56BB9A93" w14:textId="77777777" w:rsidTr="004431CA">
        <w:tc>
          <w:tcPr>
            <w:tcW w:w="2694" w:type="dxa"/>
            <w:gridSpan w:val="2"/>
            <w:tcBorders>
              <w:left w:val="single" w:sz="4" w:space="0" w:color="auto"/>
            </w:tcBorders>
          </w:tcPr>
          <w:p w14:paraId="777FC5BA" w14:textId="77777777" w:rsidR="00314614" w:rsidRDefault="00314614" w:rsidP="00314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314614" w:rsidRDefault="00314614" w:rsidP="00314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314614" w:rsidRDefault="00314614" w:rsidP="00314614">
            <w:pPr>
              <w:pStyle w:val="CRCoverPage"/>
              <w:spacing w:after="0"/>
              <w:jc w:val="center"/>
              <w:rPr>
                <w:b/>
                <w:caps/>
                <w:noProof/>
              </w:rPr>
            </w:pPr>
            <w:r>
              <w:rPr>
                <w:b/>
                <w:caps/>
                <w:noProof/>
              </w:rPr>
              <w:t>N</w:t>
            </w:r>
          </w:p>
        </w:tc>
        <w:tc>
          <w:tcPr>
            <w:tcW w:w="2977" w:type="dxa"/>
            <w:gridSpan w:val="4"/>
          </w:tcPr>
          <w:p w14:paraId="6CE7449C" w14:textId="77777777" w:rsidR="00314614" w:rsidRDefault="00314614" w:rsidP="00314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314614" w:rsidRDefault="00314614" w:rsidP="00314614">
            <w:pPr>
              <w:pStyle w:val="CRCoverPage"/>
              <w:spacing w:after="0"/>
              <w:ind w:left="99"/>
              <w:rPr>
                <w:noProof/>
              </w:rPr>
            </w:pPr>
          </w:p>
        </w:tc>
      </w:tr>
      <w:tr w:rsidR="00314614" w14:paraId="6962E7B4" w14:textId="77777777" w:rsidTr="004431CA">
        <w:tc>
          <w:tcPr>
            <w:tcW w:w="2694" w:type="dxa"/>
            <w:gridSpan w:val="2"/>
            <w:tcBorders>
              <w:left w:val="single" w:sz="4" w:space="0" w:color="auto"/>
            </w:tcBorders>
          </w:tcPr>
          <w:p w14:paraId="7625DB55" w14:textId="77777777" w:rsidR="00314614" w:rsidRDefault="00314614" w:rsidP="00314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314614"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314614" w:rsidRDefault="00314614" w:rsidP="00314614">
            <w:pPr>
              <w:pStyle w:val="CRCoverPage"/>
              <w:spacing w:after="0"/>
              <w:jc w:val="center"/>
              <w:rPr>
                <w:b/>
                <w:caps/>
                <w:noProof/>
              </w:rPr>
            </w:pPr>
            <w:r>
              <w:rPr>
                <w:b/>
                <w:caps/>
                <w:noProof/>
              </w:rPr>
              <w:t>x</w:t>
            </w:r>
          </w:p>
        </w:tc>
        <w:tc>
          <w:tcPr>
            <w:tcW w:w="2977" w:type="dxa"/>
            <w:gridSpan w:val="4"/>
          </w:tcPr>
          <w:p w14:paraId="1A446174" w14:textId="77777777" w:rsidR="00314614" w:rsidRDefault="00314614" w:rsidP="00314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314614" w:rsidRDefault="00314614" w:rsidP="00314614">
            <w:pPr>
              <w:pStyle w:val="CRCoverPage"/>
              <w:spacing w:after="0"/>
              <w:ind w:left="99"/>
              <w:rPr>
                <w:noProof/>
              </w:rPr>
            </w:pPr>
            <w:r>
              <w:rPr>
                <w:noProof/>
              </w:rPr>
              <w:t xml:space="preserve">TS/TR ... CR ... </w:t>
            </w:r>
          </w:p>
        </w:tc>
      </w:tr>
      <w:tr w:rsidR="00F92BFF" w14:paraId="7CFF666A" w14:textId="77777777" w:rsidTr="004431CA">
        <w:tc>
          <w:tcPr>
            <w:tcW w:w="2694" w:type="dxa"/>
            <w:gridSpan w:val="2"/>
            <w:tcBorders>
              <w:left w:val="single" w:sz="4" w:space="0" w:color="auto"/>
            </w:tcBorders>
          </w:tcPr>
          <w:p w14:paraId="125FC8B9" w14:textId="77777777" w:rsidR="00F92BFF" w:rsidRDefault="00F92BFF" w:rsidP="00F92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3886A88E" w:rsidR="00F92BFF" w:rsidRDefault="00DA25A1" w:rsidP="00F92B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013E1386" w:rsidR="00F92BFF" w:rsidRDefault="00F92BFF" w:rsidP="00F92BFF">
            <w:pPr>
              <w:pStyle w:val="CRCoverPage"/>
              <w:spacing w:after="0"/>
              <w:jc w:val="center"/>
              <w:rPr>
                <w:b/>
                <w:caps/>
                <w:noProof/>
              </w:rPr>
            </w:pPr>
          </w:p>
        </w:tc>
        <w:tc>
          <w:tcPr>
            <w:tcW w:w="2977" w:type="dxa"/>
            <w:gridSpan w:val="4"/>
          </w:tcPr>
          <w:p w14:paraId="5B06E737" w14:textId="77777777" w:rsidR="00F92BFF" w:rsidRDefault="00F92BFF" w:rsidP="00F92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22C49CFA" w:rsidR="00F92BFF" w:rsidRDefault="00F92BFF" w:rsidP="00F92BFF">
            <w:pPr>
              <w:pStyle w:val="CRCoverPage"/>
              <w:spacing w:after="0"/>
              <w:ind w:left="99"/>
              <w:rPr>
                <w:noProof/>
              </w:rPr>
            </w:pPr>
            <w:r>
              <w:rPr>
                <w:noProof/>
              </w:rPr>
              <w:t xml:space="preserve">TS 36.579-1 CR </w:t>
            </w:r>
            <w:r w:rsidR="00717831" w:rsidRPr="00717831">
              <w:rPr>
                <w:noProof/>
              </w:rPr>
              <w:t>0291</w:t>
            </w:r>
          </w:p>
        </w:tc>
      </w:tr>
      <w:tr w:rsidR="00314614" w14:paraId="7FA8601B" w14:textId="77777777" w:rsidTr="004431CA">
        <w:tc>
          <w:tcPr>
            <w:tcW w:w="2694" w:type="dxa"/>
            <w:gridSpan w:val="2"/>
            <w:tcBorders>
              <w:left w:val="single" w:sz="4" w:space="0" w:color="auto"/>
            </w:tcBorders>
          </w:tcPr>
          <w:p w14:paraId="6D08F1D5" w14:textId="77777777" w:rsidR="00314614" w:rsidRDefault="00314614" w:rsidP="00314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314614"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314614" w:rsidRDefault="00314614" w:rsidP="00314614">
            <w:pPr>
              <w:pStyle w:val="CRCoverPage"/>
              <w:spacing w:after="0"/>
              <w:jc w:val="center"/>
              <w:rPr>
                <w:b/>
                <w:caps/>
                <w:noProof/>
              </w:rPr>
            </w:pPr>
            <w:r>
              <w:rPr>
                <w:b/>
                <w:caps/>
                <w:noProof/>
              </w:rPr>
              <w:t>x</w:t>
            </w:r>
          </w:p>
        </w:tc>
        <w:tc>
          <w:tcPr>
            <w:tcW w:w="2977" w:type="dxa"/>
            <w:gridSpan w:val="4"/>
          </w:tcPr>
          <w:p w14:paraId="6F7285D9" w14:textId="77777777" w:rsidR="00314614" w:rsidRDefault="00314614" w:rsidP="00314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314614" w:rsidRDefault="00314614" w:rsidP="00314614">
            <w:pPr>
              <w:pStyle w:val="CRCoverPage"/>
              <w:spacing w:after="0"/>
              <w:ind w:left="99"/>
              <w:rPr>
                <w:noProof/>
              </w:rPr>
            </w:pPr>
            <w:r>
              <w:rPr>
                <w:noProof/>
              </w:rPr>
              <w:t xml:space="preserve">TS/TR ... CR ... </w:t>
            </w:r>
          </w:p>
        </w:tc>
      </w:tr>
      <w:tr w:rsidR="00314614" w14:paraId="46FB9822" w14:textId="77777777" w:rsidTr="004431CA">
        <w:tc>
          <w:tcPr>
            <w:tcW w:w="2694" w:type="dxa"/>
            <w:gridSpan w:val="2"/>
            <w:tcBorders>
              <w:left w:val="single" w:sz="4" w:space="0" w:color="auto"/>
            </w:tcBorders>
          </w:tcPr>
          <w:p w14:paraId="797BE963" w14:textId="77777777" w:rsidR="00314614" w:rsidRDefault="00314614" w:rsidP="00314614">
            <w:pPr>
              <w:pStyle w:val="CRCoverPage"/>
              <w:spacing w:after="0"/>
              <w:rPr>
                <w:b/>
                <w:i/>
                <w:noProof/>
              </w:rPr>
            </w:pPr>
          </w:p>
        </w:tc>
        <w:tc>
          <w:tcPr>
            <w:tcW w:w="6946" w:type="dxa"/>
            <w:gridSpan w:val="9"/>
            <w:tcBorders>
              <w:right w:val="single" w:sz="4" w:space="0" w:color="auto"/>
            </w:tcBorders>
          </w:tcPr>
          <w:p w14:paraId="21B5654A" w14:textId="77777777" w:rsidR="00314614" w:rsidRDefault="00314614" w:rsidP="00314614">
            <w:pPr>
              <w:pStyle w:val="CRCoverPage"/>
              <w:spacing w:after="0"/>
              <w:rPr>
                <w:noProof/>
              </w:rPr>
            </w:pPr>
          </w:p>
        </w:tc>
      </w:tr>
      <w:tr w:rsidR="00314614" w14:paraId="20C2D243" w14:textId="77777777" w:rsidTr="004431CA">
        <w:tc>
          <w:tcPr>
            <w:tcW w:w="2694" w:type="dxa"/>
            <w:gridSpan w:val="2"/>
            <w:tcBorders>
              <w:left w:val="single" w:sz="4" w:space="0" w:color="auto"/>
              <w:bottom w:val="single" w:sz="4" w:space="0" w:color="auto"/>
            </w:tcBorders>
          </w:tcPr>
          <w:p w14:paraId="3D08186F" w14:textId="77777777" w:rsidR="00314614" w:rsidRDefault="00314614" w:rsidP="00314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314614" w:rsidRDefault="00314614" w:rsidP="00314614">
            <w:pPr>
              <w:pStyle w:val="CRCoverPage"/>
              <w:spacing w:after="0"/>
              <w:ind w:left="100"/>
              <w:rPr>
                <w:noProof/>
              </w:rPr>
            </w:pPr>
          </w:p>
        </w:tc>
      </w:tr>
      <w:tr w:rsidR="00314614" w:rsidRPr="008863B9" w14:paraId="74890FB0" w14:textId="77777777" w:rsidTr="004431CA">
        <w:tc>
          <w:tcPr>
            <w:tcW w:w="2694" w:type="dxa"/>
            <w:gridSpan w:val="2"/>
            <w:tcBorders>
              <w:top w:val="single" w:sz="4" w:space="0" w:color="auto"/>
              <w:bottom w:val="single" w:sz="4" w:space="0" w:color="auto"/>
            </w:tcBorders>
          </w:tcPr>
          <w:p w14:paraId="6D091680" w14:textId="77777777" w:rsidR="00314614" w:rsidRPr="008863B9" w:rsidRDefault="00314614" w:rsidP="00314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314614" w:rsidRPr="008863B9" w:rsidRDefault="00314614" w:rsidP="00314614">
            <w:pPr>
              <w:pStyle w:val="CRCoverPage"/>
              <w:spacing w:after="0"/>
              <w:ind w:left="100"/>
              <w:rPr>
                <w:noProof/>
                <w:sz w:val="8"/>
                <w:szCs w:val="8"/>
              </w:rPr>
            </w:pPr>
          </w:p>
        </w:tc>
      </w:tr>
      <w:tr w:rsidR="00314614"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314614" w:rsidRDefault="00314614" w:rsidP="00314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314614" w:rsidRDefault="00314614" w:rsidP="00314614">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5BA84A1E" w14:textId="77777777" w:rsidR="0071099F" w:rsidRPr="0071099F" w:rsidRDefault="0071099F" w:rsidP="0071099F">
      <w:pPr>
        <w:keepNext/>
        <w:keepLines/>
        <w:spacing w:before="180"/>
        <w:ind w:left="1134" w:hanging="1134"/>
        <w:outlineLvl w:val="1"/>
        <w:rPr>
          <w:rFonts w:ascii="Arial" w:hAnsi="Arial"/>
          <w:sz w:val="32"/>
        </w:rPr>
      </w:pPr>
      <w:bookmarkStart w:id="31" w:name="_Toc76583180"/>
      <w:bookmarkStart w:id="32" w:name="_Toc83808732"/>
      <w:bookmarkStart w:id="33" w:name="_Toc91233561"/>
      <w:bookmarkStart w:id="34" w:name="_Toc100349040"/>
      <w:bookmarkStart w:id="35" w:name="_Toc106787196"/>
      <w:bookmarkStart w:id="36" w:name="_Toc12435009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1099F">
        <w:rPr>
          <w:rFonts w:ascii="Arial" w:hAnsi="Arial"/>
          <w:sz w:val="32"/>
        </w:rPr>
        <w:lastRenderedPageBreak/>
        <w:t>6.3</w:t>
      </w:r>
      <w:r w:rsidRPr="0071099F">
        <w:rPr>
          <w:rFonts w:ascii="Arial" w:hAnsi="Arial"/>
          <w:sz w:val="32"/>
        </w:rPr>
        <w:tab/>
        <w:t>Location</w:t>
      </w:r>
      <w:bookmarkEnd w:id="31"/>
      <w:bookmarkEnd w:id="32"/>
      <w:bookmarkEnd w:id="33"/>
      <w:bookmarkEnd w:id="34"/>
      <w:bookmarkEnd w:id="35"/>
      <w:bookmarkEnd w:id="36"/>
    </w:p>
    <w:p w14:paraId="62303604" w14:textId="77777777" w:rsidR="0071099F" w:rsidRPr="0071099F" w:rsidRDefault="0071099F" w:rsidP="0071099F">
      <w:pPr>
        <w:keepNext/>
        <w:keepLines/>
        <w:spacing w:before="120"/>
        <w:ind w:left="1134" w:hanging="1134"/>
        <w:outlineLvl w:val="2"/>
        <w:rPr>
          <w:rFonts w:ascii="Arial" w:hAnsi="Arial"/>
          <w:sz w:val="28"/>
        </w:rPr>
      </w:pPr>
      <w:bookmarkStart w:id="38" w:name="_Toc21006052"/>
      <w:bookmarkStart w:id="39" w:name="_Toc36037725"/>
      <w:bookmarkStart w:id="40" w:name="_Toc43837578"/>
      <w:bookmarkStart w:id="41" w:name="_Toc60995690"/>
      <w:bookmarkStart w:id="42" w:name="_Toc69159818"/>
      <w:bookmarkStart w:id="43" w:name="_Toc76583181"/>
      <w:bookmarkStart w:id="44" w:name="_Toc83808733"/>
      <w:bookmarkStart w:id="45" w:name="_Toc91233562"/>
      <w:bookmarkStart w:id="46" w:name="_Toc100349041"/>
      <w:bookmarkStart w:id="47" w:name="_Toc106787197"/>
      <w:bookmarkStart w:id="48" w:name="_Toc124350098"/>
      <w:r w:rsidRPr="0071099F">
        <w:rPr>
          <w:rFonts w:ascii="Arial" w:hAnsi="Arial"/>
          <w:sz w:val="28"/>
        </w:rPr>
        <w:t>6.3.1</w:t>
      </w:r>
      <w:r w:rsidRPr="0071099F">
        <w:rPr>
          <w:rFonts w:ascii="Arial" w:hAnsi="Arial"/>
          <w:sz w:val="28"/>
        </w:rPr>
        <w:tab/>
        <w:t>On-network / Location / Event Triggered Location Information report</w:t>
      </w:r>
      <w:bookmarkEnd w:id="38"/>
      <w:bookmarkEnd w:id="39"/>
      <w:bookmarkEnd w:id="40"/>
      <w:bookmarkEnd w:id="41"/>
      <w:bookmarkEnd w:id="42"/>
      <w:bookmarkEnd w:id="43"/>
      <w:bookmarkEnd w:id="44"/>
      <w:bookmarkEnd w:id="45"/>
      <w:bookmarkEnd w:id="46"/>
      <w:bookmarkEnd w:id="47"/>
      <w:bookmarkEnd w:id="48"/>
    </w:p>
    <w:p w14:paraId="6E951E7A" w14:textId="77777777" w:rsidR="0071099F" w:rsidRPr="0071099F" w:rsidRDefault="0071099F" w:rsidP="0071099F">
      <w:pPr>
        <w:keepNext/>
        <w:keepLines/>
        <w:spacing w:before="120"/>
        <w:ind w:left="1985" w:hanging="1985"/>
        <w:rPr>
          <w:rFonts w:ascii="Arial" w:hAnsi="Arial"/>
        </w:rPr>
      </w:pPr>
      <w:r w:rsidRPr="0071099F">
        <w:rPr>
          <w:rFonts w:ascii="Arial" w:hAnsi="Arial"/>
        </w:rPr>
        <w:t>6.3.1.1</w:t>
      </w:r>
      <w:r w:rsidRPr="0071099F">
        <w:rPr>
          <w:rFonts w:ascii="Arial" w:hAnsi="Arial"/>
        </w:rPr>
        <w:tab/>
        <w:t>Test Purpose (TP)</w:t>
      </w:r>
    </w:p>
    <w:p w14:paraId="69BF2528" w14:textId="77777777" w:rsidR="0071099F" w:rsidRPr="0071099F" w:rsidRDefault="0071099F" w:rsidP="0071099F">
      <w:pPr>
        <w:keepNext/>
        <w:keepLines/>
        <w:spacing w:before="120"/>
        <w:ind w:left="1985" w:hanging="1985"/>
        <w:rPr>
          <w:rFonts w:ascii="Arial" w:hAnsi="Arial"/>
        </w:rPr>
      </w:pPr>
      <w:r w:rsidRPr="0071099F">
        <w:rPr>
          <w:rFonts w:ascii="Arial" w:hAnsi="Arial"/>
        </w:rPr>
        <w:t>(1)</w:t>
      </w:r>
    </w:p>
    <w:p w14:paraId="65014CAA"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with</w:t>
      </w:r>
      <w:r w:rsidRPr="0071099F">
        <w:rPr>
          <w:rFonts w:ascii="Courier New" w:hAnsi="Courier New"/>
          <w:sz w:val="16"/>
        </w:rPr>
        <w:t xml:space="preserve"> { UE (MCPTT Client)registered and authorized for MCPTT service </w:t>
      </w:r>
      <w:r w:rsidRPr="0071099F">
        <w:rPr>
          <w:rFonts w:ascii="Courier New" w:hAnsi="Courier New"/>
          <w:b/>
          <w:sz w:val="16"/>
        </w:rPr>
        <w:t>and</w:t>
      </w:r>
      <w:r w:rsidRPr="0071099F">
        <w:rPr>
          <w:rFonts w:ascii="Courier New" w:hAnsi="Courier New"/>
          <w:sz w:val="16"/>
        </w:rPr>
        <w:t xml:space="preserve"> not in an emergency state </w:t>
      </w:r>
      <w:r w:rsidRPr="0071099F">
        <w:rPr>
          <w:rFonts w:ascii="Courier New" w:hAnsi="Courier New"/>
          <w:b/>
          <w:sz w:val="16"/>
        </w:rPr>
        <w:t>and</w:t>
      </w:r>
      <w:r w:rsidRPr="0071099F">
        <w:rPr>
          <w:rFonts w:ascii="Courier New" w:hAnsi="Courier New"/>
          <w:sz w:val="16"/>
        </w:rPr>
        <w:t xml:space="preserve"> having received a location information configuration message providing configuration parameters for </w:t>
      </w:r>
      <w:r w:rsidRPr="0071099F">
        <w:rPr>
          <w:rFonts w:ascii="Courier New" w:hAnsi="Courier New"/>
          <w:i/>
          <w:sz w:val="16"/>
        </w:rPr>
        <w:t>NonEmergencyLocationInformation</w:t>
      </w:r>
      <w:r w:rsidRPr="0071099F">
        <w:rPr>
          <w:rFonts w:ascii="Courier New" w:hAnsi="Courier New"/>
          <w:sz w:val="16"/>
        </w:rPr>
        <w:t xml:space="preserve"> requesting indication of ESGIs and location information, and, TriggeringCriteria set to Cell change, and, a none zero </w:t>
      </w:r>
      <w:r w:rsidRPr="0071099F">
        <w:rPr>
          <w:rFonts w:ascii="Courier New" w:hAnsi="Courier New"/>
          <w:i/>
          <w:sz w:val="16"/>
        </w:rPr>
        <w:t>minimumReportInterval</w:t>
      </w:r>
      <w:r w:rsidRPr="0071099F">
        <w:rPr>
          <w:rFonts w:ascii="Courier New" w:hAnsi="Courier New"/>
          <w:sz w:val="16"/>
        </w:rPr>
        <w:t xml:space="preserve"> timer }</w:t>
      </w:r>
    </w:p>
    <w:p w14:paraId="7DE70D7D"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ensure that</w:t>
      </w:r>
      <w:r w:rsidRPr="0071099F">
        <w:rPr>
          <w:rFonts w:ascii="Courier New" w:hAnsi="Courier New"/>
          <w:sz w:val="16"/>
        </w:rPr>
        <w:t xml:space="preserve"> {</w:t>
      </w:r>
      <w:r w:rsidRPr="0071099F">
        <w:rPr>
          <w:rFonts w:ascii="Courier New" w:hAnsi="Courier New"/>
          <w:sz w:val="16"/>
        </w:rPr>
        <w:br/>
        <w:t xml:space="preserve">  </w:t>
      </w:r>
      <w:r w:rsidRPr="0071099F">
        <w:rPr>
          <w:rFonts w:ascii="Courier New" w:hAnsi="Courier New"/>
          <w:b/>
          <w:sz w:val="16"/>
        </w:rPr>
        <w:t>when</w:t>
      </w:r>
      <w:r w:rsidRPr="0071099F">
        <w:rPr>
          <w:rFonts w:ascii="Courier New" w:hAnsi="Courier New"/>
          <w:sz w:val="16"/>
        </w:rPr>
        <w:t xml:space="preserve"> { UE moves to a different cell }</w:t>
      </w:r>
    </w:p>
    <w:p w14:paraId="23FD7EA8"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then</w:t>
      </w:r>
      <w:r w:rsidRPr="0071099F">
        <w:rPr>
          <w:rFonts w:ascii="Courier New" w:hAnsi="Courier New"/>
          <w:sz w:val="16"/>
        </w:rPr>
        <w:t xml:space="preserve"> { UE (MCPTT Client) sends location report obeying the set in the location configuration parameters for </w:t>
      </w:r>
      <w:r w:rsidRPr="0071099F">
        <w:rPr>
          <w:rFonts w:ascii="Courier New" w:hAnsi="Courier New"/>
          <w:i/>
          <w:sz w:val="16"/>
        </w:rPr>
        <w:t>NonEmergencyLocationInformation</w:t>
      </w:r>
      <w:r w:rsidRPr="0071099F">
        <w:rPr>
          <w:rFonts w:ascii="Courier New" w:hAnsi="Courier New"/>
          <w:sz w:val="16"/>
        </w:rPr>
        <w:t xml:space="preserve"> including waiting for the expiry of </w:t>
      </w:r>
      <w:r w:rsidRPr="0071099F">
        <w:rPr>
          <w:rFonts w:ascii="Courier New" w:hAnsi="Courier New"/>
          <w:i/>
          <w:sz w:val="16"/>
        </w:rPr>
        <w:t>minimumIntervalLength</w:t>
      </w:r>
      <w:r w:rsidRPr="0071099F">
        <w:rPr>
          <w:rFonts w:ascii="Courier New" w:hAnsi="Courier New"/>
          <w:sz w:val="16"/>
        </w:rPr>
        <w:t xml:space="preserve"> timer for before reporting }</w:t>
      </w:r>
    </w:p>
    <w:p w14:paraId="4EF0AB74"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p>
    <w:p w14:paraId="01EE525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DA8FBB" w14:textId="77777777" w:rsidR="0071099F" w:rsidRPr="0071099F" w:rsidRDefault="0071099F" w:rsidP="0071099F">
      <w:pPr>
        <w:keepNext/>
        <w:keepLines/>
        <w:spacing w:before="120"/>
        <w:ind w:left="1985" w:hanging="1985"/>
        <w:rPr>
          <w:rFonts w:ascii="Arial" w:hAnsi="Arial"/>
        </w:rPr>
      </w:pPr>
      <w:r w:rsidRPr="0071099F">
        <w:rPr>
          <w:rFonts w:ascii="Arial" w:hAnsi="Arial"/>
        </w:rPr>
        <w:t>(2)</w:t>
      </w:r>
    </w:p>
    <w:p w14:paraId="11C8B987"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with</w:t>
      </w:r>
      <w:r w:rsidRPr="0071099F">
        <w:rPr>
          <w:rFonts w:ascii="Courier New" w:hAnsi="Courier New"/>
          <w:sz w:val="16"/>
        </w:rPr>
        <w:t xml:space="preserve"> { UE (MCPTT Client)registered and authorized for MCPTT service </w:t>
      </w:r>
      <w:r w:rsidRPr="0071099F">
        <w:rPr>
          <w:rFonts w:ascii="Courier New" w:hAnsi="Courier New"/>
          <w:b/>
          <w:sz w:val="16"/>
        </w:rPr>
        <w:t>and</w:t>
      </w:r>
      <w:r w:rsidRPr="0071099F">
        <w:rPr>
          <w:rFonts w:ascii="Courier New" w:hAnsi="Courier New"/>
          <w:sz w:val="16"/>
        </w:rPr>
        <w:t xml:space="preserve"> not in an emergency state </w:t>
      </w:r>
      <w:r w:rsidRPr="0071099F">
        <w:rPr>
          <w:rFonts w:ascii="Courier New" w:hAnsi="Courier New"/>
          <w:b/>
          <w:sz w:val="16"/>
        </w:rPr>
        <w:t>and</w:t>
      </w:r>
      <w:r w:rsidRPr="0071099F">
        <w:rPr>
          <w:rFonts w:ascii="Courier New" w:hAnsi="Courier New"/>
          <w:sz w:val="16"/>
        </w:rPr>
        <w:t xml:space="preserve"> having received a location information configuration message providing configuration parameters for </w:t>
      </w:r>
      <w:r w:rsidRPr="0071099F">
        <w:rPr>
          <w:rFonts w:ascii="Courier New" w:hAnsi="Courier New"/>
          <w:i/>
          <w:sz w:val="16"/>
        </w:rPr>
        <w:t>NonEmergencyLocationInformation</w:t>
      </w:r>
      <w:r w:rsidRPr="0071099F">
        <w:rPr>
          <w:rFonts w:ascii="Courier New" w:hAnsi="Courier New"/>
          <w:sz w:val="16"/>
        </w:rPr>
        <w:t xml:space="preserve"> requesting indication of ESGIs and location information, and, TriggeringCriteria set to PLMN change and PERIODIC, and, a none zero </w:t>
      </w:r>
      <w:r w:rsidRPr="0071099F">
        <w:rPr>
          <w:rFonts w:ascii="Courier New" w:hAnsi="Courier New"/>
          <w:i/>
          <w:sz w:val="16"/>
        </w:rPr>
        <w:t>minimumReportInterval</w:t>
      </w:r>
      <w:r w:rsidRPr="0071099F">
        <w:rPr>
          <w:rFonts w:ascii="Courier New" w:hAnsi="Courier New"/>
          <w:sz w:val="16"/>
        </w:rPr>
        <w:t xml:space="preserve"> timer }</w:t>
      </w:r>
    </w:p>
    <w:p w14:paraId="5C822A30"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ensure that</w:t>
      </w:r>
      <w:r w:rsidRPr="0071099F">
        <w:rPr>
          <w:rFonts w:ascii="Courier New" w:hAnsi="Courier New"/>
          <w:sz w:val="16"/>
        </w:rPr>
        <w:t xml:space="preserve"> {</w:t>
      </w:r>
      <w:r w:rsidRPr="0071099F">
        <w:rPr>
          <w:rFonts w:ascii="Courier New" w:hAnsi="Courier New"/>
          <w:sz w:val="16"/>
        </w:rPr>
        <w:br/>
        <w:t xml:space="preserve">  </w:t>
      </w:r>
      <w:r w:rsidRPr="0071099F">
        <w:rPr>
          <w:rFonts w:ascii="Courier New" w:hAnsi="Courier New"/>
          <w:b/>
          <w:sz w:val="16"/>
        </w:rPr>
        <w:t>when</w:t>
      </w:r>
      <w:r w:rsidRPr="0071099F">
        <w:rPr>
          <w:rFonts w:ascii="Courier New" w:hAnsi="Courier New"/>
          <w:sz w:val="16"/>
        </w:rPr>
        <w:t xml:space="preserve"> { UE moves to a cell belonging to different however allowed for communication PLMN</w:t>
      </w:r>
      <w:r w:rsidRPr="0071099F">
        <w:rPr>
          <w:rFonts w:ascii="Courier New" w:hAnsi="Courier New"/>
          <w:b/>
          <w:sz w:val="16"/>
        </w:rPr>
        <w:t xml:space="preserve"> </w:t>
      </w:r>
      <w:r w:rsidRPr="0071099F">
        <w:rPr>
          <w:rFonts w:ascii="Courier New" w:hAnsi="Courier New"/>
          <w:sz w:val="16"/>
        </w:rPr>
        <w:t>}</w:t>
      </w:r>
    </w:p>
    <w:p w14:paraId="08994B7B"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then</w:t>
      </w:r>
      <w:r w:rsidRPr="0071099F">
        <w:rPr>
          <w:rFonts w:ascii="Courier New" w:hAnsi="Courier New"/>
          <w:sz w:val="16"/>
        </w:rPr>
        <w:t xml:space="preserve"> { UE (MCPTT Client) sends location report obeying the set in the location configuration parameters for </w:t>
      </w:r>
      <w:r w:rsidRPr="0071099F">
        <w:rPr>
          <w:rFonts w:ascii="Courier New" w:hAnsi="Courier New"/>
          <w:i/>
          <w:sz w:val="16"/>
        </w:rPr>
        <w:t>NonEmergencyLocationInformation and</w:t>
      </w:r>
      <w:r w:rsidRPr="0071099F">
        <w:rPr>
          <w:rFonts w:ascii="Courier New" w:hAnsi="Courier New"/>
          <w:sz w:val="16"/>
        </w:rPr>
        <w:t xml:space="preserve"> resets all triggers }</w:t>
      </w:r>
    </w:p>
    <w:p w14:paraId="7BF17191"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p>
    <w:p w14:paraId="789EB73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E8B131" w14:textId="77777777" w:rsidR="0071099F" w:rsidRPr="0071099F" w:rsidRDefault="0071099F" w:rsidP="0071099F">
      <w:pPr>
        <w:keepNext/>
        <w:keepLines/>
        <w:spacing w:before="120"/>
        <w:ind w:left="1985" w:hanging="1985"/>
        <w:rPr>
          <w:rFonts w:ascii="Arial" w:hAnsi="Arial"/>
        </w:rPr>
      </w:pPr>
      <w:r w:rsidRPr="0071099F">
        <w:rPr>
          <w:rFonts w:ascii="Arial" w:hAnsi="Arial"/>
        </w:rPr>
        <w:t>(3)</w:t>
      </w:r>
    </w:p>
    <w:p w14:paraId="28E2A5C1"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with</w:t>
      </w:r>
      <w:r w:rsidRPr="0071099F">
        <w:rPr>
          <w:rFonts w:ascii="Courier New" w:hAnsi="Courier New"/>
          <w:sz w:val="16"/>
        </w:rPr>
        <w:t xml:space="preserve"> { UE (MCPTT Client) registered and authorized for MCPTT service </w:t>
      </w:r>
      <w:r w:rsidRPr="0071099F">
        <w:rPr>
          <w:rFonts w:ascii="Courier New" w:hAnsi="Courier New"/>
          <w:b/>
          <w:sz w:val="16"/>
        </w:rPr>
        <w:t>and</w:t>
      </w:r>
      <w:r w:rsidRPr="0071099F">
        <w:rPr>
          <w:rFonts w:ascii="Courier New" w:hAnsi="Courier New"/>
          <w:sz w:val="16"/>
        </w:rPr>
        <w:t xml:space="preserve"> having received a location information configuration message providing configuration parameters for </w:t>
      </w:r>
      <w:r w:rsidRPr="0071099F">
        <w:rPr>
          <w:rFonts w:ascii="Courier New" w:hAnsi="Courier New"/>
          <w:i/>
          <w:sz w:val="16"/>
        </w:rPr>
        <w:t>NonEmergencyLocationInformation</w:t>
      </w:r>
      <w:r w:rsidRPr="0071099F">
        <w:rPr>
          <w:rFonts w:ascii="Courier New" w:hAnsi="Courier New"/>
          <w:sz w:val="16"/>
        </w:rPr>
        <w:t xml:space="preserve"> requesting indication of ESGIs and location information, and, TriggeringCriteria set to PLMN change and PERIODIC, and, a none zero </w:t>
      </w:r>
      <w:r w:rsidRPr="0071099F">
        <w:rPr>
          <w:rFonts w:ascii="Courier New" w:hAnsi="Courier New"/>
          <w:i/>
          <w:sz w:val="16"/>
        </w:rPr>
        <w:t>minimumReportInterval</w:t>
      </w:r>
      <w:r w:rsidRPr="0071099F">
        <w:rPr>
          <w:rFonts w:ascii="Courier New" w:hAnsi="Courier New"/>
          <w:sz w:val="16"/>
        </w:rPr>
        <w:t xml:space="preserve"> timer }</w:t>
      </w:r>
    </w:p>
    <w:p w14:paraId="19FDA7D2"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ensure that</w:t>
      </w:r>
      <w:r w:rsidRPr="0071099F">
        <w:rPr>
          <w:rFonts w:ascii="Courier New" w:hAnsi="Courier New"/>
          <w:sz w:val="16"/>
        </w:rPr>
        <w:t xml:space="preserve"> {</w:t>
      </w:r>
    </w:p>
    <w:p w14:paraId="331BDA70"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when</w:t>
      </w:r>
      <w:r w:rsidRPr="0071099F">
        <w:rPr>
          <w:rFonts w:ascii="Courier New" w:hAnsi="Courier New"/>
          <w:sz w:val="16"/>
        </w:rPr>
        <w:t xml:space="preserve"> { when the PERIODIC trigger fires up }</w:t>
      </w:r>
    </w:p>
    <w:p w14:paraId="4E97C88A"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then</w:t>
      </w:r>
      <w:r w:rsidRPr="0071099F">
        <w:rPr>
          <w:rFonts w:ascii="Courier New" w:hAnsi="Courier New"/>
          <w:sz w:val="16"/>
        </w:rPr>
        <w:t xml:space="preserve"> { UE (MCPTT Client) sends location report obeying the set in the location configuration parameters for </w:t>
      </w:r>
      <w:r w:rsidRPr="0071099F">
        <w:rPr>
          <w:rFonts w:ascii="Courier New" w:hAnsi="Courier New"/>
          <w:i/>
          <w:sz w:val="16"/>
        </w:rPr>
        <w:t>NonEmergencyLocationInformation</w:t>
      </w:r>
      <w:r w:rsidRPr="0071099F">
        <w:rPr>
          <w:rFonts w:ascii="Courier New" w:hAnsi="Courier New"/>
          <w:sz w:val="16"/>
        </w:rPr>
        <w:t xml:space="preserve"> }</w:t>
      </w:r>
    </w:p>
    <w:p w14:paraId="2FF52569"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p>
    <w:p w14:paraId="6AA8E75D"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C0B9CB" w14:textId="77777777" w:rsidR="0071099F" w:rsidRPr="0071099F" w:rsidRDefault="0071099F" w:rsidP="0071099F">
      <w:pPr>
        <w:keepNext/>
        <w:keepLines/>
        <w:spacing w:before="120"/>
        <w:ind w:left="1985" w:hanging="1985"/>
        <w:rPr>
          <w:rFonts w:ascii="Arial" w:hAnsi="Arial"/>
        </w:rPr>
      </w:pPr>
      <w:r w:rsidRPr="0071099F">
        <w:rPr>
          <w:rFonts w:ascii="Arial" w:hAnsi="Arial"/>
        </w:rPr>
        <w:t>6.3.1.2</w:t>
      </w:r>
      <w:r w:rsidRPr="0071099F">
        <w:rPr>
          <w:rFonts w:ascii="Arial" w:hAnsi="Arial"/>
        </w:rPr>
        <w:tab/>
        <w:t>Conformance requirements</w:t>
      </w:r>
    </w:p>
    <w:p w14:paraId="38A486E0" w14:textId="77777777" w:rsidR="0071099F" w:rsidRPr="0071099F" w:rsidRDefault="0071099F" w:rsidP="0071099F">
      <w:r w:rsidRPr="0071099F">
        <w:t xml:space="preserve">References: The conformance requirements covered in the current TC are specified in: TS 24.379, clause </w:t>
      </w:r>
      <w:r w:rsidRPr="0071099F">
        <w:rPr>
          <w:rFonts w:eastAsia="Malgun Gothic"/>
        </w:rPr>
        <w:t xml:space="preserve">13.3.2, </w:t>
      </w:r>
      <w:r w:rsidRPr="0071099F">
        <w:t>13.3.4.1, 13.3.4.2. Unless otherwise stated, these are Rel-13 requirements.</w:t>
      </w:r>
    </w:p>
    <w:p w14:paraId="1AD70908" w14:textId="77777777" w:rsidR="0071099F" w:rsidRPr="0071099F" w:rsidRDefault="0071099F" w:rsidP="0071099F">
      <w:r w:rsidRPr="0071099F">
        <w:t xml:space="preserve">[TS24.379 clause </w:t>
      </w:r>
      <w:r w:rsidRPr="0071099F">
        <w:rPr>
          <w:rFonts w:eastAsia="Malgun Gothic"/>
        </w:rPr>
        <w:t>13.3.2</w:t>
      </w:r>
      <w:r w:rsidRPr="0071099F">
        <w:t>]</w:t>
      </w:r>
    </w:p>
    <w:p w14:paraId="46824096" w14:textId="77777777" w:rsidR="0071099F" w:rsidRPr="0071099F" w:rsidRDefault="0071099F" w:rsidP="0071099F">
      <w:r w:rsidRPr="0071099F">
        <w:t>Upon receiving a SIP MESSAGE request containing:</w:t>
      </w:r>
    </w:p>
    <w:p w14:paraId="0DF49BAD" w14:textId="77777777" w:rsidR="0071099F" w:rsidRPr="0071099F" w:rsidRDefault="0071099F" w:rsidP="0071099F">
      <w:pPr>
        <w:ind w:left="568" w:hanging="284"/>
      </w:pPr>
      <w:r w:rsidRPr="0071099F">
        <w:t>1)</w:t>
      </w:r>
      <w:r w:rsidRPr="0071099F">
        <w:tab/>
        <w:t xml:space="preserve">an </w:t>
      </w:r>
      <w:r w:rsidRPr="0071099F">
        <w:rPr>
          <w:lang w:eastAsia="ko-KR"/>
        </w:rPr>
        <w:t>Accept-Contact header field with the media feature tag g.3gpp.icsi-ref set to the value "urn:urn-7:3gpp-service.ims.icsi.mcptt";</w:t>
      </w:r>
    </w:p>
    <w:p w14:paraId="7C0505E0" w14:textId="77777777" w:rsidR="0071099F" w:rsidRPr="0071099F" w:rsidRDefault="0071099F" w:rsidP="0071099F">
      <w:pPr>
        <w:ind w:left="568" w:hanging="284"/>
      </w:pPr>
      <w:r w:rsidRPr="0071099F">
        <w:t>2)</w:t>
      </w:r>
      <w:r w:rsidRPr="0071099F">
        <w:tab/>
        <w:t>a Content-Type header field set to "application/vnd.3gpp.mcptt-location-info+xml"; and</w:t>
      </w:r>
    </w:p>
    <w:p w14:paraId="67BF4DE5" w14:textId="77777777" w:rsidR="0071099F" w:rsidRPr="0071099F" w:rsidRDefault="0071099F" w:rsidP="0071099F">
      <w:pPr>
        <w:ind w:left="568" w:hanging="284"/>
      </w:pPr>
      <w:r w:rsidRPr="0071099F">
        <w:t>3)</w:t>
      </w:r>
      <w:r w:rsidRPr="0071099F">
        <w:tab/>
        <w:t xml:space="preserve"> an application/vnd.3gpp.mcptt-location-info+xml MIME body with a &lt;Configuration&gt; root element included in the &lt;location-info&gt; root element;</w:t>
      </w:r>
    </w:p>
    <w:p w14:paraId="311C3D35" w14:textId="77777777" w:rsidR="0071099F" w:rsidRPr="0071099F" w:rsidRDefault="0071099F" w:rsidP="0071099F">
      <w:r w:rsidRPr="0071099F">
        <w:t>then the MCPTT client:</w:t>
      </w:r>
    </w:p>
    <w:p w14:paraId="2364ED20" w14:textId="77777777" w:rsidR="0071099F" w:rsidRPr="0071099F" w:rsidRDefault="0071099F" w:rsidP="0071099F">
      <w:pPr>
        <w:ind w:left="568" w:hanging="284"/>
      </w:pPr>
      <w:r w:rsidRPr="0071099F">
        <w:t>1)</w:t>
      </w:r>
      <w:r w:rsidRPr="0071099F">
        <w:tab/>
        <w:t>shall store the contents of the &lt;Configuration&gt; elements;</w:t>
      </w:r>
    </w:p>
    <w:p w14:paraId="71E9BA6A" w14:textId="77777777" w:rsidR="0071099F" w:rsidRPr="0071099F" w:rsidRDefault="0071099F" w:rsidP="0071099F">
      <w:pPr>
        <w:ind w:left="568" w:hanging="284"/>
      </w:pPr>
      <w:r w:rsidRPr="0071099F">
        <w:t>2)</w:t>
      </w:r>
      <w:r w:rsidRPr="0071099F">
        <w:tab/>
        <w:t>shall set the location reporting triggers accordingly; and</w:t>
      </w:r>
    </w:p>
    <w:p w14:paraId="2EA173E3" w14:textId="77777777" w:rsidR="0071099F" w:rsidRPr="0071099F" w:rsidRDefault="0071099F" w:rsidP="0071099F">
      <w:pPr>
        <w:ind w:left="568" w:hanging="284"/>
      </w:pPr>
      <w:r w:rsidRPr="0071099F">
        <w:t>3)</w:t>
      </w:r>
      <w:r w:rsidRPr="0071099F">
        <w:tab/>
        <w:t>shall start the minimumReportInterval timer.</w:t>
      </w:r>
    </w:p>
    <w:p w14:paraId="02E79D37" w14:textId="77777777" w:rsidR="0071099F" w:rsidRPr="0071099F" w:rsidRDefault="0071099F" w:rsidP="0071099F">
      <w:r w:rsidRPr="0071099F">
        <w:lastRenderedPageBreak/>
        <w:t>[TS 24.379 clause 13.3.4.1]</w:t>
      </w:r>
    </w:p>
    <w:p w14:paraId="0A8700FB" w14:textId="77777777" w:rsidR="0071099F" w:rsidRPr="0071099F" w:rsidRDefault="0071099F" w:rsidP="0071099F">
      <w:pPr>
        <w:rPr>
          <w:rFonts w:eastAsia="Malgun Gothic"/>
        </w:rPr>
      </w:pPr>
      <w:r w:rsidRPr="0071099F">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783D40EC" w14:textId="77777777"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if any of the reporting triggers are still true, send a location information report as specified in subclause 13.3.4.2.</w:t>
      </w:r>
    </w:p>
    <w:p w14:paraId="60F0A737" w14:textId="77777777" w:rsidR="0071099F" w:rsidRPr="0071099F" w:rsidRDefault="0071099F" w:rsidP="0071099F">
      <w:r w:rsidRPr="0071099F">
        <w:t>[TS 24.379 clause 13.3.4.2]</w:t>
      </w:r>
    </w:p>
    <w:p w14:paraId="0B4BE5E4" w14:textId="77777777" w:rsidR="0071099F" w:rsidRPr="0071099F" w:rsidRDefault="0071099F" w:rsidP="0071099F">
      <w:pPr>
        <w:rPr>
          <w:rFonts w:eastAsia="Malgun Gothic"/>
        </w:rPr>
      </w:pPr>
      <w:r w:rsidRPr="0071099F">
        <w:rPr>
          <w:rFonts w:eastAsia="Malgun Gothic"/>
        </w:rPr>
        <w:t>If the MCPTT client does not need to send a SIP request for other reasons, the MCPTT client shall generate a SIP MESSAGE request in accordance with 3GPP TS 24.229 [4] and IETF RFC 3428 [33]. The MCPTT client;</w:t>
      </w:r>
    </w:p>
    <w:p w14:paraId="79BF076F" w14:textId="77777777"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include in the Request-URI, the SIP URI received in the P-Asserted-Identity header field in the received SIP MESSAGE request for location report configuration;</w:t>
      </w:r>
    </w:p>
    <w:p w14:paraId="308D2297" w14:textId="77777777"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shall include a Content-Type header field set to "application/vnd.3gpp.mcptt-location-info+xml";</w:t>
      </w:r>
    </w:p>
    <w:p w14:paraId="3174B8AC" w14:textId="77777777"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shall include an application/vnd.3gpp.mcptt-location-info+xml MIME body and in the &lt;location-info&gt; root element include:</w:t>
      </w:r>
    </w:p>
    <w:p w14:paraId="65DD72B4" w14:textId="77777777" w:rsidR="0071099F" w:rsidRPr="0071099F" w:rsidRDefault="0071099F" w:rsidP="0071099F">
      <w:pPr>
        <w:ind w:left="851" w:hanging="284"/>
        <w:rPr>
          <w:rFonts w:eastAsia="Malgun Gothic"/>
        </w:rPr>
      </w:pPr>
      <w:r w:rsidRPr="0071099F">
        <w:rPr>
          <w:rFonts w:eastAsia="Malgun Gothic"/>
        </w:rPr>
        <w:t>a)</w:t>
      </w:r>
      <w:r w:rsidRPr="0071099F">
        <w:rPr>
          <w:rFonts w:eastAsia="Malgun Gothic"/>
        </w:rPr>
        <w:tab/>
        <w:t>a &lt;Report&gt; element and if the Report was triggered by a location request include the &lt;ReportID&gt; attribute set to the value of the &lt;RequestID&gt; attribute in the received Request;</w:t>
      </w:r>
    </w:p>
    <w:p w14:paraId="7B864385" w14:textId="77777777" w:rsidR="0071099F" w:rsidRPr="0071099F" w:rsidRDefault="0071099F" w:rsidP="0071099F">
      <w:pPr>
        <w:ind w:left="851" w:hanging="284"/>
        <w:rPr>
          <w:rFonts w:eastAsia="Malgun Gothic"/>
        </w:rPr>
      </w:pPr>
      <w:r w:rsidRPr="0071099F">
        <w:rPr>
          <w:rFonts w:eastAsia="Malgun Gothic"/>
        </w:rPr>
        <w:t>b)</w:t>
      </w:r>
      <w:r w:rsidRPr="0071099F">
        <w:rPr>
          <w:rFonts w:eastAsia="Malgun Gothic"/>
        </w:rPr>
        <w:tab/>
        <w:t>a &lt;TriggerId&gt; child element set to the value of each &lt;Trigger-Id&gt; value of the triggers that have fired; and</w:t>
      </w:r>
    </w:p>
    <w:p w14:paraId="68D9473D" w14:textId="77777777" w:rsidR="0071099F" w:rsidRPr="0071099F" w:rsidRDefault="0071099F" w:rsidP="0071099F">
      <w:pPr>
        <w:ind w:left="851" w:hanging="284"/>
        <w:rPr>
          <w:rFonts w:eastAsia="Malgun Gothic"/>
        </w:rPr>
      </w:pPr>
      <w:r w:rsidRPr="0071099F">
        <w:rPr>
          <w:rFonts w:eastAsia="Malgun Gothic"/>
        </w:rPr>
        <w:t>c)</w:t>
      </w:r>
      <w:r w:rsidRPr="0071099F">
        <w:rPr>
          <w:rFonts w:eastAsia="Malgun Gothic"/>
        </w:rPr>
        <w:tab/>
        <w:t>the location reporting elements corresponding to the triggers that have fired;</w:t>
      </w:r>
    </w:p>
    <w:p w14:paraId="728EEE29" w14:textId="77777777" w:rsidR="0071099F" w:rsidRPr="0071099F" w:rsidRDefault="0071099F" w:rsidP="0071099F">
      <w:pPr>
        <w:ind w:left="568" w:hanging="284"/>
        <w:rPr>
          <w:rFonts w:eastAsia="Malgun Gothic"/>
        </w:rPr>
      </w:pPr>
      <w:r w:rsidRPr="0071099F">
        <w:rPr>
          <w:rFonts w:eastAsia="Malgun Gothic"/>
        </w:rPr>
        <w:t>4)</w:t>
      </w:r>
      <w:r w:rsidRPr="0071099F">
        <w:rPr>
          <w:rFonts w:eastAsia="Malgun Gothic"/>
        </w:rPr>
        <w:tab/>
        <w:t>shall include an Accept-Contact header field with the media feature tag g.3gpp.mcptt along with parameters "require" and "explicit" in accordance with IETF RFC 3841 [6];</w:t>
      </w:r>
    </w:p>
    <w:p w14:paraId="70539686" w14:textId="77777777" w:rsidR="0071099F" w:rsidRPr="0071099F" w:rsidRDefault="0071099F" w:rsidP="0071099F">
      <w:pPr>
        <w:ind w:left="568" w:hanging="284"/>
        <w:rPr>
          <w:rFonts w:eastAsia="Malgun Gothic"/>
        </w:rPr>
      </w:pPr>
      <w:r w:rsidRPr="0071099F">
        <w:rPr>
          <w:rFonts w:eastAsia="Malgun Gothic"/>
        </w:rPr>
        <w:t>5)</w:t>
      </w:r>
      <w:r w:rsidRPr="0071099F">
        <w:rPr>
          <w:rFonts w:eastAsia="Malgun Gothic"/>
        </w:rPr>
        <w:tab/>
        <w:t>shall set the minimumReportInterval timer to the minimumReportInterval time and start the timer;</w:t>
      </w:r>
    </w:p>
    <w:p w14:paraId="51C287CB" w14:textId="77777777" w:rsidR="0071099F" w:rsidRPr="0071099F" w:rsidRDefault="0071099F" w:rsidP="0071099F">
      <w:pPr>
        <w:ind w:left="568" w:hanging="284"/>
        <w:rPr>
          <w:rFonts w:eastAsia="Malgun Gothic"/>
        </w:rPr>
      </w:pPr>
      <w:r w:rsidRPr="0071099F">
        <w:rPr>
          <w:rFonts w:eastAsia="Malgun Gothic"/>
        </w:rPr>
        <w:t>6)</w:t>
      </w:r>
      <w:r w:rsidRPr="0071099F">
        <w:rPr>
          <w:rFonts w:eastAsia="Malgun Gothic"/>
        </w:rPr>
        <w:tab/>
        <w:t>shall reset all triggers; and</w:t>
      </w:r>
    </w:p>
    <w:p w14:paraId="2EE04CFD" w14:textId="77777777" w:rsidR="0071099F" w:rsidRPr="0071099F" w:rsidRDefault="0071099F" w:rsidP="0071099F">
      <w:pPr>
        <w:ind w:left="568" w:hanging="284"/>
        <w:rPr>
          <w:rFonts w:eastAsia="Malgun Gothic"/>
        </w:rPr>
      </w:pPr>
      <w:r w:rsidRPr="0071099F">
        <w:rPr>
          <w:rFonts w:eastAsia="Malgun Gothic"/>
        </w:rPr>
        <w:t>7)</w:t>
      </w:r>
      <w:r w:rsidRPr="0071099F">
        <w:rPr>
          <w:rFonts w:eastAsia="Malgun Gothic"/>
        </w:rPr>
        <w:tab/>
        <w:t>shall send the SIP MESSAGE request as specified in 3GPP TS 24.229 [4].</w:t>
      </w:r>
    </w:p>
    <w:p w14:paraId="6DF6625F" w14:textId="77777777" w:rsidR="0071099F" w:rsidRPr="0071099F" w:rsidRDefault="0071099F" w:rsidP="0071099F">
      <w:pPr>
        <w:keepNext/>
        <w:keepLines/>
        <w:spacing w:before="120"/>
        <w:ind w:left="1985" w:hanging="1985"/>
        <w:rPr>
          <w:rFonts w:ascii="Arial" w:hAnsi="Arial"/>
        </w:rPr>
      </w:pPr>
      <w:r w:rsidRPr="0071099F">
        <w:rPr>
          <w:rFonts w:ascii="Arial" w:hAnsi="Arial"/>
        </w:rPr>
        <w:t>6.3.1.3</w:t>
      </w:r>
      <w:r w:rsidRPr="0071099F">
        <w:rPr>
          <w:rFonts w:ascii="Arial" w:hAnsi="Arial"/>
        </w:rPr>
        <w:tab/>
        <w:t>Test description</w:t>
      </w:r>
    </w:p>
    <w:p w14:paraId="2028B5E6" w14:textId="77777777" w:rsidR="0071099F" w:rsidRPr="0071099F" w:rsidRDefault="0071099F" w:rsidP="0071099F">
      <w:pPr>
        <w:keepNext/>
        <w:keepLines/>
        <w:spacing w:before="120"/>
        <w:ind w:left="1985" w:hanging="1985"/>
        <w:rPr>
          <w:rFonts w:ascii="Arial" w:hAnsi="Arial"/>
        </w:rPr>
      </w:pPr>
      <w:r w:rsidRPr="0071099F">
        <w:rPr>
          <w:rFonts w:ascii="Arial" w:hAnsi="Arial"/>
        </w:rPr>
        <w:t>6.3.1.3.1</w:t>
      </w:r>
      <w:r w:rsidRPr="0071099F">
        <w:rPr>
          <w:rFonts w:ascii="Arial" w:hAnsi="Arial"/>
        </w:rPr>
        <w:tab/>
        <w:t>Pre-test conditions</w:t>
      </w:r>
    </w:p>
    <w:p w14:paraId="54D6F4DF" w14:textId="77777777" w:rsidR="0071099F" w:rsidRPr="0071099F" w:rsidRDefault="0071099F" w:rsidP="0071099F">
      <w:pPr>
        <w:keepNext/>
        <w:keepLines/>
        <w:spacing w:before="120"/>
        <w:ind w:left="1985" w:hanging="1985"/>
        <w:rPr>
          <w:rFonts w:ascii="Arial" w:hAnsi="Arial"/>
        </w:rPr>
      </w:pPr>
      <w:r w:rsidRPr="0071099F">
        <w:rPr>
          <w:rFonts w:ascii="Arial" w:hAnsi="Arial"/>
        </w:rPr>
        <w:t>System Simulator:</w:t>
      </w:r>
    </w:p>
    <w:p w14:paraId="557CF151" w14:textId="77777777" w:rsidR="0071099F" w:rsidRPr="0071099F" w:rsidRDefault="0071099F" w:rsidP="0071099F">
      <w:pPr>
        <w:ind w:left="568" w:hanging="284"/>
      </w:pPr>
      <w:r w:rsidRPr="0071099F">
        <w:t>-</w:t>
      </w:r>
      <w:r w:rsidRPr="0071099F">
        <w:tab/>
        <w:t>SS (MCPTT server)</w:t>
      </w:r>
    </w:p>
    <w:p w14:paraId="35429641" w14:textId="7EB7D631" w:rsidR="0071099F" w:rsidRPr="0071099F" w:rsidRDefault="0071099F" w:rsidP="0071099F">
      <w:pPr>
        <w:ind w:left="851" w:hanging="284"/>
      </w:pPr>
      <w:r w:rsidRPr="0071099F">
        <w:t>-</w:t>
      </w:r>
      <w:r w:rsidRPr="0071099F">
        <w:tab/>
        <w:t xml:space="preserve">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 Which cell is simulated at which time and with what power is described in TS 36.579-1 [2], </w:t>
      </w:r>
      <w:del w:id="49" w:author="MCC160" w:date="2023-01-21T16:36:00Z">
        <w:r w:rsidRPr="0071099F" w:rsidDel="00297C00">
          <w:delText>sub</w:delText>
        </w:r>
      </w:del>
      <w:r w:rsidRPr="0071099F">
        <w:t>clause 5.4.9 '</w:t>
      </w:r>
      <w:del w:id="50" w:author="MCC160" w:date="2023-01-21T16:37:00Z">
        <w:r w:rsidRPr="0071099F" w:rsidDel="00297C00">
          <w:delText xml:space="preserve">Generic Test Procedure for </w:delText>
        </w:r>
      </w:del>
      <w:del w:id="51" w:author="MCC160" w:date="2023-01-23T13:16:00Z">
        <w:r w:rsidRPr="0071099F" w:rsidDel="00FE4655">
          <w:delText xml:space="preserve">MCPTT </w:delText>
        </w:r>
      </w:del>
      <w:ins w:id="52" w:author="MCC160" w:date="2023-01-23T13:16:00Z">
        <w:r w:rsidR="00FE4655">
          <w:t xml:space="preserve">MCX </w:t>
        </w:r>
      </w:ins>
      <w:r w:rsidRPr="0071099F">
        <w:t>communication in E-UTRA / Change of cells' which is called during the test sequence.</w:t>
      </w:r>
    </w:p>
    <w:p w14:paraId="568B0FAF" w14:textId="77777777" w:rsidR="0071099F" w:rsidRPr="0071099F" w:rsidRDefault="0071099F" w:rsidP="0071099F">
      <w:pPr>
        <w:ind w:left="568" w:hanging="284"/>
      </w:pPr>
      <w:r w:rsidRPr="0071099F">
        <w:t>-</w:t>
      </w:r>
      <w:r w:rsidRPr="0071099F">
        <w:tab/>
        <w:t>GNSS simulator to simulate a location.</w:t>
      </w:r>
    </w:p>
    <w:p w14:paraId="2FE57EC6" w14:textId="77777777" w:rsidR="0071099F" w:rsidRPr="0071099F" w:rsidRDefault="0071099F" w:rsidP="0071099F">
      <w:pPr>
        <w:keepNext/>
        <w:keepLines/>
        <w:spacing w:before="120"/>
        <w:ind w:left="1985" w:hanging="1985"/>
        <w:rPr>
          <w:rFonts w:ascii="Arial" w:hAnsi="Arial"/>
        </w:rPr>
      </w:pPr>
      <w:r w:rsidRPr="0071099F">
        <w:rPr>
          <w:rFonts w:ascii="Arial" w:hAnsi="Arial"/>
        </w:rPr>
        <w:t>IUT:</w:t>
      </w:r>
    </w:p>
    <w:p w14:paraId="123D2F60" w14:textId="77777777" w:rsidR="0071099F" w:rsidRPr="0071099F" w:rsidRDefault="0071099F" w:rsidP="0071099F">
      <w:pPr>
        <w:ind w:left="568" w:hanging="284"/>
      </w:pPr>
      <w:r w:rsidRPr="0071099F">
        <w:t>-</w:t>
      </w:r>
      <w:r w:rsidRPr="0071099F">
        <w:tab/>
        <w:t>UE (MCPTT client)</w:t>
      </w:r>
    </w:p>
    <w:p w14:paraId="07A0A731" w14:textId="77777777" w:rsidR="00133F29" w:rsidRPr="00874E7A" w:rsidRDefault="00133F29" w:rsidP="00133F29">
      <w:pPr>
        <w:pStyle w:val="B10"/>
        <w:rPr>
          <w:ins w:id="53" w:author="MCC160" w:date="2023-01-17T10:52:00Z"/>
        </w:rPr>
      </w:pPr>
      <w:ins w:id="54" w:author="MCC160" w:date="2023-01-17T10:52:00Z">
        <w:r w:rsidRPr="00874E7A">
          <w:t>-</w:t>
        </w:r>
        <w:r w:rsidRPr="00874E7A">
          <w:tab/>
          <w:t>The test USIM set as defined in TS 36.579-1 [2]</w:t>
        </w:r>
        <w:r>
          <w:t xml:space="preserve"> </w:t>
        </w:r>
        <w:r w:rsidRPr="00874E7A">
          <w:t>clause 5.5.10 is inserted.</w:t>
        </w:r>
      </w:ins>
    </w:p>
    <w:p w14:paraId="504F2741" w14:textId="12E21DDF" w:rsidR="0071099F" w:rsidRPr="0071099F" w:rsidDel="00133F29" w:rsidRDefault="0071099F" w:rsidP="0071099F">
      <w:pPr>
        <w:ind w:left="568" w:hanging="284"/>
        <w:rPr>
          <w:del w:id="55" w:author="MCC160" w:date="2023-01-17T10:52:00Z"/>
        </w:rPr>
      </w:pPr>
      <w:del w:id="56" w:author="MCC160" w:date="2023-01-17T10:52:00Z">
        <w:r w:rsidRPr="0071099F" w:rsidDel="00133F29">
          <w:delText>-</w:delText>
        </w:r>
        <w:r w:rsidRPr="0071099F" w:rsidDel="00133F29">
          <w:tab/>
          <w:delText>The test USIM set as defined in TS 36.579-1 [2], subclause 5.5.10 is inserted.</w:delText>
        </w:r>
      </w:del>
    </w:p>
    <w:p w14:paraId="07A1B6FE" w14:textId="77777777" w:rsidR="0071099F" w:rsidRPr="0071099F" w:rsidRDefault="0071099F" w:rsidP="0071099F">
      <w:pPr>
        <w:keepNext/>
        <w:keepLines/>
        <w:spacing w:before="120"/>
        <w:ind w:left="1985" w:hanging="1985"/>
        <w:rPr>
          <w:rFonts w:ascii="Arial" w:hAnsi="Arial"/>
        </w:rPr>
      </w:pPr>
      <w:r w:rsidRPr="0071099F">
        <w:rPr>
          <w:rFonts w:ascii="Arial" w:hAnsi="Arial"/>
        </w:rPr>
        <w:lastRenderedPageBreak/>
        <w:t>Preamble:</w:t>
      </w:r>
    </w:p>
    <w:p w14:paraId="0FF119C8" w14:textId="738FC57E" w:rsidR="000E474E" w:rsidRPr="00874E7A" w:rsidRDefault="000E474E" w:rsidP="000E474E">
      <w:pPr>
        <w:pStyle w:val="B10"/>
        <w:rPr>
          <w:ins w:id="57" w:author="MCC160" w:date="2023-01-18T13:47:00Z"/>
        </w:rPr>
      </w:pPr>
      <w:ins w:id="58" w:author="MCC160" w:date="2023-01-18T13:47:00Z">
        <w:r w:rsidRPr="00874E7A">
          <w:t>-</w:t>
        </w:r>
        <w:r w:rsidRPr="00874E7A">
          <w:tab/>
        </w:r>
        <w:r>
          <w:t xml:space="preserve">The UE has performed procedure </w:t>
        </w:r>
      </w:ins>
      <w:ins w:id="59" w:author="MCC160" w:date="2023-01-18T14:07:00Z">
        <w:r w:rsidR="007F050A">
          <w:t>'</w:t>
        </w:r>
      </w:ins>
      <w:ins w:id="60" w:author="MCC160" w:date="2023-01-18T13:47:00Z">
        <w:r>
          <w:t>MCPTT UE registration</w:t>
        </w:r>
      </w:ins>
      <w:ins w:id="61" w:author="MCC160" w:date="2023-01-18T14:11:00Z">
        <w:r w:rsidR="007F050A">
          <w:t>'</w:t>
        </w:r>
      </w:ins>
      <w:ins w:id="62" w:author="MCC160" w:date="2023-01-18T13:47:00Z">
        <w:r>
          <w:t xml:space="preserve"> as specified in TS 36.579-1 [2] clause 5.4.2.</w:t>
        </w:r>
      </w:ins>
    </w:p>
    <w:p w14:paraId="2F76C15C" w14:textId="570EFD21" w:rsidR="000E474E" w:rsidRPr="00874E7A" w:rsidRDefault="000E474E" w:rsidP="000E474E">
      <w:pPr>
        <w:pStyle w:val="B10"/>
        <w:rPr>
          <w:ins w:id="63" w:author="MCC160" w:date="2023-01-18T13:47:00Z"/>
        </w:rPr>
      </w:pPr>
      <w:ins w:id="64" w:author="MCC160" w:date="2023-01-18T13:47:00Z">
        <w:r w:rsidRPr="00874E7A">
          <w:t>-</w:t>
        </w:r>
        <w:r w:rsidRPr="00874E7A">
          <w:tab/>
        </w:r>
        <w:r>
          <w:t xml:space="preserve">The UE has performed procedure </w:t>
        </w:r>
      </w:ins>
      <w:ins w:id="65" w:author="MCC160" w:date="2023-01-18T14:07:00Z">
        <w:r w:rsidR="007F050A">
          <w:t>'</w:t>
        </w:r>
      </w:ins>
      <w:ins w:id="66" w:author="MCC160" w:date="2023-01-18T13:47:00Z">
        <w:r>
          <w:t>MCX Authorization/Configuration and Key Generation</w:t>
        </w:r>
      </w:ins>
      <w:ins w:id="67" w:author="MCC160" w:date="2023-01-18T14:11:00Z">
        <w:r w:rsidR="007F050A">
          <w:t>'</w:t>
        </w:r>
      </w:ins>
      <w:ins w:id="68" w:author="MCC160" w:date="2023-01-18T13:47:00Z">
        <w:r>
          <w:t xml:space="preserve"> as specified in TS 36.579-1 [2] clause 5.3.2.</w:t>
        </w:r>
      </w:ins>
    </w:p>
    <w:p w14:paraId="61F5E199" w14:textId="7DD937EF" w:rsidR="0071099F" w:rsidRPr="0071099F" w:rsidDel="000E474E" w:rsidRDefault="0071099F" w:rsidP="0071099F">
      <w:pPr>
        <w:ind w:left="568" w:hanging="284"/>
        <w:rPr>
          <w:del w:id="69" w:author="MCC160" w:date="2023-01-18T13:47:00Z"/>
        </w:rPr>
      </w:pPr>
      <w:del w:id="70" w:author="MCC160" w:date="2023-01-18T13:47:00Z">
        <w:r w:rsidRPr="0071099F" w:rsidDel="000E474E">
          <w:delText>-</w:delText>
        </w:r>
        <w:r w:rsidRPr="0071099F" w:rsidDel="000E474E">
          <w:tab/>
          <w:delText>The UE has performed the Generic Test Procedure for MCPTT UE registration as specified in TS 36.579-1 [2], subclause 5.4.2.</w:delText>
        </w:r>
      </w:del>
    </w:p>
    <w:p w14:paraId="30DC94AF" w14:textId="4DECC93D" w:rsidR="0071099F" w:rsidRPr="0071099F" w:rsidDel="000E474E" w:rsidRDefault="0071099F" w:rsidP="0071099F">
      <w:pPr>
        <w:ind w:left="568" w:hanging="284"/>
        <w:rPr>
          <w:del w:id="71" w:author="MCC160" w:date="2023-01-18T13:47:00Z"/>
        </w:rPr>
      </w:pPr>
      <w:del w:id="72" w:author="MCC160" w:date="2023-01-18T13:47:00Z">
        <w:r w:rsidRPr="0071099F" w:rsidDel="000E474E">
          <w:delText>-</w:delText>
        </w:r>
        <w:r w:rsidRPr="0071099F" w:rsidDel="000E474E">
          <w:tab/>
          <w:delText>The MCPTT User performs the procedure for MCPTT Authorization/Configuration and Key Generation as specified in TS 36.579-1 [2], subclause 5.3.2.</w:delText>
        </w:r>
      </w:del>
    </w:p>
    <w:p w14:paraId="1940B8D8" w14:textId="77777777" w:rsidR="0071099F" w:rsidRPr="0071099F" w:rsidRDefault="0071099F" w:rsidP="0071099F">
      <w:pPr>
        <w:ind w:left="568" w:hanging="284"/>
      </w:pPr>
      <w:r w:rsidRPr="0071099F">
        <w:t>-</w:t>
      </w:r>
      <w:r w:rsidRPr="0071099F">
        <w:tab/>
        <w:t xml:space="preserve">The GNSS simulator is configured to simulate a location in the centre of </w:t>
      </w:r>
      <w:r w:rsidRPr="0071099F">
        <w:rPr>
          <w:color w:val="000000"/>
        </w:rPr>
        <w:t xml:space="preserve">Geographical </w:t>
      </w:r>
      <w:r w:rsidRPr="0071099F">
        <w:t>area #1 to provide a location, as defined in TS 36.508 [24] Table 4.11.2-2, step 1 of scenario #4.</w:t>
      </w:r>
    </w:p>
    <w:p w14:paraId="630003F1" w14:textId="77777777" w:rsidR="0071099F" w:rsidRPr="0071099F" w:rsidRDefault="0071099F" w:rsidP="0071099F">
      <w:pPr>
        <w:ind w:left="568" w:hanging="284"/>
      </w:pPr>
      <w:r w:rsidRPr="0071099F">
        <w:t>-</w:t>
      </w:r>
      <w:r w:rsidRPr="0071099F">
        <w:tab/>
        <w:t>UE States at the end of the preamble</w:t>
      </w:r>
    </w:p>
    <w:p w14:paraId="12A42DB7" w14:textId="77777777" w:rsidR="0071099F" w:rsidRPr="0071099F" w:rsidRDefault="0071099F" w:rsidP="0071099F">
      <w:pPr>
        <w:ind w:left="851" w:hanging="284"/>
      </w:pPr>
      <w:r w:rsidRPr="0071099F">
        <w:t>-</w:t>
      </w:r>
      <w:r w:rsidRPr="0071099F">
        <w:tab/>
        <w:t>The UE is in E-UTRA Registered, Idle Mode state.</w:t>
      </w:r>
    </w:p>
    <w:p w14:paraId="3F7A6DF1" w14:textId="77777777" w:rsidR="0071099F" w:rsidRPr="0071099F" w:rsidRDefault="0071099F" w:rsidP="0071099F">
      <w:pPr>
        <w:ind w:left="851" w:hanging="284"/>
      </w:pPr>
      <w:r w:rsidRPr="0071099F">
        <w:t>-</w:t>
      </w:r>
      <w:r w:rsidRPr="0071099F">
        <w:tab/>
        <w:t>The MCPTT Client Application has been activated and User has registered-in as the MCPTT User with the Server as active user at the Client.</w:t>
      </w:r>
    </w:p>
    <w:p w14:paraId="56D893B0" w14:textId="77777777" w:rsidR="0071099F" w:rsidRPr="0071099F" w:rsidRDefault="0071099F" w:rsidP="0071099F">
      <w:pPr>
        <w:keepNext/>
        <w:keepLines/>
        <w:spacing w:before="120"/>
        <w:ind w:left="1985" w:hanging="1985"/>
        <w:rPr>
          <w:rFonts w:ascii="Arial" w:hAnsi="Arial"/>
        </w:rPr>
      </w:pPr>
      <w:r w:rsidRPr="0071099F">
        <w:rPr>
          <w:rFonts w:ascii="Arial" w:hAnsi="Arial"/>
        </w:rPr>
        <w:lastRenderedPageBreak/>
        <w:t>6.3.1.3.2</w:t>
      </w:r>
      <w:r w:rsidRPr="0071099F">
        <w:rPr>
          <w:rFonts w:ascii="Arial" w:hAnsi="Arial"/>
        </w:rPr>
        <w:tab/>
        <w:t>Test procedure sequence</w:t>
      </w:r>
    </w:p>
    <w:p w14:paraId="4DA6984F" w14:textId="77777777" w:rsidR="0071099F" w:rsidRPr="0071099F" w:rsidRDefault="0071099F" w:rsidP="0071099F">
      <w:pPr>
        <w:keepNext/>
        <w:keepLines/>
        <w:spacing w:before="60"/>
        <w:jc w:val="center"/>
        <w:rPr>
          <w:rFonts w:ascii="Arial" w:hAnsi="Arial"/>
          <w:b/>
        </w:rPr>
      </w:pPr>
      <w:r w:rsidRPr="0071099F">
        <w:rPr>
          <w:rFonts w:ascii="Arial" w:hAnsi="Arial"/>
          <w:b/>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71099F" w14:paraId="593DE3FC" w14:textId="77777777" w:rsidTr="00FB0651">
        <w:tc>
          <w:tcPr>
            <w:tcW w:w="649" w:type="dxa"/>
            <w:tcBorders>
              <w:top w:val="single" w:sz="4" w:space="0" w:color="auto"/>
              <w:left w:val="single" w:sz="4" w:space="0" w:color="auto"/>
              <w:bottom w:val="nil"/>
              <w:right w:val="single" w:sz="4" w:space="0" w:color="auto"/>
            </w:tcBorders>
            <w:hideMark/>
          </w:tcPr>
          <w:p w14:paraId="0B2DF295"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7CBFF679"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5F7092"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76E918A"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77D248C0"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Verdict</w:t>
            </w:r>
          </w:p>
        </w:tc>
      </w:tr>
      <w:tr w:rsidR="0071099F" w:rsidRPr="0071099F" w14:paraId="4D77A7F5" w14:textId="77777777" w:rsidTr="00FB0651">
        <w:tc>
          <w:tcPr>
            <w:tcW w:w="649" w:type="dxa"/>
            <w:tcBorders>
              <w:top w:val="nil"/>
              <w:left w:val="single" w:sz="4" w:space="0" w:color="auto"/>
              <w:bottom w:val="single" w:sz="4" w:space="0" w:color="auto"/>
              <w:right w:val="single" w:sz="4" w:space="0" w:color="auto"/>
            </w:tcBorders>
          </w:tcPr>
          <w:p w14:paraId="36602CAA" w14:textId="77777777" w:rsidR="0071099F" w:rsidRPr="0071099F" w:rsidRDefault="0071099F" w:rsidP="0071099F">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229E41BD" w14:textId="77777777" w:rsidR="0071099F" w:rsidRPr="0071099F" w:rsidRDefault="0071099F" w:rsidP="0071099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C4CAA2E"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4297B3C"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6695C14" w14:textId="77777777" w:rsidR="0071099F" w:rsidRPr="0071099F" w:rsidRDefault="0071099F" w:rsidP="0071099F">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62FE3658" w14:textId="77777777" w:rsidR="0071099F" w:rsidRPr="0071099F" w:rsidRDefault="0071099F" w:rsidP="0071099F">
            <w:pPr>
              <w:keepNext/>
              <w:keepLines/>
              <w:spacing w:after="0"/>
              <w:jc w:val="center"/>
              <w:rPr>
                <w:rFonts w:ascii="Arial" w:hAnsi="Arial"/>
                <w:b/>
                <w:sz w:val="18"/>
              </w:rPr>
            </w:pPr>
          </w:p>
        </w:tc>
      </w:tr>
      <w:tr w:rsidR="0071099F" w:rsidRPr="0071099F" w14:paraId="4FAD01FA" w14:textId="77777777" w:rsidTr="00FB0651">
        <w:tc>
          <w:tcPr>
            <w:tcW w:w="649" w:type="dxa"/>
            <w:tcBorders>
              <w:top w:val="nil"/>
              <w:left w:val="single" w:sz="4" w:space="0" w:color="auto"/>
              <w:bottom w:val="single" w:sz="4" w:space="0" w:color="auto"/>
              <w:right w:val="single" w:sz="4" w:space="0" w:color="auto"/>
            </w:tcBorders>
            <w:hideMark/>
          </w:tcPr>
          <w:p w14:paraId="0273419E" w14:textId="77777777" w:rsidR="0071099F" w:rsidRPr="0071099F" w:rsidRDefault="0071099F" w:rsidP="0071099F">
            <w:pPr>
              <w:keepNext/>
              <w:keepLines/>
              <w:spacing w:after="0"/>
              <w:jc w:val="center"/>
              <w:rPr>
                <w:rFonts w:ascii="Arial" w:hAnsi="Arial"/>
                <w:sz w:val="18"/>
              </w:rPr>
            </w:pPr>
            <w:r w:rsidRPr="0071099F">
              <w:rPr>
                <w:rFonts w:ascii="Arial" w:hAnsi="Arial"/>
                <w:sz w:val="18"/>
                <w:szCs w:val="18"/>
              </w:rPr>
              <w:t>0</w:t>
            </w:r>
          </w:p>
        </w:tc>
        <w:tc>
          <w:tcPr>
            <w:tcW w:w="3970" w:type="dxa"/>
            <w:tcBorders>
              <w:top w:val="nil"/>
              <w:left w:val="single" w:sz="4" w:space="0" w:color="auto"/>
              <w:bottom w:val="single" w:sz="4" w:space="0" w:color="auto"/>
              <w:right w:val="single" w:sz="4" w:space="0" w:color="auto"/>
            </w:tcBorders>
          </w:tcPr>
          <w:p w14:paraId="1AA8F52F" w14:textId="77777777" w:rsidR="0071099F" w:rsidRPr="0071099F" w:rsidRDefault="0071099F" w:rsidP="0071099F">
            <w:pPr>
              <w:keepNext/>
              <w:keepLines/>
              <w:spacing w:after="0"/>
              <w:ind w:left="851" w:hanging="851"/>
              <w:rPr>
                <w:rFonts w:ascii="Arial" w:hAnsi="Arial"/>
                <w:sz w:val="18"/>
                <w:lang w:eastAsia="en-US"/>
              </w:rPr>
            </w:pPr>
            <w:r w:rsidRPr="0071099F">
              <w:rPr>
                <w:rFonts w:ascii="Arial" w:hAnsi="Arial"/>
                <w:sz w:val="18"/>
                <w:lang w:eastAsia="en-US"/>
              </w:rPr>
              <w:t>Trigger the UE to reset UTC time and location.</w:t>
            </w:r>
          </w:p>
          <w:p w14:paraId="5ED2DB0D" w14:textId="77777777" w:rsidR="0071099F" w:rsidRPr="0071099F" w:rsidRDefault="0071099F" w:rsidP="0071099F">
            <w:pPr>
              <w:keepNext/>
              <w:keepLines/>
              <w:spacing w:after="0"/>
              <w:ind w:left="851" w:hanging="851"/>
              <w:rPr>
                <w:rFonts w:ascii="Arial" w:hAnsi="Arial"/>
                <w:sz w:val="18"/>
                <w:lang w:eastAsia="en-US"/>
              </w:rPr>
            </w:pPr>
          </w:p>
          <w:p w14:paraId="5A2A5D6F" w14:textId="77777777" w:rsidR="0071099F" w:rsidRPr="0071099F" w:rsidRDefault="0071099F" w:rsidP="0071099F">
            <w:pPr>
              <w:keepNext/>
              <w:keepLines/>
              <w:spacing w:after="0"/>
              <w:rPr>
                <w:rFonts w:ascii="Arial" w:hAnsi="Arial"/>
                <w:sz w:val="18"/>
              </w:rPr>
            </w:pPr>
            <w:r w:rsidRPr="0071099F">
              <w:rPr>
                <w:rFonts w:ascii="Arial" w:hAnsi="Arial"/>
                <w:sz w:val="18"/>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64F51C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C001834"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3AAD5A7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775077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3B5AADB9" w14:textId="77777777" w:rsidTr="00FB0651">
        <w:tc>
          <w:tcPr>
            <w:tcW w:w="649" w:type="dxa"/>
            <w:tcBorders>
              <w:top w:val="nil"/>
              <w:left w:val="single" w:sz="4" w:space="0" w:color="auto"/>
              <w:bottom w:val="single" w:sz="4" w:space="0" w:color="auto"/>
              <w:right w:val="single" w:sz="4" w:space="0" w:color="auto"/>
            </w:tcBorders>
            <w:hideMark/>
          </w:tcPr>
          <w:p w14:paraId="3B31BD2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7E33034B" w14:textId="55942FB4" w:rsidR="0071099F" w:rsidRPr="0071099F" w:rsidRDefault="0071099F" w:rsidP="0071099F">
            <w:pPr>
              <w:keepNext/>
              <w:keepLines/>
              <w:spacing w:after="0"/>
              <w:rPr>
                <w:rFonts w:ascii="Arial" w:hAnsi="Arial"/>
                <w:sz w:val="18"/>
              </w:rPr>
            </w:pPr>
            <w:r w:rsidRPr="0071099F">
              <w:rPr>
                <w:rFonts w:ascii="Arial" w:hAnsi="Arial"/>
                <w:sz w:val="18"/>
              </w:rPr>
              <w:t xml:space="preserve">EXCEPTION: The E-UTRA/EPC actions which are related to the MCPTT call establishment are described in TS 36.579-1 [2], </w:t>
            </w:r>
            <w:del w:id="73" w:author="MCC160" w:date="2023-01-21T16:37:00Z">
              <w:r w:rsidRPr="0071099F" w:rsidDel="00297C00">
                <w:rPr>
                  <w:rFonts w:ascii="Arial" w:hAnsi="Arial"/>
                  <w:sz w:val="18"/>
                </w:rPr>
                <w:delText>sub</w:delText>
              </w:r>
            </w:del>
            <w:r w:rsidRPr="0071099F">
              <w:rPr>
                <w:rFonts w:ascii="Arial" w:hAnsi="Arial"/>
                <w:sz w:val="18"/>
              </w:rPr>
              <w:t>clause 5.4.4 '</w:t>
            </w:r>
            <w:del w:id="74" w:author="MCC160" w:date="2023-01-21T16:38:00Z">
              <w:r w:rsidRPr="0071099F" w:rsidDel="00EE086D">
                <w:rPr>
                  <w:rFonts w:ascii="Arial" w:hAnsi="Arial"/>
                  <w:sz w:val="18"/>
                </w:rPr>
                <w:delText xml:space="preserve">Generic Test Procedure for </w:delText>
              </w:r>
            </w:del>
            <w:r w:rsidRPr="0071099F">
              <w:rPr>
                <w:rFonts w:ascii="Arial" w:hAnsi="Arial"/>
                <w:sz w:val="18"/>
              </w:rPr>
              <w:t>MCX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6124AF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D181E1"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2E703A0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26FF01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0F2949AF" w14:textId="77777777" w:rsidTr="00FB0651">
        <w:tc>
          <w:tcPr>
            <w:tcW w:w="649" w:type="dxa"/>
            <w:tcBorders>
              <w:top w:val="nil"/>
              <w:left w:val="single" w:sz="4" w:space="0" w:color="auto"/>
              <w:bottom w:val="single" w:sz="4" w:space="0" w:color="auto"/>
              <w:right w:val="single" w:sz="4" w:space="0" w:color="auto"/>
            </w:tcBorders>
            <w:hideMark/>
          </w:tcPr>
          <w:p w14:paraId="20C7665B"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w:t>
            </w:r>
          </w:p>
        </w:tc>
        <w:tc>
          <w:tcPr>
            <w:tcW w:w="3970" w:type="dxa"/>
            <w:tcBorders>
              <w:top w:val="nil"/>
              <w:left w:val="single" w:sz="4" w:space="0" w:color="auto"/>
              <w:bottom w:val="single" w:sz="4" w:space="0" w:color="auto"/>
              <w:right w:val="single" w:sz="4" w:space="0" w:color="auto"/>
            </w:tcBorders>
            <w:hideMark/>
          </w:tcPr>
          <w:p w14:paraId="1CAE63DD" w14:textId="07912AF7" w:rsidR="0071099F" w:rsidRPr="0071099F" w:rsidRDefault="0071099F" w:rsidP="0071099F">
            <w:pPr>
              <w:keepNext/>
              <w:keepLines/>
              <w:spacing w:after="0"/>
              <w:rPr>
                <w:rFonts w:ascii="Arial" w:hAnsi="Arial"/>
                <w:sz w:val="18"/>
                <w:szCs w:val="18"/>
              </w:rPr>
            </w:pPr>
            <w:r w:rsidRPr="0071099F">
              <w:rPr>
                <w:rFonts w:ascii="Arial" w:hAnsi="Arial"/>
                <w:sz w:val="18"/>
                <w:szCs w:val="18"/>
              </w:rPr>
              <w:t>The SS sends a location reporting configuration containing the cell change trigger criteria and the minimum report interval</w:t>
            </w:r>
            <w:del w:id="75" w:author="MCC160" w:date="2023-01-21T17:05:00Z">
              <w:r w:rsidRPr="0071099F" w:rsidDel="00B8629D">
                <w:rPr>
                  <w:rFonts w:ascii="Arial" w:hAnsi="Arial"/>
                  <w:sz w:val="18"/>
                  <w:szCs w:val="18"/>
                </w:rPr>
                <w:delText xml:space="preserve"> to the UE (MCPTT </w:delText>
              </w:r>
            </w:del>
            <w:del w:id="76" w:author="MCC160" w:date="2023-01-21T16:40:00Z">
              <w:r w:rsidRPr="0071099F" w:rsidDel="00EE086D">
                <w:rPr>
                  <w:rFonts w:ascii="Arial" w:hAnsi="Arial"/>
                  <w:sz w:val="18"/>
                  <w:szCs w:val="18"/>
                </w:rPr>
                <w:delText>C</w:delText>
              </w:r>
            </w:del>
            <w:del w:id="77" w:author="MCC160" w:date="2023-01-21T17:05:00Z">
              <w:r w:rsidRPr="0071099F" w:rsidDel="00B8629D">
                <w:rPr>
                  <w:rFonts w:ascii="Arial" w:hAnsi="Arial"/>
                  <w:sz w:val="18"/>
                  <w:szCs w:val="18"/>
                </w:rPr>
                <w:delText>lient)</w:delText>
              </w:r>
            </w:del>
            <w:r w:rsidRPr="0071099F">
              <w:rPr>
                <w:rFonts w:ascii="Arial" w:hAnsi="Arial"/>
                <w:sz w:val="18"/>
                <w:szCs w:val="18"/>
              </w:rPr>
              <w:t xml:space="preserve">. Provision of serving and neighbouring cells ECGIs is requested in addition to the Location Information. </w:t>
            </w:r>
            <w:r w:rsidRPr="0071099F">
              <w:rPr>
                <w:rFonts w:ascii="Arial" w:eastAsia="Malgun Gothic" w:hAnsi="Arial"/>
                <w:sz w:val="18"/>
              </w:rPr>
              <w:t xml:space="preserve">The </w:t>
            </w:r>
            <w:r w:rsidRPr="0071099F">
              <w:rPr>
                <w:rFonts w:ascii="Arial" w:eastAsia="Malgun Gothic" w:hAnsi="Arial"/>
                <w:i/>
                <w:sz w:val="18"/>
              </w:rPr>
              <w:t>minimumReportInterval</w:t>
            </w:r>
            <w:r w:rsidRPr="0071099F">
              <w:rPr>
                <w:rFonts w:ascii="Arial" w:eastAsia="Malgun Gothic" w:hAnsi="Arial"/>
                <w:sz w:val="18"/>
              </w:rPr>
              <w:t xml:space="preserve"> time is set to 25 sec.</w:t>
            </w:r>
          </w:p>
        </w:tc>
        <w:tc>
          <w:tcPr>
            <w:tcW w:w="709" w:type="dxa"/>
            <w:tcBorders>
              <w:top w:val="single" w:sz="4" w:space="0" w:color="auto"/>
              <w:left w:val="single" w:sz="4" w:space="0" w:color="auto"/>
              <w:bottom w:val="single" w:sz="4" w:space="0" w:color="auto"/>
              <w:right w:val="single" w:sz="4" w:space="0" w:color="auto"/>
            </w:tcBorders>
            <w:hideMark/>
          </w:tcPr>
          <w:p w14:paraId="6939CE9A" w14:textId="77777777" w:rsidR="0071099F" w:rsidRPr="0071099F" w:rsidRDefault="0071099F" w:rsidP="0071099F">
            <w:pPr>
              <w:keepNext/>
              <w:keepLines/>
              <w:spacing w:after="0"/>
              <w:jc w:val="center"/>
              <w:rPr>
                <w:rFonts w:ascii="Arial" w:hAnsi="Arial"/>
                <w:sz w:val="18"/>
              </w:rPr>
            </w:pPr>
            <w:r w:rsidRPr="0071099F">
              <w:rPr>
                <w:rFonts w:ascii="Arial" w:hAnsi="Arial"/>
                <w:sz w:val="18"/>
              </w:rPr>
              <w:t>&lt;--</w:t>
            </w:r>
            <w:del w:id="78" w:author="MCC160" w:date="2023-01-21T17:06:00Z">
              <w:r w:rsidRPr="0071099F" w:rsidDel="00B8629D">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9B7E86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SIP MESSAGE </w:t>
            </w:r>
          </w:p>
        </w:tc>
        <w:tc>
          <w:tcPr>
            <w:tcW w:w="567" w:type="dxa"/>
            <w:tcBorders>
              <w:top w:val="nil"/>
              <w:left w:val="single" w:sz="4" w:space="0" w:color="auto"/>
              <w:bottom w:val="single" w:sz="4" w:space="0" w:color="auto"/>
              <w:right w:val="single" w:sz="4" w:space="0" w:color="auto"/>
            </w:tcBorders>
            <w:hideMark/>
          </w:tcPr>
          <w:p w14:paraId="4F5C687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71FEF3A"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77476747" w14:textId="77777777" w:rsidTr="00FB0651">
        <w:tc>
          <w:tcPr>
            <w:tcW w:w="649" w:type="dxa"/>
            <w:tcBorders>
              <w:top w:val="nil"/>
              <w:left w:val="single" w:sz="4" w:space="0" w:color="auto"/>
              <w:bottom w:val="single" w:sz="4" w:space="0" w:color="auto"/>
              <w:right w:val="single" w:sz="4" w:space="0" w:color="auto"/>
            </w:tcBorders>
            <w:hideMark/>
          </w:tcPr>
          <w:p w14:paraId="3DFC683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1A</w:t>
            </w:r>
          </w:p>
        </w:tc>
        <w:tc>
          <w:tcPr>
            <w:tcW w:w="3970" w:type="dxa"/>
            <w:tcBorders>
              <w:top w:val="nil"/>
              <w:left w:val="single" w:sz="4" w:space="0" w:color="auto"/>
              <w:bottom w:val="single" w:sz="4" w:space="0" w:color="auto"/>
              <w:right w:val="single" w:sz="4" w:space="0" w:color="auto"/>
            </w:tcBorders>
            <w:hideMark/>
          </w:tcPr>
          <w:p w14:paraId="17379F5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SS starts timer=25 sec (the non-emergency </w:t>
            </w:r>
            <w:r w:rsidRPr="0071099F">
              <w:rPr>
                <w:rFonts w:ascii="Arial" w:eastAsia="Malgun Gothic" w:hAnsi="Arial"/>
                <w:i/>
                <w:sz w:val="18"/>
              </w:rPr>
              <w:t>minimumReportInterval</w:t>
            </w:r>
            <w:r w:rsidRPr="0071099F">
              <w:rPr>
                <w:rFonts w:ascii="Arial" w:hAnsi="Arial"/>
                <w:sz w:val="18"/>
              </w:rPr>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hideMark/>
          </w:tcPr>
          <w:p w14:paraId="4BE8826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1DF934B"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92270F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6954DA4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56A7121" w14:textId="77777777" w:rsidTr="00FB0651">
        <w:tc>
          <w:tcPr>
            <w:tcW w:w="649" w:type="dxa"/>
            <w:tcBorders>
              <w:top w:val="nil"/>
              <w:left w:val="single" w:sz="4" w:space="0" w:color="auto"/>
              <w:bottom w:val="single" w:sz="4" w:space="0" w:color="auto"/>
              <w:right w:val="single" w:sz="4" w:space="0" w:color="auto"/>
            </w:tcBorders>
            <w:hideMark/>
          </w:tcPr>
          <w:p w14:paraId="09520E8D"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2C04DF29" w14:textId="77777777" w:rsidR="0071099F" w:rsidRPr="0071099F" w:rsidRDefault="0071099F" w:rsidP="0071099F">
            <w:pPr>
              <w:keepNext/>
              <w:keepLines/>
              <w:spacing w:after="0"/>
              <w:rPr>
                <w:rFonts w:ascii="Arial" w:hAnsi="Arial"/>
                <w:sz w:val="18"/>
                <w:szCs w:val="18"/>
              </w:rPr>
            </w:pPr>
            <w:r w:rsidRPr="0071099F">
              <w:rPr>
                <w:rFonts w:ascii="Arial" w:hAnsi="Arial"/>
                <w:sz w:val="18"/>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51F1FA9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B284741"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34269D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05E4610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613DE8FD" w14:textId="77777777" w:rsidTr="00FB0651">
        <w:tc>
          <w:tcPr>
            <w:tcW w:w="649" w:type="dxa"/>
            <w:tcBorders>
              <w:top w:val="nil"/>
              <w:left w:val="single" w:sz="4" w:space="0" w:color="auto"/>
              <w:bottom w:val="single" w:sz="4" w:space="0" w:color="auto"/>
              <w:right w:val="single" w:sz="4" w:space="0" w:color="auto"/>
            </w:tcBorders>
            <w:hideMark/>
          </w:tcPr>
          <w:p w14:paraId="7F82CBF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1B</w:t>
            </w:r>
          </w:p>
        </w:tc>
        <w:tc>
          <w:tcPr>
            <w:tcW w:w="3970" w:type="dxa"/>
            <w:tcBorders>
              <w:top w:val="nil"/>
              <w:left w:val="single" w:sz="4" w:space="0" w:color="auto"/>
              <w:bottom w:val="single" w:sz="4" w:space="0" w:color="auto"/>
              <w:right w:val="single" w:sz="4" w:space="0" w:color="auto"/>
            </w:tcBorders>
            <w:hideMark/>
          </w:tcPr>
          <w:p w14:paraId="57D6A4EE" w14:textId="77777777" w:rsidR="0071099F" w:rsidRPr="0071099F" w:rsidRDefault="0071099F" w:rsidP="0071099F">
            <w:pPr>
              <w:keepNext/>
              <w:keepLines/>
              <w:spacing w:after="0"/>
              <w:rPr>
                <w:rFonts w:ascii="Arial" w:hAnsi="Arial"/>
                <w:sz w:val="18"/>
              </w:rPr>
            </w:pPr>
            <w:r w:rsidRPr="0071099F">
              <w:rPr>
                <w:rFonts w:ascii="Arial" w:hAnsi="Arial"/>
                <w:sz w:val="18"/>
              </w:rPr>
              <w:t>Trigger the GNSS simulator</w:t>
            </w:r>
            <w:r w:rsidRPr="0071099F">
              <w:rPr>
                <w:rFonts w:ascii="Arial" w:hAnsi="Arial"/>
                <w:sz w:val="18"/>
                <w:lang w:eastAsia="zh-CN"/>
              </w:rPr>
              <w:t xml:space="preserve"> to start step 2 of </w:t>
            </w:r>
            <w:r w:rsidRPr="0071099F">
              <w:rPr>
                <w:rFonts w:ascii="Arial" w:hAnsi="Arial"/>
                <w:sz w:val="18"/>
              </w:rPr>
              <w:t xml:space="preserve">Scenario #4 to </w:t>
            </w:r>
            <w:r w:rsidRPr="0071099F">
              <w:rPr>
                <w:rFonts w:ascii="Arial" w:hAnsi="Arial"/>
                <w:sz w:val="18"/>
                <w:lang w:eastAsia="zh-CN"/>
              </w:rPr>
              <w:t xml:space="preserve">simulate the UE moving to location #7 inside </w:t>
            </w:r>
            <w:r w:rsidRPr="0071099F">
              <w:rPr>
                <w:rFonts w:ascii="Arial" w:hAnsi="Arial"/>
                <w:sz w:val="18"/>
              </w:rPr>
              <w:t xml:space="preserve">Geographical area #1 </w:t>
            </w:r>
            <w:r w:rsidRPr="0071099F">
              <w:rPr>
                <w:rFonts w:ascii="Arial" w:hAnsi="Arial"/>
                <w:sz w:val="18"/>
                <w:lang w:eastAsia="zh-CN"/>
              </w:rPr>
              <w:t xml:space="preserve">as defined in TS 36.508 [24] Table </w:t>
            </w:r>
            <w:r w:rsidRPr="0071099F">
              <w:rPr>
                <w:rFonts w:ascii="Arial" w:hAnsi="Arial"/>
                <w:sz w:val="18"/>
              </w:rPr>
              <w:t>4.11.2-2.</w:t>
            </w:r>
          </w:p>
        </w:tc>
        <w:tc>
          <w:tcPr>
            <w:tcW w:w="709" w:type="dxa"/>
            <w:tcBorders>
              <w:top w:val="single" w:sz="4" w:space="0" w:color="auto"/>
              <w:left w:val="single" w:sz="4" w:space="0" w:color="auto"/>
              <w:bottom w:val="single" w:sz="4" w:space="0" w:color="auto"/>
              <w:right w:val="single" w:sz="4" w:space="0" w:color="auto"/>
            </w:tcBorders>
            <w:hideMark/>
          </w:tcPr>
          <w:p w14:paraId="60822A4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9CF49A"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2C60C01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6B60DD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34305F6C" w14:textId="77777777" w:rsidTr="00FB0651">
        <w:tc>
          <w:tcPr>
            <w:tcW w:w="649" w:type="dxa"/>
            <w:tcBorders>
              <w:top w:val="nil"/>
              <w:left w:val="single" w:sz="4" w:space="0" w:color="auto"/>
              <w:bottom w:val="single" w:sz="4" w:space="0" w:color="auto"/>
              <w:right w:val="single" w:sz="4" w:space="0" w:color="auto"/>
            </w:tcBorders>
            <w:hideMark/>
          </w:tcPr>
          <w:p w14:paraId="1F2023B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1C</w:t>
            </w:r>
          </w:p>
        </w:tc>
        <w:tc>
          <w:tcPr>
            <w:tcW w:w="3970" w:type="dxa"/>
            <w:tcBorders>
              <w:top w:val="nil"/>
              <w:left w:val="single" w:sz="4" w:space="0" w:color="auto"/>
              <w:bottom w:val="single" w:sz="4" w:space="0" w:color="auto"/>
              <w:right w:val="single" w:sz="4" w:space="0" w:color="auto"/>
            </w:tcBorders>
            <w:hideMark/>
          </w:tcPr>
          <w:p w14:paraId="2F076D0A" w14:textId="77777777" w:rsidR="0071099F" w:rsidRPr="0071099F" w:rsidRDefault="0071099F" w:rsidP="0071099F">
            <w:pPr>
              <w:keepNext/>
              <w:keepLines/>
              <w:spacing w:after="0"/>
              <w:rPr>
                <w:rFonts w:ascii="Arial" w:hAnsi="Arial"/>
                <w:sz w:val="18"/>
              </w:rPr>
            </w:pPr>
            <w:r w:rsidRPr="0071099F">
              <w:rPr>
                <w:rFonts w:ascii="Arial" w:hAnsi="Arial"/>
                <w:sz w:val="18"/>
              </w:rP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hideMark/>
          </w:tcPr>
          <w:p w14:paraId="4AEEE3A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9FB73C"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0F455C8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72FB77D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04D47A6E" w14:textId="77777777" w:rsidTr="00FB0651">
        <w:tc>
          <w:tcPr>
            <w:tcW w:w="649" w:type="dxa"/>
            <w:tcBorders>
              <w:top w:val="nil"/>
              <w:left w:val="single" w:sz="4" w:space="0" w:color="auto"/>
              <w:bottom w:val="single" w:sz="4" w:space="0" w:color="auto"/>
              <w:right w:val="single" w:sz="4" w:space="0" w:color="auto"/>
            </w:tcBorders>
            <w:hideMark/>
          </w:tcPr>
          <w:p w14:paraId="3EC98BA0"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2</w:t>
            </w:r>
          </w:p>
        </w:tc>
        <w:tc>
          <w:tcPr>
            <w:tcW w:w="3970" w:type="dxa"/>
            <w:tcBorders>
              <w:top w:val="nil"/>
              <w:left w:val="single" w:sz="4" w:space="0" w:color="auto"/>
              <w:bottom w:val="single" w:sz="4" w:space="0" w:color="auto"/>
              <w:right w:val="single" w:sz="4" w:space="0" w:color="auto"/>
            </w:tcBorders>
            <w:hideMark/>
          </w:tcPr>
          <w:p w14:paraId="54FE4759" w14:textId="1285A447" w:rsidR="0071099F" w:rsidRPr="0071099F" w:rsidRDefault="0071099F" w:rsidP="0071099F">
            <w:pPr>
              <w:keepNext/>
              <w:keepLines/>
              <w:spacing w:after="0"/>
              <w:rPr>
                <w:rFonts w:ascii="Arial" w:hAnsi="Arial"/>
                <w:sz w:val="18"/>
              </w:rPr>
            </w:pPr>
            <w:r w:rsidRPr="0071099F">
              <w:rPr>
                <w:rFonts w:ascii="Arial" w:hAnsi="Arial"/>
                <w:sz w:val="18"/>
              </w:rPr>
              <w:t xml:space="preserve">Make the SS simulate cell change (same PLMN). The related E-UTRA/EPC actions are described in TS 36.579-1 [2], </w:t>
            </w:r>
            <w:del w:id="79" w:author="MCC160" w:date="2023-01-21T16:37:00Z">
              <w:r w:rsidRPr="0071099F" w:rsidDel="00297C00">
                <w:rPr>
                  <w:rFonts w:ascii="Arial" w:hAnsi="Arial"/>
                  <w:sz w:val="18"/>
                </w:rPr>
                <w:delText>sub</w:delText>
              </w:r>
            </w:del>
            <w:r w:rsidRPr="0071099F">
              <w:rPr>
                <w:rFonts w:ascii="Arial" w:hAnsi="Arial"/>
                <w:sz w:val="18"/>
              </w:rPr>
              <w:t>clause 5.4.9 '</w:t>
            </w:r>
            <w:del w:id="80" w:author="MCC160" w:date="2023-01-21T16:38:00Z">
              <w:r w:rsidRPr="0071099F" w:rsidDel="00EE086D">
                <w:rPr>
                  <w:rFonts w:ascii="Arial" w:hAnsi="Arial"/>
                  <w:sz w:val="18"/>
                </w:rPr>
                <w:delText xml:space="preserve">Generic Test Procedure for </w:delText>
              </w:r>
            </w:del>
            <w:del w:id="81" w:author="MCC160" w:date="2023-01-23T13:16:00Z">
              <w:r w:rsidRPr="0071099F" w:rsidDel="00FE4655">
                <w:rPr>
                  <w:rFonts w:ascii="Arial" w:hAnsi="Arial"/>
                  <w:sz w:val="18"/>
                </w:rPr>
                <w:delText xml:space="preserve">MCPTT </w:delText>
              </w:r>
            </w:del>
            <w:ins w:id="82" w:author="MCC160" w:date="2023-01-23T13:16:00Z">
              <w:r w:rsidR="00FE4655">
                <w:rPr>
                  <w:rFonts w:ascii="Arial" w:hAnsi="Arial"/>
                  <w:sz w:val="18"/>
                </w:rPr>
                <w:t xml:space="preserve">MCX </w:t>
              </w:r>
            </w:ins>
            <w:r w:rsidRPr="0071099F">
              <w:rPr>
                <w:rFonts w:ascii="Arial" w:hAnsi="Arial"/>
                <w:sz w:val="18"/>
              </w:rPr>
              <w:t>communication in E-UTRA / Change of cells' steps 1 and 2. The test sequence below shows only the MCPTT relevant messages exchanged.</w:t>
            </w:r>
          </w:p>
          <w:p w14:paraId="3A041373" w14:textId="77777777" w:rsidR="0071099F" w:rsidRPr="0071099F" w:rsidRDefault="0071099F" w:rsidP="0071099F">
            <w:pPr>
              <w:keepNext/>
              <w:keepLines/>
              <w:spacing w:after="0"/>
              <w:rPr>
                <w:rFonts w:ascii="Arial" w:hAnsi="Arial"/>
                <w:sz w:val="18"/>
                <w:szCs w:val="18"/>
              </w:rPr>
            </w:pPr>
            <w:r w:rsidRPr="0071099F">
              <w:rPr>
                <w:rFonts w:ascii="Arial" w:hAnsi="Arial"/>
                <w:sz w:val="18"/>
              </w:rPr>
              <w:t>NOTE: Cell 2 and Cell 1 will be active.</w:t>
            </w:r>
          </w:p>
        </w:tc>
        <w:tc>
          <w:tcPr>
            <w:tcW w:w="709" w:type="dxa"/>
            <w:tcBorders>
              <w:top w:val="single" w:sz="4" w:space="0" w:color="auto"/>
              <w:left w:val="single" w:sz="4" w:space="0" w:color="auto"/>
              <w:bottom w:val="single" w:sz="4" w:space="0" w:color="auto"/>
              <w:right w:val="single" w:sz="4" w:space="0" w:color="auto"/>
            </w:tcBorders>
            <w:hideMark/>
          </w:tcPr>
          <w:p w14:paraId="496AEEC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5642FF"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5655052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6B3A52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DF17CB1" w14:textId="77777777" w:rsidTr="00FB0651">
        <w:tc>
          <w:tcPr>
            <w:tcW w:w="649" w:type="dxa"/>
            <w:tcBorders>
              <w:top w:val="nil"/>
              <w:left w:val="single" w:sz="4" w:space="0" w:color="auto"/>
              <w:bottom w:val="single" w:sz="4" w:space="0" w:color="auto"/>
              <w:right w:val="single" w:sz="4" w:space="0" w:color="auto"/>
            </w:tcBorders>
            <w:hideMark/>
          </w:tcPr>
          <w:p w14:paraId="66698196"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2A</w:t>
            </w:r>
          </w:p>
        </w:tc>
        <w:tc>
          <w:tcPr>
            <w:tcW w:w="3970" w:type="dxa"/>
            <w:tcBorders>
              <w:top w:val="nil"/>
              <w:left w:val="single" w:sz="4" w:space="0" w:color="auto"/>
              <w:bottom w:val="single" w:sz="4" w:space="0" w:color="auto"/>
              <w:right w:val="single" w:sz="4" w:space="0" w:color="auto"/>
            </w:tcBorders>
            <w:hideMark/>
          </w:tcPr>
          <w:p w14:paraId="789D3719" w14:textId="77777777" w:rsidR="0071099F" w:rsidRPr="0071099F" w:rsidRDefault="0071099F" w:rsidP="0071099F">
            <w:pPr>
              <w:keepNext/>
              <w:keepLines/>
              <w:spacing w:after="0"/>
              <w:rPr>
                <w:rFonts w:ascii="Arial" w:hAnsi="Arial"/>
                <w:sz w:val="18"/>
              </w:rPr>
            </w:pPr>
            <w:r w:rsidRPr="0071099F">
              <w:rPr>
                <w:rFonts w:ascii="Arial" w:hAnsi="Arial"/>
                <w:sz w:val="18"/>
              </w:rPr>
              <w:t>Timer=25 sec expires.</w:t>
            </w:r>
          </w:p>
        </w:tc>
        <w:tc>
          <w:tcPr>
            <w:tcW w:w="709" w:type="dxa"/>
            <w:tcBorders>
              <w:top w:val="single" w:sz="4" w:space="0" w:color="auto"/>
              <w:left w:val="single" w:sz="4" w:space="0" w:color="auto"/>
              <w:bottom w:val="single" w:sz="4" w:space="0" w:color="auto"/>
              <w:right w:val="single" w:sz="4" w:space="0" w:color="auto"/>
            </w:tcBorders>
            <w:hideMark/>
          </w:tcPr>
          <w:p w14:paraId="4257B19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44E345"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22CF99B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149F96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4CE71B41" w14:textId="77777777" w:rsidTr="00FB0651">
        <w:tc>
          <w:tcPr>
            <w:tcW w:w="649" w:type="dxa"/>
            <w:tcBorders>
              <w:top w:val="nil"/>
              <w:left w:val="single" w:sz="4" w:space="0" w:color="auto"/>
              <w:bottom w:val="single" w:sz="4" w:space="0" w:color="auto"/>
              <w:right w:val="single" w:sz="4" w:space="0" w:color="auto"/>
            </w:tcBorders>
            <w:hideMark/>
          </w:tcPr>
          <w:p w14:paraId="14498CD0"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64ABBA5D" w14:textId="3D9DA4B0" w:rsidR="0071099F" w:rsidRPr="0071099F" w:rsidRDefault="0071099F" w:rsidP="0071099F">
            <w:pPr>
              <w:keepNext/>
              <w:keepLines/>
              <w:spacing w:after="0"/>
              <w:rPr>
                <w:rFonts w:ascii="Arial" w:hAnsi="Arial"/>
                <w:sz w:val="18"/>
              </w:rPr>
            </w:pPr>
            <w:r w:rsidRPr="0071099F">
              <w:rPr>
                <w:rFonts w:ascii="Arial" w:hAnsi="Arial"/>
                <w:sz w:val="18"/>
              </w:rPr>
              <w:t xml:space="preserve">EXCEPTION: The E-UTRA/EPC actions which are related to the MCPTT call establishment are described in TS 36.579-1 [2], </w:t>
            </w:r>
            <w:del w:id="83" w:author="MCC160" w:date="2023-01-21T16:37:00Z">
              <w:r w:rsidRPr="0071099F" w:rsidDel="00297C00">
                <w:rPr>
                  <w:rFonts w:ascii="Arial" w:hAnsi="Arial"/>
                  <w:sz w:val="18"/>
                </w:rPr>
                <w:delText>sub</w:delText>
              </w:r>
            </w:del>
            <w:r w:rsidRPr="0071099F">
              <w:rPr>
                <w:rFonts w:ascii="Arial" w:hAnsi="Arial"/>
                <w:sz w:val="18"/>
              </w:rPr>
              <w:t>clause 5.4.3 '</w:t>
            </w:r>
            <w:del w:id="84" w:author="MCC160" w:date="2023-01-21T16:38:00Z">
              <w:r w:rsidRPr="0071099F" w:rsidDel="00EE086D">
                <w:rPr>
                  <w:rFonts w:ascii="Arial" w:hAnsi="Arial"/>
                  <w:sz w:val="18"/>
                </w:rPr>
                <w:delText>Generic Test</w:delText>
              </w:r>
            </w:del>
            <w:del w:id="85" w:author="MCC160" w:date="2023-01-21T16:39:00Z">
              <w:r w:rsidRPr="0071099F" w:rsidDel="00EE086D">
                <w:rPr>
                  <w:rFonts w:ascii="Arial" w:hAnsi="Arial"/>
                  <w:sz w:val="18"/>
                </w:rPr>
                <w:delText xml:space="preserve"> Procedure for </w:delText>
              </w:r>
            </w:del>
            <w:r w:rsidRPr="0071099F">
              <w:rPr>
                <w:rFonts w:ascii="Arial" w:hAnsi="Arial"/>
                <w:sz w:val="18"/>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19617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BD10B7"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7B36E0F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0361758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D199211" w14:textId="77777777" w:rsidTr="00FB0651">
        <w:tc>
          <w:tcPr>
            <w:tcW w:w="649" w:type="dxa"/>
            <w:tcBorders>
              <w:top w:val="nil"/>
              <w:left w:val="single" w:sz="4" w:space="0" w:color="auto"/>
              <w:bottom w:val="single" w:sz="4" w:space="0" w:color="auto"/>
              <w:right w:val="single" w:sz="4" w:space="0" w:color="auto"/>
            </w:tcBorders>
            <w:hideMark/>
          </w:tcPr>
          <w:p w14:paraId="590D6A92"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w:t>
            </w:r>
          </w:p>
        </w:tc>
        <w:tc>
          <w:tcPr>
            <w:tcW w:w="3970" w:type="dxa"/>
            <w:tcBorders>
              <w:top w:val="nil"/>
              <w:left w:val="single" w:sz="4" w:space="0" w:color="auto"/>
              <w:bottom w:val="single" w:sz="4" w:space="0" w:color="auto"/>
              <w:right w:val="single" w:sz="4" w:space="0" w:color="auto"/>
            </w:tcBorders>
            <w:hideMark/>
          </w:tcPr>
          <w:p w14:paraId="72BE5AB2" w14:textId="144BA234" w:rsidR="0071099F" w:rsidRPr="0071099F" w:rsidRDefault="0071099F" w:rsidP="0071099F">
            <w:pPr>
              <w:keepNext/>
              <w:keepLines/>
              <w:spacing w:after="0"/>
              <w:rPr>
                <w:rFonts w:ascii="Arial" w:hAnsi="Arial"/>
                <w:sz w:val="18"/>
              </w:rPr>
            </w:pPr>
            <w:r w:rsidRPr="0071099F">
              <w:rPr>
                <w:rFonts w:ascii="Arial" w:hAnsi="Arial"/>
                <w:sz w:val="18"/>
              </w:rPr>
              <w:t xml:space="preserve">Check: Does the UE (MCPTT </w:t>
            </w:r>
            <w:del w:id="86" w:author="MCC160" w:date="2023-01-21T16:40:00Z">
              <w:r w:rsidRPr="0071099F" w:rsidDel="00EE086D">
                <w:rPr>
                  <w:rFonts w:ascii="Arial" w:hAnsi="Arial"/>
                  <w:sz w:val="18"/>
                </w:rPr>
                <w:delText>C</w:delText>
              </w:r>
            </w:del>
            <w:ins w:id="87" w:author="MCC160" w:date="2023-01-21T16:40:00Z">
              <w:r w:rsidR="00EE086D">
                <w:rPr>
                  <w:rFonts w:ascii="Arial" w:hAnsi="Arial"/>
                  <w:sz w:val="18"/>
                </w:rPr>
                <w:t>c</w:t>
              </w:r>
            </w:ins>
            <w:r w:rsidRPr="0071099F">
              <w:rPr>
                <w:rFonts w:ascii="Arial" w:hAnsi="Arial"/>
                <w:sz w:val="18"/>
              </w:rPr>
              <w:t>lient) send a SIP MESSAGE containing the Cell change trigger identification along with the location information report, the current location coordinates as specified in step 1B, and, the ECGIs of Cells 1 and 2?</w:t>
            </w:r>
          </w:p>
        </w:tc>
        <w:tc>
          <w:tcPr>
            <w:tcW w:w="709" w:type="dxa"/>
            <w:tcBorders>
              <w:top w:val="single" w:sz="4" w:space="0" w:color="auto"/>
              <w:left w:val="single" w:sz="4" w:space="0" w:color="auto"/>
              <w:bottom w:val="single" w:sz="4" w:space="0" w:color="auto"/>
              <w:right w:val="single" w:sz="4" w:space="0" w:color="auto"/>
            </w:tcBorders>
            <w:hideMark/>
          </w:tcPr>
          <w:p w14:paraId="0BAA61F1" w14:textId="242590EA" w:rsidR="0071099F" w:rsidRPr="0071099F" w:rsidRDefault="0071099F" w:rsidP="0071099F">
            <w:pPr>
              <w:keepNext/>
              <w:keepLines/>
              <w:spacing w:after="0"/>
              <w:jc w:val="center"/>
              <w:rPr>
                <w:rFonts w:ascii="Arial" w:hAnsi="Arial"/>
                <w:sz w:val="18"/>
              </w:rPr>
            </w:pPr>
            <w:del w:id="88" w:author="MCC160" w:date="2023-01-21T17:06:00Z">
              <w:r w:rsidRPr="0071099F" w:rsidDel="00B8629D">
                <w:rPr>
                  <w:rFonts w:ascii="Arial" w:hAnsi="Arial"/>
                  <w:sz w:val="18"/>
                </w:rPr>
                <w:delText>-</w:delText>
              </w:r>
            </w:del>
            <w:r w:rsidRPr="0071099F">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27C170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SIP MESSAGE </w:t>
            </w:r>
          </w:p>
        </w:tc>
        <w:tc>
          <w:tcPr>
            <w:tcW w:w="567" w:type="dxa"/>
            <w:tcBorders>
              <w:top w:val="nil"/>
              <w:left w:val="single" w:sz="4" w:space="0" w:color="auto"/>
              <w:bottom w:val="single" w:sz="4" w:space="0" w:color="auto"/>
              <w:right w:val="single" w:sz="4" w:space="0" w:color="auto"/>
            </w:tcBorders>
            <w:hideMark/>
          </w:tcPr>
          <w:p w14:paraId="0D8BE4B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w:t>
            </w:r>
          </w:p>
        </w:tc>
        <w:tc>
          <w:tcPr>
            <w:tcW w:w="892" w:type="dxa"/>
            <w:tcBorders>
              <w:top w:val="nil"/>
              <w:left w:val="single" w:sz="4" w:space="0" w:color="auto"/>
              <w:bottom w:val="single" w:sz="4" w:space="0" w:color="auto"/>
              <w:right w:val="single" w:sz="4" w:space="0" w:color="auto"/>
            </w:tcBorders>
            <w:hideMark/>
          </w:tcPr>
          <w:p w14:paraId="4AD15E4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780F6997" w14:textId="77777777" w:rsidTr="00FB0651">
        <w:tc>
          <w:tcPr>
            <w:tcW w:w="649" w:type="dxa"/>
            <w:tcBorders>
              <w:top w:val="nil"/>
              <w:left w:val="single" w:sz="4" w:space="0" w:color="auto"/>
              <w:bottom w:val="single" w:sz="4" w:space="0" w:color="auto"/>
              <w:right w:val="single" w:sz="4" w:space="0" w:color="auto"/>
            </w:tcBorders>
            <w:hideMark/>
          </w:tcPr>
          <w:p w14:paraId="390587B1"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4-8</w:t>
            </w:r>
          </w:p>
        </w:tc>
        <w:tc>
          <w:tcPr>
            <w:tcW w:w="3970" w:type="dxa"/>
            <w:tcBorders>
              <w:top w:val="nil"/>
              <w:left w:val="single" w:sz="4" w:space="0" w:color="auto"/>
              <w:bottom w:val="single" w:sz="4" w:space="0" w:color="auto"/>
              <w:right w:val="single" w:sz="4" w:space="0" w:color="auto"/>
            </w:tcBorders>
            <w:hideMark/>
          </w:tcPr>
          <w:p w14:paraId="24337243"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64B3297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4A8BC1"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EE0369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A9A2F2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32A39272" w14:textId="77777777" w:rsidTr="00FB0651">
        <w:tc>
          <w:tcPr>
            <w:tcW w:w="649" w:type="dxa"/>
            <w:tcBorders>
              <w:top w:val="nil"/>
              <w:left w:val="single" w:sz="4" w:space="0" w:color="auto"/>
              <w:bottom w:val="single" w:sz="4" w:space="0" w:color="auto"/>
              <w:right w:val="single" w:sz="4" w:space="0" w:color="auto"/>
            </w:tcBorders>
            <w:hideMark/>
          </w:tcPr>
          <w:p w14:paraId="0252CD2E"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9</w:t>
            </w:r>
          </w:p>
        </w:tc>
        <w:tc>
          <w:tcPr>
            <w:tcW w:w="3970" w:type="dxa"/>
            <w:tcBorders>
              <w:top w:val="nil"/>
              <w:left w:val="single" w:sz="4" w:space="0" w:color="auto"/>
              <w:bottom w:val="single" w:sz="4" w:space="0" w:color="auto"/>
              <w:right w:val="single" w:sz="4" w:space="0" w:color="auto"/>
            </w:tcBorders>
            <w:hideMark/>
          </w:tcPr>
          <w:p w14:paraId="3D9612FC" w14:textId="41D2F1B2" w:rsidR="0071099F" w:rsidRPr="0071099F" w:rsidRDefault="0071099F" w:rsidP="0071099F">
            <w:pPr>
              <w:keepNext/>
              <w:keepLines/>
              <w:spacing w:after="0"/>
              <w:rPr>
                <w:rFonts w:ascii="Arial" w:hAnsi="Arial"/>
                <w:sz w:val="18"/>
                <w:szCs w:val="18"/>
              </w:rPr>
            </w:pPr>
            <w:r w:rsidRPr="0071099F">
              <w:rPr>
                <w:rFonts w:ascii="Arial" w:hAnsi="Arial"/>
                <w:sz w:val="18"/>
                <w:szCs w:val="18"/>
              </w:rPr>
              <w:t xml:space="preserve">The SS sends a location reporting configuration containing the PLMN change trigger criteria, and, periodic trigger criteria with </w:t>
            </w:r>
            <w:r w:rsidRPr="0071099F">
              <w:rPr>
                <w:rFonts w:ascii="Arial" w:hAnsi="Arial"/>
                <w:i/>
                <w:sz w:val="18"/>
              </w:rPr>
              <w:t>PeriodicReport</w:t>
            </w:r>
            <w:r w:rsidRPr="0071099F">
              <w:rPr>
                <w:rFonts w:ascii="Arial" w:hAnsi="Arial"/>
                <w:sz w:val="18"/>
                <w:szCs w:val="18"/>
              </w:rPr>
              <w:t xml:space="preserve"> reporting interval set to 60 sec and the minimum report interval</w:t>
            </w:r>
            <w:del w:id="89" w:author="MCC160" w:date="2023-01-21T17:05:00Z">
              <w:r w:rsidRPr="0071099F" w:rsidDel="00B8629D">
                <w:rPr>
                  <w:rFonts w:ascii="Arial" w:hAnsi="Arial"/>
                  <w:sz w:val="18"/>
                  <w:szCs w:val="18"/>
                </w:rPr>
                <w:delText xml:space="preserve"> to the UE (MCPTT </w:delText>
              </w:r>
            </w:del>
            <w:del w:id="90" w:author="MCC160" w:date="2023-01-21T16:40:00Z">
              <w:r w:rsidRPr="0071099F" w:rsidDel="00EE086D">
                <w:rPr>
                  <w:rFonts w:ascii="Arial" w:hAnsi="Arial"/>
                  <w:sz w:val="18"/>
                  <w:szCs w:val="18"/>
                </w:rPr>
                <w:delText>C</w:delText>
              </w:r>
            </w:del>
            <w:del w:id="91" w:author="MCC160" w:date="2023-01-21T17:05:00Z">
              <w:r w:rsidRPr="0071099F" w:rsidDel="00B8629D">
                <w:rPr>
                  <w:rFonts w:ascii="Arial" w:hAnsi="Arial"/>
                  <w:sz w:val="18"/>
                  <w:szCs w:val="18"/>
                </w:rPr>
                <w:delText>lient)</w:delText>
              </w:r>
            </w:del>
            <w:r w:rsidRPr="0071099F">
              <w:rPr>
                <w:rFonts w:ascii="Arial" w:hAnsi="Arial"/>
                <w:sz w:val="18"/>
                <w:szCs w:val="18"/>
              </w:rPr>
              <w:t xml:space="preserve">. Provision of cells ECGIs is requested in addition to the Location Information. </w:t>
            </w:r>
            <w:r w:rsidRPr="0071099F">
              <w:rPr>
                <w:rFonts w:ascii="Arial" w:eastAsia="Malgun Gothic" w:hAnsi="Arial"/>
                <w:sz w:val="18"/>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hideMark/>
          </w:tcPr>
          <w:p w14:paraId="41632D0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&lt;--</w:t>
            </w:r>
            <w:del w:id="92" w:author="MCC160" w:date="2023-01-21T17:06:00Z">
              <w:r w:rsidRPr="0071099F" w:rsidDel="00B8629D">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4C27FF1" w14:textId="77777777" w:rsidR="0071099F" w:rsidRPr="0071099F" w:rsidRDefault="0071099F" w:rsidP="0071099F">
            <w:pPr>
              <w:keepNext/>
              <w:keepLines/>
              <w:spacing w:after="0"/>
              <w:rPr>
                <w:rFonts w:ascii="Arial" w:hAnsi="Arial"/>
                <w:sz w:val="18"/>
              </w:rPr>
            </w:pPr>
            <w:r w:rsidRPr="0071099F">
              <w:rPr>
                <w:rFonts w:ascii="Arial" w:hAnsi="Arial"/>
                <w:sz w:val="18"/>
              </w:rPr>
              <w:t>SIP MESSAGE</w:t>
            </w:r>
          </w:p>
        </w:tc>
        <w:tc>
          <w:tcPr>
            <w:tcW w:w="567" w:type="dxa"/>
            <w:tcBorders>
              <w:top w:val="nil"/>
              <w:left w:val="single" w:sz="4" w:space="0" w:color="auto"/>
              <w:bottom w:val="single" w:sz="4" w:space="0" w:color="auto"/>
              <w:right w:val="single" w:sz="4" w:space="0" w:color="auto"/>
            </w:tcBorders>
            <w:hideMark/>
          </w:tcPr>
          <w:p w14:paraId="04B30EB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6447D42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13881D2D" w14:textId="77777777" w:rsidTr="00FB0651">
        <w:tc>
          <w:tcPr>
            <w:tcW w:w="649" w:type="dxa"/>
            <w:tcBorders>
              <w:top w:val="nil"/>
              <w:left w:val="single" w:sz="4" w:space="0" w:color="auto"/>
              <w:bottom w:val="single" w:sz="4" w:space="0" w:color="auto"/>
              <w:right w:val="single" w:sz="4" w:space="0" w:color="auto"/>
            </w:tcBorders>
            <w:hideMark/>
          </w:tcPr>
          <w:p w14:paraId="4835FFEC" w14:textId="77777777" w:rsidR="0071099F" w:rsidRPr="0071099F" w:rsidRDefault="0071099F" w:rsidP="0071099F">
            <w:pPr>
              <w:keepNext/>
              <w:keepLines/>
              <w:spacing w:after="0"/>
              <w:jc w:val="center"/>
              <w:rPr>
                <w:rFonts w:ascii="Arial" w:hAnsi="Arial"/>
                <w:sz w:val="18"/>
              </w:rPr>
            </w:pPr>
            <w:r w:rsidRPr="0071099F">
              <w:rPr>
                <w:rFonts w:ascii="Arial" w:hAnsi="Arial"/>
                <w:sz w:val="18"/>
              </w:rPr>
              <w:lastRenderedPageBreak/>
              <w:t>9A</w:t>
            </w:r>
          </w:p>
        </w:tc>
        <w:tc>
          <w:tcPr>
            <w:tcW w:w="3970" w:type="dxa"/>
            <w:tcBorders>
              <w:top w:val="nil"/>
              <w:left w:val="single" w:sz="4" w:space="0" w:color="auto"/>
              <w:bottom w:val="single" w:sz="4" w:space="0" w:color="auto"/>
              <w:right w:val="single" w:sz="4" w:space="0" w:color="auto"/>
            </w:tcBorders>
            <w:hideMark/>
          </w:tcPr>
          <w:p w14:paraId="5AA7D8C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SS starts timer=60 sec (the </w:t>
            </w:r>
            <w:r w:rsidRPr="0071099F">
              <w:rPr>
                <w:rFonts w:ascii="Arial" w:hAnsi="Arial"/>
                <w:i/>
                <w:sz w:val="18"/>
              </w:rPr>
              <w:t>PeriodicReport</w:t>
            </w:r>
            <w:r w:rsidRPr="0071099F">
              <w:rPr>
                <w:rFonts w:ascii="Arial" w:hAnsi="Arial"/>
                <w:sz w:val="18"/>
              </w:rPr>
              <w:t xml:space="preserve"> </w:t>
            </w:r>
            <w:r w:rsidRPr="0071099F">
              <w:rPr>
                <w:rFonts w:ascii="Arial" w:hAnsi="Arial"/>
                <w:sz w:val="18"/>
                <w:szCs w:val="18"/>
              </w:rPr>
              <w:t xml:space="preserve">interval </w:t>
            </w:r>
            <w:r w:rsidRPr="0071099F">
              <w:rPr>
                <w:rFonts w:ascii="Arial" w:hAnsi="Arial"/>
                <w:sz w:val="18"/>
              </w:rPr>
              <w:t>defined in the SIP MESSAGE sent in step 9).</w:t>
            </w:r>
          </w:p>
          <w:p w14:paraId="74340E2D" w14:textId="77777777" w:rsidR="0071099F" w:rsidRPr="0071099F" w:rsidRDefault="0071099F" w:rsidP="0071099F">
            <w:pPr>
              <w:keepNext/>
              <w:keepLines/>
              <w:spacing w:after="0"/>
              <w:rPr>
                <w:rFonts w:ascii="Arial" w:hAnsi="Arial"/>
                <w:sz w:val="18"/>
              </w:rPr>
            </w:pPr>
            <w:r w:rsidRPr="0071099F">
              <w:rPr>
                <w:rFonts w:ascii="Arial" w:hAnsi="Arial"/>
                <w:sz w:val="18"/>
              </w:rPr>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hideMark/>
          </w:tcPr>
          <w:p w14:paraId="0C10C3E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A38D3AD"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711D94B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6DF673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2903439" w14:textId="77777777" w:rsidTr="00FB0651">
        <w:tc>
          <w:tcPr>
            <w:tcW w:w="649" w:type="dxa"/>
            <w:tcBorders>
              <w:top w:val="nil"/>
              <w:left w:val="single" w:sz="4" w:space="0" w:color="auto"/>
              <w:bottom w:val="single" w:sz="4" w:space="0" w:color="auto"/>
              <w:right w:val="single" w:sz="4" w:space="0" w:color="auto"/>
            </w:tcBorders>
            <w:hideMark/>
          </w:tcPr>
          <w:p w14:paraId="67D3F98C"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4A196486" w14:textId="77777777" w:rsidR="0071099F" w:rsidRPr="0071099F" w:rsidRDefault="0071099F" w:rsidP="0071099F">
            <w:pPr>
              <w:keepNext/>
              <w:keepLines/>
              <w:spacing w:after="0"/>
              <w:rPr>
                <w:rFonts w:ascii="Arial" w:hAnsi="Arial"/>
                <w:sz w:val="18"/>
                <w:szCs w:val="18"/>
              </w:rPr>
            </w:pPr>
            <w:r w:rsidRPr="0071099F">
              <w:rPr>
                <w:rFonts w:ascii="Arial" w:hAnsi="Arial"/>
                <w:sz w:val="18"/>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4B323B6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1DA646"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980ACB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686DACE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35630175" w14:textId="77777777" w:rsidTr="00FB0651">
        <w:tc>
          <w:tcPr>
            <w:tcW w:w="649" w:type="dxa"/>
            <w:tcBorders>
              <w:top w:val="nil"/>
              <w:left w:val="single" w:sz="4" w:space="0" w:color="auto"/>
              <w:bottom w:val="single" w:sz="4" w:space="0" w:color="auto"/>
              <w:right w:val="single" w:sz="4" w:space="0" w:color="auto"/>
            </w:tcBorders>
            <w:hideMark/>
          </w:tcPr>
          <w:p w14:paraId="0130620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9B</w:t>
            </w:r>
          </w:p>
        </w:tc>
        <w:tc>
          <w:tcPr>
            <w:tcW w:w="3970" w:type="dxa"/>
            <w:tcBorders>
              <w:top w:val="nil"/>
              <w:left w:val="single" w:sz="4" w:space="0" w:color="auto"/>
              <w:bottom w:val="single" w:sz="4" w:space="0" w:color="auto"/>
              <w:right w:val="single" w:sz="4" w:space="0" w:color="auto"/>
            </w:tcBorders>
            <w:hideMark/>
          </w:tcPr>
          <w:p w14:paraId="382D4890" w14:textId="77777777" w:rsidR="0071099F" w:rsidRPr="0071099F" w:rsidRDefault="0071099F" w:rsidP="0071099F">
            <w:pPr>
              <w:keepNext/>
              <w:keepLines/>
              <w:spacing w:after="0"/>
              <w:rPr>
                <w:rFonts w:ascii="Arial" w:hAnsi="Arial"/>
                <w:sz w:val="18"/>
              </w:rPr>
            </w:pPr>
            <w:r w:rsidRPr="0071099F">
              <w:rPr>
                <w:rFonts w:ascii="Arial" w:hAnsi="Arial"/>
                <w:sz w:val="18"/>
              </w:rPr>
              <w:t>Trigger the GNSS simulator</w:t>
            </w:r>
            <w:r w:rsidRPr="0071099F">
              <w:rPr>
                <w:rFonts w:ascii="Arial" w:hAnsi="Arial"/>
                <w:sz w:val="18"/>
                <w:lang w:eastAsia="zh-CN"/>
              </w:rPr>
              <w:t xml:space="preserve"> to start step 4 of </w:t>
            </w:r>
            <w:r w:rsidRPr="0071099F">
              <w:rPr>
                <w:rFonts w:ascii="Arial" w:hAnsi="Arial"/>
                <w:sz w:val="18"/>
              </w:rPr>
              <w:t xml:space="preserve">Scenario #4 to </w:t>
            </w:r>
            <w:r w:rsidRPr="0071099F">
              <w:rPr>
                <w:rFonts w:ascii="Arial" w:hAnsi="Arial"/>
                <w:sz w:val="18"/>
                <w:lang w:eastAsia="zh-CN"/>
              </w:rPr>
              <w:t xml:space="preserve">simulate the UE moving to location #8 inside </w:t>
            </w:r>
            <w:r w:rsidRPr="0071099F">
              <w:rPr>
                <w:rFonts w:ascii="Arial" w:hAnsi="Arial"/>
                <w:sz w:val="18"/>
              </w:rPr>
              <w:t xml:space="preserve">Geographical area #1 </w:t>
            </w:r>
            <w:r w:rsidRPr="0071099F">
              <w:rPr>
                <w:rFonts w:ascii="Arial" w:hAnsi="Arial"/>
                <w:sz w:val="18"/>
                <w:lang w:eastAsia="zh-CN"/>
              </w:rPr>
              <w:t xml:space="preserve">as defined in TS 36.508 [24] Table </w:t>
            </w:r>
            <w:r w:rsidRPr="0071099F">
              <w:rPr>
                <w:rFonts w:ascii="Arial" w:hAnsi="Arial"/>
                <w:sz w:val="18"/>
              </w:rPr>
              <w:t>4.11.2-2.</w:t>
            </w:r>
          </w:p>
        </w:tc>
        <w:tc>
          <w:tcPr>
            <w:tcW w:w="709" w:type="dxa"/>
            <w:tcBorders>
              <w:top w:val="single" w:sz="4" w:space="0" w:color="auto"/>
              <w:left w:val="single" w:sz="4" w:space="0" w:color="auto"/>
              <w:bottom w:val="single" w:sz="4" w:space="0" w:color="auto"/>
              <w:right w:val="single" w:sz="4" w:space="0" w:color="auto"/>
            </w:tcBorders>
            <w:hideMark/>
          </w:tcPr>
          <w:p w14:paraId="3C45819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18A96BD"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CC5B2AA"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5764141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7FF4A4FE" w14:textId="77777777" w:rsidTr="00FB0651">
        <w:tc>
          <w:tcPr>
            <w:tcW w:w="649" w:type="dxa"/>
            <w:tcBorders>
              <w:top w:val="nil"/>
              <w:left w:val="single" w:sz="4" w:space="0" w:color="auto"/>
              <w:bottom w:val="single" w:sz="4" w:space="0" w:color="auto"/>
              <w:right w:val="single" w:sz="4" w:space="0" w:color="auto"/>
            </w:tcBorders>
            <w:hideMark/>
          </w:tcPr>
          <w:p w14:paraId="323BB63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9C</w:t>
            </w:r>
          </w:p>
        </w:tc>
        <w:tc>
          <w:tcPr>
            <w:tcW w:w="3970" w:type="dxa"/>
            <w:tcBorders>
              <w:top w:val="nil"/>
              <w:left w:val="single" w:sz="4" w:space="0" w:color="auto"/>
              <w:bottom w:val="single" w:sz="4" w:space="0" w:color="auto"/>
              <w:right w:val="single" w:sz="4" w:space="0" w:color="auto"/>
            </w:tcBorders>
            <w:hideMark/>
          </w:tcPr>
          <w:p w14:paraId="37C9B46B" w14:textId="77777777" w:rsidR="0071099F" w:rsidRPr="0071099F" w:rsidRDefault="0071099F" w:rsidP="0071099F">
            <w:pPr>
              <w:keepNext/>
              <w:keepLines/>
              <w:spacing w:after="0"/>
              <w:rPr>
                <w:rFonts w:ascii="Arial" w:hAnsi="Arial"/>
                <w:sz w:val="18"/>
              </w:rPr>
            </w:pPr>
            <w:r w:rsidRPr="0071099F">
              <w:rPr>
                <w:rFonts w:ascii="Arial" w:hAnsi="Arial"/>
                <w:sz w:val="18"/>
              </w:rP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hideMark/>
          </w:tcPr>
          <w:p w14:paraId="501B4A4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FE7F95"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5B714A8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444D6E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10AAF979" w14:textId="77777777" w:rsidTr="00FB0651">
        <w:tc>
          <w:tcPr>
            <w:tcW w:w="649" w:type="dxa"/>
            <w:tcBorders>
              <w:top w:val="nil"/>
              <w:left w:val="single" w:sz="4" w:space="0" w:color="auto"/>
              <w:bottom w:val="single" w:sz="4" w:space="0" w:color="auto"/>
              <w:right w:val="single" w:sz="4" w:space="0" w:color="auto"/>
            </w:tcBorders>
            <w:hideMark/>
          </w:tcPr>
          <w:p w14:paraId="676A9F01"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10</w:t>
            </w:r>
          </w:p>
        </w:tc>
        <w:tc>
          <w:tcPr>
            <w:tcW w:w="3970" w:type="dxa"/>
            <w:tcBorders>
              <w:top w:val="nil"/>
              <w:left w:val="single" w:sz="4" w:space="0" w:color="auto"/>
              <w:bottom w:val="single" w:sz="4" w:space="0" w:color="auto"/>
              <w:right w:val="single" w:sz="4" w:space="0" w:color="auto"/>
            </w:tcBorders>
            <w:hideMark/>
          </w:tcPr>
          <w:p w14:paraId="0062D796" w14:textId="6631BBDF" w:rsidR="0071099F" w:rsidRPr="0071099F" w:rsidRDefault="0071099F" w:rsidP="0071099F">
            <w:pPr>
              <w:keepNext/>
              <w:keepLines/>
              <w:spacing w:after="0"/>
              <w:rPr>
                <w:rFonts w:ascii="Arial" w:hAnsi="Arial"/>
                <w:sz w:val="18"/>
              </w:rPr>
            </w:pPr>
            <w:r w:rsidRPr="0071099F">
              <w:rPr>
                <w:rFonts w:ascii="Arial" w:hAnsi="Arial"/>
                <w:sz w:val="18"/>
              </w:rPr>
              <w:t xml:space="preserve">Make the SS simulate PLMN change. The related E-UTRA/EPC actions are described in TS 36.579-1 [2], </w:t>
            </w:r>
            <w:del w:id="93" w:author="MCC160" w:date="2023-01-21T16:37:00Z">
              <w:r w:rsidRPr="0071099F" w:rsidDel="00297C00">
                <w:rPr>
                  <w:rFonts w:ascii="Arial" w:hAnsi="Arial"/>
                  <w:sz w:val="18"/>
                </w:rPr>
                <w:delText>sub</w:delText>
              </w:r>
            </w:del>
            <w:r w:rsidRPr="0071099F">
              <w:rPr>
                <w:rFonts w:ascii="Arial" w:hAnsi="Arial"/>
                <w:sz w:val="18"/>
              </w:rPr>
              <w:t>clause 5.4.9 '</w:t>
            </w:r>
            <w:del w:id="94" w:author="MCC160" w:date="2023-01-21T16:39:00Z">
              <w:r w:rsidRPr="0071099F" w:rsidDel="00EE086D">
                <w:rPr>
                  <w:rFonts w:ascii="Arial" w:hAnsi="Arial"/>
                  <w:sz w:val="18"/>
                </w:rPr>
                <w:delText xml:space="preserve">Generic Test Procedure for </w:delText>
              </w:r>
            </w:del>
            <w:del w:id="95" w:author="MCC160" w:date="2023-01-23T13:16:00Z">
              <w:r w:rsidRPr="0071099F" w:rsidDel="00FE4655">
                <w:rPr>
                  <w:rFonts w:ascii="Arial" w:hAnsi="Arial"/>
                  <w:sz w:val="18"/>
                </w:rPr>
                <w:delText xml:space="preserve">MCPTT </w:delText>
              </w:r>
            </w:del>
            <w:ins w:id="96" w:author="MCC160" w:date="2023-01-23T13:16:00Z">
              <w:r w:rsidR="00FE4655">
                <w:rPr>
                  <w:rFonts w:ascii="Arial" w:hAnsi="Arial"/>
                  <w:sz w:val="18"/>
                </w:rPr>
                <w:t xml:space="preserve">MCX </w:t>
              </w:r>
            </w:ins>
            <w:r w:rsidRPr="0071099F">
              <w:rPr>
                <w:rFonts w:ascii="Arial" w:hAnsi="Arial"/>
                <w:sz w:val="18"/>
              </w:rPr>
              <w:t>communication in E-UTRA / Change of cells' steps 3 and 4. The test sequence below shows only the MCPTT relevant messages exchanged.</w:t>
            </w:r>
          </w:p>
          <w:p w14:paraId="6AF55062" w14:textId="77777777" w:rsidR="0071099F" w:rsidRPr="0071099F" w:rsidRDefault="0071099F" w:rsidP="0071099F">
            <w:pPr>
              <w:keepNext/>
              <w:keepLines/>
              <w:spacing w:after="0"/>
              <w:rPr>
                <w:rFonts w:ascii="Arial" w:hAnsi="Arial"/>
                <w:sz w:val="18"/>
                <w:szCs w:val="18"/>
              </w:rPr>
            </w:pPr>
            <w:r w:rsidRPr="0071099F">
              <w:rPr>
                <w:rFonts w:ascii="Arial" w:hAnsi="Arial"/>
                <w:sz w:val="18"/>
              </w:rPr>
              <w:t>NOTE: Cell 4 only will be active.</w:t>
            </w:r>
          </w:p>
        </w:tc>
        <w:tc>
          <w:tcPr>
            <w:tcW w:w="709" w:type="dxa"/>
            <w:tcBorders>
              <w:top w:val="single" w:sz="4" w:space="0" w:color="auto"/>
              <w:left w:val="single" w:sz="4" w:space="0" w:color="auto"/>
              <w:bottom w:val="single" w:sz="4" w:space="0" w:color="auto"/>
              <w:right w:val="single" w:sz="4" w:space="0" w:color="auto"/>
            </w:tcBorders>
            <w:hideMark/>
          </w:tcPr>
          <w:p w14:paraId="6019B6F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8CF13A"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B0F338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3139C79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614414DF" w14:textId="77777777" w:rsidTr="00FB0651">
        <w:tc>
          <w:tcPr>
            <w:tcW w:w="649" w:type="dxa"/>
            <w:tcBorders>
              <w:top w:val="nil"/>
              <w:left w:val="single" w:sz="4" w:space="0" w:color="auto"/>
              <w:bottom w:val="single" w:sz="4" w:space="0" w:color="auto"/>
              <w:right w:val="single" w:sz="4" w:space="0" w:color="auto"/>
            </w:tcBorders>
            <w:hideMark/>
          </w:tcPr>
          <w:p w14:paraId="0A3155FA"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21BC0215" w14:textId="128144DD" w:rsidR="0071099F" w:rsidRPr="0071099F" w:rsidRDefault="0071099F" w:rsidP="0071099F">
            <w:pPr>
              <w:keepNext/>
              <w:keepLines/>
              <w:spacing w:after="0"/>
              <w:rPr>
                <w:rFonts w:ascii="Arial" w:hAnsi="Arial"/>
                <w:sz w:val="18"/>
              </w:rPr>
            </w:pPr>
            <w:r w:rsidRPr="0071099F">
              <w:rPr>
                <w:rFonts w:ascii="Arial" w:hAnsi="Arial"/>
                <w:sz w:val="18"/>
              </w:rPr>
              <w:t xml:space="preserve">EXCEPTION: The E-UTRA/EPC actions which are related to the MCPTT call establishment are described in TS 36.579-1 [2], </w:t>
            </w:r>
            <w:del w:id="97" w:author="MCC160" w:date="2023-01-21T16:37:00Z">
              <w:r w:rsidRPr="0071099F" w:rsidDel="00297C00">
                <w:rPr>
                  <w:rFonts w:ascii="Arial" w:hAnsi="Arial"/>
                  <w:sz w:val="18"/>
                </w:rPr>
                <w:delText>sub</w:delText>
              </w:r>
            </w:del>
            <w:r w:rsidRPr="0071099F">
              <w:rPr>
                <w:rFonts w:ascii="Arial" w:hAnsi="Arial"/>
                <w:sz w:val="18"/>
              </w:rPr>
              <w:t>clause 5.4.3 '</w:t>
            </w:r>
            <w:del w:id="98" w:author="MCC160" w:date="2023-01-21T16:39:00Z">
              <w:r w:rsidRPr="0071099F" w:rsidDel="00EE086D">
                <w:rPr>
                  <w:rFonts w:ascii="Arial" w:hAnsi="Arial"/>
                  <w:sz w:val="18"/>
                </w:rPr>
                <w:delText xml:space="preserve">Generic Test Procedure for </w:delText>
              </w:r>
            </w:del>
            <w:r w:rsidRPr="0071099F">
              <w:rPr>
                <w:rFonts w:ascii="Arial" w:hAnsi="Arial"/>
                <w:sz w:val="18"/>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4A8A43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AFA6FF"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31A64B2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539DA15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4ECAF912" w14:textId="77777777" w:rsidTr="00FB0651">
        <w:tc>
          <w:tcPr>
            <w:tcW w:w="649" w:type="dxa"/>
            <w:tcBorders>
              <w:top w:val="nil"/>
              <w:left w:val="single" w:sz="4" w:space="0" w:color="auto"/>
              <w:bottom w:val="single" w:sz="4" w:space="0" w:color="auto"/>
              <w:right w:val="single" w:sz="4" w:space="0" w:color="auto"/>
            </w:tcBorders>
            <w:hideMark/>
          </w:tcPr>
          <w:p w14:paraId="0BE18FAC"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11</w:t>
            </w:r>
          </w:p>
        </w:tc>
        <w:tc>
          <w:tcPr>
            <w:tcW w:w="3970" w:type="dxa"/>
            <w:tcBorders>
              <w:top w:val="nil"/>
              <w:left w:val="single" w:sz="4" w:space="0" w:color="auto"/>
              <w:bottom w:val="single" w:sz="4" w:space="0" w:color="auto"/>
              <w:right w:val="single" w:sz="4" w:space="0" w:color="auto"/>
            </w:tcBorders>
            <w:hideMark/>
          </w:tcPr>
          <w:p w14:paraId="67517919" w14:textId="6C4C6E8C" w:rsidR="0071099F" w:rsidRPr="0071099F" w:rsidRDefault="0071099F" w:rsidP="0071099F">
            <w:pPr>
              <w:keepNext/>
              <w:keepLines/>
              <w:spacing w:after="0"/>
              <w:rPr>
                <w:rFonts w:ascii="Arial" w:hAnsi="Arial"/>
                <w:sz w:val="18"/>
              </w:rPr>
            </w:pPr>
            <w:r w:rsidRPr="0071099F">
              <w:rPr>
                <w:rFonts w:ascii="Arial" w:hAnsi="Arial"/>
                <w:sz w:val="18"/>
              </w:rPr>
              <w:t xml:space="preserve">Check: Does the UE (MCPTT </w:t>
            </w:r>
            <w:del w:id="99" w:author="MCC160" w:date="2023-01-21T16:41:00Z">
              <w:r w:rsidRPr="0071099F" w:rsidDel="00EE086D">
                <w:rPr>
                  <w:rFonts w:ascii="Arial" w:hAnsi="Arial"/>
                  <w:sz w:val="18"/>
                </w:rPr>
                <w:delText>C</w:delText>
              </w:r>
            </w:del>
            <w:ins w:id="100" w:author="MCC160" w:date="2023-01-21T16:41:00Z">
              <w:r w:rsidR="00EE086D">
                <w:rPr>
                  <w:rFonts w:ascii="Arial" w:hAnsi="Arial"/>
                  <w:sz w:val="18"/>
                </w:rPr>
                <w:t>c</w:t>
              </w:r>
            </w:ins>
            <w:r w:rsidRPr="0071099F">
              <w:rPr>
                <w:rFonts w:ascii="Arial" w:hAnsi="Arial"/>
                <w:sz w:val="18"/>
              </w:rPr>
              <w:t>lient) send (NOTE) a SIP MESSAGE containing the PLMN change trigger identification along with the location information report, the current location coordinates as specified in step 9B, and the ECGI of cell 4 (the only cell being active at this moment of time)?</w:t>
            </w:r>
          </w:p>
          <w:p w14:paraId="3B9F9617" w14:textId="77777777" w:rsidR="0071099F" w:rsidRPr="0071099F" w:rsidRDefault="0071099F" w:rsidP="0071099F">
            <w:pPr>
              <w:keepNext/>
              <w:keepLines/>
              <w:spacing w:after="0"/>
              <w:rPr>
                <w:rFonts w:ascii="Arial" w:hAnsi="Arial"/>
                <w:sz w:val="18"/>
                <w:szCs w:val="18"/>
              </w:rPr>
            </w:pPr>
            <w:r w:rsidRPr="0071099F">
              <w:rPr>
                <w:rFonts w:ascii="Arial" w:hAnsi="Arial"/>
                <w:sz w:val="18"/>
              </w:rPr>
              <w:t xml:space="preserve">NOTE: The </w:t>
            </w:r>
            <w:r w:rsidRPr="0071099F">
              <w:rPr>
                <w:rFonts w:ascii="Arial" w:eastAsia="Malgun Gothic" w:hAnsi="Arial"/>
                <w:i/>
                <w:sz w:val="18"/>
              </w:rPr>
              <w:t>minimumReportInterval</w:t>
            </w:r>
            <w:r w:rsidRPr="0071099F">
              <w:rPr>
                <w:rFonts w:ascii="Arial" w:eastAsia="Malgun Gothic" w:hAnsi="Arial"/>
                <w:sz w:val="18"/>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hideMark/>
          </w:tcPr>
          <w:p w14:paraId="744DBA4F" w14:textId="63ED1136" w:rsidR="0071099F" w:rsidRPr="0071099F" w:rsidRDefault="0071099F" w:rsidP="0071099F">
            <w:pPr>
              <w:keepNext/>
              <w:keepLines/>
              <w:spacing w:after="0"/>
              <w:jc w:val="center"/>
              <w:rPr>
                <w:rFonts w:ascii="Arial" w:hAnsi="Arial"/>
                <w:sz w:val="18"/>
              </w:rPr>
            </w:pPr>
            <w:del w:id="101" w:author="MCC160" w:date="2023-01-21T17:06:00Z">
              <w:r w:rsidRPr="0071099F" w:rsidDel="00B8629D">
                <w:rPr>
                  <w:rFonts w:ascii="Arial" w:hAnsi="Arial"/>
                  <w:sz w:val="18"/>
                </w:rPr>
                <w:delText>-</w:delText>
              </w:r>
            </w:del>
            <w:r w:rsidRPr="0071099F">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4F14D4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SIP MESSAGE </w:t>
            </w:r>
          </w:p>
        </w:tc>
        <w:tc>
          <w:tcPr>
            <w:tcW w:w="567" w:type="dxa"/>
            <w:tcBorders>
              <w:top w:val="nil"/>
              <w:left w:val="single" w:sz="4" w:space="0" w:color="auto"/>
              <w:bottom w:val="single" w:sz="4" w:space="0" w:color="auto"/>
              <w:right w:val="single" w:sz="4" w:space="0" w:color="auto"/>
            </w:tcBorders>
            <w:hideMark/>
          </w:tcPr>
          <w:p w14:paraId="182D877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2</w:t>
            </w:r>
          </w:p>
        </w:tc>
        <w:tc>
          <w:tcPr>
            <w:tcW w:w="892" w:type="dxa"/>
            <w:tcBorders>
              <w:top w:val="nil"/>
              <w:left w:val="single" w:sz="4" w:space="0" w:color="auto"/>
              <w:bottom w:val="single" w:sz="4" w:space="0" w:color="auto"/>
              <w:right w:val="single" w:sz="4" w:space="0" w:color="auto"/>
            </w:tcBorders>
            <w:hideMark/>
          </w:tcPr>
          <w:p w14:paraId="25B2935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1B16E445" w14:textId="77777777" w:rsidTr="00FB0651">
        <w:tc>
          <w:tcPr>
            <w:tcW w:w="649" w:type="dxa"/>
            <w:tcBorders>
              <w:top w:val="nil"/>
              <w:left w:val="single" w:sz="4" w:space="0" w:color="auto"/>
              <w:bottom w:val="single" w:sz="4" w:space="0" w:color="auto"/>
              <w:right w:val="single" w:sz="4" w:space="0" w:color="auto"/>
            </w:tcBorders>
            <w:hideMark/>
          </w:tcPr>
          <w:p w14:paraId="5BC21588"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11A</w:t>
            </w:r>
          </w:p>
        </w:tc>
        <w:tc>
          <w:tcPr>
            <w:tcW w:w="3970" w:type="dxa"/>
            <w:tcBorders>
              <w:top w:val="nil"/>
              <w:left w:val="single" w:sz="4" w:space="0" w:color="auto"/>
              <w:bottom w:val="single" w:sz="4" w:space="0" w:color="auto"/>
              <w:right w:val="single" w:sz="4" w:space="0" w:color="auto"/>
            </w:tcBorders>
            <w:hideMark/>
          </w:tcPr>
          <w:p w14:paraId="3FC0F51F" w14:textId="77777777" w:rsidR="0071099F" w:rsidRPr="0071099F" w:rsidRDefault="0071099F" w:rsidP="0071099F">
            <w:pPr>
              <w:keepNext/>
              <w:keepLines/>
              <w:spacing w:after="0"/>
              <w:rPr>
                <w:rFonts w:ascii="Arial" w:hAnsi="Arial"/>
                <w:sz w:val="18"/>
              </w:rPr>
            </w:pPr>
            <w:r w:rsidRPr="0071099F">
              <w:rPr>
                <w:rFonts w:ascii="Arial" w:hAnsi="Arial"/>
                <w:sz w:val="18"/>
              </w:rPr>
              <w:t>SS cancels Timer=60.</w:t>
            </w:r>
          </w:p>
        </w:tc>
        <w:tc>
          <w:tcPr>
            <w:tcW w:w="709" w:type="dxa"/>
            <w:tcBorders>
              <w:top w:val="single" w:sz="4" w:space="0" w:color="auto"/>
              <w:left w:val="single" w:sz="4" w:space="0" w:color="auto"/>
              <w:bottom w:val="single" w:sz="4" w:space="0" w:color="auto"/>
              <w:right w:val="single" w:sz="4" w:space="0" w:color="auto"/>
            </w:tcBorders>
            <w:hideMark/>
          </w:tcPr>
          <w:p w14:paraId="6888839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2E510A"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03E7C42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6D5CC5A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5A0D355" w14:textId="77777777" w:rsidTr="00FB0651">
        <w:tc>
          <w:tcPr>
            <w:tcW w:w="649" w:type="dxa"/>
            <w:tcBorders>
              <w:top w:val="nil"/>
              <w:left w:val="single" w:sz="4" w:space="0" w:color="auto"/>
              <w:bottom w:val="single" w:sz="4" w:space="0" w:color="auto"/>
              <w:right w:val="single" w:sz="4" w:space="0" w:color="auto"/>
            </w:tcBorders>
            <w:hideMark/>
          </w:tcPr>
          <w:p w14:paraId="583FEDD4"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11B</w:t>
            </w:r>
          </w:p>
        </w:tc>
        <w:tc>
          <w:tcPr>
            <w:tcW w:w="3970" w:type="dxa"/>
            <w:tcBorders>
              <w:top w:val="nil"/>
              <w:left w:val="single" w:sz="4" w:space="0" w:color="auto"/>
              <w:bottom w:val="single" w:sz="4" w:space="0" w:color="auto"/>
              <w:right w:val="single" w:sz="4" w:space="0" w:color="auto"/>
            </w:tcBorders>
            <w:hideMark/>
          </w:tcPr>
          <w:p w14:paraId="2793B1CA" w14:textId="77777777" w:rsidR="0071099F" w:rsidRPr="0071099F" w:rsidRDefault="0071099F" w:rsidP="0071099F">
            <w:pPr>
              <w:keepNext/>
              <w:keepLines/>
              <w:spacing w:after="0"/>
              <w:rPr>
                <w:rFonts w:ascii="Arial" w:hAnsi="Arial"/>
                <w:sz w:val="18"/>
              </w:rPr>
            </w:pPr>
            <w:r w:rsidRPr="0071099F">
              <w:rPr>
                <w:rFonts w:ascii="Arial" w:hAnsi="Arial"/>
                <w:sz w:val="18"/>
              </w:rPr>
              <w:t>SS starts Timer=60.</w:t>
            </w:r>
          </w:p>
        </w:tc>
        <w:tc>
          <w:tcPr>
            <w:tcW w:w="709" w:type="dxa"/>
            <w:tcBorders>
              <w:top w:val="single" w:sz="4" w:space="0" w:color="auto"/>
              <w:left w:val="single" w:sz="4" w:space="0" w:color="auto"/>
              <w:bottom w:val="single" w:sz="4" w:space="0" w:color="auto"/>
              <w:right w:val="single" w:sz="4" w:space="0" w:color="auto"/>
            </w:tcBorders>
            <w:hideMark/>
          </w:tcPr>
          <w:p w14:paraId="681848B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AA15AF"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60E8A7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36E2609A"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E487259" w14:textId="77777777" w:rsidTr="00FB0651">
        <w:tc>
          <w:tcPr>
            <w:tcW w:w="649" w:type="dxa"/>
            <w:tcBorders>
              <w:top w:val="nil"/>
              <w:left w:val="single" w:sz="4" w:space="0" w:color="auto"/>
              <w:bottom w:val="single" w:sz="4" w:space="0" w:color="auto"/>
              <w:right w:val="single" w:sz="4" w:space="0" w:color="auto"/>
            </w:tcBorders>
            <w:hideMark/>
          </w:tcPr>
          <w:p w14:paraId="25D82020"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6F552099" w14:textId="77777777" w:rsidR="0071099F" w:rsidRPr="0071099F" w:rsidRDefault="0071099F" w:rsidP="0071099F">
            <w:pPr>
              <w:keepNext/>
              <w:keepLines/>
              <w:spacing w:after="0"/>
              <w:rPr>
                <w:rFonts w:ascii="Arial" w:hAnsi="Arial"/>
                <w:sz w:val="18"/>
                <w:szCs w:val="18"/>
              </w:rPr>
            </w:pPr>
            <w:r w:rsidRPr="0071099F">
              <w:rPr>
                <w:rFonts w:ascii="Arial" w:hAnsi="Arial"/>
                <w:sz w:val="18"/>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FD0778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867040"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F8D2AE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05B3D03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4B6FA2B9" w14:textId="77777777" w:rsidTr="00FB0651">
        <w:tc>
          <w:tcPr>
            <w:tcW w:w="649" w:type="dxa"/>
            <w:tcBorders>
              <w:top w:val="nil"/>
              <w:left w:val="single" w:sz="4" w:space="0" w:color="auto"/>
              <w:bottom w:val="single" w:sz="4" w:space="0" w:color="auto"/>
              <w:right w:val="single" w:sz="4" w:space="0" w:color="auto"/>
            </w:tcBorders>
            <w:hideMark/>
          </w:tcPr>
          <w:p w14:paraId="1C57B765"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12</w:t>
            </w:r>
          </w:p>
        </w:tc>
        <w:tc>
          <w:tcPr>
            <w:tcW w:w="3970" w:type="dxa"/>
            <w:tcBorders>
              <w:top w:val="nil"/>
              <w:left w:val="single" w:sz="4" w:space="0" w:color="auto"/>
              <w:bottom w:val="single" w:sz="4" w:space="0" w:color="auto"/>
              <w:right w:val="single" w:sz="4" w:space="0" w:color="auto"/>
            </w:tcBorders>
            <w:hideMark/>
          </w:tcPr>
          <w:p w14:paraId="6C236937" w14:textId="77777777" w:rsidR="0071099F" w:rsidRPr="0071099F" w:rsidRDefault="0071099F" w:rsidP="0071099F">
            <w:pPr>
              <w:keepNext/>
              <w:keepLines/>
              <w:spacing w:after="0"/>
              <w:rPr>
                <w:rFonts w:ascii="Arial" w:hAnsi="Arial"/>
                <w:sz w:val="18"/>
              </w:rPr>
            </w:pPr>
            <w:r w:rsidRPr="0071099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58866C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DBCD9C"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76BDA6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FA6574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778119F9" w14:textId="77777777" w:rsidTr="00FB0651">
        <w:tc>
          <w:tcPr>
            <w:tcW w:w="649" w:type="dxa"/>
            <w:tcBorders>
              <w:top w:val="nil"/>
              <w:left w:val="single" w:sz="4" w:space="0" w:color="auto"/>
              <w:bottom w:val="single" w:sz="4" w:space="0" w:color="auto"/>
              <w:right w:val="single" w:sz="4" w:space="0" w:color="auto"/>
            </w:tcBorders>
            <w:hideMark/>
          </w:tcPr>
          <w:p w14:paraId="14C2822E"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13</w:t>
            </w:r>
          </w:p>
        </w:tc>
        <w:tc>
          <w:tcPr>
            <w:tcW w:w="3970" w:type="dxa"/>
            <w:tcBorders>
              <w:top w:val="nil"/>
              <w:left w:val="single" w:sz="4" w:space="0" w:color="auto"/>
              <w:bottom w:val="single" w:sz="4" w:space="0" w:color="auto"/>
              <w:right w:val="single" w:sz="4" w:space="0" w:color="auto"/>
            </w:tcBorders>
            <w:hideMark/>
          </w:tcPr>
          <w:p w14:paraId="0508D291" w14:textId="77777777" w:rsidR="0071099F" w:rsidRPr="0071099F" w:rsidRDefault="0071099F" w:rsidP="0071099F">
            <w:pPr>
              <w:keepNext/>
              <w:keepLines/>
              <w:spacing w:after="0"/>
              <w:rPr>
                <w:rFonts w:ascii="Arial" w:hAnsi="Arial"/>
                <w:sz w:val="18"/>
              </w:rPr>
            </w:pPr>
            <w:r w:rsidRPr="0071099F">
              <w:rPr>
                <w:rFonts w:ascii="Arial" w:hAnsi="Arial"/>
                <w:sz w:val="18"/>
              </w:rPr>
              <w:t>Timer=60 sec expires</w:t>
            </w:r>
          </w:p>
        </w:tc>
        <w:tc>
          <w:tcPr>
            <w:tcW w:w="709" w:type="dxa"/>
            <w:tcBorders>
              <w:top w:val="single" w:sz="4" w:space="0" w:color="auto"/>
              <w:left w:val="single" w:sz="4" w:space="0" w:color="auto"/>
              <w:bottom w:val="single" w:sz="4" w:space="0" w:color="auto"/>
              <w:right w:val="single" w:sz="4" w:space="0" w:color="auto"/>
            </w:tcBorders>
            <w:hideMark/>
          </w:tcPr>
          <w:p w14:paraId="3E82AC7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1F1604"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19C678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483D6CB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1F6DDE4F" w14:textId="77777777" w:rsidTr="00FB0651">
        <w:tc>
          <w:tcPr>
            <w:tcW w:w="649" w:type="dxa"/>
            <w:tcBorders>
              <w:top w:val="nil"/>
              <w:left w:val="single" w:sz="4" w:space="0" w:color="auto"/>
              <w:bottom w:val="single" w:sz="4" w:space="0" w:color="auto"/>
              <w:right w:val="single" w:sz="4" w:space="0" w:color="auto"/>
            </w:tcBorders>
            <w:hideMark/>
          </w:tcPr>
          <w:p w14:paraId="2ECE4FB5"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3BD49C1C" w14:textId="7BBF7D8E" w:rsidR="0071099F" w:rsidRPr="0071099F" w:rsidRDefault="0071099F" w:rsidP="0071099F">
            <w:pPr>
              <w:keepNext/>
              <w:keepLines/>
              <w:spacing w:after="0"/>
              <w:rPr>
                <w:rFonts w:ascii="Arial" w:hAnsi="Arial"/>
                <w:sz w:val="18"/>
              </w:rPr>
            </w:pPr>
            <w:r w:rsidRPr="0071099F">
              <w:rPr>
                <w:rFonts w:ascii="Arial" w:hAnsi="Arial"/>
                <w:sz w:val="18"/>
              </w:rPr>
              <w:t xml:space="preserve">EXCEPTION: The E-UTRA/EPC actions which are related to the MCPTT call establishment are described in TS 36.579-1 [2], </w:t>
            </w:r>
            <w:del w:id="102" w:author="MCC160" w:date="2023-01-21T16:37:00Z">
              <w:r w:rsidRPr="0071099F" w:rsidDel="00297C00">
                <w:rPr>
                  <w:rFonts w:ascii="Arial" w:hAnsi="Arial"/>
                  <w:sz w:val="18"/>
                </w:rPr>
                <w:delText>sub</w:delText>
              </w:r>
            </w:del>
            <w:r w:rsidRPr="0071099F">
              <w:rPr>
                <w:rFonts w:ascii="Arial" w:hAnsi="Arial"/>
                <w:sz w:val="18"/>
              </w:rPr>
              <w:t>clause 5.4.3 '</w:t>
            </w:r>
            <w:del w:id="103" w:author="MCC160" w:date="2023-01-21T16:39:00Z">
              <w:r w:rsidRPr="0071099F" w:rsidDel="00EE086D">
                <w:rPr>
                  <w:rFonts w:ascii="Arial" w:hAnsi="Arial"/>
                  <w:sz w:val="18"/>
                </w:rPr>
                <w:delText xml:space="preserve">Generic Test Procedure for </w:delText>
              </w:r>
            </w:del>
            <w:r w:rsidRPr="0071099F">
              <w:rPr>
                <w:rFonts w:ascii="Arial" w:hAnsi="Arial"/>
                <w:sz w:val="18"/>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675B15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C214845"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33DE6DF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772D499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707606A3" w14:textId="77777777" w:rsidTr="00FB0651">
        <w:tc>
          <w:tcPr>
            <w:tcW w:w="649" w:type="dxa"/>
            <w:tcBorders>
              <w:top w:val="nil"/>
              <w:left w:val="single" w:sz="4" w:space="0" w:color="auto"/>
              <w:bottom w:val="single" w:sz="4" w:space="0" w:color="auto"/>
              <w:right w:val="single" w:sz="4" w:space="0" w:color="auto"/>
            </w:tcBorders>
            <w:hideMark/>
          </w:tcPr>
          <w:p w14:paraId="54F64142"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14</w:t>
            </w:r>
          </w:p>
        </w:tc>
        <w:tc>
          <w:tcPr>
            <w:tcW w:w="3970" w:type="dxa"/>
            <w:tcBorders>
              <w:top w:val="nil"/>
              <w:left w:val="single" w:sz="4" w:space="0" w:color="auto"/>
              <w:bottom w:val="single" w:sz="4" w:space="0" w:color="auto"/>
              <w:right w:val="single" w:sz="4" w:space="0" w:color="auto"/>
            </w:tcBorders>
            <w:hideMark/>
          </w:tcPr>
          <w:p w14:paraId="06326289" w14:textId="2E946EE7" w:rsidR="0071099F" w:rsidRPr="0071099F" w:rsidRDefault="0071099F" w:rsidP="0071099F">
            <w:pPr>
              <w:keepNext/>
              <w:keepLines/>
              <w:spacing w:after="0"/>
              <w:rPr>
                <w:rFonts w:ascii="Arial" w:hAnsi="Arial"/>
                <w:sz w:val="18"/>
              </w:rPr>
            </w:pPr>
            <w:r w:rsidRPr="0071099F">
              <w:rPr>
                <w:rFonts w:ascii="Arial" w:hAnsi="Arial"/>
                <w:sz w:val="18"/>
              </w:rPr>
              <w:t xml:space="preserve">Check: Does the UE (MCPTT </w:t>
            </w:r>
            <w:del w:id="104" w:author="MCC160" w:date="2023-01-21T16:41:00Z">
              <w:r w:rsidRPr="0071099F" w:rsidDel="00EE086D">
                <w:rPr>
                  <w:rFonts w:ascii="Arial" w:hAnsi="Arial"/>
                  <w:sz w:val="18"/>
                </w:rPr>
                <w:delText>C</w:delText>
              </w:r>
            </w:del>
            <w:ins w:id="105" w:author="MCC160" w:date="2023-01-21T16:41:00Z">
              <w:r w:rsidR="00EE086D">
                <w:rPr>
                  <w:rFonts w:ascii="Arial" w:hAnsi="Arial"/>
                  <w:sz w:val="18"/>
                </w:rPr>
                <w:t>c</w:t>
              </w:r>
            </w:ins>
            <w:r w:rsidRPr="0071099F">
              <w:rPr>
                <w:rFonts w:ascii="Arial" w:hAnsi="Arial"/>
                <w:sz w:val="18"/>
              </w:rPr>
              <w:t>lient) send a SIP MESSAGE containing the periodic trigger identification along with location information report after the non-emergency minimum interval length expired?</w:t>
            </w:r>
          </w:p>
          <w:p w14:paraId="55FAE847" w14:textId="77777777" w:rsidR="0071099F" w:rsidRPr="0071099F" w:rsidRDefault="0071099F" w:rsidP="0071099F">
            <w:pPr>
              <w:keepNext/>
              <w:keepLines/>
              <w:spacing w:after="0"/>
              <w:rPr>
                <w:rFonts w:ascii="Arial" w:hAnsi="Arial"/>
                <w:sz w:val="18"/>
                <w:szCs w:val="18"/>
              </w:rPr>
            </w:pPr>
            <w:r w:rsidRPr="0071099F">
              <w:rPr>
                <w:rFonts w:ascii="Arial" w:hAnsi="Arial"/>
                <w:sz w:val="18"/>
              </w:rPr>
              <w:t xml:space="preserve">NOTE: The </w:t>
            </w:r>
            <w:r w:rsidRPr="0071099F">
              <w:rPr>
                <w:rFonts w:ascii="Arial" w:eastAsia="Malgun Gothic" w:hAnsi="Arial"/>
                <w:i/>
                <w:sz w:val="18"/>
              </w:rPr>
              <w:t>minimumReportInterval</w:t>
            </w:r>
            <w:r w:rsidRPr="0071099F">
              <w:rPr>
                <w:rFonts w:ascii="Arial" w:eastAsia="Malgun Gothic" w:hAnsi="Arial"/>
                <w:sz w:val="18"/>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hideMark/>
          </w:tcPr>
          <w:p w14:paraId="15ADC2B6" w14:textId="77777777" w:rsidR="0071099F" w:rsidRPr="0071099F" w:rsidRDefault="0071099F" w:rsidP="0071099F">
            <w:pPr>
              <w:keepNext/>
              <w:keepLines/>
              <w:spacing w:after="0"/>
              <w:jc w:val="center"/>
              <w:rPr>
                <w:rFonts w:ascii="Arial" w:hAnsi="Arial"/>
                <w:sz w:val="18"/>
              </w:rPr>
            </w:pPr>
            <w:del w:id="106" w:author="MCC160" w:date="2023-01-21T17:06:00Z">
              <w:r w:rsidRPr="0071099F" w:rsidDel="00B8629D">
                <w:rPr>
                  <w:rFonts w:ascii="Arial" w:hAnsi="Arial"/>
                  <w:sz w:val="18"/>
                </w:rPr>
                <w:delText>-</w:delText>
              </w:r>
            </w:del>
            <w:r w:rsidRPr="0071099F">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6138E9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SIP MESSAGE </w:t>
            </w:r>
          </w:p>
        </w:tc>
        <w:tc>
          <w:tcPr>
            <w:tcW w:w="567" w:type="dxa"/>
            <w:tcBorders>
              <w:top w:val="nil"/>
              <w:left w:val="single" w:sz="4" w:space="0" w:color="auto"/>
              <w:bottom w:val="single" w:sz="4" w:space="0" w:color="auto"/>
              <w:right w:val="single" w:sz="4" w:space="0" w:color="auto"/>
            </w:tcBorders>
            <w:hideMark/>
          </w:tcPr>
          <w:p w14:paraId="7751315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3</w:t>
            </w:r>
          </w:p>
        </w:tc>
        <w:tc>
          <w:tcPr>
            <w:tcW w:w="892" w:type="dxa"/>
            <w:tcBorders>
              <w:top w:val="nil"/>
              <w:left w:val="single" w:sz="4" w:space="0" w:color="auto"/>
              <w:bottom w:val="single" w:sz="4" w:space="0" w:color="auto"/>
              <w:right w:val="single" w:sz="4" w:space="0" w:color="auto"/>
            </w:tcBorders>
            <w:hideMark/>
          </w:tcPr>
          <w:p w14:paraId="00DE6FD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5E4D3A8D" w14:textId="77777777" w:rsidTr="00FB0651">
        <w:tc>
          <w:tcPr>
            <w:tcW w:w="649" w:type="dxa"/>
            <w:tcBorders>
              <w:top w:val="nil"/>
              <w:left w:val="single" w:sz="4" w:space="0" w:color="auto"/>
              <w:bottom w:val="single" w:sz="4" w:space="0" w:color="auto"/>
              <w:right w:val="single" w:sz="4" w:space="0" w:color="auto"/>
            </w:tcBorders>
            <w:hideMark/>
          </w:tcPr>
          <w:p w14:paraId="7AE99280"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6DA62478" w14:textId="77777777" w:rsidR="0071099F" w:rsidRPr="0071099F" w:rsidRDefault="0071099F" w:rsidP="0071099F">
            <w:pPr>
              <w:keepNext/>
              <w:keepLines/>
              <w:spacing w:after="0"/>
              <w:rPr>
                <w:rFonts w:ascii="Arial" w:hAnsi="Arial"/>
                <w:sz w:val="18"/>
              </w:rPr>
            </w:pPr>
            <w:r w:rsidRPr="0071099F">
              <w:rPr>
                <w:rFonts w:ascii="Arial" w:hAnsi="Arial"/>
                <w:sz w:val="18"/>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19D2060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93F27AC"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76E1AA2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4A489A1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bl>
    <w:p w14:paraId="53CC2244" w14:textId="77777777" w:rsidR="0071099F" w:rsidRPr="0071099F" w:rsidRDefault="0071099F" w:rsidP="0071099F"/>
    <w:p w14:paraId="594B6BE2" w14:textId="77777777" w:rsidR="0071099F" w:rsidRPr="0071099F" w:rsidRDefault="0071099F" w:rsidP="0071099F">
      <w:pPr>
        <w:keepNext/>
        <w:keepLines/>
        <w:spacing w:before="120"/>
        <w:ind w:left="1985" w:hanging="1985"/>
        <w:rPr>
          <w:rFonts w:ascii="Arial" w:hAnsi="Arial"/>
        </w:rPr>
      </w:pPr>
      <w:r w:rsidRPr="0071099F">
        <w:rPr>
          <w:rFonts w:ascii="Arial" w:hAnsi="Arial"/>
        </w:rPr>
        <w:lastRenderedPageBreak/>
        <w:t>6.3.1.3.3</w:t>
      </w:r>
      <w:r w:rsidRPr="0071099F">
        <w:rPr>
          <w:rFonts w:ascii="Arial" w:hAnsi="Arial"/>
        </w:rPr>
        <w:tab/>
        <w:t>Specific message contents</w:t>
      </w:r>
    </w:p>
    <w:p w14:paraId="3D76AD7F"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20FA7E3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CEAA64D"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p>
        </w:tc>
      </w:tr>
      <w:tr w:rsidR="0071099F" w:rsidRPr="0071099F" w14:paraId="72FE3B2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4C7C35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9DBA8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0958F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5A6844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02D400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22D609D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2F8B74"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1059D9C" w14:textId="093FC538" w:rsidR="0071099F" w:rsidRPr="0071099F" w:rsidRDefault="0071099F" w:rsidP="0071099F">
            <w:pPr>
              <w:keepNext/>
              <w:keepLines/>
              <w:spacing w:after="0"/>
              <w:rPr>
                <w:rFonts w:ascii="Arial" w:hAnsi="Arial"/>
                <w:sz w:val="18"/>
              </w:rPr>
            </w:pPr>
            <w:r w:rsidRPr="0071099F">
              <w:rPr>
                <w:rFonts w:ascii="Arial" w:hAnsi="Arial"/>
                <w:sz w:val="18"/>
              </w:rPr>
              <w:t xml:space="preserve">MIME body not including MCPTT-Info and not including </w:t>
            </w:r>
            <w:del w:id="107" w:author="MCC160" w:date="2023-01-21T16:41:00Z">
              <w:r w:rsidRPr="0071099F" w:rsidDel="00EE086D">
                <w:rPr>
                  <w:rFonts w:ascii="Arial" w:hAnsi="Arial"/>
                  <w:sz w:val="18"/>
                </w:rPr>
                <w:delText>MCPPT-</w:delText>
              </w:r>
            </w:del>
            <w:ins w:id="108" w:author="MCC160" w:date="2023-01-21T16:41:00Z">
              <w:r w:rsidR="00EE086D">
                <w:rPr>
                  <w:rFonts w:ascii="Arial" w:hAnsi="Arial"/>
                  <w:sz w:val="18"/>
                </w:rPr>
                <w:t>MCPTT-</w:t>
              </w:r>
            </w:ins>
            <w:r w:rsidRPr="0071099F">
              <w:rPr>
                <w:rFonts w:ascii="Arial" w:hAnsi="Arial"/>
                <w:sz w:val="18"/>
              </w:rPr>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F7C338C" w14:textId="77777777" w:rsidR="0071099F" w:rsidRPr="0071099F" w:rsidRDefault="0071099F" w:rsidP="0071099F">
            <w:pPr>
              <w:keepNext/>
              <w:keepLines/>
              <w:spacing w:after="0"/>
              <w:rPr>
                <w:rFonts w:ascii="Arial" w:hAnsi="Arial"/>
                <w:sz w:val="18"/>
              </w:rPr>
            </w:pPr>
            <w:r w:rsidRPr="0071099F">
              <w:rPr>
                <w:rFonts w:ascii="Arial" w:hAnsi="Arial"/>
                <w:sz w:val="18"/>
              </w:rP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AD285D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9642B18" w14:textId="77777777" w:rsidR="0071099F" w:rsidRPr="0071099F" w:rsidRDefault="0071099F" w:rsidP="0071099F">
            <w:pPr>
              <w:keepNext/>
              <w:keepLines/>
              <w:spacing w:after="0"/>
              <w:rPr>
                <w:rFonts w:ascii="Arial" w:hAnsi="Arial"/>
                <w:sz w:val="18"/>
              </w:rPr>
            </w:pPr>
          </w:p>
        </w:tc>
      </w:tr>
      <w:tr w:rsidR="0071099F" w:rsidRPr="0071099F" w14:paraId="0EF09F4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4459F2"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3B4E6A"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3C0683" w14:textId="77777777" w:rsidR="0071099F" w:rsidRPr="0071099F" w:rsidRDefault="0071099F" w:rsidP="0071099F">
            <w:pPr>
              <w:keepNext/>
              <w:keepLines/>
              <w:spacing w:after="0"/>
              <w:rPr>
                <w:rFonts w:ascii="Arial" w:hAnsi="Arial"/>
                <w:sz w:val="18"/>
              </w:rPr>
            </w:pPr>
            <w:r w:rsidRPr="0071099F">
              <w:rPr>
                <w:rFonts w:ascii="Arial" w:hAnsi="Arial"/>
                <w:sz w:val="18"/>
              </w:rPr>
              <w:t>Location info</w:t>
            </w:r>
          </w:p>
        </w:tc>
        <w:tc>
          <w:tcPr>
            <w:tcW w:w="1418" w:type="dxa"/>
            <w:tcBorders>
              <w:top w:val="single" w:sz="4" w:space="0" w:color="auto"/>
              <w:left w:val="single" w:sz="4" w:space="0" w:color="auto"/>
              <w:bottom w:val="single" w:sz="4" w:space="0" w:color="auto"/>
              <w:right w:val="single" w:sz="4" w:space="0" w:color="auto"/>
            </w:tcBorders>
          </w:tcPr>
          <w:p w14:paraId="68D2866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7C4F06" w14:textId="77777777" w:rsidR="0071099F" w:rsidRPr="0071099F" w:rsidRDefault="0071099F" w:rsidP="0071099F">
            <w:pPr>
              <w:keepNext/>
              <w:keepLines/>
              <w:spacing w:after="0"/>
              <w:rPr>
                <w:rFonts w:ascii="Arial" w:hAnsi="Arial"/>
                <w:sz w:val="18"/>
              </w:rPr>
            </w:pPr>
          </w:p>
        </w:tc>
      </w:tr>
      <w:tr w:rsidR="0071099F" w:rsidRPr="0071099F" w14:paraId="720F74D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1C2C3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3D8C1ED"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945E5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F30C4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2A4113" w14:textId="77777777" w:rsidR="0071099F" w:rsidRPr="0071099F" w:rsidRDefault="0071099F" w:rsidP="0071099F">
            <w:pPr>
              <w:keepNext/>
              <w:keepLines/>
              <w:spacing w:after="0"/>
              <w:rPr>
                <w:rFonts w:ascii="Arial" w:hAnsi="Arial"/>
                <w:sz w:val="18"/>
              </w:rPr>
            </w:pPr>
          </w:p>
        </w:tc>
      </w:tr>
      <w:tr w:rsidR="0071099F" w:rsidRPr="0071099F" w14:paraId="199295A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01DDA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0A22F02"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08F22E8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F0B45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643FECC" w14:textId="77777777" w:rsidR="0071099F" w:rsidRPr="0071099F" w:rsidRDefault="0071099F" w:rsidP="0071099F">
            <w:pPr>
              <w:keepNext/>
              <w:keepLines/>
              <w:spacing w:after="0"/>
              <w:rPr>
                <w:rFonts w:ascii="Arial" w:hAnsi="Arial"/>
                <w:sz w:val="18"/>
              </w:rPr>
            </w:pPr>
          </w:p>
        </w:tc>
      </w:tr>
      <w:tr w:rsidR="0071099F" w:rsidRPr="0071099F" w14:paraId="36571E9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82F9D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B750FE"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21AB20B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12599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4045C57" w14:textId="77777777" w:rsidR="0071099F" w:rsidRPr="0071099F" w:rsidRDefault="0071099F" w:rsidP="0071099F">
            <w:pPr>
              <w:keepNext/>
              <w:keepLines/>
              <w:spacing w:after="0"/>
              <w:rPr>
                <w:rFonts w:ascii="Arial" w:hAnsi="Arial"/>
                <w:sz w:val="18"/>
              </w:rPr>
            </w:pPr>
          </w:p>
        </w:tc>
      </w:tr>
    </w:tbl>
    <w:p w14:paraId="473D6E68" w14:textId="77777777" w:rsidR="0071099F" w:rsidRPr="0071099F" w:rsidRDefault="0071099F" w:rsidP="0071099F"/>
    <w:p w14:paraId="1AC166AC"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142E843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88C94A0"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5.5.3.4.2-1</w:t>
            </w:r>
          </w:p>
        </w:tc>
      </w:tr>
      <w:tr w:rsidR="0071099F" w:rsidRPr="0071099F" w14:paraId="59C5669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91D28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4705A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B175E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604A6F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B85096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163CAB3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FD89F9"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0DA2C424"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84B52C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B34A8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3ED34B" w14:textId="77777777" w:rsidR="0071099F" w:rsidRPr="0071099F" w:rsidRDefault="0071099F" w:rsidP="0071099F">
            <w:pPr>
              <w:keepNext/>
              <w:keepLines/>
              <w:spacing w:after="0"/>
              <w:rPr>
                <w:rFonts w:ascii="Arial" w:hAnsi="Arial"/>
                <w:sz w:val="18"/>
              </w:rPr>
            </w:pPr>
          </w:p>
        </w:tc>
      </w:tr>
      <w:tr w:rsidR="0071099F" w:rsidRPr="0071099F" w14:paraId="533451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80C44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56F5CDB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E12EE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D257A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37A3AF4" w14:textId="77777777" w:rsidR="0071099F" w:rsidRPr="0071099F" w:rsidRDefault="0071099F" w:rsidP="0071099F">
            <w:pPr>
              <w:keepNext/>
              <w:keepLines/>
              <w:spacing w:after="0"/>
              <w:rPr>
                <w:rFonts w:ascii="Arial" w:hAnsi="Arial"/>
                <w:sz w:val="18"/>
              </w:rPr>
            </w:pPr>
          </w:p>
        </w:tc>
      </w:tr>
      <w:tr w:rsidR="0071099F" w:rsidRPr="0071099F" w14:paraId="0506FB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26569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6ED4AB34"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B8ED9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80867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1B34264" w14:textId="77777777" w:rsidR="0071099F" w:rsidRPr="0071099F" w:rsidRDefault="0071099F" w:rsidP="0071099F">
            <w:pPr>
              <w:keepNext/>
              <w:keepLines/>
              <w:spacing w:after="0"/>
              <w:rPr>
                <w:rFonts w:ascii="Arial" w:hAnsi="Arial"/>
                <w:sz w:val="18"/>
              </w:rPr>
            </w:pPr>
          </w:p>
        </w:tc>
      </w:tr>
      <w:tr w:rsidR="0071099F" w:rsidRPr="0071099F" w14:paraId="27F80B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E1A91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05483"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1E56DCF7"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0567AC2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430A88" w14:textId="77777777" w:rsidR="0071099F" w:rsidRPr="0071099F" w:rsidRDefault="0071099F" w:rsidP="0071099F">
            <w:pPr>
              <w:keepNext/>
              <w:keepLines/>
              <w:spacing w:after="0"/>
              <w:rPr>
                <w:rFonts w:ascii="Arial" w:hAnsi="Arial"/>
                <w:sz w:val="18"/>
              </w:rPr>
            </w:pPr>
          </w:p>
        </w:tc>
      </w:tr>
      <w:tr w:rsidR="0071099F" w:rsidRPr="0071099F" w14:paraId="4821931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1DD1BC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7EFCE1"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04B81317"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4C11A8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242163" w14:textId="77777777" w:rsidR="0071099F" w:rsidRPr="0071099F" w:rsidRDefault="0071099F" w:rsidP="0071099F">
            <w:pPr>
              <w:keepNext/>
              <w:keepLines/>
              <w:spacing w:after="0"/>
              <w:rPr>
                <w:rFonts w:ascii="Arial" w:hAnsi="Arial"/>
                <w:sz w:val="18"/>
              </w:rPr>
            </w:pPr>
          </w:p>
        </w:tc>
      </w:tr>
      <w:tr w:rsidR="0071099F" w:rsidRPr="0071099F" w14:paraId="19BCD37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B1538D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33701F"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8611613"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F98B54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07092CF" w14:textId="77777777" w:rsidR="0071099F" w:rsidRPr="0071099F" w:rsidRDefault="0071099F" w:rsidP="0071099F">
            <w:pPr>
              <w:keepNext/>
              <w:keepLines/>
              <w:spacing w:after="0"/>
              <w:rPr>
                <w:rFonts w:ascii="Arial" w:hAnsi="Arial"/>
                <w:sz w:val="18"/>
              </w:rPr>
            </w:pPr>
          </w:p>
        </w:tc>
      </w:tr>
      <w:tr w:rsidR="0071099F" w:rsidRPr="0071099F" w14:paraId="42C40DF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091B8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72C738"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42515E79"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46A22B7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6A3019" w14:textId="77777777" w:rsidR="0071099F" w:rsidRPr="0071099F" w:rsidRDefault="0071099F" w:rsidP="0071099F">
            <w:pPr>
              <w:keepNext/>
              <w:keepLines/>
              <w:spacing w:after="0"/>
              <w:rPr>
                <w:rFonts w:ascii="Arial" w:hAnsi="Arial"/>
                <w:sz w:val="18"/>
              </w:rPr>
            </w:pPr>
          </w:p>
        </w:tc>
      </w:tr>
      <w:tr w:rsidR="0071099F" w:rsidRPr="0071099F" w14:paraId="6141F1B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657AEB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D780D9"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1276C5C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8EE91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2910A39" w14:textId="77777777" w:rsidR="0071099F" w:rsidRPr="0071099F" w:rsidRDefault="0071099F" w:rsidP="0071099F">
            <w:pPr>
              <w:keepNext/>
              <w:keepLines/>
              <w:spacing w:after="0"/>
              <w:rPr>
                <w:rFonts w:ascii="Arial" w:hAnsi="Arial"/>
                <w:sz w:val="18"/>
              </w:rPr>
            </w:pPr>
          </w:p>
        </w:tc>
      </w:tr>
      <w:tr w:rsidR="0071099F" w:rsidRPr="0071099F" w14:paraId="1ECAC0F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E2DE7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7E0F31" w14:textId="77777777" w:rsidR="0071099F" w:rsidRPr="0071099F" w:rsidRDefault="0071099F" w:rsidP="0071099F">
            <w:pPr>
              <w:keepNext/>
              <w:keepLines/>
              <w:spacing w:after="0"/>
              <w:rPr>
                <w:rFonts w:ascii="Arial" w:hAnsi="Arial"/>
                <w:sz w:val="18"/>
              </w:rPr>
            </w:pPr>
            <w:r w:rsidRPr="0071099F">
              <w:rPr>
                <w:rFonts w:ascii="Arial" w:hAnsi="Arial"/>
                <w:sz w:val="18"/>
              </w:rPr>
              <w:t>"25"</w:t>
            </w:r>
          </w:p>
        </w:tc>
        <w:tc>
          <w:tcPr>
            <w:tcW w:w="2126" w:type="dxa"/>
            <w:tcBorders>
              <w:top w:val="single" w:sz="4" w:space="0" w:color="auto"/>
              <w:left w:val="single" w:sz="4" w:space="0" w:color="auto"/>
              <w:bottom w:val="single" w:sz="4" w:space="0" w:color="auto"/>
              <w:right w:val="single" w:sz="4" w:space="0" w:color="auto"/>
            </w:tcBorders>
            <w:hideMark/>
          </w:tcPr>
          <w:p w14:paraId="3219A3F7" w14:textId="77777777" w:rsidR="0071099F" w:rsidRPr="0071099F" w:rsidRDefault="0071099F" w:rsidP="0071099F">
            <w:pPr>
              <w:keepNext/>
              <w:keepLines/>
              <w:spacing w:after="0"/>
              <w:rPr>
                <w:rFonts w:ascii="Arial" w:hAnsi="Arial"/>
                <w:sz w:val="18"/>
              </w:rPr>
            </w:pPr>
            <w:r w:rsidRPr="0071099F">
              <w:rPr>
                <w:rFonts w:ascii="Arial" w:hAnsi="Arial"/>
                <w:sz w:val="18"/>
              </w:rPr>
              <w:t>the value in seconds</w:t>
            </w:r>
          </w:p>
        </w:tc>
        <w:tc>
          <w:tcPr>
            <w:tcW w:w="1418" w:type="dxa"/>
            <w:tcBorders>
              <w:top w:val="single" w:sz="4" w:space="0" w:color="auto"/>
              <w:left w:val="single" w:sz="4" w:space="0" w:color="auto"/>
              <w:bottom w:val="single" w:sz="4" w:space="0" w:color="auto"/>
              <w:right w:val="single" w:sz="4" w:space="0" w:color="auto"/>
            </w:tcBorders>
          </w:tcPr>
          <w:p w14:paraId="1CB41A6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4662CA0" w14:textId="77777777" w:rsidR="0071099F" w:rsidRPr="0071099F" w:rsidRDefault="0071099F" w:rsidP="0071099F">
            <w:pPr>
              <w:keepNext/>
              <w:keepLines/>
              <w:spacing w:after="0"/>
              <w:rPr>
                <w:rFonts w:ascii="Arial" w:hAnsi="Arial"/>
                <w:sz w:val="18"/>
              </w:rPr>
            </w:pPr>
          </w:p>
        </w:tc>
      </w:tr>
      <w:tr w:rsidR="0071099F" w:rsidRPr="0071099F" w14:paraId="2DB6E8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5A224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13E176A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929AD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4C368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D59B62" w14:textId="77777777" w:rsidR="0071099F" w:rsidRPr="0071099F" w:rsidRDefault="0071099F" w:rsidP="0071099F">
            <w:pPr>
              <w:keepNext/>
              <w:keepLines/>
              <w:spacing w:after="0"/>
              <w:rPr>
                <w:rFonts w:ascii="Arial" w:hAnsi="Arial"/>
                <w:sz w:val="18"/>
              </w:rPr>
            </w:pPr>
          </w:p>
        </w:tc>
      </w:tr>
      <w:tr w:rsidR="0071099F" w:rsidRPr="0071099F" w14:paraId="14979C5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015D0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5B6F33"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06C5C934"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CC482E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9DF3F99" w14:textId="77777777" w:rsidR="0071099F" w:rsidRPr="0071099F" w:rsidRDefault="0071099F" w:rsidP="0071099F">
            <w:pPr>
              <w:keepNext/>
              <w:keepLines/>
              <w:spacing w:after="0"/>
              <w:rPr>
                <w:rFonts w:ascii="Arial" w:hAnsi="Arial"/>
                <w:sz w:val="18"/>
              </w:rPr>
            </w:pPr>
          </w:p>
        </w:tc>
      </w:tr>
      <w:tr w:rsidR="0071099F" w:rsidRPr="0071099F" w14:paraId="1FF94FC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555B3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99543A"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55410997"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3B19BB8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53AE894" w14:textId="77777777" w:rsidR="0071099F" w:rsidRPr="0071099F" w:rsidRDefault="0071099F" w:rsidP="0071099F">
            <w:pPr>
              <w:keepNext/>
              <w:keepLines/>
              <w:spacing w:after="0"/>
              <w:rPr>
                <w:rFonts w:ascii="Arial" w:hAnsi="Arial"/>
                <w:sz w:val="18"/>
              </w:rPr>
            </w:pPr>
          </w:p>
        </w:tc>
      </w:tr>
      <w:tr w:rsidR="0071099F" w:rsidRPr="0071099F" w14:paraId="318A3EB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A757EB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8B505B"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23968209"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00757F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4C70151" w14:textId="77777777" w:rsidR="0071099F" w:rsidRPr="0071099F" w:rsidRDefault="0071099F" w:rsidP="0071099F">
            <w:pPr>
              <w:keepNext/>
              <w:keepLines/>
              <w:spacing w:after="0"/>
              <w:rPr>
                <w:rFonts w:ascii="Arial" w:hAnsi="Arial"/>
                <w:sz w:val="18"/>
              </w:rPr>
            </w:pPr>
          </w:p>
        </w:tc>
      </w:tr>
      <w:tr w:rsidR="0071099F" w:rsidRPr="0071099F" w14:paraId="132CE0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93E3F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9D688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CBED450"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FE3C46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FF34863" w14:textId="77777777" w:rsidR="0071099F" w:rsidRPr="0071099F" w:rsidRDefault="0071099F" w:rsidP="0071099F">
            <w:pPr>
              <w:keepNext/>
              <w:keepLines/>
              <w:spacing w:after="0"/>
              <w:rPr>
                <w:rFonts w:ascii="Arial" w:hAnsi="Arial"/>
                <w:sz w:val="18"/>
              </w:rPr>
            </w:pPr>
          </w:p>
        </w:tc>
      </w:tr>
      <w:tr w:rsidR="0071099F" w:rsidRPr="0071099F" w14:paraId="19A58CA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A1BD0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DD675F"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36D37956"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9E2993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51C4C3D" w14:textId="77777777" w:rsidR="0071099F" w:rsidRPr="0071099F" w:rsidRDefault="0071099F" w:rsidP="0071099F">
            <w:pPr>
              <w:keepNext/>
              <w:keepLines/>
              <w:spacing w:after="0"/>
              <w:rPr>
                <w:rFonts w:ascii="Arial" w:hAnsi="Arial"/>
                <w:sz w:val="18"/>
              </w:rPr>
            </w:pPr>
          </w:p>
        </w:tc>
      </w:tr>
      <w:tr w:rsidR="0071099F" w:rsidRPr="0071099F" w14:paraId="194430D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121AB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96D655" w14:textId="77777777" w:rsidR="0071099F" w:rsidRPr="0071099F" w:rsidRDefault="0071099F" w:rsidP="0071099F">
            <w:pPr>
              <w:keepNext/>
              <w:keepLines/>
              <w:spacing w:after="0"/>
              <w:rPr>
                <w:rFonts w:ascii="Arial" w:hAnsi="Arial"/>
                <w:sz w:val="18"/>
              </w:rPr>
            </w:pPr>
            <w:r w:rsidRPr="0071099F">
              <w:rPr>
                <w:rFonts w:ascii="Arial" w:hAnsi="Arial"/>
                <w:sz w:val="18"/>
              </w:rPr>
              <w:t>"30"</w:t>
            </w:r>
          </w:p>
        </w:tc>
        <w:tc>
          <w:tcPr>
            <w:tcW w:w="2126" w:type="dxa"/>
            <w:tcBorders>
              <w:top w:val="single" w:sz="4" w:space="0" w:color="auto"/>
              <w:left w:val="single" w:sz="4" w:space="0" w:color="auto"/>
              <w:bottom w:val="single" w:sz="4" w:space="0" w:color="auto"/>
              <w:right w:val="single" w:sz="4" w:space="0" w:color="auto"/>
            </w:tcBorders>
            <w:hideMark/>
          </w:tcPr>
          <w:p w14:paraId="59A97995" w14:textId="77777777" w:rsidR="0071099F" w:rsidRPr="0071099F" w:rsidRDefault="0071099F" w:rsidP="0071099F">
            <w:pPr>
              <w:keepNext/>
              <w:keepLines/>
              <w:spacing w:after="0"/>
              <w:rPr>
                <w:rFonts w:ascii="Arial" w:hAnsi="Arial"/>
                <w:sz w:val="18"/>
              </w:rPr>
            </w:pPr>
            <w:r w:rsidRPr="0071099F">
              <w:rPr>
                <w:rFonts w:ascii="Arial" w:hAnsi="Arial"/>
                <w:sz w:val="18"/>
              </w:rPr>
              <w:t>the value in seconds</w:t>
            </w:r>
          </w:p>
        </w:tc>
        <w:tc>
          <w:tcPr>
            <w:tcW w:w="1418" w:type="dxa"/>
            <w:tcBorders>
              <w:top w:val="single" w:sz="4" w:space="0" w:color="auto"/>
              <w:left w:val="single" w:sz="4" w:space="0" w:color="auto"/>
              <w:bottom w:val="single" w:sz="4" w:space="0" w:color="auto"/>
              <w:right w:val="single" w:sz="4" w:space="0" w:color="auto"/>
            </w:tcBorders>
          </w:tcPr>
          <w:p w14:paraId="55AA28F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BF24B6B" w14:textId="77777777" w:rsidR="0071099F" w:rsidRPr="0071099F" w:rsidRDefault="0071099F" w:rsidP="0071099F">
            <w:pPr>
              <w:keepNext/>
              <w:keepLines/>
              <w:spacing w:after="0"/>
              <w:rPr>
                <w:rFonts w:ascii="Arial" w:hAnsi="Arial"/>
                <w:sz w:val="18"/>
              </w:rPr>
            </w:pPr>
          </w:p>
        </w:tc>
      </w:tr>
      <w:tr w:rsidR="0071099F" w:rsidRPr="0071099F" w14:paraId="7132152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12BAB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3192D08F"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57C70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7A4F0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13674F8" w14:textId="77777777" w:rsidR="0071099F" w:rsidRPr="0071099F" w:rsidRDefault="0071099F" w:rsidP="0071099F">
            <w:pPr>
              <w:keepNext/>
              <w:keepLines/>
              <w:spacing w:after="0"/>
              <w:rPr>
                <w:rFonts w:ascii="Arial" w:hAnsi="Arial"/>
                <w:sz w:val="18"/>
              </w:rPr>
            </w:pPr>
          </w:p>
        </w:tc>
      </w:tr>
      <w:tr w:rsidR="0071099F" w:rsidRPr="0071099F" w14:paraId="069E8F3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614DF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CellChange</w:t>
            </w:r>
          </w:p>
        </w:tc>
        <w:tc>
          <w:tcPr>
            <w:tcW w:w="2126" w:type="dxa"/>
            <w:tcBorders>
              <w:top w:val="single" w:sz="4" w:space="0" w:color="auto"/>
              <w:left w:val="single" w:sz="4" w:space="0" w:color="auto"/>
              <w:bottom w:val="single" w:sz="4" w:space="0" w:color="auto"/>
              <w:right w:val="single" w:sz="4" w:space="0" w:color="auto"/>
            </w:tcBorders>
          </w:tcPr>
          <w:p w14:paraId="14F8880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87F83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4B521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9927F4" w14:textId="77777777" w:rsidR="0071099F" w:rsidRPr="0071099F" w:rsidRDefault="0071099F" w:rsidP="0071099F">
            <w:pPr>
              <w:keepNext/>
              <w:keepLines/>
              <w:spacing w:after="0"/>
              <w:rPr>
                <w:rFonts w:ascii="Arial" w:hAnsi="Arial"/>
                <w:sz w:val="18"/>
              </w:rPr>
            </w:pPr>
          </w:p>
        </w:tc>
      </w:tr>
      <w:tr w:rsidR="0071099F" w:rsidRPr="0071099F" w14:paraId="74DB844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BE7EC3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AnyCellChange</w:t>
            </w:r>
          </w:p>
        </w:tc>
        <w:tc>
          <w:tcPr>
            <w:tcW w:w="2126" w:type="dxa"/>
            <w:tcBorders>
              <w:top w:val="single" w:sz="4" w:space="0" w:color="auto"/>
              <w:left w:val="single" w:sz="4" w:space="0" w:color="auto"/>
              <w:bottom w:val="single" w:sz="4" w:space="0" w:color="auto"/>
              <w:right w:val="single" w:sz="4" w:space="0" w:color="auto"/>
            </w:tcBorders>
          </w:tcPr>
          <w:p w14:paraId="5B5DFAA2"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64EDF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A2A1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6FEB7BD" w14:textId="77777777" w:rsidR="0071099F" w:rsidRPr="0071099F" w:rsidRDefault="0071099F" w:rsidP="0071099F">
            <w:pPr>
              <w:keepNext/>
              <w:keepLines/>
              <w:spacing w:after="0"/>
              <w:rPr>
                <w:rFonts w:ascii="Arial" w:hAnsi="Arial"/>
                <w:sz w:val="18"/>
              </w:rPr>
            </w:pPr>
          </w:p>
        </w:tc>
      </w:tr>
      <w:tr w:rsidR="0071099F" w:rsidRPr="0071099F" w14:paraId="1AC59B2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46EA7F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442E27C3" w14:textId="77777777" w:rsidR="0071099F" w:rsidRPr="0071099F" w:rsidRDefault="0071099F" w:rsidP="0071099F">
            <w:pPr>
              <w:keepNext/>
              <w:keepLines/>
              <w:spacing w:after="0"/>
              <w:rPr>
                <w:rFonts w:ascii="Arial" w:hAnsi="Arial"/>
                <w:sz w:val="18"/>
              </w:rPr>
            </w:pPr>
            <w:r w:rsidRPr="0071099F">
              <w:rPr>
                <w:rFonts w:ascii="Arial" w:hAnsi="Arial"/>
                <w:sz w:val="18"/>
              </w:rPr>
              <w:t>"CELLCHANGE"</w:t>
            </w:r>
          </w:p>
        </w:tc>
        <w:tc>
          <w:tcPr>
            <w:tcW w:w="2126" w:type="dxa"/>
            <w:tcBorders>
              <w:top w:val="single" w:sz="4" w:space="0" w:color="auto"/>
              <w:left w:val="single" w:sz="4" w:space="0" w:color="auto"/>
              <w:bottom w:val="single" w:sz="4" w:space="0" w:color="auto"/>
              <w:right w:val="single" w:sz="4" w:space="0" w:color="auto"/>
            </w:tcBorders>
          </w:tcPr>
          <w:p w14:paraId="39B841C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C126C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8F9307A" w14:textId="77777777" w:rsidR="0071099F" w:rsidRPr="0071099F" w:rsidRDefault="0071099F" w:rsidP="0071099F">
            <w:pPr>
              <w:keepNext/>
              <w:keepLines/>
              <w:spacing w:after="0"/>
              <w:rPr>
                <w:rFonts w:ascii="Arial" w:hAnsi="Arial"/>
                <w:sz w:val="18"/>
              </w:rPr>
            </w:pPr>
          </w:p>
        </w:tc>
      </w:tr>
    </w:tbl>
    <w:p w14:paraId="29DDF10D" w14:textId="77777777" w:rsidR="0071099F" w:rsidRPr="0071099F" w:rsidRDefault="0071099F" w:rsidP="0071099F"/>
    <w:p w14:paraId="427536F2"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4674157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5C9B6BC"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p>
        </w:tc>
      </w:tr>
      <w:tr w:rsidR="0071099F" w:rsidRPr="0071099F" w14:paraId="5C1F319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67BDB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E6B0C9"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18E09E"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A6DDFD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4304DA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338CCBC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BE63B8"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A0458F8" w14:textId="58727BE0" w:rsidR="0071099F" w:rsidRPr="0071099F" w:rsidRDefault="0071099F" w:rsidP="0071099F">
            <w:pPr>
              <w:keepNext/>
              <w:keepLines/>
              <w:spacing w:after="0"/>
              <w:rPr>
                <w:rFonts w:ascii="Arial" w:hAnsi="Arial"/>
                <w:sz w:val="18"/>
              </w:rPr>
            </w:pPr>
            <w:r w:rsidRPr="0071099F">
              <w:rPr>
                <w:rFonts w:ascii="Arial" w:hAnsi="Arial"/>
                <w:sz w:val="18"/>
              </w:rPr>
              <w:t xml:space="preserve">MIME body not including MCPTT-Info and not including </w:t>
            </w:r>
            <w:ins w:id="109" w:author="MCC160" w:date="2023-01-21T16:42:00Z">
              <w:r w:rsidR="00EE086D" w:rsidRPr="00EE086D">
                <w:rPr>
                  <w:rFonts w:ascii="Arial" w:hAnsi="Arial"/>
                  <w:sz w:val="18"/>
                </w:rPr>
                <w:t>MCPTT-</w:t>
              </w:r>
            </w:ins>
            <w:del w:id="110" w:author="MCC160" w:date="2023-01-21T16:42:00Z">
              <w:r w:rsidRPr="0071099F" w:rsidDel="00EE086D">
                <w:rPr>
                  <w:rFonts w:ascii="Arial" w:hAnsi="Arial"/>
                  <w:sz w:val="18"/>
                </w:rPr>
                <w:delText>MCPPT-</w:delText>
              </w:r>
            </w:del>
            <w:r w:rsidRPr="0071099F">
              <w:rPr>
                <w:rFonts w:ascii="Arial" w:hAnsi="Arial"/>
                <w:sz w:val="18"/>
              </w:rPr>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3D5F4BE" w14:textId="77777777" w:rsidR="0071099F" w:rsidRPr="0071099F" w:rsidRDefault="0071099F" w:rsidP="0071099F">
            <w:pPr>
              <w:keepNext/>
              <w:keepLines/>
              <w:spacing w:after="0"/>
              <w:rPr>
                <w:rFonts w:ascii="Arial" w:hAnsi="Arial"/>
                <w:sz w:val="18"/>
              </w:rPr>
            </w:pPr>
            <w:r w:rsidRPr="0071099F">
              <w:rPr>
                <w:rFonts w:ascii="Arial" w:hAnsi="Arial"/>
                <w:sz w:val="18"/>
              </w:rP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21ADDE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C01906" w14:textId="77777777" w:rsidR="0071099F" w:rsidRPr="0071099F" w:rsidRDefault="0071099F" w:rsidP="0071099F">
            <w:pPr>
              <w:keepNext/>
              <w:keepLines/>
              <w:spacing w:after="0"/>
              <w:rPr>
                <w:rFonts w:ascii="Arial" w:hAnsi="Arial"/>
                <w:sz w:val="18"/>
              </w:rPr>
            </w:pPr>
          </w:p>
        </w:tc>
      </w:tr>
      <w:tr w:rsidR="0071099F" w:rsidRPr="0071099F" w14:paraId="264892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736265"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4929E3F"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CDC3C3" w14:textId="77777777" w:rsidR="0071099F" w:rsidRPr="0071099F" w:rsidRDefault="0071099F" w:rsidP="0071099F">
            <w:pPr>
              <w:keepNext/>
              <w:keepLines/>
              <w:spacing w:after="0"/>
              <w:rPr>
                <w:rFonts w:ascii="Arial" w:hAnsi="Arial"/>
                <w:sz w:val="18"/>
              </w:rPr>
            </w:pPr>
            <w:r w:rsidRPr="0071099F">
              <w:rPr>
                <w:rFonts w:ascii="Arial" w:hAnsi="Arial"/>
                <w:sz w:val="18"/>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4BDBC065"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870B124" w14:textId="77777777" w:rsidR="0071099F" w:rsidRPr="0071099F" w:rsidRDefault="0071099F" w:rsidP="0071099F">
            <w:pPr>
              <w:keepNext/>
              <w:keepLines/>
              <w:spacing w:after="0"/>
              <w:rPr>
                <w:rFonts w:ascii="Arial" w:hAnsi="Arial"/>
                <w:sz w:val="18"/>
              </w:rPr>
            </w:pPr>
          </w:p>
        </w:tc>
      </w:tr>
      <w:tr w:rsidR="0071099F" w:rsidRPr="0071099F" w14:paraId="100EF0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321C4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2738B7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B911A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E6A52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659DA0D" w14:textId="77777777" w:rsidR="0071099F" w:rsidRPr="0071099F" w:rsidRDefault="0071099F" w:rsidP="0071099F">
            <w:pPr>
              <w:keepNext/>
              <w:keepLines/>
              <w:spacing w:after="0"/>
              <w:rPr>
                <w:rFonts w:ascii="Arial" w:hAnsi="Arial"/>
                <w:sz w:val="18"/>
              </w:rPr>
            </w:pPr>
          </w:p>
        </w:tc>
      </w:tr>
      <w:tr w:rsidR="0071099F" w:rsidRPr="0071099F" w14:paraId="06BCD0A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23A4B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A71BAD1"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7818DDA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FD62D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FC65522" w14:textId="77777777" w:rsidR="0071099F" w:rsidRPr="0071099F" w:rsidRDefault="0071099F" w:rsidP="0071099F">
            <w:pPr>
              <w:keepNext/>
              <w:keepLines/>
              <w:spacing w:after="0"/>
              <w:rPr>
                <w:rFonts w:ascii="Arial" w:hAnsi="Arial"/>
                <w:sz w:val="18"/>
              </w:rPr>
            </w:pPr>
          </w:p>
        </w:tc>
      </w:tr>
      <w:tr w:rsidR="0071099F" w:rsidRPr="0071099F" w14:paraId="2B8EF2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49D14D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367B10"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6A1BFCA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8D62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FC928D" w14:textId="77777777" w:rsidR="0071099F" w:rsidRPr="0071099F" w:rsidRDefault="0071099F" w:rsidP="0071099F">
            <w:pPr>
              <w:keepNext/>
              <w:keepLines/>
              <w:spacing w:after="0"/>
              <w:rPr>
                <w:rFonts w:ascii="Arial" w:hAnsi="Arial"/>
                <w:sz w:val="18"/>
              </w:rPr>
            </w:pPr>
          </w:p>
        </w:tc>
      </w:tr>
    </w:tbl>
    <w:p w14:paraId="2604A80B" w14:textId="77777777" w:rsidR="0071099F" w:rsidRPr="0071099F" w:rsidRDefault="0071099F" w:rsidP="0071099F"/>
    <w:p w14:paraId="1BAF691E"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13D39AB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3606370"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p>
        </w:tc>
      </w:tr>
      <w:tr w:rsidR="0071099F" w:rsidRPr="0071099F" w14:paraId="10A9B90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E39FA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70611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4AB67C"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9476CD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426697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45AE360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2CFCFD"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0AF26AE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FADB9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C7A70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06033C0" w14:textId="77777777" w:rsidR="0071099F" w:rsidRPr="0071099F" w:rsidRDefault="0071099F" w:rsidP="0071099F">
            <w:pPr>
              <w:keepNext/>
              <w:keepLines/>
              <w:spacing w:after="0"/>
              <w:rPr>
                <w:rFonts w:ascii="Arial" w:hAnsi="Arial"/>
                <w:sz w:val="18"/>
              </w:rPr>
            </w:pPr>
          </w:p>
        </w:tc>
      </w:tr>
      <w:tr w:rsidR="0071099F" w:rsidRPr="0071099F" w14:paraId="36F7591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5B7CE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1BD30235"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087AC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5A0D3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ABAAFCF" w14:textId="77777777" w:rsidR="0071099F" w:rsidRPr="0071099F" w:rsidRDefault="0071099F" w:rsidP="0071099F">
            <w:pPr>
              <w:keepNext/>
              <w:keepLines/>
              <w:spacing w:after="0"/>
              <w:rPr>
                <w:rFonts w:ascii="Arial" w:hAnsi="Arial"/>
                <w:sz w:val="18"/>
              </w:rPr>
            </w:pPr>
          </w:p>
        </w:tc>
      </w:tr>
      <w:tr w:rsidR="0071099F" w:rsidRPr="0071099F" w14:paraId="374BD01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A21865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032CBB23" w14:textId="77777777" w:rsidR="0071099F" w:rsidRPr="0071099F" w:rsidRDefault="0071099F" w:rsidP="0071099F">
            <w:pPr>
              <w:keepNext/>
              <w:keepLines/>
              <w:spacing w:after="0"/>
              <w:rPr>
                <w:rFonts w:ascii="Arial" w:hAnsi="Arial"/>
                <w:sz w:val="18"/>
              </w:rPr>
            </w:pPr>
            <w:r w:rsidRPr="0071099F">
              <w:rPr>
                <w:rFonts w:ascii="Arial" w:hAnsi="Arial"/>
                <w:sz w:val="18"/>
              </w:rPr>
              <w:t>"CELLCHANGE"</w:t>
            </w:r>
          </w:p>
        </w:tc>
        <w:tc>
          <w:tcPr>
            <w:tcW w:w="2126" w:type="dxa"/>
            <w:tcBorders>
              <w:top w:val="single" w:sz="4" w:space="0" w:color="auto"/>
              <w:left w:val="single" w:sz="4" w:space="0" w:color="auto"/>
              <w:bottom w:val="single" w:sz="4" w:space="0" w:color="auto"/>
              <w:right w:val="single" w:sz="4" w:space="0" w:color="auto"/>
            </w:tcBorders>
          </w:tcPr>
          <w:p w14:paraId="6613F24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4248F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7F6EF6B" w14:textId="77777777" w:rsidR="0071099F" w:rsidRPr="0071099F" w:rsidRDefault="0071099F" w:rsidP="0071099F">
            <w:pPr>
              <w:keepNext/>
              <w:keepLines/>
              <w:spacing w:after="0"/>
              <w:rPr>
                <w:rFonts w:ascii="Arial" w:hAnsi="Arial"/>
                <w:sz w:val="18"/>
              </w:rPr>
            </w:pPr>
          </w:p>
        </w:tc>
      </w:tr>
      <w:tr w:rsidR="0071099F" w:rsidRPr="0071099F" w14:paraId="453E2DA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7AAB4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67093049"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8E3F9A"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2AE40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A7B3F74" w14:textId="77777777" w:rsidR="0071099F" w:rsidRPr="0071099F" w:rsidRDefault="0071099F" w:rsidP="0071099F">
            <w:pPr>
              <w:keepNext/>
              <w:keepLines/>
              <w:spacing w:after="0"/>
              <w:rPr>
                <w:rFonts w:ascii="Arial" w:hAnsi="Arial"/>
                <w:sz w:val="18"/>
              </w:rPr>
            </w:pPr>
          </w:p>
        </w:tc>
      </w:tr>
      <w:tr w:rsidR="0071099F" w:rsidRPr="0071099F" w14:paraId="471889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6ABB8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2A84186" w14:textId="77777777" w:rsidR="0071099F" w:rsidRPr="0071099F" w:rsidRDefault="0071099F" w:rsidP="0071099F">
            <w:pPr>
              <w:keepNext/>
              <w:keepLines/>
              <w:spacing w:after="0"/>
              <w:rPr>
                <w:rFonts w:ascii="Arial" w:hAnsi="Arial"/>
                <w:sz w:val="18"/>
              </w:rPr>
            </w:pPr>
            <w:r w:rsidRPr="0071099F">
              <w:rPr>
                <w:rFonts w:ascii="Arial" w:hAnsi="Arial"/>
                <w:sz w:val="18"/>
              </w:rPr>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14:paraId="0BE6565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8A5AD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CCAB1EC" w14:textId="77777777" w:rsidR="0071099F" w:rsidRPr="0071099F" w:rsidRDefault="0071099F" w:rsidP="0071099F">
            <w:pPr>
              <w:keepNext/>
              <w:keepLines/>
              <w:spacing w:after="0"/>
              <w:rPr>
                <w:rFonts w:ascii="Arial" w:hAnsi="Arial"/>
                <w:sz w:val="18"/>
              </w:rPr>
            </w:pPr>
          </w:p>
        </w:tc>
      </w:tr>
      <w:tr w:rsidR="0071099F" w:rsidRPr="0071099F" w14:paraId="6202134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61F47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2FEB3D16" w14:textId="77777777" w:rsidR="0071099F" w:rsidRPr="0071099F" w:rsidRDefault="0071099F" w:rsidP="0071099F">
            <w:pPr>
              <w:keepNext/>
              <w:keepLines/>
              <w:spacing w:after="0"/>
              <w:rPr>
                <w:rFonts w:ascii="Arial" w:hAnsi="Arial"/>
                <w:sz w:val="18"/>
              </w:rPr>
            </w:pPr>
            <w:r w:rsidRPr="0071099F">
              <w:rPr>
                <w:rFonts w:ascii="Arial" w:hAnsi="Arial"/>
                <w:sz w:val="18"/>
              </w:rPr>
              <w:t>The ECGI of Cell 1</w:t>
            </w:r>
          </w:p>
        </w:tc>
        <w:tc>
          <w:tcPr>
            <w:tcW w:w="2126" w:type="dxa"/>
            <w:tcBorders>
              <w:top w:val="single" w:sz="4" w:space="0" w:color="auto"/>
              <w:left w:val="single" w:sz="4" w:space="0" w:color="auto"/>
              <w:bottom w:val="single" w:sz="4" w:space="0" w:color="auto"/>
              <w:right w:val="single" w:sz="4" w:space="0" w:color="auto"/>
            </w:tcBorders>
          </w:tcPr>
          <w:p w14:paraId="6E934B0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B179A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949AC3" w14:textId="77777777" w:rsidR="0071099F" w:rsidRPr="0071099F" w:rsidRDefault="0071099F" w:rsidP="0071099F">
            <w:pPr>
              <w:keepNext/>
              <w:keepLines/>
              <w:spacing w:after="0"/>
              <w:rPr>
                <w:rFonts w:ascii="Arial" w:hAnsi="Arial"/>
                <w:sz w:val="18"/>
              </w:rPr>
            </w:pPr>
          </w:p>
        </w:tc>
      </w:tr>
      <w:tr w:rsidR="0071099F" w:rsidRPr="0071099F" w14:paraId="39073B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AADFAB"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2A53582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A6A5A89" w14:textId="77777777" w:rsidR="0071099F" w:rsidRPr="0071099F" w:rsidRDefault="0071099F" w:rsidP="0071099F">
            <w:pPr>
              <w:keepNext/>
              <w:keepLines/>
              <w:spacing w:after="0"/>
              <w:rPr>
                <w:rFonts w:ascii="Arial" w:hAnsi="Arial"/>
                <w:sz w:val="18"/>
              </w:rPr>
            </w:pPr>
            <w:r w:rsidRPr="0071099F">
              <w:rPr>
                <w:rFonts w:ascii="Arial" w:hAnsi="Arial"/>
                <w:sz w:val="18"/>
              </w:rP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3D202FB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6D308D9" w14:textId="77777777" w:rsidR="0071099F" w:rsidRPr="0071099F" w:rsidRDefault="0071099F" w:rsidP="0071099F">
            <w:pPr>
              <w:keepNext/>
              <w:keepLines/>
              <w:spacing w:after="0"/>
              <w:rPr>
                <w:rFonts w:ascii="Arial" w:hAnsi="Arial"/>
                <w:sz w:val="18"/>
              </w:rPr>
            </w:pPr>
          </w:p>
        </w:tc>
      </w:tr>
      <w:tr w:rsidR="0071099F" w:rsidRPr="0071099F" w14:paraId="5513662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57CF9A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683906F" w14:textId="77777777" w:rsidR="0071099F" w:rsidRPr="0071099F" w:rsidRDefault="0071099F" w:rsidP="0071099F">
            <w:pPr>
              <w:keepNext/>
              <w:keepLines/>
              <w:spacing w:after="0"/>
              <w:rPr>
                <w:rFonts w:ascii="Arial" w:hAnsi="Arial"/>
                <w:sz w:val="18"/>
              </w:rPr>
            </w:pPr>
            <w:r w:rsidRPr="0071099F">
              <w:rPr>
                <w:rFonts w:ascii="Arial" w:hAnsi="Arial"/>
                <w:sz w:val="18"/>
              </w:rPr>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0048AE5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552C6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1953B5F" w14:textId="77777777" w:rsidR="0071099F" w:rsidRPr="0071099F" w:rsidRDefault="0071099F" w:rsidP="0071099F">
            <w:pPr>
              <w:keepNext/>
              <w:keepLines/>
              <w:spacing w:after="0"/>
              <w:rPr>
                <w:rFonts w:ascii="Arial" w:hAnsi="Arial"/>
                <w:sz w:val="18"/>
              </w:rPr>
            </w:pPr>
          </w:p>
        </w:tc>
      </w:tr>
      <w:tr w:rsidR="0071099F" w:rsidRPr="0071099F" w14:paraId="4B3EA53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43D52A"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955AB7D" w14:textId="77777777" w:rsidR="0071099F" w:rsidRPr="0071099F" w:rsidRDefault="0071099F" w:rsidP="0071099F">
            <w:pPr>
              <w:keepNext/>
              <w:keepLines/>
              <w:spacing w:after="0"/>
              <w:rPr>
                <w:rFonts w:ascii="Arial" w:hAnsi="Arial"/>
                <w:sz w:val="18"/>
              </w:rPr>
            </w:pPr>
            <w:r w:rsidRPr="0071099F">
              <w:rPr>
                <w:rFonts w:ascii="Arial" w:hAnsi="Arial"/>
                <w:sz w:val="18"/>
              </w:rPr>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06A09E3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E2B2F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F7B745" w14:textId="77777777" w:rsidR="0071099F" w:rsidRPr="0071099F" w:rsidRDefault="0071099F" w:rsidP="0071099F">
            <w:pPr>
              <w:keepNext/>
              <w:keepLines/>
              <w:spacing w:after="0"/>
              <w:rPr>
                <w:rFonts w:ascii="Arial" w:hAnsi="Arial"/>
                <w:sz w:val="18"/>
              </w:rPr>
            </w:pPr>
          </w:p>
        </w:tc>
      </w:tr>
      <w:tr w:rsidR="0071099F" w:rsidRPr="0071099F" w14:paraId="55EF842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55E07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2290FDC3"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2F63F51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BE1F4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0C2381D" w14:textId="77777777" w:rsidR="0071099F" w:rsidRPr="0071099F" w:rsidRDefault="0071099F" w:rsidP="0071099F">
            <w:pPr>
              <w:keepNext/>
              <w:keepLines/>
              <w:spacing w:after="0"/>
              <w:rPr>
                <w:rFonts w:ascii="Arial" w:hAnsi="Arial"/>
                <w:sz w:val="18"/>
              </w:rPr>
            </w:pPr>
          </w:p>
        </w:tc>
      </w:tr>
    </w:tbl>
    <w:p w14:paraId="60ADC147" w14:textId="77777777" w:rsidR="0071099F" w:rsidRPr="0071099F" w:rsidRDefault="0071099F" w:rsidP="0071099F"/>
    <w:p w14:paraId="04DCBD54"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6.3.1.3.3-5 to 8: Void</w:t>
      </w:r>
    </w:p>
    <w:p w14:paraId="2357EEA6" w14:textId="77777777" w:rsidR="0071099F" w:rsidRPr="0071099F" w:rsidRDefault="0071099F" w:rsidP="0071099F"/>
    <w:p w14:paraId="7F6B1371"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2CCB3EE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9D5DEA5"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p>
        </w:tc>
      </w:tr>
      <w:tr w:rsidR="0071099F" w:rsidRPr="0071099F" w14:paraId="4109374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37F68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F9B37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66EA4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637281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D0918CC"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4F15A2D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9A9196"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59CFE575" w14:textId="416420AC" w:rsidR="0071099F" w:rsidRPr="0071099F" w:rsidRDefault="0071099F" w:rsidP="0071099F">
            <w:pPr>
              <w:keepNext/>
              <w:keepLines/>
              <w:spacing w:after="0"/>
              <w:rPr>
                <w:rFonts w:ascii="Arial" w:hAnsi="Arial"/>
                <w:sz w:val="18"/>
              </w:rPr>
            </w:pPr>
            <w:r w:rsidRPr="0071099F">
              <w:rPr>
                <w:rFonts w:ascii="Arial" w:hAnsi="Arial"/>
                <w:sz w:val="18"/>
              </w:rPr>
              <w:t xml:space="preserve">MIME body not including MCPTT-Info and not including </w:t>
            </w:r>
            <w:del w:id="111" w:author="MCC160" w:date="2023-01-21T16:42:00Z">
              <w:r w:rsidRPr="0071099F" w:rsidDel="00EE086D">
                <w:rPr>
                  <w:rFonts w:ascii="Arial" w:hAnsi="Arial"/>
                  <w:sz w:val="18"/>
                </w:rPr>
                <w:delText>MCPPT-</w:delText>
              </w:r>
            </w:del>
            <w:ins w:id="112" w:author="MCC160" w:date="2023-01-21T16:42:00Z">
              <w:r w:rsidR="00EE086D" w:rsidRPr="00EE086D">
                <w:rPr>
                  <w:rFonts w:ascii="Arial" w:hAnsi="Arial"/>
                  <w:sz w:val="18"/>
                </w:rPr>
                <w:t>MCPTT-</w:t>
              </w:r>
            </w:ins>
            <w:r w:rsidRPr="0071099F">
              <w:rPr>
                <w:rFonts w:ascii="Arial" w:hAnsi="Arial"/>
                <w:sz w:val="18"/>
              </w:rPr>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7A29BAA" w14:textId="77777777" w:rsidR="0071099F" w:rsidRPr="0071099F" w:rsidRDefault="0071099F" w:rsidP="0071099F">
            <w:pPr>
              <w:keepNext/>
              <w:keepLines/>
              <w:spacing w:after="0"/>
              <w:rPr>
                <w:rFonts w:ascii="Arial" w:hAnsi="Arial"/>
                <w:sz w:val="18"/>
              </w:rPr>
            </w:pPr>
            <w:r w:rsidRPr="0071099F">
              <w:rPr>
                <w:rFonts w:ascii="Arial" w:hAnsi="Arial"/>
                <w:sz w:val="18"/>
              </w:rP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43A7A4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2721ED4" w14:textId="77777777" w:rsidR="0071099F" w:rsidRPr="0071099F" w:rsidRDefault="0071099F" w:rsidP="0071099F">
            <w:pPr>
              <w:keepNext/>
              <w:keepLines/>
              <w:spacing w:after="0"/>
              <w:rPr>
                <w:rFonts w:ascii="Arial" w:hAnsi="Arial"/>
                <w:sz w:val="18"/>
              </w:rPr>
            </w:pPr>
          </w:p>
        </w:tc>
      </w:tr>
      <w:tr w:rsidR="0071099F" w:rsidRPr="0071099F" w14:paraId="3B122F6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146381"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3A0018"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D223CFD" w14:textId="77777777" w:rsidR="0071099F" w:rsidRPr="0071099F" w:rsidRDefault="0071099F" w:rsidP="0071099F">
            <w:pPr>
              <w:keepNext/>
              <w:keepLines/>
              <w:spacing w:after="0"/>
              <w:rPr>
                <w:rFonts w:ascii="Arial" w:hAnsi="Arial"/>
                <w:sz w:val="18"/>
              </w:rPr>
            </w:pPr>
            <w:r w:rsidRPr="0071099F">
              <w:rPr>
                <w:rFonts w:ascii="Arial" w:hAnsi="Arial"/>
                <w:sz w:val="18"/>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458A6617"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97B5253" w14:textId="77777777" w:rsidR="0071099F" w:rsidRPr="0071099F" w:rsidRDefault="0071099F" w:rsidP="0071099F">
            <w:pPr>
              <w:keepNext/>
              <w:keepLines/>
              <w:spacing w:after="0"/>
              <w:rPr>
                <w:rFonts w:ascii="Arial" w:hAnsi="Arial"/>
                <w:sz w:val="18"/>
              </w:rPr>
            </w:pPr>
          </w:p>
        </w:tc>
      </w:tr>
      <w:tr w:rsidR="0071099F" w:rsidRPr="0071099F" w14:paraId="6376149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3B1D99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8F6294A"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9AB9C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5BC1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9EA6E8" w14:textId="77777777" w:rsidR="0071099F" w:rsidRPr="0071099F" w:rsidRDefault="0071099F" w:rsidP="0071099F">
            <w:pPr>
              <w:keepNext/>
              <w:keepLines/>
              <w:spacing w:after="0"/>
              <w:rPr>
                <w:rFonts w:ascii="Arial" w:hAnsi="Arial"/>
                <w:sz w:val="18"/>
              </w:rPr>
            </w:pPr>
          </w:p>
        </w:tc>
      </w:tr>
      <w:tr w:rsidR="0071099F" w:rsidRPr="0071099F" w14:paraId="32137A8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006D1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F66312C"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6E793DB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40D84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EB57342" w14:textId="77777777" w:rsidR="0071099F" w:rsidRPr="0071099F" w:rsidRDefault="0071099F" w:rsidP="0071099F">
            <w:pPr>
              <w:keepNext/>
              <w:keepLines/>
              <w:spacing w:after="0"/>
              <w:rPr>
                <w:rFonts w:ascii="Arial" w:hAnsi="Arial"/>
                <w:sz w:val="18"/>
              </w:rPr>
            </w:pPr>
          </w:p>
        </w:tc>
      </w:tr>
      <w:tr w:rsidR="0071099F" w:rsidRPr="0071099F" w14:paraId="1A1EFB9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51495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7676F4"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10BE2FE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4092C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74B9850" w14:textId="77777777" w:rsidR="0071099F" w:rsidRPr="0071099F" w:rsidRDefault="0071099F" w:rsidP="0071099F">
            <w:pPr>
              <w:keepNext/>
              <w:keepLines/>
              <w:spacing w:after="0"/>
              <w:rPr>
                <w:rFonts w:ascii="Arial" w:hAnsi="Arial"/>
                <w:sz w:val="18"/>
              </w:rPr>
            </w:pPr>
          </w:p>
        </w:tc>
      </w:tr>
    </w:tbl>
    <w:p w14:paraId="31A5E6F5" w14:textId="77777777" w:rsidR="0071099F" w:rsidRPr="0071099F" w:rsidRDefault="0071099F" w:rsidP="0071099F"/>
    <w:p w14:paraId="449A1374"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3CF55D1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5E929CC"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5.5.3.4.2-1</w:t>
            </w:r>
            <w:del w:id="113" w:author="MCC160" w:date="2023-01-21T14:48:00Z">
              <w:r w:rsidRPr="0071099F" w:rsidDel="00CC2B33">
                <w:rPr>
                  <w:rFonts w:ascii="Arial" w:hAnsi="Arial"/>
                  <w:sz w:val="18"/>
                </w:rPr>
                <w:delText>.</w:delText>
              </w:r>
            </w:del>
          </w:p>
        </w:tc>
      </w:tr>
      <w:tr w:rsidR="0071099F" w:rsidRPr="0071099F" w14:paraId="06EDF90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00F70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1084F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C96931"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9D573D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CAB0C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25D99A0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763BF4"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3CE7005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05F26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308A7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13C0004" w14:textId="77777777" w:rsidR="0071099F" w:rsidRPr="0071099F" w:rsidRDefault="0071099F" w:rsidP="0071099F">
            <w:pPr>
              <w:keepNext/>
              <w:keepLines/>
              <w:spacing w:after="0"/>
              <w:rPr>
                <w:rFonts w:ascii="Arial" w:hAnsi="Arial"/>
                <w:sz w:val="18"/>
              </w:rPr>
            </w:pPr>
          </w:p>
        </w:tc>
      </w:tr>
      <w:tr w:rsidR="0071099F" w:rsidRPr="0071099F" w14:paraId="469B4A8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F6F30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7D74B3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6E0CE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F18DB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6D5E412" w14:textId="77777777" w:rsidR="0071099F" w:rsidRPr="0071099F" w:rsidRDefault="0071099F" w:rsidP="0071099F">
            <w:pPr>
              <w:keepNext/>
              <w:keepLines/>
              <w:spacing w:after="0"/>
              <w:rPr>
                <w:rFonts w:ascii="Arial" w:hAnsi="Arial"/>
                <w:sz w:val="18"/>
              </w:rPr>
            </w:pPr>
          </w:p>
        </w:tc>
      </w:tr>
      <w:tr w:rsidR="0071099F" w:rsidRPr="0071099F" w14:paraId="4BBFE0D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85E0A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01090DF7"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696A4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F5D2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4452596" w14:textId="77777777" w:rsidR="0071099F" w:rsidRPr="0071099F" w:rsidRDefault="0071099F" w:rsidP="0071099F">
            <w:pPr>
              <w:keepNext/>
              <w:keepLines/>
              <w:spacing w:after="0"/>
              <w:rPr>
                <w:rFonts w:ascii="Arial" w:hAnsi="Arial"/>
                <w:sz w:val="18"/>
              </w:rPr>
            </w:pPr>
          </w:p>
        </w:tc>
      </w:tr>
      <w:tr w:rsidR="0071099F" w:rsidRPr="0071099F" w14:paraId="15D0960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21101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730B7C"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7E8C78AC"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DFE5C8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22FFB82" w14:textId="77777777" w:rsidR="0071099F" w:rsidRPr="0071099F" w:rsidRDefault="0071099F" w:rsidP="0071099F">
            <w:pPr>
              <w:keepNext/>
              <w:keepLines/>
              <w:spacing w:after="0"/>
              <w:rPr>
                <w:rFonts w:ascii="Arial" w:hAnsi="Arial"/>
                <w:sz w:val="18"/>
              </w:rPr>
            </w:pPr>
          </w:p>
        </w:tc>
      </w:tr>
      <w:tr w:rsidR="0071099F" w:rsidRPr="0071099F" w14:paraId="4813332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E1932C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BF10FC"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7FB48AB"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E1FC00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315D82F" w14:textId="77777777" w:rsidR="0071099F" w:rsidRPr="0071099F" w:rsidRDefault="0071099F" w:rsidP="0071099F">
            <w:pPr>
              <w:keepNext/>
              <w:keepLines/>
              <w:spacing w:after="0"/>
              <w:rPr>
                <w:rFonts w:ascii="Arial" w:hAnsi="Arial"/>
                <w:sz w:val="18"/>
              </w:rPr>
            </w:pPr>
          </w:p>
        </w:tc>
      </w:tr>
      <w:tr w:rsidR="0071099F" w:rsidRPr="0071099F" w14:paraId="62A1251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39F36B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02DD8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EF85B3B"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58D0B73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A113EC0" w14:textId="77777777" w:rsidR="0071099F" w:rsidRPr="0071099F" w:rsidRDefault="0071099F" w:rsidP="0071099F">
            <w:pPr>
              <w:keepNext/>
              <w:keepLines/>
              <w:spacing w:after="0"/>
              <w:rPr>
                <w:rFonts w:ascii="Arial" w:hAnsi="Arial"/>
                <w:sz w:val="18"/>
              </w:rPr>
            </w:pPr>
          </w:p>
        </w:tc>
      </w:tr>
      <w:tr w:rsidR="0071099F" w:rsidRPr="0071099F" w14:paraId="39FC22F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B17C46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D7A633"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210FBE22"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3FDDC6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CFCD173" w14:textId="77777777" w:rsidR="0071099F" w:rsidRPr="0071099F" w:rsidRDefault="0071099F" w:rsidP="0071099F">
            <w:pPr>
              <w:keepNext/>
              <w:keepLines/>
              <w:spacing w:after="0"/>
              <w:rPr>
                <w:rFonts w:ascii="Arial" w:hAnsi="Arial"/>
                <w:sz w:val="18"/>
              </w:rPr>
            </w:pPr>
          </w:p>
        </w:tc>
      </w:tr>
      <w:tr w:rsidR="0071099F" w:rsidRPr="0071099F" w14:paraId="57102F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D7014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58D192"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96C7A2B"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0197C34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62C283B" w14:textId="77777777" w:rsidR="0071099F" w:rsidRPr="0071099F" w:rsidRDefault="0071099F" w:rsidP="0071099F">
            <w:pPr>
              <w:keepNext/>
              <w:keepLines/>
              <w:spacing w:after="0"/>
              <w:rPr>
                <w:rFonts w:ascii="Arial" w:hAnsi="Arial"/>
                <w:sz w:val="18"/>
              </w:rPr>
            </w:pPr>
          </w:p>
        </w:tc>
      </w:tr>
      <w:tr w:rsidR="0071099F" w:rsidRPr="0071099F" w14:paraId="37A5A8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F3C0C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36FB96" w14:textId="77777777" w:rsidR="0071099F" w:rsidRPr="0071099F" w:rsidRDefault="0071099F" w:rsidP="0071099F">
            <w:pPr>
              <w:keepNext/>
              <w:keepLines/>
              <w:spacing w:after="0"/>
              <w:rPr>
                <w:rFonts w:ascii="Arial" w:hAnsi="Arial"/>
                <w:sz w:val="18"/>
              </w:rPr>
            </w:pPr>
            <w:r w:rsidRPr="0071099F">
              <w:rPr>
                <w:rFonts w:ascii="Arial" w:hAnsi="Arial"/>
                <w:sz w:val="18"/>
              </w:rPr>
              <w:t>"10"</w:t>
            </w:r>
          </w:p>
        </w:tc>
        <w:tc>
          <w:tcPr>
            <w:tcW w:w="2126" w:type="dxa"/>
            <w:tcBorders>
              <w:top w:val="single" w:sz="4" w:space="0" w:color="auto"/>
              <w:left w:val="single" w:sz="4" w:space="0" w:color="auto"/>
              <w:bottom w:val="single" w:sz="4" w:space="0" w:color="auto"/>
              <w:right w:val="single" w:sz="4" w:space="0" w:color="auto"/>
            </w:tcBorders>
            <w:hideMark/>
          </w:tcPr>
          <w:p w14:paraId="645EA845" w14:textId="77777777" w:rsidR="0071099F" w:rsidRPr="0071099F" w:rsidRDefault="0071099F" w:rsidP="0071099F">
            <w:pPr>
              <w:keepNext/>
              <w:keepLines/>
              <w:spacing w:after="0"/>
              <w:rPr>
                <w:rFonts w:ascii="Arial" w:hAnsi="Arial"/>
                <w:sz w:val="18"/>
              </w:rPr>
            </w:pPr>
            <w:r w:rsidRPr="0071099F">
              <w:rPr>
                <w:rFonts w:ascii="Arial" w:hAnsi="Arial"/>
                <w:sz w:val="18"/>
              </w:rPr>
              <w:t>the value in seconds</w:t>
            </w:r>
          </w:p>
        </w:tc>
        <w:tc>
          <w:tcPr>
            <w:tcW w:w="1418" w:type="dxa"/>
            <w:tcBorders>
              <w:top w:val="single" w:sz="4" w:space="0" w:color="auto"/>
              <w:left w:val="single" w:sz="4" w:space="0" w:color="auto"/>
              <w:bottom w:val="single" w:sz="4" w:space="0" w:color="auto"/>
              <w:right w:val="single" w:sz="4" w:space="0" w:color="auto"/>
            </w:tcBorders>
          </w:tcPr>
          <w:p w14:paraId="1E6A45C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E0457B5" w14:textId="77777777" w:rsidR="0071099F" w:rsidRPr="0071099F" w:rsidRDefault="0071099F" w:rsidP="0071099F">
            <w:pPr>
              <w:keepNext/>
              <w:keepLines/>
              <w:spacing w:after="0"/>
              <w:rPr>
                <w:rFonts w:ascii="Arial" w:hAnsi="Arial"/>
                <w:sz w:val="18"/>
              </w:rPr>
            </w:pPr>
          </w:p>
        </w:tc>
      </w:tr>
      <w:tr w:rsidR="0071099F" w:rsidRPr="0071099F" w14:paraId="249B60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337B1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7705AF7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28619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3481C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1625674" w14:textId="77777777" w:rsidR="0071099F" w:rsidRPr="0071099F" w:rsidRDefault="0071099F" w:rsidP="0071099F">
            <w:pPr>
              <w:keepNext/>
              <w:keepLines/>
              <w:spacing w:after="0"/>
              <w:rPr>
                <w:rFonts w:ascii="Arial" w:hAnsi="Arial"/>
                <w:sz w:val="18"/>
              </w:rPr>
            </w:pPr>
          </w:p>
        </w:tc>
      </w:tr>
      <w:tr w:rsidR="0071099F" w:rsidRPr="0071099F" w14:paraId="795EE72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CC501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292B57"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A70903B"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7B5A095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8261E22" w14:textId="77777777" w:rsidR="0071099F" w:rsidRPr="0071099F" w:rsidRDefault="0071099F" w:rsidP="0071099F">
            <w:pPr>
              <w:keepNext/>
              <w:keepLines/>
              <w:spacing w:after="0"/>
              <w:rPr>
                <w:rFonts w:ascii="Arial" w:hAnsi="Arial"/>
                <w:sz w:val="18"/>
              </w:rPr>
            </w:pPr>
          </w:p>
        </w:tc>
      </w:tr>
      <w:tr w:rsidR="0071099F" w:rsidRPr="0071099F" w14:paraId="28AAC2A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D7879B"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7A32A2"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5DF524DA"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0939B4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9B8FC0F" w14:textId="77777777" w:rsidR="0071099F" w:rsidRPr="0071099F" w:rsidRDefault="0071099F" w:rsidP="0071099F">
            <w:pPr>
              <w:keepNext/>
              <w:keepLines/>
              <w:spacing w:after="0"/>
              <w:rPr>
                <w:rFonts w:ascii="Arial" w:hAnsi="Arial"/>
                <w:sz w:val="18"/>
              </w:rPr>
            </w:pPr>
          </w:p>
        </w:tc>
      </w:tr>
      <w:tr w:rsidR="0071099F" w:rsidRPr="0071099F" w14:paraId="1A01890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FAA6D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E01B1D"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37D1588"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0AFCEC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9BC5D6" w14:textId="77777777" w:rsidR="0071099F" w:rsidRPr="0071099F" w:rsidRDefault="0071099F" w:rsidP="0071099F">
            <w:pPr>
              <w:keepNext/>
              <w:keepLines/>
              <w:spacing w:after="0"/>
              <w:rPr>
                <w:rFonts w:ascii="Arial" w:hAnsi="Arial"/>
                <w:sz w:val="18"/>
              </w:rPr>
            </w:pPr>
          </w:p>
        </w:tc>
      </w:tr>
      <w:tr w:rsidR="0071099F" w:rsidRPr="0071099F" w14:paraId="300EDC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F25C5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CD08B7"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4FD4142B"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16169E9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CCF1969" w14:textId="77777777" w:rsidR="0071099F" w:rsidRPr="0071099F" w:rsidRDefault="0071099F" w:rsidP="0071099F">
            <w:pPr>
              <w:keepNext/>
              <w:keepLines/>
              <w:spacing w:after="0"/>
              <w:rPr>
                <w:rFonts w:ascii="Arial" w:hAnsi="Arial"/>
                <w:sz w:val="18"/>
              </w:rPr>
            </w:pPr>
          </w:p>
        </w:tc>
      </w:tr>
      <w:tr w:rsidR="0071099F" w:rsidRPr="0071099F" w14:paraId="070023B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52B81F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24B871"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8C4A23D" w14:textId="77777777" w:rsidR="0071099F" w:rsidRPr="0071099F" w:rsidRDefault="0071099F" w:rsidP="0071099F">
            <w:pPr>
              <w:keepNext/>
              <w:keepLines/>
              <w:spacing w:after="0"/>
              <w:rPr>
                <w:rFonts w:ascii="Arial" w:hAnsi="Arial"/>
                <w:sz w:val="18"/>
              </w:rPr>
            </w:pPr>
            <w:r w:rsidRPr="0071099F">
              <w:rPr>
                <w:rFonts w:ascii="Arial" w:hAnsi="Arial"/>
                <w:sz w:val="18"/>
              </w:rP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5A90DA2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0EA5ED" w14:textId="77777777" w:rsidR="0071099F" w:rsidRPr="0071099F" w:rsidRDefault="0071099F" w:rsidP="0071099F">
            <w:pPr>
              <w:keepNext/>
              <w:keepLines/>
              <w:spacing w:after="0"/>
              <w:rPr>
                <w:rFonts w:ascii="Arial" w:hAnsi="Arial"/>
                <w:sz w:val="18"/>
              </w:rPr>
            </w:pPr>
          </w:p>
        </w:tc>
      </w:tr>
      <w:tr w:rsidR="0071099F" w:rsidRPr="0071099F" w14:paraId="566059F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B66897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B52365" w14:textId="77777777" w:rsidR="0071099F" w:rsidRPr="0071099F" w:rsidRDefault="0071099F" w:rsidP="0071099F">
            <w:pPr>
              <w:keepNext/>
              <w:keepLines/>
              <w:spacing w:after="0"/>
              <w:rPr>
                <w:rFonts w:ascii="Arial" w:hAnsi="Arial"/>
                <w:sz w:val="18"/>
              </w:rPr>
            </w:pPr>
            <w:r w:rsidRPr="0071099F">
              <w:rPr>
                <w:rFonts w:ascii="Arial" w:hAnsi="Arial"/>
                <w:sz w:val="18"/>
              </w:rPr>
              <w:t>"70"</w:t>
            </w:r>
          </w:p>
        </w:tc>
        <w:tc>
          <w:tcPr>
            <w:tcW w:w="2126" w:type="dxa"/>
            <w:tcBorders>
              <w:top w:val="single" w:sz="4" w:space="0" w:color="auto"/>
              <w:left w:val="single" w:sz="4" w:space="0" w:color="auto"/>
              <w:bottom w:val="single" w:sz="4" w:space="0" w:color="auto"/>
              <w:right w:val="single" w:sz="4" w:space="0" w:color="auto"/>
            </w:tcBorders>
            <w:hideMark/>
          </w:tcPr>
          <w:p w14:paraId="1B1B9D9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14:paraId="0D7A6FE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23EDA3" w14:textId="77777777" w:rsidR="0071099F" w:rsidRPr="0071099F" w:rsidRDefault="0071099F" w:rsidP="0071099F">
            <w:pPr>
              <w:keepNext/>
              <w:keepLines/>
              <w:spacing w:after="0"/>
              <w:rPr>
                <w:rFonts w:ascii="Arial" w:hAnsi="Arial"/>
                <w:sz w:val="18"/>
              </w:rPr>
            </w:pPr>
          </w:p>
        </w:tc>
      </w:tr>
      <w:tr w:rsidR="0071099F" w:rsidRPr="0071099F" w14:paraId="4CC308B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67854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237197D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D9F34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57008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7BB0532" w14:textId="77777777" w:rsidR="0071099F" w:rsidRPr="0071099F" w:rsidRDefault="0071099F" w:rsidP="0071099F">
            <w:pPr>
              <w:keepNext/>
              <w:keepLines/>
              <w:spacing w:after="0"/>
              <w:rPr>
                <w:rFonts w:ascii="Arial" w:hAnsi="Arial"/>
                <w:sz w:val="18"/>
              </w:rPr>
            </w:pPr>
          </w:p>
        </w:tc>
      </w:tr>
      <w:tr w:rsidR="0071099F" w:rsidRPr="0071099F" w14:paraId="2460F72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31F4C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PLMNChange</w:t>
            </w:r>
          </w:p>
        </w:tc>
        <w:tc>
          <w:tcPr>
            <w:tcW w:w="2126" w:type="dxa"/>
            <w:tcBorders>
              <w:top w:val="single" w:sz="4" w:space="0" w:color="auto"/>
              <w:left w:val="single" w:sz="4" w:space="0" w:color="auto"/>
              <w:bottom w:val="single" w:sz="4" w:space="0" w:color="auto"/>
              <w:right w:val="single" w:sz="4" w:space="0" w:color="auto"/>
            </w:tcBorders>
          </w:tcPr>
          <w:p w14:paraId="248834C9"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5DC96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03573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35D609" w14:textId="77777777" w:rsidR="0071099F" w:rsidRPr="0071099F" w:rsidRDefault="0071099F" w:rsidP="0071099F">
            <w:pPr>
              <w:keepNext/>
              <w:keepLines/>
              <w:spacing w:after="0"/>
              <w:rPr>
                <w:rFonts w:ascii="Arial" w:hAnsi="Arial"/>
                <w:sz w:val="18"/>
              </w:rPr>
            </w:pPr>
          </w:p>
        </w:tc>
      </w:tr>
      <w:tr w:rsidR="0071099F" w:rsidRPr="0071099F" w14:paraId="024E207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F7665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AnyPLMNChange</w:t>
            </w:r>
          </w:p>
        </w:tc>
        <w:tc>
          <w:tcPr>
            <w:tcW w:w="2126" w:type="dxa"/>
            <w:tcBorders>
              <w:top w:val="single" w:sz="4" w:space="0" w:color="auto"/>
              <w:left w:val="single" w:sz="4" w:space="0" w:color="auto"/>
              <w:bottom w:val="single" w:sz="4" w:space="0" w:color="auto"/>
              <w:right w:val="single" w:sz="4" w:space="0" w:color="auto"/>
            </w:tcBorders>
          </w:tcPr>
          <w:p w14:paraId="4C1F090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A9319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DF8F7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18EE75A" w14:textId="77777777" w:rsidR="0071099F" w:rsidRPr="0071099F" w:rsidRDefault="0071099F" w:rsidP="0071099F">
            <w:pPr>
              <w:keepNext/>
              <w:keepLines/>
              <w:spacing w:after="0"/>
              <w:rPr>
                <w:rFonts w:ascii="Arial" w:hAnsi="Arial"/>
                <w:sz w:val="18"/>
              </w:rPr>
            </w:pPr>
          </w:p>
        </w:tc>
      </w:tr>
      <w:tr w:rsidR="0071099F" w:rsidRPr="0071099F" w14:paraId="503FBAB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414F7A"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0692BCAA" w14:textId="77777777" w:rsidR="0071099F" w:rsidRPr="0071099F" w:rsidRDefault="0071099F" w:rsidP="0071099F">
            <w:pPr>
              <w:keepNext/>
              <w:keepLines/>
              <w:spacing w:after="0"/>
              <w:rPr>
                <w:rFonts w:ascii="Arial" w:hAnsi="Arial"/>
                <w:sz w:val="18"/>
              </w:rPr>
            </w:pPr>
            <w:r w:rsidRPr="0071099F">
              <w:rPr>
                <w:rFonts w:ascii="Arial" w:hAnsi="Arial"/>
                <w:sz w:val="18"/>
              </w:rPr>
              <w:t>"ANY PLMN"</w:t>
            </w:r>
          </w:p>
        </w:tc>
        <w:tc>
          <w:tcPr>
            <w:tcW w:w="2126" w:type="dxa"/>
            <w:tcBorders>
              <w:top w:val="single" w:sz="4" w:space="0" w:color="auto"/>
              <w:left w:val="single" w:sz="4" w:space="0" w:color="auto"/>
              <w:bottom w:val="single" w:sz="4" w:space="0" w:color="auto"/>
              <w:right w:val="single" w:sz="4" w:space="0" w:color="auto"/>
            </w:tcBorders>
          </w:tcPr>
          <w:p w14:paraId="465C78D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95092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48C2A4E" w14:textId="77777777" w:rsidR="0071099F" w:rsidRPr="0071099F" w:rsidRDefault="0071099F" w:rsidP="0071099F">
            <w:pPr>
              <w:keepNext/>
              <w:keepLines/>
              <w:spacing w:after="0"/>
              <w:rPr>
                <w:rFonts w:ascii="Arial" w:hAnsi="Arial"/>
                <w:sz w:val="18"/>
              </w:rPr>
            </w:pPr>
          </w:p>
        </w:tc>
      </w:tr>
      <w:tr w:rsidR="0071099F" w:rsidRPr="0071099F" w14:paraId="4170A4A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EAEA2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4A25B4A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91613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4C157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E02177" w14:textId="77777777" w:rsidR="0071099F" w:rsidRPr="0071099F" w:rsidRDefault="0071099F" w:rsidP="0071099F">
            <w:pPr>
              <w:keepNext/>
              <w:keepLines/>
              <w:spacing w:after="0"/>
              <w:rPr>
                <w:rFonts w:ascii="Arial" w:hAnsi="Arial"/>
                <w:sz w:val="18"/>
              </w:rPr>
            </w:pPr>
          </w:p>
        </w:tc>
      </w:tr>
      <w:tr w:rsidR="0071099F" w:rsidRPr="0071099F" w14:paraId="2E3C909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696D0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7C87FDD4" w14:textId="77777777" w:rsidR="0071099F" w:rsidRPr="0071099F" w:rsidRDefault="0071099F" w:rsidP="0071099F">
            <w:pPr>
              <w:keepNext/>
              <w:keepLines/>
              <w:spacing w:after="0"/>
              <w:rPr>
                <w:rFonts w:ascii="Arial" w:hAnsi="Arial"/>
                <w:sz w:val="18"/>
              </w:rPr>
            </w:pPr>
            <w:r w:rsidRPr="0071099F">
              <w:rPr>
                <w:rFonts w:ascii="Arial" w:hAnsi="Arial"/>
                <w:sz w:val="18"/>
              </w:rPr>
              <w:t>"60"</w:t>
            </w:r>
          </w:p>
        </w:tc>
        <w:tc>
          <w:tcPr>
            <w:tcW w:w="2126" w:type="dxa"/>
            <w:tcBorders>
              <w:top w:val="single" w:sz="4" w:space="0" w:color="auto"/>
              <w:left w:val="single" w:sz="4" w:space="0" w:color="auto"/>
              <w:bottom w:val="single" w:sz="4" w:space="0" w:color="auto"/>
              <w:right w:val="single" w:sz="4" w:space="0" w:color="auto"/>
            </w:tcBorders>
            <w:hideMark/>
          </w:tcPr>
          <w:p w14:paraId="0821A3E2" w14:textId="77777777" w:rsidR="0071099F" w:rsidRPr="0071099F" w:rsidRDefault="0071099F" w:rsidP="0071099F">
            <w:pPr>
              <w:keepNext/>
              <w:keepLines/>
              <w:spacing w:after="0"/>
              <w:rPr>
                <w:rFonts w:ascii="Arial" w:hAnsi="Arial"/>
                <w:sz w:val="18"/>
              </w:rPr>
            </w:pPr>
            <w:r w:rsidRPr="0071099F">
              <w:rPr>
                <w:rFonts w:ascii="Arial" w:hAnsi="Arial"/>
                <w:sz w:val="18"/>
              </w:rPr>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14:paraId="0D98BDF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7BB79CD" w14:textId="77777777" w:rsidR="0071099F" w:rsidRPr="0071099F" w:rsidRDefault="0071099F" w:rsidP="0071099F">
            <w:pPr>
              <w:keepNext/>
              <w:keepLines/>
              <w:spacing w:after="0"/>
              <w:rPr>
                <w:rFonts w:ascii="Arial" w:hAnsi="Arial"/>
                <w:sz w:val="18"/>
              </w:rPr>
            </w:pPr>
          </w:p>
        </w:tc>
      </w:tr>
      <w:tr w:rsidR="0071099F" w:rsidRPr="0071099F" w14:paraId="084A523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8449B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420C2521" w14:textId="77777777" w:rsidR="0071099F" w:rsidRPr="0071099F" w:rsidRDefault="0071099F" w:rsidP="0071099F">
            <w:pPr>
              <w:keepNext/>
              <w:keepLines/>
              <w:spacing w:after="0"/>
              <w:rPr>
                <w:rFonts w:ascii="Arial" w:hAnsi="Arial"/>
                <w:sz w:val="18"/>
              </w:rPr>
            </w:pPr>
            <w:r w:rsidRPr="0071099F">
              <w:rPr>
                <w:rFonts w:ascii="Arial" w:hAnsi="Arial"/>
                <w:sz w:val="18"/>
              </w:rPr>
              <w:t>"PERIODIC"</w:t>
            </w:r>
          </w:p>
        </w:tc>
        <w:tc>
          <w:tcPr>
            <w:tcW w:w="2126" w:type="dxa"/>
            <w:tcBorders>
              <w:top w:val="single" w:sz="4" w:space="0" w:color="auto"/>
              <w:left w:val="single" w:sz="4" w:space="0" w:color="auto"/>
              <w:bottom w:val="single" w:sz="4" w:space="0" w:color="auto"/>
              <w:right w:val="single" w:sz="4" w:space="0" w:color="auto"/>
            </w:tcBorders>
          </w:tcPr>
          <w:p w14:paraId="66F9394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1848C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AC6276" w14:textId="77777777" w:rsidR="0071099F" w:rsidRPr="0071099F" w:rsidRDefault="0071099F" w:rsidP="0071099F">
            <w:pPr>
              <w:keepNext/>
              <w:keepLines/>
              <w:spacing w:after="0"/>
              <w:rPr>
                <w:rFonts w:ascii="Arial" w:hAnsi="Arial"/>
                <w:sz w:val="18"/>
              </w:rPr>
            </w:pPr>
          </w:p>
        </w:tc>
      </w:tr>
    </w:tbl>
    <w:p w14:paraId="2640D070" w14:textId="77777777" w:rsidR="0071099F" w:rsidRPr="0071099F" w:rsidRDefault="0071099F" w:rsidP="0071099F"/>
    <w:p w14:paraId="1F8924F8"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40CB05A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B5BEE1F"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p>
        </w:tc>
      </w:tr>
      <w:tr w:rsidR="0071099F" w:rsidRPr="0071099F" w14:paraId="3635F9E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A4FB89"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529A2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EF91E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BDCB7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33B86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67E3965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FC1968B" w14:textId="77777777" w:rsidR="0071099F" w:rsidRPr="0071099F" w:rsidRDefault="0071099F" w:rsidP="0071099F">
            <w:pPr>
              <w:keepNext/>
              <w:keepLines/>
              <w:spacing w:after="0"/>
              <w:rPr>
                <w:rFonts w:ascii="Arial" w:hAnsi="Arial"/>
                <w:sz w:val="18"/>
              </w:rPr>
            </w:pPr>
            <w:r w:rsidRPr="0071099F">
              <w:rPr>
                <w:rFonts w:ascii="Arial" w:hAnsi="Arial"/>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50B93B18" w14:textId="77777777" w:rsidR="0071099F" w:rsidRPr="0071099F" w:rsidRDefault="0071099F" w:rsidP="0071099F">
            <w:pPr>
              <w:keepNext/>
              <w:keepLines/>
              <w:spacing w:after="0"/>
              <w:rPr>
                <w:rFonts w:ascii="Arial" w:hAnsi="Arial"/>
                <w:sz w:val="18"/>
              </w:rPr>
            </w:pPr>
            <w:r w:rsidRPr="0071099F">
              <w:rPr>
                <w:rFonts w:ascii="Arial" w:hAnsi="Arial"/>
                <w:iCs/>
                <w:sz w:val="18"/>
              </w:rPr>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6D1CF76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4D56D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0A0160" w14:textId="77777777" w:rsidR="0071099F" w:rsidRPr="0071099F" w:rsidRDefault="0071099F" w:rsidP="0071099F">
            <w:pPr>
              <w:keepNext/>
              <w:keepLines/>
              <w:spacing w:after="0"/>
              <w:rPr>
                <w:rFonts w:ascii="Arial" w:hAnsi="Arial"/>
                <w:sz w:val="18"/>
              </w:rPr>
            </w:pPr>
          </w:p>
        </w:tc>
      </w:tr>
      <w:tr w:rsidR="0071099F" w:rsidRPr="0071099F" w14:paraId="4B5EF4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10B78F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502CBB7A" w14:textId="77777777" w:rsidR="0071099F" w:rsidRPr="0071099F" w:rsidRDefault="0071099F" w:rsidP="0071099F">
            <w:pPr>
              <w:keepNext/>
              <w:keepLines/>
              <w:spacing w:after="0"/>
              <w:rPr>
                <w:rFonts w:ascii="Arial" w:hAnsi="Arial"/>
                <w:sz w:val="18"/>
              </w:rPr>
            </w:pPr>
            <w:r w:rsidRPr="0071099F">
              <w:rPr>
                <w:rFonts w:ascii="Arial" w:hAnsi="Arial"/>
                <w:sz w:val="18"/>
              </w:rPr>
              <w:t>length of message body</w:t>
            </w:r>
          </w:p>
        </w:tc>
        <w:tc>
          <w:tcPr>
            <w:tcW w:w="2126" w:type="dxa"/>
            <w:tcBorders>
              <w:top w:val="single" w:sz="4" w:space="0" w:color="auto"/>
              <w:left w:val="single" w:sz="4" w:space="0" w:color="auto"/>
              <w:bottom w:val="single" w:sz="4" w:space="0" w:color="auto"/>
              <w:right w:val="single" w:sz="4" w:space="0" w:color="auto"/>
            </w:tcBorders>
          </w:tcPr>
          <w:p w14:paraId="5F211B0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17928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5BE4A1" w14:textId="77777777" w:rsidR="0071099F" w:rsidRPr="0071099F" w:rsidRDefault="0071099F" w:rsidP="0071099F">
            <w:pPr>
              <w:keepNext/>
              <w:keepLines/>
              <w:spacing w:after="0"/>
              <w:rPr>
                <w:rFonts w:ascii="Arial" w:hAnsi="Arial"/>
                <w:sz w:val="18"/>
              </w:rPr>
            </w:pPr>
          </w:p>
        </w:tc>
      </w:tr>
      <w:tr w:rsidR="0071099F" w:rsidRPr="0071099F" w14:paraId="7D4C7C7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4C9DCE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1F2B739D"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FF19A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87669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678A486" w14:textId="77777777" w:rsidR="0071099F" w:rsidRPr="0071099F" w:rsidRDefault="0071099F" w:rsidP="0071099F">
            <w:pPr>
              <w:keepNext/>
              <w:keepLines/>
              <w:spacing w:after="0"/>
              <w:rPr>
                <w:rFonts w:ascii="Arial" w:hAnsi="Arial"/>
                <w:sz w:val="18"/>
              </w:rPr>
            </w:pPr>
          </w:p>
        </w:tc>
      </w:tr>
      <w:tr w:rsidR="0071099F" w:rsidRPr="0071099F" w14:paraId="75CD324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4F247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36B73B"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3202FB8"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14D3852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1A804CF" w14:textId="77777777" w:rsidR="0071099F" w:rsidRPr="0071099F" w:rsidRDefault="0071099F" w:rsidP="0071099F">
            <w:pPr>
              <w:keepNext/>
              <w:keepLines/>
              <w:spacing w:after="0"/>
              <w:rPr>
                <w:rFonts w:ascii="Arial" w:hAnsi="Arial"/>
                <w:sz w:val="18"/>
              </w:rPr>
            </w:pPr>
          </w:p>
        </w:tc>
      </w:tr>
      <w:tr w:rsidR="0071099F" w:rsidRPr="0071099F" w14:paraId="08BF181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0F50D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9C5F94"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40BA20E"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D54E58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CF5475A" w14:textId="77777777" w:rsidR="0071099F" w:rsidRPr="0071099F" w:rsidRDefault="0071099F" w:rsidP="0071099F">
            <w:pPr>
              <w:keepNext/>
              <w:keepLines/>
              <w:spacing w:after="0"/>
              <w:rPr>
                <w:rFonts w:ascii="Arial" w:hAnsi="Arial"/>
                <w:sz w:val="18"/>
              </w:rPr>
            </w:pPr>
          </w:p>
        </w:tc>
      </w:tr>
      <w:tr w:rsidR="0071099F" w:rsidRPr="0071099F" w14:paraId="55B30B2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0C26B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B36E838"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447771BA"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3552CE0E"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4B7AEA0" w14:textId="77777777" w:rsidR="0071099F" w:rsidRPr="0071099F" w:rsidRDefault="0071099F" w:rsidP="0071099F">
            <w:pPr>
              <w:keepNext/>
              <w:keepLines/>
              <w:spacing w:after="0"/>
              <w:rPr>
                <w:rFonts w:ascii="Arial" w:hAnsi="Arial"/>
                <w:sz w:val="18"/>
              </w:rPr>
            </w:pPr>
          </w:p>
        </w:tc>
      </w:tr>
      <w:tr w:rsidR="0071099F" w:rsidRPr="0071099F" w14:paraId="3506B3F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0C0185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7472590E" w14:textId="77777777" w:rsidR="0071099F" w:rsidRPr="0071099F" w:rsidRDefault="0071099F" w:rsidP="0071099F">
            <w:pPr>
              <w:keepNext/>
              <w:keepLines/>
              <w:spacing w:after="0"/>
              <w:rPr>
                <w:rFonts w:ascii="Arial" w:hAnsi="Arial"/>
                <w:sz w:val="18"/>
              </w:rPr>
            </w:pPr>
            <w:r w:rsidRPr="0071099F">
              <w:rPr>
                <w:rFonts w:ascii="Arial" w:hAnsi="Arial"/>
                <w:sz w:val="18"/>
              </w:rPr>
              <w:t>As described in Table 6.3.1.3.3-12</w:t>
            </w:r>
          </w:p>
        </w:tc>
        <w:tc>
          <w:tcPr>
            <w:tcW w:w="2126" w:type="dxa"/>
            <w:tcBorders>
              <w:top w:val="single" w:sz="4" w:space="0" w:color="auto"/>
              <w:left w:val="single" w:sz="4" w:space="0" w:color="auto"/>
              <w:bottom w:val="single" w:sz="4" w:space="0" w:color="auto"/>
              <w:right w:val="single" w:sz="4" w:space="0" w:color="auto"/>
            </w:tcBorders>
          </w:tcPr>
          <w:p w14:paraId="61CF68A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EF484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2B3C12D" w14:textId="77777777" w:rsidR="0071099F" w:rsidRPr="0071099F" w:rsidRDefault="0071099F" w:rsidP="0071099F">
            <w:pPr>
              <w:keepNext/>
              <w:keepLines/>
              <w:spacing w:after="0"/>
              <w:rPr>
                <w:rFonts w:ascii="Arial" w:hAnsi="Arial"/>
                <w:sz w:val="18"/>
              </w:rPr>
            </w:pPr>
          </w:p>
        </w:tc>
      </w:tr>
    </w:tbl>
    <w:p w14:paraId="5D33C62D" w14:textId="77777777" w:rsidR="0071099F" w:rsidRPr="0071099F" w:rsidRDefault="0071099F" w:rsidP="0071099F"/>
    <w:p w14:paraId="2646A150"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71A714F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EA7424A"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p>
        </w:tc>
      </w:tr>
      <w:tr w:rsidR="0071099F" w:rsidRPr="0071099F" w14:paraId="173E897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DCC40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58976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B5555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997951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73F6CD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18882FE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2D21AD"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3F71DC9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275DA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4175C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4F915B" w14:textId="77777777" w:rsidR="0071099F" w:rsidRPr="0071099F" w:rsidRDefault="0071099F" w:rsidP="0071099F">
            <w:pPr>
              <w:keepNext/>
              <w:keepLines/>
              <w:spacing w:after="0"/>
              <w:rPr>
                <w:rFonts w:ascii="Arial" w:hAnsi="Arial"/>
                <w:sz w:val="18"/>
              </w:rPr>
            </w:pPr>
          </w:p>
        </w:tc>
      </w:tr>
      <w:tr w:rsidR="0071099F" w:rsidRPr="0071099F" w14:paraId="36240C1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A223E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564757B6"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FCCD5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5D5AF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2788F74" w14:textId="77777777" w:rsidR="0071099F" w:rsidRPr="0071099F" w:rsidRDefault="0071099F" w:rsidP="0071099F">
            <w:pPr>
              <w:keepNext/>
              <w:keepLines/>
              <w:spacing w:after="0"/>
              <w:rPr>
                <w:rFonts w:ascii="Arial" w:hAnsi="Arial"/>
                <w:sz w:val="18"/>
              </w:rPr>
            </w:pPr>
          </w:p>
        </w:tc>
      </w:tr>
      <w:tr w:rsidR="0071099F" w:rsidRPr="0071099F" w14:paraId="3C28C6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EFA12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4704FDE6" w14:textId="77777777" w:rsidR="0071099F" w:rsidRPr="0071099F" w:rsidRDefault="0071099F" w:rsidP="0071099F">
            <w:pPr>
              <w:keepNext/>
              <w:keepLines/>
              <w:spacing w:after="0"/>
              <w:rPr>
                <w:rFonts w:ascii="Arial" w:hAnsi="Arial"/>
                <w:sz w:val="18"/>
              </w:rPr>
            </w:pPr>
            <w:r w:rsidRPr="0071099F">
              <w:rPr>
                <w:rFonts w:ascii="Arial" w:hAnsi="Arial"/>
                <w:sz w:val="18"/>
              </w:rPr>
              <w:t>"ANY PLMN"</w:t>
            </w:r>
          </w:p>
        </w:tc>
        <w:tc>
          <w:tcPr>
            <w:tcW w:w="2126" w:type="dxa"/>
            <w:tcBorders>
              <w:top w:val="single" w:sz="4" w:space="0" w:color="auto"/>
              <w:left w:val="single" w:sz="4" w:space="0" w:color="auto"/>
              <w:bottom w:val="single" w:sz="4" w:space="0" w:color="auto"/>
              <w:right w:val="single" w:sz="4" w:space="0" w:color="auto"/>
            </w:tcBorders>
          </w:tcPr>
          <w:p w14:paraId="258D400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D9CA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ECFFCF9" w14:textId="77777777" w:rsidR="0071099F" w:rsidRPr="0071099F" w:rsidRDefault="0071099F" w:rsidP="0071099F">
            <w:pPr>
              <w:keepNext/>
              <w:keepLines/>
              <w:spacing w:after="0"/>
              <w:rPr>
                <w:rFonts w:ascii="Arial" w:hAnsi="Arial"/>
                <w:sz w:val="18"/>
              </w:rPr>
            </w:pPr>
          </w:p>
        </w:tc>
      </w:tr>
      <w:tr w:rsidR="0071099F" w:rsidRPr="0071099F" w14:paraId="73A1FA8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5EB6E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639BAA5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E38195"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EF1C2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716E026" w14:textId="77777777" w:rsidR="0071099F" w:rsidRPr="0071099F" w:rsidRDefault="0071099F" w:rsidP="0071099F">
            <w:pPr>
              <w:keepNext/>
              <w:keepLines/>
              <w:spacing w:after="0"/>
              <w:rPr>
                <w:rFonts w:ascii="Arial" w:hAnsi="Arial"/>
                <w:sz w:val="18"/>
              </w:rPr>
            </w:pPr>
          </w:p>
        </w:tc>
      </w:tr>
      <w:tr w:rsidR="0071099F" w:rsidRPr="0071099F" w14:paraId="229451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15F0E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6CC6B2BD" w14:textId="77777777" w:rsidR="0071099F" w:rsidRPr="0071099F" w:rsidRDefault="0071099F" w:rsidP="0071099F">
            <w:pPr>
              <w:keepNext/>
              <w:keepLines/>
              <w:spacing w:after="0"/>
              <w:rPr>
                <w:rFonts w:ascii="Arial" w:hAnsi="Arial"/>
                <w:sz w:val="18"/>
              </w:rPr>
            </w:pPr>
            <w:r w:rsidRPr="0071099F">
              <w:rPr>
                <w:rFonts w:ascii="Arial" w:hAnsi="Arial"/>
                <w:sz w:val="18"/>
              </w:rPr>
              <w:t>The ECGI of Cell 4</w:t>
            </w:r>
          </w:p>
        </w:tc>
        <w:tc>
          <w:tcPr>
            <w:tcW w:w="2126" w:type="dxa"/>
            <w:tcBorders>
              <w:top w:val="single" w:sz="4" w:space="0" w:color="auto"/>
              <w:left w:val="single" w:sz="4" w:space="0" w:color="auto"/>
              <w:bottom w:val="single" w:sz="4" w:space="0" w:color="auto"/>
              <w:right w:val="single" w:sz="4" w:space="0" w:color="auto"/>
            </w:tcBorders>
          </w:tcPr>
          <w:p w14:paraId="1DC3F60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C2E7B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409B58" w14:textId="77777777" w:rsidR="0071099F" w:rsidRPr="0071099F" w:rsidRDefault="0071099F" w:rsidP="0071099F">
            <w:pPr>
              <w:keepNext/>
              <w:keepLines/>
              <w:spacing w:after="0"/>
              <w:rPr>
                <w:rFonts w:ascii="Arial" w:hAnsi="Arial"/>
                <w:sz w:val="18"/>
              </w:rPr>
            </w:pPr>
          </w:p>
        </w:tc>
      </w:tr>
      <w:tr w:rsidR="0071099F" w:rsidRPr="0071099F" w14:paraId="60B3919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06328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1BCE096A"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4A4BF835" w14:textId="360E023A" w:rsidR="0071099F" w:rsidRPr="0071099F" w:rsidRDefault="0071099F" w:rsidP="0071099F">
            <w:pPr>
              <w:keepNext/>
              <w:keepLines/>
              <w:spacing w:after="0"/>
              <w:rPr>
                <w:rFonts w:ascii="Arial" w:hAnsi="Arial"/>
                <w:sz w:val="18"/>
              </w:rPr>
            </w:pPr>
            <w:r w:rsidRPr="0071099F">
              <w:rPr>
                <w:rFonts w:ascii="Arial" w:hAnsi="Arial"/>
                <w:sz w:val="18"/>
              </w:rPr>
              <w:t xml:space="preserve">Only Cell 4 is active at this moment of time (see TS 36.579-1 [2], </w:t>
            </w:r>
            <w:del w:id="114" w:author="MCC160" w:date="2023-01-21T16:37:00Z">
              <w:r w:rsidRPr="0071099F" w:rsidDel="00297C00">
                <w:rPr>
                  <w:rFonts w:ascii="Arial" w:hAnsi="Arial"/>
                  <w:sz w:val="18"/>
                </w:rPr>
                <w:delText>sub</w:delText>
              </w:r>
            </w:del>
            <w:r w:rsidRPr="0071099F">
              <w:rPr>
                <w:rFonts w:ascii="Arial" w:hAnsi="Arial"/>
                <w:sz w:val="18"/>
              </w:rPr>
              <w:t>clause 5.4.9)</w:t>
            </w:r>
          </w:p>
        </w:tc>
        <w:tc>
          <w:tcPr>
            <w:tcW w:w="1418" w:type="dxa"/>
            <w:tcBorders>
              <w:top w:val="single" w:sz="4" w:space="0" w:color="auto"/>
              <w:left w:val="single" w:sz="4" w:space="0" w:color="auto"/>
              <w:bottom w:val="single" w:sz="4" w:space="0" w:color="auto"/>
              <w:right w:val="single" w:sz="4" w:space="0" w:color="auto"/>
            </w:tcBorders>
          </w:tcPr>
          <w:p w14:paraId="5F7DD4C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958DA17" w14:textId="77777777" w:rsidR="0071099F" w:rsidRPr="0071099F" w:rsidRDefault="0071099F" w:rsidP="0071099F">
            <w:pPr>
              <w:keepNext/>
              <w:keepLines/>
              <w:spacing w:after="0"/>
              <w:rPr>
                <w:rFonts w:ascii="Arial" w:hAnsi="Arial"/>
                <w:sz w:val="18"/>
              </w:rPr>
            </w:pPr>
          </w:p>
        </w:tc>
      </w:tr>
      <w:tr w:rsidR="0071099F" w:rsidRPr="0071099F" w14:paraId="60EE69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E5947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97E6D8D"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23DBAE1" w14:textId="77777777" w:rsidR="0071099F" w:rsidRPr="0071099F" w:rsidRDefault="0071099F" w:rsidP="0071099F">
            <w:pPr>
              <w:keepNext/>
              <w:keepLines/>
              <w:spacing w:after="0"/>
              <w:rPr>
                <w:rFonts w:ascii="Arial" w:hAnsi="Arial"/>
                <w:sz w:val="18"/>
              </w:rPr>
            </w:pPr>
            <w:r w:rsidRPr="0071099F">
              <w:rPr>
                <w:rFonts w:ascii="Arial" w:hAnsi="Arial"/>
                <w:sz w:val="18"/>
              </w:rP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1536F89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EAC0AB" w14:textId="77777777" w:rsidR="0071099F" w:rsidRPr="0071099F" w:rsidRDefault="0071099F" w:rsidP="0071099F">
            <w:pPr>
              <w:keepNext/>
              <w:keepLines/>
              <w:spacing w:after="0"/>
              <w:rPr>
                <w:rFonts w:ascii="Arial" w:hAnsi="Arial"/>
                <w:sz w:val="18"/>
              </w:rPr>
            </w:pPr>
          </w:p>
        </w:tc>
      </w:tr>
      <w:tr w:rsidR="0071099F" w:rsidRPr="0071099F" w14:paraId="2094B9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55F318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1FFCBCE6" w14:textId="77777777" w:rsidR="0071099F" w:rsidRPr="0071099F" w:rsidRDefault="0071099F" w:rsidP="0071099F">
            <w:pPr>
              <w:keepNext/>
              <w:keepLines/>
              <w:spacing w:after="0"/>
              <w:rPr>
                <w:rFonts w:ascii="Arial" w:hAnsi="Arial"/>
                <w:sz w:val="18"/>
              </w:rPr>
            </w:pPr>
            <w:r w:rsidRPr="0071099F">
              <w:rPr>
                <w:rFonts w:ascii="Arial" w:hAnsi="Arial"/>
                <w:sz w:val="18"/>
              </w:rP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3DE792C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5CFB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2EF5B4" w14:textId="77777777" w:rsidR="0071099F" w:rsidRPr="0071099F" w:rsidRDefault="0071099F" w:rsidP="0071099F">
            <w:pPr>
              <w:keepNext/>
              <w:keepLines/>
              <w:spacing w:after="0"/>
              <w:rPr>
                <w:rFonts w:ascii="Arial" w:hAnsi="Arial"/>
                <w:sz w:val="18"/>
              </w:rPr>
            </w:pPr>
          </w:p>
        </w:tc>
      </w:tr>
      <w:tr w:rsidR="0071099F" w:rsidRPr="0071099F" w14:paraId="50EA7B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AADAA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99224B0" w14:textId="77777777" w:rsidR="0071099F" w:rsidRPr="0071099F" w:rsidRDefault="0071099F" w:rsidP="0071099F">
            <w:pPr>
              <w:keepNext/>
              <w:keepLines/>
              <w:spacing w:after="0"/>
              <w:rPr>
                <w:rFonts w:ascii="Arial" w:hAnsi="Arial"/>
                <w:sz w:val="18"/>
              </w:rPr>
            </w:pPr>
            <w:r w:rsidRPr="0071099F">
              <w:rPr>
                <w:rFonts w:ascii="Arial" w:hAnsi="Arial"/>
                <w:sz w:val="18"/>
              </w:rP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6696316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F12DF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17DC490" w14:textId="77777777" w:rsidR="0071099F" w:rsidRPr="0071099F" w:rsidRDefault="0071099F" w:rsidP="0071099F">
            <w:pPr>
              <w:keepNext/>
              <w:keepLines/>
              <w:spacing w:after="0"/>
              <w:rPr>
                <w:rFonts w:ascii="Arial" w:hAnsi="Arial"/>
                <w:sz w:val="18"/>
              </w:rPr>
            </w:pPr>
          </w:p>
        </w:tc>
      </w:tr>
      <w:tr w:rsidR="0071099F" w:rsidRPr="0071099F" w14:paraId="4D7CE00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96065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6C7D1828"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1614A25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A53F3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773018" w14:textId="77777777" w:rsidR="0071099F" w:rsidRPr="0071099F" w:rsidRDefault="0071099F" w:rsidP="0071099F">
            <w:pPr>
              <w:keepNext/>
              <w:keepLines/>
              <w:spacing w:after="0"/>
              <w:rPr>
                <w:rFonts w:ascii="Arial" w:hAnsi="Arial"/>
                <w:sz w:val="18"/>
              </w:rPr>
            </w:pPr>
          </w:p>
        </w:tc>
      </w:tr>
    </w:tbl>
    <w:p w14:paraId="4AAA9E05" w14:textId="77777777" w:rsidR="0071099F" w:rsidRPr="0071099F" w:rsidRDefault="0071099F" w:rsidP="0071099F"/>
    <w:p w14:paraId="0E7CF1DF"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427433E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A57B97F"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p>
        </w:tc>
      </w:tr>
      <w:tr w:rsidR="0071099F" w:rsidRPr="0071099F" w14:paraId="3C52323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EF7D49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A2D2F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83ECD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21431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4181E6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1D2DE5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5D9D62" w14:textId="77777777" w:rsidR="0071099F" w:rsidRPr="0071099F" w:rsidRDefault="0071099F" w:rsidP="0071099F">
            <w:pPr>
              <w:keepNext/>
              <w:keepLines/>
              <w:spacing w:after="0"/>
              <w:rPr>
                <w:rFonts w:ascii="Arial" w:hAnsi="Arial"/>
                <w:sz w:val="18"/>
              </w:rPr>
            </w:pPr>
            <w:r w:rsidRPr="0071099F">
              <w:rPr>
                <w:rFonts w:ascii="Arial" w:hAnsi="Arial"/>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7A6B88EC" w14:textId="77777777" w:rsidR="0071099F" w:rsidRPr="0071099F" w:rsidRDefault="0071099F" w:rsidP="0071099F">
            <w:pPr>
              <w:keepNext/>
              <w:keepLines/>
              <w:spacing w:after="0"/>
              <w:rPr>
                <w:rFonts w:ascii="Arial" w:hAnsi="Arial"/>
                <w:sz w:val="18"/>
              </w:rPr>
            </w:pPr>
            <w:r w:rsidRPr="0071099F">
              <w:rPr>
                <w:rFonts w:ascii="Arial" w:hAnsi="Arial"/>
                <w:iCs/>
                <w:sz w:val="18"/>
              </w:rPr>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0A70BB2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C86C8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F975EE" w14:textId="77777777" w:rsidR="0071099F" w:rsidRPr="0071099F" w:rsidRDefault="0071099F" w:rsidP="0071099F">
            <w:pPr>
              <w:keepNext/>
              <w:keepLines/>
              <w:spacing w:after="0"/>
              <w:rPr>
                <w:rFonts w:ascii="Arial" w:hAnsi="Arial"/>
                <w:sz w:val="18"/>
              </w:rPr>
            </w:pPr>
          </w:p>
        </w:tc>
      </w:tr>
      <w:tr w:rsidR="0071099F" w:rsidRPr="0071099F" w14:paraId="0EC23C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DCA2B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1F5AA909" w14:textId="77777777" w:rsidR="0071099F" w:rsidRPr="0071099F" w:rsidRDefault="0071099F" w:rsidP="0071099F">
            <w:pPr>
              <w:keepNext/>
              <w:keepLines/>
              <w:spacing w:after="0"/>
              <w:rPr>
                <w:rFonts w:ascii="Arial" w:hAnsi="Arial"/>
                <w:sz w:val="18"/>
              </w:rPr>
            </w:pPr>
            <w:r w:rsidRPr="0071099F">
              <w:rPr>
                <w:rFonts w:ascii="Arial" w:hAnsi="Arial"/>
                <w:sz w:val="18"/>
              </w:rPr>
              <w:t>length of message body</w:t>
            </w:r>
          </w:p>
        </w:tc>
        <w:tc>
          <w:tcPr>
            <w:tcW w:w="2126" w:type="dxa"/>
            <w:tcBorders>
              <w:top w:val="single" w:sz="4" w:space="0" w:color="auto"/>
              <w:left w:val="single" w:sz="4" w:space="0" w:color="auto"/>
              <w:bottom w:val="single" w:sz="4" w:space="0" w:color="auto"/>
              <w:right w:val="single" w:sz="4" w:space="0" w:color="auto"/>
            </w:tcBorders>
          </w:tcPr>
          <w:p w14:paraId="7413895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88F55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382A7A" w14:textId="77777777" w:rsidR="0071099F" w:rsidRPr="0071099F" w:rsidRDefault="0071099F" w:rsidP="0071099F">
            <w:pPr>
              <w:keepNext/>
              <w:keepLines/>
              <w:spacing w:after="0"/>
              <w:rPr>
                <w:rFonts w:ascii="Arial" w:hAnsi="Arial"/>
                <w:sz w:val="18"/>
              </w:rPr>
            </w:pPr>
          </w:p>
        </w:tc>
      </w:tr>
      <w:tr w:rsidR="0071099F" w:rsidRPr="0071099F" w14:paraId="0E92061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876FC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02D72A9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889BE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7CC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090F04" w14:textId="77777777" w:rsidR="0071099F" w:rsidRPr="0071099F" w:rsidRDefault="0071099F" w:rsidP="0071099F">
            <w:pPr>
              <w:keepNext/>
              <w:keepLines/>
              <w:spacing w:after="0"/>
              <w:rPr>
                <w:rFonts w:ascii="Arial" w:hAnsi="Arial"/>
                <w:sz w:val="18"/>
              </w:rPr>
            </w:pPr>
          </w:p>
        </w:tc>
      </w:tr>
      <w:tr w:rsidR="0071099F" w:rsidRPr="0071099F" w14:paraId="1D3163D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FF662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FEFE45"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36D92EE"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2DAA83A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189C403" w14:textId="77777777" w:rsidR="0071099F" w:rsidRPr="0071099F" w:rsidRDefault="0071099F" w:rsidP="0071099F">
            <w:pPr>
              <w:keepNext/>
              <w:keepLines/>
              <w:spacing w:after="0"/>
              <w:rPr>
                <w:rFonts w:ascii="Arial" w:hAnsi="Arial"/>
                <w:sz w:val="18"/>
              </w:rPr>
            </w:pPr>
          </w:p>
        </w:tc>
      </w:tr>
      <w:tr w:rsidR="0071099F" w:rsidRPr="0071099F" w14:paraId="5380310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AD0AE5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BC0BAB"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3185DBA"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8D0660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DE7DFC4" w14:textId="77777777" w:rsidR="0071099F" w:rsidRPr="0071099F" w:rsidRDefault="0071099F" w:rsidP="0071099F">
            <w:pPr>
              <w:keepNext/>
              <w:keepLines/>
              <w:spacing w:after="0"/>
              <w:rPr>
                <w:rFonts w:ascii="Arial" w:hAnsi="Arial"/>
                <w:sz w:val="18"/>
              </w:rPr>
            </w:pPr>
          </w:p>
        </w:tc>
      </w:tr>
      <w:tr w:rsidR="0071099F" w:rsidRPr="0071099F" w14:paraId="53871F0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E5B6A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29E0295"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42D5F229" w14:textId="77777777" w:rsidR="0071099F" w:rsidRPr="0071099F" w:rsidRDefault="0071099F" w:rsidP="0071099F">
            <w:pPr>
              <w:keepNext/>
              <w:keepLines/>
              <w:spacing w:after="0"/>
              <w:rPr>
                <w:rFonts w:ascii="Arial" w:hAnsi="Arial"/>
                <w:sz w:val="18"/>
              </w:rPr>
            </w:pPr>
            <w:r w:rsidRPr="0071099F">
              <w:rPr>
                <w:rFonts w:ascii="Arial" w:hAnsi="Arial"/>
                <w:sz w:val="18"/>
              </w:rP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24B7D52E"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3B7A07B9" w14:textId="77777777" w:rsidR="0071099F" w:rsidRPr="0071099F" w:rsidRDefault="0071099F" w:rsidP="0071099F">
            <w:pPr>
              <w:keepNext/>
              <w:keepLines/>
              <w:spacing w:after="0"/>
              <w:rPr>
                <w:rFonts w:ascii="Arial" w:hAnsi="Arial"/>
                <w:sz w:val="18"/>
              </w:rPr>
            </w:pPr>
          </w:p>
        </w:tc>
      </w:tr>
      <w:tr w:rsidR="0071099F" w:rsidRPr="0071099F" w14:paraId="4729760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1BDE25B"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6CA160DF" w14:textId="77777777" w:rsidR="0071099F" w:rsidRPr="0071099F" w:rsidRDefault="0071099F" w:rsidP="0071099F">
            <w:pPr>
              <w:keepNext/>
              <w:keepLines/>
              <w:spacing w:after="0"/>
              <w:rPr>
                <w:rFonts w:ascii="Arial" w:hAnsi="Arial"/>
                <w:sz w:val="18"/>
              </w:rPr>
            </w:pPr>
            <w:r w:rsidRPr="0071099F">
              <w:rPr>
                <w:rFonts w:ascii="Arial" w:hAnsi="Arial"/>
                <w:sz w:val="18"/>
              </w:rPr>
              <w:t>As described in Table 6.3.1.3.3-14</w:t>
            </w:r>
          </w:p>
        </w:tc>
        <w:tc>
          <w:tcPr>
            <w:tcW w:w="2126" w:type="dxa"/>
            <w:tcBorders>
              <w:top w:val="single" w:sz="4" w:space="0" w:color="auto"/>
              <w:left w:val="single" w:sz="4" w:space="0" w:color="auto"/>
              <w:bottom w:val="single" w:sz="4" w:space="0" w:color="auto"/>
              <w:right w:val="single" w:sz="4" w:space="0" w:color="auto"/>
            </w:tcBorders>
          </w:tcPr>
          <w:p w14:paraId="060E447A"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65B14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44F7433" w14:textId="77777777" w:rsidR="0071099F" w:rsidRPr="0071099F" w:rsidRDefault="0071099F" w:rsidP="0071099F">
            <w:pPr>
              <w:keepNext/>
              <w:keepLines/>
              <w:spacing w:after="0"/>
              <w:rPr>
                <w:rFonts w:ascii="Arial" w:hAnsi="Arial"/>
                <w:sz w:val="18"/>
              </w:rPr>
            </w:pPr>
          </w:p>
        </w:tc>
      </w:tr>
    </w:tbl>
    <w:p w14:paraId="1CA10E62" w14:textId="77777777" w:rsidR="0071099F" w:rsidRPr="0071099F" w:rsidRDefault="0071099F" w:rsidP="0071099F"/>
    <w:p w14:paraId="69B18F67"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7073A4F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BD75F66"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p>
        </w:tc>
      </w:tr>
      <w:tr w:rsidR="0071099F" w:rsidRPr="0071099F" w14:paraId="1229F87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F8D956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A9E82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3B5E6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AA09D0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B43389"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5269ED6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F2EDF00"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742DEC0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C57BA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26644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E2D09E" w14:textId="77777777" w:rsidR="0071099F" w:rsidRPr="0071099F" w:rsidRDefault="0071099F" w:rsidP="0071099F">
            <w:pPr>
              <w:keepNext/>
              <w:keepLines/>
              <w:spacing w:after="0"/>
              <w:rPr>
                <w:rFonts w:ascii="Arial" w:hAnsi="Arial"/>
                <w:sz w:val="18"/>
              </w:rPr>
            </w:pPr>
          </w:p>
        </w:tc>
      </w:tr>
      <w:tr w:rsidR="0071099F" w:rsidRPr="0071099F" w14:paraId="45694D4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C6590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08511CC9"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C9FEF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65F0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0B89CF0" w14:textId="77777777" w:rsidR="0071099F" w:rsidRPr="0071099F" w:rsidRDefault="0071099F" w:rsidP="0071099F">
            <w:pPr>
              <w:keepNext/>
              <w:keepLines/>
              <w:spacing w:after="0"/>
              <w:rPr>
                <w:rFonts w:ascii="Arial" w:hAnsi="Arial"/>
                <w:sz w:val="18"/>
              </w:rPr>
            </w:pPr>
          </w:p>
        </w:tc>
      </w:tr>
      <w:tr w:rsidR="0071099F" w:rsidRPr="0071099F" w14:paraId="6823D34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C7399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3CF9717B" w14:textId="77777777" w:rsidR="0071099F" w:rsidRPr="0071099F" w:rsidRDefault="0071099F" w:rsidP="0071099F">
            <w:pPr>
              <w:keepNext/>
              <w:keepLines/>
              <w:spacing w:after="0"/>
              <w:rPr>
                <w:rFonts w:ascii="Arial" w:hAnsi="Arial"/>
                <w:sz w:val="18"/>
              </w:rPr>
            </w:pPr>
            <w:r w:rsidRPr="0071099F">
              <w:rPr>
                <w:rFonts w:ascii="Arial" w:hAnsi="Arial"/>
                <w:sz w:val="18"/>
              </w:rPr>
              <w:t>"PERIODIC"</w:t>
            </w:r>
          </w:p>
        </w:tc>
        <w:tc>
          <w:tcPr>
            <w:tcW w:w="2126" w:type="dxa"/>
            <w:tcBorders>
              <w:top w:val="single" w:sz="4" w:space="0" w:color="auto"/>
              <w:left w:val="single" w:sz="4" w:space="0" w:color="auto"/>
              <w:bottom w:val="single" w:sz="4" w:space="0" w:color="auto"/>
              <w:right w:val="single" w:sz="4" w:space="0" w:color="auto"/>
            </w:tcBorders>
          </w:tcPr>
          <w:p w14:paraId="48835FD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01758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A05B600" w14:textId="77777777" w:rsidR="0071099F" w:rsidRPr="0071099F" w:rsidRDefault="0071099F" w:rsidP="0071099F">
            <w:pPr>
              <w:keepNext/>
              <w:keepLines/>
              <w:spacing w:after="0"/>
              <w:rPr>
                <w:rFonts w:ascii="Arial" w:hAnsi="Arial"/>
                <w:sz w:val="18"/>
              </w:rPr>
            </w:pPr>
          </w:p>
        </w:tc>
      </w:tr>
      <w:tr w:rsidR="0071099F" w:rsidRPr="0071099F" w14:paraId="07D9A0D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6D03E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0E3B050B"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3D27DA"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2E9A2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8DCC0B5" w14:textId="77777777" w:rsidR="0071099F" w:rsidRPr="0071099F" w:rsidRDefault="0071099F" w:rsidP="0071099F">
            <w:pPr>
              <w:keepNext/>
              <w:keepLines/>
              <w:spacing w:after="0"/>
              <w:rPr>
                <w:rFonts w:ascii="Arial" w:hAnsi="Arial"/>
                <w:sz w:val="18"/>
              </w:rPr>
            </w:pPr>
          </w:p>
        </w:tc>
      </w:tr>
      <w:tr w:rsidR="0071099F" w:rsidRPr="0071099F" w14:paraId="3A1CD4F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2FD389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76FFD4D" w14:textId="77777777" w:rsidR="0071099F" w:rsidRPr="0071099F" w:rsidRDefault="0071099F" w:rsidP="0071099F">
            <w:pPr>
              <w:keepNext/>
              <w:keepLines/>
              <w:spacing w:after="0"/>
              <w:rPr>
                <w:rFonts w:ascii="Arial" w:hAnsi="Arial"/>
                <w:sz w:val="18"/>
              </w:rPr>
            </w:pPr>
            <w:r w:rsidRPr="0071099F">
              <w:rPr>
                <w:rFonts w:ascii="Arial" w:hAnsi="Arial"/>
                <w:sz w:val="18"/>
              </w:rPr>
              <w:t>The ECGI of Cell 4</w:t>
            </w:r>
          </w:p>
        </w:tc>
        <w:tc>
          <w:tcPr>
            <w:tcW w:w="2126" w:type="dxa"/>
            <w:tcBorders>
              <w:top w:val="single" w:sz="4" w:space="0" w:color="auto"/>
              <w:left w:val="single" w:sz="4" w:space="0" w:color="auto"/>
              <w:bottom w:val="single" w:sz="4" w:space="0" w:color="auto"/>
              <w:right w:val="single" w:sz="4" w:space="0" w:color="auto"/>
            </w:tcBorders>
          </w:tcPr>
          <w:p w14:paraId="6E5538A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6B5C0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B627AC" w14:textId="77777777" w:rsidR="0071099F" w:rsidRPr="0071099F" w:rsidRDefault="0071099F" w:rsidP="0071099F">
            <w:pPr>
              <w:keepNext/>
              <w:keepLines/>
              <w:spacing w:after="0"/>
              <w:rPr>
                <w:rFonts w:ascii="Arial" w:hAnsi="Arial"/>
                <w:sz w:val="18"/>
              </w:rPr>
            </w:pPr>
          </w:p>
        </w:tc>
      </w:tr>
      <w:tr w:rsidR="0071099F" w:rsidRPr="0071099F" w14:paraId="1002C7A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23D02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1BF4D3F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A73768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96F8C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CD3AF8E" w14:textId="77777777" w:rsidR="0071099F" w:rsidRPr="0071099F" w:rsidRDefault="0071099F" w:rsidP="0071099F">
            <w:pPr>
              <w:keepNext/>
              <w:keepLines/>
              <w:spacing w:after="0"/>
              <w:rPr>
                <w:rFonts w:ascii="Arial" w:hAnsi="Arial"/>
                <w:sz w:val="18"/>
              </w:rPr>
            </w:pPr>
          </w:p>
        </w:tc>
      </w:tr>
      <w:tr w:rsidR="0071099F" w:rsidRPr="0071099F" w14:paraId="17251EA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B34A0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5A2BFD5B"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A36DD7" w14:textId="77777777" w:rsidR="0071099F" w:rsidRPr="0071099F" w:rsidRDefault="0071099F" w:rsidP="0071099F">
            <w:pPr>
              <w:keepNext/>
              <w:keepLines/>
              <w:spacing w:after="0"/>
              <w:rPr>
                <w:rFonts w:ascii="Arial" w:hAnsi="Arial"/>
                <w:sz w:val="18"/>
              </w:rPr>
            </w:pPr>
            <w:r w:rsidRPr="0071099F">
              <w:rPr>
                <w:rFonts w:ascii="Arial" w:hAnsi="Arial"/>
                <w:sz w:val="18"/>
              </w:rP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6CB9AC8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A1C34DF" w14:textId="77777777" w:rsidR="0071099F" w:rsidRPr="0071099F" w:rsidRDefault="0071099F" w:rsidP="0071099F">
            <w:pPr>
              <w:keepNext/>
              <w:keepLines/>
              <w:spacing w:after="0"/>
              <w:rPr>
                <w:rFonts w:ascii="Arial" w:hAnsi="Arial"/>
                <w:sz w:val="18"/>
              </w:rPr>
            </w:pPr>
          </w:p>
        </w:tc>
      </w:tr>
      <w:tr w:rsidR="0071099F" w:rsidRPr="0071099F" w14:paraId="2DE3F0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16167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186850E9" w14:textId="77777777" w:rsidR="0071099F" w:rsidRPr="0071099F" w:rsidRDefault="0071099F" w:rsidP="0071099F">
            <w:pPr>
              <w:keepNext/>
              <w:keepLines/>
              <w:spacing w:after="0"/>
              <w:rPr>
                <w:rFonts w:ascii="Arial" w:hAnsi="Arial"/>
                <w:sz w:val="18"/>
              </w:rPr>
            </w:pPr>
            <w:r w:rsidRPr="0071099F">
              <w:rPr>
                <w:rFonts w:ascii="Arial" w:hAnsi="Arial"/>
                <w:sz w:val="18"/>
              </w:rP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74F4BC4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E7F47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C9B53A0" w14:textId="77777777" w:rsidR="0071099F" w:rsidRPr="0071099F" w:rsidRDefault="0071099F" w:rsidP="0071099F">
            <w:pPr>
              <w:keepNext/>
              <w:keepLines/>
              <w:spacing w:after="0"/>
              <w:rPr>
                <w:rFonts w:ascii="Arial" w:hAnsi="Arial"/>
                <w:sz w:val="18"/>
              </w:rPr>
            </w:pPr>
          </w:p>
        </w:tc>
      </w:tr>
      <w:tr w:rsidR="0071099F" w:rsidRPr="0071099F" w14:paraId="49FC049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C8D398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0E40B1D" w14:textId="77777777" w:rsidR="0071099F" w:rsidRPr="0071099F" w:rsidRDefault="0071099F" w:rsidP="0071099F">
            <w:pPr>
              <w:keepNext/>
              <w:keepLines/>
              <w:spacing w:after="0"/>
              <w:rPr>
                <w:rFonts w:ascii="Arial" w:hAnsi="Arial"/>
                <w:sz w:val="18"/>
              </w:rPr>
            </w:pPr>
            <w:r w:rsidRPr="0071099F">
              <w:rPr>
                <w:rFonts w:ascii="Arial" w:hAnsi="Arial"/>
                <w:sz w:val="18"/>
              </w:rP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778B3E0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D7CBB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AE18D8" w14:textId="77777777" w:rsidR="0071099F" w:rsidRPr="0071099F" w:rsidRDefault="0071099F" w:rsidP="0071099F">
            <w:pPr>
              <w:keepNext/>
              <w:keepLines/>
              <w:spacing w:after="0"/>
              <w:rPr>
                <w:rFonts w:ascii="Arial" w:hAnsi="Arial"/>
                <w:sz w:val="18"/>
              </w:rPr>
            </w:pPr>
          </w:p>
        </w:tc>
      </w:tr>
      <w:tr w:rsidR="0071099F" w:rsidRPr="0071099F" w14:paraId="2FC3098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49D57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7F8F6602"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3B495FE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EFE5A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64AD464" w14:textId="77777777" w:rsidR="0071099F" w:rsidRPr="0071099F" w:rsidRDefault="0071099F" w:rsidP="0071099F">
            <w:pPr>
              <w:keepNext/>
              <w:keepLines/>
              <w:spacing w:after="0"/>
              <w:rPr>
                <w:rFonts w:ascii="Arial" w:hAnsi="Arial"/>
                <w:sz w:val="18"/>
              </w:rPr>
            </w:pPr>
          </w:p>
        </w:tc>
      </w:tr>
    </w:tbl>
    <w:p w14:paraId="685123A2" w14:textId="77777777" w:rsidR="0071099F" w:rsidRPr="0071099F" w:rsidRDefault="0071099F" w:rsidP="0071099F"/>
    <w:p w14:paraId="0BD0E269" w14:textId="77777777" w:rsidR="0071099F" w:rsidRPr="0071099F" w:rsidRDefault="0071099F" w:rsidP="0071099F">
      <w:pPr>
        <w:keepNext/>
        <w:keepLines/>
        <w:spacing w:before="120"/>
        <w:ind w:left="1134" w:hanging="1134"/>
        <w:outlineLvl w:val="2"/>
        <w:rPr>
          <w:rFonts w:ascii="Arial" w:hAnsi="Arial"/>
          <w:sz w:val="28"/>
        </w:rPr>
      </w:pPr>
      <w:bookmarkStart w:id="115" w:name="_Toc21006053"/>
      <w:bookmarkStart w:id="116" w:name="_Toc36037726"/>
      <w:bookmarkStart w:id="117" w:name="_Toc43837579"/>
      <w:bookmarkStart w:id="118" w:name="_Toc60995691"/>
      <w:bookmarkStart w:id="119" w:name="_Toc69159819"/>
      <w:bookmarkStart w:id="120" w:name="_Toc76583182"/>
      <w:bookmarkStart w:id="121" w:name="_Toc83808734"/>
      <w:bookmarkStart w:id="122" w:name="_Toc91233563"/>
      <w:bookmarkStart w:id="123" w:name="_Toc100349042"/>
      <w:bookmarkStart w:id="124" w:name="_Toc106787198"/>
      <w:bookmarkStart w:id="125" w:name="_Toc124350099"/>
      <w:r w:rsidRPr="0071099F">
        <w:rPr>
          <w:rFonts w:ascii="Arial" w:hAnsi="Arial"/>
          <w:sz w:val="28"/>
        </w:rPr>
        <w:t>6.3.2</w:t>
      </w:r>
      <w:r w:rsidRPr="0071099F">
        <w:rPr>
          <w:rFonts w:ascii="Arial" w:hAnsi="Arial"/>
          <w:sz w:val="28"/>
        </w:rPr>
        <w:tab/>
        <w:t>On-network / Location/ On-demand Location Information Request</w:t>
      </w:r>
      <w:bookmarkEnd w:id="115"/>
      <w:bookmarkEnd w:id="116"/>
      <w:bookmarkEnd w:id="117"/>
      <w:bookmarkEnd w:id="118"/>
      <w:bookmarkEnd w:id="119"/>
      <w:bookmarkEnd w:id="120"/>
      <w:bookmarkEnd w:id="121"/>
      <w:bookmarkEnd w:id="122"/>
      <w:bookmarkEnd w:id="123"/>
      <w:bookmarkEnd w:id="124"/>
      <w:bookmarkEnd w:id="125"/>
    </w:p>
    <w:p w14:paraId="678A807A" w14:textId="77777777" w:rsidR="0071099F" w:rsidRPr="0071099F" w:rsidRDefault="0071099F" w:rsidP="0071099F">
      <w:pPr>
        <w:keepNext/>
        <w:keepLines/>
        <w:spacing w:before="120"/>
        <w:ind w:left="1985" w:hanging="1985"/>
        <w:rPr>
          <w:rFonts w:ascii="Arial" w:hAnsi="Arial"/>
        </w:rPr>
      </w:pPr>
      <w:r w:rsidRPr="0071099F">
        <w:rPr>
          <w:rFonts w:ascii="Arial" w:hAnsi="Arial"/>
        </w:rPr>
        <w:t>6.3.2.1</w:t>
      </w:r>
      <w:r w:rsidRPr="0071099F">
        <w:rPr>
          <w:rFonts w:ascii="Arial" w:hAnsi="Arial"/>
        </w:rPr>
        <w:tab/>
        <w:t>Test Purpose (TP)</w:t>
      </w:r>
    </w:p>
    <w:p w14:paraId="476FBA36" w14:textId="77777777" w:rsidR="0071099F" w:rsidRPr="0071099F" w:rsidRDefault="0071099F" w:rsidP="0071099F">
      <w:pPr>
        <w:keepNext/>
        <w:keepLines/>
        <w:spacing w:before="120"/>
        <w:ind w:left="1985" w:hanging="1985"/>
        <w:rPr>
          <w:rFonts w:ascii="Arial" w:hAnsi="Arial"/>
        </w:rPr>
      </w:pPr>
      <w:r w:rsidRPr="0071099F">
        <w:rPr>
          <w:rFonts w:ascii="Arial" w:hAnsi="Arial"/>
        </w:rPr>
        <w:t>(1)</w:t>
      </w:r>
    </w:p>
    <w:p w14:paraId="2447870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with</w:t>
      </w:r>
      <w:r w:rsidRPr="0071099F">
        <w:rPr>
          <w:rFonts w:ascii="Courier New" w:hAnsi="Courier New"/>
          <w:sz w:val="16"/>
        </w:rPr>
        <w:t xml:space="preserve"> { UE (MCPTT Client)registered and authorized for MCPTT service </w:t>
      </w:r>
      <w:r w:rsidRPr="0071099F">
        <w:rPr>
          <w:rFonts w:ascii="Courier New" w:hAnsi="Courier New"/>
          <w:b/>
          <w:sz w:val="16"/>
        </w:rPr>
        <w:t>and</w:t>
      </w:r>
      <w:r w:rsidRPr="0071099F">
        <w:rPr>
          <w:rFonts w:ascii="Courier New" w:hAnsi="Courier New"/>
          <w:sz w:val="16"/>
        </w:rPr>
        <w:t xml:space="preserve"> not in an emergency state </w:t>
      </w:r>
      <w:r w:rsidRPr="0071099F">
        <w:rPr>
          <w:rFonts w:ascii="Courier New" w:hAnsi="Courier New"/>
          <w:b/>
          <w:sz w:val="16"/>
        </w:rPr>
        <w:t>and</w:t>
      </w:r>
      <w:r w:rsidRPr="0071099F">
        <w:rPr>
          <w:rFonts w:ascii="Courier New" w:hAnsi="Courier New"/>
          <w:sz w:val="16"/>
        </w:rPr>
        <w:t xml:space="preserve"> having received a location information configuration message providing configuration parameters for both NonEmergencyLocationInformation and EmergencyLocationInformation }</w:t>
      </w:r>
    </w:p>
    <w:p w14:paraId="6714EAF7"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ensure that</w:t>
      </w:r>
      <w:r w:rsidRPr="0071099F">
        <w:rPr>
          <w:rFonts w:ascii="Courier New" w:hAnsi="Courier New"/>
          <w:sz w:val="16"/>
        </w:rPr>
        <w:t xml:space="preserve"> {</w:t>
      </w:r>
    </w:p>
    <w:p w14:paraId="2886FF7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br/>
        <w:t xml:space="preserve">  </w:t>
      </w:r>
      <w:r w:rsidRPr="0071099F">
        <w:rPr>
          <w:rFonts w:ascii="Courier New" w:hAnsi="Courier New"/>
          <w:b/>
          <w:sz w:val="16"/>
        </w:rPr>
        <w:t>when</w:t>
      </w:r>
      <w:r w:rsidRPr="0071099F">
        <w:rPr>
          <w:rFonts w:ascii="Courier New" w:hAnsi="Courier New"/>
          <w:sz w:val="16"/>
        </w:rPr>
        <w:t xml:space="preserve"> { UE (MCPTT Client) receives a location information request before the minimumReportInterval timer has expired </w:t>
      </w:r>
      <w:r w:rsidRPr="0071099F">
        <w:rPr>
          <w:rFonts w:ascii="Courier New" w:hAnsi="Courier New"/>
          <w:b/>
          <w:sz w:val="16"/>
        </w:rPr>
        <w:t xml:space="preserve"> </w:t>
      </w:r>
      <w:r w:rsidRPr="0071099F">
        <w:rPr>
          <w:rFonts w:ascii="Courier New" w:hAnsi="Courier New"/>
          <w:sz w:val="16"/>
        </w:rPr>
        <w:t>}</w:t>
      </w:r>
    </w:p>
    <w:p w14:paraId="5E043E9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then</w:t>
      </w:r>
      <w:r w:rsidRPr="0071099F">
        <w:rPr>
          <w:rFonts w:ascii="Courier New" w:hAnsi="Courier New"/>
          <w:sz w:val="16"/>
        </w:rPr>
        <w:t xml:space="preserve"> { UE (MCPTT Client)does not wait for the minimumReportInterval timer to expire, and,  sends"immediately"  a SIP MESSAGE containing location information report including information in </w:t>
      </w:r>
      <w:r w:rsidRPr="0071099F">
        <w:rPr>
          <w:rFonts w:ascii="Courier New" w:hAnsi="Courier New"/>
          <w:sz w:val="16"/>
        </w:rPr>
        <w:lastRenderedPageBreak/>
        <w:t xml:space="preserve">accordance with the NonEmergencyLocationInformation configuration and the &lt;ReportID&gt; attribute set to the value of the &lt;RequestID&gt; attribute in the received Request, </w:t>
      </w:r>
      <w:r w:rsidRPr="0071099F">
        <w:rPr>
          <w:rFonts w:ascii="Courier New" w:hAnsi="Courier New"/>
          <w:b/>
          <w:sz w:val="16"/>
        </w:rPr>
        <w:t>and</w:t>
      </w:r>
      <w:r w:rsidRPr="0071099F">
        <w:rPr>
          <w:rFonts w:ascii="Courier New" w:hAnsi="Courier New"/>
          <w:sz w:val="16"/>
        </w:rPr>
        <w:t xml:space="preserve">, </w:t>
      </w:r>
      <w:r w:rsidRPr="0071099F">
        <w:rPr>
          <w:rFonts w:ascii="Courier New" w:eastAsia="Malgun Gothic" w:hAnsi="Courier New"/>
          <w:sz w:val="16"/>
        </w:rPr>
        <w:t xml:space="preserve">resets the </w:t>
      </w:r>
      <w:r w:rsidRPr="0071099F">
        <w:rPr>
          <w:rFonts w:ascii="Courier New" w:eastAsia="Malgun Gothic" w:hAnsi="Courier New"/>
          <w:i/>
          <w:sz w:val="16"/>
        </w:rPr>
        <w:t>minimumReportInterval</w:t>
      </w:r>
      <w:r w:rsidRPr="0071099F">
        <w:rPr>
          <w:rFonts w:ascii="Courier New" w:eastAsia="Malgun Gothic" w:hAnsi="Courier New"/>
          <w:sz w:val="16"/>
        </w:rPr>
        <w:t xml:space="preserve"> timer</w:t>
      </w:r>
      <w:r w:rsidRPr="0071099F">
        <w:rPr>
          <w:rFonts w:ascii="Courier New" w:hAnsi="Courier New"/>
          <w:sz w:val="16"/>
        </w:rPr>
        <w:t xml:space="preserve"> }</w:t>
      </w:r>
    </w:p>
    <w:p w14:paraId="63E315ED"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p>
    <w:p w14:paraId="19CD1FD5"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AF615" w14:textId="77777777" w:rsidR="0071099F" w:rsidRPr="0071099F" w:rsidRDefault="0071099F" w:rsidP="0071099F">
      <w:pPr>
        <w:keepNext/>
        <w:keepLines/>
        <w:spacing w:before="120"/>
        <w:ind w:left="1985" w:hanging="1985"/>
        <w:rPr>
          <w:rFonts w:ascii="Arial" w:hAnsi="Arial"/>
        </w:rPr>
      </w:pPr>
      <w:r w:rsidRPr="0071099F">
        <w:rPr>
          <w:rFonts w:ascii="Arial" w:hAnsi="Arial"/>
        </w:rPr>
        <w:t>(2)</w:t>
      </w:r>
    </w:p>
    <w:p w14:paraId="6FCF7D4F"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with</w:t>
      </w:r>
      <w:r w:rsidRPr="0071099F">
        <w:rPr>
          <w:rFonts w:ascii="Courier New" w:hAnsi="Courier New"/>
          <w:sz w:val="16"/>
        </w:rPr>
        <w:t xml:space="preserve"> { UE (MCPTT Client)registered and authorized for MCPTT service </w:t>
      </w:r>
      <w:r w:rsidRPr="0071099F">
        <w:rPr>
          <w:rFonts w:ascii="Courier New" w:hAnsi="Courier New"/>
          <w:b/>
          <w:sz w:val="16"/>
        </w:rPr>
        <w:t>and</w:t>
      </w:r>
      <w:r w:rsidRPr="0071099F">
        <w:rPr>
          <w:rFonts w:ascii="Courier New" w:hAnsi="Courier New"/>
          <w:sz w:val="16"/>
        </w:rPr>
        <w:t xml:space="preserve"> not in an emergency state </w:t>
      </w:r>
      <w:r w:rsidRPr="0071099F">
        <w:rPr>
          <w:rFonts w:ascii="Courier New" w:hAnsi="Courier New"/>
          <w:b/>
          <w:sz w:val="16"/>
        </w:rPr>
        <w:t>and</w:t>
      </w:r>
      <w:r w:rsidRPr="0071099F">
        <w:rPr>
          <w:rFonts w:ascii="Courier New" w:hAnsi="Courier New"/>
          <w:sz w:val="16"/>
        </w:rPr>
        <w:t xml:space="preserve"> having received a location information configuration message }</w:t>
      </w:r>
    </w:p>
    <w:p w14:paraId="06073F4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b/>
          <w:sz w:val="16"/>
        </w:rPr>
        <w:t>ensure that</w:t>
      </w:r>
      <w:r w:rsidRPr="0071099F">
        <w:rPr>
          <w:rFonts w:ascii="Courier New" w:hAnsi="Courier New"/>
          <w:sz w:val="16"/>
        </w:rPr>
        <w:t xml:space="preserve"> {</w:t>
      </w:r>
    </w:p>
    <w:p w14:paraId="5F1453B3"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when</w:t>
      </w:r>
      <w:r w:rsidRPr="0071099F">
        <w:rPr>
          <w:rFonts w:ascii="Courier New" w:hAnsi="Courier New"/>
          <w:sz w:val="16"/>
        </w:rPr>
        <w:t xml:space="preserve"> { UE (MCPTT Client) receives a new location information configuration message and ConfigScope set to 'Full' }</w:t>
      </w:r>
    </w:p>
    <w:p w14:paraId="29DBD4FE"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r w:rsidRPr="0071099F">
        <w:rPr>
          <w:rFonts w:ascii="Courier New" w:hAnsi="Courier New"/>
          <w:b/>
          <w:sz w:val="16"/>
        </w:rPr>
        <w:t>then</w:t>
      </w:r>
      <w:r w:rsidRPr="0071099F">
        <w:rPr>
          <w:rFonts w:ascii="Courier New" w:hAnsi="Courier New"/>
          <w:sz w:val="16"/>
        </w:rPr>
        <w:t xml:space="preserve"> { UE (MCPTT Client) stores the contents of the &lt;Configuration&gt; elements thereby overriding the previous configuration }</w:t>
      </w:r>
    </w:p>
    <w:p w14:paraId="7186DB61"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99F">
        <w:rPr>
          <w:rFonts w:ascii="Courier New" w:hAnsi="Courier New"/>
          <w:sz w:val="16"/>
        </w:rPr>
        <w:t xml:space="preserve">            }</w:t>
      </w:r>
    </w:p>
    <w:p w14:paraId="5D9B0089" w14:textId="77777777" w:rsidR="0071099F" w:rsidRPr="0071099F" w:rsidRDefault="0071099F" w:rsidP="0071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081FB" w14:textId="77777777" w:rsidR="0071099F" w:rsidRPr="0071099F" w:rsidRDefault="0071099F" w:rsidP="0071099F">
      <w:pPr>
        <w:keepNext/>
        <w:keepLines/>
        <w:spacing w:before="120"/>
        <w:ind w:left="1985" w:hanging="1985"/>
        <w:rPr>
          <w:rFonts w:ascii="Arial" w:hAnsi="Arial"/>
        </w:rPr>
      </w:pPr>
      <w:r w:rsidRPr="0071099F">
        <w:rPr>
          <w:rFonts w:ascii="Arial" w:hAnsi="Arial"/>
        </w:rPr>
        <w:t>6.3.2.2</w:t>
      </w:r>
      <w:r w:rsidRPr="0071099F">
        <w:rPr>
          <w:rFonts w:ascii="Arial" w:hAnsi="Arial"/>
        </w:rPr>
        <w:tab/>
        <w:t>Conformance requirements</w:t>
      </w:r>
    </w:p>
    <w:p w14:paraId="5D373779" w14:textId="77777777" w:rsidR="0071099F" w:rsidRPr="0071099F" w:rsidRDefault="0071099F" w:rsidP="0071099F">
      <w:r w:rsidRPr="0071099F">
        <w:t xml:space="preserve">References: The conformance requirements covered in the current TC are specified in: TS 24.379, clauses </w:t>
      </w:r>
      <w:r w:rsidRPr="0071099F">
        <w:rPr>
          <w:rFonts w:eastAsia="Malgun Gothic"/>
        </w:rPr>
        <w:t xml:space="preserve">13.3.1, </w:t>
      </w:r>
      <w:r w:rsidRPr="0071099F">
        <w:t>13.3.2, 13.3.3, 13.3.4.2, F.3.3. Unless otherwise stated, these are Rel-13 requirements.</w:t>
      </w:r>
    </w:p>
    <w:p w14:paraId="2A580D20" w14:textId="77777777" w:rsidR="0071099F" w:rsidRPr="0071099F" w:rsidRDefault="0071099F" w:rsidP="0071099F">
      <w:r w:rsidRPr="0071099F">
        <w:t>[TS 24.379 clause 13.3.2]</w:t>
      </w:r>
    </w:p>
    <w:p w14:paraId="0EFC5B3F" w14:textId="77777777" w:rsidR="0071099F" w:rsidRPr="0071099F" w:rsidRDefault="0071099F" w:rsidP="0071099F">
      <w:r w:rsidRPr="0071099F">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02453278" w14:textId="77777777" w:rsidR="0071099F" w:rsidRPr="0071099F" w:rsidRDefault="0071099F" w:rsidP="0071099F">
      <w:r w:rsidRPr="0071099F">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33ADCA03" w14:textId="77777777" w:rsidR="0071099F" w:rsidRPr="0071099F" w:rsidRDefault="0071099F" w:rsidP="0071099F">
      <w:r w:rsidRPr="0071099F">
        <w:t>[TS  24.379 clause 13.3.2]</w:t>
      </w:r>
    </w:p>
    <w:p w14:paraId="2D2B9336" w14:textId="77777777" w:rsidR="0071099F" w:rsidRPr="0071099F" w:rsidRDefault="0071099F" w:rsidP="0071099F">
      <w:r w:rsidRPr="0071099F">
        <w:t>Upon receiving a SIP MESSAGE request containing:</w:t>
      </w:r>
    </w:p>
    <w:p w14:paraId="7BBB38FC" w14:textId="77777777" w:rsidR="0071099F" w:rsidRPr="0071099F" w:rsidRDefault="0071099F" w:rsidP="0071099F">
      <w:pPr>
        <w:ind w:left="568" w:hanging="284"/>
      </w:pPr>
      <w:r w:rsidRPr="0071099F">
        <w:t>1)</w:t>
      </w:r>
      <w:r w:rsidRPr="0071099F">
        <w:tab/>
        <w:t xml:space="preserve">an </w:t>
      </w:r>
      <w:r w:rsidRPr="0071099F">
        <w:rPr>
          <w:lang w:eastAsia="ko-KR"/>
        </w:rPr>
        <w:t>Accept-Contact header field with the media feature tag g.3gpp.icsi-ref set to the value "urn:urn-7:3gpp-service.ims.icsi.mcptt";</w:t>
      </w:r>
    </w:p>
    <w:p w14:paraId="5886087E" w14:textId="77777777" w:rsidR="0071099F" w:rsidRPr="0071099F" w:rsidRDefault="0071099F" w:rsidP="0071099F">
      <w:pPr>
        <w:ind w:left="568" w:hanging="284"/>
      </w:pPr>
      <w:r w:rsidRPr="0071099F">
        <w:t>2)</w:t>
      </w:r>
      <w:r w:rsidRPr="0071099F">
        <w:tab/>
        <w:t>a Content-Type header field set to "application/vnd.3gpp.mcptt-location-info+xml"; and</w:t>
      </w:r>
    </w:p>
    <w:p w14:paraId="2900A7CF" w14:textId="77777777" w:rsidR="0071099F" w:rsidRPr="0071099F" w:rsidRDefault="0071099F" w:rsidP="0071099F">
      <w:pPr>
        <w:ind w:left="568" w:hanging="284"/>
      </w:pPr>
      <w:r w:rsidRPr="0071099F">
        <w:t>3)</w:t>
      </w:r>
      <w:r w:rsidRPr="0071099F">
        <w:tab/>
        <w:t xml:space="preserve"> an application/vnd.3gpp.mcptt-location-info+xml MIME body with a &lt;Configuration&gt; root element included in the &lt;location-info&gt; root element;</w:t>
      </w:r>
    </w:p>
    <w:p w14:paraId="19328878" w14:textId="77777777" w:rsidR="0071099F" w:rsidRPr="0071099F" w:rsidRDefault="0071099F" w:rsidP="0071099F">
      <w:r w:rsidRPr="0071099F">
        <w:t>then the MCPTT client:</w:t>
      </w:r>
    </w:p>
    <w:p w14:paraId="42AA1605" w14:textId="77777777" w:rsidR="0071099F" w:rsidRPr="0071099F" w:rsidRDefault="0071099F" w:rsidP="0071099F">
      <w:pPr>
        <w:ind w:left="568" w:hanging="284"/>
      </w:pPr>
      <w:r w:rsidRPr="0071099F">
        <w:t>1)</w:t>
      </w:r>
      <w:r w:rsidRPr="0071099F">
        <w:tab/>
        <w:t>shall store the contents of the &lt;Configuration&gt; elements;</w:t>
      </w:r>
    </w:p>
    <w:p w14:paraId="121BA106" w14:textId="77777777" w:rsidR="0071099F" w:rsidRPr="0071099F" w:rsidRDefault="0071099F" w:rsidP="0071099F">
      <w:pPr>
        <w:ind w:left="568" w:hanging="284"/>
      </w:pPr>
      <w:r w:rsidRPr="0071099F">
        <w:t>…</w:t>
      </w:r>
    </w:p>
    <w:p w14:paraId="48FD298A" w14:textId="77777777" w:rsidR="0071099F" w:rsidRPr="0071099F" w:rsidRDefault="0071099F" w:rsidP="0071099F">
      <w:pPr>
        <w:ind w:left="568" w:hanging="284"/>
      </w:pPr>
      <w:r w:rsidRPr="0071099F">
        <w:t>3)</w:t>
      </w:r>
      <w:r w:rsidRPr="0071099F">
        <w:tab/>
        <w:t>shall start the minimumReportInterval timer.</w:t>
      </w:r>
    </w:p>
    <w:p w14:paraId="332F5C1D" w14:textId="77777777" w:rsidR="0071099F" w:rsidRPr="0071099F" w:rsidRDefault="0071099F" w:rsidP="0071099F">
      <w:r w:rsidRPr="0071099F">
        <w:t>[TS  24.379 clause 13.3.3]</w:t>
      </w:r>
    </w:p>
    <w:p w14:paraId="3AED9B3A" w14:textId="77777777" w:rsidR="0071099F" w:rsidRPr="0071099F" w:rsidRDefault="0071099F" w:rsidP="0071099F">
      <w:pPr>
        <w:ind w:left="568" w:hanging="284"/>
        <w:rPr>
          <w:rFonts w:eastAsia="Malgun Gothic"/>
        </w:rPr>
      </w:pPr>
      <w:r w:rsidRPr="0071099F">
        <w:rPr>
          <w:rFonts w:eastAsia="Malgun Gothic"/>
        </w:rPr>
        <w:t>Upon receiving a SIP MESSAGE request containing</w:t>
      </w:r>
    </w:p>
    <w:p w14:paraId="4868DFFA" w14:textId="77777777"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an Accept-Contact header field with the media feature tag g.3gpp.icsi-ref set to the value "urn:urn-7:3gpp-service.ims.icsi.mcptt";</w:t>
      </w:r>
    </w:p>
    <w:p w14:paraId="7A6566D6" w14:textId="77777777"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a Content-Type header field set to "application/vnd.3gpp.mcptt-location-info+xml"; and</w:t>
      </w:r>
    </w:p>
    <w:p w14:paraId="1F272AF6" w14:textId="77777777"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 xml:space="preserve"> an application/vnd.3gpp.mcptt-location-info+xml MIME body with a &lt;Request&gt; element included in the &lt;location-info&gt; root element;</w:t>
      </w:r>
    </w:p>
    <w:p w14:paraId="3CA7E5BA" w14:textId="77777777" w:rsidR="0071099F" w:rsidRPr="0071099F" w:rsidRDefault="0071099F" w:rsidP="0071099F">
      <w:pPr>
        <w:ind w:left="568" w:hanging="284"/>
        <w:rPr>
          <w:rFonts w:eastAsia="Malgun Gothic"/>
        </w:rPr>
      </w:pPr>
      <w:r w:rsidRPr="0071099F">
        <w:rPr>
          <w:rFonts w:eastAsia="Malgun Gothic"/>
        </w:rPr>
        <w:t>then the MCPTT client:</w:t>
      </w:r>
    </w:p>
    <w:p w14:paraId="1024D98E" w14:textId="77777777"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send a location report as specified in subclause 13.3.4; and</w:t>
      </w:r>
    </w:p>
    <w:p w14:paraId="70BACCE9" w14:textId="77777777" w:rsidR="0071099F" w:rsidRPr="0071099F" w:rsidRDefault="0071099F" w:rsidP="0071099F">
      <w:pPr>
        <w:ind w:left="568" w:hanging="284"/>
        <w:rPr>
          <w:rFonts w:eastAsia="Malgun Gothic"/>
        </w:rPr>
      </w:pPr>
      <w:r w:rsidRPr="0071099F">
        <w:rPr>
          <w:rFonts w:eastAsia="Malgun Gothic"/>
        </w:rPr>
        <w:lastRenderedPageBreak/>
        <w:t>2)</w:t>
      </w:r>
      <w:r w:rsidRPr="0071099F">
        <w:rPr>
          <w:rFonts w:eastAsia="Malgun Gothic"/>
        </w:rPr>
        <w:tab/>
        <w:t>shall reset the minimumReportInterval timer.</w:t>
      </w:r>
    </w:p>
    <w:p w14:paraId="49540CEA" w14:textId="77777777" w:rsidR="0071099F" w:rsidRPr="0071099F" w:rsidRDefault="0071099F" w:rsidP="0071099F">
      <w:r w:rsidRPr="0071099F">
        <w:t>[TS  24.379 clause 13.3.4.2]</w:t>
      </w:r>
    </w:p>
    <w:p w14:paraId="38805A07" w14:textId="77777777" w:rsidR="0071099F" w:rsidRPr="0071099F" w:rsidRDefault="0071099F" w:rsidP="0071099F">
      <w:pPr>
        <w:rPr>
          <w:rFonts w:eastAsia="Malgun Gothic"/>
        </w:rPr>
      </w:pPr>
      <w:r w:rsidRPr="0071099F">
        <w:rPr>
          <w:rFonts w:eastAsia="Malgun Gothic"/>
        </w:rPr>
        <w:t>If the MCPTT client does not need to send a SIP request for other reasons, the MCPTT client shall generate a SIP MESSAGE request in accordance with 3GPP TS 24.229 [4] and IETF RFC 3428 [33]. The MCPTT client;</w:t>
      </w:r>
    </w:p>
    <w:p w14:paraId="2F0AA366" w14:textId="77777777" w:rsidR="0071099F" w:rsidRPr="0071099F" w:rsidRDefault="0071099F" w:rsidP="0071099F">
      <w:pPr>
        <w:ind w:left="568" w:hanging="284"/>
        <w:rPr>
          <w:rFonts w:eastAsia="Malgun Gothic"/>
        </w:rPr>
      </w:pPr>
      <w:r w:rsidRPr="0071099F">
        <w:rPr>
          <w:rFonts w:eastAsia="Malgun Gothic"/>
        </w:rPr>
        <w:t>1)</w:t>
      </w:r>
      <w:r w:rsidRPr="0071099F">
        <w:rPr>
          <w:rFonts w:eastAsia="Malgun Gothic"/>
        </w:rPr>
        <w:tab/>
        <w:t>shall include in the Request-URI, the SIP URI received in the P-Asserted-Identity header field in the received SIP MESSAGE request for location report configuration;</w:t>
      </w:r>
    </w:p>
    <w:p w14:paraId="462B4643" w14:textId="77777777" w:rsidR="0071099F" w:rsidRPr="0071099F" w:rsidRDefault="0071099F" w:rsidP="0071099F">
      <w:pPr>
        <w:ind w:left="568" w:hanging="284"/>
        <w:rPr>
          <w:rFonts w:eastAsia="Malgun Gothic"/>
        </w:rPr>
      </w:pPr>
      <w:r w:rsidRPr="0071099F">
        <w:rPr>
          <w:rFonts w:eastAsia="Malgun Gothic"/>
        </w:rPr>
        <w:t>2)</w:t>
      </w:r>
      <w:r w:rsidRPr="0071099F">
        <w:rPr>
          <w:rFonts w:eastAsia="Malgun Gothic"/>
        </w:rPr>
        <w:tab/>
        <w:t>shall include a Content-Type header field set to "application/vnd.3gpp.mcptt-location-info+xml";</w:t>
      </w:r>
    </w:p>
    <w:p w14:paraId="053359C0" w14:textId="77777777" w:rsidR="0071099F" w:rsidRPr="0071099F" w:rsidRDefault="0071099F" w:rsidP="0071099F">
      <w:pPr>
        <w:ind w:left="568" w:hanging="284"/>
        <w:rPr>
          <w:rFonts w:eastAsia="Malgun Gothic"/>
        </w:rPr>
      </w:pPr>
      <w:r w:rsidRPr="0071099F">
        <w:rPr>
          <w:rFonts w:eastAsia="Malgun Gothic"/>
        </w:rPr>
        <w:t>3)</w:t>
      </w:r>
      <w:r w:rsidRPr="0071099F">
        <w:rPr>
          <w:rFonts w:eastAsia="Malgun Gothic"/>
        </w:rPr>
        <w:tab/>
        <w:t>shall include an application/vnd.3gpp.mcptt-location-info+xml MIME body and in the &lt;location-info&gt; root element include:</w:t>
      </w:r>
    </w:p>
    <w:p w14:paraId="1E06D353" w14:textId="77777777" w:rsidR="0071099F" w:rsidRPr="0071099F" w:rsidRDefault="0071099F" w:rsidP="0071099F">
      <w:pPr>
        <w:ind w:left="851" w:hanging="284"/>
        <w:rPr>
          <w:rFonts w:eastAsia="Malgun Gothic"/>
        </w:rPr>
      </w:pPr>
      <w:r w:rsidRPr="0071099F">
        <w:rPr>
          <w:rFonts w:eastAsia="Malgun Gothic"/>
        </w:rPr>
        <w:t>a)</w:t>
      </w:r>
      <w:r w:rsidRPr="0071099F">
        <w:rPr>
          <w:rFonts w:eastAsia="Malgun Gothic"/>
        </w:rPr>
        <w:tab/>
        <w:t>a &lt;Report&gt; element and if the Report was triggered by a location request include the &lt;ReportID&gt; attribute set to the value of the &lt;RequestID&gt; attribute in the received Request;</w:t>
      </w:r>
    </w:p>
    <w:p w14:paraId="06E5CFF4" w14:textId="77777777" w:rsidR="0071099F" w:rsidRPr="0071099F" w:rsidRDefault="0071099F" w:rsidP="0071099F">
      <w:pPr>
        <w:ind w:left="851" w:hanging="284"/>
        <w:rPr>
          <w:rFonts w:eastAsia="Malgun Gothic"/>
        </w:rPr>
      </w:pPr>
      <w:r w:rsidRPr="0071099F">
        <w:rPr>
          <w:rFonts w:eastAsia="Malgun Gothic"/>
        </w:rPr>
        <w:t>…</w:t>
      </w:r>
    </w:p>
    <w:p w14:paraId="39676AFB" w14:textId="77777777" w:rsidR="0071099F" w:rsidRPr="0071099F" w:rsidRDefault="0071099F" w:rsidP="0071099F">
      <w:pPr>
        <w:ind w:left="568" w:hanging="284"/>
        <w:rPr>
          <w:rFonts w:eastAsia="Malgun Gothic"/>
        </w:rPr>
      </w:pPr>
      <w:r w:rsidRPr="0071099F">
        <w:rPr>
          <w:rFonts w:eastAsia="Malgun Gothic"/>
        </w:rPr>
        <w:t>4)</w:t>
      </w:r>
      <w:r w:rsidRPr="0071099F">
        <w:rPr>
          <w:rFonts w:eastAsia="Malgun Gothic"/>
        </w:rPr>
        <w:tab/>
        <w:t>shall include an Accept-Contact header field with the media feature tag g.3gpp.mcptt along with parameters "require" and "explicit" in accordance with IETF RFC 3841 [6];</w:t>
      </w:r>
    </w:p>
    <w:p w14:paraId="4F7FE085" w14:textId="77777777" w:rsidR="0071099F" w:rsidRPr="0071099F" w:rsidRDefault="0071099F" w:rsidP="0071099F">
      <w:pPr>
        <w:ind w:left="568" w:hanging="284"/>
        <w:rPr>
          <w:rFonts w:eastAsia="Malgun Gothic"/>
        </w:rPr>
      </w:pPr>
      <w:r w:rsidRPr="0071099F">
        <w:rPr>
          <w:rFonts w:eastAsia="Malgun Gothic"/>
        </w:rPr>
        <w:t>5)</w:t>
      </w:r>
      <w:r w:rsidRPr="0071099F">
        <w:rPr>
          <w:rFonts w:eastAsia="Malgun Gothic"/>
        </w:rPr>
        <w:tab/>
        <w:t>shall set the minimumReportInterval timer to the minimumReportInterval time and start the timer;</w:t>
      </w:r>
    </w:p>
    <w:p w14:paraId="77D53723" w14:textId="77777777" w:rsidR="0071099F" w:rsidRPr="0071099F" w:rsidRDefault="0071099F" w:rsidP="0071099F">
      <w:pPr>
        <w:ind w:left="568" w:hanging="284"/>
        <w:rPr>
          <w:rFonts w:eastAsia="Malgun Gothic"/>
        </w:rPr>
      </w:pPr>
      <w:r w:rsidRPr="0071099F">
        <w:rPr>
          <w:rFonts w:eastAsia="Malgun Gothic"/>
        </w:rPr>
        <w:t>…</w:t>
      </w:r>
    </w:p>
    <w:p w14:paraId="49B13E56" w14:textId="77777777" w:rsidR="0071099F" w:rsidRPr="0071099F" w:rsidRDefault="0071099F" w:rsidP="0071099F">
      <w:pPr>
        <w:ind w:left="568" w:hanging="284"/>
        <w:rPr>
          <w:rFonts w:eastAsia="Malgun Gothic"/>
        </w:rPr>
      </w:pPr>
      <w:r w:rsidRPr="0071099F">
        <w:rPr>
          <w:rFonts w:eastAsia="Malgun Gothic"/>
        </w:rPr>
        <w:t>7)</w:t>
      </w:r>
      <w:r w:rsidRPr="0071099F">
        <w:rPr>
          <w:rFonts w:eastAsia="Malgun Gothic"/>
        </w:rPr>
        <w:tab/>
        <w:t>shall send the SIP MESSAGE request as specified in 3GPP TS 24.229 [4].</w:t>
      </w:r>
    </w:p>
    <w:p w14:paraId="2FB15690" w14:textId="77777777" w:rsidR="0071099F" w:rsidRPr="0071099F" w:rsidRDefault="0071099F" w:rsidP="0071099F">
      <w:r w:rsidRPr="0071099F">
        <w:t>[TS 24.379 clause F.3.3]</w:t>
      </w:r>
    </w:p>
    <w:p w14:paraId="4152ACAD" w14:textId="77777777" w:rsidR="0071099F" w:rsidRPr="0071099F" w:rsidRDefault="0071099F" w:rsidP="0071099F">
      <w:r w:rsidRPr="0071099F">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BB744F0" w14:textId="77777777" w:rsidR="0071099F" w:rsidRPr="0071099F" w:rsidRDefault="0071099F" w:rsidP="0071099F">
      <w:pPr>
        <w:keepNext/>
        <w:keepLines/>
        <w:spacing w:before="120"/>
        <w:ind w:left="1985" w:hanging="1985"/>
        <w:rPr>
          <w:rFonts w:ascii="Arial" w:hAnsi="Arial"/>
        </w:rPr>
      </w:pPr>
      <w:r w:rsidRPr="0071099F">
        <w:rPr>
          <w:rFonts w:ascii="Arial" w:hAnsi="Arial"/>
        </w:rPr>
        <w:t>6.3.2.3</w:t>
      </w:r>
      <w:r w:rsidRPr="0071099F">
        <w:rPr>
          <w:rFonts w:ascii="Arial" w:hAnsi="Arial"/>
        </w:rPr>
        <w:tab/>
        <w:t>Test description</w:t>
      </w:r>
    </w:p>
    <w:p w14:paraId="60DC67BA" w14:textId="77777777" w:rsidR="0071099F" w:rsidRPr="0071099F" w:rsidRDefault="0071099F" w:rsidP="0071099F">
      <w:pPr>
        <w:keepNext/>
        <w:keepLines/>
        <w:spacing w:before="120"/>
        <w:ind w:left="1985" w:hanging="1985"/>
        <w:rPr>
          <w:rFonts w:ascii="Arial" w:hAnsi="Arial"/>
        </w:rPr>
      </w:pPr>
      <w:r w:rsidRPr="0071099F">
        <w:rPr>
          <w:rFonts w:ascii="Arial" w:hAnsi="Arial"/>
        </w:rPr>
        <w:t>6.3.2.3.1</w:t>
      </w:r>
      <w:r w:rsidRPr="0071099F">
        <w:rPr>
          <w:rFonts w:ascii="Arial" w:hAnsi="Arial"/>
        </w:rPr>
        <w:tab/>
        <w:t>Pre-test conditions</w:t>
      </w:r>
    </w:p>
    <w:p w14:paraId="028441C9" w14:textId="77777777" w:rsidR="0071099F" w:rsidRPr="0071099F" w:rsidRDefault="0071099F" w:rsidP="0071099F">
      <w:pPr>
        <w:keepNext/>
        <w:keepLines/>
        <w:spacing w:before="120"/>
        <w:ind w:left="1985" w:hanging="1985"/>
        <w:rPr>
          <w:rFonts w:ascii="Arial" w:hAnsi="Arial"/>
        </w:rPr>
      </w:pPr>
      <w:r w:rsidRPr="0071099F">
        <w:rPr>
          <w:rFonts w:ascii="Arial" w:hAnsi="Arial"/>
        </w:rPr>
        <w:t>System Simulator:</w:t>
      </w:r>
    </w:p>
    <w:p w14:paraId="26DC6F1F" w14:textId="77777777" w:rsidR="0071099F" w:rsidRPr="0071099F" w:rsidRDefault="0071099F" w:rsidP="0071099F">
      <w:pPr>
        <w:ind w:left="568" w:hanging="284"/>
      </w:pPr>
      <w:r w:rsidRPr="0071099F">
        <w:t>-</w:t>
      </w:r>
      <w:r w:rsidRPr="0071099F">
        <w:tab/>
        <w:t>SS (MCPTT server)</w:t>
      </w:r>
    </w:p>
    <w:p w14:paraId="719FCD74" w14:textId="77777777" w:rsidR="0071099F" w:rsidRPr="0071099F" w:rsidRDefault="0071099F" w:rsidP="0071099F">
      <w:pPr>
        <w:ind w:left="851" w:hanging="284"/>
      </w:pPr>
      <w:r w:rsidRPr="0071099F">
        <w:t>-</w:t>
      </w:r>
      <w:r w:rsidRPr="0071099F">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1A99E024" w14:textId="77777777" w:rsidR="0071099F" w:rsidRPr="0071099F" w:rsidRDefault="0071099F" w:rsidP="0071099F">
      <w:pPr>
        <w:keepNext/>
        <w:keepLines/>
        <w:spacing w:before="120"/>
        <w:ind w:left="1985" w:hanging="1985"/>
        <w:rPr>
          <w:rFonts w:ascii="Arial" w:hAnsi="Arial"/>
        </w:rPr>
      </w:pPr>
      <w:r w:rsidRPr="0071099F">
        <w:rPr>
          <w:rFonts w:ascii="Arial" w:hAnsi="Arial"/>
        </w:rPr>
        <w:t>IUT:</w:t>
      </w:r>
    </w:p>
    <w:p w14:paraId="1C388871" w14:textId="77777777" w:rsidR="0071099F" w:rsidRPr="0071099F" w:rsidRDefault="0071099F" w:rsidP="0071099F">
      <w:pPr>
        <w:ind w:left="568" w:hanging="284"/>
      </w:pPr>
      <w:r w:rsidRPr="0071099F">
        <w:t>-</w:t>
      </w:r>
      <w:r w:rsidRPr="0071099F">
        <w:tab/>
        <w:t>UE (MCPTT client)</w:t>
      </w:r>
    </w:p>
    <w:p w14:paraId="3FD16A6B" w14:textId="77777777" w:rsidR="00133F29" w:rsidRPr="00874E7A" w:rsidRDefault="00133F29" w:rsidP="00133F29">
      <w:pPr>
        <w:pStyle w:val="B10"/>
        <w:rPr>
          <w:ins w:id="126" w:author="MCC160" w:date="2023-01-17T10:52:00Z"/>
        </w:rPr>
      </w:pPr>
      <w:ins w:id="127" w:author="MCC160" w:date="2023-01-17T10:52:00Z">
        <w:r w:rsidRPr="00874E7A">
          <w:t>-</w:t>
        </w:r>
        <w:r w:rsidRPr="00874E7A">
          <w:tab/>
          <w:t>The test USIM set as defined in TS 36.579-1 [2]</w:t>
        </w:r>
        <w:r>
          <w:t xml:space="preserve"> </w:t>
        </w:r>
        <w:r w:rsidRPr="00874E7A">
          <w:t>clause 5.5.10 is inserted.</w:t>
        </w:r>
      </w:ins>
    </w:p>
    <w:p w14:paraId="3FD715D7" w14:textId="12436DA1" w:rsidR="0071099F" w:rsidRPr="0071099F" w:rsidDel="00133F29" w:rsidRDefault="0071099F" w:rsidP="0071099F">
      <w:pPr>
        <w:ind w:left="568" w:hanging="284"/>
        <w:rPr>
          <w:del w:id="128" w:author="MCC160" w:date="2023-01-17T10:52:00Z"/>
        </w:rPr>
      </w:pPr>
      <w:del w:id="129" w:author="MCC160" w:date="2023-01-17T10:52:00Z">
        <w:r w:rsidRPr="0071099F" w:rsidDel="00133F29">
          <w:delText>-</w:delText>
        </w:r>
        <w:r w:rsidRPr="0071099F" w:rsidDel="00133F29">
          <w:tab/>
          <w:delText>The test USIM set as defined in TS 36.579-1 [2], subclause 5.5.10 is inserted.</w:delText>
        </w:r>
      </w:del>
    </w:p>
    <w:p w14:paraId="396DBB30" w14:textId="77777777" w:rsidR="0071099F" w:rsidRPr="0071099F" w:rsidRDefault="0071099F" w:rsidP="0071099F">
      <w:pPr>
        <w:keepNext/>
        <w:keepLines/>
        <w:spacing w:before="120"/>
        <w:ind w:left="1985" w:hanging="1985"/>
        <w:rPr>
          <w:rFonts w:ascii="Arial" w:hAnsi="Arial"/>
        </w:rPr>
      </w:pPr>
      <w:r w:rsidRPr="0071099F">
        <w:rPr>
          <w:rFonts w:ascii="Arial" w:hAnsi="Arial"/>
        </w:rPr>
        <w:t>Preamble:</w:t>
      </w:r>
    </w:p>
    <w:p w14:paraId="5DB9A00A" w14:textId="5F27A3BA" w:rsidR="00796D4F" w:rsidRPr="00874E7A" w:rsidRDefault="00796D4F" w:rsidP="00796D4F">
      <w:pPr>
        <w:pStyle w:val="B10"/>
        <w:rPr>
          <w:ins w:id="130" w:author="MCC160" w:date="2023-01-18T13:47:00Z"/>
        </w:rPr>
      </w:pPr>
      <w:ins w:id="131" w:author="MCC160" w:date="2023-01-18T13:47:00Z">
        <w:r w:rsidRPr="00874E7A">
          <w:t>-</w:t>
        </w:r>
        <w:r w:rsidRPr="00874E7A">
          <w:tab/>
        </w:r>
        <w:r>
          <w:t xml:space="preserve">The UE has performed procedure </w:t>
        </w:r>
      </w:ins>
      <w:ins w:id="132" w:author="MCC160" w:date="2023-01-18T14:07:00Z">
        <w:r w:rsidR="007F050A">
          <w:t>'</w:t>
        </w:r>
      </w:ins>
      <w:ins w:id="133" w:author="MCC160" w:date="2023-01-18T13:47:00Z">
        <w:r>
          <w:t>MCPTT UE registration</w:t>
        </w:r>
      </w:ins>
      <w:ins w:id="134" w:author="MCC160" w:date="2023-01-18T14:11:00Z">
        <w:r w:rsidR="007F050A">
          <w:t>'</w:t>
        </w:r>
      </w:ins>
      <w:ins w:id="135" w:author="MCC160" w:date="2023-01-18T13:47:00Z">
        <w:r>
          <w:t xml:space="preserve"> as specified in TS 36.579-1 [2] clause 5.4.2.</w:t>
        </w:r>
      </w:ins>
    </w:p>
    <w:p w14:paraId="353D8C94" w14:textId="0611732F" w:rsidR="00796D4F" w:rsidRPr="00874E7A" w:rsidRDefault="00796D4F" w:rsidP="00796D4F">
      <w:pPr>
        <w:pStyle w:val="B10"/>
        <w:rPr>
          <w:ins w:id="136" w:author="MCC160" w:date="2023-01-18T13:47:00Z"/>
        </w:rPr>
      </w:pPr>
      <w:ins w:id="137" w:author="MCC160" w:date="2023-01-18T13:47:00Z">
        <w:r w:rsidRPr="00874E7A">
          <w:t>-</w:t>
        </w:r>
        <w:r w:rsidRPr="00874E7A">
          <w:tab/>
        </w:r>
        <w:r>
          <w:t xml:space="preserve">The UE has performed procedure </w:t>
        </w:r>
      </w:ins>
      <w:ins w:id="138" w:author="MCC160" w:date="2023-01-18T14:07:00Z">
        <w:r w:rsidR="007F050A">
          <w:t>'</w:t>
        </w:r>
      </w:ins>
      <w:ins w:id="139" w:author="MCC160" w:date="2023-01-18T13:47:00Z">
        <w:r>
          <w:t>MCX Authorization/Configuration and Key Generation</w:t>
        </w:r>
      </w:ins>
      <w:ins w:id="140" w:author="MCC160" w:date="2023-01-18T14:11:00Z">
        <w:r w:rsidR="007F050A">
          <w:t>'</w:t>
        </w:r>
      </w:ins>
      <w:ins w:id="141" w:author="MCC160" w:date="2023-01-18T13:47:00Z">
        <w:r>
          <w:t xml:space="preserve"> as specified in TS 36.579-1 [2] clause 5.3.2.</w:t>
        </w:r>
      </w:ins>
    </w:p>
    <w:p w14:paraId="41B2F15C" w14:textId="1704F26E" w:rsidR="0071099F" w:rsidRPr="0071099F" w:rsidDel="00796D4F" w:rsidRDefault="0071099F" w:rsidP="0071099F">
      <w:pPr>
        <w:ind w:left="568" w:hanging="284"/>
        <w:rPr>
          <w:del w:id="142" w:author="MCC160" w:date="2023-01-18T13:47:00Z"/>
        </w:rPr>
      </w:pPr>
      <w:del w:id="143" w:author="MCC160" w:date="2023-01-18T13:47:00Z">
        <w:r w:rsidRPr="0071099F" w:rsidDel="00796D4F">
          <w:lastRenderedPageBreak/>
          <w:delText>-</w:delText>
        </w:r>
        <w:r w:rsidRPr="0071099F" w:rsidDel="00796D4F">
          <w:tab/>
          <w:delText>The UE has performed the Generic Test Procedure for MCPTT UE registration as specified in TS 36.579-1 [2], subclause 5.4.2.</w:delText>
        </w:r>
      </w:del>
    </w:p>
    <w:p w14:paraId="08E236DC" w14:textId="31E9499B" w:rsidR="0071099F" w:rsidRPr="0071099F" w:rsidDel="00796D4F" w:rsidRDefault="0071099F" w:rsidP="0071099F">
      <w:pPr>
        <w:ind w:left="568" w:hanging="284"/>
        <w:rPr>
          <w:del w:id="144" w:author="MCC160" w:date="2023-01-18T13:47:00Z"/>
        </w:rPr>
      </w:pPr>
      <w:del w:id="145" w:author="MCC160" w:date="2023-01-18T13:47:00Z">
        <w:r w:rsidRPr="0071099F" w:rsidDel="00796D4F">
          <w:delText>-</w:delText>
        </w:r>
        <w:r w:rsidRPr="0071099F" w:rsidDel="00796D4F">
          <w:tab/>
          <w:delText>The MCPTT User performs the procedure for MCPTT Authorization/Configuration and Key Generation as specified in TS 36.579-1 [2], subclause 5.3.2.</w:delText>
        </w:r>
      </w:del>
    </w:p>
    <w:p w14:paraId="695F40A1" w14:textId="77777777" w:rsidR="0071099F" w:rsidRPr="0071099F" w:rsidRDefault="0071099F" w:rsidP="0071099F">
      <w:pPr>
        <w:ind w:left="568" w:hanging="284"/>
      </w:pPr>
      <w:r w:rsidRPr="0071099F">
        <w:t>-</w:t>
      </w:r>
      <w:r w:rsidRPr="0071099F">
        <w:tab/>
        <w:t>UE States at the end of the preamble</w:t>
      </w:r>
    </w:p>
    <w:p w14:paraId="063F4EDD" w14:textId="77777777" w:rsidR="0071099F" w:rsidRPr="0071099F" w:rsidRDefault="0071099F" w:rsidP="0071099F">
      <w:pPr>
        <w:ind w:left="851" w:hanging="284"/>
      </w:pPr>
      <w:r w:rsidRPr="0071099F">
        <w:t>-</w:t>
      </w:r>
      <w:r w:rsidRPr="0071099F">
        <w:tab/>
        <w:t>The UE is in E-UTRA Registered, Idle Mode state on Cell 1 (Serving cell).</w:t>
      </w:r>
    </w:p>
    <w:p w14:paraId="45C116C1" w14:textId="77777777" w:rsidR="0071099F" w:rsidRPr="0071099F" w:rsidRDefault="0071099F" w:rsidP="0071099F">
      <w:pPr>
        <w:ind w:left="851" w:hanging="284"/>
      </w:pPr>
      <w:r w:rsidRPr="0071099F">
        <w:t>-</w:t>
      </w:r>
      <w:r w:rsidRPr="0071099F">
        <w:tab/>
        <w:t>The MCPTT Client Application has been activated and User has registered-in as the MCPTT User with the Server as active user at the Client.</w:t>
      </w:r>
    </w:p>
    <w:p w14:paraId="1B92B2DF" w14:textId="77777777" w:rsidR="0071099F" w:rsidRPr="0071099F" w:rsidRDefault="0071099F" w:rsidP="0071099F">
      <w:pPr>
        <w:keepNext/>
        <w:keepLines/>
        <w:spacing w:before="120"/>
        <w:ind w:left="1985" w:hanging="1985"/>
        <w:rPr>
          <w:rFonts w:ascii="Arial" w:hAnsi="Arial"/>
        </w:rPr>
      </w:pPr>
      <w:r w:rsidRPr="0071099F">
        <w:rPr>
          <w:rFonts w:ascii="Arial" w:hAnsi="Arial"/>
        </w:rPr>
        <w:lastRenderedPageBreak/>
        <w:t>6.3.2.3.2</w:t>
      </w:r>
      <w:r w:rsidRPr="0071099F">
        <w:rPr>
          <w:rFonts w:ascii="Arial" w:hAnsi="Arial"/>
        </w:rPr>
        <w:tab/>
        <w:t>Test procedure sequence</w:t>
      </w:r>
    </w:p>
    <w:p w14:paraId="65E4D6CC" w14:textId="77777777" w:rsidR="0071099F" w:rsidRPr="0071099F" w:rsidRDefault="0071099F" w:rsidP="0071099F">
      <w:pPr>
        <w:keepNext/>
        <w:keepLines/>
        <w:spacing w:before="60"/>
        <w:jc w:val="center"/>
        <w:rPr>
          <w:rFonts w:ascii="Arial" w:hAnsi="Arial"/>
          <w:b/>
        </w:rPr>
      </w:pPr>
      <w:r w:rsidRPr="0071099F">
        <w:rPr>
          <w:rFonts w:ascii="Arial" w:hAnsi="Arial"/>
          <w:b/>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71099F" w14:paraId="1B7C89F5" w14:textId="77777777" w:rsidTr="00FB0651">
        <w:tc>
          <w:tcPr>
            <w:tcW w:w="649" w:type="dxa"/>
            <w:tcBorders>
              <w:top w:val="single" w:sz="4" w:space="0" w:color="auto"/>
              <w:left w:val="single" w:sz="4" w:space="0" w:color="auto"/>
              <w:bottom w:val="nil"/>
              <w:right w:val="single" w:sz="4" w:space="0" w:color="auto"/>
            </w:tcBorders>
            <w:hideMark/>
          </w:tcPr>
          <w:p w14:paraId="17113C62"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0B464123"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13DA4C6"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E6F73A"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3BA747DC"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Verdict</w:t>
            </w:r>
          </w:p>
        </w:tc>
      </w:tr>
      <w:tr w:rsidR="0071099F" w:rsidRPr="0071099F" w14:paraId="13AD8A94" w14:textId="77777777" w:rsidTr="00FB0651">
        <w:tc>
          <w:tcPr>
            <w:tcW w:w="649" w:type="dxa"/>
            <w:tcBorders>
              <w:top w:val="nil"/>
              <w:left w:val="single" w:sz="4" w:space="0" w:color="auto"/>
              <w:bottom w:val="single" w:sz="4" w:space="0" w:color="auto"/>
              <w:right w:val="single" w:sz="4" w:space="0" w:color="auto"/>
            </w:tcBorders>
          </w:tcPr>
          <w:p w14:paraId="13C536FA" w14:textId="77777777" w:rsidR="0071099F" w:rsidRPr="0071099F" w:rsidRDefault="0071099F" w:rsidP="0071099F">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FDAC66D" w14:textId="77777777" w:rsidR="0071099F" w:rsidRPr="0071099F" w:rsidRDefault="0071099F" w:rsidP="0071099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6FB0083"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64F9547" w14:textId="77777777" w:rsidR="0071099F" w:rsidRPr="0071099F" w:rsidRDefault="0071099F" w:rsidP="0071099F">
            <w:pPr>
              <w:keepNext/>
              <w:keepLines/>
              <w:spacing w:after="0"/>
              <w:jc w:val="center"/>
              <w:rPr>
                <w:rFonts w:ascii="Arial" w:hAnsi="Arial"/>
                <w:b/>
                <w:sz w:val="18"/>
              </w:rPr>
            </w:pPr>
            <w:r w:rsidRPr="0071099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61EB003" w14:textId="77777777" w:rsidR="0071099F" w:rsidRPr="0071099F" w:rsidRDefault="0071099F" w:rsidP="0071099F">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42536098" w14:textId="77777777" w:rsidR="0071099F" w:rsidRPr="0071099F" w:rsidRDefault="0071099F" w:rsidP="0071099F">
            <w:pPr>
              <w:keepNext/>
              <w:keepLines/>
              <w:spacing w:after="0"/>
              <w:jc w:val="center"/>
              <w:rPr>
                <w:rFonts w:ascii="Arial" w:hAnsi="Arial"/>
                <w:b/>
                <w:sz w:val="18"/>
              </w:rPr>
            </w:pPr>
          </w:p>
        </w:tc>
      </w:tr>
      <w:tr w:rsidR="0071099F" w:rsidRPr="0071099F" w14:paraId="09D301CE" w14:textId="77777777" w:rsidTr="00FB0651">
        <w:tc>
          <w:tcPr>
            <w:tcW w:w="649" w:type="dxa"/>
            <w:tcBorders>
              <w:top w:val="nil"/>
              <w:left w:val="single" w:sz="4" w:space="0" w:color="auto"/>
              <w:bottom w:val="single" w:sz="4" w:space="0" w:color="auto"/>
              <w:right w:val="single" w:sz="4" w:space="0" w:color="auto"/>
            </w:tcBorders>
            <w:hideMark/>
          </w:tcPr>
          <w:p w14:paraId="03A9FDB3" w14:textId="77777777" w:rsidR="0071099F" w:rsidRPr="0071099F" w:rsidRDefault="0071099F" w:rsidP="0071099F">
            <w:pPr>
              <w:keepNext/>
              <w:keepLines/>
              <w:spacing w:after="0"/>
              <w:jc w:val="center"/>
              <w:rPr>
                <w:rFonts w:ascii="Arial" w:hAnsi="Arial"/>
                <w:sz w:val="18"/>
              </w:rPr>
            </w:pPr>
            <w:r w:rsidRPr="0071099F">
              <w:rPr>
                <w:rFonts w:ascii="Arial" w:hAnsi="Arial"/>
                <w:sz w:val="18"/>
                <w:szCs w:val="18"/>
              </w:rPr>
              <w:t>0</w:t>
            </w:r>
          </w:p>
        </w:tc>
        <w:tc>
          <w:tcPr>
            <w:tcW w:w="3970" w:type="dxa"/>
            <w:tcBorders>
              <w:top w:val="nil"/>
              <w:left w:val="single" w:sz="4" w:space="0" w:color="auto"/>
              <w:bottom w:val="single" w:sz="4" w:space="0" w:color="auto"/>
              <w:right w:val="single" w:sz="4" w:space="0" w:color="auto"/>
            </w:tcBorders>
            <w:hideMark/>
          </w:tcPr>
          <w:p w14:paraId="2B767CC4" w14:textId="77777777" w:rsidR="0071099F" w:rsidRPr="0071099F" w:rsidRDefault="0071099F" w:rsidP="0071099F">
            <w:pPr>
              <w:keepNext/>
              <w:keepLines/>
              <w:spacing w:after="0"/>
              <w:rPr>
                <w:rFonts w:ascii="Arial" w:hAnsi="Arial"/>
                <w:sz w:val="18"/>
              </w:rPr>
            </w:pPr>
            <w:r w:rsidRPr="0071099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B9D42A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128CCE"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71B0A52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0BCE61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61708EF4" w14:textId="77777777" w:rsidTr="00FB0651">
        <w:tc>
          <w:tcPr>
            <w:tcW w:w="649" w:type="dxa"/>
            <w:tcBorders>
              <w:top w:val="nil"/>
              <w:left w:val="single" w:sz="4" w:space="0" w:color="auto"/>
              <w:bottom w:val="single" w:sz="4" w:space="0" w:color="auto"/>
              <w:right w:val="single" w:sz="4" w:space="0" w:color="auto"/>
            </w:tcBorders>
            <w:hideMark/>
          </w:tcPr>
          <w:p w14:paraId="7EF8F753"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1-1AB</w:t>
            </w:r>
          </w:p>
        </w:tc>
        <w:tc>
          <w:tcPr>
            <w:tcW w:w="3970" w:type="dxa"/>
            <w:tcBorders>
              <w:top w:val="nil"/>
              <w:left w:val="single" w:sz="4" w:space="0" w:color="auto"/>
              <w:bottom w:val="single" w:sz="4" w:space="0" w:color="auto"/>
              <w:right w:val="single" w:sz="4" w:space="0" w:color="auto"/>
            </w:tcBorders>
            <w:hideMark/>
          </w:tcPr>
          <w:p w14:paraId="5B4698BF" w14:textId="7D6D2867" w:rsidR="00EE086D" w:rsidRDefault="0071099F" w:rsidP="0071099F">
            <w:pPr>
              <w:keepNext/>
              <w:keepLines/>
              <w:spacing w:after="0"/>
              <w:rPr>
                <w:ins w:id="146" w:author="MCC160" w:date="2023-01-21T16:44:00Z"/>
                <w:rFonts w:ascii="Arial" w:hAnsi="Arial"/>
                <w:sz w:val="18"/>
                <w:szCs w:val="18"/>
              </w:rPr>
            </w:pPr>
            <w:r w:rsidRPr="0071099F">
              <w:rPr>
                <w:rFonts w:ascii="Arial" w:hAnsi="Arial"/>
                <w:sz w:val="18"/>
                <w:szCs w:val="18"/>
              </w:rPr>
              <w:t>Steps 1a1</w:t>
            </w:r>
            <w:ins w:id="147" w:author="MCC160" w:date="2023-01-21T16:43:00Z">
              <w:r w:rsidR="00EE086D">
                <w:rPr>
                  <w:rFonts w:ascii="Arial" w:hAnsi="Arial"/>
                  <w:sz w:val="18"/>
                  <w:szCs w:val="18"/>
                </w:rPr>
                <w:t>-3</w:t>
              </w:r>
            </w:ins>
            <w:del w:id="148" w:author="MCC160" w:date="2023-01-21T16:43:00Z">
              <w:r w:rsidRPr="0071099F" w:rsidDel="00EE086D">
                <w:rPr>
                  <w:rFonts w:ascii="Arial" w:hAnsi="Arial"/>
                  <w:sz w:val="18"/>
                  <w:szCs w:val="18"/>
                </w:rPr>
                <w:delText xml:space="preserve"> to 3</w:delText>
              </w:r>
            </w:del>
            <w:r w:rsidRPr="0071099F">
              <w:rPr>
                <w:rFonts w:ascii="Arial" w:hAnsi="Arial"/>
                <w:sz w:val="18"/>
                <w:szCs w:val="18"/>
              </w:rPr>
              <w:t xml:space="preserve"> of </w:t>
            </w:r>
            <w:del w:id="149" w:author="MCC160" w:date="2023-01-21T16:43:00Z">
              <w:r w:rsidRPr="0071099F" w:rsidDel="00EE086D">
                <w:rPr>
                  <w:rFonts w:ascii="Arial" w:hAnsi="Arial"/>
                  <w:sz w:val="18"/>
                  <w:szCs w:val="18"/>
                </w:rPr>
                <w:delText xml:space="preserve">the </w:delText>
              </w:r>
            </w:del>
            <w:r w:rsidRPr="0071099F">
              <w:rPr>
                <w:rFonts w:ascii="Arial" w:hAnsi="Arial"/>
                <w:sz w:val="18"/>
              </w:rPr>
              <w:t xml:space="preserve">procedure </w:t>
            </w:r>
            <w:del w:id="150" w:author="MCC160" w:date="2023-01-21T16:43:00Z">
              <w:r w:rsidRPr="0071099F" w:rsidDel="00EE086D">
                <w:rPr>
                  <w:rFonts w:ascii="Arial" w:hAnsi="Arial"/>
                  <w:sz w:val="18"/>
                </w:rPr>
                <w:delText xml:space="preserve">for </w:delText>
              </w:r>
            </w:del>
            <w:ins w:id="151" w:author="MCC160" w:date="2023-01-21T16:43:00Z">
              <w:r w:rsidR="00EE086D">
                <w:rPr>
                  <w:rFonts w:ascii="Arial" w:hAnsi="Arial"/>
                  <w:sz w:val="18"/>
                </w:rPr>
                <w:t>'</w:t>
              </w:r>
            </w:ins>
            <w:r w:rsidRPr="0071099F">
              <w:rPr>
                <w:rFonts w:ascii="Arial" w:hAnsi="Arial"/>
                <w:sz w:val="18"/>
              </w:rPr>
              <w:t>MCX SIP MESSAGE CT</w:t>
            </w:r>
            <w:ins w:id="152" w:author="MCC160" w:date="2023-01-21T16:43:00Z">
              <w:r w:rsidR="00EE086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5.3.33.3-1</w:t>
            </w:r>
            <w:r w:rsidRPr="0071099F">
              <w:rPr>
                <w:rFonts w:ascii="Arial" w:hAnsi="Arial"/>
                <w:sz w:val="18"/>
              </w:rPr>
              <w:t xml:space="preserve"> </w:t>
            </w:r>
            <w:r w:rsidRPr="0071099F">
              <w:rPr>
                <w:rFonts w:ascii="Arial" w:hAnsi="Arial"/>
                <w:sz w:val="18"/>
                <w:szCs w:val="18"/>
              </w:rPr>
              <w:t>are performed to configure</w:t>
            </w:r>
            <w:del w:id="153" w:author="MCC160" w:date="2023-01-22T09:48:00Z">
              <w:r w:rsidRPr="0071099F" w:rsidDel="00EB5909">
                <w:rPr>
                  <w:rFonts w:ascii="Arial" w:hAnsi="Arial"/>
                  <w:sz w:val="18"/>
                  <w:szCs w:val="18"/>
                </w:rPr>
                <w:delText xml:space="preserve"> a</w:delText>
              </w:r>
            </w:del>
            <w:r w:rsidRPr="0071099F">
              <w:rPr>
                <w:rFonts w:ascii="Arial" w:hAnsi="Arial"/>
                <w:sz w:val="18"/>
                <w:szCs w:val="18"/>
              </w:rPr>
              <w:t xml:space="preserve"> location reporting </w:t>
            </w:r>
            <w:ins w:id="154" w:author="MCC160" w:date="2023-01-22T09:51:00Z">
              <w:r w:rsidR="00EB5909">
                <w:rPr>
                  <w:rFonts w:ascii="Arial" w:hAnsi="Arial"/>
                  <w:sz w:val="18"/>
                  <w:szCs w:val="18"/>
                </w:rPr>
                <w:t xml:space="preserve">with </w:t>
              </w:r>
            </w:ins>
            <w:del w:id="155" w:author="MCC160" w:date="2023-01-22T09:52:00Z">
              <w:r w:rsidRPr="0071099F" w:rsidDel="00EB5909">
                <w:rPr>
                  <w:rFonts w:ascii="Arial" w:hAnsi="Arial"/>
                  <w:sz w:val="18"/>
                  <w:szCs w:val="18"/>
                </w:rPr>
                <w:delText xml:space="preserve">containing </w:delText>
              </w:r>
              <w:r w:rsidRPr="0071099F" w:rsidDel="00EB5909">
                <w:rPr>
                  <w:rFonts w:ascii="Arial" w:hAnsi="Arial"/>
                  <w:sz w:val="18"/>
                </w:rPr>
                <w:delText xml:space="preserve">configuration parameters for both NonEmergencyLocationInformation and EmergencyLocationInformation, </w:delText>
              </w:r>
            </w:del>
            <w:del w:id="156" w:author="MCC160" w:date="2023-01-21T16:44:00Z">
              <w:r w:rsidRPr="0071099F" w:rsidDel="00EE086D">
                <w:rPr>
                  <w:rFonts w:ascii="Arial" w:hAnsi="Arial"/>
                  <w:sz w:val="18"/>
                </w:rPr>
                <w:delText xml:space="preserve">and, </w:delText>
              </w:r>
            </w:del>
            <w:r w:rsidRPr="0071099F">
              <w:rPr>
                <w:rFonts w:ascii="Arial" w:hAnsi="Arial"/>
                <w:i/>
                <w:sz w:val="18"/>
              </w:rPr>
              <w:t>minimumReportInterval</w:t>
            </w:r>
            <w:r w:rsidRPr="0071099F">
              <w:rPr>
                <w:rFonts w:ascii="Arial" w:hAnsi="Arial"/>
                <w:sz w:val="18"/>
              </w:rPr>
              <w:t xml:space="preserve"> timer set to 20</w:t>
            </w:r>
            <w:ins w:id="157" w:author="MCC160" w:date="2023-01-22T09:52:00Z">
              <w:r w:rsidR="00EB5909">
                <w:rPr>
                  <w:rFonts w:ascii="Arial" w:hAnsi="Arial"/>
                  <w:sz w:val="18"/>
                </w:rPr>
                <w:t>s</w:t>
              </w:r>
            </w:ins>
            <w:del w:id="158" w:author="MCC160" w:date="2023-01-22T09:52:00Z">
              <w:r w:rsidRPr="0071099F" w:rsidDel="00EB5909">
                <w:rPr>
                  <w:rFonts w:ascii="Arial" w:hAnsi="Arial"/>
                  <w:sz w:val="18"/>
                </w:rPr>
                <w:delText xml:space="preserve"> sec</w:delText>
              </w:r>
            </w:del>
            <w:r w:rsidRPr="0071099F">
              <w:rPr>
                <w:rFonts w:ascii="Arial" w:hAnsi="Arial"/>
                <w:sz w:val="18"/>
              </w:rPr>
              <w:t xml:space="preserve"> </w:t>
            </w:r>
            <w:r w:rsidRPr="0071099F">
              <w:rPr>
                <w:rFonts w:ascii="Arial" w:hAnsi="Arial"/>
                <w:sz w:val="18"/>
                <w:szCs w:val="18"/>
              </w:rPr>
              <w:t>and</w:t>
            </w:r>
            <w:del w:id="159" w:author="MCC160" w:date="2023-01-21T16:44:00Z">
              <w:r w:rsidRPr="0071099F" w:rsidDel="00EE086D">
                <w:rPr>
                  <w:rFonts w:ascii="Arial" w:hAnsi="Arial"/>
                  <w:sz w:val="18"/>
                  <w:szCs w:val="18"/>
                </w:rPr>
                <w:delText>,</w:delText>
              </w:r>
            </w:del>
            <w:del w:id="160" w:author="MCC160" w:date="2023-01-22T09:52:00Z">
              <w:r w:rsidRPr="0071099F" w:rsidDel="00EB5909">
                <w:rPr>
                  <w:rFonts w:ascii="Arial" w:hAnsi="Arial"/>
                  <w:sz w:val="18"/>
                  <w:szCs w:val="18"/>
                </w:rPr>
                <w:delText xml:space="preserve"> periodic trigger criteria with</w:delText>
              </w:r>
            </w:del>
            <w:r w:rsidRPr="0071099F">
              <w:rPr>
                <w:rFonts w:ascii="Arial" w:hAnsi="Arial"/>
                <w:sz w:val="18"/>
                <w:szCs w:val="18"/>
              </w:rPr>
              <w:t xml:space="preserve"> </w:t>
            </w:r>
            <w:r w:rsidRPr="0071099F">
              <w:rPr>
                <w:rFonts w:ascii="Arial" w:hAnsi="Arial"/>
                <w:i/>
                <w:sz w:val="18"/>
              </w:rPr>
              <w:t>PeriodicReport</w:t>
            </w:r>
            <w:r w:rsidRPr="0071099F">
              <w:rPr>
                <w:rFonts w:ascii="Arial" w:hAnsi="Arial"/>
                <w:sz w:val="18"/>
                <w:szCs w:val="18"/>
              </w:rPr>
              <w:t xml:space="preserve"> reporting interval set to 15</w:t>
            </w:r>
            <w:ins w:id="161" w:author="MCC160" w:date="2023-01-22T09:52:00Z">
              <w:r w:rsidR="00EB5909">
                <w:rPr>
                  <w:rFonts w:ascii="Arial" w:hAnsi="Arial"/>
                  <w:sz w:val="18"/>
                  <w:szCs w:val="18"/>
                </w:rPr>
                <w:t>s</w:t>
              </w:r>
            </w:ins>
            <w:del w:id="162" w:author="MCC160" w:date="2023-01-22T09:52:00Z">
              <w:r w:rsidRPr="0071099F" w:rsidDel="00EB5909">
                <w:rPr>
                  <w:rFonts w:ascii="Arial" w:hAnsi="Arial"/>
                  <w:sz w:val="18"/>
                  <w:szCs w:val="18"/>
                </w:rPr>
                <w:delText xml:space="preserve"> sec</w:delText>
              </w:r>
            </w:del>
            <w:r w:rsidRPr="0071099F">
              <w:rPr>
                <w:rFonts w:ascii="Arial" w:hAnsi="Arial"/>
                <w:sz w:val="18"/>
                <w:szCs w:val="18"/>
              </w:rPr>
              <w:t>.</w:t>
            </w:r>
            <w:del w:id="163" w:author="MCC160" w:date="2023-01-21T16:44:00Z">
              <w:r w:rsidRPr="0071099F" w:rsidDel="00EE086D">
                <w:rPr>
                  <w:rFonts w:ascii="Arial" w:hAnsi="Arial"/>
                  <w:sz w:val="18"/>
                  <w:szCs w:val="18"/>
                </w:rPr>
                <w:delText xml:space="preserve"> </w:delText>
              </w:r>
            </w:del>
          </w:p>
          <w:p w14:paraId="4B55E34C" w14:textId="77777777" w:rsidR="00EE086D" w:rsidRDefault="00EE086D" w:rsidP="0071099F">
            <w:pPr>
              <w:keepNext/>
              <w:keepLines/>
              <w:spacing w:after="0"/>
              <w:rPr>
                <w:ins w:id="164" w:author="MCC160" w:date="2023-01-21T16:44:00Z"/>
                <w:rFonts w:ascii="Arial" w:hAnsi="Arial"/>
                <w:sz w:val="18"/>
                <w:szCs w:val="18"/>
              </w:rPr>
            </w:pPr>
          </w:p>
          <w:p w14:paraId="303533E6" w14:textId="4697DF14" w:rsidR="0071099F" w:rsidRPr="0071099F" w:rsidRDefault="0071099F" w:rsidP="0071099F">
            <w:pPr>
              <w:keepNext/>
              <w:keepLines/>
              <w:spacing w:after="0"/>
              <w:rPr>
                <w:rFonts w:ascii="Arial" w:hAnsi="Arial"/>
                <w:sz w:val="18"/>
                <w:szCs w:val="18"/>
              </w:rPr>
            </w:pPr>
            <w:r w:rsidRPr="0071099F">
              <w:rPr>
                <w:rFonts w:ascii="Arial" w:hAnsi="Arial"/>
                <w:sz w:val="18"/>
                <w:szCs w:val="18"/>
              </w:rPr>
              <w:t xml:space="preserve">NOTE: The handling of the </w:t>
            </w:r>
            <w:r w:rsidRPr="0071099F">
              <w:rPr>
                <w:rFonts w:ascii="Arial" w:hAnsi="Arial"/>
                <w:i/>
                <w:sz w:val="18"/>
              </w:rPr>
              <w:t>PeriodicReport</w:t>
            </w:r>
            <w:r w:rsidRPr="0071099F">
              <w:rPr>
                <w:rFonts w:ascii="Arial" w:hAnsi="Arial"/>
                <w:sz w:val="18"/>
                <w:szCs w:val="18"/>
              </w:rPr>
              <w:t xml:space="preserve"> is not tested in this test. It is added here for the purpose of verifying that the UE restarts the </w:t>
            </w:r>
            <w:r w:rsidRPr="0071099F">
              <w:rPr>
                <w:rFonts w:ascii="Arial" w:hAnsi="Arial"/>
                <w:i/>
                <w:sz w:val="18"/>
              </w:rPr>
              <w:t>minimumReportInterval</w:t>
            </w:r>
            <w:r w:rsidRPr="0071099F">
              <w:rPr>
                <w:rFonts w:ascii="Arial" w:hAnsi="Arial"/>
                <w:sz w:val="18"/>
              </w:rPr>
              <w:t xml:space="preserve"> – when the Periodic report trigger fires before the expiration of the </w:t>
            </w:r>
            <w:r w:rsidRPr="0071099F">
              <w:rPr>
                <w:rFonts w:ascii="Arial" w:hAnsi="Arial"/>
                <w:i/>
                <w:sz w:val="18"/>
              </w:rPr>
              <w:t>minimumReportInterval</w:t>
            </w:r>
            <w:r w:rsidRPr="0071099F">
              <w:rPr>
                <w:rFonts w:ascii="Arial" w:hAnsi="Arial"/>
                <w:sz w:val="18"/>
              </w:rP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0414C51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D8CDBB"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37594D6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77FA894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6D09A0BE" w14:textId="77777777" w:rsidTr="00FB0651">
        <w:tc>
          <w:tcPr>
            <w:tcW w:w="649" w:type="dxa"/>
            <w:tcBorders>
              <w:top w:val="nil"/>
              <w:left w:val="single" w:sz="4" w:space="0" w:color="auto"/>
              <w:bottom w:val="single" w:sz="4" w:space="0" w:color="auto"/>
              <w:right w:val="single" w:sz="4" w:space="0" w:color="auto"/>
            </w:tcBorders>
            <w:hideMark/>
          </w:tcPr>
          <w:p w14:paraId="362908B9"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1A</w:t>
            </w:r>
          </w:p>
        </w:tc>
        <w:tc>
          <w:tcPr>
            <w:tcW w:w="3970" w:type="dxa"/>
            <w:tcBorders>
              <w:top w:val="nil"/>
              <w:left w:val="single" w:sz="4" w:space="0" w:color="auto"/>
              <w:bottom w:val="single" w:sz="4" w:space="0" w:color="auto"/>
              <w:right w:val="single" w:sz="4" w:space="0" w:color="auto"/>
            </w:tcBorders>
            <w:hideMark/>
          </w:tcPr>
          <w:p w14:paraId="5F407221"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Start timer t_Wait=10s (NOTE 1)</w:t>
            </w:r>
          </w:p>
        </w:tc>
        <w:tc>
          <w:tcPr>
            <w:tcW w:w="709" w:type="dxa"/>
            <w:tcBorders>
              <w:top w:val="single" w:sz="4" w:space="0" w:color="auto"/>
              <w:left w:val="single" w:sz="4" w:space="0" w:color="auto"/>
              <w:bottom w:val="single" w:sz="4" w:space="0" w:color="auto"/>
              <w:right w:val="single" w:sz="4" w:space="0" w:color="auto"/>
            </w:tcBorders>
            <w:hideMark/>
          </w:tcPr>
          <w:p w14:paraId="46673C6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85CC50"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04FBBAB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48367A9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7F44BBD8" w14:textId="77777777" w:rsidTr="00FB0651">
        <w:tc>
          <w:tcPr>
            <w:tcW w:w="649" w:type="dxa"/>
            <w:tcBorders>
              <w:top w:val="nil"/>
              <w:left w:val="single" w:sz="4" w:space="0" w:color="auto"/>
              <w:bottom w:val="single" w:sz="4" w:space="0" w:color="auto"/>
              <w:right w:val="single" w:sz="4" w:space="0" w:color="auto"/>
            </w:tcBorders>
            <w:hideMark/>
          </w:tcPr>
          <w:p w14:paraId="25688838"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1B</w:t>
            </w:r>
          </w:p>
        </w:tc>
        <w:tc>
          <w:tcPr>
            <w:tcW w:w="3970" w:type="dxa"/>
            <w:tcBorders>
              <w:top w:val="nil"/>
              <w:left w:val="single" w:sz="4" w:space="0" w:color="auto"/>
              <w:bottom w:val="single" w:sz="4" w:space="0" w:color="auto"/>
              <w:right w:val="single" w:sz="4" w:space="0" w:color="auto"/>
            </w:tcBorders>
            <w:hideMark/>
          </w:tcPr>
          <w:p w14:paraId="363E951A"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Start timer t_PeriodicReport=15s (</w:t>
            </w:r>
            <w:r w:rsidRPr="0071099F">
              <w:rPr>
                <w:rFonts w:ascii="Arial" w:hAnsi="Arial"/>
                <w:i/>
                <w:sz w:val="18"/>
              </w:rPr>
              <w:t>PeriodicReport</w:t>
            </w:r>
            <w:r w:rsidRPr="0071099F">
              <w:rPr>
                <w:rFonts w:ascii="Arial" w:hAnsi="Arial"/>
                <w:sz w:val="18"/>
              </w:rPr>
              <w:t xml:space="preserve"> timer set in step 1</w:t>
            </w:r>
            <w:r w:rsidRPr="0071099F">
              <w:rPr>
                <w:rFonts w:ascii="Arial" w:hAnsi="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9EAC83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106BB4"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400C44A"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7C7713E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48CA559" w14:textId="77777777" w:rsidTr="00FB0651">
        <w:tc>
          <w:tcPr>
            <w:tcW w:w="649" w:type="dxa"/>
            <w:tcBorders>
              <w:top w:val="nil"/>
              <w:left w:val="single" w:sz="4" w:space="0" w:color="auto"/>
              <w:bottom w:val="single" w:sz="4" w:space="0" w:color="auto"/>
              <w:right w:val="single" w:sz="4" w:space="0" w:color="auto"/>
            </w:tcBorders>
            <w:hideMark/>
          </w:tcPr>
          <w:p w14:paraId="0AE74FC6"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66EC0D9C" w14:textId="77777777" w:rsidR="0071099F" w:rsidRPr="0071099F" w:rsidRDefault="0071099F" w:rsidP="0071099F">
            <w:pPr>
              <w:keepNext/>
              <w:keepLines/>
              <w:spacing w:after="0"/>
              <w:rPr>
                <w:rFonts w:ascii="Arial" w:hAnsi="Arial"/>
                <w:sz w:val="18"/>
                <w:szCs w:val="18"/>
              </w:rPr>
            </w:pPr>
            <w:r w:rsidRPr="0071099F">
              <w:rPr>
                <w:rFonts w:ascii="Arial" w:hAnsi="Arial"/>
                <w:sz w:val="18"/>
              </w:rP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8D2F9B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C34F88"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7FCECAA7"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3B4155F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8CE588B" w14:textId="77777777" w:rsidTr="00FB0651">
        <w:tc>
          <w:tcPr>
            <w:tcW w:w="649" w:type="dxa"/>
            <w:tcBorders>
              <w:top w:val="nil"/>
              <w:left w:val="single" w:sz="4" w:space="0" w:color="auto"/>
              <w:bottom w:val="single" w:sz="4" w:space="0" w:color="auto"/>
              <w:right w:val="single" w:sz="4" w:space="0" w:color="auto"/>
            </w:tcBorders>
            <w:hideMark/>
          </w:tcPr>
          <w:p w14:paraId="32B02A63"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1C</w:t>
            </w:r>
          </w:p>
        </w:tc>
        <w:tc>
          <w:tcPr>
            <w:tcW w:w="3970" w:type="dxa"/>
            <w:tcBorders>
              <w:top w:val="nil"/>
              <w:left w:val="single" w:sz="4" w:space="0" w:color="auto"/>
              <w:bottom w:val="single" w:sz="4" w:space="0" w:color="auto"/>
              <w:right w:val="single" w:sz="4" w:space="0" w:color="auto"/>
            </w:tcBorders>
            <w:hideMark/>
          </w:tcPr>
          <w:p w14:paraId="2B56F6C0"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t_Wait expires.</w:t>
            </w:r>
          </w:p>
        </w:tc>
        <w:tc>
          <w:tcPr>
            <w:tcW w:w="709" w:type="dxa"/>
            <w:tcBorders>
              <w:top w:val="single" w:sz="4" w:space="0" w:color="auto"/>
              <w:left w:val="single" w:sz="4" w:space="0" w:color="auto"/>
              <w:bottom w:val="single" w:sz="4" w:space="0" w:color="auto"/>
              <w:right w:val="single" w:sz="4" w:space="0" w:color="auto"/>
            </w:tcBorders>
            <w:hideMark/>
          </w:tcPr>
          <w:p w14:paraId="4244F4F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A76CA66"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A3F920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3D1203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B2E47E5" w14:textId="77777777" w:rsidTr="00FB0651">
        <w:tc>
          <w:tcPr>
            <w:tcW w:w="649" w:type="dxa"/>
            <w:tcBorders>
              <w:top w:val="nil"/>
              <w:left w:val="single" w:sz="4" w:space="0" w:color="auto"/>
              <w:bottom w:val="single" w:sz="4" w:space="0" w:color="auto"/>
              <w:right w:val="single" w:sz="4" w:space="0" w:color="auto"/>
            </w:tcBorders>
            <w:hideMark/>
          </w:tcPr>
          <w:p w14:paraId="0F278F8F"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2-2B</w:t>
            </w:r>
          </w:p>
        </w:tc>
        <w:tc>
          <w:tcPr>
            <w:tcW w:w="3970" w:type="dxa"/>
            <w:tcBorders>
              <w:top w:val="nil"/>
              <w:left w:val="single" w:sz="4" w:space="0" w:color="auto"/>
              <w:bottom w:val="single" w:sz="4" w:space="0" w:color="auto"/>
              <w:right w:val="single" w:sz="4" w:space="0" w:color="auto"/>
            </w:tcBorders>
            <w:hideMark/>
          </w:tcPr>
          <w:p w14:paraId="7BBB2A3A" w14:textId="389A61E9" w:rsidR="0071099F" w:rsidRPr="0071099F" w:rsidRDefault="0071099F" w:rsidP="0071099F">
            <w:pPr>
              <w:keepNext/>
              <w:keepLines/>
              <w:spacing w:after="0"/>
              <w:rPr>
                <w:rFonts w:ascii="Arial" w:hAnsi="Arial"/>
                <w:sz w:val="18"/>
              </w:rPr>
            </w:pPr>
            <w:r w:rsidRPr="0071099F">
              <w:rPr>
                <w:rFonts w:ascii="Arial" w:hAnsi="Arial"/>
                <w:sz w:val="18"/>
                <w:szCs w:val="18"/>
              </w:rPr>
              <w:t>Steps 1a1</w:t>
            </w:r>
            <w:ins w:id="165" w:author="MCC160" w:date="2023-01-21T16:45:00Z">
              <w:r w:rsidR="00EE086D">
                <w:rPr>
                  <w:rFonts w:ascii="Arial" w:hAnsi="Arial"/>
                  <w:sz w:val="18"/>
                  <w:szCs w:val="18"/>
                </w:rPr>
                <w:t>-3</w:t>
              </w:r>
            </w:ins>
            <w:del w:id="166" w:author="MCC160" w:date="2023-01-21T16:45:00Z">
              <w:r w:rsidRPr="0071099F" w:rsidDel="00EE086D">
                <w:rPr>
                  <w:rFonts w:ascii="Arial" w:hAnsi="Arial"/>
                  <w:sz w:val="18"/>
                  <w:szCs w:val="18"/>
                </w:rPr>
                <w:delText xml:space="preserve"> to 3</w:delText>
              </w:r>
            </w:del>
            <w:r w:rsidRPr="0071099F">
              <w:rPr>
                <w:rFonts w:ascii="Arial" w:hAnsi="Arial"/>
                <w:sz w:val="18"/>
                <w:szCs w:val="18"/>
              </w:rPr>
              <w:t xml:space="preserve"> of </w:t>
            </w:r>
            <w:del w:id="167" w:author="MCC160" w:date="2023-01-21T16:45:00Z">
              <w:r w:rsidRPr="0071099F" w:rsidDel="00EE086D">
                <w:rPr>
                  <w:rFonts w:ascii="Arial" w:hAnsi="Arial"/>
                  <w:sz w:val="18"/>
                  <w:szCs w:val="18"/>
                </w:rPr>
                <w:delText xml:space="preserve">the </w:delText>
              </w:r>
            </w:del>
            <w:r w:rsidRPr="0071099F">
              <w:rPr>
                <w:rFonts w:ascii="Arial" w:hAnsi="Arial"/>
                <w:sz w:val="18"/>
              </w:rPr>
              <w:t xml:space="preserve">procedure </w:t>
            </w:r>
            <w:del w:id="168" w:author="MCC160" w:date="2023-01-21T16:45:00Z">
              <w:r w:rsidRPr="0071099F" w:rsidDel="00EE086D">
                <w:rPr>
                  <w:rFonts w:ascii="Arial" w:hAnsi="Arial"/>
                  <w:sz w:val="18"/>
                </w:rPr>
                <w:delText xml:space="preserve">for </w:delText>
              </w:r>
            </w:del>
            <w:ins w:id="169" w:author="MCC160" w:date="2023-01-21T16:45:00Z">
              <w:r w:rsidR="00EE086D">
                <w:rPr>
                  <w:rFonts w:ascii="Arial" w:hAnsi="Arial"/>
                  <w:sz w:val="18"/>
                </w:rPr>
                <w:t>'</w:t>
              </w:r>
            </w:ins>
            <w:r w:rsidRPr="0071099F">
              <w:rPr>
                <w:rFonts w:ascii="Arial" w:hAnsi="Arial"/>
                <w:sz w:val="18"/>
              </w:rPr>
              <w:t>MCX SIP MESSAGE CT</w:t>
            </w:r>
            <w:ins w:id="170" w:author="MCC160" w:date="2023-01-21T16:45:00Z">
              <w:r w:rsidR="00EE086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5.3.33.3-1</w:t>
            </w:r>
            <w:r w:rsidRPr="0071099F">
              <w:rPr>
                <w:rFonts w:ascii="Arial" w:hAnsi="Arial"/>
                <w:sz w:val="18"/>
              </w:rPr>
              <w:t xml:space="preserve"> are performed to request a</w:t>
            </w:r>
            <w:del w:id="171" w:author="MCC160" w:date="2023-01-21T16:58:00Z">
              <w:r w:rsidRPr="0071099F" w:rsidDel="00BE7E2A">
                <w:rPr>
                  <w:rFonts w:ascii="Arial" w:hAnsi="Arial"/>
                  <w:sz w:val="18"/>
                </w:rPr>
                <w:delText>n on-demand</w:delText>
              </w:r>
            </w:del>
            <w:r w:rsidRPr="0071099F">
              <w:rPr>
                <w:rFonts w:ascii="Arial" w:hAnsi="Arial"/>
                <w:sz w:val="18"/>
              </w:rPr>
              <w:t xml:space="preserve"> location report.</w:t>
            </w:r>
          </w:p>
        </w:tc>
        <w:tc>
          <w:tcPr>
            <w:tcW w:w="709" w:type="dxa"/>
            <w:tcBorders>
              <w:top w:val="single" w:sz="4" w:space="0" w:color="auto"/>
              <w:left w:val="single" w:sz="4" w:space="0" w:color="auto"/>
              <w:bottom w:val="single" w:sz="4" w:space="0" w:color="auto"/>
              <w:right w:val="single" w:sz="4" w:space="0" w:color="auto"/>
            </w:tcBorders>
            <w:hideMark/>
          </w:tcPr>
          <w:p w14:paraId="564FE5A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296DB7"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A62D49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5C8310F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3ADD42A" w14:textId="77777777" w:rsidTr="00FB0651">
        <w:tc>
          <w:tcPr>
            <w:tcW w:w="649" w:type="dxa"/>
            <w:tcBorders>
              <w:top w:val="nil"/>
              <w:left w:val="single" w:sz="4" w:space="0" w:color="auto"/>
              <w:bottom w:val="single" w:sz="4" w:space="0" w:color="auto"/>
              <w:right w:val="single" w:sz="4" w:space="0" w:color="auto"/>
            </w:tcBorders>
            <w:hideMark/>
          </w:tcPr>
          <w:p w14:paraId="2988DB35"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3-3AA</w:t>
            </w:r>
          </w:p>
        </w:tc>
        <w:tc>
          <w:tcPr>
            <w:tcW w:w="3970" w:type="dxa"/>
            <w:tcBorders>
              <w:top w:val="nil"/>
              <w:left w:val="single" w:sz="4" w:space="0" w:color="auto"/>
              <w:bottom w:val="single" w:sz="4" w:space="0" w:color="auto"/>
              <w:right w:val="single" w:sz="4" w:space="0" w:color="auto"/>
            </w:tcBorders>
            <w:hideMark/>
          </w:tcPr>
          <w:p w14:paraId="024E50E1" w14:textId="2AF8D9C1" w:rsidR="0071099F" w:rsidRPr="0071099F" w:rsidRDefault="0071099F" w:rsidP="00181A88">
            <w:pPr>
              <w:keepNext/>
              <w:keepLines/>
              <w:spacing w:after="0"/>
              <w:rPr>
                <w:rFonts w:ascii="Arial" w:hAnsi="Arial"/>
                <w:sz w:val="18"/>
              </w:rPr>
            </w:pPr>
            <w:r w:rsidRPr="0071099F">
              <w:rPr>
                <w:rFonts w:ascii="Arial" w:hAnsi="Arial"/>
                <w:sz w:val="18"/>
              </w:rPr>
              <w:t xml:space="preserve">Check: Does the UE (MCPTT </w:t>
            </w:r>
            <w:del w:id="172" w:author="MCC160" w:date="2023-01-21T16:49:00Z">
              <w:r w:rsidRPr="0071099F" w:rsidDel="00CA701D">
                <w:rPr>
                  <w:rFonts w:ascii="Arial" w:hAnsi="Arial"/>
                  <w:sz w:val="18"/>
                </w:rPr>
                <w:delText>C</w:delText>
              </w:r>
            </w:del>
            <w:ins w:id="173" w:author="MCC160" w:date="2023-01-21T16:49:00Z">
              <w:r w:rsidR="00CA701D">
                <w:rPr>
                  <w:rFonts w:ascii="Arial" w:hAnsi="Arial"/>
                  <w:sz w:val="18"/>
                </w:rPr>
                <w:t>c</w:t>
              </w:r>
            </w:ins>
            <w:r w:rsidRPr="0071099F">
              <w:rPr>
                <w:rFonts w:ascii="Arial" w:hAnsi="Arial"/>
                <w:sz w:val="18"/>
              </w:rPr>
              <w:t>lient) correctly perform steps 2</w:t>
            </w:r>
            <w:ins w:id="174" w:author="MCC160" w:date="2023-01-21T16:46:00Z">
              <w:r w:rsidR="00EE086D">
                <w:rPr>
                  <w:rFonts w:ascii="Arial" w:hAnsi="Arial"/>
                  <w:sz w:val="18"/>
                </w:rPr>
                <w:t>-3</w:t>
              </w:r>
            </w:ins>
            <w:del w:id="175" w:author="MCC160" w:date="2023-01-21T16:46:00Z">
              <w:r w:rsidRPr="0071099F" w:rsidDel="00EE086D">
                <w:rPr>
                  <w:rFonts w:ascii="Arial" w:hAnsi="Arial"/>
                  <w:sz w:val="18"/>
                </w:rPr>
                <w:delText xml:space="preserve"> to 3</w:delText>
              </w:r>
            </w:del>
            <w:r w:rsidRPr="0071099F">
              <w:rPr>
                <w:rFonts w:ascii="Arial" w:hAnsi="Arial"/>
                <w:sz w:val="18"/>
              </w:rPr>
              <w:t xml:space="preserve"> of </w:t>
            </w:r>
            <w:del w:id="176" w:author="MCC160" w:date="2023-01-21T16:46:00Z">
              <w:r w:rsidRPr="0071099F" w:rsidDel="00EE086D">
                <w:rPr>
                  <w:rFonts w:ascii="Arial" w:hAnsi="Arial"/>
                  <w:sz w:val="18"/>
                  <w:szCs w:val="18"/>
                </w:rPr>
                <w:delText xml:space="preserve">the </w:delText>
              </w:r>
            </w:del>
            <w:r w:rsidRPr="0071099F">
              <w:rPr>
                <w:rFonts w:ascii="Arial" w:hAnsi="Arial"/>
                <w:sz w:val="18"/>
              </w:rPr>
              <w:t xml:space="preserve">procedure </w:t>
            </w:r>
            <w:del w:id="177" w:author="MCC160" w:date="2023-01-21T16:46:00Z">
              <w:r w:rsidRPr="0071099F" w:rsidDel="00EE086D">
                <w:rPr>
                  <w:rFonts w:ascii="Arial" w:hAnsi="Arial"/>
                  <w:sz w:val="18"/>
                </w:rPr>
                <w:delText xml:space="preserve">for </w:delText>
              </w:r>
            </w:del>
            <w:ins w:id="178" w:author="MCC160" w:date="2023-01-21T16:46:00Z">
              <w:r w:rsidR="00EE086D">
                <w:rPr>
                  <w:rFonts w:ascii="Arial" w:hAnsi="Arial"/>
                  <w:sz w:val="18"/>
                </w:rPr>
                <w:t>'</w:t>
              </w:r>
            </w:ins>
            <w:r w:rsidRPr="0071099F">
              <w:rPr>
                <w:rFonts w:ascii="Arial" w:hAnsi="Arial"/>
                <w:sz w:val="18"/>
              </w:rPr>
              <w:t>MCX SIP MESSAGE CO</w:t>
            </w:r>
            <w:ins w:id="179" w:author="MCC160" w:date="2023-01-21T16:46:00Z">
              <w:r w:rsidR="00EE086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5.3.32.3-1</w:t>
            </w:r>
            <w:r w:rsidRPr="0071099F">
              <w:rPr>
                <w:rFonts w:ascii="Arial" w:hAnsi="Arial"/>
                <w:sz w:val="18"/>
              </w:rPr>
              <w:t xml:space="preserve"> before t_PeriodicReport expires </w:t>
            </w:r>
            <w:ins w:id="180" w:author="MCC160" w:date="2023-01-22T10:11:00Z">
              <w:r w:rsidR="00181A88">
                <w:rPr>
                  <w:rFonts w:ascii="Arial" w:hAnsi="Arial"/>
                  <w:sz w:val="18"/>
                </w:rPr>
                <w:t>to provide location information</w:t>
              </w:r>
            </w:ins>
            <w:ins w:id="181" w:author="MCC160" w:date="2023-01-22T10:13:00Z">
              <w:r w:rsidR="00181A88">
                <w:rPr>
                  <w:rFonts w:ascii="Arial" w:hAnsi="Arial"/>
                  <w:sz w:val="18"/>
                </w:rPr>
                <w:t xml:space="preserve"> for the </w:t>
              </w:r>
            </w:ins>
            <w:del w:id="182" w:author="MCC160" w:date="2023-01-22T10:13:00Z">
              <w:r w:rsidRPr="0071099F" w:rsidDel="00181A88">
                <w:rPr>
                  <w:rFonts w:ascii="Arial" w:hAnsi="Arial"/>
                  <w:sz w:val="18"/>
                </w:rPr>
                <w:delText xml:space="preserve">containing the location information report with the correct ReportID providing only the parameters set in the </w:delText>
              </w:r>
            </w:del>
            <w:r w:rsidRPr="0071099F">
              <w:rPr>
                <w:rFonts w:ascii="Arial" w:hAnsi="Arial"/>
                <w:sz w:val="18"/>
              </w:rPr>
              <w:t>NonEmergencyLocationInformation configur</w:t>
            </w:r>
            <w:ins w:id="183" w:author="MCC160" w:date="2023-01-22T10:14:00Z">
              <w:r w:rsidR="00181A88">
                <w:rPr>
                  <w:rFonts w:ascii="Arial" w:hAnsi="Arial"/>
                  <w:sz w:val="18"/>
                </w:rPr>
                <w:t>ed</w:t>
              </w:r>
            </w:ins>
            <w:del w:id="184" w:author="MCC160" w:date="2023-01-22T10:14:00Z">
              <w:r w:rsidRPr="0071099F" w:rsidDel="00181A88">
                <w:rPr>
                  <w:rFonts w:ascii="Arial" w:hAnsi="Arial"/>
                  <w:sz w:val="18"/>
                </w:rPr>
                <w:delText>ation provided in</w:delText>
              </w:r>
            </w:del>
            <w:ins w:id="185" w:author="MCC160" w:date="2023-01-22T10:14:00Z">
              <w:r w:rsidR="00181A88">
                <w:rPr>
                  <w:rFonts w:ascii="Arial" w:hAnsi="Arial"/>
                  <w:sz w:val="18"/>
                </w:rPr>
                <w:t xml:space="preserve"> at</w:t>
              </w:r>
            </w:ins>
            <w:r w:rsidRPr="0071099F">
              <w:rPr>
                <w:rFonts w:ascii="Arial" w:hAnsi="Arial"/>
                <w:sz w:val="18"/>
              </w:rPr>
              <w:t xml:space="preserve"> step 1?</w:t>
            </w:r>
          </w:p>
        </w:tc>
        <w:tc>
          <w:tcPr>
            <w:tcW w:w="709" w:type="dxa"/>
            <w:tcBorders>
              <w:top w:val="single" w:sz="4" w:space="0" w:color="auto"/>
              <w:left w:val="single" w:sz="4" w:space="0" w:color="auto"/>
              <w:bottom w:val="single" w:sz="4" w:space="0" w:color="auto"/>
              <w:right w:val="single" w:sz="4" w:space="0" w:color="auto"/>
            </w:tcBorders>
            <w:hideMark/>
          </w:tcPr>
          <w:p w14:paraId="11818C4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1F0212B"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64354C21"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w:t>
            </w:r>
          </w:p>
        </w:tc>
        <w:tc>
          <w:tcPr>
            <w:tcW w:w="892" w:type="dxa"/>
            <w:tcBorders>
              <w:top w:val="nil"/>
              <w:left w:val="single" w:sz="4" w:space="0" w:color="auto"/>
              <w:bottom w:val="single" w:sz="4" w:space="0" w:color="auto"/>
              <w:right w:val="single" w:sz="4" w:space="0" w:color="auto"/>
            </w:tcBorders>
            <w:hideMark/>
          </w:tcPr>
          <w:p w14:paraId="6BB6823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5142D11A" w14:textId="77777777" w:rsidTr="00FB0651">
        <w:tc>
          <w:tcPr>
            <w:tcW w:w="649" w:type="dxa"/>
            <w:tcBorders>
              <w:top w:val="nil"/>
              <w:left w:val="single" w:sz="4" w:space="0" w:color="auto"/>
              <w:bottom w:val="single" w:sz="4" w:space="0" w:color="auto"/>
              <w:right w:val="single" w:sz="4" w:space="0" w:color="auto"/>
            </w:tcBorders>
            <w:hideMark/>
          </w:tcPr>
          <w:p w14:paraId="4EB12FFD"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3A</w:t>
            </w:r>
          </w:p>
        </w:tc>
        <w:tc>
          <w:tcPr>
            <w:tcW w:w="3970" w:type="dxa"/>
            <w:tcBorders>
              <w:top w:val="nil"/>
              <w:left w:val="single" w:sz="4" w:space="0" w:color="auto"/>
              <w:bottom w:val="single" w:sz="4" w:space="0" w:color="auto"/>
              <w:right w:val="single" w:sz="4" w:space="0" w:color="auto"/>
            </w:tcBorders>
            <w:hideMark/>
          </w:tcPr>
          <w:p w14:paraId="7E8AE9DA" w14:textId="77777777" w:rsidR="0071099F" w:rsidRPr="0071099F" w:rsidRDefault="0071099F" w:rsidP="0071099F">
            <w:pPr>
              <w:keepNext/>
              <w:keepLines/>
              <w:spacing w:after="0"/>
              <w:rPr>
                <w:rFonts w:ascii="Arial" w:hAnsi="Arial"/>
                <w:sz w:val="18"/>
              </w:rPr>
            </w:pPr>
            <w:r w:rsidRPr="0071099F">
              <w:rPr>
                <w:rFonts w:ascii="Arial" w:hAnsi="Arial"/>
                <w:sz w:val="18"/>
              </w:rPr>
              <w:t>Start timer t_MinimumReportInterval=20s</w:t>
            </w:r>
          </w:p>
        </w:tc>
        <w:tc>
          <w:tcPr>
            <w:tcW w:w="709" w:type="dxa"/>
            <w:tcBorders>
              <w:top w:val="single" w:sz="4" w:space="0" w:color="auto"/>
              <w:left w:val="single" w:sz="4" w:space="0" w:color="auto"/>
              <w:bottom w:val="single" w:sz="4" w:space="0" w:color="auto"/>
              <w:right w:val="single" w:sz="4" w:space="0" w:color="auto"/>
            </w:tcBorders>
            <w:hideMark/>
          </w:tcPr>
          <w:p w14:paraId="323A547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2C663D2"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0FF030E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0C91D27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441AA408" w14:textId="77777777" w:rsidTr="00FB0651">
        <w:tc>
          <w:tcPr>
            <w:tcW w:w="649" w:type="dxa"/>
            <w:tcBorders>
              <w:top w:val="nil"/>
              <w:left w:val="single" w:sz="4" w:space="0" w:color="auto"/>
              <w:bottom w:val="single" w:sz="4" w:space="0" w:color="auto"/>
              <w:right w:val="single" w:sz="4" w:space="0" w:color="auto"/>
            </w:tcBorders>
            <w:hideMark/>
          </w:tcPr>
          <w:p w14:paraId="0B5CB80D"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3B</w:t>
            </w:r>
          </w:p>
        </w:tc>
        <w:tc>
          <w:tcPr>
            <w:tcW w:w="3970" w:type="dxa"/>
            <w:tcBorders>
              <w:top w:val="nil"/>
              <w:left w:val="single" w:sz="4" w:space="0" w:color="auto"/>
              <w:bottom w:val="single" w:sz="4" w:space="0" w:color="auto"/>
              <w:right w:val="single" w:sz="4" w:space="0" w:color="auto"/>
            </w:tcBorders>
            <w:hideMark/>
          </w:tcPr>
          <w:p w14:paraId="7F0D89E2"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hideMark/>
          </w:tcPr>
          <w:p w14:paraId="456FA80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8DD102"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69829F8"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568EECA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5F21C90E" w14:textId="77777777" w:rsidTr="00FB0651">
        <w:tc>
          <w:tcPr>
            <w:tcW w:w="649" w:type="dxa"/>
            <w:tcBorders>
              <w:top w:val="nil"/>
              <w:left w:val="single" w:sz="4" w:space="0" w:color="auto"/>
              <w:bottom w:val="single" w:sz="4" w:space="0" w:color="auto"/>
              <w:right w:val="single" w:sz="4" w:space="0" w:color="auto"/>
            </w:tcBorders>
            <w:hideMark/>
          </w:tcPr>
          <w:p w14:paraId="4D13920F"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rPr>
              <w:t>-</w:t>
            </w:r>
          </w:p>
        </w:tc>
        <w:tc>
          <w:tcPr>
            <w:tcW w:w="3970" w:type="dxa"/>
            <w:tcBorders>
              <w:top w:val="nil"/>
              <w:left w:val="single" w:sz="4" w:space="0" w:color="auto"/>
              <w:bottom w:val="single" w:sz="4" w:space="0" w:color="auto"/>
              <w:right w:val="single" w:sz="4" w:space="0" w:color="auto"/>
            </w:tcBorders>
            <w:hideMark/>
          </w:tcPr>
          <w:p w14:paraId="02D72A69" w14:textId="77777777" w:rsidR="0071099F" w:rsidRPr="0071099F" w:rsidRDefault="0071099F" w:rsidP="0071099F">
            <w:pPr>
              <w:keepNext/>
              <w:keepLines/>
              <w:spacing w:after="0"/>
              <w:rPr>
                <w:rFonts w:ascii="Arial" w:hAnsi="Arial"/>
                <w:sz w:val="18"/>
                <w:szCs w:val="18"/>
              </w:rPr>
            </w:pPr>
            <w:r w:rsidRPr="0071099F">
              <w:rPr>
                <w:rFonts w:ascii="Arial" w:hAnsi="Arial"/>
                <w:sz w:val="18"/>
              </w:rP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382B34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242F98"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3F42965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788D487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FA20F43" w14:textId="77777777" w:rsidTr="00FB0651">
        <w:tc>
          <w:tcPr>
            <w:tcW w:w="649" w:type="dxa"/>
            <w:tcBorders>
              <w:top w:val="nil"/>
              <w:left w:val="single" w:sz="4" w:space="0" w:color="auto"/>
              <w:bottom w:val="single" w:sz="4" w:space="0" w:color="auto"/>
              <w:right w:val="single" w:sz="4" w:space="0" w:color="auto"/>
            </w:tcBorders>
            <w:hideMark/>
          </w:tcPr>
          <w:p w14:paraId="2E2B1765"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3C</w:t>
            </w:r>
          </w:p>
        </w:tc>
        <w:tc>
          <w:tcPr>
            <w:tcW w:w="3970" w:type="dxa"/>
            <w:tcBorders>
              <w:top w:val="nil"/>
              <w:left w:val="single" w:sz="4" w:space="0" w:color="auto"/>
              <w:bottom w:val="single" w:sz="4" w:space="0" w:color="auto"/>
              <w:right w:val="single" w:sz="4" w:space="0" w:color="auto"/>
            </w:tcBorders>
            <w:hideMark/>
          </w:tcPr>
          <w:p w14:paraId="462D5A74"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4F3E909"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3FD064"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272A692B"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1114C1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0F1A5DD8" w14:textId="77777777" w:rsidTr="00FB0651">
        <w:tc>
          <w:tcPr>
            <w:tcW w:w="649" w:type="dxa"/>
            <w:tcBorders>
              <w:top w:val="nil"/>
              <w:left w:val="single" w:sz="4" w:space="0" w:color="auto"/>
              <w:bottom w:val="single" w:sz="4" w:space="0" w:color="auto"/>
              <w:right w:val="single" w:sz="4" w:space="0" w:color="auto"/>
            </w:tcBorders>
            <w:hideMark/>
          </w:tcPr>
          <w:p w14:paraId="77305A8C"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3D</w:t>
            </w:r>
          </w:p>
        </w:tc>
        <w:tc>
          <w:tcPr>
            <w:tcW w:w="3970" w:type="dxa"/>
            <w:tcBorders>
              <w:top w:val="nil"/>
              <w:left w:val="single" w:sz="4" w:space="0" w:color="auto"/>
              <w:bottom w:val="single" w:sz="4" w:space="0" w:color="auto"/>
              <w:right w:val="single" w:sz="4" w:space="0" w:color="auto"/>
            </w:tcBorders>
            <w:hideMark/>
          </w:tcPr>
          <w:p w14:paraId="150EAB91"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hideMark/>
          </w:tcPr>
          <w:p w14:paraId="6ED8932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91D87F"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72B42E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61B2455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031DA059" w14:textId="77777777" w:rsidTr="00FB0651">
        <w:tc>
          <w:tcPr>
            <w:tcW w:w="649" w:type="dxa"/>
            <w:tcBorders>
              <w:top w:val="nil"/>
              <w:left w:val="single" w:sz="4" w:space="0" w:color="auto"/>
              <w:bottom w:val="single" w:sz="4" w:space="0" w:color="auto"/>
              <w:right w:val="single" w:sz="4" w:space="0" w:color="auto"/>
            </w:tcBorders>
            <w:hideMark/>
          </w:tcPr>
          <w:p w14:paraId="018ECF09"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3E-3G</w:t>
            </w:r>
          </w:p>
        </w:tc>
        <w:tc>
          <w:tcPr>
            <w:tcW w:w="3970" w:type="dxa"/>
            <w:tcBorders>
              <w:top w:val="nil"/>
              <w:left w:val="single" w:sz="4" w:space="0" w:color="auto"/>
              <w:bottom w:val="single" w:sz="4" w:space="0" w:color="auto"/>
              <w:right w:val="single" w:sz="4" w:space="0" w:color="auto"/>
            </w:tcBorders>
            <w:hideMark/>
          </w:tcPr>
          <w:p w14:paraId="5EA93C26" w14:textId="5055647F" w:rsidR="0071099F" w:rsidRPr="0071099F" w:rsidRDefault="0071099F" w:rsidP="0071099F">
            <w:pPr>
              <w:keepNext/>
              <w:keepLines/>
              <w:spacing w:after="0"/>
              <w:rPr>
                <w:rFonts w:ascii="Arial" w:hAnsi="Arial"/>
                <w:sz w:val="18"/>
                <w:szCs w:val="18"/>
              </w:rPr>
            </w:pPr>
            <w:r w:rsidRPr="0071099F">
              <w:rPr>
                <w:rFonts w:ascii="Arial" w:hAnsi="Arial"/>
                <w:sz w:val="18"/>
              </w:rPr>
              <w:t xml:space="preserve">Check: Does the UE (MCPTT </w:t>
            </w:r>
            <w:del w:id="186" w:author="MCC160" w:date="2023-01-21T16:49:00Z">
              <w:r w:rsidRPr="0071099F" w:rsidDel="00CA701D">
                <w:rPr>
                  <w:rFonts w:ascii="Arial" w:hAnsi="Arial"/>
                  <w:sz w:val="18"/>
                </w:rPr>
                <w:delText>C</w:delText>
              </w:r>
            </w:del>
            <w:ins w:id="187" w:author="MCC160" w:date="2023-01-21T16:49:00Z">
              <w:r w:rsidR="00CA701D">
                <w:rPr>
                  <w:rFonts w:ascii="Arial" w:hAnsi="Arial"/>
                  <w:sz w:val="18"/>
                </w:rPr>
                <w:t>c</w:t>
              </w:r>
            </w:ins>
            <w:r w:rsidRPr="0071099F">
              <w:rPr>
                <w:rFonts w:ascii="Arial" w:hAnsi="Arial"/>
                <w:sz w:val="18"/>
              </w:rPr>
              <w:t>lient) correctly perform steps 1a1</w:t>
            </w:r>
            <w:ins w:id="188" w:author="MCC160" w:date="2023-01-21T16:46:00Z">
              <w:r w:rsidR="00EE086D">
                <w:rPr>
                  <w:rFonts w:ascii="Arial" w:hAnsi="Arial"/>
                  <w:sz w:val="18"/>
                </w:rPr>
                <w:t>-3</w:t>
              </w:r>
            </w:ins>
            <w:del w:id="189" w:author="MCC160" w:date="2023-01-21T16:46:00Z">
              <w:r w:rsidRPr="0071099F" w:rsidDel="00EE086D">
                <w:rPr>
                  <w:rFonts w:ascii="Arial" w:hAnsi="Arial"/>
                  <w:sz w:val="18"/>
                </w:rPr>
                <w:delText xml:space="preserve"> to 3</w:delText>
              </w:r>
            </w:del>
            <w:r w:rsidRPr="0071099F">
              <w:rPr>
                <w:rFonts w:ascii="Arial" w:hAnsi="Arial"/>
                <w:sz w:val="18"/>
              </w:rPr>
              <w:t xml:space="preserve"> of </w:t>
            </w:r>
            <w:del w:id="190" w:author="MCC160" w:date="2023-01-21T16:46:00Z">
              <w:r w:rsidRPr="0071099F" w:rsidDel="00EE086D">
                <w:rPr>
                  <w:rFonts w:ascii="Arial" w:hAnsi="Arial"/>
                  <w:sz w:val="18"/>
                  <w:szCs w:val="18"/>
                </w:rPr>
                <w:delText xml:space="preserve">the </w:delText>
              </w:r>
            </w:del>
            <w:r w:rsidRPr="0071099F">
              <w:rPr>
                <w:rFonts w:ascii="Arial" w:hAnsi="Arial"/>
                <w:sz w:val="18"/>
              </w:rPr>
              <w:t xml:space="preserve">procedure </w:t>
            </w:r>
            <w:del w:id="191" w:author="MCC160" w:date="2023-01-21T16:46:00Z">
              <w:r w:rsidRPr="0071099F" w:rsidDel="00EE086D">
                <w:rPr>
                  <w:rFonts w:ascii="Arial" w:hAnsi="Arial"/>
                  <w:sz w:val="18"/>
                </w:rPr>
                <w:delText xml:space="preserve">for </w:delText>
              </w:r>
            </w:del>
            <w:ins w:id="192" w:author="MCC160" w:date="2023-01-21T16:47:00Z">
              <w:r w:rsidR="00EE086D">
                <w:rPr>
                  <w:rFonts w:ascii="Arial" w:hAnsi="Arial"/>
                  <w:sz w:val="18"/>
                </w:rPr>
                <w:t>'</w:t>
              </w:r>
            </w:ins>
            <w:r w:rsidRPr="0071099F">
              <w:rPr>
                <w:rFonts w:ascii="Arial" w:hAnsi="Arial"/>
                <w:sz w:val="18"/>
              </w:rPr>
              <w:t>MCX SIP MESSAGE CO</w:t>
            </w:r>
            <w:ins w:id="193" w:author="MCC160" w:date="2023-01-21T16:47:00Z">
              <w:r w:rsidR="00EE086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5.3.32.3-1</w:t>
            </w:r>
            <w:ins w:id="194" w:author="MCC160" w:date="2023-01-22T10:17:00Z">
              <w:r w:rsidR="00181A88">
                <w:rPr>
                  <w:rFonts w:ascii="Arial" w:hAnsi="Arial"/>
                  <w:sz w:val="18"/>
                  <w:lang w:eastAsia="ko-KR"/>
                </w:rPr>
                <w:t xml:space="preserve"> </w:t>
              </w:r>
              <w:r w:rsidR="00181A88" w:rsidRPr="00181A88">
                <w:rPr>
                  <w:rFonts w:ascii="Arial" w:hAnsi="Arial"/>
                  <w:sz w:val="18"/>
                  <w:lang w:eastAsia="ko-KR"/>
                </w:rPr>
                <w:t>to provide periodic location information</w:t>
              </w:r>
              <w:r w:rsidR="00181A88">
                <w:rPr>
                  <w:rFonts w:ascii="Arial" w:hAnsi="Arial"/>
                  <w:sz w:val="18"/>
                  <w:lang w:eastAsia="ko-KR"/>
                </w:rPr>
                <w:t>?</w:t>
              </w:r>
            </w:ins>
            <w:del w:id="195" w:author="MCC160" w:date="2023-01-22T10:17:00Z">
              <w:r w:rsidRPr="0071099F" w:rsidDel="00181A88">
                <w:rPr>
                  <w:rFonts w:ascii="Arial" w:hAnsi="Arial"/>
                  <w:sz w:val="18"/>
                </w:rPr>
                <w:delText xml:space="preserve"> containing the SIP MESSAGE periodic trigger identification along with location information report?</w:delText>
              </w:r>
            </w:del>
          </w:p>
        </w:tc>
        <w:tc>
          <w:tcPr>
            <w:tcW w:w="709" w:type="dxa"/>
            <w:tcBorders>
              <w:top w:val="single" w:sz="4" w:space="0" w:color="auto"/>
              <w:left w:val="single" w:sz="4" w:space="0" w:color="auto"/>
              <w:bottom w:val="single" w:sz="4" w:space="0" w:color="auto"/>
              <w:right w:val="single" w:sz="4" w:space="0" w:color="auto"/>
            </w:tcBorders>
            <w:hideMark/>
          </w:tcPr>
          <w:p w14:paraId="1D755A45"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14CD8D"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B1E74D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1</w:t>
            </w:r>
          </w:p>
        </w:tc>
        <w:tc>
          <w:tcPr>
            <w:tcW w:w="892" w:type="dxa"/>
            <w:tcBorders>
              <w:top w:val="nil"/>
              <w:left w:val="single" w:sz="4" w:space="0" w:color="auto"/>
              <w:bottom w:val="single" w:sz="4" w:space="0" w:color="auto"/>
              <w:right w:val="single" w:sz="4" w:space="0" w:color="auto"/>
            </w:tcBorders>
            <w:hideMark/>
          </w:tcPr>
          <w:p w14:paraId="6A741A3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024741BF" w14:textId="77777777" w:rsidTr="00FB0651">
        <w:tc>
          <w:tcPr>
            <w:tcW w:w="649" w:type="dxa"/>
            <w:tcBorders>
              <w:top w:val="nil"/>
              <w:left w:val="single" w:sz="4" w:space="0" w:color="auto"/>
              <w:bottom w:val="single" w:sz="4" w:space="0" w:color="auto"/>
              <w:right w:val="single" w:sz="4" w:space="0" w:color="auto"/>
            </w:tcBorders>
            <w:hideMark/>
          </w:tcPr>
          <w:p w14:paraId="229D21F1"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4-4A</w:t>
            </w:r>
          </w:p>
        </w:tc>
        <w:tc>
          <w:tcPr>
            <w:tcW w:w="3970" w:type="dxa"/>
            <w:tcBorders>
              <w:top w:val="nil"/>
              <w:left w:val="single" w:sz="4" w:space="0" w:color="auto"/>
              <w:bottom w:val="single" w:sz="4" w:space="0" w:color="auto"/>
              <w:right w:val="single" w:sz="4" w:space="0" w:color="auto"/>
            </w:tcBorders>
            <w:hideMark/>
          </w:tcPr>
          <w:p w14:paraId="012BE975" w14:textId="21FD5842" w:rsidR="0071099F" w:rsidRPr="00A637BA" w:rsidRDefault="0071099F" w:rsidP="00A637BA">
            <w:pPr>
              <w:keepNext/>
              <w:keepLines/>
              <w:spacing w:after="0"/>
              <w:rPr>
                <w:rFonts w:ascii="Arial" w:hAnsi="Arial"/>
                <w:sz w:val="18"/>
              </w:rPr>
            </w:pPr>
            <w:r w:rsidRPr="00A637BA">
              <w:rPr>
                <w:rFonts w:ascii="Arial" w:hAnsi="Arial"/>
                <w:sz w:val="18"/>
                <w:szCs w:val="18"/>
              </w:rPr>
              <w:t>Steps 2</w:t>
            </w:r>
            <w:ins w:id="196" w:author="MCC160" w:date="2023-01-21T16:47:00Z">
              <w:r w:rsidR="00EE086D" w:rsidRPr="00A637BA">
                <w:rPr>
                  <w:rFonts w:ascii="Arial" w:hAnsi="Arial"/>
                  <w:sz w:val="18"/>
                  <w:szCs w:val="18"/>
                </w:rPr>
                <w:t>-3</w:t>
              </w:r>
            </w:ins>
            <w:del w:id="197" w:author="MCC160" w:date="2023-01-21T16:47:00Z">
              <w:r w:rsidRPr="00A637BA" w:rsidDel="00EE086D">
                <w:rPr>
                  <w:rFonts w:ascii="Arial" w:hAnsi="Arial"/>
                  <w:sz w:val="18"/>
                  <w:szCs w:val="18"/>
                </w:rPr>
                <w:delText xml:space="preserve"> to 3</w:delText>
              </w:r>
            </w:del>
            <w:r w:rsidRPr="00A637BA">
              <w:rPr>
                <w:rFonts w:ascii="Arial" w:hAnsi="Arial"/>
                <w:sz w:val="18"/>
                <w:szCs w:val="18"/>
              </w:rPr>
              <w:t xml:space="preserve"> of </w:t>
            </w:r>
            <w:del w:id="198" w:author="MCC160" w:date="2023-01-21T16:47:00Z">
              <w:r w:rsidRPr="00A637BA" w:rsidDel="00EE086D">
                <w:rPr>
                  <w:rFonts w:ascii="Arial" w:hAnsi="Arial"/>
                  <w:sz w:val="18"/>
                  <w:szCs w:val="18"/>
                </w:rPr>
                <w:delText xml:space="preserve">the </w:delText>
              </w:r>
            </w:del>
            <w:r w:rsidRPr="00A637BA">
              <w:rPr>
                <w:rFonts w:ascii="Arial" w:hAnsi="Arial"/>
                <w:sz w:val="18"/>
              </w:rPr>
              <w:t xml:space="preserve">procedure </w:t>
            </w:r>
            <w:del w:id="199" w:author="MCC160" w:date="2023-01-21T16:47:00Z">
              <w:r w:rsidRPr="00A637BA" w:rsidDel="00EE086D">
                <w:rPr>
                  <w:rFonts w:ascii="Arial" w:hAnsi="Arial"/>
                  <w:sz w:val="18"/>
                </w:rPr>
                <w:delText xml:space="preserve">for </w:delText>
              </w:r>
            </w:del>
            <w:ins w:id="200" w:author="MCC160" w:date="2023-01-21T16:47:00Z">
              <w:r w:rsidR="00EE086D" w:rsidRPr="00A637BA">
                <w:rPr>
                  <w:rFonts w:ascii="Arial" w:hAnsi="Arial"/>
                  <w:sz w:val="18"/>
                </w:rPr>
                <w:t>'</w:t>
              </w:r>
            </w:ins>
            <w:r w:rsidRPr="00A637BA">
              <w:rPr>
                <w:rFonts w:ascii="Arial" w:hAnsi="Arial"/>
                <w:sz w:val="18"/>
              </w:rPr>
              <w:t>MCX SIP MESSAGE CT</w:t>
            </w:r>
            <w:ins w:id="201" w:author="MCC160" w:date="2023-01-21T16:47:00Z">
              <w:r w:rsidR="00EE086D" w:rsidRPr="00A637BA">
                <w:rPr>
                  <w:rFonts w:ascii="Arial" w:hAnsi="Arial"/>
                  <w:sz w:val="18"/>
                </w:rPr>
                <w:t>'</w:t>
              </w:r>
            </w:ins>
            <w:r w:rsidRPr="00A637BA">
              <w:rPr>
                <w:rFonts w:ascii="Arial" w:hAnsi="Arial"/>
                <w:sz w:val="18"/>
              </w:rPr>
              <w:t xml:space="preserve"> </w:t>
            </w:r>
            <w:r w:rsidRPr="00A637BA">
              <w:rPr>
                <w:rFonts w:ascii="Arial" w:hAnsi="Arial"/>
                <w:sz w:val="18"/>
                <w:lang w:eastAsia="ko-KR"/>
              </w:rPr>
              <w:t>as described in TS 36.579-1 [2] Table 5.3.33.3-1</w:t>
            </w:r>
            <w:r w:rsidRPr="00A637BA">
              <w:rPr>
                <w:rFonts w:ascii="Arial" w:hAnsi="Arial"/>
                <w:sz w:val="18"/>
                <w:szCs w:val="18"/>
              </w:rPr>
              <w:t xml:space="preserve"> are performed</w:t>
            </w:r>
            <w:r w:rsidRPr="00A637BA">
              <w:rPr>
                <w:rFonts w:ascii="Arial" w:hAnsi="Arial"/>
                <w:sz w:val="18"/>
              </w:rPr>
              <w:t xml:space="preserve"> </w:t>
            </w:r>
            <w:ins w:id="202" w:author="MCC160" w:date="2023-01-22T10:26:00Z">
              <w:r w:rsidR="00A637BA">
                <w:rPr>
                  <w:rFonts w:ascii="Arial" w:hAnsi="Arial"/>
                  <w:sz w:val="18"/>
                </w:rPr>
                <w:t xml:space="preserve">to remove the </w:t>
              </w:r>
              <w:r w:rsidR="00A637BA" w:rsidRPr="00A637BA">
                <w:rPr>
                  <w:rFonts w:ascii="Arial" w:hAnsi="Arial"/>
                  <w:sz w:val="18"/>
                </w:rPr>
                <w:t>periodic trigger criteria</w:t>
              </w:r>
              <w:r w:rsidR="00A637BA">
                <w:rPr>
                  <w:rFonts w:ascii="Arial" w:hAnsi="Arial"/>
                  <w:sz w:val="18"/>
                </w:rPr>
                <w:t xml:space="preserve"> form the location reporting configuration</w:t>
              </w:r>
            </w:ins>
            <w:ins w:id="203" w:author="MCC160" w:date="2023-01-22T10:27:00Z">
              <w:r w:rsidR="00A637BA">
                <w:rPr>
                  <w:rFonts w:ascii="Arial" w:hAnsi="Arial"/>
                  <w:sz w:val="18"/>
                </w:rPr>
                <w:t>.</w:t>
              </w:r>
            </w:ins>
            <w:del w:id="204" w:author="MCC160" w:date="2023-01-22T10:27:00Z">
              <w:r w:rsidRPr="00A637BA" w:rsidDel="00A637BA">
                <w:rPr>
                  <w:rFonts w:ascii="Arial" w:hAnsi="Arial"/>
                  <w:sz w:val="18"/>
                </w:rPr>
                <w:delText>changing some of the parameters and not including periodic trigger criteria, and, ConfigScope set to 'Full'.</w:delText>
              </w:r>
            </w:del>
          </w:p>
        </w:tc>
        <w:tc>
          <w:tcPr>
            <w:tcW w:w="709" w:type="dxa"/>
            <w:tcBorders>
              <w:top w:val="single" w:sz="4" w:space="0" w:color="auto"/>
              <w:left w:val="single" w:sz="4" w:space="0" w:color="auto"/>
              <w:bottom w:val="single" w:sz="4" w:space="0" w:color="auto"/>
              <w:right w:val="single" w:sz="4" w:space="0" w:color="auto"/>
            </w:tcBorders>
            <w:hideMark/>
          </w:tcPr>
          <w:p w14:paraId="0CA7DBE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AB57A7"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2E4E6BE3"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118DA6D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2029EBDC" w14:textId="77777777" w:rsidTr="00FB0651">
        <w:tc>
          <w:tcPr>
            <w:tcW w:w="649" w:type="dxa"/>
            <w:tcBorders>
              <w:top w:val="nil"/>
              <w:left w:val="single" w:sz="4" w:space="0" w:color="auto"/>
              <w:bottom w:val="single" w:sz="4" w:space="0" w:color="auto"/>
              <w:right w:val="single" w:sz="4" w:space="0" w:color="auto"/>
            </w:tcBorders>
            <w:hideMark/>
          </w:tcPr>
          <w:p w14:paraId="02B1E2DE"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5-5A</w:t>
            </w:r>
          </w:p>
        </w:tc>
        <w:tc>
          <w:tcPr>
            <w:tcW w:w="3970" w:type="dxa"/>
            <w:tcBorders>
              <w:top w:val="nil"/>
              <w:left w:val="single" w:sz="4" w:space="0" w:color="auto"/>
              <w:bottom w:val="single" w:sz="4" w:space="0" w:color="auto"/>
              <w:right w:val="single" w:sz="4" w:space="0" w:color="auto"/>
            </w:tcBorders>
            <w:hideMark/>
          </w:tcPr>
          <w:p w14:paraId="7D590965" w14:textId="71168CBD" w:rsidR="0071099F" w:rsidRPr="0071099F" w:rsidRDefault="0071099F" w:rsidP="0071099F">
            <w:pPr>
              <w:keepNext/>
              <w:keepLines/>
              <w:spacing w:after="0"/>
              <w:rPr>
                <w:rFonts w:ascii="Arial" w:hAnsi="Arial"/>
                <w:sz w:val="18"/>
                <w:szCs w:val="18"/>
              </w:rPr>
            </w:pPr>
            <w:r w:rsidRPr="0071099F">
              <w:rPr>
                <w:rFonts w:ascii="Arial" w:hAnsi="Arial"/>
                <w:sz w:val="18"/>
                <w:szCs w:val="18"/>
              </w:rPr>
              <w:t>Steps 2</w:t>
            </w:r>
            <w:ins w:id="205" w:author="MCC160" w:date="2023-01-21T16:48:00Z">
              <w:r w:rsidR="00EE086D">
                <w:rPr>
                  <w:rFonts w:ascii="Arial" w:hAnsi="Arial"/>
                  <w:sz w:val="18"/>
                  <w:szCs w:val="18"/>
                </w:rPr>
                <w:t>-3</w:t>
              </w:r>
            </w:ins>
            <w:del w:id="206" w:author="MCC160" w:date="2023-01-21T16:48:00Z">
              <w:r w:rsidRPr="0071099F" w:rsidDel="00EE086D">
                <w:rPr>
                  <w:rFonts w:ascii="Arial" w:hAnsi="Arial"/>
                  <w:sz w:val="18"/>
                  <w:szCs w:val="18"/>
                </w:rPr>
                <w:delText xml:space="preserve"> to 3</w:delText>
              </w:r>
            </w:del>
            <w:r w:rsidRPr="0071099F">
              <w:rPr>
                <w:rFonts w:ascii="Arial" w:hAnsi="Arial"/>
                <w:sz w:val="18"/>
                <w:szCs w:val="18"/>
              </w:rPr>
              <w:t xml:space="preserve"> of </w:t>
            </w:r>
            <w:del w:id="207" w:author="MCC160" w:date="2023-01-21T16:48:00Z">
              <w:r w:rsidRPr="0071099F" w:rsidDel="00EE086D">
                <w:rPr>
                  <w:rFonts w:ascii="Arial" w:hAnsi="Arial"/>
                  <w:sz w:val="18"/>
                  <w:szCs w:val="18"/>
                </w:rPr>
                <w:delText xml:space="preserve">the </w:delText>
              </w:r>
            </w:del>
            <w:r w:rsidRPr="0071099F">
              <w:rPr>
                <w:rFonts w:ascii="Arial" w:hAnsi="Arial"/>
                <w:sz w:val="18"/>
              </w:rPr>
              <w:t xml:space="preserve">procedure </w:t>
            </w:r>
            <w:del w:id="208" w:author="MCC160" w:date="2023-01-21T16:48:00Z">
              <w:r w:rsidRPr="0071099F" w:rsidDel="00EE086D">
                <w:rPr>
                  <w:rFonts w:ascii="Arial" w:hAnsi="Arial"/>
                  <w:sz w:val="18"/>
                </w:rPr>
                <w:delText xml:space="preserve">for </w:delText>
              </w:r>
            </w:del>
            <w:ins w:id="209" w:author="MCC160" w:date="2023-01-21T16:48:00Z">
              <w:r w:rsidR="00EE086D">
                <w:rPr>
                  <w:rFonts w:ascii="Arial" w:hAnsi="Arial"/>
                  <w:sz w:val="18"/>
                </w:rPr>
                <w:t>'</w:t>
              </w:r>
            </w:ins>
            <w:r w:rsidRPr="0071099F">
              <w:rPr>
                <w:rFonts w:ascii="Arial" w:hAnsi="Arial"/>
                <w:sz w:val="18"/>
              </w:rPr>
              <w:t>MCX SIP MESSAGE CT</w:t>
            </w:r>
            <w:ins w:id="210" w:author="MCC160" w:date="2023-01-21T16:48:00Z">
              <w:r w:rsidR="00EE086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5.3.33.3-1</w:t>
            </w:r>
            <w:r w:rsidRPr="0071099F">
              <w:rPr>
                <w:rFonts w:ascii="Arial" w:hAnsi="Arial"/>
                <w:sz w:val="18"/>
              </w:rPr>
              <w:t xml:space="preserve"> </w:t>
            </w:r>
            <w:r w:rsidRPr="0071099F">
              <w:rPr>
                <w:rFonts w:ascii="Arial" w:hAnsi="Arial"/>
                <w:sz w:val="18"/>
                <w:szCs w:val="18"/>
              </w:rPr>
              <w:t>are performed to request a</w:t>
            </w:r>
            <w:del w:id="211" w:author="MCC160" w:date="2023-01-21T16:59:00Z">
              <w:r w:rsidRPr="0071099F" w:rsidDel="00D73A64">
                <w:rPr>
                  <w:rFonts w:ascii="Arial" w:hAnsi="Arial"/>
                  <w:sz w:val="18"/>
                  <w:szCs w:val="18"/>
                </w:rPr>
                <w:delText>n on-demand</w:delText>
              </w:r>
            </w:del>
            <w:r w:rsidRPr="0071099F">
              <w:rPr>
                <w:rFonts w:ascii="Arial" w:hAnsi="Arial"/>
                <w:sz w:val="18"/>
                <w:szCs w:val="18"/>
              </w:rPr>
              <w:t xml:space="preserve"> location report</w:t>
            </w:r>
            <w:del w:id="212" w:author="MCC160" w:date="2023-01-21T16:59:00Z">
              <w:r w:rsidRPr="0071099F" w:rsidDel="00D73A64">
                <w:rPr>
                  <w:rFonts w:ascii="Arial" w:hAnsi="Arial"/>
                  <w:sz w:val="18"/>
                  <w:szCs w:val="18"/>
                </w:rPr>
                <w:delText>ing request</w:delText>
              </w:r>
            </w:del>
            <w:r w:rsidRPr="0071099F">
              <w:rPr>
                <w:rFonts w:ascii="Arial" w:hAnsi="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BCA5D5C"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6C8223"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6C9724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3930CCB4"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4176CAF5" w14:textId="77777777" w:rsidTr="00FB0651">
        <w:tc>
          <w:tcPr>
            <w:tcW w:w="649" w:type="dxa"/>
            <w:tcBorders>
              <w:top w:val="nil"/>
              <w:left w:val="single" w:sz="4" w:space="0" w:color="auto"/>
              <w:bottom w:val="single" w:sz="4" w:space="0" w:color="auto"/>
              <w:right w:val="single" w:sz="4" w:space="0" w:color="auto"/>
            </w:tcBorders>
            <w:hideMark/>
          </w:tcPr>
          <w:p w14:paraId="034A21EE"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lastRenderedPageBreak/>
              <w:t>6-6A</w:t>
            </w:r>
          </w:p>
        </w:tc>
        <w:tc>
          <w:tcPr>
            <w:tcW w:w="3970" w:type="dxa"/>
            <w:tcBorders>
              <w:top w:val="nil"/>
              <w:left w:val="single" w:sz="4" w:space="0" w:color="auto"/>
              <w:bottom w:val="single" w:sz="4" w:space="0" w:color="auto"/>
              <w:right w:val="single" w:sz="4" w:space="0" w:color="auto"/>
            </w:tcBorders>
            <w:hideMark/>
          </w:tcPr>
          <w:p w14:paraId="4E04541E" w14:textId="0F4AB37F" w:rsidR="0071099F" w:rsidRPr="0071099F" w:rsidRDefault="0071099F" w:rsidP="00A637BA">
            <w:pPr>
              <w:keepNext/>
              <w:keepLines/>
              <w:spacing w:after="0"/>
              <w:rPr>
                <w:rFonts w:ascii="Arial" w:hAnsi="Arial"/>
                <w:sz w:val="18"/>
                <w:szCs w:val="18"/>
              </w:rPr>
            </w:pPr>
            <w:r w:rsidRPr="0071099F">
              <w:rPr>
                <w:rFonts w:ascii="Arial" w:hAnsi="Arial"/>
                <w:sz w:val="18"/>
              </w:rPr>
              <w:t xml:space="preserve">Check: Does the UE (MCPTT </w:t>
            </w:r>
            <w:del w:id="213" w:author="MCC160" w:date="2023-01-21T16:49:00Z">
              <w:r w:rsidRPr="0071099F" w:rsidDel="00CA701D">
                <w:rPr>
                  <w:rFonts w:ascii="Arial" w:hAnsi="Arial"/>
                  <w:sz w:val="18"/>
                </w:rPr>
                <w:delText>C</w:delText>
              </w:r>
            </w:del>
            <w:ins w:id="214" w:author="MCC160" w:date="2023-01-21T16:49:00Z">
              <w:r w:rsidR="00CA701D">
                <w:rPr>
                  <w:rFonts w:ascii="Arial" w:hAnsi="Arial"/>
                  <w:sz w:val="18"/>
                </w:rPr>
                <w:t>c</w:t>
              </w:r>
            </w:ins>
            <w:r w:rsidRPr="0071099F">
              <w:rPr>
                <w:rFonts w:ascii="Arial" w:hAnsi="Arial"/>
                <w:sz w:val="18"/>
              </w:rPr>
              <w:t>lient) correctly perform steps 2</w:t>
            </w:r>
            <w:ins w:id="215" w:author="MCC160" w:date="2023-01-21T16:48:00Z">
              <w:r w:rsidR="00CA701D">
                <w:rPr>
                  <w:rFonts w:ascii="Arial" w:hAnsi="Arial"/>
                  <w:sz w:val="18"/>
                </w:rPr>
                <w:t>-3</w:t>
              </w:r>
            </w:ins>
            <w:del w:id="216" w:author="MCC160" w:date="2023-01-21T16:48:00Z">
              <w:r w:rsidRPr="0071099F" w:rsidDel="00CA701D">
                <w:rPr>
                  <w:rFonts w:ascii="Arial" w:hAnsi="Arial"/>
                  <w:sz w:val="18"/>
                </w:rPr>
                <w:delText xml:space="preserve"> to 3</w:delText>
              </w:r>
            </w:del>
            <w:r w:rsidRPr="0071099F">
              <w:rPr>
                <w:rFonts w:ascii="Arial" w:hAnsi="Arial"/>
                <w:sz w:val="18"/>
              </w:rPr>
              <w:t xml:space="preserve"> of </w:t>
            </w:r>
            <w:del w:id="217" w:author="MCC160" w:date="2023-01-21T16:48:00Z">
              <w:r w:rsidRPr="0071099F" w:rsidDel="00CA701D">
                <w:rPr>
                  <w:rFonts w:ascii="Arial" w:hAnsi="Arial"/>
                  <w:sz w:val="18"/>
                  <w:szCs w:val="18"/>
                </w:rPr>
                <w:delText xml:space="preserve">the </w:delText>
              </w:r>
            </w:del>
            <w:r w:rsidRPr="0071099F">
              <w:rPr>
                <w:rFonts w:ascii="Arial" w:hAnsi="Arial"/>
                <w:sz w:val="18"/>
              </w:rPr>
              <w:t xml:space="preserve">procedure </w:t>
            </w:r>
            <w:del w:id="218" w:author="MCC160" w:date="2023-01-21T16:48:00Z">
              <w:r w:rsidRPr="0071099F" w:rsidDel="00CA701D">
                <w:rPr>
                  <w:rFonts w:ascii="Arial" w:hAnsi="Arial"/>
                  <w:sz w:val="18"/>
                </w:rPr>
                <w:delText xml:space="preserve">for </w:delText>
              </w:r>
            </w:del>
            <w:ins w:id="219" w:author="MCC160" w:date="2023-01-21T16:48:00Z">
              <w:r w:rsidR="00CA701D">
                <w:rPr>
                  <w:rFonts w:ascii="Arial" w:hAnsi="Arial"/>
                  <w:sz w:val="18"/>
                </w:rPr>
                <w:t>'</w:t>
              </w:r>
            </w:ins>
            <w:r w:rsidRPr="0071099F">
              <w:rPr>
                <w:rFonts w:ascii="Arial" w:hAnsi="Arial"/>
                <w:sz w:val="18"/>
              </w:rPr>
              <w:t>MCX SIP MESSAGE CO</w:t>
            </w:r>
            <w:ins w:id="220" w:author="MCC160" w:date="2023-01-21T16:48:00Z">
              <w:r w:rsidR="00CA701D">
                <w:rPr>
                  <w:rFonts w:ascii="Arial" w:hAnsi="Arial"/>
                  <w:sz w:val="18"/>
                </w:rPr>
                <w:t>'</w:t>
              </w:r>
            </w:ins>
            <w:r w:rsidRPr="0071099F">
              <w:rPr>
                <w:rFonts w:ascii="Arial" w:hAnsi="Arial"/>
                <w:sz w:val="18"/>
              </w:rPr>
              <w:t xml:space="preserve"> </w:t>
            </w:r>
            <w:r w:rsidRPr="0071099F">
              <w:rPr>
                <w:rFonts w:ascii="Arial" w:hAnsi="Arial"/>
                <w:sz w:val="18"/>
                <w:lang w:eastAsia="ko-KR"/>
              </w:rPr>
              <w:t>as described in TS 36.579-1 [2] Table 5.3.32.3-1</w:t>
            </w:r>
            <w:ins w:id="221" w:author="MCC160" w:date="2023-01-22T10:20:00Z">
              <w:r w:rsidR="00181A88" w:rsidRPr="00181A88">
                <w:rPr>
                  <w:rFonts w:ascii="Arial" w:hAnsi="Arial"/>
                  <w:sz w:val="18"/>
                  <w:lang w:eastAsia="ko-KR"/>
                </w:rPr>
                <w:t xml:space="preserve"> to provide location information for the </w:t>
              </w:r>
              <w:r w:rsidR="00181A88">
                <w:rPr>
                  <w:rFonts w:ascii="Arial" w:hAnsi="Arial"/>
                  <w:sz w:val="18"/>
                  <w:lang w:eastAsia="ko-KR"/>
                </w:rPr>
                <w:t>configuration done at steps 4-4A</w:t>
              </w:r>
            </w:ins>
            <w:ins w:id="222" w:author="MCC160" w:date="2023-01-22T10:21:00Z">
              <w:r w:rsidR="00181A88">
                <w:rPr>
                  <w:rFonts w:ascii="Arial" w:hAnsi="Arial"/>
                  <w:sz w:val="18"/>
                  <w:lang w:eastAsia="ko-KR"/>
                </w:rPr>
                <w:t>?</w:t>
              </w:r>
            </w:ins>
            <w:del w:id="223" w:author="MCC160" w:date="2023-01-22T10:21:00Z">
              <w:r w:rsidRPr="0071099F" w:rsidDel="00A637BA">
                <w:rPr>
                  <w:rFonts w:ascii="Arial" w:hAnsi="Arial"/>
                  <w:sz w:val="18"/>
                </w:rPr>
                <w:delText xml:space="preserve"> containing the location information report with the correct ReportID and in accordance with the latest configuration parameters provided in step 4?</w:delText>
              </w:r>
            </w:del>
          </w:p>
        </w:tc>
        <w:tc>
          <w:tcPr>
            <w:tcW w:w="709" w:type="dxa"/>
            <w:tcBorders>
              <w:top w:val="single" w:sz="4" w:space="0" w:color="auto"/>
              <w:left w:val="single" w:sz="4" w:space="0" w:color="auto"/>
              <w:bottom w:val="single" w:sz="4" w:space="0" w:color="auto"/>
              <w:right w:val="single" w:sz="4" w:space="0" w:color="auto"/>
            </w:tcBorders>
            <w:hideMark/>
          </w:tcPr>
          <w:p w14:paraId="171BE6A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46B9644"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4E707822" w14:textId="77777777" w:rsidR="0071099F" w:rsidRPr="0071099F" w:rsidRDefault="0071099F" w:rsidP="0071099F">
            <w:pPr>
              <w:keepNext/>
              <w:keepLines/>
              <w:spacing w:after="0"/>
              <w:jc w:val="center"/>
              <w:rPr>
                <w:rFonts w:ascii="Arial" w:hAnsi="Arial"/>
                <w:sz w:val="18"/>
              </w:rPr>
            </w:pPr>
            <w:r w:rsidRPr="0071099F">
              <w:rPr>
                <w:rFonts w:ascii="Arial" w:hAnsi="Arial"/>
                <w:sz w:val="18"/>
              </w:rPr>
              <w:t>2</w:t>
            </w:r>
          </w:p>
        </w:tc>
        <w:tc>
          <w:tcPr>
            <w:tcW w:w="892" w:type="dxa"/>
            <w:tcBorders>
              <w:top w:val="nil"/>
              <w:left w:val="single" w:sz="4" w:space="0" w:color="auto"/>
              <w:bottom w:val="single" w:sz="4" w:space="0" w:color="auto"/>
              <w:right w:val="single" w:sz="4" w:space="0" w:color="auto"/>
            </w:tcBorders>
            <w:hideMark/>
          </w:tcPr>
          <w:p w14:paraId="4BBD8A7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P</w:t>
            </w:r>
          </w:p>
        </w:tc>
      </w:tr>
      <w:tr w:rsidR="0071099F" w:rsidRPr="0071099F" w14:paraId="58549C6E" w14:textId="77777777" w:rsidTr="00FB0651">
        <w:tc>
          <w:tcPr>
            <w:tcW w:w="649" w:type="dxa"/>
            <w:tcBorders>
              <w:top w:val="nil"/>
              <w:left w:val="single" w:sz="4" w:space="0" w:color="auto"/>
              <w:bottom w:val="single" w:sz="4" w:space="0" w:color="auto"/>
              <w:right w:val="single" w:sz="4" w:space="0" w:color="auto"/>
            </w:tcBorders>
            <w:hideMark/>
          </w:tcPr>
          <w:p w14:paraId="0554E1EA"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7-8</w:t>
            </w:r>
          </w:p>
        </w:tc>
        <w:tc>
          <w:tcPr>
            <w:tcW w:w="3970" w:type="dxa"/>
            <w:tcBorders>
              <w:top w:val="nil"/>
              <w:left w:val="single" w:sz="4" w:space="0" w:color="auto"/>
              <w:bottom w:val="single" w:sz="4" w:space="0" w:color="auto"/>
              <w:right w:val="single" w:sz="4" w:space="0" w:color="auto"/>
            </w:tcBorders>
            <w:hideMark/>
          </w:tcPr>
          <w:p w14:paraId="246B775F" w14:textId="77777777" w:rsidR="0071099F" w:rsidRPr="0071099F" w:rsidRDefault="0071099F" w:rsidP="0071099F">
            <w:pPr>
              <w:keepNext/>
              <w:keepLines/>
              <w:spacing w:after="0"/>
              <w:rPr>
                <w:rFonts w:ascii="Arial" w:hAnsi="Arial"/>
                <w:sz w:val="18"/>
                <w:szCs w:val="18"/>
              </w:rPr>
            </w:pPr>
            <w:r w:rsidRPr="0071099F">
              <w:rPr>
                <w:rFonts w:ascii="Arial" w:hAnsi="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9CF352D"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37EBFF"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556557A6"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c>
          <w:tcPr>
            <w:tcW w:w="892" w:type="dxa"/>
            <w:tcBorders>
              <w:top w:val="nil"/>
              <w:left w:val="single" w:sz="4" w:space="0" w:color="auto"/>
              <w:bottom w:val="single" w:sz="4" w:space="0" w:color="auto"/>
              <w:right w:val="single" w:sz="4" w:space="0" w:color="auto"/>
            </w:tcBorders>
            <w:hideMark/>
          </w:tcPr>
          <w:p w14:paraId="2BE0561F" w14:textId="77777777" w:rsidR="0071099F" w:rsidRPr="0071099F" w:rsidRDefault="0071099F" w:rsidP="0071099F">
            <w:pPr>
              <w:keepNext/>
              <w:keepLines/>
              <w:spacing w:after="0"/>
              <w:jc w:val="center"/>
              <w:rPr>
                <w:rFonts w:ascii="Arial" w:hAnsi="Arial"/>
                <w:sz w:val="18"/>
              </w:rPr>
            </w:pPr>
            <w:r w:rsidRPr="0071099F">
              <w:rPr>
                <w:rFonts w:ascii="Arial" w:hAnsi="Arial"/>
                <w:sz w:val="18"/>
              </w:rPr>
              <w:t>-</w:t>
            </w:r>
          </w:p>
        </w:tc>
      </w:tr>
      <w:tr w:rsidR="0071099F" w:rsidRPr="0071099F" w14:paraId="1F8C3411" w14:textId="77777777" w:rsidTr="00FB0651">
        <w:tc>
          <w:tcPr>
            <w:tcW w:w="649" w:type="dxa"/>
            <w:tcBorders>
              <w:top w:val="nil"/>
              <w:left w:val="single" w:sz="4" w:space="0" w:color="auto"/>
              <w:bottom w:val="single" w:sz="4" w:space="0" w:color="auto"/>
              <w:right w:val="single" w:sz="4" w:space="0" w:color="auto"/>
            </w:tcBorders>
            <w:hideMark/>
          </w:tcPr>
          <w:p w14:paraId="41021881" w14:textId="77777777" w:rsidR="0071099F" w:rsidRPr="0071099F" w:rsidRDefault="0071099F" w:rsidP="0071099F">
            <w:pPr>
              <w:keepNext/>
              <w:keepLines/>
              <w:spacing w:after="0"/>
              <w:jc w:val="center"/>
              <w:rPr>
                <w:rFonts w:ascii="Arial" w:hAnsi="Arial"/>
                <w:sz w:val="18"/>
                <w:szCs w:val="18"/>
              </w:rPr>
            </w:pPr>
            <w:r w:rsidRPr="0071099F">
              <w:rPr>
                <w:rFonts w:ascii="Arial" w:hAnsi="Arial"/>
                <w:sz w:val="18"/>
                <w:szCs w:val="18"/>
              </w:rPr>
              <w:t>9</w:t>
            </w:r>
          </w:p>
        </w:tc>
        <w:tc>
          <w:tcPr>
            <w:tcW w:w="3970" w:type="dxa"/>
            <w:tcBorders>
              <w:top w:val="nil"/>
              <w:left w:val="single" w:sz="4" w:space="0" w:color="auto"/>
              <w:bottom w:val="single" w:sz="4" w:space="0" w:color="auto"/>
              <w:right w:val="single" w:sz="4" w:space="0" w:color="auto"/>
            </w:tcBorders>
            <w:hideMark/>
          </w:tcPr>
          <w:p w14:paraId="0872DFF6" w14:textId="136AC30D" w:rsidR="0071099F" w:rsidRPr="0071099F" w:rsidRDefault="0071099F" w:rsidP="0071099F">
            <w:pPr>
              <w:keepNext/>
              <w:keepLines/>
              <w:spacing w:after="0"/>
              <w:rPr>
                <w:rFonts w:ascii="Arial" w:hAnsi="Arial"/>
                <w:sz w:val="18"/>
                <w:szCs w:val="18"/>
              </w:rPr>
            </w:pPr>
            <w:r w:rsidRPr="0071099F">
              <w:rPr>
                <w:rFonts w:ascii="Arial" w:hAnsi="Arial"/>
                <w:sz w:val="18"/>
              </w:rPr>
              <w:t xml:space="preserve">Check: Does the UE (MCPTT </w:t>
            </w:r>
            <w:del w:id="224" w:author="MCC160" w:date="2023-01-21T16:49:00Z">
              <w:r w:rsidRPr="0071099F" w:rsidDel="00CA701D">
                <w:rPr>
                  <w:rFonts w:ascii="Arial" w:hAnsi="Arial"/>
                  <w:sz w:val="18"/>
                </w:rPr>
                <w:delText>C</w:delText>
              </w:r>
            </w:del>
            <w:ins w:id="225" w:author="MCC160" w:date="2023-01-21T16:49:00Z">
              <w:r w:rsidR="00CA701D">
                <w:rPr>
                  <w:rFonts w:ascii="Arial" w:hAnsi="Arial"/>
                  <w:sz w:val="18"/>
                </w:rPr>
                <w:t>c</w:t>
              </w:r>
            </w:ins>
            <w:r w:rsidRPr="0071099F">
              <w:rPr>
                <w:rFonts w:ascii="Arial" w:hAnsi="Arial"/>
                <w:sz w:val="18"/>
              </w:rPr>
              <w:t>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3A06A4B4" w14:textId="77777777" w:rsidR="0071099F" w:rsidRPr="0071099F" w:rsidRDefault="0071099F" w:rsidP="0071099F">
            <w:pPr>
              <w:keepNext/>
              <w:keepLines/>
              <w:spacing w:after="0"/>
              <w:jc w:val="center"/>
              <w:rPr>
                <w:rFonts w:ascii="Arial" w:hAnsi="Arial"/>
                <w:sz w:val="18"/>
              </w:rPr>
            </w:pPr>
            <w:del w:id="226" w:author="MCC160" w:date="2023-01-21T17:07:00Z">
              <w:r w:rsidRPr="0071099F" w:rsidDel="00B8629D">
                <w:rPr>
                  <w:rFonts w:ascii="Arial" w:hAnsi="Arial"/>
                  <w:sz w:val="18"/>
                </w:rPr>
                <w:delText>-</w:delText>
              </w:r>
            </w:del>
            <w:r w:rsidRPr="0071099F">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BE95A0B" w14:textId="77777777" w:rsidR="0071099F" w:rsidRPr="0071099F" w:rsidRDefault="0071099F" w:rsidP="0071099F">
            <w:pPr>
              <w:keepNext/>
              <w:keepLines/>
              <w:spacing w:after="0"/>
              <w:rPr>
                <w:rFonts w:ascii="Arial" w:hAnsi="Arial"/>
                <w:sz w:val="18"/>
              </w:rPr>
            </w:pPr>
            <w:r w:rsidRPr="0071099F">
              <w:rPr>
                <w:rFonts w:ascii="Arial" w:hAnsi="Arial"/>
                <w:sz w:val="18"/>
              </w:rPr>
              <w:t>SIP MESSAGE</w:t>
            </w:r>
          </w:p>
        </w:tc>
        <w:tc>
          <w:tcPr>
            <w:tcW w:w="567" w:type="dxa"/>
            <w:tcBorders>
              <w:top w:val="nil"/>
              <w:left w:val="single" w:sz="4" w:space="0" w:color="auto"/>
              <w:bottom w:val="single" w:sz="4" w:space="0" w:color="auto"/>
              <w:right w:val="single" w:sz="4" w:space="0" w:color="auto"/>
            </w:tcBorders>
            <w:hideMark/>
          </w:tcPr>
          <w:p w14:paraId="32302ADE" w14:textId="77777777" w:rsidR="0071099F" w:rsidRPr="0071099F" w:rsidRDefault="0071099F" w:rsidP="0071099F">
            <w:pPr>
              <w:keepNext/>
              <w:keepLines/>
              <w:spacing w:after="0"/>
              <w:jc w:val="center"/>
              <w:rPr>
                <w:rFonts w:ascii="Arial" w:hAnsi="Arial"/>
                <w:sz w:val="18"/>
              </w:rPr>
            </w:pPr>
            <w:r w:rsidRPr="0071099F">
              <w:rPr>
                <w:rFonts w:ascii="Arial" w:hAnsi="Arial"/>
                <w:sz w:val="18"/>
              </w:rPr>
              <w:t>2</w:t>
            </w:r>
          </w:p>
        </w:tc>
        <w:tc>
          <w:tcPr>
            <w:tcW w:w="892" w:type="dxa"/>
            <w:tcBorders>
              <w:top w:val="nil"/>
              <w:left w:val="single" w:sz="4" w:space="0" w:color="auto"/>
              <w:bottom w:val="single" w:sz="4" w:space="0" w:color="auto"/>
              <w:right w:val="single" w:sz="4" w:space="0" w:color="auto"/>
            </w:tcBorders>
            <w:hideMark/>
          </w:tcPr>
          <w:p w14:paraId="7CE95C70" w14:textId="77777777" w:rsidR="0071099F" w:rsidRPr="0071099F" w:rsidRDefault="0071099F" w:rsidP="0071099F">
            <w:pPr>
              <w:keepNext/>
              <w:keepLines/>
              <w:spacing w:after="0"/>
              <w:jc w:val="center"/>
              <w:rPr>
                <w:rFonts w:ascii="Arial" w:hAnsi="Arial"/>
                <w:sz w:val="18"/>
              </w:rPr>
            </w:pPr>
            <w:r w:rsidRPr="0071099F">
              <w:rPr>
                <w:rFonts w:ascii="Arial" w:hAnsi="Arial"/>
                <w:sz w:val="18"/>
              </w:rPr>
              <w:t>F</w:t>
            </w:r>
          </w:p>
        </w:tc>
      </w:tr>
      <w:tr w:rsidR="0071099F" w:rsidRPr="0071099F" w14:paraId="711951D3" w14:textId="77777777" w:rsidTr="00FB0651">
        <w:tc>
          <w:tcPr>
            <w:tcW w:w="649" w:type="dxa"/>
            <w:tcBorders>
              <w:top w:val="single" w:sz="4" w:space="0" w:color="auto"/>
              <w:left w:val="single" w:sz="4" w:space="0" w:color="auto"/>
              <w:bottom w:val="single" w:sz="4" w:space="0" w:color="auto"/>
              <w:right w:val="single" w:sz="4" w:space="0" w:color="auto"/>
            </w:tcBorders>
          </w:tcPr>
          <w:p w14:paraId="60B641EC" w14:textId="77777777" w:rsidR="0071099F" w:rsidRPr="0071099F" w:rsidRDefault="0071099F" w:rsidP="0071099F">
            <w:pPr>
              <w:keepNext/>
              <w:keepLines/>
              <w:spacing w:after="0"/>
              <w:jc w:val="center"/>
              <w:rPr>
                <w:rFonts w:ascii="Arial" w:hAnsi="Arial"/>
                <w:sz w:val="18"/>
                <w:szCs w:val="18"/>
              </w:rPr>
            </w:pPr>
          </w:p>
        </w:tc>
        <w:tc>
          <w:tcPr>
            <w:tcW w:w="3970" w:type="dxa"/>
            <w:tcBorders>
              <w:top w:val="single" w:sz="4" w:space="0" w:color="auto"/>
              <w:left w:val="single" w:sz="4" w:space="0" w:color="auto"/>
              <w:bottom w:val="single" w:sz="4" w:space="0" w:color="auto"/>
              <w:right w:val="single" w:sz="4" w:space="0" w:color="auto"/>
            </w:tcBorders>
            <w:hideMark/>
          </w:tcPr>
          <w:p w14:paraId="4B0BDB18" w14:textId="77777777" w:rsidR="0071099F" w:rsidRPr="0071099F" w:rsidRDefault="0071099F" w:rsidP="0071099F">
            <w:pPr>
              <w:keepNext/>
              <w:keepLines/>
              <w:spacing w:after="0"/>
              <w:rPr>
                <w:rFonts w:ascii="Arial" w:hAnsi="Arial"/>
                <w:sz w:val="18"/>
              </w:rPr>
            </w:pPr>
            <w:r w:rsidRPr="0071099F">
              <w:rPr>
                <w:rFonts w:ascii="Arial" w:hAnsi="Arial"/>
                <w:sz w:val="18"/>
              </w:rP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20E0F1D3" w14:textId="77777777" w:rsidR="0071099F" w:rsidRPr="0071099F" w:rsidRDefault="0071099F" w:rsidP="0071099F">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70A9F7C7" w14:textId="77777777" w:rsidR="0071099F" w:rsidRPr="0071099F" w:rsidRDefault="0071099F" w:rsidP="0071099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3937C1D" w14:textId="77777777" w:rsidR="0071099F" w:rsidRPr="0071099F" w:rsidRDefault="0071099F" w:rsidP="0071099F">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C0D30E4" w14:textId="77777777" w:rsidR="0071099F" w:rsidRPr="0071099F" w:rsidRDefault="0071099F" w:rsidP="0071099F">
            <w:pPr>
              <w:keepNext/>
              <w:keepLines/>
              <w:spacing w:after="0"/>
              <w:jc w:val="center"/>
              <w:rPr>
                <w:rFonts w:ascii="Arial" w:hAnsi="Arial"/>
                <w:sz w:val="18"/>
              </w:rPr>
            </w:pPr>
          </w:p>
        </w:tc>
      </w:tr>
      <w:tr w:rsidR="0071099F" w:rsidRPr="0071099F" w14:paraId="02A20F0E"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7364F1ED" w14:textId="77777777" w:rsidR="0071099F" w:rsidRPr="0071099F" w:rsidRDefault="0071099F" w:rsidP="0071099F">
            <w:pPr>
              <w:keepNext/>
              <w:keepLines/>
              <w:spacing w:after="0"/>
              <w:ind w:left="851" w:hanging="851"/>
              <w:rPr>
                <w:rFonts w:ascii="Arial" w:hAnsi="Arial"/>
                <w:sz w:val="18"/>
              </w:rPr>
            </w:pPr>
            <w:r w:rsidRPr="0071099F">
              <w:rPr>
                <w:rFonts w:ascii="Arial" w:hAnsi="Arial"/>
                <w:sz w:val="18"/>
              </w:rPr>
              <w:t>NOTE 1:</w:t>
            </w:r>
            <w:r w:rsidRPr="0071099F">
              <w:rPr>
                <w:rFonts w:ascii="Arial" w:hAnsi="Arial"/>
                <w:sz w:val="18"/>
              </w:rPr>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E284C9A" w14:textId="77777777" w:rsidR="0071099F" w:rsidRPr="0071099F" w:rsidRDefault="0071099F" w:rsidP="0071099F"/>
    <w:p w14:paraId="0B0F727D" w14:textId="77777777" w:rsidR="0071099F" w:rsidRPr="0071099F" w:rsidRDefault="0071099F" w:rsidP="0071099F">
      <w:pPr>
        <w:keepNext/>
        <w:keepLines/>
        <w:spacing w:before="120"/>
        <w:ind w:left="1985" w:hanging="1985"/>
        <w:rPr>
          <w:rFonts w:ascii="Arial" w:hAnsi="Arial"/>
        </w:rPr>
      </w:pPr>
      <w:r w:rsidRPr="0071099F">
        <w:rPr>
          <w:rFonts w:ascii="Arial" w:hAnsi="Arial"/>
        </w:rPr>
        <w:t>6.3.2.3.3</w:t>
      </w:r>
      <w:r w:rsidRPr="0071099F">
        <w:rPr>
          <w:rFonts w:ascii="Arial" w:hAnsi="Arial"/>
        </w:rPr>
        <w:tab/>
        <w:t>Specific message contents</w:t>
      </w:r>
    </w:p>
    <w:p w14:paraId="6AA7D4EA"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6.3.2.3.3-1: SIP MESSAGE from the SS (Step 1, Table 6.3.2.3.2-1</w:t>
      </w:r>
      <w:r w:rsidRPr="0071099F">
        <w:rPr>
          <w:rFonts w:ascii="Arial" w:hAnsi="Arial"/>
          <w:b/>
        </w:rPr>
        <w:t>;</w:t>
      </w:r>
      <w:r w:rsidRPr="0071099F">
        <w:rPr>
          <w:rFonts w:ascii="Arial" w:hAnsi="Arial"/>
          <w:b/>
        </w:rPr>
        <w:br/>
        <w:t>step 2, TS 36.579-1 [2], Table 5.3.33.3-1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6A8681E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39FF4FE" w14:textId="50B5ECF3"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ins w:id="227" w:author="MCC160" w:date="2023-01-21T08:45:00Z">
              <w:r w:rsidR="00D747BC">
                <w:rPr>
                  <w:rFonts w:ascii="Arial" w:hAnsi="Arial"/>
                  <w:sz w:val="18"/>
                </w:rPr>
                <w:t>,</w:t>
              </w:r>
            </w:ins>
            <w:r w:rsidRPr="0071099F">
              <w:rPr>
                <w:rFonts w:ascii="Arial" w:hAnsi="Arial"/>
                <w:sz w:val="18"/>
              </w:rPr>
              <w:t xml:space="preserve"> condition LOCATION-CONFIG</w:t>
            </w:r>
          </w:p>
        </w:tc>
      </w:tr>
      <w:tr w:rsidR="0071099F" w:rsidRPr="0071099F" w14:paraId="79491FE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532354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331E7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24991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D12DE3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7E4381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7CC1C78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59AE53"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C814BB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419F3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85D99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8FA7E08" w14:textId="77777777" w:rsidR="0071099F" w:rsidRPr="0071099F" w:rsidRDefault="0071099F" w:rsidP="0071099F">
            <w:pPr>
              <w:keepNext/>
              <w:keepLines/>
              <w:spacing w:after="0"/>
              <w:rPr>
                <w:rFonts w:ascii="Arial" w:hAnsi="Arial"/>
                <w:sz w:val="18"/>
              </w:rPr>
            </w:pPr>
          </w:p>
        </w:tc>
      </w:tr>
      <w:tr w:rsidR="0071099F" w:rsidRPr="0071099F" w14:paraId="6911159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10F8E75"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D8FC3D"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B5192EA"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37E044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4771FF1" w14:textId="77777777" w:rsidR="0071099F" w:rsidRPr="0071099F" w:rsidRDefault="0071099F" w:rsidP="0071099F">
            <w:pPr>
              <w:keepNext/>
              <w:keepLines/>
              <w:spacing w:after="0"/>
              <w:rPr>
                <w:rFonts w:ascii="Arial" w:hAnsi="Arial"/>
                <w:sz w:val="18"/>
              </w:rPr>
            </w:pPr>
          </w:p>
        </w:tc>
      </w:tr>
      <w:tr w:rsidR="0071099F" w:rsidRPr="0071099F" w14:paraId="631A70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F767F80"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062114" w14:textId="77777777" w:rsidR="0071099F" w:rsidRPr="0071099F" w:rsidRDefault="0071099F" w:rsidP="0071099F">
            <w:pPr>
              <w:keepNext/>
              <w:keepLines/>
              <w:spacing w:after="0"/>
              <w:rPr>
                <w:rFonts w:ascii="Arial" w:hAnsi="Arial"/>
                <w:sz w:val="18"/>
              </w:rPr>
            </w:pPr>
            <w:r w:rsidRPr="0071099F">
              <w:rPr>
                <w:rFonts w:ascii="Arial" w:hAnsi="Arial"/>
                <w:sz w:val="18"/>
              </w:rP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562FABF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E6242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1062086" w14:textId="77777777" w:rsidR="0071099F" w:rsidRPr="0071099F" w:rsidRDefault="0071099F" w:rsidP="0071099F">
            <w:pPr>
              <w:keepNext/>
              <w:keepLines/>
              <w:spacing w:after="0"/>
              <w:rPr>
                <w:rFonts w:ascii="Arial" w:hAnsi="Arial"/>
                <w:sz w:val="18"/>
              </w:rPr>
            </w:pPr>
          </w:p>
        </w:tc>
      </w:tr>
      <w:tr w:rsidR="0071099F" w:rsidRPr="0071099F" w14:paraId="2DB17C4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510A3E"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80293F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F2267F" w14:textId="34822F85" w:rsidR="0071099F" w:rsidRPr="0071099F" w:rsidRDefault="0071099F" w:rsidP="0071099F">
            <w:pPr>
              <w:keepNext/>
              <w:keepLines/>
              <w:spacing w:after="0"/>
              <w:rPr>
                <w:rFonts w:ascii="Arial" w:hAnsi="Arial"/>
                <w:b/>
                <w:bCs/>
                <w:sz w:val="18"/>
              </w:rPr>
            </w:pPr>
            <w:r w:rsidRPr="0071099F">
              <w:rPr>
                <w:rFonts w:ascii="Arial" w:hAnsi="Arial"/>
                <w:b/>
                <w:bCs/>
                <w:sz w:val="18"/>
              </w:rPr>
              <w:t>Location</w:t>
            </w:r>
            <w:del w:id="228" w:author="MCC160" w:date="2023-01-22T10:30:00Z">
              <w:r w:rsidRPr="0071099F" w:rsidDel="00A637BA">
                <w:rPr>
                  <w:rFonts w:ascii="Arial" w:hAnsi="Arial"/>
                  <w:b/>
                  <w:bCs/>
                  <w:sz w:val="18"/>
                </w:rPr>
                <w:delText xml:space="preserve"> </w:delText>
              </w:r>
            </w:del>
            <w:ins w:id="229" w:author="MCC160" w:date="2023-01-22T10:30:00Z">
              <w:r w:rsidR="00A637BA">
                <w:rPr>
                  <w:rFonts w:ascii="Arial" w:hAnsi="Arial"/>
                  <w:b/>
                  <w:bCs/>
                  <w:sz w:val="18"/>
                </w:rPr>
                <w:t>-</w:t>
              </w:r>
            </w:ins>
            <w:r w:rsidRPr="0071099F">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hideMark/>
          </w:tcPr>
          <w:p w14:paraId="35BB947A"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83BEAF4" w14:textId="77777777" w:rsidR="0071099F" w:rsidRPr="0071099F" w:rsidRDefault="0071099F" w:rsidP="0071099F">
            <w:pPr>
              <w:keepNext/>
              <w:keepLines/>
              <w:spacing w:after="0"/>
              <w:rPr>
                <w:rFonts w:ascii="Arial" w:hAnsi="Arial"/>
                <w:sz w:val="18"/>
              </w:rPr>
            </w:pPr>
          </w:p>
        </w:tc>
      </w:tr>
      <w:tr w:rsidR="0071099F" w:rsidRPr="0071099F" w14:paraId="1B5EE0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FA013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0D8F1E"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1938609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DD7F7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66F6ABF" w14:textId="77777777" w:rsidR="0071099F" w:rsidRPr="0071099F" w:rsidRDefault="0071099F" w:rsidP="0071099F">
            <w:pPr>
              <w:keepNext/>
              <w:keepLines/>
              <w:spacing w:after="0"/>
              <w:rPr>
                <w:rFonts w:ascii="Arial" w:hAnsi="Arial"/>
                <w:sz w:val="18"/>
              </w:rPr>
            </w:pPr>
          </w:p>
        </w:tc>
      </w:tr>
    </w:tbl>
    <w:p w14:paraId="21D95FC9" w14:textId="77777777" w:rsidR="0071099F" w:rsidRPr="0071099F" w:rsidRDefault="0071099F" w:rsidP="0071099F"/>
    <w:p w14:paraId="2B3C5E57"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6C883FA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5FBEB8C"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5.5.3.4.2-1</w:t>
            </w:r>
          </w:p>
        </w:tc>
      </w:tr>
      <w:tr w:rsidR="0071099F" w:rsidRPr="0071099F" w14:paraId="695D2C0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00170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7F7A1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7AF64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46F7A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97B73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6F4E44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6FAB7E"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7512C029"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62D85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1317D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9857109" w14:textId="77777777" w:rsidR="0071099F" w:rsidRPr="0071099F" w:rsidRDefault="0071099F" w:rsidP="0071099F">
            <w:pPr>
              <w:keepNext/>
              <w:keepLines/>
              <w:spacing w:after="0"/>
              <w:rPr>
                <w:rFonts w:ascii="Arial" w:hAnsi="Arial"/>
                <w:sz w:val="18"/>
              </w:rPr>
            </w:pPr>
          </w:p>
        </w:tc>
      </w:tr>
      <w:tr w:rsidR="0071099F" w:rsidRPr="0071099F" w14:paraId="07E67E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A21C7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E2B22B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DF179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9847A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100D48A" w14:textId="77777777" w:rsidR="0071099F" w:rsidRPr="0071099F" w:rsidRDefault="0071099F" w:rsidP="0071099F">
            <w:pPr>
              <w:keepNext/>
              <w:keepLines/>
              <w:spacing w:after="0"/>
              <w:rPr>
                <w:rFonts w:ascii="Arial" w:hAnsi="Arial"/>
                <w:sz w:val="18"/>
              </w:rPr>
            </w:pPr>
          </w:p>
        </w:tc>
      </w:tr>
      <w:tr w:rsidR="0071099F" w:rsidRPr="0071099F" w14:paraId="3F5368B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A077A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171A4F68"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64FC2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B61C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52ECCE" w14:textId="77777777" w:rsidR="0071099F" w:rsidRPr="0071099F" w:rsidRDefault="0071099F" w:rsidP="0071099F">
            <w:pPr>
              <w:keepNext/>
              <w:keepLines/>
              <w:spacing w:after="0"/>
              <w:rPr>
                <w:rFonts w:ascii="Arial" w:hAnsi="Arial"/>
                <w:sz w:val="18"/>
              </w:rPr>
            </w:pPr>
          </w:p>
        </w:tc>
      </w:tr>
      <w:tr w:rsidR="0071099F" w:rsidRPr="0071099F" w14:paraId="39FB34A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E3F73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8FB334"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CDA8A9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046FC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0409E07" w14:textId="77777777" w:rsidR="0071099F" w:rsidRPr="0071099F" w:rsidRDefault="0071099F" w:rsidP="0071099F">
            <w:pPr>
              <w:keepNext/>
              <w:keepLines/>
              <w:spacing w:after="0"/>
              <w:rPr>
                <w:rFonts w:ascii="Arial" w:hAnsi="Arial"/>
                <w:sz w:val="18"/>
              </w:rPr>
            </w:pPr>
          </w:p>
        </w:tc>
      </w:tr>
      <w:tr w:rsidR="0071099F" w:rsidRPr="0071099F" w14:paraId="61A52CD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51EE64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74C07B"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4308F93D" w14:textId="77777777" w:rsidR="0071099F" w:rsidRPr="0071099F" w:rsidRDefault="0071099F" w:rsidP="0071099F">
            <w:pPr>
              <w:keepNext/>
              <w:keepLines/>
              <w:spacing w:after="0"/>
              <w:rPr>
                <w:rFonts w:ascii="Arial" w:hAnsi="Arial"/>
                <w:sz w:val="18"/>
              </w:rPr>
            </w:pPr>
            <w:r w:rsidRPr="0071099F">
              <w:rPr>
                <w:rFonts w:ascii="Arial"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4A4E68B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14CA64" w14:textId="77777777" w:rsidR="0071099F" w:rsidRPr="0071099F" w:rsidRDefault="0071099F" w:rsidP="0071099F">
            <w:pPr>
              <w:keepNext/>
              <w:keepLines/>
              <w:spacing w:after="0"/>
              <w:rPr>
                <w:rFonts w:ascii="Arial" w:hAnsi="Arial"/>
                <w:sz w:val="18"/>
              </w:rPr>
            </w:pPr>
          </w:p>
        </w:tc>
      </w:tr>
      <w:tr w:rsidR="0071099F" w:rsidRPr="0071099F" w14:paraId="4BB21D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B68ED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91F026"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B69DD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D16E1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C7911F0" w14:textId="77777777" w:rsidR="0071099F" w:rsidRPr="0071099F" w:rsidRDefault="0071099F" w:rsidP="0071099F">
            <w:pPr>
              <w:keepNext/>
              <w:keepLines/>
              <w:spacing w:after="0"/>
              <w:rPr>
                <w:rFonts w:ascii="Arial" w:hAnsi="Arial"/>
                <w:sz w:val="18"/>
              </w:rPr>
            </w:pPr>
          </w:p>
        </w:tc>
      </w:tr>
      <w:tr w:rsidR="0071099F" w:rsidRPr="0071099F" w14:paraId="53AD8CD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140EB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8493BD"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82481A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8F45F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7B6A66" w14:textId="77777777" w:rsidR="0071099F" w:rsidRPr="0071099F" w:rsidRDefault="0071099F" w:rsidP="0071099F">
            <w:pPr>
              <w:keepNext/>
              <w:keepLines/>
              <w:spacing w:after="0"/>
              <w:rPr>
                <w:rFonts w:ascii="Arial" w:hAnsi="Arial"/>
                <w:sz w:val="18"/>
              </w:rPr>
            </w:pPr>
          </w:p>
        </w:tc>
      </w:tr>
      <w:tr w:rsidR="0071099F" w:rsidRPr="0071099F" w14:paraId="0F255B1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01006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7865C6"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26E54349" w14:textId="77777777" w:rsidR="0071099F" w:rsidRPr="0071099F" w:rsidRDefault="0071099F" w:rsidP="0071099F">
            <w:pPr>
              <w:keepNext/>
              <w:keepLines/>
              <w:spacing w:after="0"/>
              <w:rPr>
                <w:rFonts w:ascii="Arial" w:hAnsi="Arial"/>
                <w:sz w:val="18"/>
              </w:rPr>
            </w:pPr>
            <w:r w:rsidRPr="0071099F">
              <w:rPr>
                <w:rFonts w:ascii="Arial" w:hAnsi="Arial"/>
                <w:sz w:val="18"/>
              </w:rPr>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14:paraId="4452FFC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F2BD208" w14:textId="77777777" w:rsidR="0071099F" w:rsidRPr="0071099F" w:rsidRDefault="0071099F" w:rsidP="0071099F">
            <w:pPr>
              <w:keepNext/>
              <w:keepLines/>
              <w:spacing w:after="0"/>
              <w:rPr>
                <w:rFonts w:ascii="Arial" w:hAnsi="Arial"/>
                <w:sz w:val="18"/>
              </w:rPr>
            </w:pPr>
          </w:p>
        </w:tc>
      </w:tr>
      <w:tr w:rsidR="0071099F" w:rsidRPr="0071099F" w14:paraId="24E248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24678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A5A97F" w14:textId="77777777" w:rsidR="0071099F" w:rsidRPr="0071099F" w:rsidRDefault="0071099F" w:rsidP="0071099F">
            <w:pPr>
              <w:keepNext/>
              <w:keepLines/>
              <w:spacing w:after="0"/>
              <w:rPr>
                <w:rFonts w:ascii="Arial" w:hAnsi="Arial"/>
                <w:sz w:val="18"/>
              </w:rPr>
            </w:pPr>
            <w:r w:rsidRPr="0071099F">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tcPr>
          <w:p w14:paraId="0064511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87C50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A9EB068" w14:textId="77777777" w:rsidR="0071099F" w:rsidRPr="0071099F" w:rsidRDefault="0071099F" w:rsidP="0071099F">
            <w:pPr>
              <w:keepNext/>
              <w:keepLines/>
              <w:spacing w:after="0"/>
              <w:rPr>
                <w:rFonts w:ascii="Arial" w:hAnsi="Arial"/>
                <w:sz w:val="18"/>
              </w:rPr>
            </w:pPr>
          </w:p>
        </w:tc>
      </w:tr>
      <w:tr w:rsidR="0071099F" w:rsidRPr="0071099F" w14:paraId="13F05E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FA50C9"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78F9F5D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58927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F6DD6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197B465" w14:textId="77777777" w:rsidR="0071099F" w:rsidRPr="0071099F" w:rsidRDefault="0071099F" w:rsidP="0071099F">
            <w:pPr>
              <w:keepNext/>
              <w:keepLines/>
              <w:spacing w:after="0"/>
              <w:rPr>
                <w:rFonts w:ascii="Arial" w:hAnsi="Arial"/>
                <w:sz w:val="18"/>
              </w:rPr>
            </w:pPr>
          </w:p>
        </w:tc>
      </w:tr>
      <w:tr w:rsidR="0071099F" w:rsidRPr="0071099F" w14:paraId="4FD4454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769567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6F25FE7F"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A138F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13F64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DC2716" w14:textId="77777777" w:rsidR="0071099F" w:rsidRPr="0071099F" w:rsidRDefault="0071099F" w:rsidP="0071099F">
            <w:pPr>
              <w:keepNext/>
              <w:keepLines/>
              <w:spacing w:after="0"/>
              <w:rPr>
                <w:rFonts w:ascii="Arial" w:hAnsi="Arial"/>
                <w:sz w:val="18"/>
              </w:rPr>
            </w:pPr>
          </w:p>
        </w:tc>
      </w:tr>
      <w:tr w:rsidR="0071099F" w:rsidRPr="0071099F" w14:paraId="296965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7320F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64C491F3" w14:textId="77777777" w:rsidR="0071099F" w:rsidRPr="0071099F" w:rsidRDefault="0071099F" w:rsidP="0071099F">
            <w:pPr>
              <w:keepNext/>
              <w:keepLines/>
              <w:spacing w:after="0"/>
              <w:rPr>
                <w:rFonts w:ascii="Arial" w:hAnsi="Arial"/>
                <w:sz w:val="18"/>
              </w:rPr>
            </w:pPr>
            <w:r w:rsidRPr="0071099F">
              <w:rPr>
                <w:rFonts w:ascii="Arial" w:hAnsi="Arial"/>
                <w:sz w:val="18"/>
              </w:rPr>
              <w:t>"15"</w:t>
            </w:r>
          </w:p>
        </w:tc>
        <w:tc>
          <w:tcPr>
            <w:tcW w:w="2126" w:type="dxa"/>
            <w:tcBorders>
              <w:top w:val="single" w:sz="4" w:space="0" w:color="auto"/>
              <w:left w:val="single" w:sz="4" w:space="0" w:color="auto"/>
              <w:bottom w:val="single" w:sz="4" w:space="0" w:color="auto"/>
              <w:right w:val="single" w:sz="4" w:space="0" w:color="auto"/>
            </w:tcBorders>
            <w:hideMark/>
          </w:tcPr>
          <w:p w14:paraId="641FF888" w14:textId="20E54E9D" w:rsidR="0071099F" w:rsidRPr="0071099F" w:rsidRDefault="00EB5909" w:rsidP="0071099F">
            <w:pPr>
              <w:keepNext/>
              <w:keepLines/>
              <w:spacing w:after="0"/>
              <w:rPr>
                <w:rFonts w:ascii="Arial" w:hAnsi="Arial"/>
                <w:sz w:val="18"/>
              </w:rPr>
            </w:pPr>
            <w:ins w:id="230" w:author="MCC160" w:date="2023-01-22T09:50:00Z">
              <w:r>
                <w:rPr>
                  <w:rFonts w:ascii="Arial" w:hAnsi="Arial"/>
                  <w:sz w:val="18"/>
                </w:rPr>
                <w:t>periodicity of the reports (in seconds)</w:t>
              </w:r>
            </w:ins>
            <w:del w:id="231" w:author="MCC160" w:date="2023-01-22T09:50:00Z">
              <w:r w:rsidR="0071099F" w:rsidRPr="0071099F" w:rsidDel="00EB5909">
                <w:rPr>
                  <w:rFonts w:ascii="Arial" w:hAnsi="Arial"/>
                  <w:sz w:val="18"/>
                </w:rPr>
                <w:delText>the value in seconds of the time which determines the periodic provision of the report</w:delText>
              </w:r>
            </w:del>
          </w:p>
        </w:tc>
        <w:tc>
          <w:tcPr>
            <w:tcW w:w="1418" w:type="dxa"/>
            <w:tcBorders>
              <w:top w:val="single" w:sz="4" w:space="0" w:color="auto"/>
              <w:left w:val="single" w:sz="4" w:space="0" w:color="auto"/>
              <w:bottom w:val="single" w:sz="4" w:space="0" w:color="auto"/>
              <w:right w:val="single" w:sz="4" w:space="0" w:color="auto"/>
            </w:tcBorders>
          </w:tcPr>
          <w:p w14:paraId="398E70C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88F69B" w14:textId="77777777" w:rsidR="0071099F" w:rsidRPr="0071099F" w:rsidRDefault="0071099F" w:rsidP="0071099F">
            <w:pPr>
              <w:keepNext/>
              <w:keepLines/>
              <w:spacing w:after="0"/>
              <w:rPr>
                <w:rFonts w:ascii="Arial" w:hAnsi="Arial"/>
                <w:sz w:val="18"/>
              </w:rPr>
            </w:pPr>
          </w:p>
        </w:tc>
      </w:tr>
      <w:tr w:rsidR="0071099F" w:rsidRPr="0071099F" w14:paraId="47AAF36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B5E83B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03F01585" w14:textId="77777777" w:rsidR="0071099F" w:rsidRPr="0071099F" w:rsidRDefault="0071099F" w:rsidP="0071099F">
            <w:pPr>
              <w:keepNext/>
              <w:keepLines/>
              <w:spacing w:after="0"/>
              <w:rPr>
                <w:rFonts w:ascii="Arial" w:hAnsi="Arial"/>
                <w:sz w:val="18"/>
              </w:rPr>
            </w:pPr>
            <w:r w:rsidRPr="0071099F">
              <w:rPr>
                <w:rFonts w:ascii="Arial" w:hAnsi="Arial"/>
                <w:sz w:val="18"/>
              </w:rPr>
              <w:t>"PERIODIC"</w:t>
            </w:r>
          </w:p>
        </w:tc>
        <w:tc>
          <w:tcPr>
            <w:tcW w:w="2126" w:type="dxa"/>
            <w:tcBorders>
              <w:top w:val="single" w:sz="4" w:space="0" w:color="auto"/>
              <w:left w:val="single" w:sz="4" w:space="0" w:color="auto"/>
              <w:bottom w:val="single" w:sz="4" w:space="0" w:color="auto"/>
              <w:right w:val="single" w:sz="4" w:space="0" w:color="auto"/>
            </w:tcBorders>
          </w:tcPr>
          <w:p w14:paraId="2C76437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07164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AED9647" w14:textId="77777777" w:rsidR="0071099F" w:rsidRPr="0071099F" w:rsidRDefault="0071099F" w:rsidP="0071099F">
            <w:pPr>
              <w:keepNext/>
              <w:keepLines/>
              <w:spacing w:after="0"/>
              <w:rPr>
                <w:rFonts w:ascii="Arial" w:hAnsi="Arial"/>
                <w:sz w:val="18"/>
              </w:rPr>
            </w:pPr>
          </w:p>
        </w:tc>
      </w:tr>
    </w:tbl>
    <w:p w14:paraId="044815C1" w14:textId="77777777" w:rsidR="0071099F" w:rsidRPr="0071099F" w:rsidRDefault="0071099F" w:rsidP="0071099F"/>
    <w:p w14:paraId="5C773918"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6.3.2.3.3-3: SIP MESSAGE from the SS (Step 2, Table 6.3.2.3.2-1;</w:t>
      </w:r>
      <w:r w:rsidRPr="0071099F">
        <w:rPr>
          <w:rFonts w:ascii="Arial" w:hAnsi="Arial"/>
          <w:b/>
        </w:rPr>
        <w:br/>
        <w:t>step 2, TS 36.579-1 [2], Table 5.3.33.3-1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0A4D615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4D63F75" w14:textId="56108111"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ins w:id="232" w:author="MCC160" w:date="2023-01-21T08:46:00Z">
              <w:r w:rsidR="00D747BC">
                <w:rPr>
                  <w:rFonts w:ascii="Arial" w:hAnsi="Arial"/>
                  <w:sz w:val="18"/>
                </w:rPr>
                <w:t>,</w:t>
              </w:r>
            </w:ins>
            <w:r w:rsidRPr="0071099F">
              <w:rPr>
                <w:rFonts w:ascii="Arial" w:hAnsi="Arial"/>
                <w:sz w:val="18"/>
              </w:rPr>
              <w:t xml:space="preserve"> condition LOCATION-INFO</w:t>
            </w:r>
          </w:p>
        </w:tc>
      </w:tr>
      <w:tr w:rsidR="0071099F" w:rsidRPr="0071099F" w14:paraId="6CBF131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9D224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38AA1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E1822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64AF78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507867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06331D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4B7313"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E8AA28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88F96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D54D7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08E483" w14:textId="77777777" w:rsidR="0071099F" w:rsidRPr="0071099F" w:rsidRDefault="0071099F" w:rsidP="0071099F">
            <w:pPr>
              <w:keepNext/>
              <w:keepLines/>
              <w:spacing w:after="0"/>
              <w:rPr>
                <w:rFonts w:ascii="Arial" w:hAnsi="Arial"/>
                <w:sz w:val="18"/>
              </w:rPr>
            </w:pPr>
          </w:p>
        </w:tc>
      </w:tr>
      <w:tr w:rsidR="0071099F" w:rsidRPr="0071099F" w14:paraId="276023F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093660"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77E2BB"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420277"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F65639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FAAD2A8" w14:textId="77777777" w:rsidR="0071099F" w:rsidRPr="0071099F" w:rsidRDefault="0071099F" w:rsidP="0071099F">
            <w:pPr>
              <w:keepNext/>
              <w:keepLines/>
              <w:spacing w:after="0"/>
              <w:rPr>
                <w:rFonts w:ascii="Arial" w:hAnsi="Arial"/>
                <w:sz w:val="18"/>
              </w:rPr>
            </w:pPr>
          </w:p>
        </w:tc>
      </w:tr>
      <w:tr w:rsidR="0071099F" w:rsidRPr="0071099F" w14:paraId="003D819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517A27"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C7EA76" w14:textId="77777777" w:rsidR="0071099F" w:rsidRPr="0071099F" w:rsidRDefault="0071099F" w:rsidP="0071099F">
            <w:pPr>
              <w:keepNext/>
              <w:keepLines/>
              <w:spacing w:after="0"/>
              <w:rPr>
                <w:rFonts w:ascii="Arial" w:hAnsi="Arial"/>
                <w:sz w:val="18"/>
              </w:rPr>
            </w:pPr>
            <w:r w:rsidRPr="0071099F">
              <w:rPr>
                <w:rFonts w:ascii="Arial" w:hAnsi="Arial"/>
                <w:sz w:val="18"/>
              </w:rP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3E7A5E8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881FB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C360A7F" w14:textId="77777777" w:rsidR="0071099F" w:rsidRPr="0071099F" w:rsidRDefault="0071099F" w:rsidP="0071099F">
            <w:pPr>
              <w:keepNext/>
              <w:keepLines/>
              <w:spacing w:after="0"/>
              <w:rPr>
                <w:rFonts w:ascii="Arial" w:hAnsi="Arial"/>
                <w:sz w:val="18"/>
              </w:rPr>
            </w:pPr>
          </w:p>
        </w:tc>
      </w:tr>
      <w:tr w:rsidR="0071099F" w:rsidRPr="0071099F" w14:paraId="0E53B99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A0E3A1"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4981AB"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002761" w14:textId="56F19820" w:rsidR="0071099F" w:rsidRPr="0071099F" w:rsidRDefault="0071099F" w:rsidP="0071099F">
            <w:pPr>
              <w:keepNext/>
              <w:keepLines/>
              <w:spacing w:after="0"/>
              <w:rPr>
                <w:rFonts w:ascii="Arial" w:hAnsi="Arial"/>
                <w:b/>
                <w:bCs/>
                <w:sz w:val="18"/>
              </w:rPr>
            </w:pPr>
            <w:r w:rsidRPr="0071099F">
              <w:rPr>
                <w:rFonts w:ascii="Arial" w:hAnsi="Arial"/>
                <w:b/>
                <w:bCs/>
                <w:sz w:val="18"/>
              </w:rPr>
              <w:t>Location</w:t>
            </w:r>
            <w:del w:id="233" w:author="MCC160" w:date="2023-01-22T10:30:00Z">
              <w:r w:rsidRPr="0071099F" w:rsidDel="00A637BA">
                <w:rPr>
                  <w:rFonts w:ascii="Arial" w:hAnsi="Arial"/>
                  <w:b/>
                  <w:bCs/>
                  <w:sz w:val="18"/>
                </w:rPr>
                <w:delText xml:space="preserve"> </w:delText>
              </w:r>
            </w:del>
            <w:ins w:id="234" w:author="MCC160" w:date="2023-01-22T10:30:00Z">
              <w:r w:rsidR="00A637BA">
                <w:rPr>
                  <w:rFonts w:ascii="Arial" w:hAnsi="Arial"/>
                  <w:b/>
                  <w:bCs/>
                  <w:sz w:val="18"/>
                </w:rPr>
                <w:t>-</w:t>
              </w:r>
            </w:ins>
            <w:r w:rsidRPr="0071099F">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hideMark/>
          </w:tcPr>
          <w:p w14:paraId="2CF39F2A"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92DD511" w14:textId="77777777" w:rsidR="0071099F" w:rsidRPr="0071099F" w:rsidRDefault="0071099F" w:rsidP="0071099F">
            <w:pPr>
              <w:keepNext/>
              <w:keepLines/>
              <w:spacing w:after="0"/>
              <w:rPr>
                <w:rFonts w:ascii="Arial" w:hAnsi="Arial"/>
                <w:sz w:val="18"/>
              </w:rPr>
            </w:pPr>
          </w:p>
        </w:tc>
      </w:tr>
      <w:tr w:rsidR="0071099F" w:rsidRPr="0071099F" w14:paraId="29465BF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042D4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49B895"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7B3B2A6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D5CDE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495B74" w14:textId="77777777" w:rsidR="0071099F" w:rsidRPr="0071099F" w:rsidRDefault="0071099F" w:rsidP="0071099F">
            <w:pPr>
              <w:keepNext/>
              <w:keepLines/>
              <w:spacing w:after="0"/>
              <w:rPr>
                <w:rFonts w:ascii="Arial" w:hAnsi="Arial"/>
                <w:sz w:val="18"/>
              </w:rPr>
            </w:pPr>
          </w:p>
        </w:tc>
      </w:tr>
    </w:tbl>
    <w:p w14:paraId="0B43D381" w14:textId="77777777" w:rsidR="0071099F" w:rsidRPr="0071099F" w:rsidRDefault="0071099F" w:rsidP="0071099F"/>
    <w:p w14:paraId="4415A021"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99F" w:rsidRPr="0071099F" w14:paraId="60617B6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CACE889"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5.5.3.4.3-1</w:t>
            </w:r>
            <w:del w:id="235" w:author="MCC160" w:date="2023-01-21T14:48:00Z">
              <w:r w:rsidRPr="0071099F" w:rsidDel="00CC2B33">
                <w:rPr>
                  <w:rFonts w:ascii="Arial" w:hAnsi="Arial"/>
                  <w:sz w:val="18"/>
                </w:rPr>
                <w:delText>.</w:delText>
              </w:r>
            </w:del>
          </w:p>
        </w:tc>
      </w:tr>
    </w:tbl>
    <w:p w14:paraId="16C70724" w14:textId="77777777" w:rsidR="0071099F" w:rsidRPr="0071099F" w:rsidRDefault="0071099F" w:rsidP="0071099F"/>
    <w:p w14:paraId="6C69ADD1"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6.3.2.3.3-5: SIP MESSAGE from the UE (Step 3, Table 6.3.2.3.2-1;</w:t>
      </w:r>
      <w:r w:rsidRPr="0071099F">
        <w:rPr>
          <w:rFonts w:ascii="Arial" w:hAnsi="Arial"/>
          <w:b/>
        </w:rPr>
        <w:br/>
        <w:t>step 2, TS 36.579-1 [2], Table 5.3.32.3-1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4326787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D3E1E8B" w14:textId="3CF280CF"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ins w:id="236" w:author="MCC160" w:date="2023-01-21T08:46:00Z">
              <w:r w:rsidR="00D747BC">
                <w:rPr>
                  <w:rFonts w:ascii="Arial" w:hAnsi="Arial"/>
                  <w:sz w:val="18"/>
                </w:rPr>
                <w:t>,</w:t>
              </w:r>
            </w:ins>
            <w:r w:rsidRPr="0071099F">
              <w:rPr>
                <w:rFonts w:ascii="Arial" w:hAnsi="Arial"/>
                <w:sz w:val="18"/>
              </w:rPr>
              <w:t xml:space="preserve"> condition LOCATION</w:t>
            </w:r>
            <w:del w:id="237" w:author="MCC160" w:date="2023-01-21T16:52:00Z">
              <w:r w:rsidRPr="0071099F" w:rsidDel="00664985">
                <w:rPr>
                  <w:rFonts w:ascii="Arial" w:hAnsi="Arial"/>
                  <w:sz w:val="18"/>
                </w:rPr>
                <w:delText>-</w:delText>
              </w:r>
            </w:del>
            <w:ins w:id="238" w:author="MCC160" w:date="2023-01-21T16:52:00Z">
              <w:r w:rsidR="00664985">
                <w:rPr>
                  <w:rFonts w:ascii="Arial" w:hAnsi="Arial"/>
                  <w:sz w:val="18"/>
                </w:rPr>
                <w:t>_</w:t>
              </w:r>
            </w:ins>
            <w:r w:rsidRPr="0071099F">
              <w:rPr>
                <w:rFonts w:ascii="Arial" w:hAnsi="Arial"/>
                <w:sz w:val="18"/>
              </w:rPr>
              <w:t>REPORT</w:t>
            </w:r>
          </w:p>
        </w:tc>
      </w:tr>
      <w:tr w:rsidR="0071099F" w:rsidRPr="0071099F" w14:paraId="51A42B2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5E8290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7AA31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CEC5D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C890DA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0DD376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2255AEB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199B11"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B5EB1B8"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D4B1D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B66DD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A01BC2" w14:textId="77777777" w:rsidR="0071099F" w:rsidRPr="0071099F" w:rsidRDefault="0071099F" w:rsidP="0071099F">
            <w:pPr>
              <w:keepNext/>
              <w:keepLines/>
              <w:spacing w:after="0"/>
              <w:rPr>
                <w:rFonts w:ascii="Arial" w:hAnsi="Arial"/>
                <w:sz w:val="18"/>
              </w:rPr>
            </w:pPr>
          </w:p>
        </w:tc>
      </w:tr>
      <w:tr w:rsidR="0071099F" w:rsidRPr="0071099F" w14:paraId="45DB20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1CF9D3"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EA8EED8"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1DF8A1F"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77C27CD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B3BF2B6" w14:textId="77777777" w:rsidR="0071099F" w:rsidRPr="0071099F" w:rsidRDefault="0071099F" w:rsidP="0071099F">
            <w:pPr>
              <w:keepNext/>
              <w:keepLines/>
              <w:spacing w:after="0"/>
              <w:rPr>
                <w:rFonts w:ascii="Arial" w:hAnsi="Arial"/>
                <w:sz w:val="18"/>
              </w:rPr>
            </w:pPr>
          </w:p>
        </w:tc>
      </w:tr>
      <w:tr w:rsidR="0071099F" w:rsidRPr="0071099F" w14:paraId="2B95FE8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726737"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EE6286"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469BB4" w14:textId="5F91B288" w:rsidR="0071099F" w:rsidRPr="00A637BA" w:rsidRDefault="0071099F" w:rsidP="0071099F">
            <w:pPr>
              <w:keepNext/>
              <w:keepLines/>
              <w:spacing w:after="0"/>
              <w:rPr>
                <w:rFonts w:ascii="Arial" w:hAnsi="Arial"/>
                <w:b/>
                <w:bCs/>
                <w:sz w:val="18"/>
                <w:rPrChange w:id="239" w:author="MCC160" w:date="2023-01-22T10:30:00Z">
                  <w:rPr>
                    <w:rFonts w:ascii="Arial" w:hAnsi="Arial"/>
                    <w:sz w:val="18"/>
                  </w:rPr>
                </w:rPrChange>
              </w:rPr>
            </w:pPr>
            <w:r w:rsidRPr="00A637BA">
              <w:rPr>
                <w:rFonts w:ascii="Arial" w:hAnsi="Arial"/>
                <w:b/>
                <w:bCs/>
                <w:sz w:val="18"/>
                <w:rPrChange w:id="240" w:author="MCC160" w:date="2023-01-22T10:30:00Z">
                  <w:rPr>
                    <w:rFonts w:ascii="Arial" w:hAnsi="Arial"/>
                    <w:sz w:val="18"/>
                  </w:rPr>
                </w:rPrChange>
              </w:rPr>
              <w:t>Location</w:t>
            </w:r>
            <w:del w:id="241" w:author="MCC160" w:date="2023-01-22T10:30:00Z">
              <w:r w:rsidRPr="00A637BA" w:rsidDel="00A637BA">
                <w:rPr>
                  <w:rFonts w:ascii="Arial" w:hAnsi="Arial"/>
                  <w:b/>
                  <w:bCs/>
                  <w:sz w:val="18"/>
                  <w:rPrChange w:id="242" w:author="MCC160" w:date="2023-01-22T10:30:00Z">
                    <w:rPr>
                      <w:rFonts w:ascii="Arial" w:hAnsi="Arial"/>
                      <w:sz w:val="18"/>
                    </w:rPr>
                  </w:rPrChange>
                </w:rPr>
                <w:delText xml:space="preserve"> </w:delText>
              </w:r>
            </w:del>
            <w:ins w:id="243" w:author="MCC160" w:date="2023-01-22T10:30:00Z">
              <w:r w:rsidR="00A637BA" w:rsidRPr="00A637BA">
                <w:rPr>
                  <w:rFonts w:ascii="Arial" w:hAnsi="Arial"/>
                  <w:b/>
                  <w:bCs/>
                  <w:sz w:val="18"/>
                  <w:rPrChange w:id="244" w:author="MCC160" w:date="2023-01-22T10:30:00Z">
                    <w:rPr>
                      <w:rFonts w:ascii="Arial" w:hAnsi="Arial"/>
                      <w:sz w:val="18"/>
                    </w:rPr>
                  </w:rPrChange>
                </w:rPr>
                <w:t>-</w:t>
              </w:r>
            </w:ins>
            <w:r w:rsidRPr="00A637BA">
              <w:rPr>
                <w:rFonts w:ascii="Arial" w:hAnsi="Arial"/>
                <w:b/>
                <w:bCs/>
                <w:sz w:val="18"/>
                <w:rPrChange w:id="245" w:author="MCC160" w:date="2023-01-22T10:30:00Z">
                  <w:rPr>
                    <w:rFonts w:ascii="Arial" w:hAnsi="Arial"/>
                    <w:sz w:val="18"/>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34D01DE3"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F174A9C" w14:textId="77777777" w:rsidR="0071099F" w:rsidRPr="0071099F" w:rsidRDefault="0071099F" w:rsidP="0071099F">
            <w:pPr>
              <w:keepNext/>
              <w:keepLines/>
              <w:spacing w:after="0"/>
              <w:rPr>
                <w:rFonts w:ascii="Arial" w:hAnsi="Arial"/>
                <w:sz w:val="18"/>
              </w:rPr>
            </w:pPr>
          </w:p>
        </w:tc>
      </w:tr>
      <w:tr w:rsidR="0071099F" w:rsidRPr="0071099F" w14:paraId="484BE32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452D2F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753276"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6.3.1.3.3-6</w:t>
            </w:r>
          </w:p>
        </w:tc>
        <w:tc>
          <w:tcPr>
            <w:tcW w:w="2126" w:type="dxa"/>
            <w:tcBorders>
              <w:top w:val="single" w:sz="4" w:space="0" w:color="auto"/>
              <w:left w:val="single" w:sz="4" w:space="0" w:color="auto"/>
              <w:bottom w:val="single" w:sz="4" w:space="0" w:color="auto"/>
              <w:right w:val="single" w:sz="4" w:space="0" w:color="auto"/>
            </w:tcBorders>
          </w:tcPr>
          <w:p w14:paraId="731DD10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E9C70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8603C7" w14:textId="77777777" w:rsidR="0071099F" w:rsidRPr="0071099F" w:rsidRDefault="0071099F" w:rsidP="0071099F">
            <w:pPr>
              <w:keepNext/>
              <w:keepLines/>
              <w:spacing w:after="0"/>
              <w:rPr>
                <w:rFonts w:ascii="Arial" w:hAnsi="Arial"/>
                <w:sz w:val="18"/>
              </w:rPr>
            </w:pPr>
          </w:p>
        </w:tc>
      </w:tr>
    </w:tbl>
    <w:p w14:paraId="225529F4" w14:textId="77777777" w:rsidR="0071099F" w:rsidRPr="0071099F" w:rsidRDefault="0071099F" w:rsidP="0071099F"/>
    <w:p w14:paraId="38373BA0"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5BD1266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9F735A1" w14:textId="30F3BC8B"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ins w:id="246" w:author="MCC160" w:date="2023-01-21T08:46:00Z">
              <w:r w:rsidR="00D747BC">
                <w:rPr>
                  <w:rFonts w:ascii="Arial" w:hAnsi="Arial"/>
                  <w:sz w:val="18"/>
                </w:rPr>
                <w:t>,</w:t>
              </w:r>
            </w:ins>
            <w:r w:rsidRPr="0071099F">
              <w:rPr>
                <w:rFonts w:ascii="Arial" w:hAnsi="Arial"/>
                <w:sz w:val="18"/>
              </w:rPr>
              <w:t xml:space="preserve"> condition LOCATION-INFO</w:t>
            </w:r>
          </w:p>
        </w:tc>
      </w:tr>
      <w:tr w:rsidR="0071099F" w:rsidRPr="0071099F" w14:paraId="00EDA4C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BBDB4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D7BE5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AD9BAC"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039E95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B91F2C"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5D8F5C9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7D7BE63"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AAFB01C"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0406C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85BE2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DC32A3" w14:textId="77777777" w:rsidR="0071099F" w:rsidRPr="0071099F" w:rsidRDefault="0071099F" w:rsidP="0071099F">
            <w:pPr>
              <w:keepNext/>
              <w:keepLines/>
              <w:spacing w:after="0"/>
              <w:rPr>
                <w:rFonts w:ascii="Arial" w:hAnsi="Arial"/>
                <w:sz w:val="18"/>
              </w:rPr>
            </w:pPr>
          </w:p>
        </w:tc>
      </w:tr>
      <w:tr w:rsidR="0071099F" w:rsidRPr="0071099F" w14:paraId="7DD588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E03B1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3846BAB7"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75D98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26916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A48D83" w14:textId="77777777" w:rsidR="0071099F" w:rsidRPr="0071099F" w:rsidRDefault="0071099F" w:rsidP="0071099F">
            <w:pPr>
              <w:keepNext/>
              <w:keepLines/>
              <w:spacing w:after="0"/>
              <w:rPr>
                <w:rFonts w:ascii="Arial" w:hAnsi="Arial"/>
                <w:sz w:val="18"/>
              </w:rPr>
            </w:pPr>
          </w:p>
        </w:tc>
      </w:tr>
      <w:tr w:rsidR="0071099F" w:rsidRPr="0071099F" w14:paraId="37BEB2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E05D8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14:paraId="5171B66D" w14:textId="77777777" w:rsidR="0071099F" w:rsidRPr="0071099F" w:rsidRDefault="0071099F" w:rsidP="0071099F">
            <w:pPr>
              <w:keepNext/>
              <w:keepLines/>
              <w:spacing w:after="0"/>
              <w:rPr>
                <w:rFonts w:ascii="Arial" w:hAnsi="Arial"/>
                <w:sz w:val="18"/>
              </w:rPr>
            </w:pPr>
            <w:r w:rsidRPr="0071099F">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hideMark/>
          </w:tcPr>
          <w:p w14:paraId="12704306" w14:textId="77777777" w:rsidR="0071099F" w:rsidRPr="0071099F" w:rsidRDefault="0071099F" w:rsidP="0071099F">
            <w:pPr>
              <w:keepNext/>
              <w:keepLines/>
              <w:spacing w:after="0"/>
              <w:rPr>
                <w:rFonts w:ascii="Arial" w:hAnsi="Arial"/>
                <w:sz w:val="18"/>
              </w:rPr>
            </w:pPr>
            <w:r w:rsidRPr="0071099F">
              <w:rPr>
                <w:rFonts w:ascii="Arial" w:hAnsi="Arial"/>
                <w:sz w:val="18"/>
              </w:rP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77C8055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F818B02" w14:textId="77777777" w:rsidR="0071099F" w:rsidRPr="0071099F" w:rsidRDefault="0071099F" w:rsidP="0071099F">
            <w:pPr>
              <w:keepNext/>
              <w:keepLines/>
              <w:spacing w:after="0"/>
              <w:rPr>
                <w:rFonts w:ascii="Arial" w:hAnsi="Arial"/>
                <w:sz w:val="18"/>
              </w:rPr>
            </w:pPr>
          </w:p>
        </w:tc>
      </w:tr>
      <w:tr w:rsidR="0071099F" w:rsidRPr="0071099F" w14:paraId="32901EB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DC669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0758657B"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6539E31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CAE20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A4DB7C7" w14:textId="77777777" w:rsidR="0071099F" w:rsidRPr="0071099F" w:rsidRDefault="0071099F" w:rsidP="0071099F">
            <w:pPr>
              <w:keepNext/>
              <w:keepLines/>
              <w:spacing w:after="0"/>
              <w:rPr>
                <w:rFonts w:ascii="Arial" w:hAnsi="Arial"/>
                <w:sz w:val="18"/>
              </w:rPr>
            </w:pPr>
          </w:p>
        </w:tc>
      </w:tr>
      <w:tr w:rsidR="0071099F" w:rsidRPr="0071099F" w14:paraId="4F48694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F8238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13770CD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933788E" w14:textId="545306B8" w:rsidR="0071099F" w:rsidRPr="0071099F" w:rsidRDefault="0071099F" w:rsidP="0071099F">
            <w:pPr>
              <w:keepNext/>
              <w:keepLines/>
              <w:spacing w:after="0"/>
              <w:rPr>
                <w:rFonts w:ascii="Arial" w:hAnsi="Arial"/>
                <w:sz w:val="18"/>
              </w:rPr>
            </w:pPr>
            <w:del w:id="247" w:author="MCC160" w:date="2023-01-22T10:28:00Z">
              <w:r w:rsidRPr="0071099F" w:rsidDel="00A637BA">
                <w:rPr>
                  <w:rFonts w:ascii="Arial" w:hAnsi="Arial"/>
                  <w:sz w:val="18"/>
                </w:rPr>
                <w:delText>Contains the i</w:delText>
              </w:r>
            </w:del>
            <w:ins w:id="248" w:author="MCC160" w:date="2023-01-22T10:28:00Z">
              <w:r w:rsidR="00A637BA">
                <w:rPr>
                  <w:rFonts w:ascii="Arial" w:hAnsi="Arial"/>
                  <w:sz w:val="18"/>
                </w:rPr>
                <w:t>I</w:t>
              </w:r>
            </w:ins>
            <w:r w:rsidRPr="0071099F">
              <w:rPr>
                <w:rFonts w:ascii="Arial" w:hAnsi="Arial"/>
                <w:sz w:val="18"/>
              </w:rPr>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26A4B62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7EBE1F6" w14:textId="77777777" w:rsidR="0071099F" w:rsidRPr="0071099F" w:rsidRDefault="0071099F" w:rsidP="0071099F">
            <w:pPr>
              <w:keepNext/>
              <w:keepLines/>
              <w:spacing w:after="0"/>
              <w:rPr>
                <w:rFonts w:ascii="Arial" w:hAnsi="Arial"/>
                <w:sz w:val="18"/>
              </w:rPr>
            </w:pPr>
          </w:p>
        </w:tc>
      </w:tr>
      <w:tr w:rsidR="0071099F" w:rsidRPr="0071099F" w14:paraId="0E91AEA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FB39C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6BE58773"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F8A2B0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A1AD3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F800D79" w14:textId="77777777" w:rsidR="0071099F" w:rsidRPr="0071099F" w:rsidRDefault="0071099F" w:rsidP="0071099F">
            <w:pPr>
              <w:keepNext/>
              <w:keepLines/>
              <w:spacing w:after="0"/>
              <w:rPr>
                <w:rFonts w:ascii="Arial" w:hAnsi="Arial"/>
                <w:sz w:val="18"/>
              </w:rPr>
            </w:pPr>
          </w:p>
        </w:tc>
      </w:tr>
      <w:tr w:rsidR="0071099F" w:rsidRPr="0071099F" w14:paraId="0C4CC3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E6126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665C3202"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9F772F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0200F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ECB79C" w14:textId="77777777" w:rsidR="0071099F" w:rsidRPr="0071099F" w:rsidRDefault="0071099F" w:rsidP="0071099F">
            <w:pPr>
              <w:keepNext/>
              <w:keepLines/>
              <w:spacing w:after="0"/>
              <w:rPr>
                <w:rFonts w:ascii="Arial" w:hAnsi="Arial"/>
                <w:sz w:val="18"/>
              </w:rPr>
            </w:pPr>
          </w:p>
        </w:tc>
      </w:tr>
      <w:tr w:rsidR="0071099F" w:rsidRPr="0071099F" w14:paraId="5C71AF0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EFFC5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4CB04D80"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29A14D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1D96A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2960C1" w14:textId="77777777" w:rsidR="0071099F" w:rsidRPr="0071099F" w:rsidRDefault="0071099F" w:rsidP="0071099F">
            <w:pPr>
              <w:keepNext/>
              <w:keepLines/>
              <w:spacing w:after="0"/>
              <w:rPr>
                <w:rFonts w:ascii="Arial" w:hAnsi="Arial"/>
                <w:sz w:val="18"/>
              </w:rPr>
            </w:pPr>
          </w:p>
        </w:tc>
      </w:tr>
      <w:tr w:rsidR="0071099F" w:rsidRPr="0071099F" w14:paraId="5E554FC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05423AB"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06E90A3A"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3A01E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67C28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09F6793" w14:textId="77777777" w:rsidR="0071099F" w:rsidRPr="0071099F" w:rsidRDefault="0071099F" w:rsidP="0071099F">
            <w:pPr>
              <w:keepNext/>
              <w:keepLines/>
              <w:spacing w:after="0"/>
              <w:rPr>
                <w:rFonts w:ascii="Arial" w:hAnsi="Arial"/>
                <w:sz w:val="18"/>
              </w:rPr>
            </w:pPr>
          </w:p>
        </w:tc>
      </w:tr>
      <w:tr w:rsidR="0071099F" w:rsidRPr="0071099F" w14:paraId="4D1F218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E1D21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3746A06A"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84E25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EC09A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13B5B02" w14:textId="77777777" w:rsidR="0071099F" w:rsidRPr="0071099F" w:rsidRDefault="0071099F" w:rsidP="0071099F">
            <w:pPr>
              <w:keepNext/>
              <w:keepLines/>
              <w:spacing w:after="0"/>
              <w:rPr>
                <w:rFonts w:ascii="Arial" w:hAnsi="Arial"/>
                <w:sz w:val="18"/>
              </w:rPr>
            </w:pPr>
          </w:p>
        </w:tc>
      </w:tr>
      <w:tr w:rsidR="0071099F" w:rsidRPr="0071099F" w14:paraId="1115AA2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E574FE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6A037EA" w14:textId="77777777" w:rsidR="0071099F" w:rsidRPr="0071099F" w:rsidRDefault="0071099F" w:rsidP="0071099F">
            <w:pPr>
              <w:keepNext/>
              <w:keepLines/>
              <w:spacing w:after="0"/>
              <w:rPr>
                <w:rFonts w:ascii="Arial" w:hAnsi="Arial"/>
                <w:sz w:val="18"/>
              </w:rPr>
            </w:pPr>
            <w:r w:rsidRPr="0071099F">
              <w:rPr>
                <w:rFonts w:ascii="Arial" w:hAnsi="Arial"/>
                <w:sz w:val="18"/>
              </w:rP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B8DE94B" w14:textId="77777777" w:rsidR="0071099F" w:rsidRPr="0071099F" w:rsidRDefault="0071099F" w:rsidP="0071099F">
            <w:pPr>
              <w:keepNext/>
              <w:keepLines/>
              <w:spacing w:after="0"/>
              <w:rPr>
                <w:rFonts w:ascii="Arial" w:hAnsi="Arial"/>
                <w:sz w:val="18"/>
              </w:rPr>
            </w:pPr>
            <w:r w:rsidRPr="0071099F">
              <w:rPr>
                <w:rFonts w:ascii="Arial" w:hAnsi="Arial"/>
                <w:sz w:val="18"/>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E3BC18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57D4039" w14:textId="77777777" w:rsidR="0071099F" w:rsidRPr="0071099F" w:rsidRDefault="0071099F" w:rsidP="0071099F">
            <w:pPr>
              <w:keepNext/>
              <w:keepLines/>
              <w:spacing w:after="0"/>
              <w:rPr>
                <w:rFonts w:ascii="Arial" w:hAnsi="Arial"/>
                <w:sz w:val="18"/>
              </w:rPr>
            </w:pPr>
          </w:p>
        </w:tc>
      </w:tr>
      <w:tr w:rsidR="0071099F" w:rsidRPr="0071099F" w14:paraId="0872258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72DF6D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09632099" w14:textId="77777777" w:rsidR="0071099F" w:rsidRPr="0071099F" w:rsidRDefault="0071099F" w:rsidP="0071099F">
            <w:pPr>
              <w:keepNext/>
              <w:keepLines/>
              <w:spacing w:after="0"/>
              <w:rPr>
                <w:rFonts w:ascii="Arial" w:hAnsi="Arial"/>
                <w:sz w:val="18"/>
              </w:rPr>
            </w:pPr>
            <w:r w:rsidRPr="0071099F">
              <w:rPr>
                <w:rFonts w:ascii="Arial" w:hAnsi="Arial"/>
                <w:sz w:val="18"/>
              </w:rP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AE6518B" w14:textId="77777777" w:rsidR="0071099F" w:rsidRPr="0071099F" w:rsidRDefault="0071099F" w:rsidP="0071099F">
            <w:pPr>
              <w:keepNext/>
              <w:keepLines/>
              <w:spacing w:after="0"/>
              <w:rPr>
                <w:rFonts w:ascii="Arial" w:hAnsi="Arial"/>
                <w:sz w:val="18"/>
              </w:rPr>
            </w:pPr>
            <w:r w:rsidRPr="0071099F">
              <w:rPr>
                <w:rFonts w:ascii="Arial" w:hAnsi="Arial"/>
                <w:sz w:val="18"/>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30D311A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59B499" w14:textId="77777777" w:rsidR="0071099F" w:rsidRPr="0071099F" w:rsidRDefault="0071099F" w:rsidP="0071099F">
            <w:pPr>
              <w:keepNext/>
              <w:keepLines/>
              <w:spacing w:after="0"/>
              <w:rPr>
                <w:rFonts w:ascii="Arial" w:hAnsi="Arial"/>
                <w:sz w:val="18"/>
              </w:rPr>
            </w:pPr>
          </w:p>
        </w:tc>
      </w:tr>
    </w:tbl>
    <w:p w14:paraId="1E158A20" w14:textId="77777777" w:rsidR="0071099F" w:rsidRPr="0071099F" w:rsidRDefault="0071099F" w:rsidP="0071099F"/>
    <w:p w14:paraId="3B60B34F"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6.3.2.3.3-6A: SIP MESSAGE from the UE (Step 3E, Table 6.3.2.3.2-1;</w:t>
      </w:r>
      <w:r w:rsidRPr="0071099F">
        <w:rPr>
          <w:rFonts w:ascii="Arial" w:hAnsi="Arial"/>
          <w:b/>
        </w:rPr>
        <w:br/>
        <w:t>step 2, TS 36.579-1 [2], Table 5.3.32.3-1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2CDFBFB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7CBB4B2" w14:textId="6152032F"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ins w:id="249" w:author="MCC160" w:date="2023-01-21T08:46:00Z">
              <w:r w:rsidR="00D747BC">
                <w:rPr>
                  <w:rFonts w:ascii="Arial" w:hAnsi="Arial"/>
                  <w:sz w:val="18"/>
                </w:rPr>
                <w:t>,</w:t>
              </w:r>
            </w:ins>
            <w:r w:rsidRPr="0071099F">
              <w:rPr>
                <w:rFonts w:ascii="Arial" w:hAnsi="Arial"/>
                <w:sz w:val="18"/>
              </w:rPr>
              <w:t xml:space="preserve"> condition LOCATION-INFO</w:t>
            </w:r>
          </w:p>
        </w:tc>
      </w:tr>
      <w:tr w:rsidR="0071099F" w:rsidRPr="0071099F" w14:paraId="15F626A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ECAD26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F5B997"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DDB45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A5C495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1758ED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34A4AC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3585E6"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35E947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73965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5BE47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759A1E6" w14:textId="77777777" w:rsidR="0071099F" w:rsidRPr="0071099F" w:rsidRDefault="0071099F" w:rsidP="0071099F">
            <w:pPr>
              <w:keepNext/>
              <w:keepLines/>
              <w:spacing w:after="0"/>
              <w:rPr>
                <w:rFonts w:ascii="Arial" w:hAnsi="Arial"/>
                <w:sz w:val="18"/>
              </w:rPr>
            </w:pPr>
          </w:p>
        </w:tc>
      </w:tr>
      <w:tr w:rsidR="0071099F" w:rsidRPr="0071099F" w14:paraId="311FF9A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700556"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60898D08"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7F44F1D"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28BD1E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00072D" w14:textId="77777777" w:rsidR="0071099F" w:rsidRPr="0071099F" w:rsidRDefault="0071099F" w:rsidP="0071099F">
            <w:pPr>
              <w:keepNext/>
              <w:keepLines/>
              <w:spacing w:after="0"/>
              <w:rPr>
                <w:rFonts w:ascii="Arial" w:hAnsi="Arial"/>
                <w:sz w:val="18"/>
              </w:rPr>
            </w:pPr>
          </w:p>
        </w:tc>
      </w:tr>
      <w:tr w:rsidR="0071099F" w:rsidRPr="0071099F" w14:paraId="4195A25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2BA41C2"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E79762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B5DB36" w14:textId="15D2BEEA" w:rsidR="0071099F" w:rsidRPr="0071099F" w:rsidRDefault="0071099F" w:rsidP="0071099F">
            <w:pPr>
              <w:keepNext/>
              <w:keepLines/>
              <w:spacing w:after="0"/>
              <w:rPr>
                <w:rFonts w:ascii="Arial" w:hAnsi="Arial"/>
                <w:b/>
                <w:bCs/>
                <w:sz w:val="18"/>
              </w:rPr>
            </w:pPr>
            <w:r w:rsidRPr="0071099F">
              <w:rPr>
                <w:rFonts w:ascii="Arial" w:hAnsi="Arial"/>
                <w:b/>
                <w:bCs/>
                <w:sz w:val="18"/>
              </w:rPr>
              <w:t>Location</w:t>
            </w:r>
            <w:del w:id="250" w:author="MCC160" w:date="2023-01-22T10:30:00Z">
              <w:r w:rsidRPr="0071099F" w:rsidDel="00A637BA">
                <w:rPr>
                  <w:rFonts w:ascii="Arial" w:hAnsi="Arial"/>
                  <w:b/>
                  <w:bCs/>
                  <w:sz w:val="18"/>
                </w:rPr>
                <w:delText xml:space="preserve"> </w:delText>
              </w:r>
            </w:del>
            <w:ins w:id="251" w:author="MCC160" w:date="2023-01-22T10:30:00Z">
              <w:r w:rsidR="00A637BA">
                <w:rPr>
                  <w:rFonts w:ascii="Arial" w:hAnsi="Arial"/>
                  <w:b/>
                  <w:bCs/>
                  <w:sz w:val="18"/>
                </w:rPr>
                <w:t>-</w:t>
              </w:r>
            </w:ins>
            <w:r w:rsidRPr="0071099F">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hideMark/>
          </w:tcPr>
          <w:p w14:paraId="4FA74676"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5F46FE46" w14:textId="77777777" w:rsidR="0071099F" w:rsidRPr="0071099F" w:rsidRDefault="0071099F" w:rsidP="0071099F">
            <w:pPr>
              <w:keepNext/>
              <w:keepLines/>
              <w:spacing w:after="0"/>
              <w:rPr>
                <w:rFonts w:ascii="Arial" w:hAnsi="Arial"/>
                <w:sz w:val="18"/>
              </w:rPr>
            </w:pPr>
          </w:p>
        </w:tc>
      </w:tr>
      <w:tr w:rsidR="0071099F" w:rsidRPr="0071099F" w14:paraId="05937E7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482A8F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98199D"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6.3.1.3.3-6B</w:t>
            </w:r>
          </w:p>
        </w:tc>
        <w:tc>
          <w:tcPr>
            <w:tcW w:w="2126" w:type="dxa"/>
            <w:tcBorders>
              <w:top w:val="single" w:sz="4" w:space="0" w:color="auto"/>
              <w:left w:val="single" w:sz="4" w:space="0" w:color="auto"/>
              <w:bottom w:val="single" w:sz="4" w:space="0" w:color="auto"/>
              <w:right w:val="single" w:sz="4" w:space="0" w:color="auto"/>
            </w:tcBorders>
          </w:tcPr>
          <w:p w14:paraId="3D1B83B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99AC1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6CFF86" w14:textId="77777777" w:rsidR="0071099F" w:rsidRPr="0071099F" w:rsidRDefault="0071099F" w:rsidP="0071099F">
            <w:pPr>
              <w:keepNext/>
              <w:keepLines/>
              <w:spacing w:after="0"/>
              <w:rPr>
                <w:rFonts w:ascii="Arial" w:hAnsi="Arial"/>
                <w:sz w:val="18"/>
              </w:rPr>
            </w:pPr>
          </w:p>
        </w:tc>
      </w:tr>
    </w:tbl>
    <w:p w14:paraId="06684DD7" w14:textId="77777777" w:rsidR="0071099F" w:rsidRPr="0071099F" w:rsidRDefault="0071099F" w:rsidP="0071099F"/>
    <w:p w14:paraId="6A7EEF12"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64E4EF8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2A667B2"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p>
        </w:tc>
      </w:tr>
      <w:tr w:rsidR="0071099F" w:rsidRPr="0071099F" w14:paraId="4E53C9C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DC6F6E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FAA701"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E595D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8B2806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F579E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2B03994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7085D2"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1ACAC1C7"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78A5C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7C2C1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0B35653" w14:textId="77777777" w:rsidR="0071099F" w:rsidRPr="0071099F" w:rsidRDefault="0071099F" w:rsidP="0071099F">
            <w:pPr>
              <w:keepNext/>
              <w:keepLines/>
              <w:spacing w:after="0"/>
              <w:rPr>
                <w:rFonts w:ascii="Arial" w:hAnsi="Arial"/>
                <w:sz w:val="18"/>
              </w:rPr>
            </w:pPr>
          </w:p>
        </w:tc>
      </w:tr>
      <w:tr w:rsidR="0071099F" w:rsidRPr="0071099F" w14:paraId="776192F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1D062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2881BE37"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6B18BA"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A05BC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1ECE032" w14:textId="77777777" w:rsidR="0071099F" w:rsidRPr="0071099F" w:rsidRDefault="0071099F" w:rsidP="0071099F">
            <w:pPr>
              <w:keepNext/>
              <w:keepLines/>
              <w:spacing w:after="0"/>
              <w:rPr>
                <w:rFonts w:ascii="Arial" w:hAnsi="Arial"/>
                <w:sz w:val="18"/>
              </w:rPr>
            </w:pPr>
          </w:p>
        </w:tc>
      </w:tr>
      <w:tr w:rsidR="0071099F" w:rsidRPr="0071099F" w14:paraId="192871E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550CFE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384583C0"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5DDC2FB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1E9C6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63D67E" w14:textId="77777777" w:rsidR="0071099F" w:rsidRPr="0071099F" w:rsidRDefault="0071099F" w:rsidP="0071099F">
            <w:pPr>
              <w:keepNext/>
              <w:keepLines/>
              <w:spacing w:after="0"/>
              <w:rPr>
                <w:rFonts w:ascii="Arial" w:hAnsi="Arial"/>
                <w:sz w:val="18"/>
              </w:rPr>
            </w:pPr>
          </w:p>
        </w:tc>
      </w:tr>
      <w:tr w:rsidR="0071099F" w:rsidRPr="0071099F" w14:paraId="48CE28A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FA63B0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67335767" w14:textId="77777777" w:rsidR="0071099F" w:rsidRPr="0071099F" w:rsidRDefault="0071099F" w:rsidP="0071099F">
            <w:pPr>
              <w:keepNext/>
              <w:keepLines/>
              <w:spacing w:after="0"/>
              <w:rPr>
                <w:rFonts w:ascii="Arial" w:hAnsi="Arial"/>
                <w:sz w:val="18"/>
              </w:rPr>
            </w:pPr>
            <w:r w:rsidRPr="0071099F">
              <w:rPr>
                <w:rFonts w:ascii="Arial" w:hAnsi="Arial"/>
                <w:sz w:val="18"/>
              </w:rPr>
              <w:t>"PERIODIC"</w:t>
            </w:r>
          </w:p>
        </w:tc>
        <w:tc>
          <w:tcPr>
            <w:tcW w:w="2126" w:type="dxa"/>
            <w:tcBorders>
              <w:top w:val="single" w:sz="4" w:space="0" w:color="auto"/>
              <w:left w:val="single" w:sz="4" w:space="0" w:color="auto"/>
              <w:bottom w:val="single" w:sz="4" w:space="0" w:color="auto"/>
              <w:right w:val="single" w:sz="4" w:space="0" w:color="auto"/>
            </w:tcBorders>
          </w:tcPr>
          <w:p w14:paraId="37ACFEC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B71BD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B4EBFD" w14:textId="77777777" w:rsidR="0071099F" w:rsidRPr="0071099F" w:rsidRDefault="0071099F" w:rsidP="0071099F">
            <w:pPr>
              <w:keepNext/>
              <w:keepLines/>
              <w:spacing w:after="0"/>
              <w:rPr>
                <w:rFonts w:ascii="Arial" w:hAnsi="Arial"/>
                <w:sz w:val="18"/>
              </w:rPr>
            </w:pPr>
          </w:p>
        </w:tc>
      </w:tr>
      <w:tr w:rsidR="0071099F" w:rsidRPr="0071099F" w14:paraId="1FF9F57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FB1E3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67C2BB48"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497A5CE" w14:textId="3EB070DA" w:rsidR="0071099F" w:rsidRPr="0071099F" w:rsidRDefault="0071099F" w:rsidP="0071099F">
            <w:pPr>
              <w:keepNext/>
              <w:keepLines/>
              <w:spacing w:after="0"/>
              <w:rPr>
                <w:rFonts w:ascii="Arial" w:hAnsi="Arial"/>
                <w:sz w:val="18"/>
              </w:rPr>
            </w:pPr>
            <w:del w:id="252" w:author="MCC160" w:date="2023-01-22T10:28:00Z">
              <w:r w:rsidRPr="0071099F" w:rsidDel="00A637BA">
                <w:rPr>
                  <w:rFonts w:ascii="Arial" w:hAnsi="Arial"/>
                  <w:sz w:val="18"/>
                </w:rPr>
                <w:delText>Contains the i</w:delText>
              </w:r>
            </w:del>
            <w:ins w:id="253" w:author="MCC160" w:date="2023-01-22T10:28:00Z">
              <w:r w:rsidR="00A637BA">
                <w:rPr>
                  <w:rFonts w:ascii="Arial" w:hAnsi="Arial"/>
                  <w:sz w:val="18"/>
                </w:rPr>
                <w:t>I</w:t>
              </w:r>
            </w:ins>
            <w:r w:rsidRPr="0071099F">
              <w:rPr>
                <w:rFonts w:ascii="Arial" w:hAnsi="Arial"/>
                <w:sz w:val="18"/>
              </w:rPr>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38C091D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A80CA5" w14:textId="77777777" w:rsidR="0071099F" w:rsidRPr="0071099F" w:rsidRDefault="0071099F" w:rsidP="0071099F">
            <w:pPr>
              <w:keepNext/>
              <w:keepLines/>
              <w:spacing w:after="0"/>
              <w:rPr>
                <w:rFonts w:ascii="Arial" w:hAnsi="Arial"/>
                <w:sz w:val="18"/>
              </w:rPr>
            </w:pPr>
          </w:p>
        </w:tc>
      </w:tr>
      <w:tr w:rsidR="0071099F" w:rsidRPr="0071099F" w14:paraId="5E9176D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4B138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237E899"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E2F9E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9A790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421C50E" w14:textId="77777777" w:rsidR="0071099F" w:rsidRPr="0071099F" w:rsidRDefault="0071099F" w:rsidP="0071099F">
            <w:pPr>
              <w:keepNext/>
              <w:keepLines/>
              <w:spacing w:after="0"/>
              <w:rPr>
                <w:rFonts w:ascii="Arial" w:hAnsi="Arial"/>
                <w:sz w:val="18"/>
              </w:rPr>
            </w:pPr>
          </w:p>
        </w:tc>
      </w:tr>
      <w:tr w:rsidR="0071099F" w:rsidRPr="0071099F" w14:paraId="662B1F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D87E36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312BB817"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54223B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62249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12366CA" w14:textId="77777777" w:rsidR="0071099F" w:rsidRPr="0071099F" w:rsidRDefault="0071099F" w:rsidP="0071099F">
            <w:pPr>
              <w:keepNext/>
              <w:keepLines/>
              <w:spacing w:after="0"/>
              <w:rPr>
                <w:rFonts w:ascii="Arial" w:hAnsi="Arial"/>
                <w:sz w:val="18"/>
              </w:rPr>
            </w:pPr>
          </w:p>
        </w:tc>
      </w:tr>
      <w:tr w:rsidR="0071099F" w:rsidRPr="0071099F" w14:paraId="3366E63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5EED4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7C29DDC"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02EB03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2A85F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C625516" w14:textId="77777777" w:rsidR="0071099F" w:rsidRPr="0071099F" w:rsidRDefault="0071099F" w:rsidP="0071099F">
            <w:pPr>
              <w:keepNext/>
              <w:keepLines/>
              <w:spacing w:after="0"/>
              <w:rPr>
                <w:rFonts w:ascii="Arial" w:hAnsi="Arial"/>
                <w:sz w:val="18"/>
              </w:rPr>
            </w:pPr>
          </w:p>
        </w:tc>
      </w:tr>
      <w:tr w:rsidR="0071099F" w:rsidRPr="0071099F" w14:paraId="0AD63FD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D9B835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22093CAD"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697D8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02A01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C403E5" w14:textId="77777777" w:rsidR="0071099F" w:rsidRPr="0071099F" w:rsidRDefault="0071099F" w:rsidP="0071099F">
            <w:pPr>
              <w:keepNext/>
              <w:keepLines/>
              <w:spacing w:after="0"/>
              <w:rPr>
                <w:rFonts w:ascii="Arial" w:hAnsi="Arial"/>
                <w:sz w:val="18"/>
              </w:rPr>
            </w:pPr>
          </w:p>
        </w:tc>
      </w:tr>
      <w:tr w:rsidR="0071099F" w:rsidRPr="0071099F" w14:paraId="7B7AA09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5CA254"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4CC4E5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E5AFE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99099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41241FE" w14:textId="77777777" w:rsidR="0071099F" w:rsidRPr="0071099F" w:rsidRDefault="0071099F" w:rsidP="0071099F">
            <w:pPr>
              <w:keepNext/>
              <w:keepLines/>
              <w:spacing w:after="0"/>
              <w:rPr>
                <w:rFonts w:ascii="Arial" w:hAnsi="Arial"/>
                <w:sz w:val="18"/>
              </w:rPr>
            </w:pPr>
          </w:p>
        </w:tc>
      </w:tr>
      <w:tr w:rsidR="0071099F" w:rsidRPr="0071099F" w14:paraId="5D392FD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A6F8950"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13F38E6B" w14:textId="77777777" w:rsidR="0071099F" w:rsidRPr="0071099F" w:rsidRDefault="0071099F" w:rsidP="0071099F">
            <w:pPr>
              <w:keepNext/>
              <w:keepLines/>
              <w:spacing w:after="0"/>
              <w:rPr>
                <w:rFonts w:ascii="Arial" w:hAnsi="Arial"/>
                <w:sz w:val="18"/>
              </w:rPr>
            </w:pPr>
            <w:r w:rsidRPr="0071099F">
              <w:rPr>
                <w:rFonts w:ascii="Arial" w:hAnsi="Arial"/>
                <w:sz w:val="18"/>
              </w:rP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1AB55DF" w14:textId="77777777" w:rsidR="0071099F" w:rsidRPr="0071099F" w:rsidRDefault="0071099F" w:rsidP="0071099F">
            <w:pPr>
              <w:keepNext/>
              <w:keepLines/>
              <w:spacing w:after="0"/>
              <w:rPr>
                <w:rFonts w:ascii="Arial" w:hAnsi="Arial"/>
                <w:sz w:val="18"/>
              </w:rPr>
            </w:pPr>
            <w:r w:rsidRPr="0071099F">
              <w:rPr>
                <w:rFonts w:ascii="Arial" w:hAnsi="Arial"/>
                <w:sz w:val="18"/>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50A0BED"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D785A9F" w14:textId="77777777" w:rsidR="0071099F" w:rsidRPr="0071099F" w:rsidRDefault="0071099F" w:rsidP="0071099F">
            <w:pPr>
              <w:keepNext/>
              <w:keepLines/>
              <w:spacing w:after="0"/>
              <w:rPr>
                <w:rFonts w:ascii="Arial" w:hAnsi="Arial"/>
                <w:sz w:val="18"/>
              </w:rPr>
            </w:pPr>
          </w:p>
        </w:tc>
      </w:tr>
      <w:tr w:rsidR="0071099F" w:rsidRPr="0071099F" w14:paraId="047A5BE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5EE5AFF"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5425D26F" w14:textId="77777777" w:rsidR="0071099F" w:rsidRPr="0071099F" w:rsidRDefault="0071099F" w:rsidP="0071099F">
            <w:pPr>
              <w:keepNext/>
              <w:keepLines/>
              <w:spacing w:after="0"/>
              <w:rPr>
                <w:rFonts w:ascii="Arial" w:hAnsi="Arial"/>
                <w:sz w:val="18"/>
              </w:rPr>
            </w:pPr>
            <w:r w:rsidRPr="0071099F">
              <w:rPr>
                <w:rFonts w:ascii="Arial" w:hAnsi="Arial"/>
                <w:sz w:val="18"/>
              </w:rP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A06D872" w14:textId="77777777" w:rsidR="0071099F" w:rsidRPr="0071099F" w:rsidRDefault="0071099F" w:rsidP="0071099F">
            <w:pPr>
              <w:keepNext/>
              <w:keepLines/>
              <w:spacing w:after="0"/>
              <w:rPr>
                <w:rFonts w:ascii="Arial" w:hAnsi="Arial"/>
                <w:sz w:val="18"/>
              </w:rPr>
            </w:pPr>
            <w:r w:rsidRPr="0071099F">
              <w:rPr>
                <w:rFonts w:ascii="Arial" w:hAnsi="Arial"/>
                <w:sz w:val="18"/>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3AA6B6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BE6132C" w14:textId="77777777" w:rsidR="0071099F" w:rsidRPr="0071099F" w:rsidRDefault="0071099F" w:rsidP="0071099F">
            <w:pPr>
              <w:keepNext/>
              <w:keepLines/>
              <w:spacing w:after="0"/>
              <w:rPr>
                <w:rFonts w:ascii="Arial" w:hAnsi="Arial"/>
                <w:sz w:val="18"/>
              </w:rPr>
            </w:pPr>
          </w:p>
        </w:tc>
      </w:tr>
    </w:tbl>
    <w:p w14:paraId="65244305" w14:textId="77777777" w:rsidR="0071099F" w:rsidRPr="0071099F" w:rsidRDefault="0071099F" w:rsidP="0071099F"/>
    <w:p w14:paraId="3B2C070F"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6.3.2.3.3-7: SIP MESSAGE from the SS (Step 4, Table 6.3.2.3.2-1;</w:t>
      </w:r>
      <w:r w:rsidRPr="0071099F">
        <w:rPr>
          <w:rFonts w:ascii="Arial" w:hAnsi="Arial"/>
          <w:b/>
        </w:rPr>
        <w:br/>
        <w:t>step 2, TS 36.579-1 [2], Table 5.3.33.3-1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5D96361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317A809" w14:textId="16665CA0"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ins w:id="254" w:author="MCC160" w:date="2023-01-21T08:46:00Z">
              <w:r w:rsidR="00D747BC">
                <w:rPr>
                  <w:rFonts w:ascii="Arial" w:hAnsi="Arial"/>
                  <w:sz w:val="18"/>
                </w:rPr>
                <w:t>,</w:t>
              </w:r>
            </w:ins>
            <w:r w:rsidRPr="0071099F">
              <w:rPr>
                <w:rFonts w:ascii="Arial" w:hAnsi="Arial"/>
                <w:sz w:val="18"/>
              </w:rPr>
              <w:t xml:space="preserve"> condition LOCATION-CONFIG</w:t>
            </w:r>
          </w:p>
        </w:tc>
      </w:tr>
      <w:tr w:rsidR="0071099F" w:rsidRPr="0071099F" w14:paraId="2EA343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A5DB8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E2EB3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65459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F2A76D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1DBB3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7055006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6668DB"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BD16C95"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3F4D7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CD1E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C5DAA24" w14:textId="77777777" w:rsidR="0071099F" w:rsidRPr="0071099F" w:rsidRDefault="0071099F" w:rsidP="0071099F">
            <w:pPr>
              <w:keepNext/>
              <w:keepLines/>
              <w:spacing w:after="0"/>
              <w:rPr>
                <w:rFonts w:ascii="Arial" w:hAnsi="Arial"/>
                <w:sz w:val="18"/>
              </w:rPr>
            </w:pPr>
          </w:p>
        </w:tc>
      </w:tr>
      <w:tr w:rsidR="0071099F" w:rsidRPr="0071099F" w14:paraId="1C05A57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7FCE9F4"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A7DF3B"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2B86A5"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63D921D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F4DE6C" w14:textId="77777777" w:rsidR="0071099F" w:rsidRPr="0071099F" w:rsidRDefault="0071099F" w:rsidP="0071099F">
            <w:pPr>
              <w:keepNext/>
              <w:keepLines/>
              <w:spacing w:after="0"/>
              <w:rPr>
                <w:rFonts w:ascii="Arial" w:hAnsi="Arial"/>
                <w:sz w:val="18"/>
              </w:rPr>
            </w:pPr>
          </w:p>
        </w:tc>
      </w:tr>
      <w:tr w:rsidR="0071099F" w:rsidRPr="0071099F" w14:paraId="151F7D5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AA4E21"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417C9" w14:textId="77777777" w:rsidR="0071099F" w:rsidRPr="0071099F" w:rsidRDefault="0071099F" w:rsidP="0071099F">
            <w:pPr>
              <w:keepNext/>
              <w:keepLines/>
              <w:spacing w:after="0"/>
              <w:rPr>
                <w:rFonts w:ascii="Arial" w:hAnsi="Arial"/>
                <w:sz w:val="18"/>
              </w:rPr>
            </w:pPr>
            <w:r w:rsidRPr="0071099F">
              <w:rPr>
                <w:rFonts w:ascii="Arial" w:hAnsi="Arial"/>
                <w:sz w:val="18"/>
              </w:rP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5D91650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DD32F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F98993" w14:textId="77777777" w:rsidR="0071099F" w:rsidRPr="0071099F" w:rsidRDefault="0071099F" w:rsidP="0071099F">
            <w:pPr>
              <w:keepNext/>
              <w:keepLines/>
              <w:spacing w:after="0"/>
              <w:rPr>
                <w:rFonts w:ascii="Arial" w:hAnsi="Arial"/>
                <w:sz w:val="18"/>
              </w:rPr>
            </w:pPr>
          </w:p>
        </w:tc>
      </w:tr>
      <w:tr w:rsidR="0071099F" w:rsidRPr="0071099F" w14:paraId="3A3D202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417F0CE"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7E014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E02DC2D" w14:textId="76A3E8FA" w:rsidR="0071099F" w:rsidRPr="0071099F" w:rsidRDefault="0071099F" w:rsidP="0071099F">
            <w:pPr>
              <w:keepNext/>
              <w:keepLines/>
              <w:spacing w:after="0"/>
              <w:rPr>
                <w:rFonts w:ascii="Arial" w:hAnsi="Arial"/>
                <w:b/>
                <w:bCs/>
                <w:sz w:val="18"/>
              </w:rPr>
            </w:pPr>
            <w:r w:rsidRPr="0071099F">
              <w:rPr>
                <w:rFonts w:ascii="Arial" w:hAnsi="Arial"/>
                <w:b/>
                <w:bCs/>
                <w:sz w:val="18"/>
              </w:rPr>
              <w:t>Location</w:t>
            </w:r>
            <w:del w:id="255" w:author="MCC160" w:date="2023-01-22T10:30:00Z">
              <w:r w:rsidRPr="0071099F" w:rsidDel="00A637BA">
                <w:rPr>
                  <w:rFonts w:ascii="Arial" w:hAnsi="Arial"/>
                  <w:b/>
                  <w:bCs/>
                  <w:sz w:val="18"/>
                </w:rPr>
                <w:delText xml:space="preserve"> </w:delText>
              </w:r>
            </w:del>
            <w:ins w:id="256" w:author="MCC160" w:date="2023-01-22T10:30:00Z">
              <w:r w:rsidR="00A637BA">
                <w:rPr>
                  <w:rFonts w:ascii="Arial" w:hAnsi="Arial"/>
                  <w:b/>
                  <w:bCs/>
                  <w:sz w:val="18"/>
                </w:rPr>
                <w:t>-</w:t>
              </w:r>
            </w:ins>
            <w:r w:rsidRPr="0071099F">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hideMark/>
          </w:tcPr>
          <w:p w14:paraId="2EC581B7"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A0E1B60" w14:textId="77777777" w:rsidR="0071099F" w:rsidRPr="0071099F" w:rsidRDefault="0071099F" w:rsidP="0071099F">
            <w:pPr>
              <w:keepNext/>
              <w:keepLines/>
              <w:spacing w:after="0"/>
              <w:rPr>
                <w:rFonts w:ascii="Arial" w:hAnsi="Arial"/>
                <w:sz w:val="18"/>
              </w:rPr>
            </w:pPr>
          </w:p>
        </w:tc>
      </w:tr>
      <w:tr w:rsidR="0071099F" w:rsidRPr="0071099F" w14:paraId="2081C7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07F9D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08C6B6"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6.3.1.3.3-8</w:t>
            </w:r>
          </w:p>
        </w:tc>
        <w:tc>
          <w:tcPr>
            <w:tcW w:w="2126" w:type="dxa"/>
            <w:tcBorders>
              <w:top w:val="single" w:sz="4" w:space="0" w:color="auto"/>
              <w:left w:val="single" w:sz="4" w:space="0" w:color="auto"/>
              <w:bottom w:val="single" w:sz="4" w:space="0" w:color="auto"/>
              <w:right w:val="single" w:sz="4" w:space="0" w:color="auto"/>
            </w:tcBorders>
          </w:tcPr>
          <w:p w14:paraId="6ABBF58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C72BD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EE98AE2" w14:textId="77777777" w:rsidR="0071099F" w:rsidRPr="0071099F" w:rsidRDefault="0071099F" w:rsidP="0071099F">
            <w:pPr>
              <w:keepNext/>
              <w:keepLines/>
              <w:spacing w:after="0"/>
              <w:rPr>
                <w:rFonts w:ascii="Arial" w:hAnsi="Arial"/>
                <w:sz w:val="18"/>
              </w:rPr>
            </w:pPr>
          </w:p>
        </w:tc>
      </w:tr>
    </w:tbl>
    <w:p w14:paraId="2DC7046D" w14:textId="77777777" w:rsidR="0071099F" w:rsidRPr="0071099F" w:rsidRDefault="0071099F" w:rsidP="0071099F"/>
    <w:p w14:paraId="47019952"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4535B89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363C2D2"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5.5.3.4.2-1</w:t>
            </w:r>
            <w:del w:id="257" w:author="MCC160" w:date="2023-01-21T08:46:00Z">
              <w:r w:rsidRPr="0071099F" w:rsidDel="00D747BC">
                <w:rPr>
                  <w:rFonts w:ascii="Arial" w:hAnsi="Arial"/>
                  <w:sz w:val="18"/>
                </w:rPr>
                <w:delText>.</w:delText>
              </w:r>
            </w:del>
          </w:p>
        </w:tc>
      </w:tr>
      <w:tr w:rsidR="0071099F" w:rsidRPr="0071099F" w14:paraId="00EBDF2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F6A16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9B3A5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193B5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105A95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13DF4F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2F5F798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DCCE2E"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78DEB3F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AA2C4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7044E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F112258" w14:textId="77777777" w:rsidR="0071099F" w:rsidRPr="0071099F" w:rsidRDefault="0071099F" w:rsidP="0071099F">
            <w:pPr>
              <w:keepNext/>
              <w:keepLines/>
              <w:spacing w:after="0"/>
              <w:rPr>
                <w:rFonts w:ascii="Arial" w:hAnsi="Arial"/>
                <w:sz w:val="18"/>
              </w:rPr>
            </w:pPr>
          </w:p>
        </w:tc>
      </w:tr>
      <w:tr w:rsidR="0071099F" w:rsidRPr="0071099F" w14:paraId="0C9AB44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C6685D"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29EB1B1"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13C184"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3EC9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C7948D" w14:textId="77777777" w:rsidR="0071099F" w:rsidRPr="0071099F" w:rsidRDefault="0071099F" w:rsidP="0071099F">
            <w:pPr>
              <w:keepNext/>
              <w:keepLines/>
              <w:spacing w:after="0"/>
              <w:rPr>
                <w:rFonts w:ascii="Arial" w:hAnsi="Arial"/>
                <w:sz w:val="18"/>
              </w:rPr>
            </w:pPr>
          </w:p>
        </w:tc>
      </w:tr>
      <w:tr w:rsidR="0071099F" w:rsidRPr="0071099F" w14:paraId="69D09A9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02AD1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4FB7D02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BA59B7"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1095A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048F44A" w14:textId="77777777" w:rsidR="0071099F" w:rsidRPr="0071099F" w:rsidRDefault="0071099F" w:rsidP="0071099F">
            <w:pPr>
              <w:keepNext/>
              <w:keepLines/>
              <w:spacing w:after="0"/>
              <w:rPr>
                <w:rFonts w:ascii="Arial" w:hAnsi="Arial"/>
                <w:sz w:val="18"/>
              </w:rPr>
            </w:pPr>
          </w:p>
        </w:tc>
      </w:tr>
      <w:tr w:rsidR="0071099F" w:rsidRPr="0071099F" w14:paraId="68E866C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C684C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14:paraId="14E12A9A"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1D2C1B09" w14:textId="77777777" w:rsidR="0071099F" w:rsidRPr="0071099F" w:rsidRDefault="0071099F" w:rsidP="0071099F">
            <w:pPr>
              <w:keepNext/>
              <w:keepLines/>
              <w:spacing w:after="0"/>
              <w:rPr>
                <w:rFonts w:ascii="Arial" w:hAnsi="Arial"/>
                <w:sz w:val="18"/>
              </w:rPr>
            </w:pPr>
            <w:r w:rsidRPr="0071099F">
              <w:rPr>
                <w:rFonts w:ascii="Arial" w:hAnsi="Arial"/>
                <w:sz w:val="18"/>
              </w:rPr>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14:paraId="4015DE8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2065B47" w14:textId="77777777" w:rsidR="0071099F" w:rsidRPr="0071099F" w:rsidRDefault="0071099F" w:rsidP="0071099F">
            <w:pPr>
              <w:keepNext/>
              <w:keepLines/>
              <w:spacing w:after="0"/>
              <w:rPr>
                <w:rFonts w:ascii="Arial" w:hAnsi="Arial"/>
                <w:sz w:val="18"/>
              </w:rPr>
            </w:pPr>
          </w:p>
        </w:tc>
      </w:tr>
      <w:tr w:rsidR="0071099F" w:rsidRPr="0071099F" w14:paraId="274DBFF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BC55D5"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235AF48"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092545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BB73B0"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A52031A" w14:textId="77777777" w:rsidR="0071099F" w:rsidRPr="0071099F" w:rsidRDefault="0071099F" w:rsidP="0071099F">
            <w:pPr>
              <w:keepNext/>
              <w:keepLines/>
              <w:spacing w:after="0"/>
              <w:rPr>
                <w:rFonts w:ascii="Arial" w:hAnsi="Arial"/>
                <w:sz w:val="18"/>
              </w:rPr>
            </w:pPr>
          </w:p>
        </w:tc>
      </w:tr>
      <w:tr w:rsidR="0071099F" w:rsidRPr="0071099F" w14:paraId="7D99E78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C9E6BA"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8A56DC6"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D7116AE"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7FCB3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FA37A5C" w14:textId="77777777" w:rsidR="0071099F" w:rsidRPr="0071099F" w:rsidRDefault="0071099F" w:rsidP="0071099F">
            <w:pPr>
              <w:keepNext/>
              <w:keepLines/>
              <w:spacing w:after="0"/>
              <w:rPr>
                <w:rFonts w:ascii="Arial" w:hAnsi="Arial"/>
                <w:sz w:val="18"/>
              </w:rPr>
            </w:pPr>
          </w:p>
        </w:tc>
      </w:tr>
      <w:tr w:rsidR="0071099F" w:rsidRPr="0071099F" w14:paraId="61BCF2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454D4AE"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156FE39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079E8A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DFF4C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BDB45C" w14:textId="77777777" w:rsidR="0071099F" w:rsidRPr="0071099F" w:rsidRDefault="0071099F" w:rsidP="0071099F">
            <w:pPr>
              <w:keepNext/>
              <w:keepLines/>
              <w:spacing w:after="0"/>
              <w:rPr>
                <w:rFonts w:ascii="Arial" w:hAnsi="Arial"/>
                <w:sz w:val="18"/>
              </w:rPr>
            </w:pPr>
          </w:p>
        </w:tc>
      </w:tr>
      <w:tr w:rsidR="0071099F" w:rsidRPr="0071099F" w14:paraId="5360C2B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AA6B1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14:paraId="2CDB4FFC"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4984F56"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28797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5C7F723" w14:textId="77777777" w:rsidR="0071099F" w:rsidRPr="0071099F" w:rsidRDefault="0071099F" w:rsidP="0071099F">
            <w:pPr>
              <w:keepNext/>
              <w:keepLines/>
              <w:spacing w:after="0"/>
              <w:rPr>
                <w:rFonts w:ascii="Arial" w:hAnsi="Arial"/>
                <w:sz w:val="18"/>
              </w:rPr>
            </w:pPr>
          </w:p>
        </w:tc>
      </w:tr>
    </w:tbl>
    <w:p w14:paraId="4219FD5B" w14:textId="77777777" w:rsidR="0071099F" w:rsidRPr="0071099F" w:rsidRDefault="0071099F" w:rsidP="0071099F"/>
    <w:p w14:paraId="7A196BF7"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6.3.2.3.3-9: SIP MESSAGE from the SS (Step 5, Table 6.3.2.3.2-1;</w:t>
      </w:r>
      <w:r w:rsidRPr="0071099F">
        <w:rPr>
          <w:rFonts w:ascii="Arial" w:hAnsi="Arial"/>
          <w:b/>
        </w:rPr>
        <w:br/>
        <w:t>step 2, TS 36.579-1 [2], Table 5.3.33.3-1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5CE1DDA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C4FCFC0" w14:textId="39FE4D7B"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5.5.2.7.2-1</w:t>
            </w:r>
            <w:ins w:id="258" w:author="MCC160" w:date="2023-01-21T08:46:00Z">
              <w:r w:rsidR="00D747BC">
                <w:rPr>
                  <w:rFonts w:ascii="Arial" w:hAnsi="Arial"/>
                  <w:sz w:val="18"/>
                </w:rPr>
                <w:t>,</w:t>
              </w:r>
            </w:ins>
            <w:r w:rsidRPr="0071099F">
              <w:rPr>
                <w:rFonts w:ascii="Arial" w:hAnsi="Arial"/>
                <w:sz w:val="18"/>
              </w:rPr>
              <w:t xml:space="preserve"> condition LOCATION-INFO</w:t>
            </w:r>
          </w:p>
        </w:tc>
      </w:tr>
      <w:tr w:rsidR="0071099F" w:rsidRPr="0071099F" w14:paraId="1D6D600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02296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FA984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AFAE9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BC87F96"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5D37CF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51603BC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08C528"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3804B40"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D3A72B"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C1236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9789104" w14:textId="77777777" w:rsidR="0071099F" w:rsidRPr="0071099F" w:rsidRDefault="0071099F" w:rsidP="0071099F">
            <w:pPr>
              <w:keepNext/>
              <w:keepLines/>
              <w:spacing w:after="0"/>
              <w:rPr>
                <w:rFonts w:ascii="Arial" w:hAnsi="Arial"/>
                <w:sz w:val="18"/>
              </w:rPr>
            </w:pPr>
          </w:p>
        </w:tc>
      </w:tr>
      <w:tr w:rsidR="0071099F" w:rsidRPr="0071099F" w14:paraId="0C1824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E2B675"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7E8CE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F16BFE"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68C8A77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4CD8945" w14:textId="77777777" w:rsidR="0071099F" w:rsidRPr="0071099F" w:rsidRDefault="0071099F" w:rsidP="0071099F">
            <w:pPr>
              <w:keepNext/>
              <w:keepLines/>
              <w:spacing w:after="0"/>
              <w:rPr>
                <w:rFonts w:ascii="Arial" w:hAnsi="Arial"/>
                <w:sz w:val="18"/>
              </w:rPr>
            </w:pPr>
          </w:p>
        </w:tc>
      </w:tr>
      <w:tr w:rsidR="0071099F" w:rsidRPr="0071099F" w14:paraId="7127AC6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462621"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316DB2" w14:textId="77777777" w:rsidR="0071099F" w:rsidRPr="0071099F" w:rsidRDefault="0071099F" w:rsidP="0071099F">
            <w:pPr>
              <w:keepNext/>
              <w:keepLines/>
              <w:spacing w:after="0"/>
              <w:rPr>
                <w:rFonts w:ascii="Arial" w:hAnsi="Arial"/>
                <w:sz w:val="18"/>
              </w:rPr>
            </w:pPr>
            <w:r w:rsidRPr="0071099F">
              <w:rPr>
                <w:rFonts w:ascii="Arial" w:hAnsi="Arial"/>
                <w:sz w:val="18"/>
              </w:rP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664A17DC"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8236BA"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7A554F" w14:textId="77777777" w:rsidR="0071099F" w:rsidRPr="0071099F" w:rsidRDefault="0071099F" w:rsidP="0071099F">
            <w:pPr>
              <w:keepNext/>
              <w:keepLines/>
              <w:spacing w:after="0"/>
              <w:rPr>
                <w:rFonts w:ascii="Arial" w:hAnsi="Arial"/>
                <w:sz w:val="18"/>
              </w:rPr>
            </w:pPr>
          </w:p>
        </w:tc>
      </w:tr>
      <w:tr w:rsidR="0071099F" w:rsidRPr="0071099F" w14:paraId="252933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A0F1E87"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12F2CA"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EF90FBD" w14:textId="55DD8DCD" w:rsidR="0071099F" w:rsidRPr="0071099F" w:rsidRDefault="0071099F" w:rsidP="0071099F">
            <w:pPr>
              <w:keepNext/>
              <w:keepLines/>
              <w:spacing w:after="0"/>
              <w:rPr>
                <w:rFonts w:ascii="Arial" w:hAnsi="Arial"/>
                <w:b/>
                <w:bCs/>
                <w:sz w:val="18"/>
              </w:rPr>
            </w:pPr>
            <w:r w:rsidRPr="0071099F">
              <w:rPr>
                <w:rFonts w:ascii="Arial" w:hAnsi="Arial"/>
                <w:b/>
                <w:bCs/>
                <w:sz w:val="18"/>
              </w:rPr>
              <w:t>Location</w:t>
            </w:r>
            <w:del w:id="259" w:author="MCC160" w:date="2023-01-22T10:29:00Z">
              <w:r w:rsidRPr="0071099F" w:rsidDel="00A637BA">
                <w:rPr>
                  <w:rFonts w:ascii="Arial" w:hAnsi="Arial"/>
                  <w:b/>
                  <w:bCs/>
                  <w:sz w:val="18"/>
                </w:rPr>
                <w:delText xml:space="preserve"> </w:delText>
              </w:r>
            </w:del>
            <w:ins w:id="260" w:author="MCC160" w:date="2023-01-22T10:29:00Z">
              <w:r w:rsidR="00A637BA">
                <w:rPr>
                  <w:rFonts w:ascii="Arial" w:hAnsi="Arial"/>
                  <w:b/>
                  <w:bCs/>
                  <w:sz w:val="18"/>
                </w:rPr>
                <w:t>-</w:t>
              </w:r>
            </w:ins>
            <w:r w:rsidRPr="0071099F">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hideMark/>
          </w:tcPr>
          <w:p w14:paraId="13DDB621"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3BA0DC1E" w14:textId="77777777" w:rsidR="0071099F" w:rsidRPr="0071099F" w:rsidRDefault="0071099F" w:rsidP="0071099F">
            <w:pPr>
              <w:keepNext/>
              <w:keepLines/>
              <w:spacing w:after="0"/>
              <w:rPr>
                <w:rFonts w:ascii="Arial" w:hAnsi="Arial"/>
                <w:sz w:val="18"/>
              </w:rPr>
            </w:pPr>
          </w:p>
        </w:tc>
      </w:tr>
      <w:tr w:rsidR="0071099F" w:rsidRPr="0071099F" w14:paraId="1C172AD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A3F656"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2E17A3"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544D8C4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0A4A6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D4C1AF" w14:textId="77777777" w:rsidR="0071099F" w:rsidRPr="0071099F" w:rsidRDefault="0071099F" w:rsidP="0071099F">
            <w:pPr>
              <w:keepNext/>
              <w:keepLines/>
              <w:spacing w:after="0"/>
              <w:rPr>
                <w:rFonts w:ascii="Arial" w:hAnsi="Arial"/>
                <w:sz w:val="18"/>
              </w:rPr>
            </w:pPr>
          </w:p>
        </w:tc>
      </w:tr>
    </w:tbl>
    <w:p w14:paraId="3FD46DC0" w14:textId="77777777" w:rsidR="0071099F" w:rsidRPr="0071099F" w:rsidRDefault="0071099F" w:rsidP="0071099F"/>
    <w:p w14:paraId="53833631"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2B7F39E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BC2CEAA"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5.5.3.4.3-1</w:t>
            </w:r>
            <w:del w:id="261" w:author="MCC160" w:date="2023-01-21T08:46:00Z">
              <w:r w:rsidRPr="0071099F" w:rsidDel="00D747BC">
                <w:rPr>
                  <w:rFonts w:ascii="Arial" w:hAnsi="Arial"/>
                  <w:sz w:val="18"/>
                </w:rPr>
                <w:delText>.</w:delText>
              </w:r>
            </w:del>
          </w:p>
        </w:tc>
      </w:tr>
      <w:tr w:rsidR="0071099F" w:rsidRPr="0071099F" w14:paraId="5D994C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DE482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82370A"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A8649A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CC58A4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155A49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452D676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22CF59" w14:textId="77777777" w:rsidR="0071099F" w:rsidRPr="0071099F" w:rsidRDefault="0071099F" w:rsidP="0071099F">
            <w:pPr>
              <w:keepNext/>
              <w:keepLines/>
              <w:spacing w:after="0"/>
              <w:rPr>
                <w:rFonts w:ascii="Arial" w:hAnsi="Arial"/>
                <w:bCs/>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1B796280" w14:textId="77777777" w:rsidR="0071099F" w:rsidRPr="0071099F" w:rsidRDefault="0071099F" w:rsidP="0071099F">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AC481D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B52D6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9BB9A2" w14:textId="77777777" w:rsidR="0071099F" w:rsidRPr="0071099F" w:rsidRDefault="0071099F" w:rsidP="0071099F">
            <w:pPr>
              <w:keepNext/>
              <w:keepLines/>
              <w:spacing w:after="0"/>
              <w:rPr>
                <w:rFonts w:ascii="Arial" w:hAnsi="Arial"/>
                <w:sz w:val="18"/>
              </w:rPr>
            </w:pPr>
          </w:p>
        </w:tc>
      </w:tr>
      <w:tr w:rsidR="0071099F" w:rsidRPr="0071099F" w14:paraId="4E42AB2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E39A73" w14:textId="77777777" w:rsidR="0071099F" w:rsidRPr="0071099F" w:rsidRDefault="0071099F" w:rsidP="0071099F">
            <w:pPr>
              <w:keepNext/>
              <w:keepLines/>
              <w:spacing w:after="0"/>
              <w:rPr>
                <w:rFonts w:ascii="Arial" w:hAnsi="Arial"/>
                <w:bCs/>
                <w:sz w:val="18"/>
              </w:rPr>
            </w:pPr>
            <w:r w:rsidRPr="0071099F">
              <w:rPr>
                <w:rFonts w:ascii="Arial" w:hAnsi="Arial"/>
                <w:sz w:val="18"/>
              </w:rPr>
              <w:t xml:space="preserve">  Request</w:t>
            </w:r>
          </w:p>
        </w:tc>
        <w:tc>
          <w:tcPr>
            <w:tcW w:w="2126" w:type="dxa"/>
            <w:tcBorders>
              <w:top w:val="single" w:sz="4" w:space="0" w:color="auto"/>
              <w:left w:val="single" w:sz="4" w:space="0" w:color="auto"/>
              <w:bottom w:val="single" w:sz="4" w:space="0" w:color="auto"/>
              <w:right w:val="single" w:sz="4" w:space="0" w:color="auto"/>
            </w:tcBorders>
          </w:tcPr>
          <w:p w14:paraId="2BA9200B" w14:textId="77777777" w:rsidR="0071099F" w:rsidRPr="0071099F" w:rsidRDefault="0071099F" w:rsidP="0071099F">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23F1FF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BAE62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1C5DAF" w14:textId="77777777" w:rsidR="0071099F" w:rsidRPr="0071099F" w:rsidRDefault="0071099F" w:rsidP="0071099F">
            <w:pPr>
              <w:keepNext/>
              <w:keepLines/>
              <w:spacing w:after="0"/>
              <w:rPr>
                <w:rFonts w:ascii="Arial" w:hAnsi="Arial"/>
                <w:sz w:val="18"/>
              </w:rPr>
            </w:pPr>
          </w:p>
        </w:tc>
      </w:tr>
      <w:tr w:rsidR="0071099F" w:rsidRPr="0071099F" w14:paraId="3E4189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EAE1525" w14:textId="77777777" w:rsidR="0071099F" w:rsidRPr="0071099F" w:rsidRDefault="0071099F" w:rsidP="0071099F">
            <w:pPr>
              <w:keepNext/>
              <w:keepLines/>
              <w:spacing w:after="0"/>
              <w:rPr>
                <w:rFonts w:ascii="Arial" w:hAnsi="Arial"/>
                <w:bCs/>
                <w:sz w:val="18"/>
              </w:rPr>
            </w:pPr>
            <w:r w:rsidRPr="0071099F">
              <w:rPr>
                <w:rFonts w:ascii="Arial" w:hAnsi="Arial"/>
                <w:sz w:val="18"/>
              </w:rPr>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6E1BF0" w14:textId="77777777" w:rsidR="0071099F" w:rsidRPr="0071099F" w:rsidRDefault="0071099F" w:rsidP="0071099F">
            <w:pPr>
              <w:keepNext/>
              <w:keepLines/>
              <w:spacing w:after="0"/>
              <w:rPr>
                <w:rFonts w:ascii="Arial" w:hAnsi="Arial"/>
                <w:bCs/>
                <w:sz w:val="18"/>
              </w:rPr>
            </w:pPr>
            <w:r w:rsidRPr="0071099F">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46328474" w14:textId="0A319BA2" w:rsidR="0071099F" w:rsidRPr="0071099F" w:rsidRDefault="0071099F" w:rsidP="0071099F">
            <w:pPr>
              <w:keepNext/>
              <w:keepLines/>
              <w:spacing w:after="0"/>
              <w:rPr>
                <w:rFonts w:ascii="Arial" w:hAnsi="Arial"/>
                <w:sz w:val="18"/>
              </w:rPr>
            </w:pPr>
            <w:r w:rsidRPr="0071099F">
              <w:rPr>
                <w:rFonts w:ascii="Arial" w:hAnsi="Arial"/>
                <w:sz w:val="18"/>
              </w:rPr>
              <w:t xml:space="preserve">The RequestID that the MCPTT </w:t>
            </w:r>
            <w:del w:id="262" w:author="MCC160" w:date="2023-01-21T16:52:00Z">
              <w:r w:rsidRPr="0071099F" w:rsidDel="00664985">
                <w:rPr>
                  <w:rFonts w:ascii="Arial" w:hAnsi="Arial"/>
                  <w:sz w:val="18"/>
                </w:rPr>
                <w:delText>C</w:delText>
              </w:r>
            </w:del>
            <w:ins w:id="263" w:author="MCC160" w:date="2023-01-21T16:52:00Z">
              <w:r w:rsidR="00664985">
                <w:rPr>
                  <w:rFonts w:ascii="Arial" w:hAnsi="Arial"/>
                  <w:sz w:val="18"/>
                </w:rPr>
                <w:t>c</w:t>
              </w:r>
            </w:ins>
            <w:r w:rsidRPr="0071099F">
              <w:rPr>
                <w:rFonts w:ascii="Arial" w:hAnsi="Arial"/>
                <w:sz w:val="18"/>
              </w:rPr>
              <w:t>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1B102DC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A259B" w14:textId="77777777" w:rsidR="0071099F" w:rsidRPr="0071099F" w:rsidRDefault="0071099F" w:rsidP="0071099F">
            <w:pPr>
              <w:keepNext/>
              <w:keepLines/>
              <w:spacing w:after="0"/>
              <w:rPr>
                <w:rFonts w:ascii="Arial" w:hAnsi="Arial"/>
                <w:sz w:val="18"/>
              </w:rPr>
            </w:pPr>
          </w:p>
        </w:tc>
      </w:tr>
    </w:tbl>
    <w:p w14:paraId="73362D9F" w14:textId="77777777" w:rsidR="0071099F" w:rsidRPr="0071099F" w:rsidRDefault="0071099F" w:rsidP="0071099F"/>
    <w:p w14:paraId="008111EB"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6.3.2.3.3-11: SIP MESSAGE from the UE (Step 6, Table 6.3.2.3.2-1;</w:t>
      </w:r>
      <w:r w:rsidRPr="0071099F">
        <w:rPr>
          <w:rFonts w:ascii="Arial" w:hAnsi="Arial"/>
          <w:b/>
        </w:rPr>
        <w:br/>
        <w:t>step 2, TS 36.579-1 [2], Table 5.3.32.3-1</w:t>
      </w:r>
      <w:r w:rsidRPr="0071099F">
        <w:rPr>
          <w:rFonts w:ascii="Arial" w:hAnsi="Arial"/>
          <w:b/>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7776A30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299203C" w14:textId="25022A84"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5.5.2.7.1-1</w:t>
            </w:r>
            <w:ins w:id="264" w:author="MCC160" w:date="2023-01-21T08:47:00Z">
              <w:r w:rsidR="00D747BC">
                <w:rPr>
                  <w:rFonts w:ascii="Arial" w:hAnsi="Arial"/>
                  <w:sz w:val="18"/>
                </w:rPr>
                <w:t>,</w:t>
              </w:r>
            </w:ins>
            <w:r w:rsidRPr="0071099F">
              <w:rPr>
                <w:rFonts w:ascii="Arial" w:hAnsi="Arial"/>
                <w:sz w:val="18"/>
              </w:rPr>
              <w:t xml:space="preserve"> condition LOCATION</w:t>
            </w:r>
            <w:del w:id="265" w:author="MCC160" w:date="2023-01-21T16:53:00Z">
              <w:r w:rsidRPr="0071099F" w:rsidDel="00664985">
                <w:rPr>
                  <w:rFonts w:ascii="Arial" w:hAnsi="Arial"/>
                  <w:sz w:val="18"/>
                </w:rPr>
                <w:delText>-</w:delText>
              </w:r>
            </w:del>
            <w:ins w:id="266" w:author="MCC160" w:date="2023-01-21T16:53:00Z">
              <w:r w:rsidR="00664985">
                <w:rPr>
                  <w:rFonts w:ascii="Arial" w:hAnsi="Arial"/>
                  <w:sz w:val="18"/>
                </w:rPr>
                <w:t>_</w:t>
              </w:r>
            </w:ins>
            <w:r w:rsidRPr="0071099F">
              <w:rPr>
                <w:rFonts w:ascii="Arial" w:hAnsi="Arial"/>
                <w:sz w:val="18"/>
              </w:rPr>
              <w:t>REPORT</w:t>
            </w:r>
          </w:p>
        </w:tc>
      </w:tr>
      <w:tr w:rsidR="0071099F" w:rsidRPr="0071099F" w14:paraId="73E8AB5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58DA8C"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C4FDB4"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45E238"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80453B0"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90B5C81"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06BF061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001E05A" w14:textId="77777777" w:rsidR="0071099F" w:rsidRPr="0071099F" w:rsidRDefault="0071099F" w:rsidP="0071099F">
            <w:pPr>
              <w:keepNext/>
              <w:keepLines/>
              <w:spacing w:after="0"/>
              <w:rPr>
                <w:rFonts w:ascii="Arial" w:hAnsi="Arial"/>
                <w:sz w:val="18"/>
              </w:rPr>
            </w:pPr>
            <w:r w:rsidRPr="0071099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308BBEE"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1E6E2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73CB9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05562E1" w14:textId="77777777" w:rsidR="0071099F" w:rsidRPr="0071099F" w:rsidRDefault="0071099F" w:rsidP="0071099F">
            <w:pPr>
              <w:keepNext/>
              <w:keepLines/>
              <w:spacing w:after="0"/>
              <w:rPr>
                <w:rFonts w:ascii="Arial" w:hAnsi="Arial"/>
                <w:sz w:val="18"/>
              </w:rPr>
            </w:pPr>
          </w:p>
        </w:tc>
      </w:tr>
      <w:tr w:rsidR="0071099F" w:rsidRPr="0071099F" w14:paraId="57433C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5A5F19"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4AFF36BF"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BE4101C" w14:textId="77777777" w:rsidR="0071099F" w:rsidRPr="0071099F" w:rsidRDefault="0071099F" w:rsidP="0071099F">
            <w:pPr>
              <w:keepNext/>
              <w:keepLines/>
              <w:spacing w:after="0"/>
              <w:rPr>
                <w:rFonts w:ascii="Arial" w:hAnsi="Arial"/>
                <w:sz w:val="18"/>
              </w:rPr>
            </w:pPr>
            <w:r w:rsidRPr="0071099F">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74ACA07"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B354FCD" w14:textId="77777777" w:rsidR="0071099F" w:rsidRPr="0071099F" w:rsidRDefault="0071099F" w:rsidP="0071099F">
            <w:pPr>
              <w:keepNext/>
              <w:keepLines/>
              <w:spacing w:after="0"/>
              <w:rPr>
                <w:rFonts w:ascii="Arial" w:hAnsi="Arial"/>
                <w:sz w:val="18"/>
              </w:rPr>
            </w:pPr>
          </w:p>
        </w:tc>
      </w:tr>
      <w:tr w:rsidR="0071099F" w:rsidRPr="0071099F" w14:paraId="3D44EE7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73AEFF" w14:textId="77777777" w:rsidR="0071099F" w:rsidRPr="0071099F" w:rsidRDefault="0071099F" w:rsidP="0071099F">
            <w:pPr>
              <w:keepNext/>
              <w:keepLines/>
              <w:spacing w:after="0"/>
              <w:rPr>
                <w:rFonts w:ascii="Arial" w:hAnsi="Arial"/>
                <w:b/>
                <w:bCs/>
                <w:sz w:val="18"/>
              </w:rPr>
            </w:pPr>
            <w:r w:rsidRPr="0071099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0D3996"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671E3C" w14:textId="02789313" w:rsidR="0071099F" w:rsidRPr="00A637BA" w:rsidRDefault="0071099F" w:rsidP="0071099F">
            <w:pPr>
              <w:keepNext/>
              <w:keepLines/>
              <w:spacing w:after="0"/>
              <w:rPr>
                <w:rFonts w:ascii="Arial" w:hAnsi="Arial"/>
                <w:b/>
                <w:bCs/>
                <w:sz w:val="18"/>
                <w:rPrChange w:id="267" w:author="MCC160" w:date="2023-01-22T10:28:00Z">
                  <w:rPr>
                    <w:rFonts w:ascii="Arial" w:hAnsi="Arial"/>
                    <w:sz w:val="18"/>
                  </w:rPr>
                </w:rPrChange>
              </w:rPr>
            </w:pPr>
            <w:r w:rsidRPr="00A637BA">
              <w:rPr>
                <w:rFonts w:ascii="Arial" w:hAnsi="Arial"/>
                <w:b/>
                <w:bCs/>
                <w:sz w:val="18"/>
                <w:rPrChange w:id="268" w:author="MCC160" w:date="2023-01-22T10:28:00Z">
                  <w:rPr>
                    <w:rFonts w:ascii="Arial" w:hAnsi="Arial"/>
                    <w:sz w:val="18"/>
                  </w:rPr>
                </w:rPrChange>
              </w:rPr>
              <w:t>Location</w:t>
            </w:r>
            <w:del w:id="269" w:author="MCC160" w:date="2023-01-22T10:28:00Z">
              <w:r w:rsidRPr="00A637BA" w:rsidDel="00A637BA">
                <w:rPr>
                  <w:rFonts w:ascii="Arial" w:hAnsi="Arial"/>
                  <w:b/>
                  <w:bCs/>
                  <w:sz w:val="18"/>
                  <w:rPrChange w:id="270" w:author="MCC160" w:date="2023-01-22T10:28:00Z">
                    <w:rPr>
                      <w:rFonts w:ascii="Arial" w:hAnsi="Arial"/>
                      <w:sz w:val="18"/>
                    </w:rPr>
                  </w:rPrChange>
                </w:rPr>
                <w:delText xml:space="preserve"> </w:delText>
              </w:r>
            </w:del>
            <w:ins w:id="271" w:author="MCC160" w:date="2023-01-22T10:28:00Z">
              <w:r w:rsidR="00A637BA" w:rsidRPr="00A637BA">
                <w:rPr>
                  <w:rFonts w:ascii="Arial" w:hAnsi="Arial"/>
                  <w:b/>
                  <w:bCs/>
                  <w:sz w:val="18"/>
                  <w:rPrChange w:id="272" w:author="MCC160" w:date="2023-01-22T10:28:00Z">
                    <w:rPr>
                      <w:rFonts w:ascii="Arial" w:hAnsi="Arial"/>
                      <w:sz w:val="18"/>
                    </w:rPr>
                  </w:rPrChange>
                </w:rPr>
                <w:t>-</w:t>
              </w:r>
            </w:ins>
            <w:r w:rsidRPr="00A637BA">
              <w:rPr>
                <w:rFonts w:ascii="Arial" w:hAnsi="Arial"/>
                <w:b/>
                <w:bCs/>
                <w:sz w:val="18"/>
                <w:rPrChange w:id="273" w:author="MCC160" w:date="2023-01-22T10:28:00Z">
                  <w:rPr>
                    <w:rFonts w:ascii="Arial" w:hAnsi="Arial"/>
                    <w:sz w:val="18"/>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32FFCF9F" w14:textId="77777777" w:rsidR="0071099F" w:rsidRPr="0071099F" w:rsidRDefault="0071099F" w:rsidP="0071099F">
            <w:pPr>
              <w:keepNext/>
              <w:keepLines/>
              <w:spacing w:after="0"/>
              <w:rPr>
                <w:rFonts w:ascii="Arial" w:hAnsi="Arial"/>
                <w:sz w:val="18"/>
              </w:rPr>
            </w:pPr>
            <w:r w:rsidRPr="0071099F">
              <w:rPr>
                <w:rFonts w:ascii="Arial" w:hAnsi="Arial"/>
                <w:sz w:val="18"/>
              </w:rP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ACCC8ED" w14:textId="77777777" w:rsidR="0071099F" w:rsidRPr="0071099F" w:rsidRDefault="0071099F" w:rsidP="0071099F">
            <w:pPr>
              <w:keepNext/>
              <w:keepLines/>
              <w:spacing w:after="0"/>
              <w:rPr>
                <w:rFonts w:ascii="Arial" w:hAnsi="Arial"/>
                <w:sz w:val="18"/>
              </w:rPr>
            </w:pPr>
          </w:p>
        </w:tc>
      </w:tr>
      <w:tr w:rsidR="0071099F" w:rsidRPr="0071099F" w14:paraId="15B4AC5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7DE25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60EE89" w14:textId="77777777" w:rsidR="0071099F" w:rsidRPr="0071099F" w:rsidRDefault="0071099F" w:rsidP="0071099F">
            <w:pPr>
              <w:keepNext/>
              <w:keepLines/>
              <w:spacing w:after="0"/>
              <w:rPr>
                <w:rFonts w:ascii="Arial" w:hAnsi="Arial"/>
                <w:sz w:val="18"/>
              </w:rPr>
            </w:pPr>
            <w:r w:rsidRPr="0071099F">
              <w:rPr>
                <w:rFonts w:ascii="Arial" w:hAnsi="Arial"/>
                <w:sz w:val="18"/>
              </w:rPr>
              <w:t>Location-info as described in Table 6.3.1.3.3-12</w:t>
            </w:r>
          </w:p>
        </w:tc>
        <w:tc>
          <w:tcPr>
            <w:tcW w:w="2126" w:type="dxa"/>
            <w:tcBorders>
              <w:top w:val="single" w:sz="4" w:space="0" w:color="auto"/>
              <w:left w:val="single" w:sz="4" w:space="0" w:color="auto"/>
              <w:bottom w:val="single" w:sz="4" w:space="0" w:color="auto"/>
              <w:right w:val="single" w:sz="4" w:space="0" w:color="auto"/>
            </w:tcBorders>
          </w:tcPr>
          <w:p w14:paraId="11ABC9D3"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A6525"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AB6E67A" w14:textId="77777777" w:rsidR="0071099F" w:rsidRPr="0071099F" w:rsidRDefault="0071099F" w:rsidP="0071099F">
            <w:pPr>
              <w:keepNext/>
              <w:keepLines/>
              <w:spacing w:after="0"/>
              <w:rPr>
                <w:rFonts w:ascii="Arial" w:hAnsi="Arial"/>
                <w:sz w:val="18"/>
              </w:rPr>
            </w:pPr>
          </w:p>
        </w:tc>
      </w:tr>
    </w:tbl>
    <w:p w14:paraId="4F444D29" w14:textId="77777777" w:rsidR="0071099F" w:rsidRPr="0071099F" w:rsidRDefault="0071099F" w:rsidP="0071099F"/>
    <w:p w14:paraId="0A5109A5"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2B4DB75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1EBBA0F"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5.5.3.4.1-1</w:t>
            </w:r>
          </w:p>
        </w:tc>
      </w:tr>
      <w:tr w:rsidR="0071099F" w:rsidRPr="0071099F" w14:paraId="5F13BB5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7FD2BB"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C4445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7FD4B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40F5E8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CA9F47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6183CC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306D119" w14:textId="77777777" w:rsidR="0071099F" w:rsidRPr="0071099F" w:rsidRDefault="0071099F" w:rsidP="0071099F">
            <w:pPr>
              <w:keepNext/>
              <w:keepLines/>
              <w:spacing w:after="0"/>
              <w:rPr>
                <w:rFonts w:ascii="Arial" w:hAnsi="Arial"/>
                <w:sz w:val="18"/>
              </w:rPr>
            </w:pPr>
            <w:r w:rsidRPr="0071099F">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hideMark/>
          </w:tcPr>
          <w:p w14:paraId="0790736B"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4BA8805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50C42E"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782D721" w14:textId="77777777" w:rsidR="0071099F" w:rsidRPr="0071099F" w:rsidRDefault="0071099F" w:rsidP="0071099F">
            <w:pPr>
              <w:keepNext/>
              <w:keepLines/>
              <w:spacing w:after="0"/>
              <w:rPr>
                <w:rFonts w:ascii="Arial" w:hAnsi="Arial"/>
                <w:sz w:val="18"/>
              </w:rPr>
            </w:pPr>
          </w:p>
        </w:tc>
      </w:tr>
      <w:tr w:rsidR="0071099F" w:rsidRPr="0071099F" w14:paraId="0B9E5C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3EB29A"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38567624"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67FF25C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5865C8"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4458F7C" w14:textId="77777777" w:rsidR="0071099F" w:rsidRPr="0071099F" w:rsidRDefault="0071099F" w:rsidP="0071099F">
            <w:pPr>
              <w:keepNext/>
              <w:keepLines/>
              <w:spacing w:after="0"/>
              <w:rPr>
                <w:rFonts w:ascii="Arial" w:hAnsi="Arial"/>
                <w:sz w:val="18"/>
              </w:rPr>
            </w:pPr>
          </w:p>
        </w:tc>
      </w:tr>
      <w:tr w:rsidR="0071099F" w:rsidRPr="0071099F" w14:paraId="37843B8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40BD1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14:paraId="2FA32586" w14:textId="77777777" w:rsidR="0071099F" w:rsidRPr="0071099F" w:rsidRDefault="0071099F" w:rsidP="0071099F">
            <w:pPr>
              <w:keepNext/>
              <w:keepLines/>
              <w:spacing w:after="0"/>
              <w:rPr>
                <w:rFonts w:ascii="Arial" w:hAnsi="Arial"/>
                <w:sz w:val="18"/>
              </w:rPr>
            </w:pPr>
            <w:r w:rsidRPr="0071099F">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20E35D6C" w14:textId="77777777" w:rsidR="0071099F" w:rsidRPr="0071099F" w:rsidRDefault="0071099F" w:rsidP="0071099F">
            <w:pPr>
              <w:keepNext/>
              <w:keepLines/>
              <w:spacing w:after="0"/>
              <w:rPr>
                <w:rFonts w:ascii="Arial" w:hAnsi="Arial"/>
                <w:sz w:val="18"/>
              </w:rPr>
            </w:pPr>
            <w:r w:rsidRPr="0071099F">
              <w:rPr>
                <w:rFonts w:ascii="Arial" w:hAnsi="Arial"/>
                <w:sz w:val="18"/>
              </w:rP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4D83C69C"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67285C" w14:textId="77777777" w:rsidR="0071099F" w:rsidRPr="0071099F" w:rsidRDefault="0071099F" w:rsidP="0071099F">
            <w:pPr>
              <w:keepNext/>
              <w:keepLines/>
              <w:spacing w:after="0"/>
              <w:rPr>
                <w:rFonts w:ascii="Arial" w:hAnsi="Arial"/>
                <w:sz w:val="18"/>
              </w:rPr>
            </w:pPr>
          </w:p>
        </w:tc>
      </w:tr>
      <w:tr w:rsidR="0071099F" w:rsidRPr="0071099F" w14:paraId="2D4793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EC3EF2"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1037BDC2" w14:textId="77777777" w:rsidR="0071099F" w:rsidRPr="0071099F" w:rsidRDefault="0071099F" w:rsidP="0071099F">
            <w:pPr>
              <w:keepNext/>
              <w:keepLines/>
              <w:spacing w:after="0"/>
              <w:rPr>
                <w:rFonts w:ascii="Arial" w:hAnsi="Arial"/>
                <w:sz w:val="18"/>
              </w:rPr>
            </w:pPr>
            <w:r w:rsidRPr="0071099F">
              <w:rPr>
                <w:rFonts w:ascii="Arial" w:hAnsi="Arial"/>
                <w:sz w:val="18"/>
              </w:rPr>
              <w:t>"NonEmergency"</w:t>
            </w:r>
          </w:p>
        </w:tc>
        <w:tc>
          <w:tcPr>
            <w:tcW w:w="2126" w:type="dxa"/>
            <w:tcBorders>
              <w:top w:val="single" w:sz="4" w:space="0" w:color="auto"/>
              <w:left w:val="single" w:sz="4" w:space="0" w:color="auto"/>
              <w:bottom w:val="single" w:sz="4" w:space="0" w:color="auto"/>
              <w:right w:val="single" w:sz="4" w:space="0" w:color="auto"/>
            </w:tcBorders>
          </w:tcPr>
          <w:p w14:paraId="457767E9"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DA2479"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B5ECBB" w14:textId="77777777" w:rsidR="0071099F" w:rsidRPr="0071099F" w:rsidRDefault="0071099F" w:rsidP="0071099F">
            <w:pPr>
              <w:keepNext/>
              <w:keepLines/>
              <w:spacing w:after="0"/>
              <w:rPr>
                <w:rFonts w:ascii="Arial" w:hAnsi="Arial"/>
                <w:sz w:val="18"/>
              </w:rPr>
            </w:pPr>
          </w:p>
        </w:tc>
      </w:tr>
      <w:tr w:rsidR="0071099F" w:rsidRPr="0071099F" w14:paraId="28174D2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DEAFB3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14:paraId="2AB44BB1" w14:textId="77777777" w:rsidR="0071099F" w:rsidRPr="0071099F" w:rsidRDefault="0071099F" w:rsidP="0071099F">
            <w:pPr>
              <w:keepNext/>
              <w:keepLines/>
              <w:spacing w:after="0"/>
              <w:rPr>
                <w:rFonts w:ascii="Arial" w:hAnsi="Arial"/>
                <w:sz w:val="18"/>
              </w:rPr>
            </w:pPr>
            <w:r w:rsidRPr="0071099F">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1C88F8E" w14:textId="7DDE7652" w:rsidR="0071099F" w:rsidRPr="0071099F" w:rsidRDefault="0071099F" w:rsidP="0071099F">
            <w:pPr>
              <w:keepNext/>
              <w:keepLines/>
              <w:spacing w:after="0"/>
              <w:rPr>
                <w:rFonts w:ascii="Arial" w:hAnsi="Arial"/>
                <w:sz w:val="18"/>
              </w:rPr>
            </w:pPr>
            <w:del w:id="274" w:author="MCC160" w:date="2023-01-22T10:29:00Z">
              <w:r w:rsidRPr="0071099F" w:rsidDel="00A637BA">
                <w:rPr>
                  <w:rFonts w:ascii="Arial" w:hAnsi="Arial"/>
                  <w:sz w:val="18"/>
                </w:rPr>
                <w:delText>Contains the i</w:delText>
              </w:r>
            </w:del>
            <w:ins w:id="275" w:author="MCC160" w:date="2023-01-22T10:29:00Z">
              <w:r w:rsidR="00A637BA">
                <w:rPr>
                  <w:rFonts w:ascii="Arial" w:hAnsi="Arial"/>
                  <w:sz w:val="18"/>
                </w:rPr>
                <w:t>I</w:t>
              </w:r>
            </w:ins>
            <w:r w:rsidRPr="0071099F">
              <w:rPr>
                <w:rFonts w:ascii="Arial" w:hAnsi="Arial"/>
                <w:sz w:val="18"/>
              </w:rPr>
              <w:t>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663814A6"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07D0AE2" w14:textId="77777777" w:rsidR="0071099F" w:rsidRPr="0071099F" w:rsidRDefault="0071099F" w:rsidP="0071099F">
            <w:pPr>
              <w:keepNext/>
              <w:keepLines/>
              <w:spacing w:after="0"/>
              <w:rPr>
                <w:rFonts w:ascii="Arial" w:hAnsi="Arial"/>
                <w:sz w:val="18"/>
              </w:rPr>
            </w:pPr>
          </w:p>
        </w:tc>
      </w:tr>
      <w:tr w:rsidR="0071099F" w:rsidRPr="0071099F" w14:paraId="1E87465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0F6BA57"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34575CCB" w14:textId="77777777" w:rsidR="0071099F" w:rsidRPr="0071099F" w:rsidRDefault="0071099F" w:rsidP="0071099F">
            <w:pPr>
              <w:keepNext/>
              <w:keepLines/>
              <w:spacing w:after="0"/>
              <w:rPr>
                <w:rFonts w:ascii="Arial" w:hAnsi="Arial"/>
                <w:sz w:val="18"/>
              </w:rPr>
            </w:pPr>
            <w:r w:rsidRPr="0071099F">
              <w:rPr>
                <w:rFonts w:ascii="Arial" w:hAnsi="Arial"/>
                <w:sz w:val="18"/>
              </w:rPr>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68FB2A3" w14:textId="77777777" w:rsidR="0071099F" w:rsidRPr="0071099F" w:rsidRDefault="0071099F" w:rsidP="0071099F">
            <w:pPr>
              <w:keepNext/>
              <w:keepLines/>
              <w:spacing w:after="0"/>
              <w:rPr>
                <w:rFonts w:ascii="Arial" w:hAnsi="Arial"/>
                <w:sz w:val="18"/>
              </w:rPr>
            </w:pPr>
            <w:r w:rsidRPr="0071099F">
              <w:rPr>
                <w:rFonts w:ascii="Arial" w:hAnsi="Arial"/>
                <w:sz w:val="18"/>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1C4D75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786841F" w14:textId="77777777" w:rsidR="0071099F" w:rsidRPr="0071099F" w:rsidRDefault="0071099F" w:rsidP="0071099F">
            <w:pPr>
              <w:keepNext/>
              <w:keepLines/>
              <w:spacing w:after="0"/>
              <w:rPr>
                <w:rFonts w:ascii="Arial" w:hAnsi="Arial"/>
                <w:sz w:val="18"/>
              </w:rPr>
            </w:pPr>
          </w:p>
        </w:tc>
      </w:tr>
      <w:tr w:rsidR="0071099F" w:rsidRPr="0071099F" w14:paraId="31B049A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6A36B53"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06592D9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635C20F"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627DA2"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87A94EF" w14:textId="77777777" w:rsidR="0071099F" w:rsidRPr="0071099F" w:rsidRDefault="0071099F" w:rsidP="0071099F">
            <w:pPr>
              <w:keepNext/>
              <w:keepLines/>
              <w:spacing w:after="0"/>
              <w:rPr>
                <w:rFonts w:ascii="Arial" w:hAnsi="Arial"/>
                <w:sz w:val="18"/>
              </w:rPr>
            </w:pPr>
          </w:p>
        </w:tc>
      </w:tr>
      <w:tr w:rsidR="0071099F" w:rsidRPr="0071099F" w14:paraId="54420A7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064151"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32049C5D"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5EF70C0"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C57533"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B2E24AF" w14:textId="77777777" w:rsidR="0071099F" w:rsidRPr="0071099F" w:rsidRDefault="0071099F" w:rsidP="0071099F">
            <w:pPr>
              <w:keepNext/>
              <w:keepLines/>
              <w:spacing w:after="0"/>
              <w:rPr>
                <w:rFonts w:ascii="Arial" w:hAnsi="Arial"/>
                <w:sz w:val="18"/>
              </w:rPr>
            </w:pPr>
          </w:p>
        </w:tc>
      </w:tr>
      <w:tr w:rsidR="0071099F" w:rsidRPr="0071099F" w14:paraId="031745F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99511A"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08C9174F"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58FE268"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ED65C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D67683F" w14:textId="77777777" w:rsidR="0071099F" w:rsidRPr="0071099F" w:rsidRDefault="0071099F" w:rsidP="0071099F">
            <w:pPr>
              <w:keepNext/>
              <w:keepLines/>
              <w:spacing w:after="0"/>
              <w:rPr>
                <w:rFonts w:ascii="Arial" w:hAnsi="Arial"/>
                <w:sz w:val="18"/>
              </w:rPr>
            </w:pPr>
          </w:p>
        </w:tc>
      </w:tr>
      <w:tr w:rsidR="0071099F" w:rsidRPr="0071099F" w14:paraId="4348D73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E462DC"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14:paraId="0AB16001"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1BCB4D1"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71A771"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317B02" w14:textId="77777777" w:rsidR="0071099F" w:rsidRPr="0071099F" w:rsidRDefault="0071099F" w:rsidP="0071099F">
            <w:pPr>
              <w:keepNext/>
              <w:keepLines/>
              <w:spacing w:after="0"/>
              <w:rPr>
                <w:rFonts w:ascii="Arial" w:hAnsi="Arial"/>
                <w:sz w:val="18"/>
              </w:rPr>
            </w:pPr>
          </w:p>
        </w:tc>
      </w:tr>
    </w:tbl>
    <w:p w14:paraId="5C752A80" w14:textId="77777777" w:rsidR="0071099F" w:rsidRPr="0071099F" w:rsidRDefault="0071099F" w:rsidP="0071099F"/>
    <w:p w14:paraId="15EC6252" w14:textId="77777777" w:rsidR="0071099F" w:rsidRPr="0071099F" w:rsidRDefault="0071099F" w:rsidP="0071099F">
      <w:pPr>
        <w:keepNext/>
        <w:keepLines/>
        <w:spacing w:before="60"/>
        <w:jc w:val="center"/>
        <w:rPr>
          <w:rFonts w:ascii="Arial" w:hAnsi="Arial"/>
          <w:b/>
        </w:rPr>
      </w:pPr>
      <w:r w:rsidRPr="0071099F">
        <w:rPr>
          <w:rFonts w:ascii="Arial" w:hAnsi="Arial"/>
          <w:b/>
          <w:lang w:eastAsia="x-none"/>
        </w:rPr>
        <w:lastRenderedPageBreak/>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71099F" w14:paraId="012A833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88493E5" w14:textId="77777777" w:rsidR="0071099F" w:rsidRPr="0071099F" w:rsidRDefault="0071099F" w:rsidP="0071099F">
            <w:pPr>
              <w:keepNext/>
              <w:keepLines/>
              <w:spacing w:after="0"/>
              <w:rPr>
                <w:rFonts w:ascii="Arial" w:hAnsi="Arial"/>
                <w:sz w:val="18"/>
                <w:szCs w:val="18"/>
              </w:rPr>
            </w:pPr>
            <w:r w:rsidRPr="0071099F">
              <w:rPr>
                <w:rFonts w:ascii="Arial" w:hAnsi="Arial"/>
                <w:sz w:val="18"/>
              </w:rPr>
              <w:t>Derivation Path: TS 36.579-1 [2], Table 5.5.3.2.2-1</w:t>
            </w:r>
          </w:p>
        </w:tc>
      </w:tr>
      <w:tr w:rsidR="0071099F" w:rsidRPr="0071099F" w14:paraId="529F855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6F7E82F"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9336CD"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AA5912"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27F875"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7737013" w14:textId="77777777" w:rsidR="0071099F" w:rsidRPr="0071099F" w:rsidRDefault="0071099F" w:rsidP="0071099F">
            <w:pPr>
              <w:keepNext/>
              <w:keepLines/>
              <w:spacing w:after="0"/>
              <w:jc w:val="center"/>
              <w:rPr>
                <w:rFonts w:ascii="Arial" w:hAnsi="Arial"/>
                <w:b/>
                <w:bCs/>
                <w:sz w:val="18"/>
              </w:rPr>
            </w:pPr>
            <w:r w:rsidRPr="0071099F">
              <w:rPr>
                <w:rFonts w:ascii="Arial" w:hAnsi="Arial"/>
                <w:b/>
                <w:bCs/>
                <w:sz w:val="18"/>
              </w:rPr>
              <w:t>Condition</w:t>
            </w:r>
          </w:p>
        </w:tc>
      </w:tr>
      <w:tr w:rsidR="0071099F" w:rsidRPr="0071099F" w14:paraId="11C6D4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CCBE8F2" w14:textId="77777777" w:rsidR="0071099F" w:rsidRPr="0071099F" w:rsidRDefault="0071099F" w:rsidP="0071099F">
            <w:pPr>
              <w:keepNext/>
              <w:keepLines/>
              <w:spacing w:after="0"/>
              <w:rPr>
                <w:rFonts w:ascii="Arial" w:hAnsi="Arial"/>
                <w:sz w:val="18"/>
              </w:rPr>
            </w:pPr>
            <w:r w:rsidRPr="0071099F">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45B4738A"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C156FD"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330A4B"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B1EA5AD" w14:textId="77777777" w:rsidR="0071099F" w:rsidRPr="0071099F" w:rsidRDefault="0071099F" w:rsidP="0071099F">
            <w:pPr>
              <w:keepNext/>
              <w:keepLines/>
              <w:spacing w:after="0"/>
              <w:rPr>
                <w:rFonts w:ascii="Arial" w:hAnsi="Arial"/>
                <w:sz w:val="18"/>
              </w:rPr>
            </w:pPr>
          </w:p>
        </w:tc>
      </w:tr>
      <w:tr w:rsidR="0071099F" w:rsidRPr="0071099F" w14:paraId="071D760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3C5FB8B"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D4FC463" w14:textId="77777777" w:rsidR="0071099F" w:rsidRPr="0071099F" w:rsidRDefault="0071099F" w:rsidP="0071099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2DC8FA"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8415CF"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9456AC2" w14:textId="77777777" w:rsidR="0071099F" w:rsidRPr="0071099F" w:rsidRDefault="0071099F" w:rsidP="0071099F">
            <w:pPr>
              <w:keepNext/>
              <w:keepLines/>
              <w:spacing w:after="0"/>
              <w:rPr>
                <w:rFonts w:ascii="Arial" w:hAnsi="Arial"/>
                <w:sz w:val="18"/>
              </w:rPr>
            </w:pPr>
          </w:p>
        </w:tc>
      </w:tr>
      <w:tr w:rsidR="0071099F" w:rsidRPr="0071099F" w14:paraId="28C2EE2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45FDC8" w14:textId="77777777" w:rsidR="0071099F" w:rsidRPr="0071099F" w:rsidRDefault="0071099F" w:rsidP="0071099F">
            <w:pPr>
              <w:keepNext/>
              <w:keepLines/>
              <w:spacing w:after="0"/>
              <w:rPr>
                <w:rFonts w:ascii="Arial" w:hAnsi="Arial"/>
                <w:sz w:val="18"/>
              </w:rPr>
            </w:pPr>
            <w:r w:rsidRPr="0071099F">
              <w:rPr>
                <w:rFonts w:ascii="Arial" w:hAnsi="Arial"/>
                <w:sz w:val="18"/>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68259235" w14:textId="77777777" w:rsidR="0071099F" w:rsidRPr="0071099F" w:rsidRDefault="0071099F" w:rsidP="0071099F">
            <w:pPr>
              <w:keepNext/>
              <w:keepLines/>
              <w:spacing w:after="0"/>
              <w:rPr>
                <w:rFonts w:ascii="Arial" w:hAnsi="Arial"/>
                <w:sz w:val="18"/>
              </w:rPr>
            </w:pPr>
            <w:r w:rsidRPr="0071099F">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466F012" w14:textId="77777777" w:rsidR="0071099F" w:rsidRPr="0071099F" w:rsidRDefault="0071099F" w:rsidP="0071099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149CD4" w14:textId="77777777" w:rsidR="0071099F" w:rsidRPr="0071099F" w:rsidRDefault="0071099F" w:rsidP="007109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D17D5B" w14:textId="77777777" w:rsidR="0071099F" w:rsidRPr="0071099F" w:rsidRDefault="0071099F" w:rsidP="0071099F">
            <w:pPr>
              <w:keepNext/>
              <w:keepLines/>
              <w:spacing w:after="0"/>
              <w:rPr>
                <w:rFonts w:ascii="Arial" w:hAnsi="Arial"/>
                <w:sz w:val="18"/>
              </w:rPr>
            </w:pPr>
          </w:p>
        </w:tc>
      </w:tr>
    </w:tbl>
    <w:p w14:paraId="5936AC00" w14:textId="77777777" w:rsidR="0071099F" w:rsidRPr="0071099F" w:rsidRDefault="0071099F" w:rsidP="0071099F"/>
    <w:bookmarkEnd w:id="37"/>
    <w:sectPr w:rsidR="0071099F" w:rsidRPr="007109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49B3BC8"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B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574AE8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B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5E39"/>
    <w:rsid w:val="00080512"/>
    <w:rsid w:val="00081D24"/>
    <w:rsid w:val="00096D69"/>
    <w:rsid w:val="000A0DD4"/>
    <w:rsid w:val="000A455F"/>
    <w:rsid w:val="000B2A12"/>
    <w:rsid w:val="000C4180"/>
    <w:rsid w:val="000C47C3"/>
    <w:rsid w:val="000D0283"/>
    <w:rsid w:val="000D4DD7"/>
    <w:rsid w:val="000D58AB"/>
    <w:rsid w:val="000E474E"/>
    <w:rsid w:val="000E7EE4"/>
    <w:rsid w:val="000F38FD"/>
    <w:rsid w:val="000F481E"/>
    <w:rsid w:val="000F52F2"/>
    <w:rsid w:val="00112F39"/>
    <w:rsid w:val="00125661"/>
    <w:rsid w:val="00133525"/>
    <w:rsid w:val="00133F29"/>
    <w:rsid w:val="0014350B"/>
    <w:rsid w:val="00151595"/>
    <w:rsid w:val="00171B95"/>
    <w:rsid w:val="00171EBE"/>
    <w:rsid w:val="001725DB"/>
    <w:rsid w:val="00181A88"/>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97C00"/>
    <w:rsid w:val="002A6C7F"/>
    <w:rsid w:val="002A778C"/>
    <w:rsid w:val="002B1627"/>
    <w:rsid w:val="002B1754"/>
    <w:rsid w:val="002B3681"/>
    <w:rsid w:val="002B4140"/>
    <w:rsid w:val="002B6339"/>
    <w:rsid w:val="002E00EE"/>
    <w:rsid w:val="002E1360"/>
    <w:rsid w:val="002E4E7A"/>
    <w:rsid w:val="003032D5"/>
    <w:rsid w:val="00314614"/>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0234E"/>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64985"/>
    <w:rsid w:val="00683F69"/>
    <w:rsid w:val="00696BAF"/>
    <w:rsid w:val="006A323F"/>
    <w:rsid w:val="006B0EFA"/>
    <w:rsid w:val="006B30D0"/>
    <w:rsid w:val="006C1B9F"/>
    <w:rsid w:val="006C3D95"/>
    <w:rsid w:val="006D1C02"/>
    <w:rsid w:val="006D2021"/>
    <w:rsid w:val="006E5C86"/>
    <w:rsid w:val="00701116"/>
    <w:rsid w:val="00703496"/>
    <w:rsid w:val="00704F49"/>
    <w:rsid w:val="00705EA7"/>
    <w:rsid w:val="00707CB0"/>
    <w:rsid w:val="0071087C"/>
    <w:rsid w:val="0071099F"/>
    <w:rsid w:val="00713C44"/>
    <w:rsid w:val="00717831"/>
    <w:rsid w:val="00734A5B"/>
    <w:rsid w:val="0074026F"/>
    <w:rsid w:val="00741CFD"/>
    <w:rsid w:val="007429F6"/>
    <w:rsid w:val="00744E76"/>
    <w:rsid w:val="007474BB"/>
    <w:rsid w:val="00774DA4"/>
    <w:rsid w:val="00781F0F"/>
    <w:rsid w:val="00784A32"/>
    <w:rsid w:val="00790542"/>
    <w:rsid w:val="00793D7F"/>
    <w:rsid w:val="00796D4F"/>
    <w:rsid w:val="007B600E"/>
    <w:rsid w:val="007B6ADB"/>
    <w:rsid w:val="007C45B9"/>
    <w:rsid w:val="007C6EE8"/>
    <w:rsid w:val="007D146A"/>
    <w:rsid w:val="007D1667"/>
    <w:rsid w:val="007D1A56"/>
    <w:rsid w:val="007D5D76"/>
    <w:rsid w:val="007D76C0"/>
    <w:rsid w:val="007E3498"/>
    <w:rsid w:val="007F050A"/>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C66CB"/>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37BA"/>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8629D"/>
    <w:rsid w:val="00B93086"/>
    <w:rsid w:val="00B93CA2"/>
    <w:rsid w:val="00BA19ED"/>
    <w:rsid w:val="00BA4B8D"/>
    <w:rsid w:val="00BA6077"/>
    <w:rsid w:val="00BC0F7D"/>
    <w:rsid w:val="00BD7D31"/>
    <w:rsid w:val="00BE0BCA"/>
    <w:rsid w:val="00BE13EF"/>
    <w:rsid w:val="00BE3255"/>
    <w:rsid w:val="00BE5559"/>
    <w:rsid w:val="00BE657D"/>
    <w:rsid w:val="00BE7E2A"/>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A701D"/>
    <w:rsid w:val="00CB2026"/>
    <w:rsid w:val="00CC1870"/>
    <w:rsid w:val="00CC252A"/>
    <w:rsid w:val="00CC2B33"/>
    <w:rsid w:val="00CF0BD4"/>
    <w:rsid w:val="00CF52AF"/>
    <w:rsid w:val="00D00301"/>
    <w:rsid w:val="00D0542B"/>
    <w:rsid w:val="00D24688"/>
    <w:rsid w:val="00D56757"/>
    <w:rsid w:val="00D57972"/>
    <w:rsid w:val="00D675A9"/>
    <w:rsid w:val="00D738D6"/>
    <w:rsid w:val="00D73A64"/>
    <w:rsid w:val="00D747BC"/>
    <w:rsid w:val="00D755EB"/>
    <w:rsid w:val="00D76048"/>
    <w:rsid w:val="00D87E00"/>
    <w:rsid w:val="00D90393"/>
    <w:rsid w:val="00D9134D"/>
    <w:rsid w:val="00D93267"/>
    <w:rsid w:val="00DA25A1"/>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B5909"/>
    <w:rsid w:val="00EC4A25"/>
    <w:rsid w:val="00EE086D"/>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66C1B"/>
    <w:rsid w:val="00F73734"/>
    <w:rsid w:val="00F815BC"/>
    <w:rsid w:val="00F9008D"/>
    <w:rsid w:val="00F92BFF"/>
    <w:rsid w:val="00FA1200"/>
    <w:rsid w:val="00FA1266"/>
    <w:rsid w:val="00FA35E6"/>
    <w:rsid w:val="00FB456C"/>
    <w:rsid w:val="00FC1192"/>
    <w:rsid w:val="00FC2574"/>
    <w:rsid w:val="00FD0124"/>
    <w:rsid w:val="00FE4655"/>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71099F"/>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1099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109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25</Pages>
  <Words>5299</Words>
  <Characters>35813</Characters>
  <Application>Microsoft Office Word</Application>
  <DocSecurity>0</DocSecurity>
  <Lines>298</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26</cp:revision>
  <cp:lastPrinted>2019-02-25T15:05:00Z</cp:lastPrinted>
  <dcterms:created xsi:type="dcterms:W3CDTF">2023-01-17T08:42:00Z</dcterms:created>
  <dcterms:modified xsi:type="dcterms:W3CDTF">2023-02-13T16:34:00Z</dcterms:modified>
</cp:coreProperties>
</file>