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AFFE0"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22687F" w:rsidRPr="0022687F">
        <w:rPr>
          <w:b/>
          <w:noProof/>
          <w:sz w:val="24"/>
        </w:rPr>
        <w:t>R5-22607</w:t>
      </w:r>
      <w:r w:rsidR="005F4341">
        <w:rPr>
          <w:b/>
          <w:noProof/>
          <w:sz w:val="24"/>
        </w:rPr>
        <w:t>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5600F" w:rsidR="001E41F3" w:rsidRPr="00410371" w:rsidRDefault="00084F43" w:rsidP="00E13F3D">
            <w:pPr>
              <w:pStyle w:val="CRCoverPage"/>
              <w:spacing w:after="0"/>
              <w:jc w:val="right"/>
              <w:rPr>
                <w:b/>
                <w:noProof/>
                <w:sz w:val="28"/>
              </w:rPr>
            </w:pPr>
            <w:r>
              <w:rPr>
                <w:b/>
                <w:noProof/>
                <w:sz w:val="28"/>
              </w:rPr>
              <w:t>36.579-</w:t>
            </w:r>
            <w:r w:rsidR="00DE5D4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EF1B3" w:rsidR="001E41F3" w:rsidRPr="00410371" w:rsidRDefault="004A18C6" w:rsidP="00547111">
            <w:pPr>
              <w:pStyle w:val="CRCoverPage"/>
              <w:spacing w:after="0"/>
              <w:rPr>
                <w:noProof/>
              </w:rPr>
            </w:pPr>
            <w:r w:rsidRPr="004A18C6">
              <w:rPr>
                <w:b/>
                <w:noProof/>
                <w:sz w:val="28"/>
              </w:rPr>
              <w:t>031</w:t>
            </w:r>
            <w:r w:rsidR="005F434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EAF7D" w:rsidR="001E41F3" w:rsidRPr="00410371" w:rsidRDefault="00084F43">
            <w:pPr>
              <w:pStyle w:val="CRCoverPage"/>
              <w:spacing w:after="0"/>
              <w:jc w:val="center"/>
              <w:rPr>
                <w:noProof/>
                <w:sz w:val="28"/>
              </w:rPr>
            </w:pPr>
            <w:r w:rsidRPr="00084F43">
              <w:rPr>
                <w:b/>
                <w:noProof/>
                <w:sz w:val="28"/>
              </w:rPr>
              <w:t>15.</w:t>
            </w:r>
            <w:r w:rsidR="00DE5D45">
              <w:rPr>
                <w:b/>
                <w:noProof/>
                <w:sz w:val="28"/>
              </w:rPr>
              <w:t>5</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34125" w14:paraId="58300953" w14:textId="77777777" w:rsidTr="00547111">
        <w:tc>
          <w:tcPr>
            <w:tcW w:w="1843" w:type="dxa"/>
            <w:tcBorders>
              <w:top w:val="single" w:sz="4" w:space="0" w:color="auto"/>
              <w:left w:val="single" w:sz="4" w:space="0" w:color="auto"/>
            </w:tcBorders>
          </w:tcPr>
          <w:p w14:paraId="05B2F3A2" w14:textId="77777777" w:rsidR="00034125" w:rsidRDefault="00034125" w:rsidP="000341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62942" w:rsidR="00034125" w:rsidRDefault="00034125" w:rsidP="00034125">
            <w:pPr>
              <w:pStyle w:val="CRCoverPage"/>
              <w:spacing w:after="0"/>
              <w:ind w:left="100"/>
              <w:rPr>
                <w:noProof/>
              </w:rPr>
            </w:pPr>
            <w:r w:rsidRPr="00E82705">
              <w:rPr>
                <w:noProof/>
              </w:rPr>
              <w:t xml:space="preserve">Correction of </w:t>
            </w:r>
            <w:r w:rsidR="00EB676A">
              <w:rPr>
                <w:noProof/>
              </w:rPr>
              <w:t xml:space="preserve">clause </w:t>
            </w:r>
            <w:r w:rsidR="00FF7F22">
              <w:rPr>
                <w:noProof/>
              </w:rPr>
              <w:t>6.</w:t>
            </w:r>
            <w:r w:rsidR="00EB676A">
              <w:rPr>
                <w:noProof/>
              </w:rPr>
              <w:t xml:space="preserve">2 - </w:t>
            </w:r>
            <w:r w:rsidR="00EB676A" w:rsidRPr="00EB676A">
              <w:rPr>
                <w:noProof/>
              </w:rPr>
              <w:t>Private Calls</w:t>
            </w:r>
          </w:p>
        </w:tc>
      </w:tr>
      <w:tr w:rsidR="00034125" w14:paraId="05C08479" w14:textId="77777777" w:rsidTr="00547111">
        <w:tc>
          <w:tcPr>
            <w:tcW w:w="1843" w:type="dxa"/>
            <w:tcBorders>
              <w:left w:val="single" w:sz="4" w:space="0" w:color="auto"/>
            </w:tcBorders>
          </w:tcPr>
          <w:p w14:paraId="45E29F53"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22071BC1" w14:textId="77777777" w:rsidR="00034125" w:rsidRDefault="00034125" w:rsidP="00034125">
            <w:pPr>
              <w:pStyle w:val="CRCoverPage"/>
              <w:spacing w:after="0"/>
              <w:rPr>
                <w:noProof/>
                <w:sz w:val="8"/>
                <w:szCs w:val="8"/>
              </w:rPr>
            </w:pPr>
          </w:p>
        </w:tc>
      </w:tr>
      <w:tr w:rsidR="00034125" w14:paraId="46D5D7C2" w14:textId="77777777" w:rsidTr="00547111">
        <w:tc>
          <w:tcPr>
            <w:tcW w:w="1843" w:type="dxa"/>
            <w:tcBorders>
              <w:left w:val="single" w:sz="4" w:space="0" w:color="auto"/>
            </w:tcBorders>
          </w:tcPr>
          <w:p w14:paraId="45A6C2C4" w14:textId="77777777" w:rsidR="00034125" w:rsidRDefault="00034125" w:rsidP="000341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034125" w:rsidRDefault="00034125" w:rsidP="00034125">
            <w:pPr>
              <w:pStyle w:val="CRCoverPage"/>
              <w:spacing w:after="0"/>
              <w:ind w:left="100"/>
              <w:rPr>
                <w:noProof/>
              </w:rPr>
            </w:pPr>
            <w:r w:rsidRPr="00A13630">
              <w:t>MCC TF160</w:t>
            </w:r>
          </w:p>
        </w:tc>
      </w:tr>
      <w:tr w:rsidR="00034125" w14:paraId="4196B218" w14:textId="77777777" w:rsidTr="00547111">
        <w:tc>
          <w:tcPr>
            <w:tcW w:w="1843" w:type="dxa"/>
            <w:tcBorders>
              <w:left w:val="single" w:sz="4" w:space="0" w:color="auto"/>
            </w:tcBorders>
          </w:tcPr>
          <w:p w14:paraId="14C300BA" w14:textId="77777777" w:rsidR="00034125" w:rsidRDefault="00034125" w:rsidP="000341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034125" w:rsidRDefault="00034125" w:rsidP="00034125">
            <w:pPr>
              <w:pStyle w:val="CRCoverPage"/>
              <w:spacing w:after="0"/>
              <w:ind w:left="100"/>
              <w:rPr>
                <w:noProof/>
              </w:rPr>
            </w:pPr>
            <w:r>
              <w:t>R5</w:t>
            </w:r>
          </w:p>
        </w:tc>
      </w:tr>
      <w:tr w:rsidR="00034125" w14:paraId="76303739" w14:textId="77777777" w:rsidTr="00547111">
        <w:tc>
          <w:tcPr>
            <w:tcW w:w="1843" w:type="dxa"/>
            <w:tcBorders>
              <w:left w:val="single" w:sz="4" w:space="0" w:color="auto"/>
            </w:tcBorders>
          </w:tcPr>
          <w:p w14:paraId="4D3B1657" w14:textId="77777777" w:rsidR="00034125" w:rsidRDefault="00034125" w:rsidP="00034125">
            <w:pPr>
              <w:pStyle w:val="CRCoverPage"/>
              <w:spacing w:after="0"/>
              <w:rPr>
                <w:b/>
                <w:i/>
                <w:noProof/>
                <w:sz w:val="8"/>
                <w:szCs w:val="8"/>
              </w:rPr>
            </w:pPr>
          </w:p>
        </w:tc>
        <w:tc>
          <w:tcPr>
            <w:tcW w:w="7797" w:type="dxa"/>
            <w:gridSpan w:val="10"/>
            <w:tcBorders>
              <w:right w:val="single" w:sz="4" w:space="0" w:color="auto"/>
            </w:tcBorders>
          </w:tcPr>
          <w:p w14:paraId="6ED4D65A" w14:textId="77777777" w:rsidR="00034125" w:rsidRDefault="00034125" w:rsidP="00034125">
            <w:pPr>
              <w:pStyle w:val="CRCoverPage"/>
              <w:spacing w:after="0"/>
              <w:rPr>
                <w:noProof/>
                <w:sz w:val="8"/>
                <w:szCs w:val="8"/>
              </w:rPr>
            </w:pPr>
          </w:p>
        </w:tc>
      </w:tr>
      <w:tr w:rsidR="00034125" w14:paraId="50563E52" w14:textId="77777777" w:rsidTr="00547111">
        <w:tc>
          <w:tcPr>
            <w:tcW w:w="1843" w:type="dxa"/>
            <w:tcBorders>
              <w:left w:val="single" w:sz="4" w:space="0" w:color="auto"/>
            </w:tcBorders>
          </w:tcPr>
          <w:p w14:paraId="32C381B7" w14:textId="77777777" w:rsidR="00034125" w:rsidRDefault="00034125" w:rsidP="000341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170310" w:rsidR="00034125" w:rsidRDefault="005F4341" w:rsidP="00034125">
            <w:pPr>
              <w:pStyle w:val="CRCoverPage"/>
              <w:spacing w:after="0"/>
              <w:ind w:left="100"/>
              <w:rPr>
                <w:noProof/>
              </w:rPr>
            </w:pPr>
            <w:r w:rsidRPr="005F4341">
              <w:rPr>
                <w:noProof/>
              </w:rPr>
              <w:t>TEI14_Test, MCPTT-ConTest</w:t>
            </w:r>
          </w:p>
        </w:tc>
        <w:tc>
          <w:tcPr>
            <w:tcW w:w="567" w:type="dxa"/>
            <w:tcBorders>
              <w:left w:val="nil"/>
            </w:tcBorders>
          </w:tcPr>
          <w:p w14:paraId="61A86BCF" w14:textId="77777777" w:rsidR="00034125" w:rsidRDefault="00034125" w:rsidP="00034125">
            <w:pPr>
              <w:pStyle w:val="CRCoverPage"/>
              <w:spacing w:after="0"/>
              <w:ind w:right="100"/>
              <w:rPr>
                <w:noProof/>
              </w:rPr>
            </w:pPr>
          </w:p>
        </w:tc>
        <w:tc>
          <w:tcPr>
            <w:tcW w:w="1417" w:type="dxa"/>
            <w:gridSpan w:val="3"/>
            <w:tcBorders>
              <w:left w:val="nil"/>
            </w:tcBorders>
          </w:tcPr>
          <w:p w14:paraId="153CBFB1" w14:textId="77777777" w:rsidR="00034125" w:rsidRDefault="00034125" w:rsidP="000341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E1291" w:rsidR="00034125" w:rsidRDefault="004A18C6" w:rsidP="00034125">
            <w:pPr>
              <w:pStyle w:val="CRCoverPage"/>
              <w:spacing w:after="0"/>
              <w:ind w:left="100"/>
              <w:rPr>
                <w:noProof/>
              </w:rPr>
            </w:pPr>
            <w:r w:rsidRPr="004A18C6">
              <w:rPr>
                <w:noProof/>
              </w:rPr>
              <w:t>2022-10-31</w:t>
            </w:r>
          </w:p>
        </w:tc>
      </w:tr>
      <w:tr w:rsidR="00034125" w14:paraId="690C7843" w14:textId="77777777" w:rsidTr="00547111">
        <w:tc>
          <w:tcPr>
            <w:tcW w:w="1843" w:type="dxa"/>
            <w:tcBorders>
              <w:left w:val="single" w:sz="4" w:space="0" w:color="auto"/>
            </w:tcBorders>
          </w:tcPr>
          <w:p w14:paraId="17A1A642" w14:textId="77777777" w:rsidR="00034125" w:rsidRDefault="00034125" w:rsidP="00034125">
            <w:pPr>
              <w:pStyle w:val="CRCoverPage"/>
              <w:spacing w:after="0"/>
              <w:rPr>
                <w:b/>
                <w:i/>
                <w:noProof/>
                <w:sz w:val="8"/>
                <w:szCs w:val="8"/>
              </w:rPr>
            </w:pPr>
          </w:p>
        </w:tc>
        <w:tc>
          <w:tcPr>
            <w:tcW w:w="1986" w:type="dxa"/>
            <w:gridSpan w:val="4"/>
          </w:tcPr>
          <w:p w14:paraId="2F73FCFB" w14:textId="77777777" w:rsidR="00034125" w:rsidRDefault="00034125" w:rsidP="00034125">
            <w:pPr>
              <w:pStyle w:val="CRCoverPage"/>
              <w:spacing w:after="0"/>
              <w:rPr>
                <w:noProof/>
                <w:sz w:val="8"/>
                <w:szCs w:val="8"/>
              </w:rPr>
            </w:pPr>
          </w:p>
        </w:tc>
        <w:tc>
          <w:tcPr>
            <w:tcW w:w="2267" w:type="dxa"/>
            <w:gridSpan w:val="2"/>
          </w:tcPr>
          <w:p w14:paraId="0FBCFC35" w14:textId="77777777" w:rsidR="00034125" w:rsidRDefault="00034125" w:rsidP="00034125">
            <w:pPr>
              <w:pStyle w:val="CRCoverPage"/>
              <w:spacing w:after="0"/>
              <w:rPr>
                <w:noProof/>
                <w:sz w:val="8"/>
                <w:szCs w:val="8"/>
              </w:rPr>
            </w:pPr>
          </w:p>
        </w:tc>
        <w:tc>
          <w:tcPr>
            <w:tcW w:w="1417" w:type="dxa"/>
            <w:gridSpan w:val="3"/>
          </w:tcPr>
          <w:p w14:paraId="60243A9E" w14:textId="77777777" w:rsidR="00034125" w:rsidRDefault="00034125" w:rsidP="00034125">
            <w:pPr>
              <w:pStyle w:val="CRCoverPage"/>
              <w:spacing w:after="0"/>
              <w:rPr>
                <w:noProof/>
                <w:sz w:val="8"/>
                <w:szCs w:val="8"/>
              </w:rPr>
            </w:pPr>
          </w:p>
        </w:tc>
        <w:tc>
          <w:tcPr>
            <w:tcW w:w="2127" w:type="dxa"/>
            <w:tcBorders>
              <w:right w:val="single" w:sz="4" w:space="0" w:color="auto"/>
            </w:tcBorders>
          </w:tcPr>
          <w:p w14:paraId="68E9B688" w14:textId="77777777" w:rsidR="00034125" w:rsidRDefault="00034125" w:rsidP="00034125">
            <w:pPr>
              <w:pStyle w:val="CRCoverPage"/>
              <w:spacing w:after="0"/>
              <w:rPr>
                <w:noProof/>
                <w:sz w:val="8"/>
                <w:szCs w:val="8"/>
              </w:rPr>
            </w:pPr>
          </w:p>
        </w:tc>
      </w:tr>
      <w:tr w:rsidR="00034125" w14:paraId="13D4AF59" w14:textId="77777777" w:rsidTr="00547111">
        <w:trPr>
          <w:cantSplit/>
        </w:trPr>
        <w:tc>
          <w:tcPr>
            <w:tcW w:w="1843" w:type="dxa"/>
            <w:tcBorders>
              <w:left w:val="single" w:sz="4" w:space="0" w:color="auto"/>
            </w:tcBorders>
          </w:tcPr>
          <w:p w14:paraId="1E6EA205" w14:textId="77777777" w:rsidR="00034125" w:rsidRDefault="00034125" w:rsidP="00034125">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034125" w:rsidRDefault="000B3F5A" w:rsidP="00034125">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034125">
              <w:rPr>
                <w:b/>
                <w:noProof/>
              </w:rPr>
              <w:t>F</w:t>
            </w:r>
          </w:p>
        </w:tc>
        <w:tc>
          <w:tcPr>
            <w:tcW w:w="3402" w:type="dxa"/>
            <w:gridSpan w:val="5"/>
            <w:tcBorders>
              <w:left w:val="nil"/>
            </w:tcBorders>
          </w:tcPr>
          <w:p w14:paraId="617AE5C6" w14:textId="77777777" w:rsidR="00034125" w:rsidRDefault="00034125" w:rsidP="00034125">
            <w:pPr>
              <w:pStyle w:val="CRCoverPage"/>
              <w:spacing w:after="0"/>
              <w:rPr>
                <w:noProof/>
              </w:rPr>
            </w:pPr>
          </w:p>
        </w:tc>
        <w:tc>
          <w:tcPr>
            <w:tcW w:w="1417" w:type="dxa"/>
            <w:gridSpan w:val="3"/>
            <w:tcBorders>
              <w:left w:val="nil"/>
            </w:tcBorders>
          </w:tcPr>
          <w:p w14:paraId="42CDCEE5" w14:textId="77777777" w:rsidR="00034125" w:rsidRDefault="00034125" w:rsidP="000341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034125" w:rsidRDefault="00034125" w:rsidP="00034125">
            <w:pPr>
              <w:pStyle w:val="CRCoverPage"/>
              <w:spacing w:after="0"/>
              <w:ind w:left="100"/>
              <w:rPr>
                <w:noProof/>
              </w:rPr>
            </w:pPr>
            <w:r>
              <w:rPr>
                <w:noProof/>
              </w:rPr>
              <w:t>Rel-15</w:t>
            </w:r>
          </w:p>
        </w:tc>
      </w:tr>
      <w:tr w:rsidR="00034125" w14:paraId="30122F0C" w14:textId="77777777" w:rsidTr="00547111">
        <w:tc>
          <w:tcPr>
            <w:tcW w:w="1843" w:type="dxa"/>
            <w:tcBorders>
              <w:left w:val="single" w:sz="4" w:space="0" w:color="auto"/>
              <w:bottom w:val="single" w:sz="4" w:space="0" w:color="auto"/>
            </w:tcBorders>
          </w:tcPr>
          <w:p w14:paraId="615796D0" w14:textId="77777777" w:rsidR="00034125" w:rsidRDefault="00034125" w:rsidP="00034125">
            <w:pPr>
              <w:pStyle w:val="CRCoverPage"/>
              <w:spacing w:after="0"/>
              <w:rPr>
                <w:b/>
                <w:i/>
                <w:noProof/>
              </w:rPr>
            </w:pPr>
          </w:p>
        </w:tc>
        <w:tc>
          <w:tcPr>
            <w:tcW w:w="4677" w:type="dxa"/>
            <w:gridSpan w:val="8"/>
            <w:tcBorders>
              <w:bottom w:val="single" w:sz="4" w:space="0" w:color="auto"/>
            </w:tcBorders>
          </w:tcPr>
          <w:p w14:paraId="78418D37" w14:textId="77777777" w:rsidR="00034125" w:rsidRDefault="00034125" w:rsidP="000341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4125" w:rsidRDefault="00034125" w:rsidP="000341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34125" w:rsidRPr="007C2097" w:rsidRDefault="00034125" w:rsidP="000341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4125" w14:paraId="7FBEB8E7" w14:textId="77777777" w:rsidTr="00547111">
        <w:tc>
          <w:tcPr>
            <w:tcW w:w="1843" w:type="dxa"/>
          </w:tcPr>
          <w:p w14:paraId="44A3A604" w14:textId="77777777" w:rsidR="00034125" w:rsidRDefault="00034125" w:rsidP="00034125">
            <w:pPr>
              <w:pStyle w:val="CRCoverPage"/>
              <w:spacing w:after="0"/>
              <w:rPr>
                <w:b/>
                <w:i/>
                <w:noProof/>
                <w:sz w:val="8"/>
                <w:szCs w:val="8"/>
              </w:rPr>
            </w:pPr>
          </w:p>
        </w:tc>
        <w:tc>
          <w:tcPr>
            <w:tcW w:w="7797" w:type="dxa"/>
            <w:gridSpan w:val="10"/>
          </w:tcPr>
          <w:p w14:paraId="5524CC4E" w14:textId="77777777" w:rsidR="00034125" w:rsidRDefault="00034125" w:rsidP="00034125">
            <w:pPr>
              <w:pStyle w:val="CRCoverPage"/>
              <w:spacing w:after="0"/>
              <w:rPr>
                <w:noProof/>
                <w:sz w:val="8"/>
                <w:szCs w:val="8"/>
              </w:rPr>
            </w:pPr>
          </w:p>
        </w:tc>
      </w:tr>
      <w:tr w:rsidR="00034125" w14:paraId="1256F52C" w14:textId="77777777" w:rsidTr="00547111">
        <w:tc>
          <w:tcPr>
            <w:tcW w:w="2694" w:type="dxa"/>
            <w:gridSpan w:val="2"/>
            <w:tcBorders>
              <w:top w:val="single" w:sz="4" w:space="0" w:color="auto"/>
              <w:left w:val="single" w:sz="4" w:space="0" w:color="auto"/>
            </w:tcBorders>
          </w:tcPr>
          <w:p w14:paraId="52C87DB0" w14:textId="77777777" w:rsidR="00034125" w:rsidRDefault="00034125" w:rsidP="000341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F8E49" w14:textId="77777777" w:rsidR="002E7E1D" w:rsidRDefault="00696CED" w:rsidP="000460B3">
            <w:pPr>
              <w:pStyle w:val="CRCoverPage"/>
              <w:numPr>
                <w:ilvl w:val="0"/>
                <w:numId w:val="1"/>
              </w:numPr>
              <w:spacing w:after="0"/>
              <w:rPr>
                <w:noProof/>
              </w:rPr>
            </w:pPr>
            <w:r>
              <w:rPr>
                <w:noProof/>
              </w:rPr>
              <w:t xml:space="preserve">Missing condition </w:t>
            </w:r>
            <w:r w:rsidRPr="00696CED">
              <w:rPr>
                <w:noProof/>
              </w:rPr>
              <w:t>INITIAL_SDP_OFFER</w:t>
            </w:r>
            <w:r>
              <w:rPr>
                <w:noProof/>
              </w:rPr>
              <w:t xml:space="preserve"> and condition SDP_ANSWER</w:t>
            </w:r>
            <w:r w:rsidR="00D02F0C">
              <w:rPr>
                <w:noProof/>
              </w:rPr>
              <w:t xml:space="preserve"> in t</w:t>
            </w:r>
            <w:r w:rsidR="00D02F0C" w:rsidRPr="00D02F0C">
              <w:rPr>
                <w:noProof/>
              </w:rPr>
              <w:t>est case 6.2.7</w:t>
            </w:r>
          </w:p>
          <w:p w14:paraId="192EF29A" w14:textId="77777777" w:rsidR="00D02F0C" w:rsidRDefault="00D02F0C" w:rsidP="000460B3">
            <w:pPr>
              <w:pStyle w:val="CRCoverPage"/>
              <w:numPr>
                <w:ilvl w:val="0"/>
                <w:numId w:val="1"/>
              </w:numPr>
              <w:spacing w:after="0"/>
              <w:rPr>
                <w:noProof/>
              </w:rPr>
            </w:pPr>
            <w:r w:rsidRPr="00D02F0C">
              <w:rPr>
                <w:noProof/>
              </w:rPr>
              <w:t xml:space="preserve">Table 6.2.8.3.3-2: </w:t>
            </w:r>
            <w:r>
              <w:rPr>
                <w:noProof/>
              </w:rPr>
              <w:t xml:space="preserve">needs </w:t>
            </w:r>
            <w:r w:rsidRPr="00D02F0C">
              <w:rPr>
                <w:noProof/>
              </w:rPr>
              <w:t>INITIAL_SDP_OFFER instead of SDP_OFFER</w:t>
            </w:r>
          </w:p>
          <w:p w14:paraId="7B3FD2B2" w14:textId="7DE86D79" w:rsidR="00D02F0C" w:rsidRDefault="00D02F0C" w:rsidP="000460B3">
            <w:pPr>
              <w:pStyle w:val="CRCoverPage"/>
              <w:numPr>
                <w:ilvl w:val="0"/>
                <w:numId w:val="1"/>
              </w:numPr>
              <w:spacing w:after="0"/>
              <w:rPr>
                <w:noProof/>
              </w:rPr>
            </w:pPr>
            <w:r w:rsidRPr="00D02F0C">
              <w:rPr>
                <w:noProof/>
              </w:rPr>
              <w:t>According to 24.379 clause 6.3.2.2.5.3 (Participating function: Automatic commencement for pre-established session) the participating MCPTT function</w:t>
            </w:r>
            <w:r w:rsidRPr="00D02F0C">
              <w:rPr>
                <w:noProof/>
              </w:rPr>
              <w:br/>
              <w:t>"b) include in the SDP offer the current media parameters used by the targeted pre-established session identified by the Replaces header field"</w:t>
            </w:r>
            <w:r w:rsidRPr="00D02F0C">
              <w:rPr>
                <w:noProof/>
              </w:rPr>
              <w:br/>
            </w:r>
            <w:r w:rsidRPr="00D02F0C">
              <w:rPr>
                <w:noProof/>
              </w:rPr>
              <w:sym w:font="Symbol" w:char="F0DE"/>
            </w:r>
            <w:r w:rsidRPr="00D02F0C">
              <w:rPr>
                <w:noProof/>
              </w:rPr>
              <w:t xml:space="preserve"> The SDP offer and the corresponding SDP answer need condition PRE_ESTABLISHED.</w:t>
            </w:r>
          </w:p>
          <w:p w14:paraId="58BCB876" w14:textId="239AE94B" w:rsidR="00FE2D0C" w:rsidRDefault="00FE2D0C" w:rsidP="000460B3">
            <w:pPr>
              <w:pStyle w:val="CRCoverPage"/>
              <w:numPr>
                <w:ilvl w:val="0"/>
                <w:numId w:val="1"/>
              </w:numPr>
              <w:spacing w:after="0"/>
              <w:rPr>
                <w:noProof/>
              </w:rPr>
            </w:pPr>
            <w:r w:rsidRPr="00FE2D0C">
              <w:rPr>
                <w:noProof/>
              </w:rPr>
              <w:t>In private call test cases with CO call establishment and without floor control option a of NOTE 1 in TS 36.579.1 Table 5.3A.1.3-1 is not applicable.</w:t>
            </w:r>
          </w:p>
          <w:p w14:paraId="08F49E6B" w14:textId="6794F66A" w:rsidR="0019183A" w:rsidRDefault="0019183A" w:rsidP="000460B3">
            <w:pPr>
              <w:pStyle w:val="CRCoverPage"/>
              <w:numPr>
                <w:ilvl w:val="0"/>
                <w:numId w:val="1"/>
              </w:numPr>
              <w:spacing w:after="0"/>
              <w:rPr>
                <w:noProof/>
              </w:rPr>
            </w:pPr>
            <w:r>
              <w:rPr>
                <w:noProof/>
              </w:rPr>
              <w:t xml:space="preserve">In </w:t>
            </w:r>
            <w:r w:rsidRPr="0019183A">
              <w:rPr>
                <w:noProof/>
              </w:rPr>
              <w:t>Table 6.2.20.3.2-1</w:t>
            </w:r>
            <w:r>
              <w:rPr>
                <w:noProof/>
              </w:rPr>
              <w:t xml:space="preserve"> there is no need for the EXCEPTION before step 2 as per </w:t>
            </w:r>
            <w:r w:rsidRPr="0019183A">
              <w:rPr>
                <w:noProof/>
              </w:rPr>
              <w:t>Pre-test conditions</w:t>
            </w:r>
            <w:r>
              <w:rPr>
                <w:noProof/>
              </w:rPr>
              <w:t xml:space="preserve"> the UE is in idle state.</w:t>
            </w:r>
          </w:p>
          <w:p w14:paraId="2C3FB4DE" w14:textId="77777777" w:rsidR="00C22C32" w:rsidRDefault="00C22C32" w:rsidP="000460B3">
            <w:pPr>
              <w:pStyle w:val="CRCoverPage"/>
              <w:numPr>
                <w:ilvl w:val="0"/>
                <w:numId w:val="1"/>
              </w:numPr>
              <w:spacing w:after="0"/>
              <w:rPr>
                <w:noProof/>
              </w:rPr>
            </w:pPr>
            <w:r>
              <w:rPr>
                <w:noProof/>
              </w:rPr>
              <w:t xml:space="preserve">Inconsistent wording of test steps </w:t>
            </w:r>
          </w:p>
          <w:p w14:paraId="58BE28F5" w14:textId="7D4FE34B" w:rsidR="00C22C32" w:rsidRDefault="00C22C32" w:rsidP="000460B3">
            <w:pPr>
              <w:pStyle w:val="CRCoverPage"/>
              <w:numPr>
                <w:ilvl w:val="0"/>
                <w:numId w:val="1"/>
              </w:numPr>
              <w:spacing w:after="0"/>
              <w:rPr>
                <w:noProof/>
              </w:rPr>
            </w:pPr>
            <w:r w:rsidRPr="00C22C32">
              <w:rPr>
                <w:noProof/>
              </w:rPr>
              <w:t xml:space="preserve">Inconsistent wording of </w:t>
            </w:r>
            <w:r>
              <w:rPr>
                <w:noProof/>
              </w:rPr>
              <w:t>MMI comments</w:t>
            </w:r>
          </w:p>
          <w:p w14:paraId="708AA7DE" w14:textId="6342516B" w:rsidR="00393564" w:rsidRDefault="00393564" w:rsidP="000460B3">
            <w:pPr>
              <w:pStyle w:val="CRCoverPage"/>
              <w:numPr>
                <w:ilvl w:val="0"/>
                <w:numId w:val="1"/>
              </w:numPr>
              <w:spacing w:after="0"/>
              <w:rPr>
                <w:noProof/>
              </w:rPr>
            </w:pPr>
            <w:r>
              <w:rPr>
                <w:noProof/>
              </w:rPr>
              <w:t>Editorial issues</w:t>
            </w:r>
          </w:p>
        </w:tc>
      </w:tr>
      <w:tr w:rsidR="00034125" w14:paraId="4CA74D09" w14:textId="77777777" w:rsidTr="00547111">
        <w:tc>
          <w:tcPr>
            <w:tcW w:w="2694" w:type="dxa"/>
            <w:gridSpan w:val="2"/>
            <w:tcBorders>
              <w:left w:val="single" w:sz="4" w:space="0" w:color="auto"/>
            </w:tcBorders>
          </w:tcPr>
          <w:p w14:paraId="2D0866D6"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365DEF04" w14:textId="77777777" w:rsidR="00034125" w:rsidRDefault="00034125" w:rsidP="00034125">
            <w:pPr>
              <w:pStyle w:val="CRCoverPage"/>
              <w:spacing w:after="0"/>
              <w:rPr>
                <w:noProof/>
                <w:sz w:val="8"/>
                <w:szCs w:val="8"/>
              </w:rPr>
            </w:pPr>
          </w:p>
        </w:tc>
      </w:tr>
      <w:tr w:rsidR="00034125" w14:paraId="21016551" w14:textId="77777777" w:rsidTr="00547111">
        <w:tc>
          <w:tcPr>
            <w:tcW w:w="2694" w:type="dxa"/>
            <w:gridSpan w:val="2"/>
            <w:tcBorders>
              <w:left w:val="single" w:sz="4" w:space="0" w:color="auto"/>
            </w:tcBorders>
          </w:tcPr>
          <w:p w14:paraId="49433147" w14:textId="77777777" w:rsidR="00034125" w:rsidRDefault="00034125" w:rsidP="000341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789638" w14:textId="77777777" w:rsidR="002E7E1D" w:rsidRDefault="00D02F0C" w:rsidP="000460B3">
            <w:pPr>
              <w:pStyle w:val="CRCoverPage"/>
              <w:numPr>
                <w:ilvl w:val="0"/>
                <w:numId w:val="27"/>
              </w:numPr>
              <w:spacing w:after="0"/>
              <w:rPr>
                <w:noProof/>
              </w:rPr>
            </w:pPr>
            <w:r w:rsidRPr="00D02F0C">
              <w:rPr>
                <w:noProof/>
              </w:rPr>
              <w:t>INITIAL_SDP_OFFER</w:t>
            </w:r>
            <w:r>
              <w:rPr>
                <w:noProof/>
              </w:rPr>
              <w:t xml:space="preserve"> added to </w:t>
            </w:r>
            <w:r w:rsidRPr="00D02F0C">
              <w:rPr>
                <w:noProof/>
              </w:rPr>
              <w:t>Table 6.2.7.3.3-2</w:t>
            </w:r>
            <w:r>
              <w:rPr>
                <w:noProof/>
              </w:rPr>
              <w:t xml:space="preserve">, </w:t>
            </w:r>
            <w:r w:rsidRPr="00D02F0C">
              <w:rPr>
                <w:noProof/>
              </w:rPr>
              <w:t>SDP_ANSWER</w:t>
            </w:r>
            <w:r>
              <w:rPr>
                <w:noProof/>
              </w:rPr>
              <w:t xml:space="preserve"> added to </w:t>
            </w:r>
            <w:r w:rsidRPr="00D02F0C">
              <w:rPr>
                <w:noProof/>
              </w:rPr>
              <w:t>Table 6.2.7.3.3-4</w:t>
            </w:r>
          </w:p>
          <w:p w14:paraId="6DC5F3E7" w14:textId="77777777" w:rsidR="00D02F0C" w:rsidRDefault="00D02F0C" w:rsidP="000460B3">
            <w:pPr>
              <w:pStyle w:val="CRCoverPage"/>
              <w:numPr>
                <w:ilvl w:val="0"/>
                <w:numId w:val="27"/>
              </w:numPr>
              <w:spacing w:after="0"/>
              <w:rPr>
                <w:noProof/>
              </w:rPr>
            </w:pPr>
            <w:r w:rsidRPr="00D02F0C">
              <w:rPr>
                <w:noProof/>
              </w:rPr>
              <w:t>SDP_OFFER replaced by INITIAL_SDP_OFFER in Table 6.2.8.3.3-2</w:t>
            </w:r>
          </w:p>
          <w:p w14:paraId="0550E022" w14:textId="2A6B0DFE" w:rsidR="00D02F0C" w:rsidRDefault="00D02F0C" w:rsidP="000460B3">
            <w:pPr>
              <w:pStyle w:val="CRCoverPage"/>
              <w:numPr>
                <w:ilvl w:val="0"/>
                <w:numId w:val="27"/>
              </w:numPr>
              <w:spacing w:after="0"/>
              <w:rPr>
                <w:noProof/>
              </w:rPr>
            </w:pPr>
            <w:r w:rsidRPr="00D02F0C">
              <w:rPr>
                <w:noProof/>
              </w:rPr>
              <w:t xml:space="preserve">PRE_ESTABLISHED_SESSION </w:t>
            </w:r>
            <w:r>
              <w:rPr>
                <w:noProof/>
              </w:rPr>
              <w:t xml:space="preserve">added </w:t>
            </w:r>
            <w:r w:rsidRPr="00D02F0C">
              <w:rPr>
                <w:noProof/>
              </w:rPr>
              <w:t>to Table 6.2.19.3.3-1A, Table 6.2.19.3.3-2B, Table 6.2.23.3.3-2 and Table 6.2.23.3.3-6</w:t>
            </w:r>
          </w:p>
          <w:p w14:paraId="6804A116" w14:textId="24DDF6BC" w:rsidR="00FE2D0C" w:rsidRDefault="009B7D14" w:rsidP="000460B3">
            <w:pPr>
              <w:pStyle w:val="CRCoverPage"/>
              <w:numPr>
                <w:ilvl w:val="0"/>
                <w:numId w:val="27"/>
              </w:numPr>
              <w:spacing w:after="0"/>
              <w:rPr>
                <w:noProof/>
              </w:rPr>
            </w:pPr>
            <w:r>
              <w:rPr>
                <w:noProof/>
              </w:rPr>
              <w:t>P</w:t>
            </w:r>
            <w:r w:rsidR="00FE2D0C" w:rsidRPr="00FE2D0C">
              <w:rPr>
                <w:noProof/>
              </w:rPr>
              <w:t xml:space="preserve">rivate call test cases with CO call establishment </w:t>
            </w:r>
            <w:r>
              <w:rPr>
                <w:noProof/>
              </w:rPr>
              <w:t xml:space="preserve">and without floor control </w:t>
            </w:r>
            <w:r w:rsidR="00FE2D0C" w:rsidRPr="00FE2D0C">
              <w:rPr>
                <w:noProof/>
              </w:rPr>
              <w:t>refering to new option c of NOTE 1 in TS 36.579.1 Table 5.3A.1.3-1.</w:t>
            </w:r>
          </w:p>
          <w:p w14:paraId="724F6170" w14:textId="6AC686BA" w:rsidR="0019183A" w:rsidRDefault="0019183A" w:rsidP="000460B3">
            <w:pPr>
              <w:pStyle w:val="CRCoverPage"/>
              <w:numPr>
                <w:ilvl w:val="0"/>
                <w:numId w:val="27"/>
              </w:numPr>
              <w:spacing w:after="0"/>
              <w:rPr>
                <w:noProof/>
              </w:rPr>
            </w:pPr>
            <w:r w:rsidRPr="0019183A">
              <w:rPr>
                <w:noProof/>
              </w:rPr>
              <w:t xml:space="preserve">EXCEPTION before step 2 </w:t>
            </w:r>
            <w:r>
              <w:rPr>
                <w:noProof/>
              </w:rPr>
              <w:t xml:space="preserve">removed from </w:t>
            </w:r>
            <w:r w:rsidRPr="0019183A">
              <w:rPr>
                <w:noProof/>
              </w:rPr>
              <w:t>Table 6.2.20.3.2-1</w:t>
            </w:r>
          </w:p>
          <w:p w14:paraId="6B19FD82" w14:textId="77777777" w:rsidR="00C22C32" w:rsidRDefault="00C22C32" w:rsidP="000460B3">
            <w:pPr>
              <w:pStyle w:val="CRCoverPage"/>
              <w:numPr>
                <w:ilvl w:val="0"/>
                <w:numId w:val="27"/>
              </w:numPr>
              <w:spacing w:after="0"/>
              <w:rPr>
                <w:noProof/>
              </w:rPr>
            </w:pPr>
            <w:r>
              <w:rPr>
                <w:noProof/>
              </w:rPr>
              <w:t xml:space="preserve">Wording of test steps aligned </w:t>
            </w:r>
          </w:p>
          <w:p w14:paraId="5D2B7AD0" w14:textId="5F3FCBEA" w:rsidR="00C22C32" w:rsidRDefault="00C22C32" w:rsidP="000460B3">
            <w:pPr>
              <w:pStyle w:val="CRCoverPage"/>
              <w:numPr>
                <w:ilvl w:val="0"/>
                <w:numId w:val="27"/>
              </w:numPr>
              <w:spacing w:after="0"/>
              <w:rPr>
                <w:noProof/>
              </w:rPr>
            </w:pPr>
            <w:r>
              <w:rPr>
                <w:noProof/>
              </w:rPr>
              <w:t xml:space="preserve">Wording of MMI command </w:t>
            </w:r>
            <w:r w:rsidRPr="00C22C32">
              <w:rPr>
                <w:noProof/>
              </w:rPr>
              <w:t xml:space="preserve">aligned </w:t>
            </w:r>
          </w:p>
          <w:p w14:paraId="31C656EC" w14:textId="2C292593" w:rsidR="00393564" w:rsidRDefault="00393564" w:rsidP="000460B3">
            <w:pPr>
              <w:pStyle w:val="CRCoverPage"/>
              <w:numPr>
                <w:ilvl w:val="0"/>
                <w:numId w:val="27"/>
              </w:numPr>
              <w:spacing w:after="0"/>
              <w:rPr>
                <w:noProof/>
              </w:rPr>
            </w:pPr>
            <w:r>
              <w:rPr>
                <w:noProof/>
              </w:rPr>
              <w:t>Editorial corrections</w:t>
            </w:r>
          </w:p>
        </w:tc>
      </w:tr>
      <w:tr w:rsidR="00034125" w14:paraId="1F886379" w14:textId="77777777" w:rsidTr="00547111">
        <w:tc>
          <w:tcPr>
            <w:tcW w:w="2694" w:type="dxa"/>
            <w:gridSpan w:val="2"/>
            <w:tcBorders>
              <w:left w:val="single" w:sz="4" w:space="0" w:color="auto"/>
            </w:tcBorders>
          </w:tcPr>
          <w:p w14:paraId="4D989623"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71C4A204" w14:textId="77777777" w:rsidR="00034125" w:rsidRDefault="00034125" w:rsidP="00034125">
            <w:pPr>
              <w:pStyle w:val="CRCoverPage"/>
              <w:spacing w:after="0"/>
              <w:rPr>
                <w:noProof/>
                <w:sz w:val="8"/>
                <w:szCs w:val="8"/>
              </w:rPr>
            </w:pPr>
          </w:p>
        </w:tc>
      </w:tr>
      <w:tr w:rsidR="00034125" w14:paraId="678D7BF9" w14:textId="77777777" w:rsidTr="00547111">
        <w:tc>
          <w:tcPr>
            <w:tcW w:w="2694" w:type="dxa"/>
            <w:gridSpan w:val="2"/>
            <w:tcBorders>
              <w:left w:val="single" w:sz="4" w:space="0" w:color="auto"/>
              <w:bottom w:val="single" w:sz="4" w:space="0" w:color="auto"/>
            </w:tcBorders>
          </w:tcPr>
          <w:p w14:paraId="4E5CE1B6" w14:textId="77777777" w:rsidR="00034125" w:rsidRDefault="00034125" w:rsidP="0003412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87C139" w:rsidR="00034125" w:rsidRDefault="00034125" w:rsidP="00034125">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034125" w14:paraId="034AF533" w14:textId="77777777" w:rsidTr="00547111">
        <w:tc>
          <w:tcPr>
            <w:tcW w:w="2694" w:type="dxa"/>
            <w:gridSpan w:val="2"/>
          </w:tcPr>
          <w:p w14:paraId="39D9EB5B" w14:textId="77777777" w:rsidR="00034125" w:rsidRDefault="00034125" w:rsidP="00034125">
            <w:pPr>
              <w:pStyle w:val="CRCoverPage"/>
              <w:spacing w:after="0"/>
              <w:rPr>
                <w:b/>
                <w:i/>
                <w:noProof/>
                <w:sz w:val="8"/>
                <w:szCs w:val="8"/>
              </w:rPr>
            </w:pPr>
          </w:p>
        </w:tc>
        <w:tc>
          <w:tcPr>
            <w:tcW w:w="6946" w:type="dxa"/>
            <w:gridSpan w:val="9"/>
          </w:tcPr>
          <w:p w14:paraId="7826CB1C" w14:textId="77777777" w:rsidR="00034125" w:rsidRDefault="00034125" w:rsidP="00034125">
            <w:pPr>
              <w:pStyle w:val="CRCoverPage"/>
              <w:spacing w:after="0"/>
              <w:rPr>
                <w:noProof/>
                <w:sz w:val="8"/>
                <w:szCs w:val="8"/>
              </w:rPr>
            </w:pPr>
          </w:p>
        </w:tc>
      </w:tr>
      <w:tr w:rsidR="00034125" w14:paraId="6A17D7AC" w14:textId="77777777" w:rsidTr="00547111">
        <w:tc>
          <w:tcPr>
            <w:tcW w:w="2694" w:type="dxa"/>
            <w:gridSpan w:val="2"/>
            <w:tcBorders>
              <w:top w:val="single" w:sz="4" w:space="0" w:color="auto"/>
              <w:left w:val="single" w:sz="4" w:space="0" w:color="auto"/>
            </w:tcBorders>
          </w:tcPr>
          <w:p w14:paraId="6DAD5B19" w14:textId="77777777" w:rsidR="00034125" w:rsidRDefault="00034125" w:rsidP="000341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30B1B" w:rsidR="00034125" w:rsidRDefault="00FF7F22" w:rsidP="00034125">
            <w:pPr>
              <w:pStyle w:val="CRCoverPage"/>
              <w:spacing w:after="0"/>
              <w:ind w:left="100"/>
              <w:rPr>
                <w:noProof/>
              </w:rPr>
            </w:pPr>
            <w:r w:rsidRPr="00FF7F22">
              <w:rPr>
                <w:noProof/>
              </w:rPr>
              <w:t>6.</w:t>
            </w:r>
            <w:r w:rsidR="00EB676A">
              <w:rPr>
                <w:noProof/>
              </w:rPr>
              <w:t>2</w:t>
            </w:r>
          </w:p>
        </w:tc>
      </w:tr>
      <w:tr w:rsidR="00034125" w14:paraId="56E1E6C3" w14:textId="77777777" w:rsidTr="00547111">
        <w:tc>
          <w:tcPr>
            <w:tcW w:w="2694" w:type="dxa"/>
            <w:gridSpan w:val="2"/>
            <w:tcBorders>
              <w:left w:val="single" w:sz="4" w:space="0" w:color="auto"/>
            </w:tcBorders>
          </w:tcPr>
          <w:p w14:paraId="2FB9DE77" w14:textId="77777777" w:rsidR="00034125" w:rsidRDefault="00034125" w:rsidP="00034125">
            <w:pPr>
              <w:pStyle w:val="CRCoverPage"/>
              <w:spacing w:after="0"/>
              <w:rPr>
                <w:b/>
                <w:i/>
                <w:noProof/>
                <w:sz w:val="8"/>
                <w:szCs w:val="8"/>
              </w:rPr>
            </w:pPr>
          </w:p>
        </w:tc>
        <w:tc>
          <w:tcPr>
            <w:tcW w:w="6946" w:type="dxa"/>
            <w:gridSpan w:val="9"/>
            <w:tcBorders>
              <w:right w:val="single" w:sz="4" w:space="0" w:color="auto"/>
            </w:tcBorders>
          </w:tcPr>
          <w:p w14:paraId="0898542D" w14:textId="77777777" w:rsidR="00034125" w:rsidRDefault="00034125" w:rsidP="00034125">
            <w:pPr>
              <w:pStyle w:val="CRCoverPage"/>
              <w:spacing w:after="0"/>
              <w:rPr>
                <w:noProof/>
                <w:sz w:val="8"/>
                <w:szCs w:val="8"/>
              </w:rPr>
            </w:pPr>
          </w:p>
        </w:tc>
      </w:tr>
      <w:tr w:rsidR="00034125" w14:paraId="76F95A8B" w14:textId="77777777" w:rsidTr="00547111">
        <w:tc>
          <w:tcPr>
            <w:tcW w:w="2694" w:type="dxa"/>
            <w:gridSpan w:val="2"/>
            <w:tcBorders>
              <w:left w:val="single" w:sz="4" w:space="0" w:color="auto"/>
            </w:tcBorders>
          </w:tcPr>
          <w:p w14:paraId="335EAB52" w14:textId="77777777" w:rsidR="00034125" w:rsidRDefault="00034125" w:rsidP="00034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4125" w:rsidRDefault="00034125" w:rsidP="000341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4125" w:rsidRDefault="00034125" w:rsidP="00034125">
            <w:pPr>
              <w:pStyle w:val="CRCoverPage"/>
              <w:spacing w:after="0"/>
              <w:jc w:val="center"/>
              <w:rPr>
                <w:b/>
                <w:caps/>
                <w:noProof/>
              </w:rPr>
            </w:pPr>
            <w:r>
              <w:rPr>
                <w:b/>
                <w:caps/>
                <w:noProof/>
              </w:rPr>
              <w:t>N</w:t>
            </w:r>
          </w:p>
        </w:tc>
        <w:tc>
          <w:tcPr>
            <w:tcW w:w="2977" w:type="dxa"/>
            <w:gridSpan w:val="4"/>
          </w:tcPr>
          <w:p w14:paraId="304CCBCB" w14:textId="77777777" w:rsidR="00034125" w:rsidRDefault="00034125" w:rsidP="00034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4125" w:rsidRDefault="00034125" w:rsidP="00034125">
            <w:pPr>
              <w:pStyle w:val="CRCoverPage"/>
              <w:spacing w:after="0"/>
              <w:ind w:left="99"/>
              <w:rPr>
                <w:noProof/>
              </w:rPr>
            </w:pPr>
          </w:p>
        </w:tc>
      </w:tr>
      <w:tr w:rsidR="00034125" w14:paraId="34ACE2EB" w14:textId="77777777" w:rsidTr="00547111">
        <w:tc>
          <w:tcPr>
            <w:tcW w:w="2694" w:type="dxa"/>
            <w:gridSpan w:val="2"/>
            <w:tcBorders>
              <w:left w:val="single" w:sz="4" w:space="0" w:color="auto"/>
            </w:tcBorders>
          </w:tcPr>
          <w:p w14:paraId="571382F3" w14:textId="77777777" w:rsidR="00034125" w:rsidRDefault="00034125" w:rsidP="000341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4125" w:rsidRDefault="00034125" w:rsidP="00034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034125" w:rsidRDefault="00034125" w:rsidP="00034125">
            <w:pPr>
              <w:pStyle w:val="CRCoverPage"/>
              <w:spacing w:after="0"/>
              <w:jc w:val="center"/>
              <w:rPr>
                <w:b/>
                <w:caps/>
                <w:noProof/>
              </w:rPr>
            </w:pPr>
            <w:r>
              <w:rPr>
                <w:b/>
                <w:caps/>
                <w:noProof/>
              </w:rPr>
              <w:t>x</w:t>
            </w:r>
          </w:p>
        </w:tc>
        <w:tc>
          <w:tcPr>
            <w:tcW w:w="2977" w:type="dxa"/>
            <w:gridSpan w:val="4"/>
          </w:tcPr>
          <w:p w14:paraId="7DB274D8" w14:textId="77777777" w:rsidR="00034125" w:rsidRDefault="00034125" w:rsidP="000341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4125" w:rsidRDefault="00034125" w:rsidP="00034125">
            <w:pPr>
              <w:pStyle w:val="CRCoverPage"/>
              <w:spacing w:after="0"/>
              <w:ind w:left="99"/>
              <w:rPr>
                <w:noProof/>
              </w:rPr>
            </w:pPr>
            <w:r>
              <w:rPr>
                <w:noProof/>
              </w:rPr>
              <w:t xml:space="preserve">TS/TR ... CR ... </w:t>
            </w:r>
          </w:p>
        </w:tc>
      </w:tr>
      <w:tr w:rsidR="00F55705" w14:paraId="446DDBAC" w14:textId="77777777" w:rsidTr="00547111">
        <w:tc>
          <w:tcPr>
            <w:tcW w:w="2694" w:type="dxa"/>
            <w:gridSpan w:val="2"/>
            <w:tcBorders>
              <w:left w:val="single" w:sz="4" w:space="0" w:color="auto"/>
            </w:tcBorders>
          </w:tcPr>
          <w:p w14:paraId="678A1AA6" w14:textId="77777777" w:rsidR="00F55705" w:rsidRDefault="00F55705" w:rsidP="00F557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4E7738" w:rsidR="00F55705" w:rsidRDefault="00F55705" w:rsidP="00F557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E9DF18" w:rsidR="00F55705" w:rsidRDefault="00F55705" w:rsidP="00F55705">
            <w:pPr>
              <w:pStyle w:val="CRCoverPage"/>
              <w:spacing w:after="0"/>
              <w:jc w:val="center"/>
              <w:rPr>
                <w:b/>
                <w:caps/>
                <w:noProof/>
              </w:rPr>
            </w:pPr>
          </w:p>
        </w:tc>
        <w:tc>
          <w:tcPr>
            <w:tcW w:w="2977" w:type="dxa"/>
            <w:gridSpan w:val="4"/>
          </w:tcPr>
          <w:p w14:paraId="1A4306D9" w14:textId="77777777" w:rsidR="00F55705" w:rsidRDefault="00F55705" w:rsidP="00F557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0AE15A" w:rsidR="00F55705" w:rsidRDefault="00F55705" w:rsidP="00F55705">
            <w:pPr>
              <w:pStyle w:val="CRCoverPage"/>
              <w:spacing w:after="0"/>
              <w:ind w:left="99"/>
              <w:rPr>
                <w:noProof/>
              </w:rPr>
            </w:pPr>
            <w:r w:rsidRPr="002722E9">
              <w:rPr>
                <w:noProof/>
              </w:rPr>
              <w:t xml:space="preserve">TS 36.579-1 CR </w:t>
            </w:r>
            <w:r w:rsidRPr="00F55705">
              <w:rPr>
                <w:noProof/>
              </w:rPr>
              <w:t>0284</w:t>
            </w:r>
            <w:r>
              <w:rPr>
                <w:noProof/>
              </w:rPr>
              <w:t xml:space="preserve"> </w:t>
            </w:r>
            <w:r w:rsidRPr="002722E9">
              <w:rPr>
                <w:noProof/>
              </w:rPr>
              <w:t>(</w:t>
            </w:r>
            <w:r>
              <w:rPr>
                <w:noProof/>
              </w:rPr>
              <w:t>c</w:t>
            </w:r>
            <w:r w:rsidRPr="002722E9">
              <w:rPr>
                <w:noProof/>
              </w:rPr>
              <w:t>lause 5.</w:t>
            </w:r>
            <w:r>
              <w:rPr>
                <w:noProof/>
              </w:rPr>
              <w:t>3A</w:t>
            </w:r>
            <w:r w:rsidRPr="002722E9">
              <w:rPr>
                <w:noProof/>
              </w:rPr>
              <w:t>.1)</w:t>
            </w:r>
          </w:p>
        </w:tc>
      </w:tr>
      <w:tr w:rsidR="00F55705" w14:paraId="55C714D2" w14:textId="77777777" w:rsidTr="00547111">
        <w:tc>
          <w:tcPr>
            <w:tcW w:w="2694" w:type="dxa"/>
            <w:gridSpan w:val="2"/>
            <w:tcBorders>
              <w:left w:val="single" w:sz="4" w:space="0" w:color="auto"/>
            </w:tcBorders>
          </w:tcPr>
          <w:p w14:paraId="45913E62" w14:textId="77777777" w:rsidR="00F55705" w:rsidRDefault="00F55705" w:rsidP="00F557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5705" w:rsidRDefault="00F55705" w:rsidP="00F55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F55705" w:rsidRDefault="00F55705" w:rsidP="00F55705">
            <w:pPr>
              <w:pStyle w:val="CRCoverPage"/>
              <w:spacing w:after="0"/>
              <w:jc w:val="center"/>
              <w:rPr>
                <w:b/>
                <w:caps/>
                <w:noProof/>
              </w:rPr>
            </w:pPr>
            <w:r>
              <w:rPr>
                <w:b/>
                <w:caps/>
                <w:noProof/>
              </w:rPr>
              <w:t>x</w:t>
            </w:r>
          </w:p>
        </w:tc>
        <w:tc>
          <w:tcPr>
            <w:tcW w:w="2977" w:type="dxa"/>
            <w:gridSpan w:val="4"/>
          </w:tcPr>
          <w:p w14:paraId="1B4FF921" w14:textId="77777777" w:rsidR="00F55705" w:rsidRDefault="00F55705" w:rsidP="00F557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5705" w:rsidRDefault="00F55705" w:rsidP="00F55705">
            <w:pPr>
              <w:pStyle w:val="CRCoverPage"/>
              <w:spacing w:after="0"/>
              <w:ind w:left="99"/>
              <w:rPr>
                <w:noProof/>
              </w:rPr>
            </w:pPr>
            <w:r>
              <w:rPr>
                <w:noProof/>
              </w:rPr>
              <w:t xml:space="preserve">TS/TR ... CR ... </w:t>
            </w:r>
          </w:p>
        </w:tc>
      </w:tr>
      <w:tr w:rsidR="00F55705" w14:paraId="60DF82CC" w14:textId="77777777" w:rsidTr="008863B9">
        <w:tc>
          <w:tcPr>
            <w:tcW w:w="2694" w:type="dxa"/>
            <w:gridSpan w:val="2"/>
            <w:tcBorders>
              <w:left w:val="single" w:sz="4" w:space="0" w:color="auto"/>
            </w:tcBorders>
          </w:tcPr>
          <w:p w14:paraId="517696CD" w14:textId="77777777" w:rsidR="00F55705" w:rsidRDefault="00F55705" w:rsidP="00F55705">
            <w:pPr>
              <w:pStyle w:val="CRCoverPage"/>
              <w:spacing w:after="0"/>
              <w:rPr>
                <w:b/>
                <w:i/>
                <w:noProof/>
              </w:rPr>
            </w:pPr>
          </w:p>
        </w:tc>
        <w:tc>
          <w:tcPr>
            <w:tcW w:w="6946" w:type="dxa"/>
            <w:gridSpan w:val="9"/>
            <w:tcBorders>
              <w:right w:val="single" w:sz="4" w:space="0" w:color="auto"/>
            </w:tcBorders>
          </w:tcPr>
          <w:p w14:paraId="4D84207F" w14:textId="77777777" w:rsidR="00F55705" w:rsidRDefault="00F55705" w:rsidP="00F55705">
            <w:pPr>
              <w:pStyle w:val="CRCoverPage"/>
              <w:spacing w:after="0"/>
              <w:rPr>
                <w:noProof/>
              </w:rPr>
            </w:pPr>
          </w:p>
        </w:tc>
      </w:tr>
      <w:tr w:rsidR="00F55705" w14:paraId="556B87B6" w14:textId="77777777" w:rsidTr="008863B9">
        <w:tc>
          <w:tcPr>
            <w:tcW w:w="2694" w:type="dxa"/>
            <w:gridSpan w:val="2"/>
            <w:tcBorders>
              <w:left w:val="single" w:sz="4" w:space="0" w:color="auto"/>
              <w:bottom w:val="single" w:sz="4" w:space="0" w:color="auto"/>
            </w:tcBorders>
          </w:tcPr>
          <w:p w14:paraId="79A9C411" w14:textId="77777777" w:rsidR="00F55705" w:rsidRDefault="00F55705" w:rsidP="00F557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F55705" w:rsidRDefault="00F55705" w:rsidP="00F55705">
            <w:pPr>
              <w:pStyle w:val="CRCoverPage"/>
              <w:spacing w:after="0"/>
              <w:ind w:left="100"/>
              <w:rPr>
                <w:noProof/>
              </w:rPr>
            </w:pPr>
          </w:p>
        </w:tc>
      </w:tr>
      <w:tr w:rsidR="00F55705" w:rsidRPr="008863B9" w14:paraId="45BFE792" w14:textId="77777777" w:rsidTr="008863B9">
        <w:tc>
          <w:tcPr>
            <w:tcW w:w="2694" w:type="dxa"/>
            <w:gridSpan w:val="2"/>
            <w:tcBorders>
              <w:top w:val="single" w:sz="4" w:space="0" w:color="auto"/>
              <w:bottom w:val="single" w:sz="4" w:space="0" w:color="auto"/>
            </w:tcBorders>
          </w:tcPr>
          <w:p w14:paraId="194242DD" w14:textId="77777777" w:rsidR="00F55705" w:rsidRPr="008863B9" w:rsidRDefault="00F55705" w:rsidP="00F55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5705" w:rsidRPr="008863B9" w:rsidRDefault="00F55705" w:rsidP="00F55705">
            <w:pPr>
              <w:pStyle w:val="CRCoverPage"/>
              <w:spacing w:after="0"/>
              <w:ind w:left="100"/>
              <w:rPr>
                <w:noProof/>
                <w:sz w:val="8"/>
                <w:szCs w:val="8"/>
              </w:rPr>
            </w:pPr>
          </w:p>
        </w:tc>
      </w:tr>
      <w:tr w:rsidR="00F557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5705" w:rsidRDefault="00F55705" w:rsidP="00F557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55705" w:rsidRDefault="00F55705" w:rsidP="00F557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D8A24" w14:textId="77777777" w:rsidR="00EB676A" w:rsidRDefault="00EB676A" w:rsidP="00EB676A">
      <w:pPr>
        <w:pStyle w:val="Heading2"/>
      </w:pPr>
      <w:bookmarkStart w:id="1" w:name="_Toc91233534"/>
      <w:bookmarkStart w:id="2" w:name="_Toc100349013"/>
      <w:bookmarkStart w:id="3" w:name="_Toc106787169"/>
      <w:bookmarkStart w:id="4" w:name="_Toc21006001"/>
      <w:bookmarkStart w:id="5" w:name="_Toc36037674"/>
      <w:bookmarkStart w:id="6" w:name="_Toc43837525"/>
      <w:bookmarkStart w:id="7" w:name="_Toc60995637"/>
      <w:bookmarkStart w:id="8" w:name="_Toc69159765"/>
      <w:r>
        <w:lastRenderedPageBreak/>
        <w:t>6.2</w:t>
      </w:r>
      <w:r>
        <w:tab/>
        <w:t>Private Calls</w:t>
      </w:r>
      <w:bookmarkEnd w:id="1"/>
      <w:bookmarkEnd w:id="2"/>
      <w:bookmarkEnd w:id="3"/>
    </w:p>
    <w:p w14:paraId="44897F57" w14:textId="77777777" w:rsidR="00EB676A" w:rsidRPr="001E6C5A" w:rsidRDefault="00EB676A" w:rsidP="00EB676A">
      <w:pPr>
        <w:keepNext/>
        <w:keepLines/>
        <w:spacing w:before="120"/>
        <w:ind w:left="1134" w:hanging="1134"/>
        <w:outlineLvl w:val="2"/>
        <w:rPr>
          <w:rFonts w:ascii="Arial" w:hAnsi="Arial"/>
          <w:sz w:val="28"/>
        </w:rPr>
      </w:pPr>
      <w:bookmarkStart w:id="9" w:name="_Toc21006034"/>
      <w:bookmarkStart w:id="10" w:name="_Toc36037707"/>
      <w:bookmarkStart w:id="11" w:name="_Toc43837560"/>
      <w:bookmarkStart w:id="12" w:name="_Toc60995672"/>
      <w:bookmarkStart w:id="13" w:name="_Toc69159800"/>
      <w:bookmarkStart w:id="14" w:name="_Toc76583154"/>
      <w:bookmarkStart w:id="15" w:name="_Toc83808706"/>
      <w:bookmarkStart w:id="16" w:name="_Toc91233535"/>
      <w:bookmarkStart w:id="17" w:name="_Toc100349014"/>
      <w:bookmarkStart w:id="18" w:name="_Toc106787170"/>
      <w:r w:rsidRPr="001E6C5A">
        <w:rPr>
          <w:rFonts w:ascii="Arial" w:hAnsi="Arial"/>
          <w:sz w:val="28"/>
        </w:rPr>
        <w:t>6.2.1</w:t>
      </w:r>
      <w:r w:rsidRPr="001E6C5A">
        <w:rPr>
          <w:rFonts w:ascii="Arial" w:hAnsi="Arial"/>
          <w:sz w:val="28"/>
        </w:rPr>
        <w:tab/>
        <w:t>On-network / Private Call / On-demand / Automatic Commencement Mode / With Floor Control / Upgrade to Emergency Call / Cancellation of Emergency on User request / Client Originated (CO)</w:t>
      </w:r>
      <w:bookmarkEnd w:id="9"/>
      <w:bookmarkEnd w:id="10"/>
      <w:bookmarkEnd w:id="11"/>
      <w:bookmarkEnd w:id="12"/>
      <w:bookmarkEnd w:id="13"/>
      <w:bookmarkEnd w:id="14"/>
      <w:bookmarkEnd w:id="15"/>
      <w:bookmarkEnd w:id="16"/>
      <w:bookmarkEnd w:id="17"/>
      <w:bookmarkEnd w:id="18"/>
    </w:p>
    <w:p w14:paraId="69E6F489" w14:textId="77777777" w:rsidR="00EB676A" w:rsidRPr="001E6C5A" w:rsidRDefault="00EB676A" w:rsidP="00EB676A">
      <w:pPr>
        <w:keepNext/>
        <w:keepLines/>
        <w:spacing w:before="120"/>
        <w:ind w:left="1985" w:hanging="1985"/>
        <w:rPr>
          <w:rFonts w:ascii="Arial" w:hAnsi="Arial"/>
        </w:rPr>
      </w:pPr>
      <w:r w:rsidRPr="001E6C5A">
        <w:rPr>
          <w:rFonts w:ascii="Arial" w:hAnsi="Arial"/>
        </w:rPr>
        <w:t>6.2.1.1</w:t>
      </w:r>
      <w:r w:rsidRPr="001E6C5A">
        <w:rPr>
          <w:rFonts w:ascii="Arial" w:hAnsi="Arial"/>
        </w:rPr>
        <w:tab/>
        <w:t>Test Purpose (TP)</w:t>
      </w:r>
    </w:p>
    <w:p w14:paraId="5C4013F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214BEA8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and private emergency calls with automatic commencement }</w:t>
      </w:r>
    </w:p>
    <w:p w14:paraId="78708B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09F5E9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no Force of automatic commencement, applying End-to-end communication security with Floor Control }</w:t>
      </w:r>
    </w:p>
    <w:p w14:paraId="4CFC2DE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private call on-demand Automatic Commencement Mode, applying End-to-end communication security, and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0179E4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C3E722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AD7871"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3F2502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51FAD95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F70B64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engages in communication with the invited MCPTT User }</w:t>
      </w:r>
    </w:p>
    <w:p w14:paraId="420D62D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(Floor granting/release/deny) applying Floor Control confidentiality and integrity protection }</w:t>
      </w:r>
    </w:p>
    <w:p w14:paraId="169589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1CACFF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985C11"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5C10DA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0D91FD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4C65E4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upgrade the ongoing MCPTT private call to an MCPTT emergency private call with floor control }</w:t>
      </w:r>
    </w:p>
    <w:p w14:paraId="391BE86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re-INVITE message requesting private emergency call on-demand Automatic Commencement Mode offering a media-level section for a media-floor control entity, </w:t>
      </w:r>
      <w:r w:rsidRPr="001E6C5A">
        <w:rPr>
          <w:rFonts w:ascii="Courier New" w:hAnsi="Courier New"/>
          <w:b/>
          <w:sz w:val="16"/>
        </w:rPr>
        <w:t>and</w:t>
      </w:r>
      <w:r w:rsidRPr="001E6C5A">
        <w:rPr>
          <w:rFonts w:ascii="Courier New" w:hAnsi="Courier New"/>
          <w:sz w:val="16"/>
        </w:rPr>
        <w:t>, upon receipt of a SIP 200 (OK) response considers the call as being upgraded to emergency private call (emergency private call state = "MEPC 3: emergency-pc-granted") }</w:t>
      </w:r>
    </w:p>
    <w:p w14:paraId="7EB018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4B458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BB97FA" w14:textId="77777777" w:rsidR="00EB676A" w:rsidRPr="001E6C5A" w:rsidRDefault="00EB676A" w:rsidP="00EB676A">
      <w:pPr>
        <w:keepNext/>
        <w:keepLines/>
        <w:spacing w:before="120"/>
        <w:ind w:left="1985" w:hanging="1985"/>
        <w:rPr>
          <w:rFonts w:ascii="Arial" w:hAnsi="Arial"/>
        </w:rPr>
      </w:pPr>
      <w:r w:rsidRPr="001E6C5A">
        <w:rPr>
          <w:rFonts w:ascii="Arial" w:hAnsi="Arial"/>
        </w:rPr>
        <w:t>(4)</w:t>
      </w:r>
    </w:p>
    <w:p w14:paraId="18C240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to emergency private call with floor control }</w:t>
      </w:r>
    </w:p>
    <w:p w14:paraId="6F33BFF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F59011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engages in communication with the invited MCPTT User }</w:t>
      </w:r>
    </w:p>
    <w:p w14:paraId="048A867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including override of the invited MCPTT user (who is not in MCPTT emergency state) and applying Floor Control confidentiality and integrity protection }</w:t>
      </w:r>
    </w:p>
    <w:p w14:paraId="5155AA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E7F675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D06D8" w14:textId="77777777" w:rsidR="00EB676A" w:rsidRPr="001E6C5A" w:rsidRDefault="00EB676A" w:rsidP="00EB676A">
      <w:pPr>
        <w:keepNext/>
        <w:keepLines/>
        <w:spacing w:before="120"/>
        <w:ind w:left="1985" w:hanging="1985"/>
        <w:rPr>
          <w:rFonts w:ascii="Arial" w:hAnsi="Arial"/>
        </w:rPr>
      </w:pPr>
      <w:r w:rsidRPr="001E6C5A">
        <w:rPr>
          <w:rFonts w:ascii="Arial" w:hAnsi="Arial"/>
        </w:rPr>
        <w:t>(5)</w:t>
      </w:r>
    </w:p>
    <w:p w14:paraId="00EC5E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to emergency private call with floor control }</w:t>
      </w:r>
    </w:p>
    <w:p w14:paraId="06FE434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368D6D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ongoing MCPTT emergency private call }</w:t>
      </w:r>
    </w:p>
    <w:p w14:paraId="4806AA5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re-INVITE request requesting the emergency state cancellation, </w:t>
      </w:r>
      <w:r w:rsidRPr="001E6C5A">
        <w:rPr>
          <w:rFonts w:ascii="Courier New" w:hAnsi="Courier New"/>
          <w:b/>
          <w:sz w:val="16"/>
        </w:rPr>
        <w:t>and</w:t>
      </w:r>
      <w:r w:rsidRPr="001E6C5A">
        <w:rPr>
          <w:rFonts w:ascii="Courier New" w:hAnsi="Courier New"/>
          <w:sz w:val="16"/>
        </w:rPr>
        <w:t>. upon receipt of a SIP 200 (OK) response considers the emergency condition cancelled and the call being reverted back to MCPTT Private Call }</w:t>
      </w:r>
    </w:p>
    <w:p w14:paraId="42C2B96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34F9B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1808B1"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w:t>
      </w:r>
    </w:p>
    <w:p w14:paraId="1512619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MCPTT </w:t>
      </w:r>
      <w:r w:rsidRPr="001E6C5A">
        <w:rPr>
          <w:rFonts w:ascii="Courier New" w:hAnsi="Courier New"/>
          <w:sz w:val="16"/>
          <w:lang w:eastAsia="ko-KR"/>
        </w:rPr>
        <w:t>p</w:t>
      </w:r>
      <w:r w:rsidRPr="001E6C5A">
        <w:rPr>
          <w:rFonts w:ascii="Courier New" w:hAnsi="Courier New"/>
          <w:sz w:val="16"/>
        </w:rPr>
        <w:t xml:space="preserve">rivate </w:t>
      </w:r>
      <w:r w:rsidRPr="001E6C5A">
        <w:rPr>
          <w:rFonts w:ascii="Courier New" w:hAnsi="Courier New"/>
          <w:sz w:val="16"/>
          <w:lang w:eastAsia="ko-KR"/>
        </w:rPr>
        <w:t>c</w:t>
      </w:r>
      <w:r w:rsidRPr="001E6C5A">
        <w:rPr>
          <w:rFonts w:ascii="Courier New" w:hAnsi="Courier New"/>
          <w:sz w:val="16"/>
        </w:rPr>
        <w:t>all, on-demand Automatic Commencement Mode with Floor Control }</w:t>
      </w:r>
    </w:p>
    <w:p w14:paraId="7D37B2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CD267F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private call }</w:t>
      </w:r>
    </w:p>
    <w:p w14:paraId="0EEB49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7368996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ED2746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C8D88E" w14:textId="77777777" w:rsidR="00EB676A" w:rsidRPr="001E6C5A" w:rsidRDefault="00EB676A" w:rsidP="00EB676A">
      <w:pPr>
        <w:keepNext/>
        <w:keepLines/>
        <w:spacing w:before="120"/>
        <w:ind w:left="1985" w:hanging="1985"/>
        <w:rPr>
          <w:rFonts w:ascii="Arial" w:hAnsi="Arial"/>
        </w:rPr>
      </w:pPr>
      <w:r w:rsidRPr="001E6C5A">
        <w:rPr>
          <w:rFonts w:ascii="Arial" w:hAnsi="Arial"/>
        </w:rPr>
        <w:t>6.2.1.2</w:t>
      </w:r>
      <w:r w:rsidRPr="001E6C5A">
        <w:rPr>
          <w:rFonts w:ascii="Arial" w:hAnsi="Arial"/>
        </w:rPr>
        <w:tab/>
        <w:t>Conformance requirements</w:t>
      </w:r>
    </w:p>
    <w:p w14:paraId="46289574" w14:textId="77777777" w:rsidR="00EB676A" w:rsidRPr="001E6C5A" w:rsidRDefault="00EB676A" w:rsidP="00EB676A">
      <w:r w:rsidRPr="001E6C5A">
        <w:t>References: The conformance requirements covered in the present TC are specified in: TS 24.379 clauses 4.6.2, 4.7, 6.2.1, 6.2.5.1, 6.2.8.3.4, 6.2.8.3.6, 11.1.1.2.1.1, 11.1.1.2.1.4, 11.1.1.2.1.5, 11.1.3.1.1.1, TS 24.380 clauses 4.1.1.2, 5.2.1, 5.2.2, 12.1.2.2, 13.1, 13.3.3, TS 33.180, clause 5.3.4. Unless otherwise stated these are Rel-13 requirements.</w:t>
      </w:r>
    </w:p>
    <w:p w14:paraId="1DFA6320" w14:textId="77777777" w:rsidR="00EB676A" w:rsidRPr="001E6C5A" w:rsidRDefault="00EB676A" w:rsidP="00EB676A">
      <w:r w:rsidRPr="001E6C5A">
        <w:t>[TS 24.379, clause 4.6.2]</w:t>
      </w:r>
    </w:p>
    <w:p w14:paraId="29B99041" w14:textId="77777777" w:rsidR="00EB676A" w:rsidRPr="001E6C5A" w:rsidRDefault="00EB676A" w:rsidP="00EB676A">
      <w:r w:rsidRPr="001E6C5A">
        <w:t>Key aspects of MCPTT emergency private calls include:</w:t>
      </w:r>
    </w:p>
    <w:p w14:paraId="4EDFC7FB" w14:textId="77777777" w:rsidR="00EB676A" w:rsidRPr="001E6C5A" w:rsidRDefault="00EB676A" w:rsidP="00EB676A">
      <w:pPr>
        <w:ind w:left="568" w:hanging="284"/>
      </w:pPr>
      <w:r w:rsidRPr="001E6C5A">
        <w:t>-</w:t>
      </w:r>
      <w:r w:rsidRPr="001E6C5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t>holmberg</w:t>
      </w:r>
      <w:proofErr w:type="spellEnd"/>
      <w:r w:rsidRPr="001E6C5A">
        <w:t>-dispatch-</w:t>
      </w:r>
      <w:proofErr w:type="spellStart"/>
      <w:r w:rsidRPr="001E6C5A">
        <w:t>mcptt</w:t>
      </w:r>
      <w:proofErr w:type="spellEnd"/>
      <w:r w:rsidRPr="001E6C5A">
        <w:t>-</w:t>
      </w:r>
      <w:proofErr w:type="spellStart"/>
      <w:r w:rsidRPr="001E6C5A">
        <w:t>rp</w:t>
      </w:r>
      <w:proofErr w:type="spellEnd"/>
      <w:r w:rsidRPr="001E6C5A">
        <w:t>-namespace [48];</w:t>
      </w:r>
    </w:p>
    <w:p w14:paraId="7A07D520" w14:textId="77777777" w:rsidR="00EB676A" w:rsidRPr="001E6C5A" w:rsidRDefault="00EB676A" w:rsidP="00EB676A">
      <w:pPr>
        <w:ind w:left="568" w:hanging="284"/>
      </w:pPr>
      <w:r w:rsidRPr="001E6C5A">
        <w:t>-</w:t>
      </w:r>
      <w:r w:rsidRPr="001E6C5A">
        <w:tab/>
        <w:t>the initiator of the MCPTT emergency private call can override the other MCPTT user in the MCPTT emergency private call unless that user also has their MCPTT emergency state set;</w:t>
      </w:r>
    </w:p>
    <w:p w14:paraId="198830E0" w14:textId="77777777" w:rsidR="00EB676A" w:rsidRPr="001E6C5A" w:rsidRDefault="00EB676A" w:rsidP="00EB676A">
      <w:pPr>
        <w:ind w:left="568" w:hanging="284"/>
      </w:pPr>
      <w:r w:rsidRPr="001E6C5A">
        <w:t>...</w:t>
      </w:r>
    </w:p>
    <w:p w14:paraId="18C7CBC8" w14:textId="77777777" w:rsidR="00EB676A" w:rsidRPr="001E6C5A" w:rsidRDefault="00EB676A" w:rsidP="00EB676A">
      <w:pPr>
        <w:ind w:left="568" w:hanging="284"/>
      </w:pPr>
      <w:r w:rsidRPr="001E6C5A">
        <w:t>-</w:t>
      </w:r>
      <w:r w:rsidRPr="001E6C5A">
        <w:tab/>
        <w:t>restoration of normal floor control priority participants when the emergency elevated priority is cancelled;</w:t>
      </w:r>
    </w:p>
    <w:p w14:paraId="43E1794B" w14:textId="77777777" w:rsidR="00EB676A" w:rsidRPr="001E6C5A" w:rsidRDefault="00EB676A" w:rsidP="00EB676A">
      <w:pPr>
        <w:ind w:left="568" w:hanging="284"/>
      </w:pPr>
      <w:r w:rsidRPr="001E6C5A">
        <w:t>-</w:t>
      </w:r>
      <w:r w:rsidRPr="001E6C5A">
        <w:tab/>
        <w:t>requires the MCPTT user to be authorised to either originate or cancel an MCPTT emergency private call;</w:t>
      </w:r>
    </w:p>
    <w:p w14:paraId="3BF71095" w14:textId="77777777" w:rsidR="00EB676A" w:rsidRPr="001E6C5A" w:rsidRDefault="00EB676A" w:rsidP="00EB676A">
      <w:pPr>
        <w:ind w:left="568" w:hanging="284"/>
      </w:pPr>
      <w:r w:rsidRPr="001E6C5A">
        <w:t>...</w:t>
      </w:r>
    </w:p>
    <w:p w14:paraId="1043F1E8" w14:textId="77777777" w:rsidR="00EB676A" w:rsidRPr="001E6C5A" w:rsidRDefault="00EB676A" w:rsidP="00EB676A">
      <w:pPr>
        <w:ind w:left="568" w:hanging="284"/>
      </w:pPr>
      <w:r w:rsidRPr="001E6C5A">
        <w:t>-</w:t>
      </w:r>
      <w:r w:rsidRPr="001E6C5A">
        <w:tab/>
        <w:t>the originator of the MCPTT emergency private call can request that the call use either manual or automatic commencement mode.</w:t>
      </w:r>
    </w:p>
    <w:p w14:paraId="19A41997" w14:textId="77777777" w:rsidR="00EB676A" w:rsidRPr="001E6C5A" w:rsidRDefault="00EB676A" w:rsidP="00EB676A">
      <w:r w:rsidRPr="001E6C5A">
        <w:t>[TS 24.379, clause 4.7]</w:t>
      </w:r>
    </w:p>
    <w:p w14:paraId="47767432" w14:textId="77777777" w:rsidR="00EB676A" w:rsidRPr="001E6C5A" w:rsidRDefault="00EB676A" w:rsidP="00EB676A">
      <w:r w:rsidRPr="001E6C5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265480CD" w14:textId="77777777" w:rsidR="00EB676A" w:rsidRPr="001E6C5A" w:rsidRDefault="00EB676A" w:rsidP="00EB676A">
      <w:r w:rsidRPr="001E6C5A">
        <w:t>...</w:t>
      </w:r>
    </w:p>
    <w:p w14:paraId="12DDFBC3" w14:textId="77777777" w:rsidR="00EB676A" w:rsidRPr="001E6C5A" w:rsidRDefault="00EB676A" w:rsidP="00EB676A">
      <w:r w:rsidRPr="001E6C5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t>mgmt</w:t>
      </w:r>
      <w:proofErr w:type="spellEnd"/>
      <w:r w:rsidRPr="001E6C5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9101FA9" w14:textId="77777777" w:rsidR="00EB676A" w:rsidRPr="001E6C5A" w:rsidRDefault="00EB676A" w:rsidP="00EB676A">
      <w:r w:rsidRPr="001E6C5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2A9B7C99" w14:textId="77777777" w:rsidR="00EB676A" w:rsidRPr="001E6C5A" w:rsidRDefault="00EB676A" w:rsidP="00EB676A">
      <w:r w:rsidRPr="001E6C5A">
        <w:lastRenderedPageBreak/>
        <w:t>[TS 33.179, clause 5.3.4]</w:t>
      </w:r>
    </w:p>
    <w:p w14:paraId="2A07CA22" w14:textId="77777777" w:rsidR="00EB676A" w:rsidRPr="001E6C5A" w:rsidRDefault="00EB676A" w:rsidP="00EB676A">
      <w:pPr>
        <w:keepNext/>
        <w:keepLines/>
      </w:pPr>
      <w:r w:rsidRPr="001E6C5A">
        <w:t>End-to-end communication security for either group or private calls requires the provisioning of key material from the KMS. The key material provisioned to each user is listed below:</w:t>
      </w:r>
    </w:p>
    <w:p w14:paraId="07E237F2" w14:textId="77777777" w:rsidR="00EB676A" w:rsidRPr="001E6C5A" w:rsidRDefault="00EB676A" w:rsidP="00EB676A">
      <w:pPr>
        <w:ind w:left="568" w:hanging="284"/>
      </w:pPr>
      <w:r w:rsidRPr="001E6C5A">
        <w:t>-</w:t>
      </w:r>
      <w:r w:rsidRPr="001E6C5A">
        <w:tab/>
        <w:t xml:space="preserve">A </w:t>
      </w:r>
      <w:proofErr w:type="spellStart"/>
      <w:r w:rsidRPr="001E6C5A">
        <w:t>KMSInit</w:t>
      </w:r>
      <w:proofErr w:type="spellEnd"/>
      <w:r w:rsidRPr="001E6C5A">
        <w:t xml:space="preserve"> Response contains the Home KMS Certificate (domain specific key material associated to the KMS), and may contain:</w:t>
      </w:r>
    </w:p>
    <w:p w14:paraId="0C88FE3B"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the offline-provisioned, bootstrap </w:t>
      </w:r>
      <w:proofErr w:type="spellStart"/>
      <w:r w:rsidRPr="001E6C5A">
        <w:t>TrK</w:t>
      </w:r>
      <w:proofErr w:type="spellEnd"/>
      <w:r w:rsidRPr="001E6C5A">
        <w:t>).</w:t>
      </w:r>
    </w:p>
    <w:p w14:paraId="7E8DE390" w14:textId="77777777" w:rsidR="00EB676A" w:rsidRPr="001E6C5A" w:rsidRDefault="00EB676A" w:rsidP="00EB676A">
      <w:pPr>
        <w:ind w:left="568" w:hanging="284"/>
      </w:pPr>
      <w:r w:rsidRPr="001E6C5A">
        <w:t>-</w:t>
      </w:r>
      <w:r w:rsidRPr="001E6C5A">
        <w:tab/>
        <w:t xml:space="preserve">A </w:t>
      </w:r>
      <w:proofErr w:type="spellStart"/>
      <w:r w:rsidRPr="001E6C5A">
        <w:t>KMSKeyProv</w:t>
      </w:r>
      <w:proofErr w:type="spellEnd"/>
      <w:r w:rsidRPr="001E6C5A">
        <w:t xml:space="preserve"> Response contains zero, or more, </w:t>
      </w:r>
      <w:proofErr w:type="spellStart"/>
      <w:r w:rsidRPr="001E6C5A">
        <w:t>KMSKeySets</w:t>
      </w:r>
      <w:proofErr w:type="spellEnd"/>
      <w:r w:rsidRPr="001E6C5A">
        <w:t xml:space="preserve"> and may contain:</w:t>
      </w:r>
    </w:p>
    <w:p w14:paraId="24600C1E"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existing </w:t>
      </w:r>
      <w:proofErr w:type="spellStart"/>
      <w:r w:rsidRPr="001E6C5A">
        <w:t>TrK</w:t>
      </w:r>
      <w:proofErr w:type="spellEnd"/>
      <w:r w:rsidRPr="001E6C5A">
        <w:t>).</w:t>
      </w:r>
    </w:p>
    <w:p w14:paraId="13BD97AB" w14:textId="77777777" w:rsidR="00EB676A" w:rsidRPr="001E6C5A" w:rsidRDefault="00EB676A" w:rsidP="00EB676A">
      <w:pPr>
        <w:ind w:left="568" w:hanging="284"/>
      </w:pPr>
      <w:r w:rsidRPr="001E6C5A">
        <w:t>-</w:t>
      </w:r>
      <w:r w:rsidRPr="001E6C5A">
        <w:tab/>
        <w:t xml:space="preserve">A </w:t>
      </w:r>
      <w:proofErr w:type="spellStart"/>
      <w:r w:rsidRPr="001E6C5A">
        <w:t>KMSCertCache</w:t>
      </w:r>
      <w:proofErr w:type="spellEnd"/>
      <w:r w:rsidRPr="001E6C5A">
        <w:t xml:space="preserve"> Response may contain:</w:t>
      </w:r>
    </w:p>
    <w:p w14:paraId="6B703A82" w14:textId="77777777" w:rsidR="00EB676A" w:rsidRPr="001E6C5A" w:rsidRDefault="00EB676A" w:rsidP="00EB676A">
      <w:pPr>
        <w:ind w:left="851" w:hanging="284"/>
      </w:pPr>
      <w:r w:rsidRPr="001E6C5A">
        <w:t>-</w:t>
      </w:r>
      <w:r w:rsidRPr="001E6C5A">
        <w:tab/>
        <w:t>Home KMS Certificate(s) (current, updated or future).</w:t>
      </w:r>
    </w:p>
    <w:p w14:paraId="4B8180B1" w14:textId="77777777" w:rsidR="00EB676A" w:rsidRPr="001E6C5A" w:rsidRDefault="00EB676A" w:rsidP="00EB676A">
      <w:pPr>
        <w:ind w:left="851" w:hanging="284"/>
      </w:pPr>
      <w:r w:rsidRPr="001E6C5A">
        <w:t>-</w:t>
      </w:r>
      <w:r w:rsidRPr="001E6C5A">
        <w:tab/>
        <w:t>External KMS Certificates. This is domain specific key material associated with other KMSs. It is required to enable secure communications across security domains.</w:t>
      </w:r>
    </w:p>
    <w:p w14:paraId="4232DCB1" w14:textId="77777777" w:rsidR="00EB676A" w:rsidRPr="001E6C5A" w:rsidRDefault="00EB676A" w:rsidP="00EB676A">
      <w:r w:rsidRPr="001E6C5A">
        <w:t>[TS 24.379, clause 6.2.1]</w:t>
      </w:r>
    </w:p>
    <w:p w14:paraId="34495CB3"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7D76162A" w14:textId="77777777" w:rsidR="00EB676A" w:rsidRPr="001E6C5A" w:rsidRDefault="00EB676A" w:rsidP="00EB676A">
      <w:r w:rsidRPr="001E6C5A">
        <w:t>When composing an SDP offer according to 3GPP TS 24.229 [4] the MCPTT client:</w:t>
      </w:r>
    </w:p>
    <w:p w14:paraId="363D52FA"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69A51543"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7D2DA060"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5A6E7870" w14:textId="77777777" w:rsidR="00EB676A" w:rsidRPr="001E6C5A" w:rsidRDefault="00EB676A" w:rsidP="00EB676A">
      <w:pPr>
        <w:ind w:left="851" w:hanging="284"/>
      </w:pPr>
      <w:r w:rsidRPr="001E6C5A">
        <w:t>a)</w:t>
      </w:r>
      <w:r w:rsidRPr="001E6C5A">
        <w:tab/>
        <w:t>the port number for the media stream selected; and</w:t>
      </w:r>
    </w:p>
    <w:p w14:paraId="5B0F3A60"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723F5EF9" w14:textId="77777777" w:rsidR="00EB676A" w:rsidRPr="001E6C5A" w:rsidRDefault="00EB676A" w:rsidP="00EB676A">
      <w:pPr>
        <w:ind w:left="1135" w:hanging="284"/>
      </w:pPr>
      <w:r w:rsidRPr="001E6C5A">
        <w:t>...</w:t>
      </w:r>
    </w:p>
    <w:p w14:paraId="042B5818"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0DDF37E9" w14:textId="77777777" w:rsidR="00EB676A" w:rsidRPr="001E6C5A" w:rsidRDefault="00EB676A" w:rsidP="00EB676A">
      <w:pPr>
        <w:ind w:left="568" w:hanging="284"/>
      </w:pPr>
      <w:r w:rsidRPr="001E6C5A">
        <w:t>3)</w:t>
      </w:r>
      <w:r w:rsidRPr="001E6C5A">
        <w:tab/>
        <w:t>if floor control shall be used during the session, shall include an "m=application" media-level section as specified in 3GPP TS 24.380 [5] clause 12 for a media-floor control entity, consisting of:</w:t>
      </w:r>
    </w:p>
    <w:p w14:paraId="4770990C" w14:textId="77777777" w:rsidR="00EB676A" w:rsidRPr="001E6C5A" w:rsidRDefault="00EB676A" w:rsidP="00EB676A">
      <w:pPr>
        <w:ind w:left="851" w:hanging="284"/>
      </w:pPr>
      <w:r w:rsidRPr="001E6C5A">
        <w:t>a)</w:t>
      </w:r>
      <w:r w:rsidRPr="001E6C5A">
        <w:tab/>
        <w:t>the port number for the media-floor control entity selected as specified in 3GPP TS 24.380 [5]; and</w:t>
      </w:r>
    </w:p>
    <w:p w14:paraId="45AC2C10" w14:textId="77777777" w:rsidR="00EB676A" w:rsidRPr="001E6C5A" w:rsidRDefault="00EB676A" w:rsidP="00EB676A">
      <w:pPr>
        <w:ind w:left="851" w:hanging="284"/>
      </w:pPr>
      <w:r w:rsidRPr="001E6C5A">
        <w:t>b)</w:t>
      </w:r>
      <w:r w:rsidRPr="001E6C5A">
        <w:tab/>
        <w:t>the '</w:t>
      </w:r>
      <w:proofErr w:type="spellStart"/>
      <w:r w:rsidRPr="001E6C5A">
        <w:t>fmtp</w:t>
      </w:r>
      <w:proofErr w:type="spellEnd"/>
      <w:r w:rsidRPr="001E6C5A">
        <w:t>' attributes as specified in 3GPP TS 24.380 [5] clause 14; and</w:t>
      </w:r>
    </w:p>
    <w:p w14:paraId="79233F52"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58412100" w14:textId="77777777" w:rsidR="00EB676A" w:rsidRPr="001E6C5A" w:rsidRDefault="00EB676A" w:rsidP="00EB676A">
      <w:r w:rsidRPr="001E6C5A">
        <w:t>[TS 24.379, clause 6.2.5.1]</w:t>
      </w:r>
    </w:p>
    <w:p w14:paraId="559BF2B6"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5ABB17AB"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5687D602"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3429F13B"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48182A7E" w14:textId="77777777" w:rsidR="00EB676A" w:rsidRPr="001E6C5A" w:rsidRDefault="00EB676A" w:rsidP="00EB676A">
      <w:pPr>
        <w:ind w:left="568" w:hanging="284"/>
      </w:pPr>
      <w:r w:rsidRPr="001E6C5A">
        <w:rPr>
          <w:lang w:eastAsia="ko-KR"/>
        </w:rPr>
        <w:lastRenderedPageBreak/>
        <w:t>4)</w:t>
      </w:r>
      <w:r w:rsidRPr="001E6C5A">
        <w:rPr>
          <w:lang w:eastAsia="ko-KR"/>
        </w:rPr>
        <w:tab/>
        <w:t>shall send a SIP BYE request towards MCPTT server according to 3GPP TS 24.229 [4].</w:t>
      </w:r>
    </w:p>
    <w:p w14:paraId="6222F73E"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7273ECB2" w14:textId="77777777" w:rsidR="00EB676A" w:rsidRPr="001E6C5A" w:rsidRDefault="00EB676A" w:rsidP="00EB676A">
      <w:r w:rsidRPr="001E6C5A">
        <w:t>[TS 24.379, clause 6.2.8.3.4]</w:t>
      </w:r>
    </w:p>
    <w:p w14:paraId="644C6D6F" w14:textId="77777777" w:rsidR="00EB676A" w:rsidRPr="001E6C5A" w:rsidRDefault="00EB676A" w:rsidP="00EB676A">
      <w:pPr>
        <w:rPr>
          <w:rFonts w:eastAsia="SimSun"/>
        </w:rPr>
      </w:pPr>
      <w:r w:rsidRPr="001E6C5A">
        <w:rPr>
          <w:rFonts w:eastAsia="SimSun"/>
        </w:rPr>
        <w:t xml:space="preserve">On receiving a SIP 2xx response to a SIP request for an MCPTT emergency private call and </w:t>
      </w:r>
      <w:r w:rsidRPr="001E6C5A">
        <w:t>if the MCPTT emergency private call state is set to "MEPC 2: emergency-pc-requested" or "MEPC 3: emergency-pc-granted"</w:t>
      </w:r>
      <w:r w:rsidRPr="001E6C5A">
        <w:rPr>
          <w:rFonts w:eastAsia="SimSun"/>
        </w:rPr>
        <w:t>, the MCPTT client:</w:t>
      </w:r>
    </w:p>
    <w:p w14:paraId="630F366E" w14:textId="77777777" w:rsidR="00EB676A" w:rsidRPr="001E6C5A" w:rsidRDefault="00EB676A" w:rsidP="00EB676A">
      <w:pPr>
        <w:ind w:left="568" w:hanging="284"/>
      </w:pPr>
      <w:r w:rsidRPr="001E6C5A">
        <w:t>1)</w:t>
      </w:r>
      <w:r w:rsidRPr="001E6C5A">
        <w:tab/>
        <w:t>shall set the MCPTT emergency private priority state of the call to "MEPP 2: in-progress" if it was not already set;</w:t>
      </w:r>
    </w:p>
    <w:p w14:paraId="59A80482" w14:textId="77777777" w:rsidR="00EB676A" w:rsidRPr="001E6C5A" w:rsidRDefault="00EB676A" w:rsidP="00EB676A">
      <w:pPr>
        <w:ind w:left="568" w:hanging="284"/>
      </w:pPr>
      <w:r w:rsidRPr="001E6C5A">
        <w:t>2)</w:t>
      </w:r>
      <w:r w:rsidRPr="001E6C5A">
        <w:tab/>
        <w:t>shall set the MCPTT emergency private call state to "MEPC 3: emergency-pc-granted"; and</w:t>
      </w:r>
    </w:p>
    <w:p w14:paraId="1DC1D44F" w14:textId="77777777" w:rsidR="00EB676A" w:rsidRPr="001E6C5A" w:rsidRDefault="00EB676A" w:rsidP="00EB676A">
      <w:r w:rsidRPr="001E6C5A">
        <w:t>[TS 24.379, clause 6.2.8.3.6]</w:t>
      </w:r>
    </w:p>
    <w:p w14:paraId="2FFA8F73" w14:textId="77777777" w:rsidR="00EB676A" w:rsidRPr="001E6C5A" w:rsidRDefault="00EB676A" w:rsidP="00EB676A">
      <w:r w:rsidRPr="001E6C5A">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3A5E03D2" w14:textId="77777777" w:rsidR="00EB676A" w:rsidRPr="001E6C5A" w:rsidRDefault="00EB676A" w:rsidP="00EB676A">
      <w:pPr>
        <w:keepLines/>
        <w:ind w:left="1135" w:hanging="851"/>
      </w:pPr>
      <w:r w:rsidRPr="001E6C5A">
        <w:t>NOTE 1:</w:t>
      </w:r>
      <w:r w:rsidRPr="001E6C5A">
        <w:tab/>
        <w:t>This procedure assumes that the MCPTT client in the calling procedure has verified that the MCPTT user has made an authorised request for cancelling MCPTT the in-progress emergency private call state of the call.</w:t>
      </w:r>
    </w:p>
    <w:p w14:paraId="43C56F59" w14:textId="77777777" w:rsidR="00EB676A" w:rsidRPr="001E6C5A" w:rsidRDefault="00EB676A" w:rsidP="00EB676A">
      <w:r w:rsidRPr="001E6C5A">
        <w:t>The MCPTT client:</w:t>
      </w:r>
    </w:p>
    <w:p w14:paraId="084D7DEE" w14:textId="77777777" w:rsidR="00EB676A" w:rsidRPr="001E6C5A" w:rsidRDefault="00EB676A" w:rsidP="00EB676A">
      <w:pPr>
        <w:ind w:left="568" w:hanging="284"/>
      </w:pPr>
      <w:r w:rsidRPr="001E6C5A">
        <w:t>1)</w:t>
      </w:r>
      <w:r w:rsidRPr="001E6C5A">
        <w:tab/>
        <w:t>shall include in the SIP re-INVITE request an application/vnd.3gpp.mcptt-info+xml MIME body as defined in clause F.1 with the &lt;emergency-</w:t>
      </w:r>
      <w:proofErr w:type="spellStart"/>
      <w:r w:rsidRPr="001E6C5A">
        <w:t>ind</w:t>
      </w:r>
      <w:proofErr w:type="spellEnd"/>
      <w:r w:rsidRPr="001E6C5A">
        <w:t>&gt; element set to "false";</w:t>
      </w:r>
    </w:p>
    <w:p w14:paraId="1FE4C9B6" w14:textId="77777777" w:rsidR="00EB676A" w:rsidRPr="001E6C5A" w:rsidRDefault="00EB676A" w:rsidP="00EB676A">
      <w:pPr>
        <w:ind w:left="568" w:hanging="284"/>
      </w:pPr>
      <w:r w:rsidRPr="001E6C5A">
        <w:t>2)</w:t>
      </w:r>
      <w:r w:rsidRPr="001E6C5A">
        <w:tab/>
        <w:t>shall clear the MCPTT emergency state; and</w:t>
      </w:r>
    </w:p>
    <w:p w14:paraId="271B1213" w14:textId="77777777" w:rsidR="00EB676A" w:rsidRPr="001E6C5A" w:rsidRDefault="00EB676A" w:rsidP="00EB676A">
      <w:pPr>
        <w:ind w:left="568" w:hanging="284"/>
      </w:pPr>
      <w:r w:rsidRPr="001E6C5A">
        <w:t>3)</w:t>
      </w:r>
      <w:r w:rsidRPr="001E6C5A">
        <w:tab/>
        <w:t>shall set MCPTT emergency private priority state of the MCPTT emergency private call to "MEPP 3: cancel-pending".</w:t>
      </w:r>
    </w:p>
    <w:p w14:paraId="54913D44" w14:textId="77777777" w:rsidR="00EB676A" w:rsidRPr="001E6C5A" w:rsidRDefault="00EB676A" w:rsidP="00EB676A">
      <w:pPr>
        <w:keepLines/>
        <w:ind w:left="1135" w:hanging="851"/>
      </w:pPr>
      <w:r w:rsidRPr="001E6C5A">
        <w:t>NOTE 2:</w:t>
      </w:r>
      <w:r w:rsidRPr="001E6C5A">
        <w:tab/>
        <w:t>This is the case of an MCPTT user who has initiated an MCPTT emergency private call and wants to cancel it.</w:t>
      </w:r>
    </w:p>
    <w:p w14:paraId="62E835CA" w14:textId="77777777" w:rsidR="00EB676A" w:rsidRPr="001E6C5A" w:rsidRDefault="00EB676A" w:rsidP="00EB676A">
      <w:r w:rsidRPr="001E6C5A">
        <w:t>[TS 24.379, clause 11.1.1.2.1.1]</w:t>
      </w:r>
    </w:p>
    <w:p w14:paraId="0164694B"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04280CBC" w14:textId="77777777" w:rsidR="00EB676A" w:rsidRPr="001E6C5A" w:rsidRDefault="00EB676A" w:rsidP="00EB676A">
      <w:pPr>
        <w:rPr>
          <w:lang w:eastAsia="ko-KR"/>
        </w:rPr>
      </w:pPr>
      <w:r w:rsidRPr="001E6C5A">
        <w:rPr>
          <w:lang w:eastAsia="ko-KR"/>
        </w:rPr>
        <w:t>The MCPTT client:</w:t>
      </w:r>
    </w:p>
    <w:p w14:paraId="0F7D3B67"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525C98BF" w14:textId="77777777" w:rsidR="00EB676A" w:rsidRPr="001E6C5A" w:rsidRDefault="00EB676A" w:rsidP="00EB676A">
      <w:pPr>
        <w:ind w:left="568" w:hanging="284"/>
        <w:rPr>
          <w:lang w:eastAsia="ko-KR"/>
        </w:rPr>
      </w:pPr>
      <w:r w:rsidRPr="001E6C5A">
        <w:rPr>
          <w:lang w:eastAsia="ko-KR"/>
        </w:rPr>
        <w:t>...</w:t>
      </w:r>
    </w:p>
    <w:p w14:paraId="455CA60B"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0E5ACB11"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4C2D0133"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7593D9F1"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441CD947"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21C853D5" w14:textId="77777777" w:rsidR="00EB676A" w:rsidRPr="001E6C5A" w:rsidRDefault="00EB676A" w:rsidP="00EB676A">
      <w:pPr>
        <w:ind w:left="568" w:hanging="284"/>
        <w:rPr>
          <w:lang w:eastAsia="ko-KR"/>
        </w:rPr>
      </w:pPr>
      <w:r w:rsidRPr="001E6C5A">
        <w:rPr>
          <w:lang w:eastAsia="ko-KR"/>
        </w:rPr>
        <w:lastRenderedPageBreak/>
        <w:t>8)</w:t>
      </w:r>
      <w:r w:rsidRPr="001E6C5A">
        <w:rPr>
          <w:lang w:eastAsia="ko-KR"/>
        </w:rPr>
        <w:tab/>
        <w:t>shall insert in the SIP INVITE request a MIME resource-lists body with the MCPTT ID of the invited MCPTT user, according to rules and procedures of IETF RFC 5366 [20];</w:t>
      </w:r>
    </w:p>
    <w:p w14:paraId="1D44E075"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7663A651"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67F06C02"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0D6C68DD"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12FF9B7D"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72FCBC89"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64D9C176" w14:textId="77777777" w:rsidR="00EB676A" w:rsidRPr="001E6C5A" w:rsidRDefault="00EB676A" w:rsidP="00EB676A">
      <w:pPr>
        <w:ind w:left="851" w:hanging="284"/>
        <w:rPr>
          <w:lang w:eastAsia="ko-KR"/>
        </w:rPr>
      </w:pPr>
      <w:r w:rsidRPr="001E6C5A">
        <w:rPr>
          <w:lang w:eastAsia="ko-KR"/>
        </w:rPr>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10DFC913"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7431A562"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2FA28562" w14:textId="77777777" w:rsidR="00EB676A" w:rsidRPr="001E6C5A" w:rsidRDefault="00EB676A" w:rsidP="00EB676A">
      <w:pPr>
        <w:ind w:left="568" w:hanging="284"/>
        <w:rPr>
          <w:lang w:eastAsia="ko-KR"/>
        </w:rPr>
      </w:pPr>
      <w:r w:rsidRPr="001E6C5A">
        <w:rPr>
          <w:lang w:eastAsia="ko-KR"/>
        </w:rPr>
        <w:t>11)</w:t>
      </w:r>
      <w:r w:rsidRPr="001E6C5A">
        <w:rPr>
          <w:lang w:eastAsia="ko-KR"/>
        </w:rPr>
        <w:tab/>
        <w:t>if implicit floor control is required, shall comply with the conditions specified in subclause 6.4;</w:t>
      </w:r>
    </w:p>
    <w:p w14:paraId="08E3BFEB"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24466082" w14:textId="77777777" w:rsidR="00EB676A" w:rsidRPr="001E6C5A" w:rsidRDefault="00EB676A" w:rsidP="00EB676A">
      <w:pPr>
        <w:ind w:left="851" w:hanging="284"/>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3AF10F4D" w14:textId="77777777" w:rsidR="00EB676A" w:rsidRPr="001E6C5A" w:rsidRDefault="00EB676A" w:rsidP="00EB676A">
      <w:pPr>
        <w:ind w:left="851" w:hanging="284"/>
        <w:rPr>
          <w:lang w:eastAsia="ko-KR"/>
        </w:rPr>
      </w:pPr>
      <w:r w:rsidRPr="001E6C5A">
        <w:rPr>
          <w:lang w:eastAsia="ko-KR"/>
        </w:rPr>
        <w:t>...</w:t>
      </w:r>
    </w:p>
    <w:p w14:paraId="4CE4E007"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03734B55" w14:textId="77777777" w:rsidR="00EB676A" w:rsidRPr="001E6C5A" w:rsidRDefault="00EB676A" w:rsidP="00EB676A">
      <w:pPr>
        <w:ind w:left="568" w:hanging="284"/>
        <w:rPr>
          <w:lang w:eastAsia="ko-KR"/>
        </w:rPr>
      </w:pPr>
      <w:r w:rsidRPr="001E6C5A">
        <w:rPr>
          <w:lang w:eastAsia="ko-KR"/>
        </w:rPr>
        <w:t>...</w:t>
      </w:r>
    </w:p>
    <w:p w14:paraId="791DA6BC"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0192769B"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6ADCD8F8"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357C98EF"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803CAFD"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148F0E4D" w14:textId="77777777" w:rsidR="00EB676A" w:rsidRPr="001E6C5A" w:rsidRDefault="00EB676A" w:rsidP="00EB676A">
      <w:pPr>
        <w:ind w:left="568" w:hanging="284"/>
        <w:rPr>
          <w:lang w:eastAsia="ko-KR"/>
        </w:rPr>
      </w:pPr>
      <w:r w:rsidRPr="001E6C5A">
        <w:rPr>
          <w:lang w:eastAsia="ko-KR"/>
        </w:rPr>
        <w:t>...</w:t>
      </w:r>
    </w:p>
    <w:p w14:paraId="4F2450E6"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3F4078D9" w14:textId="77777777" w:rsidR="00EB676A" w:rsidRPr="001E6C5A" w:rsidRDefault="00EB676A" w:rsidP="00EB676A">
      <w:r w:rsidRPr="001E6C5A">
        <w:t>[TS 24.379, clause 11.1.1.2.1.4]</w:t>
      </w:r>
    </w:p>
    <w:p w14:paraId="2768E8E3" w14:textId="77777777" w:rsidR="00EB676A" w:rsidRPr="001E6C5A" w:rsidRDefault="00EB676A" w:rsidP="00EB676A">
      <w:r w:rsidRPr="001E6C5A">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7EBB0DF3" w14:textId="77777777" w:rsidR="00EB676A" w:rsidRPr="001E6C5A" w:rsidRDefault="00EB676A" w:rsidP="00EB676A">
      <w:r w:rsidRPr="001E6C5A">
        <w:t>The MCPTT client:</w:t>
      </w:r>
    </w:p>
    <w:p w14:paraId="69131A09" w14:textId="77777777" w:rsidR="00EB676A" w:rsidRPr="001E6C5A" w:rsidRDefault="00EB676A" w:rsidP="00EB676A">
      <w:pPr>
        <w:ind w:left="568" w:hanging="284"/>
      </w:pPr>
      <w:r w:rsidRPr="001E6C5A">
        <w:lastRenderedPageBreak/>
        <w:t>1)</w:t>
      </w:r>
      <w:r w:rsidRPr="001E6C5A">
        <w:tab/>
        <w:t>if the MCPTT user is not authorised to cancel the in-progress emergency condition on an MCPTT emergency private call as determined by the procedures of subclause 6.2.8.3.1.2, the MCPTT client:</w:t>
      </w:r>
    </w:p>
    <w:p w14:paraId="1CDAC7BA" w14:textId="77777777" w:rsidR="00EB676A" w:rsidRPr="001E6C5A" w:rsidRDefault="00EB676A" w:rsidP="00EB676A">
      <w:pPr>
        <w:ind w:left="851" w:hanging="284"/>
      </w:pPr>
      <w:r w:rsidRPr="001E6C5A">
        <w:t>a)</w:t>
      </w:r>
      <w:r w:rsidRPr="001E6C5A">
        <w:tab/>
        <w:t>should indicate to the MCPTT user that they are not authorised to cancel the in-progress emergency condition on an MCPTT emergency private call; and</w:t>
      </w:r>
    </w:p>
    <w:p w14:paraId="102CF919" w14:textId="77777777" w:rsidR="00EB676A" w:rsidRPr="001E6C5A" w:rsidRDefault="00EB676A" w:rsidP="00EB676A">
      <w:pPr>
        <w:ind w:left="851" w:hanging="284"/>
      </w:pPr>
      <w:r w:rsidRPr="001E6C5A">
        <w:t>b)</w:t>
      </w:r>
      <w:r w:rsidRPr="001E6C5A">
        <w:tab/>
        <w:t>shall skip the remaining steps of the current subclause;</w:t>
      </w:r>
    </w:p>
    <w:p w14:paraId="285CF559" w14:textId="77777777" w:rsidR="00EB676A" w:rsidRPr="001E6C5A" w:rsidRDefault="00EB676A" w:rsidP="00EB676A">
      <w:pPr>
        <w:ind w:left="568" w:hanging="284"/>
      </w:pPr>
      <w:r w:rsidRPr="001E6C5A">
        <w:t>2)</w:t>
      </w:r>
      <w:r w:rsidRPr="001E6C5A">
        <w:tab/>
        <w:t>shall, if the MCPTT user is cancelling an in-progress emergency condition and optionally an MCPTT emergency alert originated by the MCPTT user,  include an application/vnd.3gpp.mcptt-info+xml MIME body populated as specified in subclause 6.2.8.3.6;</w:t>
      </w:r>
    </w:p>
    <w:p w14:paraId="113D12D4" w14:textId="77777777" w:rsidR="00EB676A" w:rsidRPr="001E6C5A" w:rsidRDefault="00EB676A" w:rsidP="00EB676A">
      <w:pPr>
        <w:ind w:left="568" w:hanging="284"/>
      </w:pPr>
      <w:r w:rsidRPr="001E6C5A">
        <w:t>...</w:t>
      </w:r>
    </w:p>
    <w:p w14:paraId="6F080B08" w14:textId="77777777" w:rsidR="00EB676A" w:rsidRPr="001E6C5A" w:rsidRDefault="00EB676A" w:rsidP="00EB676A">
      <w:pPr>
        <w:ind w:left="568" w:hanging="284"/>
      </w:pPr>
      <w:r w:rsidRPr="001E6C5A">
        <w:t>4)</w:t>
      </w:r>
      <w:r w:rsidRPr="001E6C5A">
        <w:tab/>
        <w:t>shall include a Resource-Priority header field and comply with the procedures in subclause 6.2.8.3.3;</w:t>
      </w:r>
    </w:p>
    <w:p w14:paraId="229C1EB4" w14:textId="77777777" w:rsidR="00EB676A" w:rsidRPr="001E6C5A" w:rsidRDefault="00EB676A" w:rsidP="00EB676A">
      <w:pPr>
        <w:ind w:left="568" w:hanging="284"/>
      </w:pPr>
      <w:r w:rsidRPr="001E6C5A">
        <w:t>5)</w:t>
      </w:r>
      <w:r w:rsidRPr="001E6C5A">
        <w:tab/>
        <w:t>shall include in the SIP re-INVITE request an SDP offer the media parameters as currently established;</w:t>
      </w:r>
    </w:p>
    <w:p w14:paraId="5A52AF56" w14:textId="77777777" w:rsidR="00EB676A" w:rsidRPr="001E6C5A" w:rsidRDefault="00EB676A" w:rsidP="00EB676A">
      <w:pPr>
        <w:keepLines/>
        <w:ind w:left="1135" w:hanging="851"/>
      </w:pPr>
      <w:r w:rsidRPr="001E6C5A">
        <w:rPr>
          <w:lang w:eastAsia="ko-KR"/>
        </w:rPr>
        <w:t>NOTE 1:</w:t>
      </w:r>
      <w:r w:rsidRPr="001E6C5A">
        <w:rPr>
          <w:lang w:eastAsia="ko-KR"/>
        </w:rPr>
        <w:tab/>
        <w:t xml:space="preserve">The SIP re-INVITE request can be sent within an on-demand session or a pre-established session associated with an MCPTT group session. If the </w:t>
      </w:r>
      <w:r w:rsidRPr="001E6C5A">
        <w:t>SIP re-INVITE request</w:t>
      </w:r>
      <w:r w:rsidRPr="001E6C5A">
        <w:rPr>
          <w:lang w:eastAsia="ko-KR"/>
        </w:rPr>
        <w:t xml:space="preserve"> is sent within a pre-established session, </w:t>
      </w:r>
      <w:r w:rsidRPr="001E6C5A">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t>ession.</w:t>
      </w:r>
    </w:p>
    <w:p w14:paraId="311D6F2D" w14:textId="77777777" w:rsidR="00EB676A" w:rsidRPr="001E6C5A" w:rsidRDefault="00EB676A" w:rsidP="00EB676A">
      <w:pPr>
        <w:ind w:left="568" w:hanging="284"/>
      </w:pPr>
      <w:r w:rsidRPr="001E6C5A">
        <w:t>6)</w:t>
      </w:r>
      <w:r w:rsidRPr="001E6C5A">
        <w:tab/>
        <w:t>if an implicit floor request is required, shall indicate this as specified in subclause 6.4; and</w:t>
      </w:r>
    </w:p>
    <w:p w14:paraId="513EF1A1" w14:textId="77777777" w:rsidR="00EB676A" w:rsidRPr="001E6C5A" w:rsidRDefault="00EB676A" w:rsidP="00EB676A">
      <w:pPr>
        <w:ind w:left="568" w:hanging="284"/>
      </w:pPr>
      <w:r w:rsidRPr="001E6C5A">
        <w:t>7)</w:t>
      </w:r>
      <w:r w:rsidRPr="001E6C5A">
        <w:tab/>
        <w:t>shall send the SIP re-INVITE request according to 3GPP TS 24.229 [4].</w:t>
      </w:r>
    </w:p>
    <w:p w14:paraId="76C896FC" w14:textId="77777777" w:rsidR="00EB676A" w:rsidRPr="001E6C5A" w:rsidRDefault="00EB676A" w:rsidP="00EB676A">
      <w:r w:rsidRPr="001E6C5A">
        <w:t>On receiving a SIP 2xx response to the SIP re-INVITE request, the MCPTT client:</w:t>
      </w:r>
    </w:p>
    <w:p w14:paraId="08553829" w14:textId="77777777" w:rsidR="00EB676A" w:rsidRPr="001E6C5A" w:rsidRDefault="00EB676A" w:rsidP="00EB676A">
      <w:pPr>
        <w:ind w:left="568" w:hanging="284"/>
      </w:pPr>
      <w:r w:rsidRPr="001E6C5A">
        <w:t>1)</w:t>
      </w:r>
      <w:r w:rsidRPr="001E6C5A">
        <w:tab/>
        <w:t>shall interact with the user plane as specified in 3GPP TS 24.380 [5];</w:t>
      </w:r>
    </w:p>
    <w:p w14:paraId="4858450D" w14:textId="77777777" w:rsidR="00EB676A" w:rsidRPr="001E6C5A" w:rsidRDefault="00EB676A" w:rsidP="00EB676A">
      <w:pPr>
        <w:ind w:left="568" w:hanging="284"/>
      </w:pPr>
      <w:r w:rsidRPr="001E6C5A">
        <w:t>2)</w:t>
      </w:r>
      <w:r w:rsidRPr="001E6C5A">
        <w:tab/>
        <w:t>shall set the MCPTT emergency private priority state of the MCPTT private call to "MEPP 1: no-emergency";</w:t>
      </w:r>
    </w:p>
    <w:p w14:paraId="7D5DDA7C" w14:textId="77777777" w:rsidR="00EB676A" w:rsidRPr="001E6C5A" w:rsidRDefault="00EB676A" w:rsidP="00EB676A">
      <w:pPr>
        <w:ind w:left="568" w:hanging="284"/>
      </w:pPr>
      <w:r w:rsidRPr="001E6C5A">
        <w:t>3)</w:t>
      </w:r>
      <w:r w:rsidRPr="001E6C5A">
        <w:tab/>
        <w:t>shall set the MCPTT emergency private call state of the call to "MEPC 1: emergency-pc-capable"; and</w:t>
      </w:r>
    </w:p>
    <w:p w14:paraId="1493D44A" w14:textId="77777777" w:rsidR="00EB676A" w:rsidRPr="001E6C5A" w:rsidRDefault="00EB676A" w:rsidP="00EB676A">
      <w:r w:rsidRPr="001E6C5A">
        <w:t>[TS 24.379, clause 11.1.1.2.1.5]</w:t>
      </w:r>
    </w:p>
    <w:p w14:paraId="0643DD7F" w14:textId="77777777" w:rsidR="00EB676A" w:rsidRPr="001E6C5A" w:rsidRDefault="00EB676A" w:rsidP="00EB676A">
      <w:r w:rsidRPr="001E6C5A">
        <w:t>Upon receiving a request from an MCPTT user to upgrade the ongoing MCPTT private call to an MCPTT emergency private call, the MCPTT client shall generate a SIP re-INVITE request as specified in 3GPP TS 24.229 [4], with the clarifications given below.</w:t>
      </w:r>
    </w:p>
    <w:p w14:paraId="749516F8" w14:textId="77777777" w:rsidR="00EB676A" w:rsidRPr="001E6C5A" w:rsidRDefault="00EB676A" w:rsidP="00EB676A">
      <w:pPr>
        <w:ind w:left="568" w:hanging="284"/>
      </w:pPr>
      <w:r w:rsidRPr="001E6C5A">
        <w:t>1)</w:t>
      </w:r>
      <w:r w:rsidRPr="001E6C5A">
        <w:tab/>
        <w:t>shall include an application/vnd.3gpp.mcptt-info+xml MIME body populated as specified in subclause 6.2.8.3.2;</w:t>
      </w:r>
    </w:p>
    <w:p w14:paraId="169F0D06" w14:textId="77777777" w:rsidR="00EB676A" w:rsidRPr="001E6C5A" w:rsidRDefault="00EB676A" w:rsidP="00EB676A">
      <w:pPr>
        <w:ind w:left="568" w:hanging="284"/>
      </w:pPr>
      <w:r w:rsidRPr="001E6C5A">
        <w:t>2)</w:t>
      </w:r>
      <w:r w:rsidRPr="001E6C5A">
        <w:tab/>
        <w:t>shall include a Resource-Priority header field and comply with the procedures in subclause 6.2.8.3.3.</w:t>
      </w:r>
    </w:p>
    <w:p w14:paraId="6EC36C6E" w14:textId="77777777" w:rsidR="00EB676A" w:rsidRPr="001E6C5A" w:rsidRDefault="00EB676A" w:rsidP="00EB676A">
      <w:pPr>
        <w:ind w:left="568" w:hanging="284"/>
      </w:pPr>
      <w:r w:rsidRPr="001E6C5A">
        <w:t>3)</w:t>
      </w:r>
      <w:r w:rsidRPr="001E6C5A">
        <w:tab/>
        <w:t>shall include an SDP offer with the media parameters as currently established according to 3GPP TS 24.229 [4];</w:t>
      </w:r>
    </w:p>
    <w:p w14:paraId="5A239C37" w14:textId="77777777" w:rsidR="00EB676A" w:rsidRPr="001E6C5A" w:rsidRDefault="00EB676A" w:rsidP="00EB676A">
      <w:pPr>
        <w:keepLines/>
        <w:ind w:left="1135" w:hanging="851"/>
      </w:pPr>
      <w:r w:rsidRPr="001E6C5A">
        <w:rPr>
          <w:lang w:eastAsia="ko-KR"/>
        </w:rPr>
        <w:t>NOTE:</w:t>
      </w:r>
      <w:r w:rsidRPr="001E6C5A">
        <w:rPr>
          <w:lang w:eastAsia="ko-KR"/>
        </w:rPr>
        <w:tab/>
        <w:t xml:space="preserve">The SIP re-INVITE request can be sent within an on-demand session or a pre-established session associated with an MCPTT private call. If the </w:t>
      </w:r>
      <w:r w:rsidRPr="001E6C5A">
        <w:t>SIP re-INVITE request</w:t>
      </w:r>
      <w:r w:rsidRPr="001E6C5A">
        <w:rPr>
          <w:lang w:eastAsia="ko-KR"/>
        </w:rPr>
        <w:t xml:space="preserve"> is sent within a pre-established session, </w:t>
      </w:r>
      <w:r w:rsidRPr="001E6C5A">
        <w:t xml:space="preserve">the media-level section for the offered MCPTT speech media stream and the media-level section of the offered media-floor control entity are expected to be the same as was negotiated in the existing pre-established </w:t>
      </w:r>
      <w:r w:rsidRPr="001E6C5A">
        <w:rPr>
          <w:lang w:eastAsia="ko-KR"/>
        </w:rPr>
        <w:t>s</w:t>
      </w:r>
      <w:r w:rsidRPr="001E6C5A">
        <w:t>ession.</w:t>
      </w:r>
    </w:p>
    <w:p w14:paraId="232CC552" w14:textId="77777777" w:rsidR="00EB676A" w:rsidRPr="001E6C5A" w:rsidRDefault="00EB676A" w:rsidP="00EB676A">
      <w:pPr>
        <w:ind w:left="568" w:hanging="284"/>
      </w:pPr>
      <w:r w:rsidRPr="001E6C5A">
        <w:t>4)</w:t>
      </w:r>
      <w:r w:rsidRPr="001E6C5A">
        <w:tab/>
        <w:t>if an implicit floor request is required, shall indicate this as specified in subclause 6.4; and</w:t>
      </w:r>
    </w:p>
    <w:p w14:paraId="079A9E61" w14:textId="77777777" w:rsidR="00EB676A" w:rsidRPr="001E6C5A" w:rsidRDefault="00EB676A" w:rsidP="00EB676A">
      <w:pPr>
        <w:ind w:left="568" w:hanging="284"/>
      </w:pPr>
      <w:r w:rsidRPr="001E6C5A">
        <w:t>5)</w:t>
      </w:r>
      <w:r w:rsidRPr="001E6C5A">
        <w:tab/>
        <w:t>shall send the SIP re-INVITE request according to 3GPP TS 24.229 [4].</w:t>
      </w:r>
    </w:p>
    <w:p w14:paraId="51BA9C92" w14:textId="77777777" w:rsidR="00EB676A" w:rsidRPr="001E6C5A" w:rsidRDefault="00EB676A" w:rsidP="00EB676A">
      <w:r w:rsidRPr="001E6C5A">
        <w:t>On receiving a SIP 2xx response to the SIP re-INVITE request the MCPTT client:</w:t>
      </w:r>
    </w:p>
    <w:p w14:paraId="7F1562C1" w14:textId="77777777" w:rsidR="00EB676A" w:rsidRPr="001E6C5A" w:rsidRDefault="00EB676A" w:rsidP="00EB676A">
      <w:pPr>
        <w:ind w:left="568" w:hanging="284"/>
      </w:pPr>
      <w:r w:rsidRPr="001E6C5A">
        <w:t>1)</w:t>
      </w:r>
      <w:r w:rsidRPr="001E6C5A">
        <w:tab/>
        <w:t>shall interact with the user plane as specified in 3GPP TS 24.380 [5]; and</w:t>
      </w:r>
    </w:p>
    <w:p w14:paraId="727A7E85" w14:textId="77777777" w:rsidR="00EB676A" w:rsidRPr="001E6C5A" w:rsidRDefault="00EB676A" w:rsidP="00EB676A">
      <w:pPr>
        <w:ind w:left="568" w:hanging="284"/>
      </w:pPr>
      <w:r w:rsidRPr="001E6C5A">
        <w:t>2)</w:t>
      </w:r>
      <w:r w:rsidRPr="001E6C5A">
        <w:tab/>
        <w:t>shall perform the actions specified in subclause 6.2.8.3.4.</w:t>
      </w:r>
    </w:p>
    <w:p w14:paraId="6054B09F" w14:textId="77777777" w:rsidR="00EB676A" w:rsidRPr="001E6C5A" w:rsidRDefault="00EB676A" w:rsidP="00EB676A">
      <w:r w:rsidRPr="001E6C5A">
        <w:t>[TS 24.379, clause 11.1.3.1.1.1]</w:t>
      </w:r>
    </w:p>
    <w:p w14:paraId="2C08AACA" w14:textId="77777777" w:rsidR="00EB676A" w:rsidRPr="001E6C5A" w:rsidRDefault="00EB676A" w:rsidP="00EB676A">
      <w:pPr>
        <w:rPr>
          <w:rFonts w:eastAsia="SimSun"/>
        </w:rPr>
      </w:pPr>
      <w:r w:rsidRPr="001E6C5A">
        <w:rPr>
          <w:rFonts w:eastAsia="SimSun"/>
        </w:rPr>
        <w:lastRenderedPageBreak/>
        <w:t>Upon receiving a request from an MCPTT user to release an MCPTT private call session established using on-demand session signalling, the MCPTT client shall follow the procedures as specified in subclause 6.2.5.1.</w:t>
      </w:r>
    </w:p>
    <w:p w14:paraId="638CD7DB" w14:textId="77777777" w:rsidR="00EB676A" w:rsidRPr="001E6C5A" w:rsidRDefault="00EB676A" w:rsidP="00EB676A">
      <w:r w:rsidRPr="001E6C5A">
        <w:t>[TS 24.380, clause 4.1.1.2]</w:t>
      </w:r>
    </w:p>
    <w:p w14:paraId="2D41C98C" w14:textId="77777777" w:rsidR="00EB676A" w:rsidRPr="001E6C5A" w:rsidRDefault="00EB676A" w:rsidP="00EB676A">
      <w:r w:rsidRPr="001E6C5A">
        <w:t>At any point in time a group member can request permission to talk.</w:t>
      </w:r>
    </w:p>
    <w:p w14:paraId="4FDDC34B" w14:textId="77777777" w:rsidR="00EB676A" w:rsidRPr="001E6C5A" w:rsidRDefault="00EB676A" w:rsidP="00EB676A">
      <w:r w:rsidRPr="001E6C5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099A005F" w14:textId="77777777" w:rsidR="00EB676A" w:rsidRPr="001E6C5A" w:rsidRDefault="00EB676A" w:rsidP="00EB676A">
      <w:r w:rsidRPr="001E6C5A">
        <w:t>In the beginning of a call the initial talk permission request can be implied by the SIP message which initiates the call as specified in 3GPP TS 24.379 [2] without any specific Floor Request message.</w:t>
      </w:r>
    </w:p>
    <w:p w14:paraId="740CF41B" w14:textId="77777777" w:rsidR="00EB676A" w:rsidRPr="001E6C5A" w:rsidRDefault="00EB676A" w:rsidP="00EB676A">
      <w:r w:rsidRPr="001E6C5A">
        <w:t>A group member can also request for permission to talk by sending a Floor Request message during a talk burst. The floor control server can resolve this request in several ways.</w:t>
      </w:r>
    </w:p>
    <w:p w14:paraId="2FFDA778" w14:textId="77777777" w:rsidR="00EB676A" w:rsidRPr="001E6C5A" w:rsidRDefault="00EB676A" w:rsidP="00EB676A">
      <w:pPr>
        <w:ind w:left="568" w:hanging="284"/>
      </w:pPr>
      <w:r w:rsidRPr="001E6C5A">
        <w:t>1.</w:t>
      </w:r>
      <w:r w:rsidRPr="001E6C5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10E8395" w14:textId="77777777" w:rsidR="00EB676A" w:rsidRPr="001E6C5A" w:rsidRDefault="00EB676A" w:rsidP="00EB676A">
      <w:pPr>
        <w:ind w:left="568" w:hanging="284"/>
      </w:pPr>
      <w:r w:rsidRPr="001E6C5A">
        <w:t>2.</w:t>
      </w:r>
      <w:r w:rsidRPr="001E6C5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14DAAE91" w14:textId="77777777" w:rsidR="00EB676A" w:rsidRPr="001E6C5A" w:rsidRDefault="00EB676A" w:rsidP="00EB676A">
      <w:r w:rsidRPr="001E6C5A">
        <w:t>...</w:t>
      </w:r>
    </w:p>
    <w:p w14:paraId="2467B670" w14:textId="77777777" w:rsidR="00EB676A" w:rsidRPr="001E6C5A" w:rsidRDefault="00EB676A" w:rsidP="00EB676A">
      <w:r w:rsidRPr="001E6C5A">
        <w:t>During silence (when no talk burst is ongoing), the floor control server can send Floor Idle message to all floor participants from time to time. The floor control server sends Floor Idle message in the beginning of silence.</w:t>
      </w:r>
    </w:p>
    <w:p w14:paraId="39CE9E49" w14:textId="77777777" w:rsidR="00EB676A" w:rsidRPr="001E6C5A" w:rsidRDefault="00EB676A" w:rsidP="00EB676A">
      <w:r w:rsidRPr="001E6C5A">
        <w:t>[TS 24.380, clause 5.2.1]</w:t>
      </w:r>
    </w:p>
    <w:p w14:paraId="469B27D1" w14:textId="77777777" w:rsidR="00EB676A" w:rsidRPr="001E6C5A" w:rsidRDefault="00EB676A" w:rsidP="00EB676A">
      <w:pPr>
        <w:rPr>
          <w:lang w:eastAsia="x-none"/>
        </w:rPr>
      </w:pPr>
      <w:r w:rsidRPr="001E6C5A">
        <w:rPr>
          <w:lang w:eastAsia="x-none"/>
        </w:rPr>
        <w:t>To be compliant with the procedures in the present document, an MCPTT client shall:</w:t>
      </w:r>
    </w:p>
    <w:p w14:paraId="495359D6" w14:textId="77777777" w:rsidR="00EB676A" w:rsidRPr="001E6C5A" w:rsidRDefault="00EB676A" w:rsidP="00EB676A">
      <w:pPr>
        <w:ind w:left="568" w:hanging="284"/>
      </w:pPr>
      <w:r w:rsidRPr="001E6C5A">
        <w:t>1.</w:t>
      </w:r>
      <w:r w:rsidRPr="001E6C5A">
        <w:tab/>
        <w:t>support the role of an MCPTT client as specified 3GPP TS 23.179 [5];</w:t>
      </w:r>
    </w:p>
    <w:p w14:paraId="1DAA4993" w14:textId="77777777" w:rsidR="00EB676A" w:rsidRPr="001E6C5A" w:rsidRDefault="00EB676A" w:rsidP="00EB676A">
      <w:pPr>
        <w:ind w:left="568" w:hanging="284"/>
      </w:pPr>
      <w:r w:rsidRPr="001E6C5A">
        <w:t>2.</w:t>
      </w:r>
      <w:r w:rsidRPr="001E6C5A">
        <w:tab/>
        <w:t>support the on-network MCPTT client role as specified in 3GPP TS 24.379 [2];</w:t>
      </w:r>
    </w:p>
    <w:p w14:paraId="28D55649" w14:textId="77777777" w:rsidR="00EB676A" w:rsidRPr="001E6C5A" w:rsidRDefault="00EB676A" w:rsidP="00EB676A">
      <w:pPr>
        <w:ind w:left="568" w:hanging="284"/>
      </w:pPr>
      <w:r w:rsidRPr="001E6C5A">
        <w:t>...</w:t>
      </w:r>
    </w:p>
    <w:p w14:paraId="1B5BE5BF" w14:textId="77777777" w:rsidR="00EB676A" w:rsidRPr="001E6C5A" w:rsidRDefault="00EB676A" w:rsidP="00EB676A">
      <w:pPr>
        <w:ind w:left="568" w:hanging="284"/>
      </w:pPr>
      <w:r w:rsidRPr="001E6C5A">
        <w:t>4.</w:t>
      </w:r>
      <w:r w:rsidRPr="001E6C5A">
        <w:tab/>
        <w:t>support media plane security as specified in clause 13.</w:t>
      </w:r>
    </w:p>
    <w:p w14:paraId="2F897ED8" w14:textId="77777777" w:rsidR="00EB676A" w:rsidRPr="001E6C5A" w:rsidRDefault="00EB676A" w:rsidP="00EB676A">
      <w:pPr>
        <w:rPr>
          <w:lang w:eastAsia="x-none"/>
        </w:rPr>
      </w:pPr>
      <w:r w:rsidRPr="001E6C5A">
        <w:rPr>
          <w:lang w:eastAsia="x-none"/>
        </w:rPr>
        <w:t>To be compliant with the on-network procedures in the present document, an MCPTT client shall:</w:t>
      </w:r>
    </w:p>
    <w:p w14:paraId="48D3EF9F" w14:textId="77777777" w:rsidR="00EB676A" w:rsidRPr="001E6C5A" w:rsidRDefault="00EB676A" w:rsidP="00EB676A">
      <w:pPr>
        <w:ind w:left="568" w:hanging="284"/>
      </w:pPr>
      <w:r w:rsidRPr="001E6C5A">
        <w:t>1.</w:t>
      </w:r>
      <w:r w:rsidRPr="001E6C5A">
        <w:tab/>
        <w:t>provide the role of a floor participant in on-network mode as specified in subclause 5.2.2;</w:t>
      </w:r>
    </w:p>
    <w:p w14:paraId="059C87B9" w14:textId="77777777" w:rsidR="00EB676A" w:rsidRPr="001E6C5A" w:rsidRDefault="00EB676A" w:rsidP="00EB676A">
      <w:pPr>
        <w:ind w:left="568" w:hanging="284"/>
      </w:pPr>
      <w:r w:rsidRPr="001E6C5A">
        <w:t>2.</w:t>
      </w:r>
      <w:r w:rsidRPr="001E6C5A">
        <w:tab/>
        <w:t>provide the media mixer function as described in subclause 4.2.2 and support the related procedures in subclause 6.2;</w:t>
      </w:r>
    </w:p>
    <w:p w14:paraId="610F7954" w14:textId="77777777" w:rsidR="00EB676A" w:rsidRPr="001E6C5A" w:rsidRDefault="00EB676A" w:rsidP="00EB676A">
      <w:pPr>
        <w:ind w:left="568" w:hanging="284"/>
      </w:pPr>
      <w:r w:rsidRPr="001E6C5A">
        <w:t>...</w:t>
      </w:r>
    </w:p>
    <w:p w14:paraId="29AE8367" w14:textId="77777777" w:rsidR="00EB676A" w:rsidRPr="001E6C5A" w:rsidRDefault="00EB676A" w:rsidP="00EB676A">
      <w:pPr>
        <w:ind w:left="568" w:hanging="284"/>
      </w:pPr>
      <w:r w:rsidRPr="001E6C5A">
        <w:t>4.</w:t>
      </w:r>
      <w:r w:rsidRPr="001E6C5A">
        <w:tab/>
        <w:t>provide PTT button events towards the on-network floor participant as specified in subclause 6.2;</w:t>
      </w:r>
    </w:p>
    <w:p w14:paraId="26F3D1DF" w14:textId="77777777" w:rsidR="00EB676A" w:rsidRPr="001E6C5A" w:rsidRDefault="00EB676A" w:rsidP="00EB676A">
      <w:pPr>
        <w:ind w:left="568" w:hanging="284"/>
      </w:pPr>
      <w:r w:rsidRPr="001E6C5A">
        <w:t>5.</w:t>
      </w:r>
      <w:r w:rsidRPr="001E6C5A">
        <w:tab/>
        <w:t>provide means (sound, display, etc.) for indications towards the MCPTT user as specified in subclause 6.2;</w:t>
      </w:r>
    </w:p>
    <w:p w14:paraId="72C72E7A" w14:textId="77777777" w:rsidR="00EB676A" w:rsidRPr="001E6C5A" w:rsidRDefault="00EB676A" w:rsidP="00EB676A">
      <w:pPr>
        <w:ind w:left="568" w:hanging="284"/>
      </w:pPr>
      <w:r w:rsidRPr="001E6C5A">
        <w:t>6.</w:t>
      </w:r>
      <w:r w:rsidRPr="001E6C5A">
        <w:tab/>
        <w:t>support negotiating media plane control channel media level attributes as specified in subclause 4.3; and</w:t>
      </w:r>
    </w:p>
    <w:p w14:paraId="5E4EEFAF" w14:textId="77777777" w:rsidR="00EB676A" w:rsidRPr="001E6C5A" w:rsidRDefault="00EB676A" w:rsidP="00EB676A">
      <w:r w:rsidRPr="001E6C5A">
        <w:t>[TS 24.380, clause 5.2.2]</w:t>
      </w:r>
    </w:p>
    <w:p w14:paraId="154E0609" w14:textId="77777777" w:rsidR="00EB676A" w:rsidRPr="001E6C5A" w:rsidRDefault="00EB676A" w:rsidP="00EB676A">
      <w:r w:rsidRPr="001E6C5A">
        <w:lastRenderedPageBreak/>
        <w:t>To be compliant with the on-network procedures in the present document, a floor participant in on-network mode shall:</w:t>
      </w:r>
    </w:p>
    <w:p w14:paraId="6D4A4B9A" w14:textId="77777777" w:rsidR="00EB676A" w:rsidRPr="001E6C5A" w:rsidRDefault="00EB676A" w:rsidP="00EB676A">
      <w:pPr>
        <w:ind w:left="568" w:hanging="284"/>
      </w:pPr>
      <w:r w:rsidRPr="001E6C5A">
        <w:t>1.</w:t>
      </w:r>
      <w:r w:rsidRPr="001E6C5A">
        <w:tab/>
        <w:t>support the on-network floor control procedures as defined in 3GPP TS 23.179 [5];</w:t>
      </w:r>
    </w:p>
    <w:p w14:paraId="564345F6" w14:textId="77777777" w:rsidR="00EB676A" w:rsidRPr="001E6C5A" w:rsidRDefault="00EB676A" w:rsidP="00EB676A">
      <w:pPr>
        <w:ind w:left="568" w:hanging="284"/>
      </w:pPr>
      <w:r w:rsidRPr="001E6C5A">
        <w:t>2.</w:t>
      </w:r>
      <w:r w:rsidRPr="001E6C5A">
        <w:tab/>
        <w:t>support acting as an on-network floor participant as specified in subclause 6.2; and</w:t>
      </w:r>
    </w:p>
    <w:p w14:paraId="6DDFC14F" w14:textId="77777777" w:rsidR="00EB676A" w:rsidRPr="001E6C5A" w:rsidRDefault="00EB676A" w:rsidP="00EB676A">
      <w:pPr>
        <w:ind w:left="568" w:hanging="284"/>
      </w:pPr>
      <w:r w:rsidRPr="001E6C5A">
        <w:t>3.</w:t>
      </w:r>
      <w:r w:rsidRPr="001E6C5A">
        <w:tab/>
        <w:t>support the on-network mode floor control protocol elements as specified in the clause 8.</w:t>
      </w:r>
    </w:p>
    <w:p w14:paraId="3C07F6D3" w14:textId="77777777" w:rsidR="00EB676A" w:rsidRPr="001E6C5A" w:rsidRDefault="00EB676A" w:rsidP="00EB676A">
      <w:pPr>
        <w:rPr>
          <w:lang w:eastAsia="x-none"/>
        </w:rPr>
      </w:pPr>
      <w:r w:rsidRPr="001E6C5A">
        <w:rPr>
          <w:lang w:eastAsia="x-none"/>
        </w:rPr>
        <w:t>A floor participant in on-network mode may:</w:t>
      </w:r>
    </w:p>
    <w:p w14:paraId="1894D1B3" w14:textId="77777777" w:rsidR="00EB676A" w:rsidRPr="001E6C5A" w:rsidRDefault="00EB676A" w:rsidP="00EB676A">
      <w:pPr>
        <w:ind w:left="568" w:hanging="284"/>
      </w:pPr>
      <w:r w:rsidRPr="001E6C5A">
        <w:t>1.</w:t>
      </w:r>
      <w:r w:rsidRPr="001E6C5A">
        <w:tab/>
        <w:t>support queuing of floor requests as specified in subclause 6.2 and subclause 4.1.1.2.</w:t>
      </w:r>
    </w:p>
    <w:p w14:paraId="203D79B9" w14:textId="77777777" w:rsidR="00EB676A" w:rsidRPr="001E6C5A" w:rsidRDefault="00EB676A" w:rsidP="00EB676A">
      <w:r w:rsidRPr="001E6C5A">
        <w:t>[TS 24.380, clause 12.1.2.2]</w:t>
      </w:r>
    </w:p>
    <w:p w14:paraId="717382CC" w14:textId="77777777" w:rsidR="00EB676A" w:rsidRPr="001E6C5A" w:rsidRDefault="00EB676A" w:rsidP="00EB676A">
      <w:r w:rsidRPr="001E6C5A">
        <w:t>In an SDP offer, the "</w:t>
      </w:r>
      <w:proofErr w:type="spellStart"/>
      <w:r w:rsidRPr="001E6C5A">
        <w:t>mc_priority</w:t>
      </w:r>
      <w:proofErr w:type="spellEnd"/>
      <w:r w:rsidRPr="001E6C5A">
        <w:t xml:space="preserve">" </w:t>
      </w:r>
      <w:proofErr w:type="spellStart"/>
      <w:r w:rsidRPr="001E6C5A">
        <w:t>fmtp</w:t>
      </w:r>
      <w:proofErr w:type="spellEnd"/>
      <w:r w:rsidRPr="001E6C5A">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776DCF15" w14:textId="77777777" w:rsidR="00EB676A" w:rsidRPr="001E6C5A" w:rsidRDefault="00EB676A" w:rsidP="00EB676A">
      <w:pPr>
        <w:keepLines/>
        <w:ind w:left="1135" w:hanging="851"/>
      </w:pPr>
      <w:r w:rsidRPr="001E6C5A">
        <w:t>NOTE 1: If the "</w:t>
      </w:r>
      <w:proofErr w:type="spellStart"/>
      <w:r w:rsidRPr="001E6C5A">
        <w:t>mc_priority</w:t>
      </w:r>
      <w:proofErr w:type="spellEnd"/>
      <w:r w:rsidRPr="001E6C5A">
        <w:t xml:space="preserve">" </w:t>
      </w:r>
      <w:proofErr w:type="spellStart"/>
      <w:r w:rsidRPr="001E6C5A">
        <w:t>fmtp</w:t>
      </w:r>
      <w:proofErr w:type="spellEnd"/>
      <w:r w:rsidRPr="001E6C5A">
        <w:t xml:space="preserve"> attribute is not used within an SDP offer or answer, a default priority value is assumed.</w:t>
      </w:r>
    </w:p>
    <w:p w14:paraId="4AAE45F3"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1ABE55B8"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12EB308A"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63B1D68D"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3880D6CF"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41BD9924" w14:textId="77777777" w:rsidR="00EB676A" w:rsidRPr="001E6C5A" w:rsidRDefault="00EB676A" w:rsidP="00EB676A">
      <w:r w:rsidRPr="001E6C5A">
        <w:t>[TS 24.380, clause 13.1]</w:t>
      </w:r>
    </w:p>
    <w:p w14:paraId="21A8E108" w14:textId="77777777" w:rsidR="00EB676A" w:rsidRPr="001E6C5A" w:rsidRDefault="00EB676A" w:rsidP="00EB676A">
      <w:r w:rsidRPr="001E6C5A">
        <w:t>Media plane security provides integrity and confidentiality protection of individual media streams and media plane control messages in MCPTT sessions.</w:t>
      </w:r>
    </w:p>
    <w:p w14:paraId="66CDB969" w14:textId="77777777" w:rsidR="00EB676A" w:rsidRPr="001E6C5A" w:rsidRDefault="00EB676A" w:rsidP="00EB676A">
      <w:r w:rsidRPr="001E6C5A">
        <w:t>The media plane security is based on 3GPP MCPTT security solution including key management and end-to-end media and floor control messages protection as defined in 3GPP TS 33.179 [14].</w:t>
      </w:r>
    </w:p>
    <w:p w14:paraId="7D4ED240" w14:textId="77777777" w:rsidR="00EB676A" w:rsidRPr="001E6C5A" w:rsidRDefault="00EB676A" w:rsidP="00EB676A">
      <w:r w:rsidRPr="001E6C5A">
        <w:t>Various keys and associated key identifiers protect:</w:t>
      </w:r>
    </w:p>
    <w:p w14:paraId="53E4CAAC" w14:textId="77777777" w:rsidR="00EB676A" w:rsidRPr="001E6C5A" w:rsidRDefault="00EB676A" w:rsidP="00EB676A">
      <w:pPr>
        <w:ind w:left="568" w:hanging="284"/>
      </w:pPr>
      <w:r w:rsidRPr="001E6C5A">
        <w:t>1.</w:t>
      </w:r>
      <w:r w:rsidRPr="001E6C5A">
        <w:tab/>
        <w:t>RTP transported media;</w:t>
      </w:r>
    </w:p>
    <w:p w14:paraId="0B401835" w14:textId="77777777" w:rsidR="00EB676A" w:rsidRPr="001E6C5A" w:rsidRDefault="00EB676A" w:rsidP="00EB676A">
      <w:pPr>
        <w:ind w:left="568" w:hanging="284"/>
      </w:pPr>
      <w:r w:rsidRPr="001E6C5A">
        <w:t>2.</w:t>
      </w:r>
      <w:r w:rsidRPr="001E6C5A">
        <w:tab/>
        <w:t>RTCP transported media control messages (i.e. RTCP SR packets, RTCP RR packets, RTCP SDES packets);</w:t>
      </w:r>
    </w:p>
    <w:p w14:paraId="34ED5610" w14:textId="77777777" w:rsidR="00EB676A" w:rsidRPr="001E6C5A" w:rsidRDefault="00EB676A" w:rsidP="00EB676A">
      <w:pPr>
        <w:ind w:left="568" w:hanging="284"/>
      </w:pPr>
      <w:r w:rsidRPr="001E6C5A">
        <w:t>3.</w:t>
      </w:r>
      <w:r w:rsidRPr="001E6C5A">
        <w:tab/>
        <w:t>RTCP APP transported floor control messages;</w:t>
      </w:r>
    </w:p>
    <w:p w14:paraId="100B6F1E" w14:textId="77777777" w:rsidR="00EB676A" w:rsidRPr="001E6C5A" w:rsidRDefault="00EB676A" w:rsidP="00EB676A">
      <w:pPr>
        <w:ind w:left="568" w:hanging="284"/>
      </w:pPr>
      <w:r w:rsidRPr="001E6C5A">
        <w:t>...</w:t>
      </w:r>
    </w:p>
    <w:p w14:paraId="21B29A6E" w14:textId="77777777" w:rsidR="00EB676A" w:rsidRPr="001E6C5A" w:rsidRDefault="00EB676A" w:rsidP="00EB676A">
      <w:r w:rsidRPr="001E6C5A">
        <w:t>In an on-network private call:</w:t>
      </w:r>
    </w:p>
    <w:p w14:paraId="5BDB4134" w14:textId="77777777" w:rsidR="00EB676A" w:rsidRPr="001E6C5A" w:rsidRDefault="00EB676A" w:rsidP="00EB676A">
      <w:pPr>
        <w:ind w:left="568" w:hanging="284"/>
      </w:pPr>
      <w:r w:rsidRPr="001E6C5A">
        <w:t>1.</w:t>
      </w:r>
      <w:r w:rsidRPr="001E6C5A">
        <w:tab/>
        <w:t>if protection of media is negotiated, the PCK and the PCK-ID protect media sent and received by the MCPTT clients;</w:t>
      </w:r>
    </w:p>
    <w:p w14:paraId="05616087" w14:textId="77777777" w:rsidR="00EB676A" w:rsidRPr="001E6C5A" w:rsidRDefault="00EB676A" w:rsidP="00EB676A">
      <w:pPr>
        <w:ind w:left="568" w:hanging="284"/>
      </w:pPr>
      <w:r w:rsidRPr="001E6C5A">
        <w:t>2.</w:t>
      </w:r>
      <w:r w:rsidRPr="001E6C5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03C0DF75" w14:textId="77777777" w:rsidR="00EB676A" w:rsidRPr="001E6C5A" w:rsidRDefault="00EB676A" w:rsidP="00EB676A">
      <w:pPr>
        <w:ind w:left="568" w:hanging="284"/>
      </w:pPr>
      <w:r w:rsidRPr="001E6C5A">
        <w:lastRenderedPageBreak/>
        <w:t>...</w:t>
      </w:r>
    </w:p>
    <w:p w14:paraId="194938C3" w14:textId="77777777" w:rsidR="00EB676A" w:rsidRPr="001E6C5A" w:rsidRDefault="00EB676A" w:rsidP="00EB676A">
      <w:pPr>
        <w:ind w:left="568" w:hanging="284"/>
      </w:pPr>
      <w:r w:rsidRPr="001E6C5A">
        <w:t>4.</w:t>
      </w:r>
      <w:r w:rsidRPr="001E6C5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29135F97" w14:textId="77777777" w:rsidR="00EB676A" w:rsidRPr="001E6C5A" w:rsidRDefault="00EB676A" w:rsidP="00EB676A">
      <w:r w:rsidRPr="001E6C5A">
        <w:t>...</w:t>
      </w:r>
    </w:p>
    <w:p w14:paraId="6746FA05" w14:textId="77777777" w:rsidR="00EB676A" w:rsidRPr="001E6C5A" w:rsidRDefault="00EB676A" w:rsidP="00EB676A">
      <w:r w:rsidRPr="001E6C5A">
        <w:t>The CSK and the CSK-ID are generated by the MCPTT client and provided to the participating MCPTT function serving the MCPTT client using SIP signalling according to 3GPP TS 24.379 [2].</w:t>
      </w:r>
    </w:p>
    <w:p w14:paraId="28F28DAD" w14:textId="77777777" w:rsidR="00EB676A" w:rsidRPr="001E6C5A" w:rsidRDefault="00EB676A" w:rsidP="00EB676A">
      <w:r w:rsidRPr="001E6C5A">
        <w:t>..</w:t>
      </w:r>
    </w:p>
    <w:p w14:paraId="7C31E2FC" w14:textId="77777777" w:rsidR="00EB676A" w:rsidRPr="001E6C5A" w:rsidRDefault="00EB676A" w:rsidP="00EB676A">
      <w:r w:rsidRPr="001E6C5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0DDE625" w14:textId="77777777" w:rsidR="00EB676A" w:rsidRPr="001E6C5A" w:rsidRDefault="00EB676A" w:rsidP="00EB676A">
      <w:r w:rsidRPr="001E6C5A">
        <w:t>[TS 24.380, clause 13.3.3]</w:t>
      </w:r>
    </w:p>
    <w:p w14:paraId="7BD2D202" w14:textId="77777777" w:rsidR="00EB676A" w:rsidRPr="001E6C5A" w:rsidRDefault="00EB676A" w:rsidP="00EB676A">
      <w:pPr>
        <w:ind w:left="568" w:hanging="284"/>
      </w:pPr>
      <w:r w:rsidRPr="001E6C5A">
        <w:t>3.</w:t>
      </w:r>
      <w:r w:rsidRPr="001E6C5A">
        <w:tab/>
        <w:t>in an on-network private call:</w:t>
      </w:r>
    </w:p>
    <w:p w14:paraId="61CF9C3F" w14:textId="77777777" w:rsidR="00EB676A" w:rsidRPr="001E6C5A" w:rsidRDefault="00EB676A" w:rsidP="00EB676A">
      <w:pPr>
        <w:ind w:left="851" w:hanging="284"/>
      </w:pPr>
      <w:r w:rsidRPr="001E6C5A">
        <w:t>A)</w:t>
      </w:r>
      <w:r w:rsidRPr="001E6C5A">
        <w:tab/>
        <w:t>if:</w:t>
      </w:r>
    </w:p>
    <w:p w14:paraId="74AA1119" w14:textId="77777777" w:rsidR="00EB676A" w:rsidRPr="001E6C5A" w:rsidRDefault="00EB676A" w:rsidP="00EB676A">
      <w:pPr>
        <w:ind w:left="1135" w:hanging="284"/>
      </w:pPr>
      <w:proofErr w:type="spellStart"/>
      <w:r w:rsidRPr="001E6C5A">
        <w:t>i</w:t>
      </w:r>
      <w:proofErr w:type="spellEnd"/>
      <w:r w:rsidRPr="001E6C5A">
        <w:t>)</w:t>
      </w:r>
      <w:r w:rsidRPr="001E6C5A">
        <w:tab/>
        <w:t>protection of media is negotiated in originating call and the PCK and the PCK-ID were sent to the remote MCPTT client using SIP signalling according to 3GPP TS 24.379 [2]; or</w:t>
      </w:r>
    </w:p>
    <w:p w14:paraId="3B5EE1B8" w14:textId="77777777" w:rsidR="00EB676A" w:rsidRPr="001E6C5A" w:rsidRDefault="00EB676A" w:rsidP="00EB676A">
      <w:pPr>
        <w:ind w:left="1135" w:hanging="284"/>
      </w:pPr>
      <w:r w:rsidRPr="001E6C5A">
        <w:t>...</w:t>
      </w:r>
    </w:p>
    <w:p w14:paraId="42063094" w14:textId="77777777" w:rsidR="00EB676A" w:rsidRPr="001E6C5A" w:rsidRDefault="00EB676A" w:rsidP="00EB676A">
      <w:pPr>
        <w:ind w:left="851" w:hanging="284"/>
      </w:pPr>
      <w:r w:rsidRPr="001E6C5A">
        <w:tab/>
        <w:t>then:</w:t>
      </w:r>
    </w:p>
    <w:p w14:paraId="0282645A" w14:textId="77777777" w:rsidR="00EB676A" w:rsidRPr="001E6C5A" w:rsidRDefault="00EB676A" w:rsidP="00EB676A">
      <w:pPr>
        <w:ind w:left="1135" w:hanging="284"/>
      </w:pPr>
      <w:proofErr w:type="spellStart"/>
      <w:r w:rsidRPr="001E6C5A">
        <w:t>i</w:t>
      </w:r>
      <w:proofErr w:type="spellEnd"/>
      <w:r w:rsidRPr="001E6C5A">
        <w:t>)</w:t>
      </w:r>
      <w:r w:rsidRPr="001E6C5A">
        <w:tab/>
        <w:t>shall encrypt sent media according to IETF RFC 3711 [16] and 3GPP TS 33.179 [14] using SRTP-MK, SRTP-MS and SRTP-MKI generated using the PCK and PCK-ID as specified in subclause 13.2; and</w:t>
      </w:r>
    </w:p>
    <w:p w14:paraId="5F508837" w14:textId="77777777" w:rsidR="00EB676A" w:rsidRPr="001E6C5A" w:rsidRDefault="00EB676A" w:rsidP="00EB676A">
      <w:pPr>
        <w:ind w:left="1135" w:hanging="284"/>
      </w:pPr>
      <w:r w:rsidRPr="001E6C5A">
        <w:t>ii)</w:t>
      </w:r>
      <w:r w:rsidRPr="001E6C5A">
        <w:tab/>
        <w:t xml:space="preserve">shall decrypt received media according to IETF RFC 3711 [16] and 3GPP TS 33.179 [14] using SRTP-MK, SRTP-MS and SRTP-MKI generated using the PCK and PCK-ID as specified in subclause 13.2; </w:t>
      </w:r>
    </w:p>
    <w:p w14:paraId="2F8696AD" w14:textId="77777777" w:rsidR="00EB676A" w:rsidRPr="001E6C5A" w:rsidRDefault="00EB676A" w:rsidP="00EB676A">
      <w:pPr>
        <w:ind w:left="851" w:hanging="284"/>
      </w:pPr>
      <w:r w:rsidRPr="001E6C5A">
        <w:t>B)</w:t>
      </w:r>
      <w:r w:rsidRPr="001E6C5A">
        <w:tab/>
        <w:t>if protection of floor control messages is negotiated and the CSK and the CSK-ID were sent to the participating MCPTT function using SIP signalling according to 3GPP TS 24.379 [2]:</w:t>
      </w:r>
    </w:p>
    <w:p w14:paraId="594F3C85" w14:textId="77777777" w:rsidR="00EB676A" w:rsidRPr="001E6C5A" w:rsidRDefault="00EB676A" w:rsidP="00EB676A">
      <w:pPr>
        <w:ind w:left="1135" w:hanging="284"/>
      </w:pPr>
      <w:proofErr w:type="spellStart"/>
      <w:r w:rsidRPr="001E6C5A">
        <w:t>i</w:t>
      </w:r>
      <w:proofErr w:type="spellEnd"/>
      <w:r w:rsidRPr="001E6C5A">
        <w:t>)</w:t>
      </w:r>
      <w:r w:rsidRPr="001E6C5A">
        <w:tab/>
        <w:t>shall encrypt sent floor control messages according to IETF RFC 3711 [16] and 3GPP TS 33.179 [14] using SRTP-MK, SRTP-MS and SRTP-MKI generated using the CSK and CSK-ID as specified in subclause 13.2; and</w:t>
      </w:r>
    </w:p>
    <w:p w14:paraId="4FD193B5" w14:textId="77777777" w:rsidR="00EB676A" w:rsidRPr="001E6C5A" w:rsidRDefault="00EB676A" w:rsidP="00EB676A">
      <w:pPr>
        <w:ind w:left="1135" w:hanging="284"/>
      </w:pPr>
      <w:r w:rsidRPr="001E6C5A">
        <w:t>ii)</w:t>
      </w:r>
      <w:r w:rsidRPr="001E6C5A">
        <w:tab/>
        <w:t>shall decrypt received floor control messages according to IETF RFC 3711 [16] and 3GPP TS 33.179 [14] using SRTP-MK, SRTP-MS and SRTP-MKI generated using the CSK and CSK-ID as specified in subclause 13.2; and</w:t>
      </w:r>
    </w:p>
    <w:p w14:paraId="361C54FB" w14:textId="77777777" w:rsidR="00EB676A" w:rsidRPr="001E6C5A" w:rsidRDefault="00EB676A" w:rsidP="00EB676A">
      <w:pPr>
        <w:ind w:left="851" w:hanging="284"/>
      </w:pPr>
      <w:r w:rsidRPr="001E6C5A">
        <w:t>D)</w:t>
      </w:r>
      <w:r w:rsidRPr="001E6C5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77F4ECEF" w14:textId="77777777" w:rsidR="00EB676A" w:rsidRPr="001E6C5A" w:rsidRDefault="00EB676A" w:rsidP="00EB676A">
      <w:pPr>
        <w:ind w:left="1135" w:hanging="284"/>
      </w:pPr>
      <w:proofErr w:type="spellStart"/>
      <w:r w:rsidRPr="001E6C5A">
        <w:t>i</w:t>
      </w:r>
      <w:proofErr w:type="spellEnd"/>
      <w:r w:rsidRPr="001E6C5A">
        <w:t>)</w:t>
      </w:r>
      <w:r w:rsidRPr="001E6C5A">
        <w:tab/>
        <w:t>shall encrypt media control messages sent using unicast according to IETF RFC 3711 [16] and 3GPP TS 33.179 [14] using SRTP-MK, SRTP-MS and SRTP-MKI generated using the CSK and CSK-ID as specified in subclause 13.2; and</w:t>
      </w:r>
    </w:p>
    <w:p w14:paraId="0A327F2B" w14:textId="77777777" w:rsidR="00EB676A" w:rsidRPr="001E6C5A" w:rsidRDefault="00EB676A" w:rsidP="00EB676A">
      <w:pPr>
        <w:ind w:left="1135" w:hanging="284"/>
      </w:pPr>
      <w:r w:rsidRPr="001E6C5A">
        <w:t>ii)</w:t>
      </w:r>
      <w:r w:rsidRPr="001E6C5A">
        <w:tab/>
        <w:t>shall decrypt media control messages received using unicast according to IETF RFC 3711 [16] and 3GPP TS 33.179 [14] using SRTP-MK, SRTP-MS and SRTP-MKI generated using the CSK and CSK-ID as specified in subclause 13.2;</w:t>
      </w:r>
    </w:p>
    <w:p w14:paraId="4E454F4A" w14:textId="77777777" w:rsidR="00EB676A" w:rsidRPr="001E6C5A" w:rsidRDefault="00EB676A" w:rsidP="00EB676A">
      <w:pPr>
        <w:keepNext/>
        <w:keepLines/>
        <w:spacing w:before="120"/>
        <w:ind w:left="1985" w:hanging="1985"/>
        <w:rPr>
          <w:rFonts w:ascii="Arial" w:hAnsi="Arial"/>
        </w:rPr>
      </w:pPr>
      <w:r w:rsidRPr="001E6C5A">
        <w:rPr>
          <w:rFonts w:ascii="Arial" w:hAnsi="Arial"/>
        </w:rPr>
        <w:t>6.2.1.3</w:t>
      </w:r>
      <w:r w:rsidRPr="001E6C5A">
        <w:rPr>
          <w:rFonts w:ascii="Arial" w:hAnsi="Arial"/>
        </w:rPr>
        <w:tab/>
        <w:t>Test description</w:t>
      </w:r>
    </w:p>
    <w:p w14:paraId="53FFAC56" w14:textId="77777777" w:rsidR="00EB676A" w:rsidRPr="001E6C5A" w:rsidRDefault="00EB676A" w:rsidP="00EB676A">
      <w:pPr>
        <w:keepNext/>
        <w:keepLines/>
        <w:spacing w:before="120"/>
        <w:ind w:left="1985" w:hanging="1985"/>
        <w:rPr>
          <w:rFonts w:ascii="Arial" w:hAnsi="Arial"/>
        </w:rPr>
      </w:pPr>
      <w:r w:rsidRPr="001E6C5A">
        <w:rPr>
          <w:rFonts w:ascii="Arial" w:hAnsi="Arial"/>
        </w:rPr>
        <w:t>6.2.1.3.1</w:t>
      </w:r>
      <w:r w:rsidRPr="001E6C5A">
        <w:rPr>
          <w:rFonts w:ascii="Arial" w:hAnsi="Arial"/>
        </w:rPr>
        <w:tab/>
        <w:t>Pre-test conditions</w:t>
      </w:r>
    </w:p>
    <w:p w14:paraId="12835302"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3143F8E" w14:textId="77777777" w:rsidR="00EB676A" w:rsidRPr="001E6C5A" w:rsidRDefault="00EB676A" w:rsidP="00EB676A">
      <w:pPr>
        <w:ind w:left="568" w:hanging="284"/>
      </w:pPr>
      <w:r w:rsidRPr="001E6C5A">
        <w:t>-</w:t>
      </w:r>
      <w:r w:rsidRPr="001E6C5A">
        <w:tab/>
        <w:t>SS (MCPTT server)</w:t>
      </w:r>
    </w:p>
    <w:p w14:paraId="4AD6FD88" w14:textId="77777777" w:rsidR="00EB676A" w:rsidRPr="001E6C5A" w:rsidRDefault="00EB676A" w:rsidP="00EB676A">
      <w:pPr>
        <w:ind w:left="568" w:hanging="284"/>
      </w:pPr>
      <w:r w:rsidRPr="001E6C5A">
        <w:lastRenderedPageBreak/>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4C9272B"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3F07184" w14:textId="77777777" w:rsidR="00EB676A" w:rsidRPr="001E6C5A" w:rsidRDefault="00EB676A" w:rsidP="00EB676A">
      <w:pPr>
        <w:ind w:left="568" w:hanging="284"/>
      </w:pPr>
      <w:r w:rsidRPr="001E6C5A">
        <w:t>-</w:t>
      </w:r>
      <w:r w:rsidRPr="001E6C5A">
        <w:tab/>
        <w:t>UE (MCPTT client)</w:t>
      </w:r>
    </w:p>
    <w:p w14:paraId="5A3FA713" w14:textId="77777777" w:rsidR="00EB676A" w:rsidRPr="001E6C5A" w:rsidRDefault="00EB676A" w:rsidP="00EB676A">
      <w:pPr>
        <w:ind w:left="568" w:hanging="284"/>
      </w:pPr>
      <w:r w:rsidRPr="001E6C5A">
        <w:t>-</w:t>
      </w:r>
      <w:r w:rsidRPr="001E6C5A">
        <w:tab/>
        <w:t>The test USIM set as defined in TS 36.579-1 [2], subclause 5.5.10 is inserted.</w:t>
      </w:r>
    </w:p>
    <w:p w14:paraId="56F960B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38010E86"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B96F8AF"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9CF086D" w14:textId="77777777" w:rsidR="00EB676A" w:rsidRPr="001E6C5A" w:rsidRDefault="00EB676A" w:rsidP="00EB676A">
      <w:pPr>
        <w:ind w:left="568" w:hanging="284"/>
      </w:pPr>
      <w:r w:rsidRPr="001E6C5A">
        <w:t>-</w:t>
      </w:r>
      <w:r w:rsidRPr="001E6C5A">
        <w:tab/>
        <w:t>UE States at the end of the preamble</w:t>
      </w:r>
    </w:p>
    <w:p w14:paraId="6682EF93" w14:textId="77777777" w:rsidR="00EB676A" w:rsidRPr="001E6C5A" w:rsidRDefault="00EB676A" w:rsidP="00EB676A">
      <w:pPr>
        <w:ind w:left="851" w:hanging="284"/>
      </w:pPr>
      <w:r w:rsidRPr="001E6C5A">
        <w:t>-</w:t>
      </w:r>
      <w:r w:rsidRPr="001E6C5A">
        <w:tab/>
        <w:t>The UE is in E-UTRA Registered, Idle Mode state.</w:t>
      </w:r>
    </w:p>
    <w:p w14:paraId="482DBA2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D4B95FB" w14:textId="77777777" w:rsidR="00EB676A" w:rsidRPr="001E6C5A" w:rsidRDefault="00EB676A" w:rsidP="00EB676A">
      <w:pPr>
        <w:keepNext/>
        <w:keepLines/>
        <w:spacing w:before="120"/>
        <w:ind w:left="1985" w:hanging="1985"/>
        <w:rPr>
          <w:rFonts w:ascii="Arial" w:hAnsi="Arial"/>
        </w:rPr>
      </w:pPr>
      <w:r w:rsidRPr="001E6C5A">
        <w:rPr>
          <w:rFonts w:ascii="Arial" w:hAnsi="Arial"/>
        </w:rPr>
        <w:lastRenderedPageBreak/>
        <w:t>6.2.1.3.2</w:t>
      </w:r>
      <w:r w:rsidRPr="001E6C5A">
        <w:rPr>
          <w:rFonts w:ascii="Arial" w:hAnsi="Arial"/>
        </w:rPr>
        <w:tab/>
        <w:t>Test procedure sequence</w:t>
      </w:r>
    </w:p>
    <w:p w14:paraId="77C584EA" w14:textId="77777777" w:rsidR="00EB676A" w:rsidRPr="001E6C5A" w:rsidRDefault="00EB676A" w:rsidP="00EB676A">
      <w:pPr>
        <w:keepNext/>
        <w:keepLines/>
        <w:spacing w:before="60"/>
        <w:jc w:val="center"/>
        <w:rPr>
          <w:rFonts w:ascii="Arial" w:hAnsi="Arial"/>
          <w:b/>
        </w:rPr>
      </w:pPr>
      <w:r w:rsidRPr="001E6C5A">
        <w:rPr>
          <w:rFonts w:ascii="Arial" w:hAnsi="Arial"/>
          <w:b/>
        </w:rPr>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0B49EAE9" w14:textId="77777777" w:rsidTr="00BC3F8D">
        <w:tc>
          <w:tcPr>
            <w:tcW w:w="534" w:type="dxa"/>
            <w:tcBorders>
              <w:top w:val="single" w:sz="4" w:space="0" w:color="auto"/>
              <w:left w:val="single" w:sz="4" w:space="0" w:color="auto"/>
              <w:bottom w:val="nil"/>
              <w:right w:val="single" w:sz="4" w:space="0" w:color="auto"/>
            </w:tcBorders>
            <w:hideMark/>
          </w:tcPr>
          <w:p w14:paraId="6F88F0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lastRenderedPageBreak/>
              <w:t>St</w:t>
            </w:r>
          </w:p>
        </w:tc>
        <w:tc>
          <w:tcPr>
            <w:tcW w:w="3968" w:type="dxa"/>
            <w:tcBorders>
              <w:top w:val="single" w:sz="4" w:space="0" w:color="auto"/>
              <w:left w:val="single" w:sz="4" w:space="0" w:color="auto"/>
              <w:bottom w:val="nil"/>
              <w:right w:val="single" w:sz="4" w:space="0" w:color="auto"/>
            </w:tcBorders>
            <w:hideMark/>
          </w:tcPr>
          <w:p w14:paraId="738BDD8A" w14:textId="77777777" w:rsidR="00EB676A" w:rsidRPr="00615E53" w:rsidRDefault="00EB676A" w:rsidP="00BC3F8D">
            <w:pPr>
              <w:keepNext/>
              <w:keepLines/>
              <w:spacing w:after="0"/>
              <w:jc w:val="center"/>
              <w:rPr>
                <w:rFonts w:ascii="Arial" w:hAnsi="Arial"/>
                <w:bCs/>
                <w:sz w:val="18"/>
                <w:rPrChange w:id="19" w:author="MCC160" w:date="2022-11-01T15:36:00Z">
                  <w:rPr>
                    <w:rFonts w:ascii="Arial" w:hAnsi="Arial"/>
                    <w:b/>
                    <w:sz w:val="18"/>
                  </w:rPr>
                </w:rPrChange>
              </w:rPr>
            </w:pPr>
            <w:r w:rsidRPr="00615E53">
              <w:rPr>
                <w:rFonts w:ascii="Arial" w:hAnsi="Arial"/>
                <w:bCs/>
                <w:sz w:val="18"/>
                <w:rPrChange w:id="20" w:author="MCC160" w:date="2022-11-01T15:36:00Z">
                  <w:rPr>
                    <w:rFonts w:ascii="Arial" w:hAnsi="Arial"/>
                    <w:b/>
                    <w:sz w:val="18"/>
                  </w:rPr>
                </w:rPrChange>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7BEDFF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50A2985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8BB0F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114B1AB" w14:textId="77777777" w:rsidTr="00BC3F8D">
        <w:tc>
          <w:tcPr>
            <w:tcW w:w="534" w:type="dxa"/>
            <w:tcBorders>
              <w:top w:val="nil"/>
              <w:left w:val="single" w:sz="4" w:space="0" w:color="auto"/>
              <w:bottom w:val="single" w:sz="4" w:space="0" w:color="auto"/>
              <w:right w:val="single" w:sz="4" w:space="0" w:color="auto"/>
            </w:tcBorders>
          </w:tcPr>
          <w:p w14:paraId="2DC5AAFC"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33D642F" w14:textId="77777777" w:rsidR="00EB676A" w:rsidRPr="00615E53" w:rsidRDefault="00EB676A" w:rsidP="00BC3F8D">
            <w:pPr>
              <w:keepNext/>
              <w:keepLines/>
              <w:spacing w:after="0"/>
              <w:jc w:val="center"/>
              <w:rPr>
                <w:rFonts w:ascii="Arial" w:hAnsi="Arial"/>
                <w:bCs/>
                <w:sz w:val="18"/>
                <w:rPrChange w:id="21" w:author="MCC160" w:date="2022-11-01T15:36:00Z">
                  <w:rPr>
                    <w:rFonts w:ascii="Arial" w:hAnsi="Arial"/>
                    <w:b/>
                    <w:sz w:val="18"/>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539225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BE8019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E927D8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4E5DB24" w14:textId="77777777" w:rsidR="00EB676A" w:rsidRPr="001E6C5A" w:rsidRDefault="00EB676A" w:rsidP="00BC3F8D">
            <w:pPr>
              <w:keepNext/>
              <w:keepLines/>
              <w:spacing w:after="0"/>
              <w:jc w:val="center"/>
              <w:rPr>
                <w:rFonts w:ascii="Arial" w:hAnsi="Arial"/>
                <w:b/>
                <w:sz w:val="18"/>
              </w:rPr>
            </w:pPr>
          </w:p>
        </w:tc>
      </w:tr>
      <w:tr w:rsidR="00EB676A" w:rsidRPr="001E6C5A" w14:paraId="24C323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1F0D2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ED3C89B" w14:textId="77777777" w:rsidR="00EB676A" w:rsidRPr="00615E53" w:rsidRDefault="00EB676A" w:rsidP="00BC3F8D">
            <w:pPr>
              <w:keepNext/>
              <w:keepLines/>
              <w:spacing w:after="0"/>
              <w:rPr>
                <w:rFonts w:ascii="Arial" w:hAnsi="Arial"/>
                <w:bCs/>
                <w:sz w:val="18"/>
              </w:rPr>
            </w:pPr>
            <w:r w:rsidRPr="00615E53">
              <w:rPr>
                <w:rFonts w:ascii="Arial" w:hAnsi="Arial"/>
                <w:bCs/>
                <w:sz w:val="18"/>
              </w:rPr>
              <w:t xml:space="preserve">Make the UE (MCPTT User) request the establishment of an MCPTT </w:t>
            </w:r>
            <w:r w:rsidRPr="00615E53">
              <w:rPr>
                <w:rFonts w:ascii="Arial" w:hAnsi="Arial"/>
                <w:bCs/>
                <w:sz w:val="18"/>
                <w:lang w:eastAsia="ko-KR"/>
              </w:rPr>
              <w:t>p</w:t>
            </w:r>
            <w:r w:rsidRPr="00615E53">
              <w:rPr>
                <w:rFonts w:ascii="Arial" w:hAnsi="Arial"/>
                <w:bCs/>
                <w:sz w:val="18"/>
              </w:rPr>
              <w:t xml:space="preserve">rivate </w:t>
            </w:r>
            <w:r w:rsidRPr="00615E53">
              <w:rPr>
                <w:rFonts w:ascii="Arial" w:hAnsi="Arial"/>
                <w:bCs/>
                <w:sz w:val="18"/>
                <w:lang w:eastAsia="ko-KR"/>
              </w:rPr>
              <w:t>c</w:t>
            </w:r>
            <w:r w:rsidRPr="00615E53">
              <w:rPr>
                <w:rFonts w:ascii="Arial" w:hAnsi="Arial"/>
                <w:bCs/>
                <w:sz w:val="18"/>
              </w:rPr>
              <w:t>all, on-demand Automatic Commencement Mode, no Force of automatic commencement, applying End-to-end communication security with Floor Control.</w:t>
            </w:r>
          </w:p>
          <w:p w14:paraId="0DC3BCC0"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92CCE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F8A3D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BB219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9AEE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80610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3629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1D507AB" w14:textId="0414737E" w:rsidR="00EB676A" w:rsidRPr="00615E53" w:rsidRDefault="00EB676A" w:rsidP="00BC3F8D">
            <w:pPr>
              <w:keepNext/>
              <w:keepLines/>
              <w:spacing w:after="0"/>
              <w:rPr>
                <w:rFonts w:ascii="Arial" w:hAnsi="Arial"/>
                <w:bCs/>
                <w:sz w:val="18"/>
                <w:lang w:eastAsia="ko-KR"/>
              </w:rPr>
            </w:pPr>
            <w:r w:rsidRPr="00615E53">
              <w:rPr>
                <w:rFonts w:ascii="Arial" w:hAnsi="Arial"/>
                <w:bCs/>
                <w:sz w:val="18"/>
              </w:rPr>
              <w:t xml:space="preserve">Check: </w:t>
            </w:r>
            <w:del w:id="22" w:author="MCC160" w:date="2022-11-01T11:37:00Z">
              <w:r w:rsidRPr="00A11DE1" w:rsidDel="000B2B8C">
                <w:rPr>
                  <w:rFonts w:ascii="Arial" w:hAnsi="Arial"/>
                  <w:bCs/>
                  <w:sz w:val="18"/>
                </w:rPr>
                <w:delText>Does the UE (MCPTT client)</w:delText>
              </w:r>
              <w:r w:rsidRPr="00615E53" w:rsidDel="000B2B8C">
                <w:rPr>
                  <w:bCs/>
                  <w:lang w:eastAsia="ko-KR"/>
                </w:rPr>
                <w:delText xml:space="preserve"> </w:delText>
              </w:r>
              <w:r w:rsidRPr="00615E53" w:rsidDel="000B2B8C">
                <w:rPr>
                  <w:rFonts w:ascii="Arial" w:hAnsi="Arial"/>
                  <w:bCs/>
                  <w:sz w:val="18"/>
                  <w:lang w:eastAsia="ko-KR"/>
                </w:rPr>
                <w:delText xml:space="preserve">perform the procedure </w:delText>
              </w:r>
            </w:del>
            <w:ins w:id="23" w:author="MCC160" w:date="2022-11-01T11:36:00Z">
              <w:r w:rsidR="000B2B8C" w:rsidRPr="00615E53">
                <w:rPr>
                  <w:rFonts w:ascii="Arial" w:hAnsi="Arial"/>
                  <w:bCs/>
                  <w:sz w:val="18"/>
                  <w:lang w:eastAsia="ko-KR"/>
                </w:rPr>
                <w:t>Does the UE (MCPTT Client) correctly perform test procedure</w:t>
              </w:r>
            </w:ins>
            <w:ins w:id="24" w:author="MCC160" w:date="2022-11-01T11:37:00Z">
              <w:r w:rsidR="000B2B8C" w:rsidRPr="00615E53">
                <w:rPr>
                  <w:rFonts w:ascii="Arial" w:hAnsi="Arial"/>
                  <w:bCs/>
                  <w:sz w:val="18"/>
                  <w:lang w:eastAsia="ko-KR"/>
                </w:rPr>
                <w:t xml:space="preserve"> </w:t>
              </w:r>
            </w:ins>
            <w:ins w:id="25" w:author="MCC160" w:date="2022-10-31T18:28:00Z">
              <w:r w:rsidR="009B7D14" w:rsidRPr="00615E53">
                <w:rPr>
                  <w:rFonts w:ascii="Arial" w:hAnsi="Arial"/>
                  <w:bCs/>
                  <w:sz w:val="18"/>
                  <w:lang w:eastAsia="ko-KR"/>
                </w:rPr>
                <w:t xml:space="preserve">'MCPTT CO session establishment/modification without provisional responses other than 100 Trying' </w:t>
              </w:r>
            </w:ins>
            <w:del w:id="26" w:author="MCC160" w:date="2022-10-31T18:27:00Z">
              <w:r w:rsidRPr="00615E53" w:rsidDel="009B7D14">
                <w:rPr>
                  <w:rFonts w:ascii="Arial" w:hAnsi="Arial"/>
                  <w:bCs/>
                  <w:sz w:val="18"/>
                  <w:lang w:eastAsia="ko-KR"/>
                </w:rPr>
                <w:delText xml:space="preserve">for </w:delText>
              </w:r>
            </w:del>
            <w:del w:id="27" w:author="MCC160" w:date="2022-10-31T18:28:00Z">
              <w:r w:rsidRPr="00615E53" w:rsidDel="009B7D14">
                <w:rPr>
                  <w:rFonts w:ascii="Arial" w:hAnsi="Arial"/>
                  <w:bCs/>
                  <w:sz w:val="18"/>
                  <w:lang w:eastAsia="ko-KR"/>
                </w:rPr>
                <w:delText>MCPTT CO session establishment/modification</w:delText>
              </w:r>
            </w:del>
            <w:r w:rsidRPr="00615E53">
              <w:rPr>
                <w:rFonts w:ascii="Arial" w:hAnsi="Arial"/>
                <w:bCs/>
                <w:sz w:val="18"/>
                <w:lang w:eastAsia="ko-KR"/>
              </w:rPr>
              <w:t xml:space="preserve"> as described in TS 36.579-1 [2] Table 5.3A.1.3-1 to</w:t>
            </w:r>
            <w:r w:rsidRPr="00615E53">
              <w:rPr>
                <w:rFonts w:ascii="Arial" w:hAnsi="Arial"/>
                <w:bCs/>
                <w:sz w:val="18"/>
              </w:rPr>
              <w:t xml:space="preserve"> establish an MCPTT private call, on-demand Automatic Commencement Mode, no Force of automatic commencement, applying End-to-end communication security with Floor Control?</w:t>
            </w:r>
            <w:r w:rsidRPr="00615E53">
              <w:rPr>
                <w:rFonts w:ascii="Arial" w:hAnsi="Arial"/>
                <w:bCs/>
                <w:sz w:val="18"/>
                <w:lang w:eastAsia="ko-KR"/>
              </w:rPr>
              <w:t xml:space="preserve"> </w:t>
            </w:r>
          </w:p>
          <w:p w14:paraId="749410F2" w14:textId="77777777" w:rsidR="00EB676A" w:rsidRPr="00615E53" w:rsidRDefault="00EB676A" w:rsidP="00BC3F8D">
            <w:pPr>
              <w:keepNext/>
              <w:keepLines/>
              <w:spacing w:after="0"/>
              <w:rPr>
                <w:rFonts w:ascii="Arial" w:hAnsi="Arial"/>
                <w:bCs/>
                <w:sz w:val="18"/>
              </w:rPr>
            </w:pPr>
            <w:r w:rsidRPr="00615E53">
              <w:rPr>
                <w:rFonts w:ascii="Arial" w:hAnsi="Arial"/>
                <w:bCs/>
                <w:sz w:val="18"/>
                <w:lang w:eastAsia="ko-KR"/>
              </w:rPr>
              <w:t xml:space="preserve">Option </w:t>
            </w:r>
            <w:proofErr w:type="spellStart"/>
            <w:r w:rsidRPr="00615E53">
              <w:rPr>
                <w:rFonts w:ascii="Arial" w:hAnsi="Arial"/>
                <w:bCs/>
                <w:sz w:val="18"/>
                <w:lang w:eastAsia="ko-KR"/>
              </w:rPr>
              <w:t>b.ii</w:t>
            </w:r>
            <w:proofErr w:type="spellEnd"/>
            <w:r w:rsidRPr="00615E53">
              <w:rPr>
                <w:rFonts w:ascii="Arial" w:hAnsi="Arial"/>
                <w:bCs/>
                <w:sz w:val="18"/>
                <w:lang w:eastAsia="ko-KR"/>
              </w:rPr>
              <w:t xml:space="preserve"> of NOTE 1 in TS 36.579.1 [2] Table 5.3A.1.3-1 is applied.</w:t>
            </w:r>
          </w:p>
        </w:tc>
        <w:tc>
          <w:tcPr>
            <w:tcW w:w="708" w:type="dxa"/>
            <w:tcBorders>
              <w:top w:val="single" w:sz="4" w:space="0" w:color="auto"/>
              <w:left w:val="single" w:sz="4" w:space="0" w:color="auto"/>
              <w:bottom w:val="single" w:sz="4" w:space="0" w:color="auto"/>
              <w:right w:val="single" w:sz="4" w:space="0" w:color="auto"/>
            </w:tcBorders>
            <w:hideMark/>
          </w:tcPr>
          <w:p w14:paraId="6F5B0E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3423EA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6B64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601A4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A1B10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A93B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5662C43F"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60F76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1457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12DE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FF8EE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FF8F7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5DF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5A</w:t>
            </w:r>
          </w:p>
        </w:tc>
        <w:tc>
          <w:tcPr>
            <w:tcW w:w="3968" w:type="dxa"/>
            <w:tcBorders>
              <w:top w:val="single" w:sz="4" w:space="0" w:color="auto"/>
              <w:left w:val="single" w:sz="4" w:space="0" w:color="auto"/>
              <w:bottom w:val="single" w:sz="4" w:space="0" w:color="auto"/>
              <w:right w:val="single" w:sz="4" w:space="0" w:color="auto"/>
            </w:tcBorders>
            <w:hideMark/>
          </w:tcPr>
          <w:p w14:paraId="0294AB13" w14:textId="77777777" w:rsidR="00EB676A" w:rsidRPr="00615E53" w:rsidRDefault="00EB676A" w:rsidP="00BC3F8D">
            <w:pPr>
              <w:keepNext/>
              <w:keepLines/>
              <w:spacing w:after="0"/>
              <w:rPr>
                <w:rFonts w:ascii="Arial" w:hAnsi="Arial"/>
                <w:bCs/>
                <w:sz w:val="18"/>
              </w:rPr>
            </w:pPr>
            <w:r w:rsidRPr="00615E53">
              <w:rPr>
                <w:rFonts w:ascii="Arial" w:hAnsi="Arial"/>
                <w:bCs/>
                <w:sz w:val="18"/>
              </w:rPr>
              <w:t>Check: Does the UE (MCPTT client) provide floor granted notification to the MCPTT User? (NOTE 1)</w:t>
            </w:r>
          </w:p>
        </w:tc>
        <w:tc>
          <w:tcPr>
            <w:tcW w:w="708" w:type="dxa"/>
            <w:tcBorders>
              <w:top w:val="single" w:sz="4" w:space="0" w:color="auto"/>
              <w:left w:val="single" w:sz="4" w:space="0" w:color="auto"/>
              <w:bottom w:val="single" w:sz="4" w:space="0" w:color="auto"/>
              <w:right w:val="single" w:sz="4" w:space="0" w:color="auto"/>
            </w:tcBorders>
            <w:hideMark/>
          </w:tcPr>
          <w:p w14:paraId="1C73B56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E03A8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673D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CAACF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33701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D460D8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3816FB3"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37A6EB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99F1C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81F02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A1D3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6D3DF9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4E41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526BA9A" w14:textId="2C64A17E"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28" w:author="MCC160" w:date="2022-11-01T11:37: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29" w:author="MCC160" w:date="2022-10-31T19:08:00Z">
              <w:r w:rsidRPr="00615E53" w:rsidDel="003E4891">
                <w:rPr>
                  <w:rFonts w:ascii="Arial" w:hAnsi="Arial"/>
                  <w:bCs/>
                  <w:sz w:val="18"/>
                  <w:lang w:eastAsia="ko-KR"/>
                </w:rPr>
                <w:delText xml:space="preserve">for </w:delText>
              </w:r>
            </w:del>
            <w:ins w:id="30" w:author="MCC160" w:date="2022-11-01T11:37:00Z">
              <w:r w:rsidR="000B2B8C" w:rsidRPr="00615E53">
                <w:rPr>
                  <w:rFonts w:ascii="Arial" w:hAnsi="Arial"/>
                  <w:bCs/>
                  <w:sz w:val="18"/>
                  <w:lang w:eastAsia="ko-KR"/>
                </w:rPr>
                <w:t xml:space="preserve">Does the UE (MCPTT Client) correctly perform test procedure </w:t>
              </w:r>
            </w:ins>
            <w:ins w:id="31" w:author="MCC160" w:date="2022-10-31T19:08:00Z">
              <w:r w:rsidR="003E4891" w:rsidRPr="00615E53">
                <w:rPr>
                  <w:rFonts w:ascii="Arial" w:hAnsi="Arial"/>
                  <w:bCs/>
                  <w:sz w:val="18"/>
                  <w:lang w:eastAsia="ko-KR"/>
                </w:rPr>
                <w:t>'</w:t>
              </w:r>
            </w:ins>
            <w:r w:rsidRPr="00615E53">
              <w:rPr>
                <w:rFonts w:ascii="Arial" w:hAnsi="Arial"/>
                <w:bCs/>
                <w:sz w:val="18"/>
                <w:lang w:eastAsia="ko-KR"/>
              </w:rPr>
              <w:t>MCPTT Floor Release – Floor Taken</w:t>
            </w:r>
            <w:ins w:id="32" w:author="MCC160" w:date="2022-10-31T19:08: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19D197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B50A7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45E39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DDCB3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2F7ED5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9351D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8-9</w:t>
            </w:r>
          </w:p>
        </w:tc>
        <w:tc>
          <w:tcPr>
            <w:tcW w:w="3968" w:type="dxa"/>
            <w:tcBorders>
              <w:top w:val="single" w:sz="4" w:space="0" w:color="auto"/>
              <w:left w:val="single" w:sz="4" w:space="0" w:color="auto"/>
              <w:bottom w:val="single" w:sz="4" w:space="0" w:color="auto"/>
              <w:right w:val="single" w:sz="4" w:space="0" w:color="auto"/>
            </w:tcBorders>
            <w:hideMark/>
          </w:tcPr>
          <w:p w14:paraId="45AAAE30"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E93A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6EBE7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08EC0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86D7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9FBE8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5939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35FD49D1"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request the floor.</w:t>
            </w:r>
          </w:p>
          <w:p w14:paraId="51059F61"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FC03E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39142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C620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D54D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3307D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0667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00BF7354" w14:textId="31B8048C"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33" w:author="MCC160" w:date="2022-11-01T11:38:00Z">
              <w:r w:rsidRPr="00615E53" w:rsidDel="000B2B8C">
                <w:rPr>
                  <w:rFonts w:ascii="Arial" w:hAnsi="Arial"/>
                  <w:bCs/>
                  <w:sz w:val="18"/>
                  <w:lang w:eastAsia="ko-KR"/>
                </w:rPr>
                <w:delText xml:space="preserve">Does the UE (MCPTT client) perform the procedure </w:delText>
              </w:r>
            </w:del>
            <w:del w:id="34" w:author="MCC160" w:date="2022-10-31T19:08:00Z">
              <w:r w:rsidRPr="00615E53" w:rsidDel="003E4891">
                <w:rPr>
                  <w:rFonts w:ascii="Arial" w:hAnsi="Arial"/>
                  <w:bCs/>
                  <w:sz w:val="18"/>
                  <w:lang w:eastAsia="ko-KR"/>
                </w:rPr>
                <w:delText xml:space="preserve">for </w:delText>
              </w:r>
            </w:del>
            <w:ins w:id="35" w:author="MCC160" w:date="2022-11-01T11:37:00Z">
              <w:r w:rsidR="000B2B8C" w:rsidRPr="00615E53">
                <w:rPr>
                  <w:rFonts w:ascii="Arial" w:hAnsi="Arial"/>
                  <w:bCs/>
                  <w:sz w:val="18"/>
                  <w:lang w:eastAsia="ko-KR"/>
                </w:rPr>
                <w:t xml:space="preserve">Does the UE (MCPTT Client) correctly perform test procedure </w:t>
              </w:r>
            </w:ins>
            <w:ins w:id="36" w:author="MCC160" w:date="2022-10-31T19:08:00Z">
              <w:r w:rsidR="003E4891" w:rsidRPr="00615E53">
                <w:rPr>
                  <w:rFonts w:ascii="Arial" w:hAnsi="Arial"/>
                  <w:bCs/>
                  <w:sz w:val="18"/>
                  <w:lang w:eastAsia="ko-KR"/>
                </w:rPr>
                <w:t>'</w:t>
              </w:r>
            </w:ins>
            <w:r w:rsidRPr="00615E53">
              <w:rPr>
                <w:rFonts w:ascii="Arial" w:hAnsi="Arial"/>
                <w:bCs/>
                <w:sz w:val="18"/>
                <w:lang w:eastAsia="ko-KR"/>
              </w:rPr>
              <w:t>MCPTT Floor Request – Floor Deny</w:t>
            </w:r>
            <w:ins w:id="37" w:author="MCC160" w:date="2022-10-31T19:08: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4BB80E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14B61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9A39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F93C6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C5EF02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429D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74B263F8"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AB219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D7DC05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4801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66B5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28BC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2F45D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7D97C5E9"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429076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174F2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44433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D369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0E0B6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7A179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08B327FE" w14:textId="77777777" w:rsidR="00EB676A" w:rsidRPr="00615E53" w:rsidRDefault="00EB676A" w:rsidP="00BC3F8D">
            <w:pPr>
              <w:keepNext/>
              <w:keepLines/>
              <w:spacing w:after="0"/>
              <w:rPr>
                <w:rFonts w:ascii="Arial" w:hAnsi="Arial"/>
                <w:bCs/>
                <w:sz w:val="18"/>
              </w:rPr>
            </w:pPr>
            <w:r w:rsidRPr="00615E53">
              <w:rPr>
                <w:rFonts w:ascii="Arial" w:hAnsi="Arial"/>
                <w:bCs/>
                <w:sz w:val="18"/>
              </w:rPr>
              <w:t xml:space="preserve">The SS (MCPTT server) sends a </w:t>
            </w:r>
            <w:r w:rsidRPr="00615E53">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C11F0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757498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AAD2A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3E4B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843F1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C6D3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31BDDDA2"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request the floor</w:t>
            </w:r>
          </w:p>
          <w:p w14:paraId="5BEC5250"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1EA5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6B927F5"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3ED4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7654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7C276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73FA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0F57B7EC" w14:textId="2B1063EF"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38" w:author="MCC160" w:date="2022-11-01T11:38:00Z">
              <w:r w:rsidRPr="00615E53" w:rsidDel="000B2B8C">
                <w:rPr>
                  <w:rFonts w:ascii="Arial" w:hAnsi="Arial"/>
                  <w:bCs/>
                  <w:sz w:val="18"/>
                </w:rPr>
                <w:delText xml:space="preserve">Does the UE (MCPTT client) perform the procedure </w:delText>
              </w:r>
            </w:del>
            <w:del w:id="39" w:author="MCC160" w:date="2022-10-31T19:08:00Z">
              <w:r w:rsidRPr="00615E53" w:rsidDel="003E4891">
                <w:rPr>
                  <w:rFonts w:ascii="Arial" w:hAnsi="Arial"/>
                  <w:bCs/>
                  <w:sz w:val="18"/>
                </w:rPr>
                <w:delText xml:space="preserve">for </w:delText>
              </w:r>
            </w:del>
            <w:ins w:id="40" w:author="MCC160" w:date="2022-11-01T11:38:00Z">
              <w:r w:rsidR="000B2B8C" w:rsidRPr="00615E53">
                <w:rPr>
                  <w:rFonts w:ascii="Arial" w:hAnsi="Arial"/>
                  <w:bCs/>
                  <w:sz w:val="18"/>
                </w:rPr>
                <w:t xml:space="preserve">Does the UE (MCPTT Client) correctly perform test procedure </w:t>
              </w:r>
            </w:ins>
            <w:ins w:id="41" w:author="MCC160" w:date="2022-10-31T19:08:00Z">
              <w:r w:rsidR="003E4891" w:rsidRPr="00615E53">
                <w:rPr>
                  <w:rFonts w:ascii="Arial" w:hAnsi="Arial"/>
                  <w:bCs/>
                  <w:sz w:val="18"/>
                </w:rPr>
                <w:t>'</w:t>
              </w:r>
            </w:ins>
            <w:r w:rsidRPr="00615E53">
              <w:rPr>
                <w:rFonts w:ascii="Arial" w:hAnsi="Arial"/>
                <w:bCs/>
                <w:sz w:val="18"/>
              </w:rPr>
              <w:t>MCPTT Floor Request – Floor Granted</w:t>
            </w:r>
            <w:ins w:id="42" w:author="MCC160" w:date="2022-10-31T19:08:00Z">
              <w:r w:rsidR="003E4891" w:rsidRPr="00615E53">
                <w:rPr>
                  <w:rFonts w:ascii="Arial" w:hAnsi="Arial"/>
                  <w:bCs/>
                  <w:sz w:val="18"/>
                </w:rPr>
                <w:t>'</w:t>
              </w:r>
            </w:ins>
            <w:r w:rsidRPr="00615E53">
              <w:rPr>
                <w:rFonts w:ascii="Arial" w:hAnsi="Arial"/>
                <w:bCs/>
                <w:sz w:val="18"/>
              </w:rPr>
              <w:t xml:space="preserve"> as described in TS 36.579-1 [2] Table 5.3A.11.3-1</w:t>
            </w:r>
            <w:r w:rsidRPr="00615E53">
              <w:rPr>
                <w:rFonts w:ascii="Arial" w:hAnsi="Arial"/>
                <w:bCs/>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33783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C8D3C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712D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2EC12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12FB8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006F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46B84250"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5D4D8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70134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A168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408B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FDF9D8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C2B2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7E53D75D"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717A15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8E2BD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35A1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85E6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3FED1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AC75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18A</w:t>
            </w:r>
          </w:p>
        </w:tc>
        <w:tc>
          <w:tcPr>
            <w:tcW w:w="3968" w:type="dxa"/>
            <w:tcBorders>
              <w:top w:val="single" w:sz="4" w:space="0" w:color="auto"/>
              <w:left w:val="single" w:sz="4" w:space="0" w:color="auto"/>
              <w:bottom w:val="single" w:sz="4" w:space="0" w:color="auto"/>
              <w:right w:val="single" w:sz="4" w:space="0" w:color="auto"/>
            </w:tcBorders>
            <w:hideMark/>
          </w:tcPr>
          <w:p w14:paraId="2324A7C3" w14:textId="4C7C9897"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43" w:author="MCC160" w:date="2022-11-01T11:38:00Z">
              <w:r w:rsidRPr="00615E53" w:rsidDel="000B2B8C">
                <w:rPr>
                  <w:rFonts w:ascii="Arial" w:hAnsi="Arial"/>
                  <w:bCs/>
                  <w:sz w:val="18"/>
                </w:rPr>
                <w:delText xml:space="preserve">Does the UE (MCPTT client) perform procedure </w:delText>
              </w:r>
            </w:del>
            <w:del w:id="44" w:author="MCC160" w:date="2022-10-31T19:08:00Z">
              <w:r w:rsidRPr="00615E53" w:rsidDel="003E4891">
                <w:rPr>
                  <w:rFonts w:ascii="Arial" w:hAnsi="Arial"/>
                  <w:bCs/>
                  <w:sz w:val="18"/>
                </w:rPr>
                <w:delText xml:space="preserve">for </w:delText>
              </w:r>
            </w:del>
            <w:ins w:id="45" w:author="MCC160" w:date="2022-11-01T11:38:00Z">
              <w:r w:rsidR="000B2B8C" w:rsidRPr="00615E53">
                <w:rPr>
                  <w:rFonts w:ascii="Arial" w:hAnsi="Arial"/>
                  <w:bCs/>
                  <w:sz w:val="18"/>
                </w:rPr>
                <w:t>Does the UE (MCPTT Client) correctly perform test procedure</w:t>
              </w:r>
            </w:ins>
            <w:ins w:id="46" w:author="MCC160" w:date="2022-11-01T11:39:00Z">
              <w:r w:rsidR="000B2B8C" w:rsidRPr="00615E53">
                <w:rPr>
                  <w:rFonts w:ascii="Arial" w:hAnsi="Arial"/>
                  <w:bCs/>
                  <w:sz w:val="18"/>
                </w:rPr>
                <w:t xml:space="preserve"> </w:t>
              </w:r>
            </w:ins>
            <w:ins w:id="47" w:author="MCC160" w:date="2022-10-31T19:08:00Z">
              <w:r w:rsidR="003E4891" w:rsidRPr="00615E53">
                <w:rPr>
                  <w:rFonts w:ascii="Arial" w:hAnsi="Arial"/>
                  <w:bCs/>
                  <w:sz w:val="18"/>
                </w:rPr>
                <w:t>'</w:t>
              </w:r>
            </w:ins>
            <w:r w:rsidRPr="00615E53">
              <w:rPr>
                <w:rFonts w:ascii="Arial" w:hAnsi="Arial"/>
                <w:bCs/>
                <w:sz w:val="18"/>
              </w:rPr>
              <w:t>MCPTT Floor Release – Floor Idle</w:t>
            </w:r>
            <w:ins w:id="48" w:author="MCC160" w:date="2022-11-03T13:16:00Z">
              <w:r w:rsidR="002F1F55">
                <w:rPr>
                  <w:rFonts w:ascii="Arial" w:hAnsi="Arial"/>
                  <w:bCs/>
                  <w:sz w:val="18"/>
                </w:rPr>
                <w:t>'</w:t>
              </w:r>
            </w:ins>
            <w:r w:rsidRPr="00615E53">
              <w:rPr>
                <w:rFonts w:ascii="Arial" w:hAnsi="Arial"/>
                <w:bCs/>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5044AB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816CA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1327E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92C4F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9FDF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C398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1842C6A8" w14:textId="77777777" w:rsidR="005A6E07" w:rsidRDefault="005A6E07" w:rsidP="00BC3F8D">
            <w:pPr>
              <w:keepNext/>
              <w:keepLines/>
              <w:spacing w:after="0"/>
              <w:rPr>
                <w:ins w:id="49" w:author="MCC160" w:date="2022-11-03T16:52:00Z"/>
                <w:rFonts w:ascii="Arial" w:hAnsi="Arial"/>
                <w:bCs/>
                <w:sz w:val="18"/>
              </w:rPr>
            </w:pPr>
            <w:ins w:id="50" w:author="MCC160" w:date="2022-11-03T16:52:00Z">
              <w:r w:rsidRPr="005A6E07">
                <w:rPr>
                  <w:rFonts w:ascii="Arial" w:hAnsi="Arial"/>
                  <w:bCs/>
                  <w:sz w:val="18"/>
                </w:rPr>
                <w:t>Make the MCPTT User request to upgrade the call to an emergency private call.</w:t>
              </w:r>
            </w:ins>
          </w:p>
          <w:p w14:paraId="27C7D5D4" w14:textId="05965359" w:rsidR="00EB676A" w:rsidRPr="00615E53" w:rsidRDefault="00EB676A" w:rsidP="00BC3F8D">
            <w:pPr>
              <w:keepNext/>
              <w:keepLines/>
              <w:spacing w:after="0"/>
              <w:rPr>
                <w:rFonts w:ascii="Arial" w:hAnsi="Arial"/>
                <w:bCs/>
                <w:sz w:val="18"/>
              </w:rPr>
            </w:pPr>
            <w:del w:id="51" w:author="MCC160" w:date="2022-11-03T16:52:00Z">
              <w:r w:rsidRPr="00615E53" w:rsidDel="005A6E07">
                <w:rPr>
                  <w:rFonts w:ascii="Arial" w:hAnsi="Arial"/>
                  <w:bCs/>
                  <w:sz w:val="18"/>
                </w:rPr>
                <w:delText>Make the UE (MCPTT User) request upgrade of the ongoing private call to MCPTT emergency private call.</w:delText>
              </w:r>
            </w:del>
            <w:del w:id="52" w:author="MCC160" w:date="2022-11-03T16:19:00Z">
              <w:r w:rsidRPr="00615E53" w:rsidDel="00EB22D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86300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18251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52D7D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2F24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AD97AD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5A00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61E1B605" w14:textId="1D24909C"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53" w:author="MCC160" w:date="2022-11-01T11:38: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54" w:author="MCC160" w:date="2022-10-31T19:09:00Z">
              <w:r w:rsidRPr="00615E53" w:rsidDel="003E4891">
                <w:rPr>
                  <w:rFonts w:ascii="Arial" w:hAnsi="Arial"/>
                  <w:bCs/>
                  <w:sz w:val="18"/>
                  <w:lang w:eastAsia="ko-KR"/>
                </w:rPr>
                <w:delText xml:space="preserve">for </w:delText>
              </w:r>
            </w:del>
            <w:ins w:id="55" w:author="MCC160" w:date="2022-11-01T11:38:00Z">
              <w:r w:rsidR="000B2B8C" w:rsidRPr="00615E53">
                <w:rPr>
                  <w:rFonts w:ascii="Arial" w:hAnsi="Arial"/>
                  <w:bCs/>
                  <w:sz w:val="18"/>
                  <w:lang w:eastAsia="ko-KR"/>
                </w:rPr>
                <w:t xml:space="preserve">Does the UE (MCPTT Client) correctly perform test procedure </w:t>
              </w:r>
            </w:ins>
            <w:ins w:id="56" w:author="MCC160" w:date="2022-10-31T19:09:00Z">
              <w:r w:rsidR="003E4891" w:rsidRPr="00615E53">
                <w:rPr>
                  <w:rFonts w:ascii="Arial" w:hAnsi="Arial"/>
                  <w:bCs/>
                  <w:sz w:val="18"/>
                  <w:lang w:eastAsia="ko-KR"/>
                </w:rPr>
                <w:t>'</w:t>
              </w:r>
            </w:ins>
            <w:r w:rsidRPr="00615E53">
              <w:rPr>
                <w:rFonts w:ascii="Arial" w:hAnsi="Arial"/>
                <w:bCs/>
                <w:sz w:val="18"/>
                <w:lang w:eastAsia="ko-KR"/>
              </w:rPr>
              <w:t>MCPTT CO session modification</w:t>
            </w:r>
            <w:ins w:id="57"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5.3A.6.3-1 </w:t>
            </w:r>
            <w:r w:rsidRPr="00615E53">
              <w:rPr>
                <w:rFonts w:ascii="Arial" w:hAnsi="Arial"/>
                <w:bCs/>
                <w:sz w:val="18"/>
              </w:rPr>
              <w:t xml:space="preserve">to upgrade the call to </w:t>
            </w:r>
            <w:proofErr w:type="spellStart"/>
            <w:r w:rsidRPr="00615E53">
              <w:rPr>
                <w:rFonts w:ascii="Arial" w:hAnsi="Arial"/>
                <w:bCs/>
                <w:sz w:val="18"/>
              </w:rPr>
              <w:t>a</w:t>
            </w:r>
            <w:proofErr w:type="spellEnd"/>
            <w:del w:id="58" w:author="MCC160" w:date="2022-11-03T16:54:00Z">
              <w:r w:rsidRPr="00615E53" w:rsidDel="005A6E07">
                <w:rPr>
                  <w:rFonts w:ascii="Arial" w:hAnsi="Arial"/>
                  <w:bCs/>
                  <w:sz w:val="18"/>
                </w:rPr>
                <w:delText>n MCPTT private</w:delText>
              </w:r>
            </w:del>
            <w:ins w:id="59" w:author="MCC160" w:date="2022-11-03T16:54:00Z">
              <w:r w:rsidR="005A6E07">
                <w:rPr>
                  <w:rFonts w:ascii="Arial" w:hAnsi="Arial"/>
                  <w:bCs/>
                  <w:sz w:val="18"/>
                </w:rPr>
                <w:t xml:space="preserve"> </w:t>
              </w:r>
            </w:ins>
            <w:del w:id="60" w:author="MCC160" w:date="2022-11-03T16:54:00Z">
              <w:r w:rsidRPr="00615E53" w:rsidDel="005A6E07">
                <w:rPr>
                  <w:rFonts w:ascii="Arial" w:hAnsi="Arial"/>
                  <w:bCs/>
                  <w:sz w:val="18"/>
                </w:rPr>
                <w:delText xml:space="preserve"> </w:delText>
              </w:r>
            </w:del>
            <w:r w:rsidRPr="00615E53">
              <w:rPr>
                <w:rFonts w:ascii="Arial" w:hAnsi="Arial"/>
                <w:bCs/>
                <w:sz w:val="18"/>
              </w:rPr>
              <w:t xml:space="preserve">emergency </w:t>
            </w:r>
            <w:ins w:id="61" w:author="MCC160" w:date="2022-11-03T16:54:00Z">
              <w:r w:rsidR="005A6E07" w:rsidRPr="00615E53">
                <w:rPr>
                  <w:rFonts w:ascii="Arial" w:hAnsi="Arial"/>
                  <w:bCs/>
                  <w:sz w:val="18"/>
                </w:rPr>
                <w:t xml:space="preserve">private </w:t>
              </w:r>
            </w:ins>
            <w:r w:rsidRPr="00615E53">
              <w:rPr>
                <w:rFonts w:ascii="Arial" w:hAnsi="Arial"/>
                <w:bCs/>
                <w:sz w:val="18"/>
              </w:rPr>
              <w:t xml:space="preserve">call with implicit </w:t>
            </w:r>
            <w:del w:id="62" w:author="MCC160" w:date="2022-11-03T16:55:00Z">
              <w:r w:rsidRPr="00615E53" w:rsidDel="005A6E07">
                <w:rPr>
                  <w:rFonts w:ascii="Arial" w:hAnsi="Arial"/>
                  <w:bCs/>
                  <w:sz w:val="18"/>
                </w:rPr>
                <w:delText>F</w:delText>
              </w:r>
            </w:del>
            <w:ins w:id="63" w:author="MCC160" w:date="2022-11-03T16:55:00Z">
              <w:r w:rsidR="005A6E07">
                <w:rPr>
                  <w:rFonts w:ascii="Arial" w:hAnsi="Arial"/>
                  <w:bCs/>
                  <w:sz w:val="18"/>
                </w:rPr>
                <w:t>f</w:t>
              </w:r>
            </w:ins>
            <w:r w:rsidRPr="00615E53">
              <w:rPr>
                <w:rFonts w:ascii="Arial" w:hAnsi="Arial"/>
                <w:bCs/>
                <w:sz w:val="18"/>
              </w:rPr>
              <w:t xml:space="preserve">loor </w:t>
            </w:r>
            <w:ins w:id="64" w:author="MCC160" w:date="2022-11-03T16:55:00Z">
              <w:r w:rsidR="005A6E07">
                <w:rPr>
                  <w:rFonts w:ascii="Arial" w:hAnsi="Arial"/>
                  <w:bCs/>
                  <w:sz w:val="18"/>
                </w:rPr>
                <w:t>request</w:t>
              </w:r>
            </w:ins>
            <w:del w:id="65" w:author="MCC160" w:date="2022-11-03T16:55:00Z">
              <w:r w:rsidRPr="00615E53" w:rsidDel="005A6E07">
                <w:rPr>
                  <w:rFonts w:ascii="Arial" w:hAnsi="Arial"/>
                  <w:bCs/>
                  <w:sz w:val="18"/>
                </w:rPr>
                <w:delText>Control</w:delText>
              </w:r>
            </w:del>
            <w:r w:rsidRPr="00615E53">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2B10D3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9589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6C27AE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DF13D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7D50D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4B1A8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21-22</w:t>
            </w:r>
          </w:p>
        </w:tc>
        <w:tc>
          <w:tcPr>
            <w:tcW w:w="3968" w:type="dxa"/>
            <w:tcBorders>
              <w:top w:val="single" w:sz="4" w:space="0" w:color="auto"/>
              <w:left w:val="single" w:sz="4" w:space="0" w:color="auto"/>
              <w:bottom w:val="single" w:sz="4" w:space="0" w:color="auto"/>
              <w:right w:val="single" w:sz="4" w:space="0" w:color="auto"/>
            </w:tcBorders>
            <w:hideMark/>
          </w:tcPr>
          <w:p w14:paraId="1046316C"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FE2B7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A3BD7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A87B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99FE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323E8A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6784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5D5B97E5" w14:textId="77777777" w:rsidR="002F1F55" w:rsidRDefault="00EB676A" w:rsidP="00BC3F8D">
            <w:pPr>
              <w:keepNext/>
              <w:keepLines/>
              <w:spacing w:after="0"/>
              <w:rPr>
                <w:ins w:id="66" w:author="MCC160" w:date="2022-11-03T13:20:00Z"/>
                <w:rFonts w:ascii="Arial" w:hAnsi="Arial"/>
                <w:bCs/>
                <w:sz w:val="18"/>
              </w:rPr>
            </w:pPr>
            <w:r w:rsidRPr="00615E53">
              <w:rPr>
                <w:rFonts w:ascii="Arial" w:hAnsi="Arial"/>
                <w:bCs/>
                <w:sz w:val="18"/>
              </w:rPr>
              <w:t>The UE (MCPTT client) provides floor granted notification to the MCPTT User.</w:t>
            </w:r>
            <w:del w:id="67" w:author="MCC160" w:date="2022-11-03T13:19:00Z">
              <w:r w:rsidRPr="00615E53" w:rsidDel="002F1F55">
                <w:rPr>
                  <w:rFonts w:ascii="Arial" w:hAnsi="Arial"/>
                  <w:bCs/>
                  <w:sz w:val="18"/>
                </w:rPr>
                <w:delText xml:space="preserve"> </w:delText>
              </w:r>
            </w:del>
          </w:p>
          <w:p w14:paraId="2542384D" w14:textId="6787BC9C"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87697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8980B3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F3228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7FB3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20CDBE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A0E71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53291F26" w14:textId="77777777" w:rsidR="00EB22D8" w:rsidRDefault="00EB676A" w:rsidP="00BC3F8D">
            <w:pPr>
              <w:keepNext/>
              <w:keepLines/>
              <w:spacing w:after="0"/>
              <w:rPr>
                <w:ins w:id="68" w:author="MCC160" w:date="2022-11-03T16:19:00Z"/>
                <w:rFonts w:ascii="Arial" w:hAnsi="Arial"/>
                <w:bCs/>
                <w:sz w:val="18"/>
              </w:rPr>
            </w:pPr>
            <w:r w:rsidRPr="00615E53">
              <w:rPr>
                <w:rFonts w:ascii="Arial" w:hAnsi="Arial"/>
                <w:bCs/>
                <w:sz w:val="18"/>
              </w:rPr>
              <w:t>Make the UE (MCPTT User) release the floor</w:t>
            </w:r>
            <w:ins w:id="69" w:author="MCC160" w:date="2022-11-03T16:19:00Z">
              <w:r w:rsidR="00EB22D8">
                <w:rPr>
                  <w:rFonts w:ascii="Arial" w:hAnsi="Arial"/>
                  <w:bCs/>
                  <w:sz w:val="18"/>
                </w:rPr>
                <w:t>.</w:t>
              </w:r>
            </w:ins>
            <w:del w:id="70" w:author="MCC160" w:date="2022-11-03T16:19:00Z">
              <w:r w:rsidRPr="00615E53" w:rsidDel="00EB22D8">
                <w:rPr>
                  <w:rFonts w:ascii="Arial" w:hAnsi="Arial"/>
                  <w:bCs/>
                  <w:sz w:val="18"/>
                </w:rPr>
                <w:delText xml:space="preserve"> </w:delText>
              </w:r>
            </w:del>
          </w:p>
          <w:p w14:paraId="0ECE65F4" w14:textId="6CE61E66"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F29FA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6DE8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8CDE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3172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43A2F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5D6C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4518A286" w14:textId="259D9B56"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71" w:author="MCC160" w:date="2022-11-01T11:39: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72" w:author="MCC160" w:date="2022-10-31T19:09:00Z">
              <w:r w:rsidRPr="00615E53" w:rsidDel="003E4891">
                <w:rPr>
                  <w:rFonts w:ascii="Arial" w:hAnsi="Arial"/>
                  <w:bCs/>
                  <w:sz w:val="18"/>
                  <w:lang w:eastAsia="ko-KR"/>
                </w:rPr>
                <w:delText xml:space="preserve">for </w:delText>
              </w:r>
            </w:del>
            <w:ins w:id="73" w:author="MCC160" w:date="2022-11-01T11:39:00Z">
              <w:r w:rsidR="000B2B8C" w:rsidRPr="00615E53">
                <w:rPr>
                  <w:rFonts w:ascii="Arial" w:hAnsi="Arial"/>
                  <w:bCs/>
                  <w:sz w:val="18"/>
                  <w:lang w:eastAsia="ko-KR"/>
                </w:rPr>
                <w:t xml:space="preserve">Does the UE (MCPTT Client) correctly perform test procedure </w:t>
              </w:r>
            </w:ins>
            <w:ins w:id="74" w:author="MCC160" w:date="2022-10-31T19:09:00Z">
              <w:r w:rsidR="003E4891" w:rsidRPr="00615E53">
                <w:rPr>
                  <w:rFonts w:ascii="Arial" w:hAnsi="Arial"/>
                  <w:bCs/>
                  <w:sz w:val="18"/>
                  <w:lang w:eastAsia="ko-KR"/>
                </w:rPr>
                <w:t>'</w:t>
              </w:r>
            </w:ins>
            <w:r w:rsidRPr="00615E53">
              <w:rPr>
                <w:rFonts w:ascii="Arial" w:hAnsi="Arial"/>
                <w:bCs/>
                <w:sz w:val="18"/>
                <w:lang w:eastAsia="ko-KR"/>
              </w:rPr>
              <w:t>MCPTT Floor Release – Floor Taken</w:t>
            </w:r>
            <w:ins w:id="75"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5.3A.16.3-1?</w:t>
            </w:r>
          </w:p>
        </w:tc>
        <w:tc>
          <w:tcPr>
            <w:tcW w:w="708" w:type="dxa"/>
            <w:tcBorders>
              <w:top w:val="single" w:sz="4" w:space="0" w:color="auto"/>
              <w:left w:val="single" w:sz="4" w:space="0" w:color="auto"/>
              <w:bottom w:val="single" w:sz="4" w:space="0" w:color="auto"/>
              <w:right w:val="single" w:sz="4" w:space="0" w:color="auto"/>
            </w:tcBorders>
            <w:hideMark/>
          </w:tcPr>
          <w:p w14:paraId="5D1FCC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FD60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7558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36C499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F63E72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EE6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25-26</w:t>
            </w:r>
          </w:p>
        </w:tc>
        <w:tc>
          <w:tcPr>
            <w:tcW w:w="3968" w:type="dxa"/>
            <w:tcBorders>
              <w:top w:val="single" w:sz="4" w:space="0" w:color="auto"/>
              <w:left w:val="single" w:sz="4" w:space="0" w:color="auto"/>
              <w:bottom w:val="single" w:sz="4" w:space="0" w:color="auto"/>
              <w:right w:val="single" w:sz="4" w:space="0" w:color="auto"/>
            </w:tcBorders>
            <w:hideMark/>
          </w:tcPr>
          <w:p w14:paraId="2C7CB5E3"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5A7F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C75C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3DF0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3640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99CC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7C7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6D945E75"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request the floor.</w:t>
            </w:r>
          </w:p>
          <w:p w14:paraId="6FF897C7" w14:textId="77777777" w:rsidR="00EB676A" w:rsidRPr="00615E53" w:rsidRDefault="00EB676A" w:rsidP="00BC3F8D">
            <w:pPr>
              <w:keepNext/>
              <w:keepLines/>
              <w:spacing w:after="0"/>
              <w:rPr>
                <w:rFonts w:ascii="Arial" w:hAnsi="Arial"/>
                <w:bCs/>
                <w:sz w:val="18"/>
              </w:rPr>
            </w:pPr>
            <w:del w:id="76" w:author="MCC160" w:date="2022-11-03T13:18:00Z">
              <w:r w:rsidRPr="00615E53" w:rsidDel="002F1F55">
                <w:rPr>
                  <w:rFonts w:ascii="Arial" w:hAnsi="Arial"/>
                  <w:bCs/>
                  <w:sz w:val="18"/>
                </w:rPr>
                <w:delText xml:space="preserve"> </w:delText>
              </w:r>
            </w:del>
            <w:r w:rsidRPr="00615E53">
              <w:rPr>
                <w:rFonts w:ascii="Arial" w:hAnsi="Arial"/>
                <w:bCs/>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2EE38F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AF4A76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6C678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170E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A1519A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5192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28</w:t>
            </w:r>
          </w:p>
        </w:tc>
        <w:tc>
          <w:tcPr>
            <w:tcW w:w="3968" w:type="dxa"/>
            <w:tcBorders>
              <w:top w:val="single" w:sz="4" w:space="0" w:color="auto"/>
              <w:left w:val="single" w:sz="4" w:space="0" w:color="auto"/>
              <w:bottom w:val="single" w:sz="4" w:space="0" w:color="auto"/>
              <w:right w:val="single" w:sz="4" w:space="0" w:color="auto"/>
            </w:tcBorders>
            <w:hideMark/>
          </w:tcPr>
          <w:p w14:paraId="297EADD9" w14:textId="6F220C80"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77" w:author="MCC160" w:date="2022-11-01T11:39: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78" w:author="MCC160" w:date="2022-10-31T19:09:00Z">
              <w:r w:rsidRPr="00615E53" w:rsidDel="003E4891">
                <w:rPr>
                  <w:rFonts w:ascii="Arial" w:hAnsi="Arial"/>
                  <w:bCs/>
                  <w:sz w:val="18"/>
                  <w:lang w:eastAsia="ko-KR"/>
                </w:rPr>
                <w:delText xml:space="preserve">for </w:delText>
              </w:r>
            </w:del>
            <w:ins w:id="79" w:author="MCC160" w:date="2022-11-01T11:39:00Z">
              <w:r w:rsidR="000B2B8C" w:rsidRPr="00615E53">
                <w:rPr>
                  <w:rFonts w:ascii="Arial" w:hAnsi="Arial"/>
                  <w:bCs/>
                  <w:sz w:val="18"/>
                  <w:lang w:eastAsia="ko-KR"/>
                </w:rPr>
                <w:t xml:space="preserve">Does the UE (MCPTT Client) correctly perform test procedure </w:t>
              </w:r>
            </w:ins>
            <w:ins w:id="80" w:author="MCC160" w:date="2022-10-31T19:09:00Z">
              <w:r w:rsidR="003E4891" w:rsidRPr="00615E53">
                <w:rPr>
                  <w:rFonts w:ascii="Arial" w:hAnsi="Arial"/>
                  <w:bCs/>
                  <w:sz w:val="18"/>
                  <w:lang w:eastAsia="ko-KR"/>
                </w:rPr>
                <w:t>'</w:t>
              </w:r>
            </w:ins>
            <w:r w:rsidRPr="00615E53">
              <w:rPr>
                <w:rFonts w:ascii="Arial" w:hAnsi="Arial"/>
                <w:bCs/>
                <w:sz w:val="18"/>
                <w:lang w:eastAsia="ko-KR"/>
              </w:rPr>
              <w:t>MCPTT Floor Request – Floor Granted</w:t>
            </w:r>
            <w:ins w:id="81" w:author="MCC160" w:date="2022-10-31T19:09: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7BE01B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8044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C910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A8F64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F0A87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6871F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29</w:t>
            </w:r>
          </w:p>
        </w:tc>
        <w:tc>
          <w:tcPr>
            <w:tcW w:w="3968" w:type="dxa"/>
            <w:tcBorders>
              <w:top w:val="single" w:sz="4" w:space="0" w:color="auto"/>
              <w:left w:val="single" w:sz="4" w:space="0" w:color="auto"/>
              <w:bottom w:val="single" w:sz="4" w:space="0" w:color="auto"/>
              <w:right w:val="single" w:sz="4" w:space="0" w:color="auto"/>
            </w:tcBorders>
            <w:hideMark/>
          </w:tcPr>
          <w:p w14:paraId="48C78BF5"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A5113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639CF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88503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7A54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C634EB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06CB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30</w:t>
            </w:r>
          </w:p>
        </w:tc>
        <w:tc>
          <w:tcPr>
            <w:tcW w:w="3968" w:type="dxa"/>
            <w:tcBorders>
              <w:top w:val="single" w:sz="4" w:space="0" w:color="auto"/>
              <w:left w:val="single" w:sz="4" w:space="0" w:color="auto"/>
              <w:bottom w:val="single" w:sz="4" w:space="0" w:color="auto"/>
              <w:right w:val="single" w:sz="4" w:space="0" w:color="auto"/>
            </w:tcBorders>
            <w:hideMark/>
          </w:tcPr>
          <w:p w14:paraId="19B91BC2" w14:textId="77777777" w:rsidR="00EB676A" w:rsidRPr="00615E53" w:rsidRDefault="00EB676A" w:rsidP="00BC3F8D">
            <w:pPr>
              <w:keepNext/>
              <w:keepLines/>
              <w:spacing w:after="0"/>
              <w:rPr>
                <w:rFonts w:ascii="Arial" w:hAnsi="Arial"/>
                <w:bCs/>
                <w:sz w:val="18"/>
              </w:rPr>
            </w:pPr>
            <w:r w:rsidRPr="00615E53">
              <w:rPr>
                <w:rFonts w:ascii="Arial" w:hAnsi="Arial"/>
                <w:bCs/>
                <w:sz w:val="18"/>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6D6A8E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71191"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99A8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D062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47140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CE9E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79995E00" w14:textId="7BDBD6C4"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82" w:author="MCC160" w:date="2022-11-01T11:40: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83" w:author="MCC160" w:date="2022-10-31T19:09:00Z">
              <w:r w:rsidRPr="00615E53" w:rsidDel="003E4891">
                <w:rPr>
                  <w:rFonts w:ascii="Arial" w:hAnsi="Arial"/>
                  <w:bCs/>
                  <w:sz w:val="18"/>
                  <w:lang w:eastAsia="ko-KR"/>
                </w:rPr>
                <w:delText xml:space="preserve">for </w:delText>
              </w:r>
            </w:del>
            <w:ins w:id="84" w:author="MCC160" w:date="2022-11-01T11:40:00Z">
              <w:r w:rsidR="000B2B8C" w:rsidRPr="00615E53">
                <w:rPr>
                  <w:rFonts w:ascii="Arial" w:hAnsi="Arial"/>
                  <w:bCs/>
                  <w:sz w:val="18"/>
                  <w:lang w:eastAsia="ko-KR"/>
                </w:rPr>
                <w:t xml:space="preserve">Does the UE (MCPTT Client) correctly perform test procedure </w:t>
              </w:r>
            </w:ins>
            <w:ins w:id="85" w:author="MCC160" w:date="2022-10-31T19:09:00Z">
              <w:r w:rsidR="003E4891" w:rsidRPr="00615E53">
                <w:rPr>
                  <w:rFonts w:ascii="Arial" w:hAnsi="Arial"/>
                  <w:bCs/>
                  <w:sz w:val="18"/>
                  <w:lang w:eastAsia="ko-KR"/>
                </w:rPr>
                <w:t>'</w:t>
              </w:r>
            </w:ins>
            <w:r w:rsidRPr="00615E53">
              <w:rPr>
                <w:rFonts w:ascii="Arial" w:hAnsi="Arial"/>
                <w:bCs/>
                <w:sz w:val="18"/>
                <w:lang w:eastAsia="ko-KR"/>
              </w:rPr>
              <w:t>MCPTT Floor Release – Floor Idle</w:t>
            </w:r>
            <w:ins w:id="86" w:author="MCC160" w:date="2022-10-31T19:10: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0BB830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6F9C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078DF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681478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ED11A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D64E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338E4743"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450A9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7473D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8D8C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6416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CD1FCB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6E90F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0A8EF3A8" w14:textId="77777777" w:rsidR="005A6E07" w:rsidRDefault="005A6E07" w:rsidP="00BC3F8D">
            <w:pPr>
              <w:keepNext/>
              <w:keepLines/>
              <w:spacing w:after="0"/>
              <w:rPr>
                <w:ins w:id="87" w:author="MCC160" w:date="2022-11-03T16:56:00Z"/>
                <w:rFonts w:ascii="Arial" w:hAnsi="Arial"/>
                <w:bCs/>
                <w:sz w:val="18"/>
              </w:rPr>
            </w:pPr>
            <w:ins w:id="88" w:author="MCC160" w:date="2022-11-03T16:56:00Z">
              <w:r w:rsidRPr="005A6E07">
                <w:rPr>
                  <w:rFonts w:ascii="Arial" w:hAnsi="Arial"/>
                  <w:bCs/>
                  <w:sz w:val="18"/>
                </w:rPr>
                <w:t>Make the MCPTT User request to downgrade the call to a normal private call.</w:t>
              </w:r>
            </w:ins>
          </w:p>
          <w:p w14:paraId="55FF8E98" w14:textId="05076972" w:rsidR="00EB676A" w:rsidRPr="00615E53" w:rsidDel="005A6E07" w:rsidRDefault="00EB676A" w:rsidP="00BC3F8D">
            <w:pPr>
              <w:keepNext/>
              <w:keepLines/>
              <w:spacing w:after="0"/>
              <w:rPr>
                <w:del w:id="89" w:author="MCC160" w:date="2022-11-03T16:56:00Z"/>
                <w:rFonts w:ascii="Arial" w:hAnsi="Arial"/>
                <w:bCs/>
                <w:sz w:val="18"/>
              </w:rPr>
            </w:pPr>
            <w:del w:id="90" w:author="MCC160" w:date="2022-11-03T16:56:00Z">
              <w:r w:rsidRPr="00615E53" w:rsidDel="005A6E07">
                <w:rPr>
                  <w:rFonts w:ascii="Arial" w:hAnsi="Arial"/>
                  <w:bCs/>
                  <w:sz w:val="18"/>
                </w:rPr>
                <w:delText>Make the UE (MCPTT User) request cancelling of MCPTT emergency private call.</w:delText>
              </w:r>
            </w:del>
          </w:p>
          <w:p w14:paraId="480E4A50" w14:textId="281168CC" w:rsidR="00EB676A" w:rsidRPr="00615E53" w:rsidRDefault="00EB676A" w:rsidP="00BC3F8D">
            <w:pPr>
              <w:keepNext/>
              <w:keepLines/>
              <w:spacing w:after="0"/>
              <w:rPr>
                <w:rFonts w:ascii="Arial" w:hAnsi="Arial"/>
                <w:bCs/>
                <w:sz w:val="18"/>
              </w:rPr>
            </w:pPr>
            <w:del w:id="91" w:author="MCC160" w:date="2022-11-03T16:19:00Z">
              <w:r w:rsidRPr="00615E53" w:rsidDel="00EB22D8">
                <w:rPr>
                  <w:rFonts w:ascii="Arial" w:hAnsi="Arial"/>
                  <w:bCs/>
                  <w:sz w:val="18"/>
                </w:rPr>
                <w:delText xml:space="preserve"> </w:delText>
              </w:r>
            </w:del>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745CA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85288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18B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4EE80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F6B46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D8EA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72A13C26" w14:textId="5B6179E8"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92" w:author="MCC160" w:date="2022-11-01T11:40: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93" w:author="MCC160" w:date="2022-10-31T19:10:00Z">
              <w:r w:rsidRPr="00615E53" w:rsidDel="003E4891">
                <w:rPr>
                  <w:rFonts w:ascii="Arial" w:hAnsi="Arial"/>
                  <w:bCs/>
                  <w:sz w:val="18"/>
                  <w:lang w:eastAsia="ko-KR"/>
                </w:rPr>
                <w:delText xml:space="preserve">for </w:delText>
              </w:r>
            </w:del>
            <w:ins w:id="94" w:author="MCC160" w:date="2022-11-01T11:40:00Z">
              <w:r w:rsidR="000B2B8C" w:rsidRPr="00615E53">
                <w:rPr>
                  <w:rFonts w:ascii="Arial" w:hAnsi="Arial"/>
                  <w:bCs/>
                  <w:sz w:val="18"/>
                  <w:lang w:eastAsia="ko-KR"/>
                </w:rPr>
                <w:t xml:space="preserve">Does the UE (MCPTT Client) correctly perform test procedure </w:t>
              </w:r>
            </w:ins>
            <w:ins w:id="95" w:author="MCC160" w:date="2022-10-31T19:10:00Z">
              <w:r w:rsidR="003E4891" w:rsidRPr="00615E53">
                <w:rPr>
                  <w:rFonts w:ascii="Arial" w:hAnsi="Arial"/>
                  <w:bCs/>
                  <w:sz w:val="18"/>
                  <w:lang w:eastAsia="ko-KR"/>
                </w:rPr>
                <w:t>'</w:t>
              </w:r>
            </w:ins>
            <w:r w:rsidRPr="00615E53">
              <w:rPr>
                <w:rFonts w:ascii="Arial" w:hAnsi="Arial"/>
                <w:bCs/>
                <w:sz w:val="18"/>
                <w:lang w:eastAsia="ko-KR"/>
              </w:rPr>
              <w:t>MCPTT CO session modification</w:t>
            </w:r>
            <w:ins w:id="96" w:author="MCC160" w:date="2022-10-31T19:10: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5.3A.6.3-1</w:t>
            </w:r>
            <w:ins w:id="97" w:author="MCC160" w:date="2022-11-03T16:57:00Z">
              <w:r w:rsidR="005A6E07" w:rsidRPr="005A6E07">
                <w:rPr>
                  <w:rFonts w:ascii="Arial" w:hAnsi="Arial"/>
                  <w:bCs/>
                  <w:sz w:val="18"/>
                  <w:lang w:eastAsia="ko-KR"/>
                </w:rPr>
                <w:t xml:space="preserve"> to downgrade the call without implicit floor request</w:t>
              </w:r>
              <w:r w:rsidR="005A6E07">
                <w:rPr>
                  <w:rFonts w:ascii="Arial" w:hAnsi="Arial"/>
                  <w:bCs/>
                  <w:sz w:val="18"/>
                  <w:lang w:eastAsia="ko-KR"/>
                </w:rPr>
                <w:t>?</w:t>
              </w:r>
            </w:ins>
            <w:del w:id="98" w:author="MCC160" w:date="2022-11-03T16:57:00Z">
              <w:r w:rsidRPr="00615E53" w:rsidDel="005A6E07">
                <w:rPr>
                  <w:rFonts w:ascii="Arial" w:hAnsi="Arial"/>
                  <w:bCs/>
                  <w:sz w:val="18"/>
                  <w:lang w:eastAsia="ko-KR"/>
                </w:rPr>
                <w:delText xml:space="preserve"> to cancel the</w:delText>
              </w:r>
              <w:r w:rsidRPr="00615E53" w:rsidDel="005A6E07">
                <w:rPr>
                  <w:rFonts w:ascii="Arial" w:hAnsi="Arial"/>
                  <w:bCs/>
                  <w:sz w:val="18"/>
                </w:rPr>
                <w:delText xml:space="preserve"> </w:delText>
              </w:r>
            </w:del>
            <w:del w:id="99" w:author="MCC160" w:date="2022-11-01T11:44:00Z">
              <w:r w:rsidRPr="00615E53" w:rsidDel="000B2B8C">
                <w:rPr>
                  <w:rFonts w:ascii="Arial" w:hAnsi="Arial"/>
                  <w:bCs/>
                  <w:sz w:val="18"/>
                </w:rPr>
                <w:delText xml:space="preserve">private </w:delText>
              </w:r>
            </w:del>
            <w:del w:id="100" w:author="MCC160" w:date="2022-11-03T16:57:00Z">
              <w:r w:rsidRPr="00615E53" w:rsidDel="005A6E07">
                <w:rPr>
                  <w:rFonts w:ascii="Arial" w:hAnsi="Arial"/>
                  <w:bCs/>
                  <w:sz w:val="18"/>
                </w:rPr>
                <w:delText xml:space="preserve">emergency </w:delText>
              </w:r>
            </w:del>
            <w:del w:id="101" w:author="MCC160" w:date="2022-11-01T11:44:00Z">
              <w:r w:rsidRPr="00615E53" w:rsidDel="000B2B8C">
                <w:rPr>
                  <w:rFonts w:ascii="Arial" w:hAnsi="Arial"/>
                  <w:bCs/>
                  <w:sz w:val="18"/>
                </w:rPr>
                <w:delText xml:space="preserve">call </w:delText>
              </w:r>
            </w:del>
            <w:del w:id="102" w:author="MCC160" w:date="2022-11-03T16:57:00Z">
              <w:r w:rsidRPr="00615E53" w:rsidDel="005A6E07">
                <w:rPr>
                  <w:rFonts w:ascii="Arial" w:hAnsi="Arial"/>
                  <w:bCs/>
                  <w:sz w:val="18"/>
                </w:rPr>
                <w:delText>without implicit Floor Control?</w:delText>
              </w:r>
            </w:del>
          </w:p>
        </w:tc>
        <w:tc>
          <w:tcPr>
            <w:tcW w:w="708" w:type="dxa"/>
            <w:tcBorders>
              <w:top w:val="single" w:sz="4" w:space="0" w:color="auto"/>
              <w:left w:val="single" w:sz="4" w:space="0" w:color="auto"/>
              <w:bottom w:val="single" w:sz="4" w:space="0" w:color="auto"/>
              <w:right w:val="single" w:sz="4" w:space="0" w:color="auto"/>
            </w:tcBorders>
            <w:hideMark/>
          </w:tcPr>
          <w:p w14:paraId="2E8D76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FA122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B9647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3F4830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35227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8F52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34A</w:t>
            </w:r>
          </w:p>
        </w:tc>
        <w:tc>
          <w:tcPr>
            <w:tcW w:w="3968" w:type="dxa"/>
            <w:tcBorders>
              <w:top w:val="single" w:sz="4" w:space="0" w:color="auto"/>
              <w:left w:val="single" w:sz="4" w:space="0" w:color="auto"/>
              <w:bottom w:val="single" w:sz="4" w:space="0" w:color="auto"/>
              <w:right w:val="single" w:sz="4" w:space="0" w:color="auto"/>
            </w:tcBorders>
            <w:hideMark/>
          </w:tcPr>
          <w:p w14:paraId="5259AC09" w14:textId="77777777" w:rsidR="00EB676A" w:rsidRPr="00615E53" w:rsidRDefault="00EB676A" w:rsidP="00BC3F8D">
            <w:pPr>
              <w:keepNext/>
              <w:keepLines/>
              <w:spacing w:after="0"/>
              <w:rPr>
                <w:rFonts w:ascii="Arial" w:hAnsi="Arial"/>
                <w:bCs/>
                <w:sz w:val="18"/>
              </w:rPr>
            </w:pPr>
            <w:r w:rsidRPr="00615E53">
              <w:rPr>
                <w:rFonts w:ascii="Arial" w:hAnsi="Arial"/>
                <w:bCs/>
                <w:sz w:val="18"/>
              </w:rPr>
              <w:t xml:space="preserve">The SS (MCPTT server) sends a </w:t>
            </w:r>
            <w:r w:rsidRPr="00615E53">
              <w:rPr>
                <w:rFonts w:ascii="Arial" w:hAnsi="Arial"/>
                <w:bCs/>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529B4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C0FCC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452EF9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1FF6F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A62A6E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1BC04A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35-36</w:t>
            </w:r>
          </w:p>
        </w:tc>
        <w:tc>
          <w:tcPr>
            <w:tcW w:w="3968" w:type="dxa"/>
            <w:tcBorders>
              <w:top w:val="single" w:sz="4" w:space="0" w:color="auto"/>
              <w:left w:val="single" w:sz="4" w:space="0" w:color="auto"/>
              <w:bottom w:val="single" w:sz="4" w:space="0" w:color="auto"/>
              <w:right w:val="single" w:sz="4" w:space="0" w:color="auto"/>
            </w:tcBorders>
            <w:hideMark/>
          </w:tcPr>
          <w:p w14:paraId="250A6E08"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2BF5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D7DD3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F29CE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1DB05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35E33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AABD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36A</w:t>
            </w:r>
          </w:p>
        </w:tc>
        <w:tc>
          <w:tcPr>
            <w:tcW w:w="3968" w:type="dxa"/>
            <w:tcBorders>
              <w:top w:val="single" w:sz="4" w:space="0" w:color="auto"/>
              <w:left w:val="single" w:sz="4" w:space="0" w:color="auto"/>
              <w:bottom w:val="single" w:sz="4" w:space="0" w:color="auto"/>
              <w:right w:val="single" w:sz="4" w:space="0" w:color="auto"/>
            </w:tcBorders>
            <w:hideMark/>
          </w:tcPr>
          <w:p w14:paraId="5307328D" w14:textId="77777777" w:rsidR="00EB22D8" w:rsidRDefault="00EB676A" w:rsidP="00BC3F8D">
            <w:pPr>
              <w:keepNext/>
              <w:keepLines/>
              <w:spacing w:after="0"/>
              <w:rPr>
                <w:ins w:id="103" w:author="MCC160" w:date="2022-11-03T16:19:00Z"/>
                <w:rFonts w:ascii="Arial" w:hAnsi="Arial"/>
                <w:bCs/>
                <w:sz w:val="18"/>
                <w:lang w:eastAsia="ko-KR"/>
              </w:rPr>
            </w:pPr>
            <w:r w:rsidRPr="00615E53">
              <w:rPr>
                <w:rFonts w:ascii="Arial" w:hAnsi="Arial"/>
                <w:bCs/>
                <w:sz w:val="18"/>
                <w:lang w:eastAsia="ko-KR"/>
              </w:rPr>
              <w:t>Make the UE (MCPTT User) request the floor</w:t>
            </w:r>
            <w:ins w:id="104" w:author="MCC160" w:date="2022-11-03T16:19:00Z">
              <w:r w:rsidR="00EB22D8">
                <w:rPr>
                  <w:rFonts w:ascii="Arial" w:hAnsi="Arial"/>
                  <w:bCs/>
                  <w:sz w:val="18"/>
                  <w:lang w:eastAsia="ko-KR"/>
                </w:rPr>
                <w:t>.</w:t>
              </w:r>
            </w:ins>
            <w:del w:id="105" w:author="MCC160" w:date="2022-11-03T16:19:00Z">
              <w:r w:rsidRPr="00615E53" w:rsidDel="00EB22D8">
                <w:rPr>
                  <w:rFonts w:ascii="Arial" w:hAnsi="Arial"/>
                  <w:bCs/>
                  <w:sz w:val="18"/>
                  <w:lang w:eastAsia="ko-KR"/>
                </w:rPr>
                <w:delText xml:space="preserve"> </w:delText>
              </w:r>
            </w:del>
          </w:p>
          <w:p w14:paraId="02366979" w14:textId="4DD72DDC" w:rsidR="00EB676A" w:rsidRPr="00615E53" w:rsidRDefault="00EB676A" w:rsidP="00BC3F8D">
            <w:pPr>
              <w:keepNext/>
              <w:keepLines/>
              <w:spacing w:after="0"/>
              <w:rPr>
                <w:rFonts w:ascii="Arial" w:hAnsi="Arial"/>
                <w:bCs/>
                <w:sz w:val="18"/>
              </w:rPr>
            </w:pPr>
            <w:r w:rsidRPr="00615E53">
              <w:rPr>
                <w:rFonts w:ascii="Arial" w:hAnsi="Arial"/>
                <w:bCs/>
                <w:sz w:val="18"/>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78F0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B3B6F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77E08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13458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E4EEB8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FE743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36B</w:t>
            </w:r>
          </w:p>
        </w:tc>
        <w:tc>
          <w:tcPr>
            <w:tcW w:w="3968" w:type="dxa"/>
            <w:tcBorders>
              <w:top w:val="single" w:sz="4" w:space="0" w:color="auto"/>
              <w:left w:val="single" w:sz="4" w:space="0" w:color="auto"/>
              <w:bottom w:val="single" w:sz="4" w:space="0" w:color="auto"/>
              <w:right w:val="single" w:sz="4" w:space="0" w:color="auto"/>
            </w:tcBorders>
            <w:hideMark/>
          </w:tcPr>
          <w:p w14:paraId="260C9F23" w14:textId="78110144"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06" w:author="MCC160" w:date="2022-11-01T11:40:00Z">
              <w:r w:rsidRPr="00615E53" w:rsidDel="000B2B8C">
                <w:rPr>
                  <w:rFonts w:ascii="Arial" w:hAnsi="Arial"/>
                  <w:bCs/>
                  <w:sz w:val="18"/>
                </w:rPr>
                <w:delText xml:space="preserve">Does the UE (MCPTT client) perform the procedure </w:delText>
              </w:r>
            </w:del>
            <w:del w:id="107" w:author="MCC160" w:date="2022-10-31T19:11:00Z">
              <w:r w:rsidRPr="00615E53" w:rsidDel="003E4891">
                <w:rPr>
                  <w:rFonts w:ascii="Arial" w:hAnsi="Arial"/>
                  <w:bCs/>
                  <w:sz w:val="18"/>
                </w:rPr>
                <w:delText xml:space="preserve">for </w:delText>
              </w:r>
            </w:del>
            <w:ins w:id="108" w:author="MCC160" w:date="2022-11-01T11:40:00Z">
              <w:r w:rsidR="000B2B8C" w:rsidRPr="00615E53">
                <w:rPr>
                  <w:rFonts w:ascii="Arial" w:hAnsi="Arial"/>
                  <w:bCs/>
                  <w:sz w:val="18"/>
                </w:rPr>
                <w:t xml:space="preserve">Does the UE (MCPTT Client) correctly perform test procedure </w:t>
              </w:r>
            </w:ins>
            <w:ins w:id="109" w:author="MCC160" w:date="2022-10-31T19:11:00Z">
              <w:r w:rsidR="003E4891" w:rsidRPr="00615E53">
                <w:rPr>
                  <w:rFonts w:ascii="Arial" w:hAnsi="Arial"/>
                  <w:bCs/>
                  <w:sz w:val="18"/>
                </w:rPr>
                <w:t>'</w:t>
              </w:r>
            </w:ins>
            <w:r w:rsidRPr="00615E53">
              <w:rPr>
                <w:rFonts w:ascii="Arial" w:hAnsi="Arial"/>
                <w:bCs/>
                <w:sz w:val="18"/>
              </w:rPr>
              <w:t>MCPTT Floor Request – Floor Granted</w:t>
            </w:r>
            <w:ins w:id="110" w:author="MCC160" w:date="2022-10-31T19:11:00Z">
              <w:r w:rsidR="003E4891" w:rsidRPr="00615E53">
                <w:rPr>
                  <w:rFonts w:ascii="Arial" w:hAnsi="Arial"/>
                  <w:bCs/>
                  <w:sz w:val="18"/>
                </w:rPr>
                <w:t>'</w:t>
              </w:r>
            </w:ins>
            <w:r w:rsidRPr="00615E53">
              <w:rPr>
                <w:rFonts w:ascii="Arial" w:hAnsi="Arial"/>
                <w:bCs/>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4D41B8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5DC42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3A41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30267A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BB961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4AE51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37</w:t>
            </w:r>
          </w:p>
        </w:tc>
        <w:tc>
          <w:tcPr>
            <w:tcW w:w="3968" w:type="dxa"/>
            <w:tcBorders>
              <w:top w:val="single" w:sz="4" w:space="0" w:color="auto"/>
              <w:left w:val="single" w:sz="4" w:space="0" w:color="auto"/>
              <w:bottom w:val="single" w:sz="4" w:space="0" w:color="auto"/>
              <w:right w:val="single" w:sz="4" w:space="0" w:color="auto"/>
            </w:tcBorders>
            <w:hideMark/>
          </w:tcPr>
          <w:p w14:paraId="10C9B436" w14:textId="77777777" w:rsidR="002F1F55" w:rsidRDefault="00EB676A" w:rsidP="00BC3F8D">
            <w:pPr>
              <w:keepNext/>
              <w:keepLines/>
              <w:spacing w:after="0"/>
              <w:rPr>
                <w:ins w:id="111" w:author="MCC160" w:date="2022-11-03T13:22:00Z"/>
                <w:rFonts w:ascii="Arial" w:hAnsi="Arial"/>
                <w:bCs/>
                <w:sz w:val="18"/>
              </w:rPr>
            </w:pPr>
            <w:r w:rsidRPr="00615E53">
              <w:rPr>
                <w:rFonts w:ascii="Arial" w:hAnsi="Arial"/>
                <w:bCs/>
                <w:sz w:val="18"/>
              </w:rPr>
              <w:t xml:space="preserve">Make the UE (MCPTT User) release the </w:t>
            </w:r>
            <w:ins w:id="112" w:author="MCC160" w:date="2022-11-03T13:21:00Z">
              <w:r w:rsidR="002F1F55">
                <w:rPr>
                  <w:rFonts w:ascii="Arial" w:hAnsi="Arial"/>
                  <w:bCs/>
                  <w:sz w:val="18"/>
                </w:rPr>
                <w:t>floor</w:t>
              </w:r>
            </w:ins>
            <w:ins w:id="113" w:author="MCC160" w:date="2022-11-03T13:22:00Z">
              <w:r w:rsidR="002F1F55">
                <w:rPr>
                  <w:rFonts w:ascii="Arial" w:hAnsi="Arial"/>
                  <w:bCs/>
                  <w:sz w:val="18"/>
                </w:rPr>
                <w:t>.</w:t>
              </w:r>
            </w:ins>
            <w:del w:id="114" w:author="MCC160" w:date="2022-11-03T13:22:00Z">
              <w:r w:rsidRPr="00615E53" w:rsidDel="002F1F55">
                <w:rPr>
                  <w:rFonts w:ascii="Arial" w:hAnsi="Arial"/>
                  <w:bCs/>
                  <w:sz w:val="18"/>
                </w:rPr>
                <w:delText xml:space="preserve">PTT button indicating end of talking. </w:delText>
              </w:r>
            </w:del>
          </w:p>
          <w:p w14:paraId="5E81B1BF" w14:textId="1E507C9F"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08CC5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37AF2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AE0B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04A8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E3DD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E2ED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lastRenderedPageBreak/>
              <w:t>38</w:t>
            </w:r>
          </w:p>
        </w:tc>
        <w:tc>
          <w:tcPr>
            <w:tcW w:w="3968" w:type="dxa"/>
            <w:tcBorders>
              <w:top w:val="single" w:sz="4" w:space="0" w:color="auto"/>
              <w:left w:val="single" w:sz="4" w:space="0" w:color="auto"/>
              <w:bottom w:val="single" w:sz="4" w:space="0" w:color="auto"/>
              <w:right w:val="single" w:sz="4" w:space="0" w:color="auto"/>
            </w:tcBorders>
            <w:hideMark/>
          </w:tcPr>
          <w:p w14:paraId="39CA8235" w14:textId="62BD3F7D"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15" w:author="MCC160" w:date="2022-11-01T11:41:00Z">
              <w:r w:rsidRPr="00615E53" w:rsidDel="000B2B8C">
                <w:rPr>
                  <w:rFonts w:ascii="Arial" w:hAnsi="Arial"/>
                  <w:bCs/>
                  <w:sz w:val="18"/>
                </w:rPr>
                <w:delText>Does the UE (</w:delText>
              </w:r>
              <w:r w:rsidRPr="00615E53" w:rsidDel="000B2B8C">
                <w:rPr>
                  <w:rFonts w:ascii="Arial" w:hAnsi="Arial"/>
                  <w:bCs/>
                  <w:sz w:val="18"/>
                  <w:lang w:eastAsia="ko-KR"/>
                </w:rPr>
                <w:delText xml:space="preserve">MCPTT client) perform the procedure </w:delText>
              </w:r>
            </w:del>
            <w:del w:id="116" w:author="MCC160" w:date="2022-10-31T19:11:00Z">
              <w:r w:rsidRPr="00615E53" w:rsidDel="003E4891">
                <w:rPr>
                  <w:rFonts w:ascii="Arial" w:hAnsi="Arial"/>
                  <w:bCs/>
                  <w:sz w:val="18"/>
                  <w:lang w:eastAsia="ko-KR"/>
                </w:rPr>
                <w:delText xml:space="preserve">for </w:delText>
              </w:r>
            </w:del>
            <w:ins w:id="117" w:author="MCC160" w:date="2022-11-01T11:40:00Z">
              <w:r w:rsidR="000B2B8C" w:rsidRPr="00615E53">
                <w:rPr>
                  <w:rFonts w:ascii="Arial" w:hAnsi="Arial"/>
                  <w:bCs/>
                  <w:sz w:val="18"/>
                  <w:lang w:eastAsia="ko-KR"/>
                </w:rPr>
                <w:t xml:space="preserve">Does the UE (MCPTT Client) correctly perform test procedure </w:t>
              </w:r>
            </w:ins>
            <w:ins w:id="118" w:author="MCC160" w:date="2022-10-31T19:11:00Z">
              <w:r w:rsidR="003E4891" w:rsidRPr="00615E53">
                <w:rPr>
                  <w:rFonts w:ascii="Arial" w:hAnsi="Arial"/>
                  <w:bCs/>
                  <w:sz w:val="18"/>
                  <w:lang w:eastAsia="ko-KR"/>
                </w:rPr>
                <w:t>'</w:t>
              </w:r>
            </w:ins>
            <w:r w:rsidRPr="00615E53">
              <w:rPr>
                <w:rFonts w:ascii="Arial" w:hAnsi="Arial"/>
                <w:bCs/>
                <w:sz w:val="18"/>
                <w:lang w:eastAsia="ko-KR"/>
              </w:rPr>
              <w:t>MCPTT Floor Release – Floor Idle</w:t>
            </w:r>
            <w:ins w:id="119" w:author="MCC160" w:date="2022-10-31T19:11:00Z">
              <w:r w:rsidR="003E4891" w:rsidRPr="00615E53">
                <w:rPr>
                  <w:rFonts w:ascii="Arial" w:hAnsi="Arial"/>
                  <w:bCs/>
                  <w:sz w:val="18"/>
                  <w:lang w:eastAsia="ko-KR"/>
                </w:rPr>
                <w:t>'</w:t>
              </w:r>
            </w:ins>
            <w:r w:rsidRPr="00615E53">
              <w:rPr>
                <w:rFonts w:ascii="Arial" w:hAnsi="Arial"/>
                <w:bCs/>
                <w:sz w:val="18"/>
                <w:lang w:eastAsia="ko-KR"/>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28F1FA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306D1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D699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D3294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3B1C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C15D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w:t>
            </w:r>
          </w:p>
        </w:tc>
        <w:tc>
          <w:tcPr>
            <w:tcW w:w="3968" w:type="dxa"/>
            <w:tcBorders>
              <w:top w:val="single" w:sz="4" w:space="0" w:color="auto"/>
              <w:left w:val="single" w:sz="4" w:space="0" w:color="auto"/>
              <w:bottom w:val="single" w:sz="4" w:space="0" w:color="auto"/>
              <w:right w:val="single" w:sz="4" w:space="0" w:color="auto"/>
            </w:tcBorders>
            <w:hideMark/>
          </w:tcPr>
          <w:p w14:paraId="253C9C52"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145C6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CE15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91EE7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9747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825F3E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2A37F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559877EA" w14:textId="77777777" w:rsidR="00552E8D" w:rsidRDefault="00552E8D" w:rsidP="00BC3F8D">
            <w:pPr>
              <w:keepNext/>
              <w:keepLines/>
              <w:spacing w:after="0"/>
              <w:rPr>
                <w:ins w:id="120" w:author="MCC160" w:date="2022-11-01T17:14:00Z"/>
                <w:rFonts w:ascii="Arial" w:hAnsi="Arial"/>
                <w:bCs/>
                <w:sz w:val="18"/>
              </w:rPr>
            </w:pPr>
            <w:ins w:id="121" w:author="MCC160" w:date="2022-11-01T17:14:00Z">
              <w:r w:rsidRPr="00552E8D">
                <w:rPr>
                  <w:rFonts w:ascii="Arial" w:hAnsi="Arial"/>
                  <w:bCs/>
                  <w:sz w:val="18"/>
                </w:rPr>
                <w:t>Make the UE (MCPTT client) request to release the call.</w:t>
              </w:r>
            </w:ins>
          </w:p>
          <w:p w14:paraId="3FB0CB6D" w14:textId="700108F0" w:rsidR="00EB676A" w:rsidRPr="00615E53" w:rsidDel="00552E8D" w:rsidRDefault="00EB676A" w:rsidP="00BC3F8D">
            <w:pPr>
              <w:keepNext/>
              <w:keepLines/>
              <w:spacing w:after="0"/>
              <w:rPr>
                <w:del w:id="122" w:author="MCC160" w:date="2022-11-01T17:14:00Z"/>
                <w:rFonts w:ascii="Arial" w:hAnsi="Arial"/>
                <w:bCs/>
                <w:sz w:val="18"/>
              </w:rPr>
            </w:pPr>
            <w:del w:id="123" w:author="MCC160" w:date="2022-11-01T17:14:00Z">
              <w:r w:rsidRPr="00615E53" w:rsidDel="00552E8D">
                <w:rPr>
                  <w:rFonts w:ascii="Arial" w:hAnsi="Arial"/>
                  <w:bCs/>
                  <w:sz w:val="18"/>
                </w:rPr>
                <w:delText xml:space="preserve">Make the UE (MCPTT </w:delText>
              </w:r>
            </w:del>
            <w:del w:id="124" w:author="MCC160" w:date="2022-11-01T17:10:00Z">
              <w:r w:rsidRPr="00615E53" w:rsidDel="00552E8D">
                <w:rPr>
                  <w:rFonts w:ascii="Arial" w:hAnsi="Arial"/>
                  <w:bCs/>
                  <w:sz w:val="18"/>
                </w:rPr>
                <w:delText>User</w:delText>
              </w:r>
            </w:del>
            <w:del w:id="125" w:author="MCC160" w:date="2022-11-01T17:14:00Z">
              <w:r w:rsidRPr="00615E53" w:rsidDel="00552E8D">
                <w:rPr>
                  <w:rFonts w:ascii="Arial" w:hAnsi="Arial"/>
                  <w:bCs/>
                  <w:sz w:val="18"/>
                </w:rPr>
                <w:delText>) request</w:delText>
              </w:r>
            </w:del>
            <w:del w:id="126" w:author="MCC160" w:date="2022-11-01T17:09:00Z">
              <w:r w:rsidRPr="00615E53" w:rsidDel="00552E8D">
                <w:rPr>
                  <w:rFonts w:ascii="Arial" w:hAnsi="Arial"/>
                  <w:bCs/>
                  <w:sz w:val="18"/>
                </w:rPr>
                <w:delText xml:space="preserve"> termination of the MCPTT private call.</w:delText>
              </w:r>
            </w:del>
          </w:p>
          <w:p w14:paraId="7C78FB3F" w14:textId="77777777" w:rsidR="00EB676A" w:rsidRPr="00615E53" w:rsidRDefault="00EB676A" w:rsidP="00BC3F8D">
            <w:pPr>
              <w:keepNext/>
              <w:keepLines/>
              <w:spacing w:after="0"/>
              <w:rPr>
                <w:rFonts w:ascii="Arial" w:hAnsi="Arial"/>
                <w:bCs/>
                <w:sz w:val="18"/>
              </w:rPr>
            </w:pPr>
            <w:r w:rsidRPr="00615E53">
              <w:rPr>
                <w:rFonts w:ascii="Arial" w:hAnsi="Arial"/>
                <w:bCs/>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4B9A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7692E3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1DD6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B44E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C8B080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0A82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754F1159" w14:textId="1D9675EB" w:rsidR="00EB676A" w:rsidRPr="00615E53" w:rsidRDefault="00EB676A" w:rsidP="00BC3F8D">
            <w:pPr>
              <w:keepNext/>
              <w:keepLines/>
              <w:spacing w:after="0"/>
              <w:rPr>
                <w:rFonts w:ascii="Arial" w:hAnsi="Arial"/>
                <w:bCs/>
                <w:sz w:val="18"/>
              </w:rPr>
            </w:pPr>
            <w:r w:rsidRPr="00615E53">
              <w:rPr>
                <w:rFonts w:ascii="Arial" w:hAnsi="Arial"/>
                <w:bCs/>
                <w:sz w:val="18"/>
              </w:rPr>
              <w:t xml:space="preserve">Check: </w:t>
            </w:r>
            <w:del w:id="127" w:author="MCC160" w:date="2022-11-01T11:42:00Z">
              <w:r w:rsidRPr="00615E53" w:rsidDel="000B2B8C">
                <w:rPr>
                  <w:rFonts w:ascii="Arial" w:hAnsi="Arial"/>
                  <w:bCs/>
                  <w:sz w:val="18"/>
                </w:rPr>
                <w:delText xml:space="preserve">Does the UE (MCPTT Client) perform the procedure </w:delText>
              </w:r>
            </w:del>
            <w:del w:id="128" w:author="MCC160" w:date="2022-10-31T19:11:00Z">
              <w:r w:rsidRPr="00615E53" w:rsidDel="003E4891">
                <w:rPr>
                  <w:rFonts w:ascii="Arial" w:hAnsi="Arial"/>
                  <w:bCs/>
                  <w:sz w:val="18"/>
                </w:rPr>
                <w:delText xml:space="preserve">for </w:delText>
              </w:r>
            </w:del>
            <w:ins w:id="129" w:author="MCC160" w:date="2022-11-01T11:42:00Z">
              <w:r w:rsidR="000B2B8C" w:rsidRPr="00615E53">
                <w:rPr>
                  <w:rFonts w:ascii="Arial" w:hAnsi="Arial"/>
                  <w:bCs/>
                  <w:sz w:val="18"/>
                </w:rPr>
                <w:t xml:space="preserve">Does the UE (MCPTT Client) correctly perform test procedure </w:t>
              </w:r>
            </w:ins>
            <w:ins w:id="130" w:author="MCC160" w:date="2022-10-31T19:11:00Z">
              <w:r w:rsidR="003E4891" w:rsidRPr="00615E53">
                <w:rPr>
                  <w:rFonts w:ascii="Arial" w:hAnsi="Arial"/>
                  <w:bCs/>
                  <w:sz w:val="18"/>
                </w:rPr>
                <w:t>'</w:t>
              </w:r>
            </w:ins>
            <w:r w:rsidRPr="00615E53">
              <w:rPr>
                <w:rFonts w:ascii="Arial" w:hAnsi="Arial"/>
                <w:bCs/>
                <w:sz w:val="18"/>
              </w:rPr>
              <w:t>MCX CO call release</w:t>
            </w:r>
            <w:ins w:id="131" w:author="MCC160" w:date="2022-10-31T19:11:00Z">
              <w:r w:rsidR="003E4891" w:rsidRPr="00615E53">
                <w:rPr>
                  <w:rFonts w:ascii="Arial" w:hAnsi="Arial"/>
                  <w:bCs/>
                  <w:sz w:val="18"/>
                </w:rPr>
                <w:t>'</w:t>
              </w:r>
            </w:ins>
            <w:r w:rsidRPr="00615E53">
              <w:rPr>
                <w:rFonts w:ascii="Arial" w:hAnsi="Arial"/>
                <w:bCs/>
                <w:sz w:val="18"/>
              </w:rPr>
              <w:t xml:space="preserve"> as described in TS 36.579-1 [2] Table 5.3.10.3-1 to </w:t>
            </w:r>
            <w:ins w:id="132" w:author="MCC160" w:date="2022-11-03T13:22:00Z">
              <w:r w:rsidR="002F1F55">
                <w:rPr>
                  <w:rFonts w:ascii="Arial" w:hAnsi="Arial"/>
                  <w:bCs/>
                  <w:sz w:val="18"/>
                </w:rPr>
                <w:t>rel</w:t>
              </w:r>
            </w:ins>
            <w:ins w:id="133" w:author="MCC160" w:date="2022-11-03T13:23:00Z">
              <w:r w:rsidR="002F1F55">
                <w:rPr>
                  <w:rFonts w:ascii="Arial" w:hAnsi="Arial"/>
                  <w:bCs/>
                  <w:sz w:val="18"/>
                </w:rPr>
                <w:t>ease the call</w:t>
              </w:r>
            </w:ins>
            <w:del w:id="134" w:author="MCC160" w:date="2022-11-03T13:23:00Z">
              <w:r w:rsidRPr="00615E53" w:rsidDel="002F1F55">
                <w:rPr>
                  <w:rFonts w:ascii="Arial" w:hAnsi="Arial"/>
                  <w:bCs/>
                  <w:sz w:val="18"/>
                </w:rPr>
                <w:delText>end the private call</w:delText>
              </w:r>
            </w:del>
            <w:r w:rsidRPr="00615E53">
              <w:rPr>
                <w:rFonts w:ascii="Arial" w:hAnsi="Arial"/>
                <w:bCs/>
                <w:sz w:val="18"/>
              </w:rPr>
              <w:t>?</w:t>
            </w:r>
          </w:p>
        </w:tc>
        <w:tc>
          <w:tcPr>
            <w:tcW w:w="708" w:type="dxa"/>
            <w:tcBorders>
              <w:top w:val="single" w:sz="4" w:space="0" w:color="auto"/>
              <w:left w:val="single" w:sz="4" w:space="0" w:color="auto"/>
              <w:bottom w:val="single" w:sz="4" w:space="0" w:color="auto"/>
              <w:right w:val="single" w:sz="4" w:space="0" w:color="auto"/>
            </w:tcBorders>
            <w:hideMark/>
          </w:tcPr>
          <w:p w14:paraId="755978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6E83A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BDA09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6BC5C1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34353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BFD0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42-43</w:t>
            </w:r>
          </w:p>
        </w:tc>
        <w:tc>
          <w:tcPr>
            <w:tcW w:w="3968" w:type="dxa"/>
            <w:tcBorders>
              <w:top w:val="single" w:sz="4" w:space="0" w:color="auto"/>
              <w:left w:val="single" w:sz="4" w:space="0" w:color="auto"/>
              <w:bottom w:val="single" w:sz="4" w:space="0" w:color="auto"/>
              <w:right w:val="single" w:sz="4" w:space="0" w:color="auto"/>
            </w:tcBorders>
            <w:hideMark/>
          </w:tcPr>
          <w:p w14:paraId="05A813EA" w14:textId="77777777" w:rsidR="00EB676A" w:rsidRPr="00615E53" w:rsidRDefault="00EB676A" w:rsidP="00BC3F8D">
            <w:pPr>
              <w:keepNext/>
              <w:keepLines/>
              <w:spacing w:after="0"/>
              <w:rPr>
                <w:rFonts w:ascii="Arial" w:hAnsi="Arial"/>
                <w:bCs/>
                <w:sz w:val="18"/>
              </w:rPr>
            </w:pPr>
            <w:r w:rsidRPr="00615E53">
              <w:rPr>
                <w:rFonts w:ascii="Arial" w:hAnsi="Arial"/>
                <w:bCs/>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C10B2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AEF8C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E8B1A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7CC9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4F96C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8F3E972" w14:textId="77777777" w:rsidR="00EB676A" w:rsidRPr="00615E53" w:rsidRDefault="00EB676A" w:rsidP="00BC3F8D">
            <w:pPr>
              <w:keepNext/>
              <w:keepLines/>
              <w:spacing w:after="0"/>
              <w:ind w:left="851" w:hanging="851"/>
              <w:rPr>
                <w:rFonts w:ascii="Arial" w:hAnsi="Arial"/>
                <w:bCs/>
                <w:sz w:val="18"/>
              </w:rPr>
            </w:pPr>
            <w:r w:rsidRPr="00615E53">
              <w:rPr>
                <w:rFonts w:ascii="Arial" w:hAnsi="Arial"/>
                <w:bCs/>
                <w:sz w:val="18"/>
              </w:rPr>
              <w:t>NOTE 1: This is expected to be done via a suitable implementation dependent MMI</w:t>
            </w:r>
          </w:p>
        </w:tc>
      </w:tr>
    </w:tbl>
    <w:p w14:paraId="38590EE4" w14:textId="77777777" w:rsidR="00EB676A" w:rsidRPr="001E6C5A" w:rsidRDefault="00EB676A" w:rsidP="00EB676A"/>
    <w:p w14:paraId="4B9D0131" w14:textId="77777777" w:rsidR="00EB676A" w:rsidRPr="001E6C5A" w:rsidRDefault="00EB676A" w:rsidP="00EB676A">
      <w:pPr>
        <w:keepNext/>
        <w:keepLines/>
        <w:spacing w:before="120"/>
        <w:ind w:left="1985" w:hanging="1985"/>
        <w:rPr>
          <w:rFonts w:ascii="Arial" w:hAnsi="Arial"/>
        </w:rPr>
      </w:pPr>
      <w:r w:rsidRPr="001E6C5A">
        <w:rPr>
          <w:rFonts w:ascii="Arial" w:hAnsi="Arial"/>
        </w:rPr>
        <w:t>6.2.1.3.3</w:t>
      </w:r>
      <w:r w:rsidRPr="001E6C5A">
        <w:rPr>
          <w:rFonts w:ascii="Arial" w:hAnsi="Arial"/>
        </w:rPr>
        <w:tab/>
        <w:t>Specific message contents</w:t>
      </w:r>
    </w:p>
    <w:p w14:paraId="61438FC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6.2.1.3.2-1;</w:t>
      </w:r>
      <w:r>
        <w:rPr>
          <w:rFonts w:ascii="Arial" w:hAnsi="Arial"/>
          <w:b/>
        </w:rPr>
        <w:br/>
      </w:r>
      <w:r w:rsidRPr="001E6C5A">
        <w:rPr>
          <w:rFonts w:ascii="Arial" w:hAnsi="Arial"/>
          <w:b/>
        </w:rP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AAAD400"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7EF194F" w14:textId="77777777" w:rsidR="00EB676A" w:rsidRDefault="00EB676A" w:rsidP="00BC3F8D">
            <w:pPr>
              <w:pStyle w:val="TAL"/>
            </w:pPr>
            <w:r w:rsidRPr="005541F2">
              <w:t>Derivation Path: TS 36.579-1 [2], table 5.5.2.5.1-1, condition PRIVATE-CALL</w:t>
            </w:r>
          </w:p>
        </w:tc>
      </w:tr>
      <w:tr w:rsidR="00EB676A" w14:paraId="00EFF0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7693D7D7"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CC5D20"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1D5E9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0C23853"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5F7727E" w14:textId="77777777" w:rsidR="00EB676A" w:rsidRDefault="00EB676A" w:rsidP="00BC3F8D">
            <w:pPr>
              <w:pStyle w:val="TAH"/>
            </w:pPr>
            <w:r>
              <w:t>Condition</w:t>
            </w:r>
          </w:p>
        </w:tc>
      </w:tr>
      <w:tr w:rsidR="00EB676A" w14:paraId="44AC3F2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0FFB04A0"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ED3503"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6176CA0"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AEFE9F"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36AD64E" w14:textId="77777777" w:rsidR="00EB676A" w:rsidRDefault="00EB676A" w:rsidP="00BC3F8D">
            <w:pPr>
              <w:pStyle w:val="TAL"/>
            </w:pPr>
          </w:p>
        </w:tc>
      </w:tr>
      <w:tr w:rsidR="00EB676A" w14:paraId="04F1921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00C78A" w14:textId="77777777" w:rsidR="00EB676A" w:rsidRDefault="00EB676A" w:rsidP="00BC3F8D">
            <w:pPr>
              <w:pStyle w:val="TAL"/>
            </w:pPr>
            <w:r>
              <w:rPr>
                <w:b/>
                <w:bCs/>
              </w:rPr>
              <w:t xml:space="preserve">  </w:t>
            </w:r>
            <w:r>
              <w:t>MIME body part</w:t>
            </w:r>
          </w:p>
        </w:tc>
        <w:tc>
          <w:tcPr>
            <w:tcW w:w="2126" w:type="dxa"/>
            <w:tcBorders>
              <w:top w:val="single" w:sz="4" w:space="0" w:color="auto"/>
              <w:left w:val="single" w:sz="4" w:space="0" w:color="auto"/>
              <w:bottom w:val="single" w:sz="4" w:space="0" w:color="auto"/>
              <w:right w:val="single" w:sz="4" w:space="0" w:color="auto"/>
            </w:tcBorders>
          </w:tcPr>
          <w:p w14:paraId="7BF3CE53"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3F3425" w14:textId="77777777" w:rsidR="00EB676A" w:rsidRPr="001E089C" w:rsidRDefault="00EB676A" w:rsidP="00BC3F8D">
            <w:pPr>
              <w:pStyle w:val="TAL"/>
              <w:rPr>
                <w:b/>
                <w:bCs/>
              </w:rPr>
            </w:pPr>
            <w:r w:rsidRPr="001E089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3AC06228"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8275E5" w14:textId="77777777" w:rsidR="00EB676A" w:rsidRDefault="00EB676A" w:rsidP="00BC3F8D">
            <w:pPr>
              <w:pStyle w:val="TAL"/>
            </w:pPr>
          </w:p>
        </w:tc>
      </w:tr>
      <w:tr w:rsidR="00EB676A" w14:paraId="3B616E3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427EED54" w14:textId="77777777" w:rsidR="00EB676A" w:rsidRDefault="00EB676A" w:rsidP="00BC3F8D">
            <w:pPr>
              <w:pStyle w:val="TAL"/>
            </w:pPr>
            <w:r>
              <w:rPr>
                <w:b/>
                <w:bCs/>
              </w:rPr>
              <w:t xml:space="preserve">    </w:t>
            </w:r>
            <w:r>
              <w:t>MIME-part-body</w:t>
            </w:r>
          </w:p>
        </w:tc>
        <w:tc>
          <w:tcPr>
            <w:tcW w:w="2126" w:type="dxa"/>
            <w:tcBorders>
              <w:top w:val="single" w:sz="4" w:space="0" w:color="auto"/>
              <w:left w:val="single" w:sz="4" w:space="0" w:color="auto"/>
              <w:bottom w:val="single" w:sz="4" w:space="0" w:color="auto"/>
              <w:right w:val="single" w:sz="4" w:space="0" w:color="auto"/>
            </w:tcBorders>
            <w:hideMark/>
          </w:tcPr>
          <w:p w14:paraId="1A63747C" w14:textId="77777777" w:rsidR="00EB676A" w:rsidRDefault="00EB676A" w:rsidP="00BC3F8D">
            <w:pPr>
              <w:pStyle w:val="TAL"/>
            </w:pPr>
            <w:r>
              <w:t xml:space="preserve">SDP Message as described in Table </w:t>
            </w:r>
            <w:r w:rsidRPr="00BF2CA2">
              <w:t>6.2.1.3.3-1</w:t>
            </w:r>
            <w:r>
              <w:t>B</w:t>
            </w:r>
          </w:p>
        </w:tc>
        <w:tc>
          <w:tcPr>
            <w:tcW w:w="2126" w:type="dxa"/>
            <w:tcBorders>
              <w:top w:val="single" w:sz="4" w:space="0" w:color="auto"/>
              <w:left w:val="single" w:sz="4" w:space="0" w:color="auto"/>
              <w:bottom w:val="single" w:sz="4" w:space="0" w:color="auto"/>
              <w:right w:val="single" w:sz="4" w:space="0" w:color="auto"/>
            </w:tcBorders>
          </w:tcPr>
          <w:p w14:paraId="74787FC7"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CAE11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2AFE0F" w14:textId="77777777" w:rsidR="00EB676A" w:rsidRDefault="00EB676A" w:rsidP="00BC3F8D">
            <w:pPr>
              <w:pStyle w:val="TAL"/>
            </w:pPr>
          </w:p>
        </w:tc>
      </w:tr>
      <w:tr w:rsidR="00EB676A" w14:paraId="4D21697C"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3CD71F9" w14:textId="77777777" w:rsidR="00EB676A" w:rsidRPr="00E654C5" w:rsidRDefault="00EB676A" w:rsidP="00BC3F8D">
            <w:pPr>
              <w:pStyle w:val="TAL"/>
            </w:pPr>
            <w:r w:rsidRPr="00E654C5">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9A0FF6"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063142E" w14:textId="77777777" w:rsidR="00EB676A" w:rsidRPr="001E089C" w:rsidRDefault="00EB676A" w:rsidP="00BC3F8D">
            <w:pPr>
              <w:pStyle w:val="TAL"/>
              <w:rPr>
                <w:b/>
                <w:bCs/>
              </w:rPr>
            </w:pPr>
            <w:r w:rsidRPr="001E089C">
              <w:rPr>
                <w:b/>
                <w:bCs/>
              </w:rPr>
              <w:t>MCPTT Info</w:t>
            </w:r>
          </w:p>
        </w:tc>
        <w:tc>
          <w:tcPr>
            <w:tcW w:w="1418" w:type="dxa"/>
            <w:tcBorders>
              <w:top w:val="single" w:sz="4" w:space="0" w:color="auto"/>
              <w:left w:val="single" w:sz="4" w:space="0" w:color="auto"/>
              <w:bottom w:val="single" w:sz="4" w:space="0" w:color="auto"/>
              <w:right w:val="single" w:sz="4" w:space="0" w:color="auto"/>
            </w:tcBorders>
          </w:tcPr>
          <w:p w14:paraId="7409EAF2"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B8735A2" w14:textId="77777777" w:rsidR="00EB676A" w:rsidRDefault="00EB676A" w:rsidP="00BC3F8D">
            <w:pPr>
              <w:pStyle w:val="TAL"/>
            </w:pPr>
          </w:p>
        </w:tc>
      </w:tr>
      <w:tr w:rsidR="00EB676A" w14:paraId="2AB10FEE"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5D88787" w14:textId="77777777" w:rsidR="00EB676A" w:rsidRPr="001E089C" w:rsidRDefault="00EB676A" w:rsidP="00BC3F8D">
            <w:pPr>
              <w:pStyle w:val="TAL"/>
            </w:pPr>
            <w:r w:rsidRPr="001E089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D3F27A" w14:textId="77777777" w:rsidR="00EB676A" w:rsidRDefault="00EB676A" w:rsidP="00BC3F8D">
            <w:pPr>
              <w:pStyle w:val="TAL"/>
            </w:pPr>
            <w:r>
              <w:t xml:space="preserve">MCPTT-Info as described in Table </w:t>
            </w:r>
          </w:p>
          <w:p w14:paraId="140A0126" w14:textId="77777777" w:rsidR="00EB676A" w:rsidRDefault="00EB676A" w:rsidP="00BC3F8D">
            <w:pPr>
              <w:pStyle w:val="TAL"/>
            </w:pPr>
            <w:r w:rsidRPr="00BF2CA2">
              <w:t>6.2.1.3.3-1</w:t>
            </w:r>
            <w:r>
              <w:t>C</w:t>
            </w:r>
          </w:p>
        </w:tc>
        <w:tc>
          <w:tcPr>
            <w:tcW w:w="2126" w:type="dxa"/>
            <w:tcBorders>
              <w:top w:val="single" w:sz="4" w:space="0" w:color="auto"/>
              <w:left w:val="single" w:sz="4" w:space="0" w:color="auto"/>
              <w:bottom w:val="single" w:sz="4" w:space="0" w:color="auto"/>
              <w:right w:val="single" w:sz="4" w:space="0" w:color="auto"/>
            </w:tcBorders>
          </w:tcPr>
          <w:p w14:paraId="5EDAC593"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9DA9024"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0D87299" w14:textId="77777777" w:rsidR="00EB676A" w:rsidRDefault="00EB676A" w:rsidP="00BC3F8D">
            <w:pPr>
              <w:pStyle w:val="TAL"/>
            </w:pPr>
          </w:p>
        </w:tc>
      </w:tr>
    </w:tbl>
    <w:p w14:paraId="65BCE7B7" w14:textId="77777777" w:rsidR="00EB676A" w:rsidRDefault="00EB676A" w:rsidP="00EB676A"/>
    <w:p w14:paraId="1B12318C" w14:textId="77777777" w:rsidR="00EB676A" w:rsidRDefault="00EB676A" w:rsidP="00EB676A">
      <w:pPr>
        <w:keepNext/>
        <w:keepLines/>
        <w:spacing w:before="60"/>
        <w:jc w:val="center"/>
        <w:rPr>
          <w:rFonts w:ascii="Arial" w:hAnsi="Arial"/>
          <w:b/>
        </w:rPr>
      </w:pPr>
      <w:r w:rsidRPr="001E6C5A">
        <w:rPr>
          <w:rFonts w:ascii="Arial" w:hAnsi="Arial"/>
          <w:b/>
        </w:rPr>
        <w:t>Table 6.2.1.3.3-1A: Void</w:t>
      </w:r>
    </w:p>
    <w:p w14:paraId="24038813" w14:textId="77777777" w:rsidR="00EB676A" w:rsidRDefault="00EB676A" w:rsidP="00EB676A">
      <w:pPr>
        <w:pStyle w:val="TH"/>
      </w:pPr>
      <w:r>
        <w:t xml:space="preserve">Table </w:t>
      </w:r>
      <w:r w:rsidRPr="00CF2AAB">
        <w:t>6.2.1.3.3-1B</w:t>
      </w:r>
      <w:r>
        <w:t xml:space="preserve">: </w:t>
      </w:r>
      <w:r>
        <w:rPr>
          <w:lang w:eastAsia="ko-KR"/>
        </w:rPr>
        <w:t>SDP in SIP INVITE</w:t>
      </w:r>
      <w:r>
        <w:t xml:space="preserve"> (Tables </w:t>
      </w:r>
      <w:r w:rsidRPr="00CF2AAB">
        <w:t>6.2.1.3.3-1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C8B32D0"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6880DEE" w14:textId="77777777" w:rsidR="00EB676A" w:rsidRDefault="00EB676A" w:rsidP="00BC3F8D">
            <w:pPr>
              <w:pStyle w:val="TAL"/>
            </w:pPr>
            <w:r>
              <w:t xml:space="preserve">Derivation Path: TS 36.579-1 [2], Table 5.5.3.1.1-1, condition </w:t>
            </w:r>
            <w:r w:rsidRPr="00CF2AAB">
              <w:t>PRIVATE-CALL, INITIAL_SDP_OFFER, IMPLICIT_GRANT_REQUESTED</w:t>
            </w:r>
          </w:p>
        </w:tc>
      </w:tr>
    </w:tbl>
    <w:p w14:paraId="232916C1" w14:textId="77777777" w:rsidR="00EB676A" w:rsidRDefault="00EB676A" w:rsidP="00EB676A"/>
    <w:p w14:paraId="7A5A9EA3" w14:textId="77777777" w:rsidR="00EB676A" w:rsidRDefault="00EB676A" w:rsidP="00EB676A">
      <w:pPr>
        <w:pStyle w:val="TH"/>
      </w:pPr>
      <w:r>
        <w:t xml:space="preserve">Table </w:t>
      </w:r>
      <w:r w:rsidRPr="00CF2AAB">
        <w:t>6.2.1.3.3-1</w:t>
      </w:r>
      <w:r>
        <w:t xml:space="preserve">C: </w:t>
      </w:r>
      <w:r>
        <w:rPr>
          <w:lang w:eastAsia="ko-KR"/>
        </w:rPr>
        <w:t>MCPTT-Info in SIP INVITE</w:t>
      </w:r>
      <w:r>
        <w:t xml:space="preserve"> (Tables </w:t>
      </w:r>
      <w:r w:rsidRPr="00CF2AAB">
        <w:t>6.2.1.3.3-1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BD58DE6"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0184B9B9" w14:textId="77777777" w:rsidR="00EB676A" w:rsidRDefault="00EB676A" w:rsidP="00BC3F8D">
            <w:pPr>
              <w:pStyle w:val="TAL"/>
            </w:pPr>
            <w:r>
              <w:t xml:space="preserve">Derivation Path: TS 36.579-1 [2], Table 5.5.3.2.1-1 condition </w:t>
            </w:r>
            <w:r w:rsidRPr="00CF2AAB">
              <w:t>INVITE_REFER, PRIVATE-CALL</w:t>
            </w:r>
          </w:p>
        </w:tc>
      </w:tr>
    </w:tbl>
    <w:p w14:paraId="2AB1AA64" w14:textId="77777777" w:rsidR="00EB676A" w:rsidRDefault="00EB676A" w:rsidP="00EB676A"/>
    <w:p w14:paraId="7CE28A9A" w14:textId="3E159D74" w:rsidR="00EB676A" w:rsidRDefault="00EB676A" w:rsidP="00EB676A">
      <w:pPr>
        <w:pStyle w:val="TH"/>
      </w:pPr>
      <w:r>
        <w:t xml:space="preserve">Table </w:t>
      </w:r>
      <w:r w:rsidRPr="004C6D27">
        <w:t>6.2.1.3.3-1</w:t>
      </w:r>
      <w:r>
        <w:t>D: SIP 200 (OK) from the SS (step</w:t>
      </w:r>
      <w:del w:id="135" w:author="MCC160" w:date="2022-11-01T14:46:00Z">
        <w:r w:rsidDel="007D453B">
          <w:delText>s</w:delText>
        </w:r>
      </w:del>
      <w:r>
        <w:t xml:space="preserve"> 2</w:t>
      </w:r>
      <w:ins w:id="136" w:author="MCC160" w:date="2022-11-01T14:46:00Z">
        <w:r w:rsidR="007D453B">
          <w:t>,</w:t>
        </w:r>
      </w:ins>
      <w:r>
        <w:t xml:space="preserve"> Table </w:t>
      </w:r>
      <w:r w:rsidRPr="004C6D27">
        <w:t>6.2.1.3.3-1</w:t>
      </w:r>
      <w:r>
        <w:t>;</w:t>
      </w:r>
      <w: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1561E781"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19EC32B4" w14:textId="77777777" w:rsidR="00EB676A" w:rsidRDefault="00EB676A" w:rsidP="00BC3F8D">
            <w:pPr>
              <w:pStyle w:val="TAL"/>
            </w:pPr>
            <w:r>
              <w:t>Derivation Path: TS 36.579-1 [2], Table 5.5.2.17.1.2-1 condition INVITE-RSP</w:t>
            </w:r>
          </w:p>
        </w:tc>
      </w:tr>
      <w:tr w:rsidR="00EB676A" w14:paraId="064A0638"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7FAF79C"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F9FAE8"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E1B6AF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CE2CFDB"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344CEDC2" w14:textId="77777777" w:rsidR="00EB676A" w:rsidRDefault="00EB676A" w:rsidP="00BC3F8D">
            <w:pPr>
              <w:pStyle w:val="TAH"/>
            </w:pPr>
            <w:r>
              <w:t>Condition</w:t>
            </w:r>
          </w:p>
        </w:tc>
      </w:tr>
      <w:tr w:rsidR="00EB676A" w14:paraId="016D5F03"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0DD448B"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39B7D29"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F1D609E"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10554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EA37FDF" w14:textId="77777777" w:rsidR="00EB676A" w:rsidRDefault="00EB676A" w:rsidP="00BC3F8D">
            <w:pPr>
              <w:pStyle w:val="TAL"/>
            </w:pPr>
          </w:p>
        </w:tc>
      </w:tr>
      <w:tr w:rsidR="00EB676A" w14:paraId="1D30A956"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5BE2B720"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9839F1" w14:textId="77777777" w:rsidR="00EB676A" w:rsidRDefault="00EB676A" w:rsidP="00BC3F8D">
            <w:pPr>
              <w:pStyle w:val="TAL"/>
            </w:pPr>
            <w:r>
              <w:t xml:space="preserve">As described in Table </w:t>
            </w:r>
            <w:r w:rsidRPr="004C6D27">
              <w:t>6.2.1.3.3-1</w:t>
            </w:r>
            <w:r>
              <w:t>E</w:t>
            </w:r>
          </w:p>
        </w:tc>
        <w:tc>
          <w:tcPr>
            <w:tcW w:w="2126" w:type="dxa"/>
            <w:tcBorders>
              <w:top w:val="single" w:sz="4" w:space="0" w:color="auto"/>
              <w:left w:val="single" w:sz="4" w:space="0" w:color="auto"/>
              <w:bottom w:val="single" w:sz="4" w:space="0" w:color="auto"/>
              <w:right w:val="single" w:sz="4" w:space="0" w:color="auto"/>
            </w:tcBorders>
          </w:tcPr>
          <w:p w14:paraId="21F3A666"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B435459"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07A424" w14:textId="77777777" w:rsidR="00EB676A" w:rsidRDefault="00EB676A" w:rsidP="00BC3F8D">
            <w:pPr>
              <w:pStyle w:val="TAL"/>
            </w:pPr>
          </w:p>
        </w:tc>
      </w:tr>
    </w:tbl>
    <w:p w14:paraId="6EDCFAD1" w14:textId="77777777" w:rsidR="00EB676A" w:rsidRDefault="00EB676A" w:rsidP="00EB676A"/>
    <w:p w14:paraId="2E8F2092" w14:textId="77777777" w:rsidR="00EB676A" w:rsidRDefault="00EB676A" w:rsidP="00EB676A">
      <w:pPr>
        <w:pStyle w:val="TH"/>
      </w:pPr>
      <w:r>
        <w:t xml:space="preserve">Table </w:t>
      </w:r>
      <w:r w:rsidRPr="004C6D27">
        <w:t>6.2.1.3.3-1</w:t>
      </w:r>
      <w:r>
        <w:t xml:space="preserve">E: </w:t>
      </w:r>
      <w:r>
        <w:rPr>
          <w:lang w:eastAsia="ko-KR"/>
        </w:rPr>
        <w:t xml:space="preserve">SDP in SIP 200 (OK) </w:t>
      </w:r>
      <w:r>
        <w:t xml:space="preserve">(Table </w:t>
      </w:r>
      <w:r w:rsidRPr="004C6D27">
        <w:t>6.2.1.3.3-1</w:t>
      </w:r>
      <w:r>
        <w:t>D)</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57411EA"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3E14DD7" w14:textId="77777777" w:rsidR="00EB676A" w:rsidRDefault="00EB676A" w:rsidP="00BC3F8D">
            <w:pPr>
              <w:pStyle w:val="TAL"/>
            </w:pPr>
            <w:r>
              <w:t>Derivation Path: TS 36.579-1 [2], Table 5.5.3.1.2-1 condition SDP_ANSWER, IMPLICIT_GRANT_REQUESTED</w:t>
            </w:r>
          </w:p>
        </w:tc>
      </w:tr>
    </w:tbl>
    <w:p w14:paraId="40E00B8F" w14:textId="77777777" w:rsidR="00EB676A" w:rsidRDefault="00EB676A" w:rsidP="00EB676A"/>
    <w:p w14:paraId="6E2846B6" w14:textId="77777777" w:rsidR="00EB676A" w:rsidRPr="001E6C5A" w:rsidRDefault="00EB676A" w:rsidP="00EB676A">
      <w:pPr>
        <w:pStyle w:val="TH"/>
      </w:pPr>
      <w:r w:rsidRPr="001E6C5A">
        <w:lastRenderedPageBreak/>
        <w:t xml:space="preserve">Table 6.2.1.3.3-2: </w:t>
      </w:r>
      <w:r w:rsidRPr="001E6C5A">
        <w:rPr>
          <w:lang w:eastAsia="ko-KR"/>
        </w:rPr>
        <w:t>SIP INVITE</w:t>
      </w:r>
      <w:r w:rsidRPr="009B7B3C">
        <w:rPr>
          <w:lang w:eastAsia="ko-KR"/>
        </w:rPr>
        <w:t xml:space="preserve"> from the UE</w:t>
      </w:r>
      <w:r w:rsidRPr="001E6C5A">
        <w:t xml:space="preserve"> (Step 20, Table 6.2.1.3.2-1;</w:t>
      </w:r>
      <w:r>
        <w:br/>
      </w:r>
      <w:r w:rsidRPr="001E6C5A">
        <w:t>step 1, TS 36.579-1 [2] Table 5.3A.6.3-1)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426D9A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A2DA53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5.5.2.5.1-1, condition </w:t>
            </w:r>
            <w:proofErr w:type="spellStart"/>
            <w:r w:rsidRPr="001E6C5A">
              <w:rPr>
                <w:rFonts w:ascii="Arial" w:hAnsi="Arial"/>
                <w:sz w:val="18"/>
              </w:rPr>
              <w:t>re_INVITE</w:t>
            </w:r>
            <w:proofErr w:type="spellEnd"/>
            <w:r w:rsidRPr="001E6C5A">
              <w:rPr>
                <w:rFonts w:ascii="Arial" w:hAnsi="Arial"/>
                <w:sz w:val="18"/>
              </w:rPr>
              <w:t>, PRIVATE-CALL, EMERGENCY-CALL</w:t>
            </w:r>
          </w:p>
        </w:tc>
      </w:tr>
      <w:tr w:rsidR="00EB676A" w:rsidRPr="001E6C5A" w14:paraId="260B93D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78FD3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996F22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ED3E35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1C4292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D6CE7F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8B9D1C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32B5C2"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5739E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F93A7B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E95881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993DE0A" w14:textId="77777777" w:rsidR="00EB676A" w:rsidRPr="001E6C5A" w:rsidRDefault="00EB676A" w:rsidP="00BC3F8D">
            <w:pPr>
              <w:pStyle w:val="TAL"/>
            </w:pPr>
          </w:p>
        </w:tc>
      </w:tr>
      <w:tr w:rsidR="00EB676A" w:rsidRPr="001E6C5A" w14:paraId="03FA6CD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BB12584" w14:textId="77777777" w:rsidR="00EB676A" w:rsidRPr="0003329F" w:rsidRDefault="00EB676A" w:rsidP="00BC3F8D">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5F9269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49A547"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56606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BCE718" w14:textId="77777777" w:rsidR="00EB676A" w:rsidRPr="001E6C5A" w:rsidRDefault="00EB676A" w:rsidP="00BC3F8D">
            <w:pPr>
              <w:pStyle w:val="TAL"/>
            </w:pPr>
          </w:p>
        </w:tc>
      </w:tr>
      <w:tr w:rsidR="00EB676A" w:rsidRPr="001E6C5A" w14:paraId="1F215A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2E6E3D" w14:textId="77777777" w:rsidR="00EB676A" w:rsidRPr="0003329F" w:rsidRDefault="00EB676A" w:rsidP="00BC3F8D">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tcPr>
          <w:p w14:paraId="4547F6D9" w14:textId="77777777" w:rsidR="00EB676A" w:rsidRPr="001E6C5A" w:rsidRDefault="00EB676A" w:rsidP="00BC3F8D">
            <w:pPr>
              <w:pStyle w:val="TAL"/>
            </w:pPr>
            <w:r>
              <w:t xml:space="preserve">SDP Message as described in Table </w:t>
            </w:r>
            <w:r w:rsidRPr="0003329F">
              <w:t>6.2.1.3.3-2</w:t>
            </w:r>
            <w:r>
              <w:t>A</w:t>
            </w:r>
          </w:p>
        </w:tc>
        <w:tc>
          <w:tcPr>
            <w:tcW w:w="2127" w:type="dxa"/>
            <w:tcBorders>
              <w:top w:val="single" w:sz="4" w:space="0" w:color="auto"/>
              <w:left w:val="single" w:sz="4" w:space="0" w:color="auto"/>
              <w:bottom w:val="single" w:sz="4" w:space="0" w:color="auto"/>
              <w:right w:val="single" w:sz="4" w:space="0" w:color="auto"/>
            </w:tcBorders>
          </w:tcPr>
          <w:p w14:paraId="74D5B0C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EAD8B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88E762" w14:textId="77777777" w:rsidR="00EB676A" w:rsidRPr="001E6C5A" w:rsidRDefault="00EB676A" w:rsidP="00BC3F8D">
            <w:pPr>
              <w:pStyle w:val="TAL"/>
            </w:pPr>
          </w:p>
        </w:tc>
      </w:tr>
      <w:tr w:rsidR="00EB676A" w:rsidRPr="001E6C5A" w14:paraId="24C91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D9D3157"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27ABDD1"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D0EFF6"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F92A61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FA34D2" w14:textId="77777777" w:rsidR="00EB676A" w:rsidRPr="001E6C5A" w:rsidRDefault="00EB676A" w:rsidP="00BC3F8D">
            <w:pPr>
              <w:pStyle w:val="TAL"/>
            </w:pPr>
          </w:p>
        </w:tc>
      </w:tr>
      <w:tr w:rsidR="00EB676A" w:rsidRPr="001E6C5A" w14:paraId="3C3E34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96E210"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6B6C3C" w14:textId="77777777" w:rsidR="00EB676A" w:rsidRPr="001E6C5A" w:rsidRDefault="00EB676A" w:rsidP="00BC3F8D">
            <w:pPr>
              <w:pStyle w:val="TAL"/>
            </w:pPr>
            <w:r w:rsidRPr="001E6C5A">
              <w:t>MCPTT-Info as described in Table 6.2.1.3.3-3</w:t>
            </w:r>
          </w:p>
        </w:tc>
        <w:tc>
          <w:tcPr>
            <w:tcW w:w="2127" w:type="dxa"/>
            <w:tcBorders>
              <w:top w:val="single" w:sz="4" w:space="0" w:color="auto"/>
              <w:left w:val="single" w:sz="4" w:space="0" w:color="auto"/>
              <w:bottom w:val="single" w:sz="4" w:space="0" w:color="auto"/>
              <w:right w:val="single" w:sz="4" w:space="0" w:color="auto"/>
            </w:tcBorders>
          </w:tcPr>
          <w:p w14:paraId="7F240D4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1DD0E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E3263A" w14:textId="77777777" w:rsidR="00EB676A" w:rsidRPr="001E6C5A" w:rsidRDefault="00EB676A" w:rsidP="00BC3F8D">
            <w:pPr>
              <w:pStyle w:val="TAL"/>
            </w:pPr>
          </w:p>
        </w:tc>
      </w:tr>
    </w:tbl>
    <w:p w14:paraId="396DD34C" w14:textId="77777777" w:rsidR="00EB676A" w:rsidRPr="001E6C5A" w:rsidRDefault="00EB676A" w:rsidP="00EB676A"/>
    <w:p w14:paraId="454FF010" w14:textId="77777777" w:rsidR="00EB676A" w:rsidRDefault="00EB676A" w:rsidP="00EB676A">
      <w:pPr>
        <w:pStyle w:val="TH"/>
      </w:pPr>
      <w:r>
        <w:t xml:space="preserve">Table </w:t>
      </w:r>
      <w:r w:rsidRPr="0003329F">
        <w:t>6.2.1.3.3-2</w:t>
      </w:r>
      <w:r>
        <w:t xml:space="preserve">A: </w:t>
      </w:r>
      <w:r>
        <w:rPr>
          <w:lang w:eastAsia="ko-KR"/>
        </w:rPr>
        <w:t>SDP in SIP INVITE</w:t>
      </w:r>
      <w:r>
        <w:t xml:space="preserve"> (Tables </w:t>
      </w:r>
      <w:r w:rsidRPr="0003329F">
        <w:t>6.2.1.3.3-2</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2A6EF3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26B96D68" w14:textId="77777777" w:rsidR="00EB676A" w:rsidRDefault="00EB676A" w:rsidP="00BC3F8D">
            <w:pPr>
              <w:pStyle w:val="TAL"/>
            </w:pPr>
            <w:r>
              <w:t>Derivation Path: TS 36.579-1 [2], Table 5.5.3.1.1-1, condition SDP_OFFER, IMPLICIT_GRANT_REQUESTED</w:t>
            </w:r>
          </w:p>
        </w:tc>
      </w:tr>
    </w:tbl>
    <w:p w14:paraId="49341946" w14:textId="77777777" w:rsidR="00EB676A" w:rsidRDefault="00EB676A" w:rsidP="00EB676A"/>
    <w:p w14:paraId="6EBA7BC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 </w:t>
      </w:r>
      <w:r w:rsidRPr="001E6C5A">
        <w:rPr>
          <w:rFonts w:ascii="Arial" w:hAnsi="Arial"/>
          <w:b/>
          <w:lang w:eastAsia="ko-KR"/>
        </w:rPr>
        <w:t>MCPTT-Info in SIP INVITE</w:t>
      </w:r>
      <w:r w:rsidRPr="001E6C5A">
        <w:rPr>
          <w:rFonts w:ascii="Arial" w:hAnsi="Arial"/>
          <w:b/>
        </w:rPr>
        <w:t xml:space="preserve"> (Table 6.2.1.3.3-2)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38D1F7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32B69F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PRIVATE-CALL, EMERGENCY-CALL</w:t>
            </w:r>
          </w:p>
        </w:tc>
      </w:tr>
    </w:tbl>
    <w:p w14:paraId="47FDFACB" w14:textId="77777777" w:rsidR="00EB676A" w:rsidRPr="001E6C5A" w:rsidRDefault="00EB676A" w:rsidP="00EB676A"/>
    <w:p w14:paraId="758B1C4D" w14:textId="39D75FD8" w:rsidR="00EB676A" w:rsidRDefault="00EB676A" w:rsidP="00EB676A">
      <w:pPr>
        <w:pStyle w:val="TH"/>
      </w:pPr>
      <w:r>
        <w:t xml:space="preserve">Table </w:t>
      </w:r>
      <w:r w:rsidRPr="00BE6980">
        <w:t>6.2.1.3.3-3</w:t>
      </w:r>
      <w:r>
        <w:t>A: SIP 200 (OK) from the SS (step</w:t>
      </w:r>
      <w:del w:id="137" w:author="MCC160" w:date="2022-11-01T14:47:00Z">
        <w:r w:rsidDel="007D453B">
          <w:delText>s</w:delText>
        </w:r>
      </w:del>
      <w:r>
        <w:t xml:space="preserve"> 20</w:t>
      </w:r>
      <w:ins w:id="138" w:author="MCC160" w:date="2022-11-01T14:47:00Z">
        <w:r w:rsidR="007D453B">
          <w:t>,</w:t>
        </w:r>
      </w:ins>
      <w:r>
        <w:t xml:space="preserve"> </w:t>
      </w:r>
      <w:r w:rsidRPr="00BE6980">
        <w:t>Table 6.2.1.3.2-1</w:t>
      </w:r>
      <w:r>
        <w:t>;</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AB1DED5"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74C9BF03" w14:textId="77777777" w:rsidR="00EB676A" w:rsidRDefault="00EB676A" w:rsidP="00BC3F8D">
            <w:pPr>
              <w:pStyle w:val="TAL"/>
            </w:pPr>
            <w:r>
              <w:t>Derivation Path: TS 36.579-1 [2], Table 5.5.2.17.1.2-1 condition INVITE-RSP</w:t>
            </w:r>
          </w:p>
        </w:tc>
      </w:tr>
      <w:tr w:rsidR="00EB676A" w14:paraId="5C89917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14BE7E41"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FE343D"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52703F1"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4CF1117"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6CF5F59" w14:textId="77777777" w:rsidR="00EB676A" w:rsidRDefault="00EB676A" w:rsidP="00BC3F8D">
            <w:pPr>
              <w:pStyle w:val="TAH"/>
            </w:pPr>
            <w:r>
              <w:t>Condition</w:t>
            </w:r>
          </w:p>
        </w:tc>
      </w:tr>
      <w:tr w:rsidR="00EB676A" w14:paraId="623B8209"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249DEADB"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947939F"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F72037"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9BB593"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9188D7" w14:textId="77777777" w:rsidR="00EB676A" w:rsidRDefault="00EB676A" w:rsidP="00BC3F8D">
            <w:pPr>
              <w:pStyle w:val="TAL"/>
            </w:pPr>
          </w:p>
        </w:tc>
      </w:tr>
      <w:tr w:rsidR="00EB676A" w14:paraId="36348182"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1FF87C9F"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AD1A213" w14:textId="77777777" w:rsidR="00EB676A" w:rsidRDefault="00EB676A" w:rsidP="00BC3F8D">
            <w:pPr>
              <w:pStyle w:val="TAL"/>
            </w:pPr>
            <w:r>
              <w:t xml:space="preserve">As described in Table </w:t>
            </w:r>
            <w:r w:rsidRPr="00BE6980">
              <w:t>6.2.1.3.3-3</w:t>
            </w:r>
            <w:r>
              <w:t>B</w:t>
            </w:r>
          </w:p>
        </w:tc>
        <w:tc>
          <w:tcPr>
            <w:tcW w:w="2126" w:type="dxa"/>
            <w:tcBorders>
              <w:top w:val="single" w:sz="4" w:space="0" w:color="auto"/>
              <w:left w:val="single" w:sz="4" w:space="0" w:color="auto"/>
              <w:bottom w:val="single" w:sz="4" w:space="0" w:color="auto"/>
              <w:right w:val="single" w:sz="4" w:space="0" w:color="auto"/>
            </w:tcBorders>
          </w:tcPr>
          <w:p w14:paraId="7743833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40E171E"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99CC03" w14:textId="77777777" w:rsidR="00EB676A" w:rsidRDefault="00EB676A" w:rsidP="00BC3F8D">
            <w:pPr>
              <w:pStyle w:val="TAL"/>
            </w:pPr>
          </w:p>
        </w:tc>
      </w:tr>
    </w:tbl>
    <w:p w14:paraId="175919B7" w14:textId="77777777" w:rsidR="00EB676A" w:rsidRDefault="00EB676A" w:rsidP="00EB676A"/>
    <w:p w14:paraId="503C51E1" w14:textId="77777777" w:rsidR="00EB676A" w:rsidRDefault="00EB676A" w:rsidP="00EB676A">
      <w:pPr>
        <w:pStyle w:val="TH"/>
      </w:pPr>
      <w:r>
        <w:t xml:space="preserve">Table </w:t>
      </w:r>
      <w:r w:rsidRPr="00BE6980">
        <w:t>6.2.1.3.3-3</w:t>
      </w:r>
      <w:r>
        <w:t xml:space="preserve">B: </w:t>
      </w:r>
      <w:r>
        <w:rPr>
          <w:lang w:eastAsia="ko-KR"/>
        </w:rPr>
        <w:t xml:space="preserve">SDP in SIP 200 (OK) </w:t>
      </w:r>
      <w:r>
        <w:t xml:space="preserve">(Table </w:t>
      </w:r>
      <w:r w:rsidRPr="00BE6980">
        <w:t>6.2.1.3.3-3</w:t>
      </w:r>
      <w: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A29AC08"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351DFAC2" w14:textId="77777777" w:rsidR="00EB676A" w:rsidRDefault="00EB676A" w:rsidP="00BC3F8D">
            <w:pPr>
              <w:pStyle w:val="TAL"/>
            </w:pPr>
            <w:r>
              <w:t>Derivation Path: TS 36.579-1 [2], Table 5.5.3.1.2-1 condition SDP_ANSWER, IMPLICIT_GRANT_REQUESTED</w:t>
            </w:r>
          </w:p>
        </w:tc>
      </w:tr>
    </w:tbl>
    <w:p w14:paraId="0BB99AA8" w14:textId="77777777" w:rsidR="00EB676A" w:rsidRDefault="00EB676A" w:rsidP="00EB676A"/>
    <w:p w14:paraId="6A6EDA2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6.2.1.3.3-4: </w:t>
      </w:r>
      <w:r w:rsidRPr="001E6C5A">
        <w:rPr>
          <w:rFonts w:ascii="Arial" w:hAnsi="Arial"/>
          <w:b/>
          <w:lang w:eastAsia="ko-KR"/>
        </w:rPr>
        <w:t>SIP INVITE</w:t>
      </w:r>
      <w:r w:rsidRPr="009B7B3C">
        <w:rPr>
          <w:rFonts w:ascii="Arial" w:hAnsi="Arial"/>
          <w:b/>
          <w:lang w:eastAsia="ko-KR"/>
        </w:rPr>
        <w:t xml:space="preserve"> from the UE</w:t>
      </w:r>
      <w:r w:rsidRPr="001E6C5A">
        <w:rPr>
          <w:rFonts w:ascii="Arial" w:hAnsi="Arial"/>
          <w:b/>
        </w:rPr>
        <w:t xml:space="preserve"> (Step 34, Table 6.2.1.3.2-1;</w:t>
      </w:r>
      <w:r>
        <w:rPr>
          <w:rFonts w:ascii="Arial" w:hAnsi="Arial"/>
          <w:b/>
        </w:rPr>
        <w:br/>
      </w:r>
      <w:r w:rsidRPr="001E6C5A">
        <w:rPr>
          <w:rFonts w:ascii="Arial" w:hAnsi="Arial"/>
          <w:b/>
        </w:rPr>
        <w:t>step 1, TS 36.579-1 [2] Table 5.3A.</w:t>
      </w:r>
      <w:r>
        <w:rPr>
          <w:rFonts w:ascii="Arial" w:hAnsi="Arial"/>
          <w:b/>
        </w:rPr>
        <w:t>6</w:t>
      </w:r>
      <w:r w:rsidRPr="001E6C5A">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14DFFC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B3C9B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5.5.2.5.1-1 condition </w:t>
            </w:r>
            <w:proofErr w:type="spellStart"/>
            <w:r w:rsidRPr="001E6C5A">
              <w:rPr>
                <w:rFonts w:ascii="Arial" w:hAnsi="Arial"/>
                <w:sz w:val="18"/>
              </w:rPr>
              <w:t>re_INVITE</w:t>
            </w:r>
            <w:proofErr w:type="spellEnd"/>
            <w:r w:rsidRPr="001E6C5A">
              <w:rPr>
                <w:rFonts w:ascii="Arial" w:hAnsi="Arial"/>
                <w:sz w:val="18"/>
              </w:rPr>
              <w:t>, PRIVATE-CALL</w:t>
            </w:r>
          </w:p>
        </w:tc>
      </w:tr>
      <w:tr w:rsidR="00EB676A" w:rsidRPr="001E6C5A" w14:paraId="034833C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85ADC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D648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A6F7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7DC6B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33C81B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4E0A9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F70FE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82A6DCF"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EC37AF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50A84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536F45" w14:textId="77777777" w:rsidR="00EB676A" w:rsidRPr="001E6C5A" w:rsidRDefault="00EB676A" w:rsidP="00BC3F8D">
            <w:pPr>
              <w:pStyle w:val="TAL"/>
            </w:pPr>
          </w:p>
        </w:tc>
      </w:tr>
      <w:tr w:rsidR="00EB676A" w:rsidRPr="001E6C5A" w14:paraId="7E07FB4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E56B55" w14:textId="77777777" w:rsidR="00EB676A" w:rsidRPr="0003329F" w:rsidRDefault="00EB676A" w:rsidP="00BC3F8D">
            <w:pPr>
              <w:pStyle w:val="TAL"/>
              <w:rPr>
                <w:b/>
                <w:bCs/>
              </w:rPr>
            </w:pPr>
            <w:r>
              <w:rPr>
                <w:b/>
                <w:bCs/>
              </w:rPr>
              <w:t xml:space="preserve">  </w:t>
            </w:r>
            <w:r>
              <w:t>MIME body part</w:t>
            </w:r>
          </w:p>
        </w:tc>
        <w:tc>
          <w:tcPr>
            <w:tcW w:w="2127" w:type="dxa"/>
            <w:tcBorders>
              <w:top w:val="single" w:sz="4" w:space="0" w:color="auto"/>
              <w:left w:val="single" w:sz="4" w:space="0" w:color="auto"/>
              <w:bottom w:val="single" w:sz="4" w:space="0" w:color="auto"/>
              <w:right w:val="single" w:sz="4" w:space="0" w:color="auto"/>
            </w:tcBorders>
          </w:tcPr>
          <w:p w14:paraId="3153665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78AA006"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C2A06C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520EA1" w14:textId="77777777" w:rsidR="00EB676A" w:rsidRPr="001E6C5A" w:rsidRDefault="00EB676A" w:rsidP="00BC3F8D">
            <w:pPr>
              <w:pStyle w:val="TAL"/>
            </w:pPr>
          </w:p>
        </w:tc>
      </w:tr>
      <w:tr w:rsidR="00EB676A" w:rsidRPr="001E6C5A" w14:paraId="4CA03B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3F7C89" w14:textId="77777777" w:rsidR="00EB676A" w:rsidRPr="0003329F" w:rsidRDefault="00EB676A" w:rsidP="00BC3F8D">
            <w:pPr>
              <w:pStyle w:val="TAL"/>
              <w:rPr>
                <w:b/>
                <w:bCs/>
              </w:rPr>
            </w:pPr>
            <w:r>
              <w:rPr>
                <w:b/>
                <w:bCs/>
              </w:rPr>
              <w:t xml:space="preserve">    </w:t>
            </w:r>
            <w:r>
              <w:t>MIME-part-body</w:t>
            </w:r>
          </w:p>
        </w:tc>
        <w:tc>
          <w:tcPr>
            <w:tcW w:w="2127" w:type="dxa"/>
            <w:tcBorders>
              <w:top w:val="single" w:sz="4" w:space="0" w:color="auto"/>
              <w:left w:val="single" w:sz="4" w:space="0" w:color="auto"/>
              <w:bottom w:val="single" w:sz="4" w:space="0" w:color="auto"/>
              <w:right w:val="single" w:sz="4" w:space="0" w:color="auto"/>
            </w:tcBorders>
          </w:tcPr>
          <w:p w14:paraId="05993E8F" w14:textId="77777777" w:rsidR="00EB676A" w:rsidRPr="001E6C5A" w:rsidRDefault="00EB676A" w:rsidP="00BC3F8D">
            <w:pPr>
              <w:pStyle w:val="TAL"/>
            </w:pPr>
            <w:r>
              <w:t xml:space="preserve">SDP Message as described in Table </w:t>
            </w:r>
            <w:r w:rsidRPr="0003329F">
              <w:t>6.2.1.3.3-2</w:t>
            </w:r>
            <w:r>
              <w:t>A</w:t>
            </w:r>
          </w:p>
        </w:tc>
        <w:tc>
          <w:tcPr>
            <w:tcW w:w="2127" w:type="dxa"/>
            <w:tcBorders>
              <w:top w:val="single" w:sz="4" w:space="0" w:color="auto"/>
              <w:left w:val="single" w:sz="4" w:space="0" w:color="auto"/>
              <w:bottom w:val="single" w:sz="4" w:space="0" w:color="auto"/>
              <w:right w:val="single" w:sz="4" w:space="0" w:color="auto"/>
            </w:tcBorders>
          </w:tcPr>
          <w:p w14:paraId="63019C8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E0050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02D804F" w14:textId="77777777" w:rsidR="00EB676A" w:rsidRPr="001E6C5A" w:rsidRDefault="00EB676A" w:rsidP="00BC3F8D">
            <w:pPr>
              <w:pStyle w:val="TAL"/>
            </w:pPr>
          </w:p>
        </w:tc>
      </w:tr>
      <w:tr w:rsidR="00EB676A" w:rsidRPr="001E6C5A" w14:paraId="3A45FB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A10DD2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021B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E51B7E"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235C9A8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9FDF4B" w14:textId="77777777" w:rsidR="00EB676A" w:rsidRPr="001E6C5A" w:rsidRDefault="00EB676A" w:rsidP="00BC3F8D">
            <w:pPr>
              <w:pStyle w:val="TAL"/>
            </w:pPr>
          </w:p>
        </w:tc>
      </w:tr>
      <w:tr w:rsidR="00EB676A" w:rsidRPr="001E6C5A" w14:paraId="20B5B6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9E003A8"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1F8FE1B" w14:textId="77777777" w:rsidR="00EB676A" w:rsidRPr="001E6C5A" w:rsidRDefault="00EB676A" w:rsidP="00BC3F8D">
            <w:pPr>
              <w:pStyle w:val="TAL"/>
            </w:pPr>
            <w:r w:rsidRPr="001E6C5A">
              <w:t>MCPTT-Info as described in Table 6.2.1.3.3-5</w:t>
            </w:r>
          </w:p>
        </w:tc>
        <w:tc>
          <w:tcPr>
            <w:tcW w:w="2127" w:type="dxa"/>
            <w:tcBorders>
              <w:top w:val="single" w:sz="4" w:space="0" w:color="auto"/>
              <w:left w:val="single" w:sz="4" w:space="0" w:color="auto"/>
              <w:bottom w:val="single" w:sz="4" w:space="0" w:color="auto"/>
              <w:right w:val="single" w:sz="4" w:space="0" w:color="auto"/>
            </w:tcBorders>
          </w:tcPr>
          <w:p w14:paraId="1838FC8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3C425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C932FB" w14:textId="77777777" w:rsidR="00EB676A" w:rsidRPr="001E6C5A" w:rsidRDefault="00EB676A" w:rsidP="00BC3F8D">
            <w:pPr>
              <w:pStyle w:val="TAL"/>
            </w:pPr>
          </w:p>
        </w:tc>
      </w:tr>
    </w:tbl>
    <w:p w14:paraId="761F9032" w14:textId="77777777" w:rsidR="00EB676A" w:rsidRPr="001E6C5A" w:rsidRDefault="00EB676A" w:rsidP="00EB676A"/>
    <w:p w14:paraId="33EBC168" w14:textId="77777777" w:rsidR="00EB676A" w:rsidRDefault="00EB676A" w:rsidP="00EB676A">
      <w:pPr>
        <w:pStyle w:val="TH"/>
      </w:pPr>
      <w:r>
        <w:t xml:space="preserve">Table </w:t>
      </w:r>
      <w:r w:rsidRPr="0003329F">
        <w:t>6.2.1.3.3-</w:t>
      </w:r>
      <w:r>
        <w:t xml:space="preserve">4A: </w:t>
      </w:r>
      <w:r>
        <w:rPr>
          <w:lang w:eastAsia="ko-KR"/>
        </w:rPr>
        <w:t>SDP in SIP INVITE</w:t>
      </w:r>
      <w:r>
        <w:t xml:space="preserve"> (Tables </w:t>
      </w:r>
      <w:r w:rsidRPr="0003329F">
        <w:t>6.2.1.3.3-</w:t>
      </w:r>
      <w:r>
        <w:t>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9E72B55"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76677457" w14:textId="77777777" w:rsidR="00EB676A" w:rsidRDefault="00EB676A" w:rsidP="00BC3F8D">
            <w:pPr>
              <w:pStyle w:val="TAL"/>
            </w:pPr>
            <w:r>
              <w:t>Derivation Path: TS 36.579-1 [2], Table 5.5.3.1.1-1, condition SDP_OFFER</w:t>
            </w:r>
          </w:p>
        </w:tc>
      </w:tr>
    </w:tbl>
    <w:p w14:paraId="3476544A" w14:textId="77777777" w:rsidR="00EB676A" w:rsidRDefault="00EB676A" w:rsidP="00EB676A"/>
    <w:p w14:paraId="3A8C70D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6.2.1.3.3-5: </w:t>
      </w:r>
      <w:r w:rsidRPr="001E6C5A">
        <w:rPr>
          <w:rFonts w:ascii="Arial" w:hAnsi="Arial"/>
          <w:b/>
          <w:lang w:eastAsia="ko-KR"/>
        </w:rPr>
        <w:t>MCPTT-Info in SIP INVITE</w:t>
      </w:r>
      <w:r w:rsidRPr="001E6C5A">
        <w:rPr>
          <w:rFonts w:ascii="Arial" w:hAnsi="Arial"/>
          <w:b/>
        </w:rPr>
        <w:t xml:space="preserve"> (Table 6.2.1.3.3-4)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D024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8D1359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PRIVATE-CALL</w:t>
            </w:r>
          </w:p>
        </w:tc>
      </w:tr>
      <w:tr w:rsidR="00EB676A" w:rsidRPr="001E6C5A" w14:paraId="4E9AE7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16C0A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EA498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14493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24996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C1221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55DB07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7AF79A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1DAF44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DB18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512B0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EBBA7B" w14:textId="77777777" w:rsidR="00EB676A" w:rsidRPr="001E6C5A" w:rsidRDefault="00EB676A" w:rsidP="00BC3F8D">
            <w:pPr>
              <w:keepNext/>
              <w:keepLines/>
              <w:spacing w:after="0"/>
              <w:rPr>
                <w:rFonts w:ascii="Arial" w:hAnsi="Arial"/>
                <w:sz w:val="18"/>
              </w:rPr>
            </w:pPr>
          </w:p>
        </w:tc>
      </w:tr>
      <w:tr w:rsidR="00EB676A" w:rsidRPr="001E6C5A" w14:paraId="0AB4E86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4880E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686016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DF16E7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27AA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6B50CB3" w14:textId="77777777" w:rsidR="00EB676A" w:rsidRPr="001E6C5A" w:rsidRDefault="00EB676A" w:rsidP="00BC3F8D">
            <w:pPr>
              <w:keepNext/>
              <w:keepLines/>
              <w:spacing w:after="0"/>
              <w:rPr>
                <w:rFonts w:ascii="Arial" w:hAnsi="Arial"/>
                <w:sz w:val="18"/>
              </w:rPr>
            </w:pPr>
          </w:p>
        </w:tc>
      </w:tr>
      <w:tr w:rsidR="00EB676A" w:rsidRPr="001E6C5A" w14:paraId="23F2430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45565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emergency-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0D4E85"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8A302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65972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65080A" w14:textId="77777777" w:rsidR="00EB676A" w:rsidRPr="001E6C5A" w:rsidRDefault="00EB676A" w:rsidP="00BC3F8D">
            <w:pPr>
              <w:keepNext/>
              <w:keepLines/>
              <w:spacing w:after="0"/>
              <w:rPr>
                <w:rFonts w:ascii="Arial" w:hAnsi="Arial"/>
                <w:sz w:val="18"/>
              </w:rPr>
            </w:pPr>
          </w:p>
        </w:tc>
      </w:tr>
    </w:tbl>
    <w:p w14:paraId="2002EDEA" w14:textId="77777777" w:rsidR="00EB676A" w:rsidRPr="001E6C5A" w:rsidRDefault="00EB676A" w:rsidP="00EB676A"/>
    <w:p w14:paraId="2B6DF995" w14:textId="23598EFB" w:rsidR="00EB676A" w:rsidRDefault="00EB676A" w:rsidP="00EB676A">
      <w:pPr>
        <w:pStyle w:val="TH"/>
      </w:pPr>
      <w:r>
        <w:t xml:space="preserve">Table </w:t>
      </w:r>
      <w:r w:rsidRPr="00BE6980">
        <w:t>6.2.1.3.3-</w:t>
      </w:r>
      <w:r>
        <w:t>5A: SIP 200 (OK) from the SS (step</w:t>
      </w:r>
      <w:del w:id="139" w:author="MCC160" w:date="2022-11-01T14:47:00Z">
        <w:r w:rsidDel="007D453B">
          <w:delText>s</w:delText>
        </w:r>
      </w:del>
      <w:r>
        <w:t xml:space="preserve"> 34</w:t>
      </w:r>
      <w:ins w:id="140" w:author="MCC160" w:date="2022-11-01T14:47:00Z">
        <w:r w:rsidR="007D453B">
          <w:t>,</w:t>
        </w:r>
      </w:ins>
      <w:r>
        <w:t xml:space="preserve"> </w:t>
      </w:r>
      <w:r w:rsidRPr="00BE6980">
        <w:t>Table 6.2.1.3.2-1</w:t>
      </w:r>
      <w:r>
        <w:t>;</w:t>
      </w:r>
      <w:r>
        <w:br/>
        <w:t>step 3, TS 36.579-1 [2] Table 5.3A.6.3-1)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40451C3B"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50C9F39" w14:textId="77777777" w:rsidR="00EB676A" w:rsidRDefault="00EB676A" w:rsidP="00BC3F8D">
            <w:pPr>
              <w:pStyle w:val="TAL"/>
            </w:pPr>
            <w:r>
              <w:t>Derivation Path: TS 36.579-1 [2], Table 5.5.2.17.1.2-1 condition INVITE-RSP</w:t>
            </w:r>
          </w:p>
        </w:tc>
      </w:tr>
      <w:tr w:rsidR="00EB676A" w14:paraId="25344D99"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658EB0F"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3E804F"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4CD12B7"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A53E346"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F42EABD" w14:textId="77777777" w:rsidR="00EB676A" w:rsidRDefault="00EB676A" w:rsidP="00BC3F8D">
            <w:pPr>
              <w:pStyle w:val="TAH"/>
            </w:pPr>
            <w:r>
              <w:t>Condition</w:t>
            </w:r>
          </w:p>
        </w:tc>
      </w:tr>
      <w:tr w:rsidR="00EB676A" w14:paraId="62D71E4F"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6291A080" w14:textId="77777777" w:rsidR="00EB676A" w:rsidRDefault="00EB676A" w:rsidP="00BC3F8D">
            <w:pPr>
              <w:pStyle w:val="TAL"/>
            </w:pPr>
            <w:r>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7C73801"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BC2841"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60E755"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99777AE" w14:textId="77777777" w:rsidR="00EB676A" w:rsidRDefault="00EB676A" w:rsidP="00BC3F8D">
            <w:pPr>
              <w:pStyle w:val="TAL"/>
            </w:pPr>
          </w:p>
        </w:tc>
      </w:tr>
      <w:tr w:rsidR="00EB676A" w14:paraId="3F2AA788" w14:textId="77777777" w:rsidTr="00BC3F8D">
        <w:tc>
          <w:tcPr>
            <w:tcW w:w="2835" w:type="dxa"/>
            <w:tcBorders>
              <w:top w:val="single" w:sz="4" w:space="0" w:color="auto"/>
              <w:left w:val="single" w:sz="4" w:space="0" w:color="auto"/>
              <w:bottom w:val="single" w:sz="4" w:space="0" w:color="auto"/>
              <w:right w:val="single" w:sz="4" w:space="0" w:color="auto"/>
            </w:tcBorders>
            <w:vAlign w:val="center"/>
            <w:hideMark/>
          </w:tcPr>
          <w:p w14:paraId="71B29D34" w14:textId="77777777" w:rsidR="00EB676A" w:rsidRDefault="00EB676A" w:rsidP="00BC3F8D">
            <w:pPr>
              <w:pStyle w:val="TAL"/>
            </w:pPr>
            <w: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45D24B" w14:textId="77777777" w:rsidR="00EB676A" w:rsidRDefault="00EB676A" w:rsidP="00BC3F8D">
            <w:pPr>
              <w:pStyle w:val="TAL"/>
            </w:pPr>
            <w:r>
              <w:t xml:space="preserve">As described in Table </w:t>
            </w:r>
            <w:r w:rsidRPr="00BE6980">
              <w:t>6.2.1.3.3-</w:t>
            </w:r>
            <w:r>
              <w:t>5B</w:t>
            </w:r>
          </w:p>
        </w:tc>
        <w:tc>
          <w:tcPr>
            <w:tcW w:w="2126" w:type="dxa"/>
            <w:tcBorders>
              <w:top w:val="single" w:sz="4" w:space="0" w:color="auto"/>
              <w:left w:val="single" w:sz="4" w:space="0" w:color="auto"/>
              <w:bottom w:val="single" w:sz="4" w:space="0" w:color="auto"/>
              <w:right w:val="single" w:sz="4" w:space="0" w:color="auto"/>
            </w:tcBorders>
          </w:tcPr>
          <w:p w14:paraId="4DA17192"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8EBE4A"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026E4F8" w14:textId="77777777" w:rsidR="00EB676A" w:rsidRDefault="00EB676A" w:rsidP="00BC3F8D">
            <w:pPr>
              <w:pStyle w:val="TAL"/>
            </w:pPr>
          </w:p>
        </w:tc>
      </w:tr>
    </w:tbl>
    <w:p w14:paraId="6269D10A" w14:textId="77777777" w:rsidR="00EB676A" w:rsidRDefault="00EB676A" w:rsidP="00EB676A"/>
    <w:p w14:paraId="10855529" w14:textId="77777777" w:rsidR="00EB676A" w:rsidRDefault="00EB676A" w:rsidP="00EB676A">
      <w:pPr>
        <w:pStyle w:val="TH"/>
      </w:pPr>
      <w:r>
        <w:t xml:space="preserve">Table </w:t>
      </w:r>
      <w:r w:rsidRPr="00BE6980">
        <w:t>6.2.1.3.3-</w:t>
      </w:r>
      <w:r>
        <w:t xml:space="preserve">5B: </w:t>
      </w:r>
      <w:r>
        <w:rPr>
          <w:lang w:eastAsia="ko-KR"/>
        </w:rPr>
        <w:t xml:space="preserve">SDP in SIP 200 (OK) </w:t>
      </w:r>
      <w:r>
        <w:t xml:space="preserve">(Table </w:t>
      </w:r>
      <w:r w:rsidRPr="00BE6980">
        <w:t>6.2.1.3.3-3</w:t>
      </w:r>
      <w: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2B0497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620C847" w14:textId="77777777" w:rsidR="00EB676A" w:rsidRDefault="00EB676A" w:rsidP="00BC3F8D">
            <w:pPr>
              <w:pStyle w:val="TAL"/>
            </w:pPr>
            <w:r>
              <w:t>Derivation Path: TS 36.579-1 [2], Table 5.5.3.1.2-1 condition SDP_ANSWER</w:t>
            </w:r>
          </w:p>
        </w:tc>
      </w:tr>
    </w:tbl>
    <w:p w14:paraId="0FFE8BB5" w14:textId="77777777" w:rsidR="00EB676A" w:rsidRDefault="00EB676A" w:rsidP="00EB676A"/>
    <w:p w14:paraId="33426ACF" w14:textId="77777777" w:rsidR="00EB676A" w:rsidRPr="001E6C5A" w:rsidRDefault="00EB676A" w:rsidP="00EB676A">
      <w:pPr>
        <w:keepNext/>
        <w:keepLines/>
        <w:spacing w:before="60"/>
        <w:jc w:val="center"/>
        <w:rPr>
          <w:rFonts w:ascii="Arial" w:hAnsi="Arial"/>
          <w:b/>
        </w:rPr>
      </w:pPr>
      <w:r w:rsidRPr="001E6C5A">
        <w:rPr>
          <w:rFonts w:ascii="Arial" w:hAnsi="Arial"/>
          <w:b/>
        </w:rPr>
        <w:t>Table 6.2.1.3.3-6</w:t>
      </w:r>
      <w:r>
        <w:rPr>
          <w:rFonts w:ascii="Arial" w:hAnsi="Arial"/>
          <w:b/>
        </w:rPr>
        <w:t>..</w:t>
      </w:r>
      <w:r w:rsidRPr="001E6C5A">
        <w:rPr>
          <w:rFonts w:ascii="Arial" w:hAnsi="Arial"/>
          <w:b/>
        </w:rPr>
        <w:t xml:space="preserve">12: </w:t>
      </w:r>
      <w:r w:rsidRPr="001E6C5A">
        <w:rPr>
          <w:rFonts w:ascii="Arial" w:hAnsi="Arial"/>
          <w:b/>
          <w:lang w:eastAsia="ko-KR"/>
        </w:rPr>
        <w:t>Void</w:t>
      </w:r>
    </w:p>
    <w:p w14:paraId="160848B0" w14:textId="66067DCA" w:rsidR="00EB676A" w:rsidRPr="001E6C5A" w:rsidRDefault="00EB676A" w:rsidP="00EB676A">
      <w:pPr>
        <w:keepNext/>
        <w:keepLines/>
        <w:spacing w:before="60"/>
        <w:jc w:val="center"/>
        <w:rPr>
          <w:rFonts w:ascii="Arial" w:hAnsi="Arial"/>
          <w:b/>
        </w:rPr>
      </w:pPr>
      <w:r w:rsidRPr="001E6C5A">
        <w:rPr>
          <w:rFonts w:ascii="Arial" w:hAnsi="Arial"/>
          <w:b/>
        </w:rPr>
        <w:t>Table 6.2.1.3.3-13: Floor Request (Step</w:t>
      </w:r>
      <w:del w:id="141" w:author="MCC160" w:date="2022-11-01T14:47:00Z">
        <w:r w:rsidRPr="001E6C5A" w:rsidDel="007D453B">
          <w:rPr>
            <w:rFonts w:ascii="Arial" w:hAnsi="Arial"/>
            <w:b/>
          </w:rPr>
          <w:delText>s</w:delText>
        </w:r>
      </w:del>
      <w:r w:rsidRPr="001E6C5A">
        <w:rPr>
          <w:rFonts w:ascii="Arial" w:hAnsi="Arial"/>
          <w:b/>
        </w:rPr>
        <w:t xml:space="preserve"> 28, Table 6.2.1.3.2-1;</w:t>
      </w:r>
      <w:r>
        <w:rPr>
          <w:rFonts w:ascii="Arial" w:hAnsi="Arial"/>
          <w:b/>
        </w:rPr>
        <w:br/>
      </w:r>
      <w:r w:rsidRPr="001E6C5A">
        <w:rPr>
          <w:rFonts w:ascii="Arial" w:hAnsi="Arial"/>
          <w: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6B1EB14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56D95856" w14:textId="5CC10521"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5.5.6.2-1 condition</w:t>
            </w:r>
            <w:ins w:id="142"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13831EE6" w14:textId="77777777" w:rsidR="00EB676A" w:rsidRPr="001E6C5A" w:rsidRDefault="00EB676A" w:rsidP="00EB676A"/>
    <w:p w14:paraId="28452304" w14:textId="77777777" w:rsidR="00EB676A" w:rsidRPr="001E6C5A" w:rsidRDefault="00EB676A" w:rsidP="00EB676A">
      <w:pPr>
        <w:keepNext/>
        <w:keepLines/>
        <w:spacing w:before="60"/>
        <w:jc w:val="center"/>
        <w:rPr>
          <w:rFonts w:ascii="Arial" w:hAnsi="Arial"/>
          <w:b/>
        </w:rPr>
      </w:pPr>
      <w:r w:rsidRPr="001E6C5A">
        <w:rPr>
          <w:rFonts w:ascii="Arial" w:hAnsi="Arial"/>
          <w:b/>
        </w:rPr>
        <w:t>Table 6.2.1.3.3-14: Floor Granted (Steps 20, 28, Table 6.2.1.3.2-1;</w:t>
      </w:r>
      <w:r>
        <w:rPr>
          <w:rFonts w:ascii="Arial" w:hAnsi="Arial"/>
          <w:b/>
        </w:rPr>
        <w:br/>
      </w:r>
      <w:r w:rsidRPr="001E6C5A">
        <w:rPr>
          <w:rFonts w:ascii="Arial" w:hAnsi="Arial"/>
          <w:b/>
        </w:rPr>
        <w:t>step 5, TS 36.579-1 [2] Table 5.3A.6.3-</w:t>
      </w:r>
      <w:r>
        <w:rPr>
          <w:rFonts w:ascii="Arial" w:hAnsi="Arial"/>
          <w:b/>
        </w:rPr>
        <w:t>1</w:t>
      </w:r>
      <w:r w:rsidRPr="001E6C5A">
        <w:rPr>
          <w:rFonts w:ascii="Arial" w:hAnsi="Arial"/>
          <w:b/>
        </w:rPr>
        <w:t>; 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309D19E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F5D1289" w14:textId="6AED2015"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5.5.6.3-1 condition</w:t>
            </w:r>
            <w:ins w:id="143"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15F80180" w14:textId="77777777" w:rsidR="00EB676A" w:rsidRPr="001E6C5A" w:rsidRDefault="00EB676A" w:rsidP="00EB676A"/>
    <w:p w14:paraId="665E36A8" w14:textId="77777777" w:rsidR="00EB676A" w:rsidRPr="001E6C5A" w:rsidRDefault="00EB676A" w:rsidP="00EB676A">
      <w:pPr>
        <w:keepNext/>
        <w:keepLines/>
        <w:spacing w:before="60"/>
        <w:jc w:val="center"/>
        <w:rPr>
          <w:rFonts w:ascii="Arial" w:hAnsi="Arial"/>
          <w:b/>
        </w:rPr>
      </w:pPr>
      <w:r w:rsidRPr="001E6C5A">
        <w:rPr>
          <w:rFonts w:ascii="Arial" w:hAnsi="Arial"/>
          <w:b/>
        </w:rPr>
        <w:t>Table 6.2.1.3.3-15: Floor Release (Steps 24, 31, Table 6.2.1.3.2-1;</w:t>
      </w:r>
      <w:r>
        <w:rPr>
          <w:rFonts w:ascii="Arial" w:hAnsi="Arial"/>
          <w:b/>
        </w:rPr>
        <w:br/>
      </w:r>
      <w:r w:rsidRPr="001E6C5A">
        <w:rPr>
          <w:rFonts w:ascii="Arial" w:hAnsi="Arial"/>
          <w:b/>
        </w:rPr>
        <w:t>step 1, TS 36.579-1 [2] Table 5.3A.16.3-1; step 1, TS 36.579-1 [2] Table 5.3A.15.3-1)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850A74C"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763BCD9" w14:textId="053D593A"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5.5.6.5-1 condition</w:t>
            </w:r>
            <w:ins w:id="144"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292EFFFA" w14:textId="77777777" w:rsidR="00EB676A" w:rsidRPr="001E6C5A" w:rsidRDefault="00EB676A" w:rsidP="00EB676A"/>
    <w:p w14:paraId="0B1EECD8" w14:textId="77777777" w:rsidR="00EB676A" w:rsidRPr="001E6C5A" w:rsidRDefault="00EB676A" w:rsidP="00EB676A">
      <w:pPr>
        <w:keepNext/>
        <w:keepLines/>
        <w:spacing w:before="60"/>
        <w:jc w:val="center"/>
        <w:rPr>
          <w:rFonts w:ascii="Arial" w:hAnsi="Arial"/>
          <w:b/>
        </w:rPr>
      </w:pPr>
      <w:r w:rsidRPr="001E6C5A">
        <w:rPr>
          <w:rFonts w:ascii="Arial" w:hAnsi="Arial"/>
          <w:b/>
        </w:rPr>
        <w:t>Table 6.2.1.3.3-16: Floor Taken (Step 24, Table 6.2.1.3.2-1;</w:t>
      </w:r>
      <w:r>
        <w:rPr>
          <w:rFonts w:ascii="Arial" w:hAnsi="Arial"/>
          <w:b/>
        </w:rPr>
        <w:br/>
      </w:r>
      <w:r w:rsidRPr="001E6C5A">
        <w:rPr>
          <w:rFonts w:ascii="Arial" w:hAnsi="Arial"/>
          <w: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014FD8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C70D7D6" w14:textId="7E537065"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5.5.6.7-1 condition</w:t>
            </w:r>
            <w:ins w:id="145" w:author="MCC160" w:date="2022-10-20T18:07:00Z">
              <w:r w:rsidR="001319AE">
                <w:rPr>
                  <w:rFonts w:ascii="Arial" w:eastAsia="MS Mincho" w:hAnsi="Arial"/>
                  <w:sz w:val="18"/>
                </w:rPr>
                <w:t xml:space="preserve"> </w:t>
              </w:r>
            </w:ins>
            <w:r w:rsidRPr="001E6C5A">
              <w:rPr>
                <w:rFonts w:ascii="Arial" w:eastAsia="MS Mincho" w:hAnsi="Arial"/>
                <w:sz w:val="18"/>
              </w:rPr>
              <w:t>EMERGENCY_CALL</w:t>
            </w:r>
          </w:p>
        </w:tc>
      </w:tr>
    </w:tbl>
    <w:p w14:paraId="504E8373" w14:textId="77777777" w:rsidR="00EB676A" w:rsidRPr="001E6C5A" w:rsidRDefault="00EB676A" w:rsidP="00EB676A"/>
    <w:p w14:paraId="6F15AC17" w14:textId="77777777" w:rsidR="00EB676A" w:rsidRPr="001E6C5A" w:rsidRDefault="00EB676A" w:rsidP="00EB676A">
      <w:pPr>
        <w:keepNext/>
        <w:keepLines/>
        <w:spacing w:before="60"/>
        <w:jc w:val="center"/>
        <w:rPr>
          <w:rFonts w:ascii="Arial" w:hAnsi="Arial"/>
          <w:b/>
        </w:rPr>
      </w:pPr>
      <w:r w:rsidRPr="001E6C5A">
        <w:rPr>
          <w:rFonts w:ascii="Arial" w:hAnsi="Arial"/>
          <w:b/>
        </w:rPr>
        <w:t>Table 6.2.1.3.3-17: Floor Idle (Step 31, Table 6.2.1.3.2-1;</w:t>
      </w:r>
      <w:r>
        <w:rPr>
          <w:rFonts w:ascii="Arial" w:hAnsi="Arial"/>
          <w:b/>
        </w:rPr>
        <w:br/>
      </w:r>
      <w:r w:rsidRPr="001E6C5A">
        <w:rPr>
          <w:rFonts w:ascii="Arial" w:hAnsi="Arial"/>
          <w:b/>
        </w:rPr>
        <w:t>step 3, TS 36.579-1 [2] Table 5.3A.15.3-1)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1E6C5A" w14:paraId="6A3ED5C4" w14:textId="77777777" w:rsidTr="00BC3F8D">
        <w:trPr>
          <w:cantSplit/>
        </w:trPr>
        <w:tc>
          <w:tcPr>
            <w:tcW w:w="9635" w:type="dxa"/>
            <w:tcBorders>
              <w:top w:val="single" w:sz="4" w:space="0" w:color="auto"/>
              <w:left w:val="single" w:sz="4" w:space="0" w:color="auto"/>
              <w:bottom w:val="single" w:sz="4" w:space="0" w:color="auto"/>
              <w:right w:val="single" w:sz="4" w:space="0" w:color="auto"/>
            </w:tcBorders>
            <w:hideMark/>
          </w:tcPr>
          <w:p w14:paraId="2D77DBF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36.579-1 [2], Table 5.5.6.6-1 condition</w:t>
            </w:r>
            <w:r w:rsidRPr="001E6C5A">
              <w:rPr>
                <w:rFonts w:ascii="Arial" w:eastAsia="MS Mincho" w:hAnsi="Arial"/>
                <w:sz w:val="18"/>
              </w:rPr>
              <w:t xml:space="preserve"> EMERGENCY_CALL</w:t>
            </w:r>
          </w:p>
        </w:tc>
      </w:tr>
    </w:tbl>
    <w:p w14:paraId="079BB924" w14:textId="77777777" w:rsidR="00EB676A" w:rsidRPr="001E6C5A" w:rsidRDefault="00EB676A" w:rsidP="00EB676A"/>
    <w:p w14:paraId="7C1A53FF" w14:textId="77777777" w:rsidR="00EB676A" w:rsidRPr="001E6C5A" w:rsidRDefault="00EB676A" w:rsidP="00EB676A">
      <w:pPr>
        <w:keepNext/>
        <w:keepLines/>
        <w:spacing w:before="120"/>
        <w:ind w:left="1134" w:hanging="1134"/>
        <w:outlineLvl w:val="2"/>
        <w:rPr>
          <w:rFonts w:ascii="Arial" w:hAnsi="Arial"/>
          <w:sz w:val="28"/>
        </w:rPr>
      </w:pPr>
      <w:bookmarkStart w:id="146" w:name="_Toc21006035"/>
      <w:bookmarkStart w:id="147" w:name="_Toc36037708"/>
      <w:bookmarkStart w:id="148" w:name="_Toc43837561"/>
      <w:bookmarkStart w:id="149" w:name="_Toc60995673"/>
      <w:bookmarkStart w:id="150" w:name="_Toc69159801"/>
      <w:bookmarkStart w:id="151" w:name="_Toc76583155"/>
      <w:bookmarkStart w:id="152" w:name="_Toc83808707"/>
      <w:bookmarkStart w:id="153" w:name="_Toc91233536"/>
      <w:bookmarkStart w:id="154" w:name="_Toc100349015"/>
      <w:bookmarkStart w:id="155" w:name="_Toc106787171"/>
      <w:r w:rsidRPr="001E6C5A">
        <w:rPr>
          <w:rFonts w:ascii="Arial" w:hAnsi="Arial"/>
          <w:sz w:val="28"/>
        </w:rPr>
        <w:t>6.2.2</w:t>
      </w:r>
      <w:r w:rsidRPr="001E6C5A">
        <w:rPr>
          <w:rFonts w:ascii="Arial" w:hAnsi="Arial"/>
          <w:sz w:val="28"/>
        </w:rPr>
        <w:tab/>
        <w:t>On-network / Private Call / On-demand / Automatic Commencement Mode / With Floor Control / Upgrade to Emergency Call / Cancellation of Emergency on User request / Client Terminated (CT)</w:t>
      </w:r>
      <w:bookmarkEnd w:id="146"/>
      <w:bookmarkEnd w:id="147"/>
      <w:bookmarkEnd w:id="148"/>
      <w:bookmarkEnd w:id="149"/>
      <w:bookmarkEnd w:id="150"/>
      <w:bookmarkEnd w:id="151"/>
      <w:bookmarkEnd w:id="152"/>
      <w:bookmarkEnd w:id="153"/>
      <w:bookmarkEnd w:id="154"/>
      <w:bookmarkEnd w:id="155"/>
    </w:p>
    <w:p w14:paraId="19154723" w14:textId="77777777" w:rsidR="00EB676A" w:rsidRPr="001E6C5A" w:rsidRDefault="00EB676A" w:rsidP="00EB676A">
      <w:pPr>
        <w:keepNext/>
        <w:keepLines/>
        <w:spacing w:before="120"/>
        <w:ind w:left="1985" w:hanging="1985"/>
        <w:rPr>
          <w:rFonts w:ascii="Arial" w:hAnsi="Arial"/>
        </w:rPr>
      </w:pPr>
      <w:r w:rsidRPr="001E6C5A">
        <w:rPr>
          <w:rFonts w:ascii="Arial" w:hAnsi="Arial"/>
        </w:rPr>
        <w:t>6.2.2.1</w:t>
      </w:r>
      <w:r w:rsidRPr="001E6C5A">
        <w:rPr>
          <w:rFonts w:ascii="Arial" w:hAnsi="Arial"/>
        </w:rPr>
        <w:tab/>
        <w:t>Test Purpose (TP)</w:t>
      </w:r>
    </w:p>
    <w:p w14:paraId="6056D9F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EF4A0C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and private emergency calls with automatic commencement }</w:t>
      </w:r>
    </w:p>
    <w:p w14:paraId="09CA1B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98883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Automatic Commencement Mode, no Force of automatic commencement, applying End-to-end communication security with Floor Control }</w:t>
      </w:r>
    </w:p>
    <w:p w14:paraId="7529684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accepting the establishment of an MCPTT private call, on-demand Automatic Commencement Mode applying End-to-end communication security with Floor Control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notifies the user for the call establishment }</w:t>
      </w:r>
    </w:p>
    <w:p w14:paraId="5091DD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E4DDA0"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516EB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On-demand Automatic Commencement Mode Private Call with Floor Control }</w:t>
      </w:r>
    </w:p>
    <w:p w14:paraId="2B47776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FBC948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engages in communication with the inviting MCPTT User }</w:t>
      </w:r>
    </w:p>
    <w:p w14:paraId="309A6D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(Floor granting/release/deny) applying Floor Control confidentiality and integrity protection }</w:t>
      </w:r>
    </w:p>
    <w:p w14:paraId="2F6AE10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2483CC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FCF8C"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48D9E50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private call, on-demand Automatic Commencement Mode with Floor Control }</w:t>
      </w:r>
    </w:p>
    <w:p w14:paraId="6A334B9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CE73C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upgrade of the ongoing MCPTT private call to an MCPTT emergency private call with floor control }</w:t>
      </w:r>
    </w:p>
    <w:p w14:paraId="5DF72C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upon sending SIP 200 (OK) message considers the call as being upgraded to emergency private call (emergency private call state = "MEPC 3: emergency-pc-granted") }</w:t>
      </w:r>
    </w:p>
    <w:p w14:paraId="6E6818F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A9388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D6B149" w14:textId="77777777" w:rsidR="00EB676A" w:rsidRPr="001E6C5A" w:rsidRDefault="00EB676A" w:rsidP="00EB676A">
      <w:pPr>
        <w:keepNext/>
        <w:keepLines/>
        <w:spacing w:before="120"/>
        <w:ind w:left="1985" w:hanging="1985"/>
        <w:rPr>
          <w:rFonts w:ascii="Arial" w:hAnsi="Arial"/>
        </w:rPr>
      </w:pPr>
      <w:r w:rsidRPr="001E6C5A">
        <w:rPr>
          <w:rFonts w:ascii="Arial" w:hAnsi="Arial"/>
        </w:rPr>
        <w:t>(4)</w:t>
      </w:r>
    </w:p>
    <w:p w14:paraId="5F5C2C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On-demand Automatic Commencement Mode Private Call to emergency private call }</w:t>
      </w:r>
    </w:p>
    <w:p w14:paraId="6E2671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3E29E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continues communication with the invited MCPTT User }</w:t>
      </w:r>
    </w:p>
    <w:p w14:paraId="37F70D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respects the floor control imposed by the MCPTT Server including being able to handle override requested by the inviting MCPTT user and applying Floor Control confidentiality and integrity protection }</w:t>
      </w:r>
    </w:p>
    <w:p w14:paraId="1BD5DA6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6279E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DA228" w14:textId="77777777" w:rsidR="00EB676A" w:rsidRPr="001E6C5A" w:rsidRDefault="00EB676A" w:rsidP="00EB676A">
      <w:pPr>
        <w:keepNext/>
        <w:keepLines/>
        <w:spacing w:before="120"/>
        <w:ind w:left="1985" w:hanging="1985"/>
        <w:rPr>
          <w:rFonts w:ascii="Arial" w:hAnsi="Arial"/>
        </w:rPr>
      </w:pPr>
      <w:r w:rsidRPr="001E6C5A">
        <w:rPr>
          <w:rFonts w:ascii="Arial" w:hAnsi="Arial"/>
        </w:rPr>
        <w:t>(5)</w:t>
      </w:r>
    </w:p>
    <w:p w14:paraId="7F72D43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upgraded an On-demand Automatic Commencement Mode Private Call to an Emergency Private Call }</w:t>
      </w:r>
    </w:p>
    <w:p w14:paraId="7344FDB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8C6B33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to cancel the ongoing MCPTT emergency private call }</w:t>
      </w:r>
    </w:p>
    <w:p w14:paraId="39D54AE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considers the emergency condition cancelled and the call being reverted back to MCPTT Private Call }</w:t>
      </w:r>
    </w:p>
    <w:p w14:paraId="46A81DB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A8806F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7FE848" w14:textId="77777777" w:rsidR="00EB676A" w:rsidRPr="001E6C5A" w:rsidRDefault="00EB676A" w:rsidP="00EB676A">
      <w:pPr>
        <w:keepNext/>
        <w:keepLines/>
        <w:spacing w:before="120"/>
        <w:ind w:left="1985" w:hanging="1985"/>
        <w:rPr>
          <w:rFonts w:ascii="Arial" w:hAnsi="Arial"/>
        </w:rPr>
      </w:pPr>
      <w:r w:rsidRPr="001E6C5A">
        <w:rPr>
          <w:rFonts w:ascii="Arial" w:hAnsi="Arial"/>
        </w:rPr>
        <w:t>(6)</w:t>
      </w:r>
    </w:p>
    <w:p w14:paraId="38FECE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t>
      </w:r>
    </w:p>
    <w:p w14:paraId="22499A0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CA5F5F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termination of the ongoing MCPTT private call }</w:t>
      </w:r>
    </w:p>
    <w:p w14:paraId="05D940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7A7CCA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06740C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C07C0" w14:textId="77777777" w:rsidR="00EB676A" w:rsidRPr="001E6C5A" w:rsidRDefault="00EB676A" w:rsidP="00EB676A">
      <w:pPr>
        <w:keepNext/>
        <w:keepLines/>
        <w:spacing w:before="120"/>
        <w:ind w:left="1985" w:hanging="1985"/>
        <w:rPr>
          <w:rFonts w:ascii="Arial" w:hAnsi="Arial"/>
        </w:rPr>
      </w:pPr>
      <w:r w:rsidRPr="001E6C5A">
        <w:rPr>
          <w:rFonts w:ascii="Arial" w:hAnsi="Arial"/>
        </w:rPr>
        <w:t>6.2.2.2</w:t>
      </w:r>
      <w:r w:rsidRPr="001E6C5A">
        <w:rPr>
          <w:rFonts w:ascii="Arial" w:hAnsi="Arial"/>
        </w:rPr>
        <w:tab/>
        <w:t>Conformance requirements</w:t>
      </w:r>
    </w:p>
    <w:p w14:paraId="18323036" w14:textId="77777777" w:rsidR="00EB676A" w:rsidRPr="001E6C5A" w:rsidRDefault="00EB676A" w:rsidP="00EB676A">
      <w:r w:rsidRPr="001E6C5A">
        <w:t xml:space="preserve">References: The conformance requirements covered in the present TC are specified in: TS 24.379 clauses 4.6.2, 4.7, 6.2.2, 6.2.3.1.1, 6.2.6, 11.1.1.2.1.2, 11.1.1.2.1.3, </w:t>
      </w:r>
      <w:r w:rsidRPr="001E6C5A">
        <w:rPr>
          <w:lang w:eastAsia="ko-KR"/>
        </w:rPr>
        <w:t>11.1.3.1.1.2, TS 24.380 clauses 4.1.1.2, 5.2.1, 5.2.2, 12.1.2.2, 13.1, 13.3.3, TS 33.180, clause 5.3.4</w:t>
      </w:r>
      <w:r w:rsidRPr="001E6C5A">
        <w:t>. Unless otherwise stated these are Rel-13 requirements.</w:t>
      </w:r>
    </w:p>
    <w:p w14:paraId="58704AD4" w14:textId="77777777" w:rsidR="00EB676A" w:rsidRPr="001E6C5A" w:rsidRDefault="00EB676A" w:rsidP="00EB676A">
      <w:r w:rsidRPr="001E6C5A">
        <w:t>[TS 24.379, clause 4.6.2]</w:t>
      </w:r>
    </w:p>
    <w:p w14:paraId="66F37E3B" w14:textId="77777777" w:rsidR="00EB676A" w:rsidRPr="001E6C5A" w:rsidRDefault="00EB676A" w:rsidP="00EB676A">
      <w:r w:rsidRPr="001E6C5A">
        <w:t>Key aspects of MCPTT emergency private calls include:</w:t>
      </w:r>
    </w:p>
    <w:p w14:paraId="263E87C2" w14:textId="77777777" w:rsidR="00EB676A" w:rsidRPr="001E6C5A" w:rsidRDefault="00EB676A" w:rsidP="00EB676A">
      <w:pPr>
        <w:ind w:left="568" w:hanging="284"/>
      </w:pPr>
      <w:r w:rsidRPr="001E6C5A">
        <w:t>-</w:t>
      </w:r>
      <w:r w:rsidRPr="001E6C5A">
        <w:tab/>
        <w:t>adjusted EPS bearer priority for both participants whether or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1E6C5A">
        <w:t>holmberg</w:t>
      </w:r>
      <w:proofErr w:type="spellEnd"/>
      <w:r w:rsidRPr="001E6C5A">
        <w:t>-dispatch-</w:t>
      </w:r>
      <w:proofErr w:type="spellStart"/>
      <w:r w:rsidRPr="001E6C5A">
        <w:t>mcptt</w:t>
      </w:r>
      <w:proofErr w:type="spellEnd"/>
      <w:r w:rsidRPr="001E6C5A">
        <w:t>-</w:t>
      </w:r>
      <w:proofErr w:type="spellStart"/>
      <w:r w:rsidRPr="001E6C5A">
        <w:t>rp</w:t>
      </w:r>
      <w:proofErr w:type="spellEnd"/>
      <w:r w:rsidRPr="001E6C5A">
        <w:t>-namespace [48];</w:t>
      </w:r>
    </w:p>
    <w:p w14:paraId="47EAEDA6" w14:textId="77777777" w:rsidR="00EB676A" w:rsidRPr="001E6C5A" w:rsidRDefault="00EB676A" w:rsidP="00EB676A">
      <w:pPr>
        <w:ind w:left="568" w:hanging="284"/>
      </w:pPr>
      <w:r w:rsidRPr="001E6C5A">
        <w:t>-</w:t>
      </w:r>
      <w:r w:rsidRPr="001E6C5A">
        <w:tab/>
        <w:t>the initiator of the MCPTT emergency private call can override the other MCPTT user in the MCPTT emergency private call unless that user also has their MCPTT emergency state set;</w:t>
      </w:r>
    </w:p>
    <w:p w14:paraId="1AABE0C9" w14:textId="77777777" w:rsidR="00EB676A" w:rsidRPr="001E6C5A" w:rsidRDefault="00EB676A" w:rsidP="00EB676A">
      <w:pPr>
        <w:ind w:left="568" w:hanging="284"/>
      </w:pPr>
      <w:r w:rsidRPr="001E6C5A">
        <w:t>...</w:t>
      </w:r>
    </w:p>
    <w:p w14:paraId="4EDB2C93" w14:textId="77777777" w:rsidR="00EB676A" w:rsidRPr="001E6C5A" w:rsidRDefault="00EB676A" w:rsidP="00EB676A">
      <w:pPr>
        <w:ind w:left="568" w:hanging="284"/>
      </w:pPr>
      <w:r w:rsidRPr="001E6C5A">
        <w:t>-</w:t>
      </w:r>
      <w:r w:rsidRPr="001E6C5A">
        <w:tab/>
        <w:t>restoration of normal floor control priority participants when the emergency elevated priority is cancelled;</w:t>
      </w:r>
    </w:p>
    <w:p w14:paraId="4949EE06" w14:textId="77777777" w:rsidR="00EB676A" w:rsidRPr="001E6C5A" w:rsidRDefault="00EB676A" w:rsidP="00EB676A">
      <w:pPr>
        <w:ind w:left="568" w:hanging="284"/>
      </w:pPr>
      <w:r w:rsidRPr="001E6C5A">
        <w:t>...</w:t>
      </w:r>
    </w:p>
    <w:p w14:paraId="343D483A" w14:textId="77777777" w:rsidR="00EB676A" w:rsidRPr="001E6C5A" w:rsidRDefault="00EB676A" w:rsidP="00EB676A">
      <w:pPr>
        <w:ind w:left="568" w:hanging="284"/>
      </w:pPr>
      <w:r w:rsidRPr="001E6C5A">
        <w:t>-</w:t>
      </w:r>
      <w:r w:rsidRPr="001E6C5A">
        <w:tab/>
        <w:t>requires the targeted MCPTT user to be authorised to receive an MCPTT emergency private call;</w:t>
      </w:r>
    </w:p>
    <w:p w14:paraId="2E08B010" w14:textId="77777777" w:rsidR="00EB676A" w:rsidRPr="001E6C5A" w:rsidRDefault="00EB676A" w:rsidP="00EB676A">
      <w:r w:rsidRPr="001E6C5A">
        <w:t>[TS 24.379, clause 4.7]</w:t>
      </w:r>
    </w:p>
    <w:p w14:paraId="1E572B3C" w14:textId="77777777" w:rsidR="00EB676A" w:rsidRPr="001E6C5A" w:rsidRDefault="00EB676A" w:rsidP="00EB676A">
      <w:r w:rsidRPr="001E6C5A">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112252F9" w14:textId="77777777" w:rsidR="00EB676A" w:rsidRPr="001E6C5A" w:rsidRDefault="00EB676A" w:rsidP="00EB676A">
      <w:r w:rsidRPr="001E6C5A">
        <w:t>...</w:t>
      </w:r>
    </w:p>
    <w:p w14:paraId="6CD5DA72" w14:textId="77777777" w:rsidR="00EB676A" w:rsidRPr="001E6C5A" w:rsidRDefault="00EB676A" w:rsidP="00EB676A">
      <w:r w:rsidRPr="001E6C5A">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1E6C5A">
        <w:t>mgmt</w:t>
      </w:r>
      <w:proofErr w:type="spellEnd"/>
      <w:r w:rsidRPr="001E6C5A">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632A25E6" w14:textId="77777777" w:rsidR="00EB676A" w:rsidRPr="001E6C5A" w:rsidRDefault="00EB676A" w:rsidP="00EB676A">
      <w:r w:rsidRPr="001E6C5A">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62FCC457" w14:textId="77777777" w:rsidR="00EB676A" w:rsidRPr="001E6C5A" w:rsidRDefault="00EB676A" w:rsidP="00EB676A">
      <w:r w:rsidRPr="001E6C5A">
        <w:t>[TS 33.180, clause 5.3.4]</w:t>
      </w:r>
    </w:p>
    <w:p w14:paraId="16052B01" w14:textId="77777777" w:rsidR="00EB676A" w:rsidRPr="001E6C5A" w:rsidRDefault="00EB676A" w:rsidP="00EB676A">
      <w:pPr>
        <w:keepNext/>
        <w:keepLines/>
      </w:pPr>
      <w:r w:rsidRPr="001E6C5A">
        <w:t>End-to-end communication security for either group or private calls requires the provisioning of key material from the KMS. The key material provisioned to each user is listed below:</w:t>
      </w:r>
    </w:p>
    <w:p w14:paraId="5F4F8055" w14:textId="77777777" w:rsidR="00EB676A" w:rsidRPr="001E6C5A" w:rsidRDefault="00EB676A" w:rsidP="00EB676A">
      <w:pPr>
        <w:ind w:left="568" w:hanging="284"/>
      </w:pPr>
      <w:r w:rsidRPr="001E6C5A">
        <w:t>-</w:t>
      </w:r>
      <w:r w:rsidRPr="001E6C5A">
        <w:tab/>
        <w:t xml:space="preserve">A </w:t>
      </w:r>
      <w:proofErr w:type="spellStart"/>
      <w:r w:rsidRPr="001E6C5A">
        <w:t>KMSInit</w:t>
      </w:r>
      <w:proofErr w:type="spellEnd"/>
      <w:r w:rsidRPr="001E6C5A">
        <w:t xml:space="preserve"> Response contains the Home KMS Certificate (domain specific key material associated to the KMS), and may contain:</w:t>
      </w:r>
    </w:p>
    <w:p w14:paraId="07FB14D9"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the offline-provisioned, bootstrap </w:t>
      </w:r>
      <w:proofErr w:type="spellStart"/>
      <w:r w:rsidRPr="001E6C5A">
        <w:t>TrK</w:t>
      </w:r>
      <w:proofErr w:type="spellEnd"/>
      <w:r w:rsidRPr="001E6C5A">
        <w:t>).</w:t>
      </w:r>
    </w:p>
    <w:p w14:paraId="465B85C0" w14:textId="77777777" w:rsidR="00EB676A" w:rsidRPr="001E6C5A" w:rsidRDefault="00EB676A" w:rsidP="00EB676A">
      <w:pPr>
        <w:ind w:left="568" w:hanging="284"/>
      </w:pPr>
      <w:r w:rsidRPr="001E6C5A">
        <w:t>-</w:t>
      </w:r>
      <w:r w:rsidRPr="001E6C5A">
        <w:tab/>
        <w:t xml:space="preserve">A </w:t>
      </w:r>
      <w:proofErr w:type="spellStart"/>
      <w:r w:rsidRPr="001E6C5A">
        <w:t>KMSKeyProv</w:t>
      </w:r>
      <w:proofErr w:type="spellEnd"/>
      <w:r w:rsidRPr="001E6C5A">
        <w:t xml:space="preserve"> Response contains zero, or more, </w:t>
      </w:r>
      <w:proofErr w:type="spellStart"/>
      <w:r w:rsidRPr="001E6C5A">
        <w:t>KMSKeySets</w:t>
      </w:r>
      <w:proofErr w:type="spellEnd"/>
      <w:r w:rsidRPr="001E6C5A">
        <w:t xml:space="preserve"> and may contain:</w:t>
      </w:r>
    </w:p>
    <w:p w14:paraId="4026E414" w14:textId="77777777" w:rsidR="00EB676A" w:rsidRPr="001E6C5A" w:rsidRDefault="00EB676A" w:rsidP="00EB676A">
      <w:pPr>
        <w:ind w:left="851" w:hanging="284"/>
      </w:pPr>
      <w:r w:rsidRPr="001E6C5A">
        <w:t>-</w:t>
      </w:r>
      <w:r w:rsidRPr="001E6C5A">
        <w:tab/>
        <w:t xml:space="preserve">An updated </w:t>
      </w:r>
      <w:proofErr w:type="spellStart"/>
      <w:r w:rsidRPr="001E6C5A">
        <w:t>TrK</w:t>
      </w:r>
      <w:proofErr w:type="spellEnd"/>
      <w:r w:rsidRPr="001E6C5A">
        <w:t xml:space="preserve"> for the user (to replace existing </w:t>
      </w:r>
      <w:proofErr w:type="spellStart"/>
      <w:r w:rsidRPr="001E6C5A">
        <w:t>TrK</w:t>
      </w:r>
      <w:proofErr w:type="spellEnd"/>
      <w:r w:rsidRPr="001E6C5A">
        <w:t>).</w:t>
      </w:r>
    </w:p>
    <w:p w14:paraId="2F089820" w14:textId="77777777" w:rsidR="00EB676A" w:rsidRPr="001E6C5A" w:rsidRDefault="00EB676A" w:rsidP="00EB676A">
      <w:pPr>
        <w:ind w:left="568" w:hanging="284"/>
      </w:pPr>
      <w:r w:rsidRPr="001E6C5A">
        <w:t>-</w:t>
      </w:r>
      <w:r w:rsidRPr="001E6C5A">
        <w:tab/>
        <w:t xml:space="preserve">A </w:t>
      </w:r>
      <w:proofErr w:type="spellStart"/>
      <w:r w:rsidRPr="001E6C5A">
        <w:t>KMSCertCache</w:t>
      </w:r>
      <w:proofErr w:type="spellEnd"/>
      <w:r w:rsidRPr="001E6C5A">
        <w:t xml:space="preserve"> Response may contain:</w:t>
      </w:r>
    </w:p>
    <w:p w14:paraId="77C0DAB0" w14:textId="77777777" w:rsidR="00EB676A" w:rsidRPr="001E6C5A" w:rsidRDefault="00EB676A" w:rsidP="00EB676A">
      <w:pPr>
        <w:ind w:left="851" w:hanging="284"/>
      </w:pPr>
      <w:r w:rsidRPr="001E6C5A">
        <w:t>-</w:t>
      </w:r>
      <w:r w:rsidRPr="001E6C5A">
        <w:tab/>
        <w:t>Home KMS Certificate(s) (current, updated or future).</w:t>
      </w:r>
    </w:p>
    <w:p w14:paraId="3C9294B0" w14:textId="77777777" w:rsidR="00EB676A" w:rsidRPr="001E6C5A" w:rsidRDefault="00EB676A" w:rsidP="00EB676A">
      <w:pPr>
        <w:ind w:left="851" w:hanging="284"/>
      </w:pPr>
      <w:r w:rsidRPr="001E6C5A">
        <w:t>-</w:t>
      </w:r>
      <w:r w:rsidRPr="001E6C5A">
        <w:tab/>
        <w:t>External KMS Certificates. This is domain specific key material associated with other KMSs. It is required to enable secure communications across security domains.</w:t>
      </w:r>
    </w:p>
    <w:p w14:paraId="5E5EFC6D" w14:textId="77777777" w:rsidR="00EB676A" w:rsidRPr="001E6C5A" w:rsidRDefault="00EB676A" w:rsidP="00EB676A">
      <w:r w:rsidRPr="001E6C5A">
        <w:t>[TS 24.379, clause 6.2.2]</w:t>
      </w:r>
    </w:p>
    <w:p w14:paraId="7D06CF4A"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94B4717" w14:textId="77777777" w:rsidR="00EB676A" w:rsidRPr="001E6C5A" w:rsidRDefault="00EB676A" w:rsidP="00EB676A">
      <w:r w:rsidRPr="001E6C5A">
        <w:t>When composing an SDP answer, the MCPTT client:</w:t>
      </w:r>
    </w:p>
    <w:p w14:paraId="27F304EA"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31104A65"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5902BFCF"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9854E1A"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6A12167B"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52F5611F"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A9BC671"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3518B145"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0F558434"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5EBD7417"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w:t>
      </w:r>
    </w:p>
    <w:p w14:paraId="251B6ED9" w14:textId="77777777" w:rsidR="00EB676A" w:rsidRPr="001E6C5A" w:rsidRDefault="00EB676A" w:rsidP="00EB676A">
      <w:r w:rsidRPr="001E6C5A">
        <w:t>[TS 24.379, clause 6.2.3.1.1]</w:t>
      </w:r>
    </w:p>
    <w:p w14:paraId="2878422A" w14:textId="77777777" w:rsidR="00EB676A" w:rsidRPr="001E6C5A" w:rsidRDefault="00EB676A" w:rsidP="00EB676A">
      <w:pPr>
        <w:rPr>
          <w:lang w:eastAsia="ko-KR"/>
        </w:rPr>
      </w:pPr>
      <w:r w:rsidRPr="001E6C5A">
        <w:rPr>
          <w:lang w:eastAsia="ko-KR"/>
        </w:rPr>
        <w:t>When performing the automatic commencement mode procedures, the MCPTT client:</w:t>
      </w:r>
    </w:p>
    <w:p w14:paraId="288F1C1A"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1535D8EE"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4DCFE0E0"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3AF2D6FA"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112E1A5A"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30B5A6E5" w14:textId="77777777" w:rsidR="00EB676A" w:rsidRPr="001E6C5A" w:rsidRDefault="00EB676A" w:rsidP="00EB676A">
      <w:pPr>
        <w:ind w:left="568" w:hanging="284"/>
      </w:pPr>
      <w:r w:rsidRPr="001E6C5A">
        <w:t>...</w:t>
      </w:r>
    </w:p>
    <w:p w14:paraId="43D05B82"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2B536C89"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3A77833C"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15F268DF" w14:textId="77777777" w:rsidR="00EB676A" w:rsidRPr="001E6C5A" w:rsidRDefault="00EB676A" w:rsidP="00EB676A">
      <w:pPr>
        <w:ind w:left="568" w:hanging="284"/>
        <w:rPr>
          <w:lang w:eastAsia="ko-KR"/>
        </w:rPr>
      </w:pPr>
      <w:r w:rsidRPr="001E6C5A">
        <w:rPr>
          <w:lang w:eastAsia="ko-KR"/>
        </w:rPr>
        <w:t>...</w:t>
      </w:r>
    </w:p>
    <w:p w14:paraId="0FADDED9"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C4AE847"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00BD9D2D" w14:textId="77777777" w:rsidR="00EB676A" w:rsidRPr="001E6C5A" w:rsidRDefault="00EB676A" w:rsidP="00EB676A">
      <w:r w:rsidRPr="001E6C5A">
        <w:t>[TS 24.379, clause 6.2.6]</w:t>
      </w:r>
    </w:p>
    <w:p w14:paraId="05436F5D" w14:textId="77777777" w:rsidR="00EB676A" w:rsidRPr="001E6C5A" w:rsidRDefault="00EB676A" w:rsidP="00EB676A">
      <w:r w:rsidRPr="001E6C5A">
        <w:t>Upon receiving a SIP BYE request, the MCPTT client:</w:t>
      </w:r>
    </w:p>
    <w:p w14:paraId="0713F61E"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23D585C5"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17998DC" w14:textId="77777777" w:rsidR="00EB676A" w:rsidRPr="001E6C5A" w:rsidRDefault="00EB676A" w:rsidP="00EB676A">
      <w:r w:rsidRPr="001E6C5A">
        <w:t>[TS 24.379, clause 11.1.1.2.1.2]</w:t>
      </w:r>
    </w:p>
    <w:p w14:paraId="40EA081D"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6D46125B" w14:textId="77777777" w:rsidR="00EB676A" w:rsidRPr="001E6C5A" w:rsidRDefault="00EB676A" w:rsidP="00EB676A">
      <w:pPr>
        <w:rPr>
          <w:lang w:eastAsia="ko-KR"/>
        </w:rPr>
      </w:pPr>
      <w:r w:rsidRPr="001E6C5A">
        <w:rPr>
          <w:lang w:eastAsia="ko-KR"/>
        </w:rPr>
        <w:t>The MCPTT client:</w:t>
      </w:r>
    </w:p>
    <w:p w14:paraId="343B1463" w14:textId="77777777" w:rsidR="00EB676A" w:rsidRPr="001E6C5A" w:rsidRDefault="00EB676A" w:rsidP="00EB676A">
      <w:pPr>
        <w:ind w:left="568" w:hanging="284"/>
        <w:rPr>
          <w:lang w:eastAsia="ko-KR"/>
        </w:rPr>
      </w:pPr>
      <w:r w:rsidRPr="001E6C5A">
        <w:rPr>
          <w:lang w:eastAsia="ko-KR"/>
        </w:rPr>
        <w:t>...</w:t>
      </w:r>
    </w:p>
    <w:p w14:paraId="5989E006" w14:textId="77777777" w:rsidR="00EB676A" w:rsidRPr="001E6C5A" w:rsidRDefault="00EB676A" w:rsidP="00EB676A">
      <w:pPr>
        <w:ind w:left="568" w:hanging="284"/>
      </w:pPr>
      <w:r w:rsidRPr="001E6C5A">
        <w:t>3)</w:t>
      </w:r>
      <w:r w:rsidRPr="001E6C5A">
        <w:tab/>
        <w:t>if the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196419A7"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INVITE request for an MCPTT emergency private call and:</w:t>
      </w:r>
    </w:p>
    <w:p w14:paraId="3038DC7B"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106F3919" w14:textId="77777777" w:rsidR="00EB676A" w:rsidRPr="001E6C5A" w:rsidRDefault="00EB676A" w:rsidP="00EB676A">
      <w:pPr>
        <w:ind w:left="1135" w:hanging="284"/>
      </w:pPr>
      <w:r w:rsidRPr="001E6C5A">
        <w:t>...</w:t>
      </w:r>
    </w:p>
    <w:p w14:paraId="15EE2277"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6BACF36A"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65030E96"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41536BAE" w14:textId="77777777" w:rsidR="00EB676A" w:rsidRPr="001E6C5A" w:rsidRDefault="00EB676A" w:rsidP="00EB676A">
      <w:pPr>
        <w:ind w:left="851" w:hanging="284"/>
      </w:pPr>
      <w:r w:rsidRPr="001E6C5A">
        <w:t>b)</w:t>
      </w:r>
      <w:r w:rsidRPr="001E6C5A">
        <w:tab/>
        <w:t>shall convert the MCPTT ID to a UID as described in 3GPP TS 33.179 [46];</w:t>
      </w:r>
    </w:p>
    <w:p w14:paraId="3856CE39"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75323CA4"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234D5AEA" w14:textId="77777777" w:rsidR="00EB676A" w:rsidRPr="001E6C5A" w:rsidRDefault="00EB676A" w:rsidP="00EB676A">
      <w:pPr>
        <w:ind w:left="851" w:hanging="284"/>
      </w:pPr>
      <w:r w:rsidRPr="001E6C5A">
        <w:t>e)</w:t>
      </w:r>
      <w:r w:rsidRPr="001E6C5A">
        <w:tab/>
        <w:t>if the signature of the MIKEY-SAKKE I_MESSAGE was successfully validated:</w:t>
      </w:r>
    </w:p>
    <w:p w14:paraId="69A575E2"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0BA845C2" w14:textId="77777777" w:rsidR="00EB676A" w:rsidRPr="001E6C5A" w:rsidRDefault="00EB676A" w:rsidP="00EB676A">
      <w:pPr>
        <w:ind w:left="1135" w:hanging="284"/>
      </w:pPr>
      <w:r w:rsidRPr="001E6C5A">
        <w:t>ii)</w:t>
      </w:r>
      <w:r w:rsidRPr="001E6C5A">
        <w:tab/>
        <w:t>shall extract the PCK-ID, from the payload as specified in 3GPP TS 33.179 [46];</w:t>
      </w:r>
    </w:p>
    <w:p w14:paraId="5188D11B"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08CAEA67"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6B8F32FA" w14:textId="77777777" w:rsidR="00EB676A" w:rsidRPr="001E6C5A" w:rsidRDefault="00EB676A" w:rsidP="00EB676A">
      <w:pPr>
        <w:ind w:left="568" w:hanging="284"/>
        <w:rPr>
          <w:lang w:eastAsia="ko-KR"/>
        </w:rPr>
      </w:pPr>
      <w:r w:rsidRPr="001E6C5A">
        <w:rPr>
          <w:lang w:eastAsia="ko-KR"/>
        </w:rPr>
        <w:t>6)</w:t>
      </w:r>
      <w:r w:rsidRPr="001E6C5A">
        <w:rPr>
          <w:lang w:eastAsia="ko-KR"/>
        </w:rPr>
        <w:tab/>
        <w:t>may display to the MCPTT user the MCPTT ID of the inviting MCPTT user;</w:t>
      </w:r>
    </w:p>
    <w:p w14:paraId="6FA39E8C"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73065944"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559B8202" w14:textId="77777777" w:rsidR="00EB676A" w:rsidRPr="001E6C5A" w:rsidRDefault="00EB676A" w:rsidP="00EB676A">
      <w:r w:rsidRPr="001E6C5A">
        <w:t>[TS 24.379, clause 11.1.1.2.1.3]</w:t>
      </w:r>
    </w:p>
    <w:p w14:paraId="49D76DC1" w14:textId="77777777" w:rsidR="00EB676A" w:rsidRPr="001E6C5A" w:rsidRDefault="00EB676A" w:rsidP="00EB676A">
      <w:pPr>
        <w:rPr>
          <w:lang w:eastAsia="ko-KR"/>
        </w:rPr>
      </w:pPr>
      <w:r w:rsidRPr="001E6C5A">
        <w:t>Upon receipt of a SIP re-INVITE request for an existing private call session, the MCPTT client shall:</w:t>
      </w:r>
    </w:p>
    <w:p w14:paraId="689A5596" w14:textId="77777777" w:rsidR="00EB676A" w:rsidRPr="001E6C5A" w:rsidRDefault="00EB676A" w:rsidP="00EB676A">
      <w:pPr>
        <w:ind w:left="568" w:hanging="284"/>
      </w:pPr>
      <w:r w:rsidRPr="001E6C5A">
        <w:t>1)</w:t>
      </w:r>
      <w:r w:rsidRPr="001E6C5A">
        <w:tab/>
        <w:t>if the SIP re-INVITE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03D2387B"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re-INVITE request to upgrade this call to an MCPTT emergency private call and:</w:t>
      </w:r>
    </w:p>
    <w:p w14:paraId="32CD8A1F"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12388D06" w14:textId="77777777" w:rsidR="00EB676A" w:rsidRPr="001E6C5A" w:rsidRDefault="00EB676A" w:rsidP="00EB676A">
      <w:pPr>
        <w:ind w:left="1135" w:hanging="284"/>
      </w:pPr>
      <w:r w:rsidRPr="001E6C5A">
        <w:t>ii)</w:t>
      </w:r>
      <w:r w:rsidRPr="001E6C5A">
        <w:tab/>
        <w:t>if the &lt;alert-</w:t>
      </w:r>
      <w:proofErr w:type="spellStart"/>
      <w:r w:rsidRPr="001E6C5A">
        <w:t>ind</w:t>
      </w:r>
      <w:proofErr w:type="spellEnd"/>
      <w:r w:rsidRPr="001E6C5A">
        <w:t>&gt; element is set to "true", should display to the MCPTT user an indication of the MCPTT emergency alert and associated information; and</w:t>
      </w:r>
    </w:p>
    <w:p w14:paraId="1E86D6C7"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35EA6197" w14:textId="77777777" w:rsidR="00EB676A" w:rsidRPr="001E6C5A" w:rsidRDefault="00EB676A" w:rsidP="00EB676A">
      <w:pPr>
        <w:ind w:left="568" w:hanging="284"/>
      </w:pPr>
      <w:r w:rsidRPr="001E6C5A">
        <w:t>2)</w:t>
      </w:r>
      <w:r w:rsidRPr="001E6C5A">
        <w:tab/>
        <w:t>if the SIP re-INVITE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"false":</w:t>
      </w:r>
    </w:p>
    <w:p w14:paraId="7BAEBAC3"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re-INVITE request to downgrade this emergency private call to a normal priority private call and:</w:t>
      </w:r>
    </w:p>
    <w:p w14:paraId="793FD408"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sender of the SIP re-INVITE request contained in the &lt;</w:t>
      </w:r>
      <w:proofErr w:type="spellStart"/>
      <w:r w:rsidRPr="001E6C5A">
        <w:t>mcptt</w:t>
      </w:r>
      <w:proofErr w:type="spellEnd"/>
      <w:r w:rsidRPr="001E6C5A">
        <w:t>-calling-user-id&gt; element of the application/vnd.3gpp.mcptt-info+xml MIME body; and</w:t>
      </w:r>
    </w:p>
    <w:p w14:paraId="20B6273A" w14:textId="77777777" w:rsidR="00EB676A" w:rsidRPr="001E6C5A" w:rsidRDefault="00EB676A" w:rsidP="00EB676A">
      <w:pPr>
        <w:ind w:left="1135" w:hanging="284"/>
      </w:pPr>
      <w:r w:rsidRPr="001E6C5A">
        <w:t>..</w:t>
      </w:r>
    </w:p>
    <w:p w14:paraId="070B9A57" w14:textId="77777777" w:rsidR="00EB676A" w:rsidRPr="001E6C5A" w:rsidRDefault="00EB676A" w:rsidP="00EB676A">
      <w:pPr>
        <w:ind w:left="851" w:hanging="284"/>
      </w:pPr>
      <w:r w:rsidRPr="001E6C5A">
        <w:t>b)</w:t>
      </w:r>
      <w:r w:rsidRPr="001E6C5A">
        <w:tab/>
        <w:t>shall set the MCPTT emergency private priority state to "MEPP 1: no-emergency" for this private call; and</w:t>
      </w:r>
    </w:p>
    <w:p w14:paraId="632CACE8" w14:textId="77777777" w:rsidR="00EB676A" w:rsidRPr="001E6C5A" w:rsidRDefault="00EB676A" w:rsidP="00EB676A">
      <w:pPr>
        <w:ind w:left="851" w:hanging="284"/>
      </w:pPr>
      <w:r w:rsidRPr="001E6C5A">
        <w:t>c)</w:t>
      </w:r>
      <w:r w:rsidRPr="001E6C5A">
        <w:tab/>
        <w:t>if the MCPTT emergency private call state of the call is set to "MEPC 3: emergency-call-granted", shall set the MCPTT emergency private call state of the call to "MEPC 1: emergency-pc-capable";</w:t>
      </w:r>
    </w:p>
    <w:p w14:paraId="43F22E0D" w14:textId="77777777" w:rsidR="00EB676A" w:rsidRPr="001E6C5A" w:rsidRDefault="00EB676A" w:rsidP="00EB676A">
      <w:pPr>
        <w:ind w:left="568" w:hanging="284"/>
        <w:rPr>
          <w:lang w:eastAsia="ko-KR"/>
        </w:rPr>
      </w:pPr>
      <w:r w:rsidRPr="001E6C5A">
        <w:t>3)</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3CDD8689" w14:textId="77777777" w:rsidR="00EB676A" w:rsidRPr="001E6C5A" w:rsidRDefault="00EB676A" w:rsidP="00EB676A">
      <w:pPr>
        <w:ind w:left="568" w:hanging="284"/>
        <w:rPr>
          <w:lang w:eastAsia="ko-KR"/>
        </w:rPr>
      </w:pPr>
      <w:r w:rsidRPr="001E6C5A">
        <w:t>4)</w:t>
      </w:r>
      <w:r w:rsidRPr="001E6C5A">
        <w:tab/>
        <w:t xml:space="preserve">may display to the MCPTT </w:t>
      </w:r>
      <w:r w:rsidRPr="001E6C5A">
        <w:rPr>
          <w:lang w:eastAsia="ko-KR"/>
        </w:rPr>
        <w:t>u</w:t>
      </w:r>
      <w:r w:rsidRPr="001E6C5A">
        <w:t xml:space="preserve">ser the MCPTT ID of the </w:t>
      </w:r>
      <w:r w:rsidRPr="001E6C5A">
        <w:rPr>
          <w:lang w:eastAsia="ko-KR"/>
        </w:rPr>
        <w:t>i</w:t>
      </w:r>
      <w:r w:rsidRPr="001E6C5A">
        <w:t xml:space="preserve">nviting MCPTT </w:t>
      </w:r>
      <w:r w:rsidRPr="001E6C5A">
        <w:rPr>
          <w:lang w:eastAsia="ko-KR"/>
        </w:rPr>
        <w:t>u</w:t>
      </w:r>
      <w:r w:rsidRPr="001E6C5A">
        <w:t>ser if not done so in step 1 or step 2 above</w:t>
      </w:r>
      <w:r w:rsidRPr="001E6C5A">
        <w:rPr>
          <w:lang w:eastAsia="ko-KR"/>
        </w:rPr>
        <w:t>;</w:t>
      </w:r>
    </w:p>
    <w:p w14:paraId="197EF922" w14:textId="77777777" w:rsidR="00EB676A" w:rsidRPr="001E6C5A" w:rsidRDefault="00EB676A" w:rsidP="00EB676A">
      <w:pPr>
        <w:keepLines/>
        <w:ind w:left="1135" w:hanging="851"/>
      </w:pPr>
      <w:r w:rsidRPr="001E6C5A">
        <w:t>NOTE 1:</w:t>
      </w:r>
      <w:r w:rsidRPr="001E6C5A">
        <w:tab/>
        <w:t>As this is a re-INVITE for an existing MCPTT private call session, there is no attempt made to change the answer-mode from its current state.</w:t>
      </w:r>
    </w:p>
    <w:p w14:paraId="37284C24" w14:textId="77777777" w:rsidR="00EB676A" w:rsidRPr="001E6C5A" w:rsidRDefault="00EB676A" w:rsidP="00EB676A">
      <w:pPr>
        <w:ind w:left="568" w:hanging="284"/>
      </w:pPr>
      <w:r w:rsidRPr="001E6C5A">
        <w:t>5)</w:t>
      </w:r>
      <w:r w:rsidRPr="001E6C5A">
        <w:tab/>
        <w:t>shall accept the SIP re-INVITE request and generate a SIP 200 (OK) response according to rules and procedures of 3GPP TS 24.229 [4];</w:t>
      </w:r>
    </w:p>
    <w:p w14:paraId="1FFDE329" w14:textId="77777777" w:rsidR="00EB676A" w:rsidRPr="001E6C5A" w:rsidRDefault="00EB676A" w:rsidP="00EB676A">
      <w:pPr>
        <w:ind w:left="568" w:hanging="284"/>
        <w:rPr>
          <w:lang w:eastAsia="ko-KR"/>
        </w:rPr>
      </w:pPr>
      <w:r w:rsidRPr="001E6C5A">
        <w:t>6)</w:t>
      </w:r>
      <w:r w:rsidRPr="001E6C5A">
        <w:tab/>
        <w:t>if the SIP re-INVITE request was received within an on-demand session, shall include an SDP answer in the SIP 200 (OK) response to the SDP offer in the incoming SIP INVITE request according to 3GPP TS 24.229 [4] with the clarifications given in subclause 6.2.2</w:t>
      </w:r>
      <w:r w:rsidRPr="001E6C5A">
        <w:rPr>
          <w:lang w:eastAsia="ko-KR"/>
        </w:rPr>
        <w:t>;</w:t>
      </w:r>
    </w:p>
    <w:p w14:paraId="6A006CD1" w14:textId="77777777" w:rsidR="00EB676A" w:rsidRPr="001E6C5A" w:rsidRDefault="00EB676A" w:rsidP="00EB676A">
      <w:pPr>
        <w:ind w:left="568" w:hanging="284"/>
        <w:rPr>
          <w:lang w:eastAsia="ko-KR"/>
        </w:rPr>
      </w:pPr>
      <w:r w:rsidRPr="001E6C5A">
        <w:rPr>
          <w:lang w:eastAsia="ko-KR"/>
        </w:rPr>
        <w:t>...</w:t>
      </w:r>
    </w:p>
    <w:p w14:paraId="2D5B6E5C" w14:textId="77777777" w:rsidR="00EB676A" w:rsidRPr="001E6C5A" w:rsidRDefault="00EB676A" w:rsidP="00EB676A">
      <w:pPr>
        <w:ind w:left="568" w:hanging="284"/>
      </w:pPr>
      <w:r w:rsidRPr="001E6C5A">
        <w:rPr>
          <w:lang w:eastAsia="ko-KR"/>
        </w:rPr>
        <w:t>8)</w:t>
      </w:r>
      <w:r w:rsidRPr="001E6C5A">
        <w:rPr>
          <w:lang w:eastAsia="ko-KR"/>
        </w:rPr>
        <w:tab/>
        <w:t>shall send the SIP 2</w:t>
      </w:r>
      <w:r w:rsidRPr="001E6C5A">
        <w:t>00 (OK)</w:t>
      </w:r>
      <w:r w:rsidRPr="001E6C5A">
        <w:rPr>
          <w:lang w:eastAsia="ko-KR"/>
        </w:rPr>
        <w:t xml:space="preserve"> response towards the MCPTT server according to rules and procedures of 3GPP TS 24.229 [4]; and</w:t>
      </w:r>
    </w:p>
    <w:p w14:paraId="27A5907F" w14:textId="77777777" w:rsidR="00EB676A" w:rsidRPr="001E6C5A" w:rsidRDefault="00EB676A" w:rsidP="00EB676A">
      <w:pPr>
        <w:ind w:left="568" w:hanging="284"/>
        <w:rPr>
          <w:lang w:eastAsia="ko-KR"/>
        </w:rPr>
      </w:pPr>
      <w:r w:rsidRPr="001E6C5A">
        <w:rPr>
          <w:lang w:eastAsia="ko-KR"/>
        </w:rPr>
        <w:t>9)</w:t>
      </w:r>
      <w:r w:rsidRPr="001E6C5A">
        <w:rPr>
          <w:lang w:eastAsia="ko-KR"/>
        </w:rPr>
        <w:tab/>
        <w:t>shall interact with the media plane as specified in 3GPP TS 24.380 [5].</w:t>
      </w:r>
    </w:p>
    <w:p w14:paraId="15A52025" w14:textId="77777777" w:rsidR="00EB676A" w:rsidRPr="001E6C5A" w:rsidRDefault="00EB676A" w:rsidP="00EB676A">
      <w:pPr>
        <w:rPr>
          <w:lang w:eastAsia="ko-KR"/>
        </w:rPr>
      </w:pPr>
      <w:r w:rsidRPr="001E6C5A">
        <w:rPr>
          <w:lang w:eastAsia="ko-KR"/>
        </w:rPr>
        <w:t>[TS 24.379, clause 11.1.3.1.1.2]</w:t>
      </w:r>
    </w:p>
    <w:p w14:paraId="7ACEF445"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707DEA2F" w14:textId="77777777" w:rsidR="00EB676A" w:rsidRPr="001E6C5A" w:rsidRDefault="00EB676A" w:rsidP="00EB676A">
      <w:r w:rsidRPr="001E6C5A">
        <w:t>[TS 24.380, clause 4.1.1.2]</w:t>
      </w:r>
    </w:p>
    <w:p w14:paraId="298DF54D" w14:textId="77777777" w:rsidR="00EB676A" w:rsidRPr="001E6C5A" w:rsidRDefault="00EB676A" w:rsidP="00EB676A">
      <w:r w:rsidRPr="001E6C5A">
        <w:t>At any point in time a group member can request permission to talk.</w:t>
      </w:r>
    </w:p>
    <w:p w14:paraId="460857ED" w14:textId="77777777" w:rsidR="00EB676A" w:rsidRPr="001E6C5A" w:rsidRDefault="00EB676A" w:rsidP="00EB676A">
      <w:r w:rsidRPr="001E6C5A">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4921E77A" w14:textId="77777777" w:rsidR="00EB676A" w:rsidRPr="001E6C5A" w:rsidRDefault="00EB676A" w:rsidP="00EB676A">
      <w:r w:rsidRPr="001E6C5A">
        <w:t>In the beginning of a call the initial talk permission request can be implied by the SIP message which initiates the call as specified in 3GPP TS 24.379 [2] without any specific Floor Request message.</w:t>
      </w:r>
    </w:p>
    <w:p w14:paraId="34BA1EFE" w14:textId="77777777" w:rsidR="00EB676A" w:rsidRPr="001E6C5A" w:rsidRDefault="00EB676A" w:rsidP="00EB676A">
      <w:r w:rsidRPr="001E6C5A">
        <w:t>A group member can also request for permission to talk by sending a Floor Request message during a talk burst. The floor control server can resolve this request in several ways.</w:t>
      </w:r>
    </w:p>
    <w:p w14:paraId="6343D0C9" w14:textId="77777777" w:rsidR="00EB676A" w:rsidRPr="001E6C5A" w:rsidRDefault="00EB676A" w:rsidP="00EB676A">
      <w:pPr>
        <w:ind w:left="568" w:hanging="284"/>
      </w:pPr>
      <w:r w:rsidRPr="001E6C5A">
        <w:t>1.</w:t>
      </w:r>
      <w:r w:rsidRPr="001E6C5A">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3BAD990B" w14:textId="77777777" w:rsidR="00EB676A" w:rsidRPr="001E6C5A" w:rsidRDefault="00EB676A" w:rsidP="00EB676A">
      <w:pPr>
        <w:ind w:left="568" w:hanging="284"/>
      </w:pPr>
      <w:r w:rsidRPr="001E6C5A">
        <w:t>2.</w:t>
      </w:r>
      <w:r w:rsidRPr="001E6C5A">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0DD515AA" w14:textId="77777777" w:rsidR="00EB676A" w:rsidRPr="001E6C5A" w:rsidRDefault="00EB676A" w:rsidP="00EB676A">
      <w:r w:rsidRPr="001E6C5A">
        <w:t>...</w:t>
      </w:r>
    </w:p>
    <w:p w14:paraId="42ACC5FE" w14:textId="77777777" w:rsidR="00EB676A" w:rsidRPr="001E6C5A" w:rsidRDefault="00EB676A" w:rsidP="00EB676A">
      <w:r w:rsidRPr="001E6C5A">
        <w:t>During silence (when no talk burst is ongoing), the floor control server can send Floor Idle message to all floor participants from time to time. The floor control server sends Floor Idle message in the beginning of silence.</w:t>
      </w:r>
    </w:p>
    <w:p w14:paraId="793473B1" w14:textId="77777777" w:rsidR="00EB676A" w:rsidRPr="001E6C5A" w:rsidRDefault="00EB676A" w:rsidP="00EB676A">
      <w:r w:rsidRPr="001E6C5A">
        <w:t>[TS 24.380, clause 5.2.1]</w:t>
      </w:r>
    </w:p>
    <w:p w14:paraId="6C474602" w14:textId="77777777" w:rsidR="00EB676A" w:rsidRPr="001E6C5A" w:rsidRDefault="00EB676A" w:rsidP="00EB676A">
      <w:pPr>
        <w:rPr>
          <w:lang w:eastAsia="x-none"/>
        </w:rPr>
      </w:pPr>
      <w:r w:rsidRPr="001E6C5A">
        <w:rPr>
          <w:lang w:eastAsia="x-none"/>
        </w:rPr>
        <w:t>To be compliant with the procedures in the present document, an MCPTT client shall:</w:t>
      </w:r>
    </w:p>
    <w:p w14:paraId="0555AC8C" w14:textId="77777777" w:rsidR="00EB676A" w:rsidRPr="001E6C5A" w:rsidRDefault="00EB676A" w:rsidP="00EB676A">
      <w:pPr>
        <w:ind w:left="568" w:hanging="284"/>
      </w:pPr>
      <w:r w:rsidRPr="001E6C5A">
        <w:t>1.</w:t>
      </w:r>
      <w:r w:rsidRPr="001E6C5A">
        <w:tab/>
        <w:t>support the role of an MCPTT client as specified 3GPP TS 23.179 [5];</w:t>
      </w:r>
    </w:p>
    <w:p w14:paraId="42C9270A" w14:textId="77777777" w:rsidR="00EB676A" w:rsidRPr="001E6C5A" w:rsidRDefault="00EB676A" w:rsidP="00EB676A">
      <w:pPr>
        <w:ind w:left="568" w:hanging="284"/>
      </w:pPr>
      <w:r w:rsidRPr="001E6C5A">
        <w:t>2.</w:t>
      </w:r>
      <w:r w:rsidRPr="001E6C5A">
        <w:tab/>
        <w:t>support the on-network MCPTT client role as specified in 3GPP TS 24.379 [2];</w:t>
      </w:r>
    </w:p>
    <w:p w14:paraId="39EB7C9B" w14:textId="77777777" w:rsidR="00EB676A" w:rsidRPr="001E6C5A" w:rsidRDefault="00EB676A" w:rsidP="00EB676A">
      <w:pPr>
        <w:ind w:left="568" w:hanging="284"/>
      </w:pPr>
      <w:r w:rsidRPr="001E6C5A">
        <w:t>...</w:t>
      </w:r>
    </w:p>
    <w:p w14:paraId="1A181536" w14:textId="77777777" w:rsidR="00EB676A" w:rsidRPr="001E6C5A" w:rsidRDefault="00EB676A" w:rsidP="00EB676A">
      <w:pPr>
        <w:ind w:left="568" w:hanging="284"/>
      </w:pPr>
      <w:r w:rsidRPr="001E6C5A">
        <w:t>4.</w:t>
      </w:r>
      <w:r w:rsidRPr="001E6C5A">
        <w:tab/>
        <w:t>support media plane security as specified in clause 13.</w:t>
      </w:r>
    </w:p>
    <w:p w14:paraId="28F2765C" w14:textId="77777777" w:rsidR="00EB676A" w:rsidRPr="001E6C5A" w:rsidRDefault="00EB676A" w:rsidP="00EB676A">
      <w:pPr>
        <w:rPr>
          <w:lang w:eastAsia="x-none"/>
        </w:rPr>
      </w:pPr>
      <w:r w:rsidRPr="001E6C5A">
        <w:rPr>
          <w:lang w:eastAsia="x-none"/>
        </w:rPr>
        <w:t>To be compliant with the on-network procedures in the present document, an MCPTT client shall:</w:t>
      </w:r>
    </w:p>
    <w:p w14:paraId="78B374AB" w14:textId="77777777" w:rsidR="00EB676A" w:rsidRPr="001E6C5A" w:rsidRDefault="00EB676A" w:rsidP="00EB676A">
      <w:pPr>
        <w:ind w:left="568" w:hanging="284"/>
      </w:pPr>
      <w:r w:rsidRPr="001E6C5A">
        <w:t>1.</w:t>
      </w:r>
      <w:r w:rsidRPr="001E6C5A">
        <w:tab/>
        <w:t>provide the role of a floor participant in on-network mode as specified in subclause 5.2.2;</w:t>
      </w:r>
    </w:p>
    <w:p w14:paraId="178FCEBE" w14:textId="77777777" w:rsidR="00EB676A" w:rsidRPr="001E6C5A" w:rsidRDefault="00EB676A" w:rsidP="00EB676A">
      <w:pPr>
        <w:ind w:left="568" w:hanging="284"/>
      </w:pPr>
      <w:r w:rsidRPr="001E6C5A">
        <w:t>2.</w:t>
      </w:r>
      <w:r w:rsidRPr="001E6C5A">
        <w:tab/>
        <w:t>provide the media mixer function as described in subclause 4.2.2 and support the related procedures in subclause 6.2;</w:t>
      </w:r>
    </w:p>
    <w:p w14:paraId="02FB0400" w14:textId="77777777" w:rsidR="00EB676A" w:rsidRPr="001E6C5A" w:rsidRDefault="00EB676A" w:rsidP="00EB676A">
      <w:pPr>
        <w:ind w:left="568" w:hanging="284"/>
      </w:pPr>
      <w:r w:rsidRPr="001E6C5A">
        <w:t>...</w:t>
      </w:r>
    </w:p>
    <w:p w14:paraId="72D53795" w14:textId="77777777" w:rsidR="00EB676A" w:rsidRPr="001E6C5A" w:rsidRDefault="00EB676A" w:rsidP="00EB676A">
      <w:pPr>
        <w:ind w:left="568" w:hanging="284"/>
      </w:pPr>
      <w:r w:rsidRPr="001E6C5A">
        <w:t>4.</w:t>
      </w:r>
      <w:r w:rsidRPr="001E6C5A">
        <w:tab/>
        <w:t>provide PTT button events towards the on-network floor participant as specified in subclause 6.2;</w:t>
      </w:r>
    </w:p>
    <w:p w14:paraId="78C24930" w14:textId="77777777" w:rsidR="00EB676A" w:rsidRPr="001E6C5A" w:rsidRDefault="00EB676A" w:rsidP="00EB676A">
      <w:pPr>
        <w:ind w:left="568" w:hanging="284"/>
      </w:pPr>
      <w:r w:rsidRPr="001E6C5A">
        <w:t>5.</w:t>
      </w:r>
      <w:r w:rsidRPr="001E6C5A">
        <w:tab/>
        <w:t>provide means (sound, display, etc.) for indications towards the MCPTT user as specified in subclause 6.2;</w:t>
      </w:r>
    </w:p>
    <w:p w14:paraId="507EA328" w14:textId="77777777" w:rsidR="00EB676A" w:rsidRPr="001E6C5A" w:rsidRDefault="00EB676A" w:rsidP="00EB676A">
      <w:pPr>
        <w:ind w:left="568" w:hanging="284"/>
      </w:pPr>
      <w:r w:rsidRPr="001E6C5A">
        <w:t>6.</w:t>
      </w:r>
      <w:r w:rsidRPr="001E6C5A">
        <w:tab/>
        <w:t>support negotiating media plane control channel media level attributes as specified in subclause 4.3; and</w:t>
      </w:r>
    </w:p>
    <w:p w14:paraId="254624F4" w14:textId="77777777" w:rsidR="00EB676A" w:rsidRPr="001E6C5A" w:rsidRDefault="00EB676A" w:rsidP="00EB676A">
      <w:r w:rsidRPr="001E6C5A">
        <w:t>[TS 24.380, clause 5.2.2]</w:t>
      </w:r>
    </w:p>
    <w:p w14:paraId="0F045BF1" w14:textId="77777777" w:rsidR="00EB676A" w:rsidRPr="001E6C5A" w:rsidRDefault="00EB676A" w:rsidP="00EB676A">
      <w:r w:rsidRPr="001E6C5A">
        <w:t>To be compliant with the on-network procedures in the present document, a floor participant in on-network mode shall:</w:t>
      </w:r>
    </w:p>
    <w:p w14:paraId="3547E1FA" w14:textId="77777777" w:rsidR="00EB676A" w:rsidRPr="001E6C5A" w:rsidRDefault="00EB676A" w:rsidP="00EB676A">
      <w:pPr>
        <w:ind w:left="568" w:hanging="284"/>
      </w:pPr>
      <w:r w:rsidRPr="001E6C5A">
        <w:t>1.</w:t>
      </w:r>
      <w:r w:rsidRPr="001E6C5A">
        <w:tab/>
        <w:t>support the on-network floor control procedures as defined in 3GPP TS 23.179 [5];</w:t>
      </w:r>
    </w:p>
    <w:p w14:paraId="21B4FADB" w14:textId="77777777" w:rsidR="00EB676A" w:rsidRPr="001E6C5A" w:rsidRDefault="00EB676A" w:rsidP="00EB676A">
      <w:pPr>
        <w:ind w:left="568" w:hanging="284"/>
      </w:pPr>
      <w:r w:rsidRPr="001E6C5A">
        <w:t>2.</w:t>
      </w:r>
      <w:r w:rsidRPr="001E6C5A">
        <w:tab/>
        <w:t>support acting as an on-network floor participant as specified in subclause 6.2; and</w:t>
      </w:r>
    </w:p>
    <w:p w14:paraId="37085E87" w14:textId="77777777" w:rsidR="00EB676A" w:rsidRPr="001E6C5A" w:rsidRDefault="00EB676A" w:rsidP="00EB676A">
      <w:pPr>
        <w:ind w:left="568" w:hanging="284"/>
      </w:pPr>
      <w:r w:rsidRPr="001E6C5A">
        <w:t>3.</w:t>
      </w:r>
      <w:r w:rsidRPr="001E6C5A">
        <w:tab/>
        <w:t>support the on-network mode floor control protocol elements as specified in the clause 8.</w:t>
      </w:r>
    </w:p>
    <w:p w14:paraId="571F3902" w14:textId="77777777" w:rsidR="00EB676A" w:rsidRPr="001E6C5A" w:rsidRDefault="00EB676A" w:rsidP="00EB676A">
      <w:pPr>
        <w:rPr>
          <w:lang w:eastAsia="x-none"/>
        </w:rPr>
      </w:pPr>
      <w:r w:rsidRPr="001E6C5A">
        <w:rPr>
          <w:lang w:eastAsia="x-none"/>
        </w:rPr>
        <w:t>A floor participant in on-network mode may:</w:t>
      </w:r>
    </w:p>
    <w:p w14:paraId="63DAE501" w14:textId="77777777" w:rsidR="00EB676A" w:rsidRPr="001E6C5A" w:rsidRDefault="00EB676A" w:rsidP="00EB676A">
      <w:pPr>
        <w:ind w:left="568" w:hanging="284"/>
      </w:pPr>
      <w:r w:rsidRPr="001E6C5A">
        <w:t>1.</w:t>
      </w:r>
      <w:r w:rsidRPr="001E6C5A">
        <w:tab/>
        <w:t>support queuing of floor requests as specified in subclause 6.2 and subclause 4.1.1.2.</w:t>
      </w:r>
    </w:p>
    <w:p w14:paraId="5F904B0D" w14:textId="77777777" w:rsidR="00EB676A" w:rsidRPr="001E6C5A" w:rsidRDefault="00EB676A" w:rsidP="00EB676A">
      <w:r w:rsidRPr="001E6C5A">
        <w:t>[TS 24.380, clause 12.1.2.2]</w:t>
      </w:r>
    </w:p>
    <w:p w14:paraId="3D9C1CF2" w14:textId="77777777" w:rsidR="00EB676A" w:rsidRPr="001E6C5A" w:rsidRDefault="00EB676A" w:rsidP="00EB676A">
      <w:r w:rsidRPr="001E6C5A">
        <w:t>In an SDP offer, the "</w:t>
      </w:r>
      <w:proofErr w:type="spellStart"/>
      <w:r w:rsidRPr="001E6C5A">
        <w:t>mc_priority</w:t>
      </w:r>
      <w:proofErr w:type="spellEnd"/>
      <w:r w:rsidRPr="001E6C5A">
        <w:t xml:space="preserve">" </w:t>
      </w:r>
      <w:proofErr w:type="spellStart"/>
      <w:r w:rsidRPr="001E6C5A">
        <w:t>fmtp</w:t>
      </w:r>
      <w:proofErr w:type="spellEnd"/>
      <w:r w:rsidRPr="001E6C5A">
        <w:t xml:space="preserve"> attribute indicates (using an integer value between '1' and '255') the maximum floor priority that the offeror requests to be used with Floor Request messages sent by the offeror. In an SDP answer, the attribute parameter indicates the maximum priority level that the answerer has granted to the offeror. The value has to be equal or less than the value provided in the associated SDP offer.</w:t>
      </w:r>
    </w:p>
    <w:p w14:paraId="290F46FC" w14:textId="77777777" w:rsidR="00EB676A" w:rsidRPr="001E6C5A" w:rsidRDefault="00EB676A" w:rsidP="00EB676A">
      <w:pPr>
        <w:keepLines/>
        <w:ind w:left="1135" w:hanging="851"/>
      </w:pPr>
      <w:r w:rsidRPr="001E6C5A">
        <w:t>NOTE 1: If the "</w:t>
      </w:r>
      <w:proofErr w:type="spellStart"/>
      <w:r w:rsidRPr="001E6C5A">
        <w:t>mc_priority</w:t>
      </w:r>
      <w:proofErr w:type="spellEnd"/>
      <w:r w:rsidRPr="001E6C5A">
        <w:t xml:space="preserve">" </w:t>
      </w:r>
      <w:proofErr w:type="spellStart"/>
      <w:r w:rsidRPr="001E6C5A">
        <w:t>fmtp</w:t>
      </w:r>
      <w:proofErr w:type="spellEnd"/>
      <w:r w:rsidRPr="001E6C5A">
        <w:t xml:space="preserve"> attribute is not used within an SDP offer or answer, a default priority value is assumed.</w:t>
      </w:r>
    </w:p>
    <w:p w14:paraId="4A22E792"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381AA475"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7123DCDD"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07DD0B9D"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46134D4B"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6D89061E" w14:textId="77777777" w:rsidR="00EB676A" w:rsidRPr="001E6C5A" w:rsidRDefault="00EB676A" w:rsidP="00EB676A">
      <w:r w:rsidRPr="001E6C5A">
        <w:t>[TS 24.380, clause 13.1]</w:t>
      </w:r>
    </w:p>
    <w:p w14:paraId="3CBC9EDD" w14:textId="77777777" w:rsidR="00EB676A" w:rsidRPr="001E6C5A" w:rsidRDefault="00EB676A" w:rsidP="00EB676A">
      <w:r w:rsidRPr="001E6C5A">
        <w:t>Media plane security provides integrity and confidentiality protection of individual media streams and media plane control messages in MCPTT sessions.</w:t>
      </w:r>
    </w:p>
    <w:p w14:paraId="2B2768C4" w14:textId="77777777" w:rsidR="00EB676A" w:rsidRPr="001E6C5A" w:rsidRDefault="00EB676A" w:rsidP="00EB676A">
      <w:r w:rsidRPr="001E6C5A">
        <w:t>The media plane security is based on 3GPP MCPTT security solution including key management and end-to-end media and floor control messages protection as defined in 3GPP TS 33.179 [14].</w:t>
      </w:r>
    </w:p>
    <w:p w14:paraId="21EAF0EF" w14:textId="77777777" w:rsidR="00EB676A" w:rsidRPr="001E6C5A" w:rsidRDefault="00EB676A" w:rsidP="00EB676A">
      <w:r w:rsidRPr="001E6C5A">
        <w:t>Various keys and associated key identifiers protect:</w:t>
      </w:r>
    </w:p>
    <w:p w14:paraId="4D29D079" w14:textId="77777777" w:rsidR="00EB676A" w:rsidRPr="001E6C5A" w:rsidRDefault="00EB676A" w:rsidP="00EB676A">
      <w:pPr>
        <w:ind w:left="568" w:hanging="284"/>
      </w:pPr>
      <w:r w:rsidRPr="001E6C5A">
        <w:t>1.</w:t>
      </w:r>
      <w:r w:rsidRPr="001E6C5A">
        <w:tab/>
        <w:t>RTP transported media;</w:t>
      </w:r>
    </w:p>
    <w:p w14:paraId="582F8F04" w14:textId="77777777" w:rsidR="00EB676A" w:rsidRPr="001E6C5A" w:rsidRDefault="00EB676A" w:rsidP="00EB676A">
      <w:pPr>
        <w:ind w:left="568" w:hanging="284"/>
      </w:pPr>
      <w:r w:rsidRPr="001E6C5A">
        <w:t>2.</w:t>
      </w:r>
      <w:r w:rsidRPr="001E6C5A">
        <w:tab/>
        <w:t>RTCP transported media control messages (i.e. RTCP SR packets, RTCP RR packets, RTCP SDES packets);</w:t>
      </w:r>
    </w:p>
    <w:p w14:paraId="338E7D39" w14:textId="77777777" w:rsidR="00EB676A" w:rsidRPr="001E6C5A" w:rsidRDefault="00EB676A" w:rsidP="00EB676A">
      <w:pPr>
        <w:ind w:left="568" w:hanging="284"/>
      </w:pPr>
      <w:r w:rsidRPr="001E6C5A">
        <w:t>3.</w:t>
      </w:r>
      <w:r w:rsidRPr="001E6C5A">
        <w:tab/>
        <w:t>RTCP APP transported floor control messages;</w:t>
      </w:r>
    </w:p>
    <w:p w14:paraId="7C66B557" w14:textId="77777777" w:rsidR="00EB676A" w:rsidRPr="001E6C5A" w:rsidRDefault="00EB676A" w:rsidP="00EB676A">
      <w:pPr>
        <w:ind w:left="568" w:hanging="284"/>
      </w:pPr>
      <w:r w:rsidRPr="001E6C5A">
        <w:t>...</w:t>
      </w:r>
    </w:p>
    <w:p w14:paraId="0B47CF4F" w14:textId="77777777" w:rsidR="00EB676A" w:rsidRPr="001E6C5A" w:rsidRDefault="00EB676A" w:rsidP="00EB676A">
      <w:r w:rsidRPr="001E6C5A">
        <w:t>In an on-network private call:</w:t>
      </w:r>
    </w:p>
    <w:p w14:paraId="5CE8B12F" w14:textId="77777777" w:rsidR="00EB676A" w:rsidRPr="001E6C5A" w:rsidRDefault="00EB676A" w:rsidP="00EB676A">
      <w:pPr>
        <w:ind w:left="568" w:hanging="284"/>
      </w:pPr>
      <w:r w:rsidRPr="001E6C5A">
        <w:t>1.</w:t>
      </w:r>
      <w:r w:rsidRPr="001E6C5A">
        <w:tab/>
        <w:t>if protection of media is negotiated, the PCK and the PCK-ID protect media sent and received by the MCPTT clients;</w:t>
      </w:r>
    </w:p>
    <w:p w14:paraId="65E24DB6" w14:textId="77777777" w:rsidR="00EB676A" w:rsidRPr="001E6C5A" w:rsidRDefault="00EB676A" w:rsidP="00EB676A">
      <w:pPr>
        <w:ind w:left="568" w:hanging="284"/>
      </w:pPr>
      <w:r w:rsidRPr="001E6C5A">
        <w:t>2.</w:t>
      </w:r>
      <w:r w:rsidRPr="001E6C5A">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35CC1FB3" w14:textId="77777777" w:rsidR="00EB676A" w:rsidRPr="001E6C5A" w:rsidRDefault="00EB676A" w:rsidP="00EB676A">
      <w:pPr>
        <w:ind w:left="568" w:hanging="284"/>
      </w:pPr>
      <w:r w:rsidRPr="001E6C5A">
        <w:t>...</w:t>
      </w:r>
    </w:p>
    <w:p w14:paraId="72E8F509" w14:textId="77777777" w:rsidR="00EB676A" w:rsidRPr="001E6C5A" w:rsidRDefault="00EB676A" w:rsidP="00EB676A">
      <w:pPr>
        <w:ind w:left="568" w:hanging="284"/>
      </w:pPr>
      <w:r w:rsidRPr="001E6C5A">
        <w:t>4.</w:t>
      </w:r>
      <w:r w:rsidRPr="001E6C5A">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6E0D4065" w14:textId="77777777" w:rsidR="00EB676A" w:rsidRPr="001E6C5A" w:rsidRDefault="00EB676A" w:rsidP="00EB676A">
      <w:r w:rsidRPr="001E6C5A">
        <w:t>...</w:t>
      </w:r>
    </w:p>
    <w:p w14:paraId="0D6C52B6" w14:textId="77777777" w:rsidR="00EB676A" w:rsidRPr="001E6C5A" w:rsidRDefault="00EB676A" w:rsidP="00EB676A">
      <w:r w:rsidRPr="001E6C5A">
        <w:t>The CSK and the CSK-ID are generated by the MCPTT client and provided to the participating MCPTT function serving the MCPTT client using SIP signalling according to 3GPP TS 24.379 [2].</w:t>
      </w:r>
    </w:p>
    <w:p w14:paraId="0FADD8E0" w14:textId="77777777" w:rsidR="00EB676A" w:rsidRPr="001E6C5A" w:rsidRDefault="00EB676A" w:rsidP="00EB676A">
      <w:r w:rsidRPr="001E6C5A">
        <w:t>..</w:t>
      </w:r>
    </w:p>
    <w:p w14:paraId="1B65CB2A" w14:textId="77777777" w:rsidR="00EB676A" w:rsidRPr="001E6C5A" w:rsidRDefault="00EB676A" w:rsidP="00EB676A">
      <w:r w:rsidRPr="001E6C5A">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2B2FD02B" w14:textId="77777777" w:rsidR="00EB676A" w:rsidRPr="001E6C5A" w:rsidRDefault="00EB676A" w:rsidP="00EB676A">
      <w:r w:rsidRPr="001E6C5A">
        <w:t>[TS 24.380, clause 13.3.3]</w:t>
      </w:r>
    </w:p>
    <w:p w14:paraId="6451C727" w14:textId="77777777" w:rsidR="00EB676A" w:rsidRPr="001E6C5A" w:rsidRDefault="00EB676A" w:rsidP="00EB676A">
      <w:pPr>
        <w:ind w:left="568" w:hanging="284"/>
      </w:pPr>
      <w:r w:rsidRPr="001E6C5A">
        <w:t>3.</w:t>
      </w:r>
      <w:r w:rsidRPr="001E6C5A">
        <w:tab/>
        <w:t>in an on-network private call:</w:t>
      </w:r>
    </w:p>
    <w:p w14:paraId="30521296" w14:textId="77777777" w:rsidR="00EB676A" w:rsidRPr="001E6C5A" w:rsidRDefault="00EB676A" w:rsidP="00EB676A">
      <w:pPr>
        <w:ind w:left="851" w:hanging="284"/>
      </w:pPr>
      <w:r w:rsidRPr="001E6C5A">
        <w:t>A)</w:t>
      </w:r>
      <w:r w:rsidRPr="001E6C5A">
        <w:tab/>
        <w:t>if:</w:t>
      </w:r>
    </w:p>
    <w:p w14:paraId="579FE227" w14:textId="77777777" w:rsidR="00EB676A" w:rsidRPr="001E6C5A" w:rsidRDefault="00EB676A" w:rsidP="00EB676A">
      <w:pPr>
        <w:ind w:left="1135" w:hanging="284"/>
      </w:pPr>
      <w:r w:rsidRPr="001E6C5A">
        <w:t>...</w:t>
      </w:r>
    </w:p>
    <w:p w14:paraId="2BB3CDF5" w14:textId="77777777" w:rsidR="00EB676A" w:rsidRPr="001E6C5A" w:rsidRDefault="00EB676A" w:rsidP="00EB676A">
      <w:pPr>
        <w:ind w:left="1135" w:hanging="284"/>
      </w:pPr>
      <w:r w:rsidRPr="001E6C5A">
        <w:t>ii)</w:t>
      </w:r>
      <w:r w:rsidRPr="001E6C5A">
        <w:tab/>
        <w:t>protection of media is negotiated in terminating call and the PCK and the PCK-ID were received from the remote MCPTT client using SIP signalling according to 3GPP TS 24.379 [2];</w:t>
      </w:r>
    </w:p>
    <w:p w14:paraId="2BF0F70A" w14:textId="77777777" w:rsidR="00EB676A" w:rsidRPr="001E6C5A" w:rsidRDefault="00EB676A" w:rsidP="00EB676A">
      <w:pPr>
        <w:ind w:left="851" w:hanging="284"/>
      </w:pPr>
      <w:r w:rsidRPr="001E6C5A">
        <w:tab/>
        <w:t>then:</w:t>
      </w:r>
    </w:p>
    <w:p w14:paraId="5641F59A" w14:textId="77777777" w:rsidR="00EB676A" w:rsidRPr="001E6C5A" w:rsidRDefault="00EB676A" w:rsidP="00EB676A">
      <w:pPr>
        <w:ind w:left="1135" w:hanging="284"/>
      </w:pPr>
      <w:proofErr w:type="spellStart"/>
      <w:r w:rsidRPr="001E6C5A">
        <w:t>i</w:t>
      </w:r>
      <w:proofErr w:type="spellEnd"/>
      <w:r w:rsidRPr="001E6C5A">
        <w:t>)</w:t>
      </w:r>
      <w:r w:rsidRPr="001E6C5A">
        <w:tab/>
        <w:t>shall encrypt sent media according to IETF RFC 3711 [16] and 3GPP TS 33.179 [14] using SRTP-MK, SRTP-MS and SRTP-MKI generated using the PCK and PCK-ID as specified in subclause 13.2; and</w:t>
      </w:r>
    </w:p>
    <w:p w14:paraId="3B77ECE9" w14:textId="77777777" w:rsidR="00EB676A" w:rsidRPr="001E6C5A" w:rsidRDefault="00EB676A" w:rsidP="00EB676A">
      <w:pPr>
        <w:ind w:left="1135" w:hanging="284"/>
      </w:pPr>
      <w:r w:rsidRPr="001E6C5A">
        <w:t>ii)</w:t>
      </w:r>
      <w:r w:rsidRPr="001E6C5A">
        <w:tab/>
        <w:t xml:space="preserve">shall decrypt received media according to IETF RFC 3711 [16] and 3GPP TS 33.179 [14] using SRTP-MK, SRTP-MS and SRTP-MKI generated using the PCK and PCK-ID as specified in subclause 13.2; </w:t>
      </w:r>
    </w:p>
    <w:p w14:paraId="02C889EE" w14:textId="77777777" w:rsidR="00EB676A" w:rsidRPr="001E6C5A" w:rsidRDefault="00EB676A" w:rsidP="00EB676A">
      <w:pPr>
        <w:ind w:left="851" w:hanging="284"/>
      </w:pPr>
      <w:r w:rsidRPr="001E6C5A">
        <w:t>B)</w:t>
      </w:r>
      <w:r w:rsidRPr="001E6C5A">
        <w:tab/>
        <w:t>if protection of floor control messages is negotiated and the CSK and the CSK-ID were sent to the participating MCPTT function using SIP signalling according to 3GPP TS 24.379 [2]:</w:t>
      </w:r>
    </w:p>
    <w:p w14:paraId="6260166C" w14:textId="77777777" w:rsidR="00EB676A" w:rsidRPr="001E6C5A" w:rsidRDefault="00EB676A" w:rsidP="00EB676A">
      <w:pPr>
        <w:ind w:left="1135" w:hanging="284"/>
      </w:pPr>
      <w:proofErr w:type="spellStart"/>
      <w:r w:rsidRPr="001E6C5A">
        <w:t>i</w:t>
      </w:r>
      <w:proofErr w:type="spellEnd"/>
      <w:r w:rsidRPr="001E6C5A">
        <w:t>)</w:t>
      </w:r>
      <w:r w:rsidRPr="001E6C5A">
        <w:tab/>
        <w:t>shall encrypt sent floor control messages according to IETF RFC 3711 [16] and 3GPP TS 33.179 [14] using SRTP-MK, SRTP-MS and SRTP-MKI generated using the CSK and CSK-ID as specified in subclause 13.2; and</w:t>
      </w:r>
    </w:p>
    <w:p w14:paraId="1B491876" w14:textId="77777777" w:rsidR="00EB676A" w:rsidRPr="001E6C5A" w:rsidRDefault="00EB676A" w:rsidP="00EB676A">
      <w:pPr>
        <w:ind w:left="1135" w:hanging="284"/>
      </w:pPr>
      <w:r w:rsidRPr="001E6C5A">
        <w:t>ii)</w:t>
      </w:r>
      <w:r w:rsidRPr="001E6C5A">
        <w:tab/>
        <w:t>shall decrypt received floor control messages according to IETF RFC 3711 [16] and 3GPP TS 33.179 [14] using SRTP-MK, SRTP-MS and SRTP-MKI generated using the CSK and CSK-ID as specified in subclause 13.2; and</w:t>
      </w:r>
    </w:p>
    <w:p w14:paraId="5E3C2E92" w14:textId="77777777" w:rsidR="00EB676A" w:rsidRPr="001E6C5A" w:rsidRDefault="00EB676A" w:rsidP="00EB676A">
      <w:pPr>
        <w:ind w:left="851" w:hanging="284"/>
      </w:pPr>
      <w:r w:rsidRPr="001E6C5A">
        <w:t>D)</w:t>
      </w:r>
      <w:r w:rsidRPr="001E6C5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45D390B9" w14:textId="77777777" w:rsidR="00EB676A" w:rsidRPr="001E6C5A" w:rsidRDefault="00EB676A" w:rsidP="00EB676A">
      <w:pPr>
        <w:ind w:left="1135" w:hanging="284"/>
      </w:pPr>
      <w:proofErr w:type="spellStart"/>
      <w:r w:rsidRPr="001E6C5A">
        <w:t>i</w:t>
      </w:r>
      <w:proofErr w:type="spellEnd"/>
      <w:r w:rsidRPr="001E6C5A">
        <w:t>)</w:t>
      </w:r>
      <w:r w:rsidRPr="001E6C5A">
        <w:tab/>
        <w:t>shall encrypt media control messages sent using unicast according to IETF RFC 3711 [16] and 3GPP TS 33.179 [14] using SRTP-MK, SRTP-MS and SRTP-MKI generated using the CSK and CSK-ID as specified in subclause 13.2; and</w:t>
      </w:r>
    </w:p>
    <w:p w14:paraId="6063E272" w14:textId="77777777" w:rsidR="00EB676A" w:rsidRPr="001E6C5A" w:rsidRDefault="00EB676A" w:rsidP="00EB676A">
      <w:pPr>
        <w:ind w:left="1135" w:hanging="284"/>
      </w:pPr>
      <w:r w:rsidRPr="001E6C5A">
        <w:t>ii)</w:t>
      </w:r>
      <w:r w:rsidRPr="001E6C5A">
        <w:tab/>
        <w:t>shall decrypt media control messages received using unicast according to IETF RFC 3711 [16] and 3GPP TS 33.179 [14] using SRTP-MK, SRTP-MS and SRTP-MKI generated using the CSK and CSK-ID as specified in subclause 13.2;</w:t>
      </w:r>
    </w:p>
    <w:p w14:paraId="72F31610" w14:textId="77777777" w:rsidR="00EB676A" w:rsidRPr="001E6C5A" w:rsidRDefault="00EB676A" w:rsidP="00EB676A">
      <w:pPr>
        <w:keepNext/>
        <w:keepLines/>
        <w:spacing w:before="120"/>
        <w:ind w:left="1985" w:hanging="1985"/>
        <w:rPr>
          <w:rFonts w:ascii="Arial" w:hAnsi="Arial"/>
        </w:rPr>
      </w:pPr>
      <w:r w:rsidRPr="001E6C5A">
        <w:rPr>
          <w:rFonts w:ascii="Arial" w:hAnsi="Arial"/>
        </w:rPr>
        <w:t>6.2.2.3</w:t>
      </w:r>
      <w:r w:rsidRPr="001E6C5A">
        <w:rPr>
          <w:rFonts w:ascii="Arial" w:hAnsi="Arial"/>
        </w:rPr>
        <w:tab/>
        <w:t>Test description</w:t>
      </w:r>
    </w:p>
    <w:p w14:paraId="72A25E2B" w14:textId="77777777" w:rsidR="00EB676A" w:rsidRPr="001E6C5A" w:rsidRDefault="00EB676A" w:rsidP="00EB676A">
      <w:pPr>
        <w:keepNext/>
        <w:keepLines/>
        <w:spacing w:before="120"/>
        <w:ind w:left="1985" w:hanging="1985"/>
        <w:rPr>
          <w:rFonts w:ascii="Arial" w:hAnsi="Arial"/>
        </w:rPr>
      </w:pPr>
      <w:r w:rsidRPr="001E6C5A">
        <w:rPr>
          <w:rFonts w:ascii="Arial" w:hAnsi="Arial"/>
        </w:rPr>
        <w:t>6.2.2.3.1</w:t>
      </w:r>
      <w:r w:rsidRPr="001E6C5A">
        <w:rPr>
          <w:rFonts w:ascii="Arial" w:hAnsi="Arial"/>
        </w:rPr>
        <w:tab/>
        <w:t>Pre-test conditions</w:t>
      </w:r>
    </w:p>
    <w:p w14:paraId="5A03894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4B6A47D" w14:textId="77777777" w:rsidR="00EB676A" w:rsidRPr="001E6C5A" w:rsidRDefault="00EB676A" w:rsidP="00EB676A">
      <w:pPr>
        <w:ind w:left="568" w:hanging="284"/>
      </w:pPr>
      <w:r w:rsidRPr="001E6C5A">
        <w:t>-</w:t>
      </w:r>
      <w:r w:rsidRPr="001E6C5A">
        <w:tab/>
        <w:t>SS (MCPTT server)</w:t>
      </w:r>
    </w:p>
    <w:p w14:paraId="7DD1299F"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36AD46"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38A241A7" w14:textId="77777777" w:rsidR="00EB676A" w:rsidRPr="001E6C5A" w:rsidRDefault="00EB676A" w:rsidP="00EB676A">
      <w:pPr>
        <w:ind w:left="568" w:hanging="284"/>
      </w:pPr>
      <w:r w:rsidRPr="001E6C5A">
        <w:t>-</w:t>
      </w:r>
      <w:r w:rsidRPr="001E6C5A">
        <w:tab/>
        <w:t>UE (MCPTT client)</w:t>
      </w:r>
    </w:p>
    <w:p w14:paraId="43BD7ABC" w14:textId="77777777" w:rsidR="00EB676A" w:rsidRPr="001E6C5A" w:rsidRDefault="00EB676A" w:rsidP="00EB676A">
      <w:pPr>
        <w:ind w:left="568" w:hanging="284"/>
      </w:pPr>
      <w:r w:rsidRPr="001E6C5A">
        <w:t>-</w:t>
      </w:r>
      <w:r w:rsidRPr="001E6C5A">
        <w:tab/>
        <w:t>The test USIM set as defined in TS 36.579-1 [2], subclause 5.5.10 is inserted.</w:t>
      </w:r>
    </w:p>
    <w:p w14:paraId="571A5AAF"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915C3FE"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30CA7A3"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787F32D" w14:textId="77777777" w:rsidR="00EB676A" w:rsidRPr="001E6C5A" w:rsidRDefault="00EB676A" w:rsidP="00EB676A">
      <w:pPr>
        <w:ind w:left="568" w:hanging="284"/>
      </w:pPr>
      <w:r w:rsidRPr="001E6C5A">
        <w:t>-</w:t>
      </w:r>
      <w:r w:rsidRPr="001E6C5A">
        <w:tab/>
        <w:t>UE States at the end of the preamble</w:t>
      </w:r>
    </w:p>
    <w:p w14:paraId="1588F2D2" w14:textId="77777777" w:rsidR="00EB676A" w:rsidRPr="001E6C5A" w:rsidRDefault="00EB676A" w:rsidP="00EB676A">
      <w:pPr>
        <w:ind w:left="851" w:hanging="284"/>
      </w:pPr>
      <w:r w:rsidRPr="001E6C5A">
        <w:t>-</w:t>
      </w:r>
      <w:r w:rsidRPr="001E6C5A">
        <w:tab/>
        <w:t>The UE is in E-UTRA Registered, Idle Mode state.</w:t>
      </w:r>
    </w:p>
    <w:p w14:paraId="41D8243A"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BF298EB" w14:textId="77777777" w:rsidR="00EB676A" w:rsidRPr="001E6C5A" w:rsidRDefault="00EB676A" w:rsidP="00EB676A">
      <w:pPr>
        <w:keepNext/>
        <w:keepLines/>
        <w:spacing w:before="120"/>
        <w:ind w:left="1985" w:hanging="1985"/>
        <w:rPr>
          <w:rFonts w:ascii="Arial" w:hAnsi="Arial"/>
        </w:rPr>
      </w:pPr>
      <w:r w:rsidRPr="001E6C5A">
        <w:rPr>
          <w:rFonts w:ascii="Arial" w:hAnsi="Arial"/>
        </w:rPr>
        <w:t>6.2.2.3.2</w:t>
      </w:r>
      <w:r w:rsidRPr="001E6C5A">
        <w:rPr>
          <w:rFonts w:ascii="Arial" w:hAnsi="Arial"/>
        </w:rPr>
        <w:tab/>
        <w:t>Test procedure sequence</w:t>
      </w:r>
    </w:p>
    <w:p w14:paraId="44E12CAA" w14:textId="77777777" w:rsidR="00EB676A" w:rsidRPr="001E6C5A" w:rsidRDefault="00EB676A" w:rsidP="00EB676A">
      <w:pPr>
        <w:keepNext/>
        <w:keepLines/>
        <w:spacing w:before="60"/>
        <w:jc w:val="center"/>
        <w:rPr>
          <w:rFonts w:ascii="Arial" w:hAnsi="Arial"/>
          <w:b/>
        </w:rPr>
      </w:pPr>
      <w:r w:rsidRPr="001E6C5A">
        <w:rPr>
          <w:rFonts w:ascii="Arial" w:hAnsi="Arial"/>
          <w:b/>
        </w:rPr>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47B13BF" w14:textId="77777777" w:rsidTr="00BC3F8D">
        <w:tc>
          <w:tcPr>
            <w:tcW w:w="534" w:type="dxa"/>
            <w:tcBorders>
              <w:top w:val="single" w:sz="4" w:space="0" w:color="auto"/>
              <w:left w:val="single" w:sz="4" w:space="0" w:color="auto"/>
              <w:bottom w:val="nil"/>
              <w:right w:val="single" w:sz="4" w:space="0" w:color="auto"/>
            </w:tcBorders>
            <w:hideMark/>
          </w:tcPr>
          <w:p w14:paraId="0D7B3F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C424DE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6B47C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1546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C32D0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B92E7AC" w14:textId="77777777" w:rsidTr="00BC3F8D">
        <w:tc>
          <w:tcPr>
            <w:tcW w:w="534" w:type="dxa"/>
            <w:tcBorders>
              <w:top w:val="nil"/>
              <w:left w:val="single" w:sz="4" w:space="0" w:color="auto"/>
              <w:bottom w:val="single" w:sz="4" w:space="0" w:color="auto"/>
              <w:right w:val="single" w:sz="4" w:space="0" w:color="auto"/>
            </w:tcBorders>
          </w:tcPr>
          <w:p w14:paraId="10B15D0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F49C84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C9623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6CDF42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61CC6ED"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9083981" w14:textId="77777777" w:rsidR="00EB676A" w:rsidRPr="001E6C5A" w:rsidRDefault="00EB676A" w:rsidP="00BC3F8D">
            <w:pPr>
              <w:keepNext/>
              <w:keepLines/>
              <w:spacing w:after="0"/>
              <w:jc w:val="center"/>
              <w:rPr>
                <w:rFonts w:ascii="Arial" w:hAnsi="Arial"/>
                <w:b/>
                <w:sz w:val="18"/>
              </w:rPr>
            </w:pPr>
          </w:p>
        </w:tc>
      </w:tr>
      <w:tr w:rsidR="00EB676A" w:rsidRPr="001E6C5A" w14:paraId="51E677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CE9B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0A25257C" w14:textId="4064A7A4" w:rsidR="00EB676A" w:rsidRPr="001E6C5A" w:rsidRDefault="00EB676A" w:rsidP="00BC3F8D">
            <w:pPr>
              <w:keepNext/>
              <w:keepLines/>
              <w:spacing w:after="0"/>
              <w:rPr>
                <w:rFonts w:ascii="Arial" w:hAnsi="Arial"/>
                <w:sz w:val="18"/>
              </w:rPr>
            </w:pPr>
            <w:r w:rsidRPr="001E6C5A">
              <w:rPr>
                <w:rFonts w:ascii="Arial" w:hAnsi="Arial"/>
                <w:sz w:val="18"/>
                <w:lang w:eastAsia="ko-KR"/>
              </w:rPr>
              <w:t xml:space="preserve">Check: </w:t>
            </w:r>
            <w:del w:id="156" w:author="MCC160" w:date="2022-11-01T11:42:00Z">
              <w:r w:rsidRPr="001E6C5A" w:rsidDel="000B2B8C">
                <w:rPr>
                  <w:rFonts w:ascii="Arial" w:hAnsi="Arial"/>
                  <w:sz w:val="18"/>
                  <w:lang w:eastAsia="ko-KR"/>
                </w:rPr>
                <w:delText xml:space="preserve">Is the procedure </w:delText>
              </w:r>
            </w:del>
            <w:del w:id="157" w:author="MCC160" w:date="2022-10-31T19:12:00Z">
              <w:r w:rsidRPr="001E6C5A" w:rsidDel="003E4891">
                <w:rPr>
                  <w:rFonts w:ascii="Arial" w:hAnsi="Arial"/>
                  <w:sz w:val="18"/>
                  <w:lang w:eastAsia="ko-KR"/>
                </w:rPr>
                <w:delText xml:space="preserve">for </w:delText>
              </w:r>
            </w:del>
            <w:ins w:id="158" w:author="MCC160" w:date="2022-11-01T11:42:00Z">
              <w:r w:rsidR="000B2B8C" w:rsidRPr="000B2B8C">
                <w:rPr>
                  <w:rFonts w:ascii="Arial" w:hAnsi="Arial"/>
                  <w:sz w:val="18"/>
                  <w:lang w:eastAsia="ko-KR"/>
                </w:rPr>
                <w:t xml:space="preserve">Does the UE (MCPTT Client) correctly perform test procedure </w:t>
              </w:r>
            </w:ins>
            <w:ins w:id="159" w:author="MCC160" w:date="2022-10-31T19:12:00Z">
              <w:r w:rsidR="003E4891">
                <w:rPr>
                  <w:rFonts w:ascii="Arial" w:hAnsi="Arial"/>
                  <w:sz w:val="18"/>
                  <w:lang w:eastAsia="ko-KR"/>
                </w:rPr>
                <w:t>'</w:t>
              </w:r>
            </w:ins>
            <w:r w:rsidRPr="001E6C5A">
              <w:rPr>
                <w:rFonts w:ascii="Arial" w:hAnsi="Arial"/>
                <w:sz w:val="18"/>
                <w:lang w:eastAsia="ko-KR"/>
              </w:rPr>
              <w:t>MCX CT session establishment/modification without provisional responses other than 100 Trying</w:t>
            </w:r>
            <w:ins w:id="160" w:author="MCC160" w:date="2022-10-31T19:12:00Z">
              <w:r w:rsidR="003E4891">
                <w:rPr>
                  <w:rFonts w:ascii="Arial" w:hAnsi="Arial"/>
                  <w:sz w:val="18"/>
                  <w:lang w:eastAsia="ko-KR"/>
                </w:rPr>
                <w:t>'</w:t>
              </w:r>
            </w:ins>
            <w:r w:rsidRPr="001E6C5A">
              <w:rPr>
                <w:rFonts w:ascii="Arial" w:hAnsi="Arial"/>
                <w:sz w:val="18"/>
                <w:lang w:eastAsia="ko-KR"/>
              </w:rPr>
              <w:t xml:space="preserve"> as described in TS 36.579-1 [2] Table 5.3.4.3-1 to establish </w:t>
            </w:r>
            <w:r w:rsidRPr="001E6C5A">
              <w:rPr>
                <w:rFonts w:ascii="Arial" w:hAnsi="Arial"/>
                <w:sz w:val="18"/>
              </w:rPr>
              <w:t>an MCPTT private call, on-demand Automatic Commencement Mode, no Force of automatic commencement, applying End-to-end communication security with Floor Control</w:t>
            </w:r>
            <w:del w:id="161" w:author="MCC160" w:date="2022-11-01T11:42:00Z">
              <w:r w:rsidRPr="001E6C5A" w:rsidDel="000B2B8C">
                <w:rPr>
                  <w:rFonts w:ascii="Arial" w:hAnsi="Arial"/>
                  <w:sz w:val="18"/>
                </w:rPr>
                <w:delText xml:space="preserve"> </w:delText>
              </w:r>
              <w:r w:rsidRPr="001E6C5A" w:rsidDel="000B2B8C">
                <w:rPr>
                  <w:rFonts w:ascii="Arial" w:hAnsi="Arial"/>
                  <w:sz w:val="18"/>
                  <w:lang w:eastAsia="ko-KR"/>
                </w:rPr>
                <w:delText>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E1BC8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F0A11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C611C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49E24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38A50F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702C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175765B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E4DE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43BAA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C9F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6429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B912A4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C520C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2A6DD2B" w14:textId="6E0F6DB8" w:rsidR="00EB676A" w:rsidRPr="001E6C5A" w:rsidRDefault="000B2B8C" w:rsidP="00BC3F8D">
            <w:pPr>
              <w:keepNext/>
              <w:keepLines/>
              <w:spacing w:after="0"/>
              <w:rPr>
                <w:rFonts w:ascii="Arial" w:hAnsi="Arial"/>
                <w:sz w:val="18"/>
              </w:rPr>
            </w:pPr>
            <w:ins w:id="162" w:author="MCC160" w:date="2022-11-01T11:44: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167F9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389FF6D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BCD13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58287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75EB5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1082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035ACC14"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4D53BF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D65BB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A89B2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A13A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165CBD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6D43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5C77843" w14:textId="31D5B9A2"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63" w:author="MCC160" w:date="2022-11-01T11:45:00Z">
              <w:r w:rsidRPr="001E6C5A" w:rsidDel="000B2B8C">
                <w:rPr>
                  <w:rFonts w:ascii="Arial" w:eastAsia="Calibri" w:hAnsi="Arial"/>
                  <w:sz w:val="18"/>
                </w:rPr>
                <w:delText>Does the UE (</w:delText>
              </w:r>
              <w:r w:rsidRPr="001E6C5A" w:rsidDel="000B2B8C">
                <w:rPr>
                  <w:rFonts w:ascii="Arial" w:eastAsia="Calibri" w:hAnsi="Arial"/>
                  <w:sz w:val="18"/>
                  <w:lang w:eastAsia="ko-KR"/>
                </w:rPr>
                <w:delText xml:space="preserve">MCPTT client) perform </w:delText>
              </w:r>
              <w:r w:rsidRPr="001E6C5A" w:rsidDel="000B2B8C">
                <w:rPr>
                  <w:rFonts w:ascii="Arial" w:hAnsi="Arial"/>
                  <w:sz w:val="18"/>
                </w:rPr>
                <w:delText xml:space="preserve">procedure </w:delText>
              </w:r>
            </w:del>
            <w:del w:id="164" w:author="MCC160" w:date="2022-10-31T19:12:00Z">
              <w:r w:rsidRPr="001E6C5A" w:rsidDel="003E4891">
                <w:rPr>
                  <w:rFonts w:ascii="Arial" w:hAnsi="Arial"/>
                  <w:sz w:val="18"/>
                </w:rPr>
                <w:delText xml:space="preserve">for </w:delText>
              </w:r>
            </w:del>
            <w:ins w:id="165" w:author="MCC160" w:date="2022-11-01T11:45:00Z">
              <w:r w:rsidR="000B2B8C" w:rsidRPr="000B2B8C">
                <w:rPr>
                  <w:rFonts w:ascii="Arial" w:hAnsi="Arial"/>
                  <w:sz w:val="18"/>
                </w:rPr>
                <w:t xml:space="preserve">Does the UE (MCPTT Client) correctly perform test procedure </w:t>
              </w:r>
            </w:ins>
            <w:ins w:id="166" w:author="MCC160" w:date="2022-10-31T19:12:00Z">
              <w:r w:rsidR="003E4891">
                <w:rPr>
                  <w:rFonts w:ascii="Arial" w:hAnsi="Arial"/>
                  <w:sz w:val="18"/>
                </w:rPr>
                <w:t>'</w:t>
              </w:r>
            </w:ins>
            <w:r w:rsidRPr="001E6C5A">
              <w:rPr>
                <w:rFonts w:ascii="Arial" w:hAnsi="Arial"/>
                <w:sz w:val="18"/>
              </w:rPr>
              <w:t>MCPTT Floor Request – Floor Deny</w:t>
            </w:r>
            <w:ins w:id="167" w:author="MCC160" w:date="2022-10-31T19:12:00Z">
              <w:r w:rsidR="003E4891">
                <w:rPr>
                  <w:rFonts w:ascii="Arial" w:hAnsi="Arial"/>
                  <w:sz w:val="18"/>
                </w:rPr>
                <w:t>'</w:t>
              </w:r>
            </w:ins>
            <w:r w:rsidRPr="001E6C5A">
              <w:rPr>
                <w:rFonts w:ascii="Arial" w:eastAsia="Calibri" w:hAnsi="Arial"/>
                <w:sz w:val="18"/>
              </w:rPr>
              <w:t xml:space="preserve"> a</w:t>
            </w:r>
            <w:r w:rsidRPr="001E6C5A">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705D6B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FF1E9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844D6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3F24C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4F702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48B9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613E71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74944E04" w14:textId="77777777" w:rsidR="00EB676A" w:rsidRPr="001E6C5A" w:rsidRDefault="00EB676A" w:rsidP="00BC3F8D">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Pr>
          <w:p w14:paraId="7881DD5F" w14:textId="77777777" w:rsidR="00EB676A" w:rsidRPr="001E6C5A" w:rsidRDefault="00EB676A" w:rsidP="00BC3F8D">
            <w:pPr>
              <w:keepNext/>
              <w:keepLines/>
              <w:spacing w:after="0"/>
              <w:rPr>
                <w:rFonts w:ascii="Arial" w:hAnsi="Arial"/>
                <w:sz w:val="18"/>
                <w:lang w:eastAsia="ko-KR"/>
              </w:rPr>
            </w:pPr>
          </w:p>
        </w:tc>
        <w:tc>
          <w:tcPr>
            <w:tcW w:w="565" w:type="dxa"/>
            <w:tcBorders>
              <w:top w:val="single" w:sz="4" w:space="0" w:color="auto"/>
              <w:left w:val="single" w:sz="4" w:space="0" w:color="auto"/>
              <w:bottom w:val="single" w:sz="4" w:space="0" w:color="auto"/>
              <w:right w:val="single" w:sz="4" w:space="0" w:color="auto"/>
            </w:tcBorders>
            <w:hideMark/>
          </w:tcPr>
          <w:p w14:paraId="291671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06B2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6BF3BB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1B02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E4B95EF" w14:textId="241964F1" w:rsidR="00EB676A" w:rsidRPr="001E6C5A" w:rsidRDefault="000B2B8C" w:rsidP="00BC3F8D">
            <w:pPr>
              <w:keepNext/>
              <w:keepLines/>
              <w:spacing w:after="0"/>
              <w:rPr>
                <w:rFonts w:ascii="Arial" w:hAnsi="Arial"/>
                <w:sz w:val="18"/>
              </w:rPr>
            </w:pPr>
            <w:ins w:id="168" w:author="MCC160" w:date="2022-11-01T11:45: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64C3E4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A17E016"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10FC83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4832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673C9F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62EA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ABA816A"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4003A74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3564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6E98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DA08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9A99D3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318E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5D15EEAA" w14:textId="42CBE5E5"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69" w:author="MCC160" w:date="2022-11-01T11:45:00Z">
              <w:r w:rsidRPr="001E6C5A" w:rsidDel="000B2B8C">
                <w:rPr>
                  <w:rFonts w:ascii="Arial" w:eastAsia="Calibri" w:hAnsi="Arial"/>
                  <w:sz w:val="18"/>
                </w:rPr>
                <w:delText>Does the UE (</w:delText>
              </w:r>
              <w:r w:rsidRPr="001E6C5A" w:rsidDel="000B2B8C">
                <w:rPr>
                  <w:rFonts w:ascii="Arial" w:eastAsia="Calibri" w:hAnsi="Arial"/>
                  <w:sz w:val="18"/>
                  <w:lang w:eastAsia="ko-KR"/>
                </w:rPr>
                <w:delText xml:space="preserve">MCPTT client) </w:delText>
              </w:r>
              <w:r w:rsidRPr="001E6C5A" w:rsidDel="000B2B8C">
                <w:rPr>
                  <w:rFonts w:ascii="Arial" w:hAnsi="Arial"/>
                  <w:sz w:val="18"/>
                </w:rPr>
                <w:delText xml:space="preserve">perform procedure </w:delText>
              </w:r>
            </w:del>
            <w:del w:id="170" w:author="MCC160" w:date="2022-10-31T19:13:00Z">
              <w:r w:rsidRPr="001E6C5A" w:rsidDel="003E4891">
                <w:rPr>
                  <w:rFonts w:ascii="Arial" w:hAnsi="Arial"/>
                  <w:sz w:val="18"/>
                </w:rPr>
                <w:delText xml:space="preserve">for </w:delText>
              </w:r>
            </w:del>
            <w:ins w:id="171" w:author="MCC160" w:date="2022-11-01T11:45:00Z">
              <w:r w:rsidR="000B2B8C" w:rsidRPr="000B2B8C">
                <w:rPr>
                  <w:rFonts w:ascii="Arial" w:hAnsi="Arial"/>
                  <w:sz w:val="18"/>
                </w:rPr>
                <w:t xml:space="preserve">Does the UE (MCPTT Client) correctly perform test procedure </w:t>
              </w:r>
            </w:ins>
            <w:ins w:id="172" w:author="MCC160" w:date="2022-10-31T19:13:00Z">
              <w:r w:rsidR="003E4891">
                <w:rPr>
                  <w:rFonts w:ascii="Arial" w:hAnsi="Arial"/>
                  <w:sz w:val="18"/>
                </w:rPr>
                <w:t>'</w:t>
              </w:r>
            </w:ins>
            <w:r w:rsidRPr="001E6C5A">
              <w:rPr>
                <w:rFonts w:ascii="Arial" w:hAnsi="Arial"/>
                <w:sz w:val="18"/>
              </w:rPr>
              <w:t>MCPTT Floor Request – Floor Granted</w:t>
            </w:r>
            <w:ins w:id="173" w:author="MCC160" w:date="2022-10-31T19:13: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D71D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2143C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B329D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D356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5E93C1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B018D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5916EF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75A79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4F9F4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3517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3DB7A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900F0B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B36B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112D9828"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release the floor (NOTE 1)</w:t>
            </w:r>
          </w:p>
        </w:tc>
        <w:tc>
          <w:tcPr>
            <w:tcW w:w="708" w:type="dxa"/>
            <w:tcBorders>
              <w:top w:val="single" w:sz="4" w:space="0" w:color="auto"/>
              <w:left w:val="single" w:sz="4" w:space="0" w:color="auto"/>
              <w:bottom w:val="single" w:sz="4" w:space="0" w:color="auto"/>
              <w:right w:val="single" w:sz="4" w:space="0" w:color="auto"/>
            </w:tcBorders>
            <w:hideMark/>
          </w:tcPr>
          <w:p w14:paraId="1D3302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F9D5D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8DD8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B670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B86D0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4200D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CA27542" w14:textId="4CF24543"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74" w:author="MCC160" w:date="2022-11-01T11:45:00Z">
              <w:r w:rsidRPr="001E6C5A" w:rsidDel="000B2B8C">
                <w:rPr>
                  <w:rFonts w:ascii="Arial" w:hAnsi="Arial"/>
                  <w:sz w:val="18"/>
                </w:rPr>
                <w:delText>Does the UE (</w:delText>
              </w:r>
              <w:r w:rsidRPr="001E6C5A" w:rsidDel="000B2B8C">
                <w:rPr>
                  <w:rFonts w:ascii="Arial" w:hAnsi="Arial"/>
                  <w:sz w:val="18"/>
                  <w:lang w:eastAsia="ko-KR"/>
                </w:rPr>
                <w:delText xml:space="preserve">MCPTT client) </w:delText>
              </w:r>
              <w:r w:rsidRPr="001E6C5A" w:rsidDel="000B2B8C">
                <w:rPr>
                  <w:rFonts w:ascii="Arial" w:eastAsia="Calibri" w:hAnsi="Arial"/>
                  <w:sz w:val="18"/>
                </w:rPr>
                <w:delText xml:space="preserve">perform procedure </w:delText>
              </w:r>
            </w:del>
            <w:del w:id="175" w:author="MCC160" w:date="2022-10-31T19:13:00Z">
              <w:r w:rsidRPr="001E6C5A" w:rsidDel="003E4891">
                <w:rPr>
                  <w:rFonts w:ascii="Arial" w:eastAsia="Calibri" w:hAnsi="Arial"/>
                  <w:sz w:val="18"/>
                </w:rPr>
                <w:delText xml:space="preserve">for </w:delText>
              </w:r>
            </w:del>
            <w:ins w:id="176" w:author="MCC160" w:date="2022-11-01T11:45:00Z">
              <w:r w:rsidR="000B2B8C" w:rsidRPr="000B2B8C">
                <w:rPr>
                  <w:rFonts w:ascii="Arial" w:eastAsia="Calibri" w:hAnsi="Arial"/>
                  <w:sz w:val="18"/>
                </w:rPr>
                <w:t xml:space="preserve">Does the UE (MCPTT Client) correctly perform test procedure </w:t>
              </w:r>
            </w:ins>
            <w:ins w:id="177" w:author="MCC160" w:date="2022-10-31T19:13:00Z">
              <w:r w:rsidR="003E4891">
                <w:rPr>
                  <w:rFonts w:ascii="Arial" w:eastAsia="Calibri" w:hAnsi="Arial"/>
                  <w:sz w:val="18"/>
                </w:rPr>
                <w:t>'</w:t>
              </w:r>
            </w:ins>
            <w:r w:rsidRPr="001E6C5A">
              <w:rPr>
                <w:rFonts w:ascii="Arial" w:hAnsi="Arial"/>
                <w:sz w:val="18"/>
              </w:rPr>
              <w:t>MCPTT Floor Release – Floor Idle</w:t>
            </w:r>
            <w:ins w:id="178" w:author="MCC160" w:date="2022-10-31T19:13:00Z">
              <w:r w:rsidR="003E4891">
                <w:rPr>
                  <w:rFonts w:ascii="Arial" w:hAnsi="Arial"/>
                  <w:sz w:val="18"/>
                </w:rPr>
                <w:t>'</w:t>
              </w:r>
            </w:ins>
            <w:r w:rsidRPr="001E6C5A">
              <w:rPr>
                <w:rFonts w:ascii="Arial" w:eastAsia="Calibri" w:hAnsi="Arial"/>
                <w:sz w:val="18"/>
              </w:rPr>
              <w:t xml:space="preserve"> as described in </w:t>
            </w:r>
            <w:r w:rsidRPr="001E6C5A">
              <w:rPr>
                <w:rFonts w:ascii="Arial" w:hAnsi="Arial"/>
                <w:sz w:val="18"/>
              </w:rPr>
              <w:t>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3F7939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96F32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1FB90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AD28E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A0905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03B41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14-15</w:t>
            </w:r>
          </w:p>
        </w:tc>
        <w:tc>
          <w:tcPr>
            <w:tcW w:w="3968" w:type="dxa"/>
            <w:tcBorders>
              <w:top w:val="single" w:sz="4" w:space="0" w:color="auto"/>
              <w:left w:val="single" w:sz="4" w:space="0" w:color="auto"/>
              <w:bottom w:val="single" w:sz="4" w:space="0" w:color="auto"/>
              <w:right w:val="single" w:sz="4" w:space="0" w:color="auto"/>
            </w:tcBorders>
            <w:hideMark/>
          </w:tcPr>
          <w:p w14:paraId="7C4C4F1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8341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668F7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9B9B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BACE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C69BB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CCF4A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75D8CFE" w14:textId="22CDB7D0"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79" w:author="MCC160" w:date="2022-11-01T10:19:00Z">
              <w:r w:rsidRPr="001E6C5A" w:rsidDel="00A111FF">
                <w:rPr>
                  <w:rFonts w:ascii="Arial" w:eastAsia="Calibri" w:hAnsi="Arial"/>
                  <w:sz w:val="18"/>
                </w:rPr>
                <w:delText xml:space="preserve">Is the </w:delText>
              </w:r>
              <w:r w:rsidRPr="001E6C5A" w:rsidDel="00A111FF">
                <w:rPr>
                  <w:rFonts w:ascii="Arial" w:eastAsia="Calibri" w:hAnsi="Arial"/>
                  <w:sz w:val="18"/>
                  <w:lang w:eastAsia="ko-KR"/>
                </w:rPr>
                <w:delText xml:space="preserve">procedure </w:delText>
              </w:r>
            </w:del>
            <w:del w:id="180" w:author="MCC160" w:date="2022-10-31T19:13:00Z">
              <w:r w:rsidRPr="001E6C5A" w:rsidDel="003E4891">
                <w:rPr>
                  <w:rFonts w:ascii="Arial" w:eastAsia="Calibri" w:hAnsi="Arial"/>
                  <w:sz w:val="18"/>
                  <w:lang w:eastAsia="ko-KR"/>
                </w:rPr>
                <w:delText xml:space="preserve">for </w:delText>
              </w:r>
            </w:del>
            <w:ins w:id="181" w:author="MCC160" w:date="2022-11-01T10:19:00Z">
              <w:r w:rsidR="00A111FF" w:rsidRPr="00A111FF">
                <w:rPr>
                  <w:rFonts w:ascii="Arial" w:eastAsia="Calibri" w:hAnsi="Arial"/>
                  <w:sz w:val="18"/>
                  <w:lang w:eastAsia="ko-KR"/>
                </w:rPr>
                <w:t>Does the UE (MC</w:t>
              </w:r>
              <w:r w:rsidR="00A111FF">
                <w:rPr>
                  <w:rFonts w:ascii="Arial" w:eastAsia="Calibri" w:hAnsi="Arial"/>
                  <w:sz w:val="18"/>
                  <w:lang w:eastAsia="ko-KR"/>
                </w:rPr>
                <w:t>PTT</w:t>
              </w:r>
              <w:r w:rsidR="00A111FF" w:rsidRPr="00A111FF">
                <w:rPr>
                  <w:rFonts w:ascii="Arial" w:eastAsia="Calibri" w:hAnsi="Arial"/>
                  <w:sz w:val="18"/>
                  <w:lang w:eastAsia="ko-KR"/>
                </w:rPr>
                <w:t xml:space="preserve"> Client) correctly perform test procedure </w:t>
              </w:r>
            </w:ins>
            <w:ins w:id="182" w:author="MCC160" w:date="2022-10-31T19:13:00Z">
              <w:r w:rsidR="003E4891">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183" w:author="MCC160" w:date="2022-10-31T19:13: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w:t>
            </w:r>
            <w:ins w:id="184" w:author="MCC160" w:date="2022-11-03T17:05:00Z">
              <w:r w:rsidR="00D9535C" w:rsidRPr="00D9535C">
                <w:rPr>
                  <w:rFonts w:ascii="Arial" w:hAnsi="Arial"/>
                  <w:bCs/>
                  <w:sz w:val="18"/>
                </w:rPr>
                <w:t xml:space="preserve"> to upgrade the call to an emergency private call</w:t>
              </w:r>
              <w:r w:rsidR="00D9535C">
                <w:rPr>
                  <w:rFonts w:ascii="Arial" w:hAnsi="Arial"/>
                  <w:bCs/>
                  <w:sz w:val="18"/>
                </w:rPr>
                <w:t>?</w:t>
              </w:r>
            </w:ins>
            <w:del w:id="185" w:author="MCC160" w:date="2022-11-03T17:05:00Z">
              <w:r w:rsidRPr="001E6C5A" w:rsidDel="00D9535C">
                <w:rPr>
                  <w:rFonts w:ascii="Arial" w:hAnsi="Arial"/>
                  <w:sz w:val="18"/>
                </w:rPr>
                <w:delText xml:space="preserve"> to upgrade to </w:delText>
              </w:r>
              <w:r w:rsidRPr="001E6C5A" w:rsidDel="00D9535C">
                <w:rPr>
                  <w:rFonts w:ascii="Arial" w:hAnsi="Arial"/>
                  <w:sz w:val="18"/>
                  <w:lang w:eastAsia="ko-KR"/>
                </w:rPr>
                <w:delText>an MCPTT private emergency call</w:delText>
              </w:r>
            </w:del>
            <w:del w:id="186" w:author="MCC160" w:date="2022-11-01T10:21:00Z">
              <w:r w:rsidRPr="001E6C5A" w:rsidDel="00A111FF">
                <w:rPr>
                  <w:rFonts w:ascii="Arial" w:hAnsi="Arial"/>
                  <w:sz w:val="18"/>
                  <w:lang w:eastAsia="ko-KR"/>
                </w:rPr>
                <w:delText xml:space="preserve"> on-demand Automatic Commencement Mode offering a media-level section for a media-floor control entity correctly performed</w:delText>
              </w:r>
            </w:del>
            <w:del w:id="187" w:author="MCC160" w:date="2022-11-03T17:05:00Z">
              <w:r w:rsidRPr="001E6C5A"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0AF6D4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4E7ED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6595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41A29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21194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4FE3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03D80F8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785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12798D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1E76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1E7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CCD90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C50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73918AB" w14:textId="77777777" w:rsidR="00EB676A" w:rsidRPr="001E6C5A" w:rsidRDefault="00EB676A" w:rsidP="00BC3F8D">
            <w:pPr>
              <w:keepNext/>
              <w:keepLines/>
              <w:spacing w:after="0"/>
              <w:rPr>
                <w:rFonts w:ascii="Arial" w:hAnsi="Arial"/>
                <w:sz w:val="18"/>
              </w:rPr>
            </w:pPr>
            <w:r w:rsidRPr="001E6C5A">
              <w:rPr>
                <w:rFonts w:ascii="Arial" w:hAnsi="Arial"/>
                <w:sz w:val="18"/>
              </w:rPr>
              <w:t>EXCEPTION: Step 18a1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47435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2356BD"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35A8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753D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7AADA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3674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18a1</w:t>
            </w:r>
          </w:p>
        </w:tc>
        <w:tc>
          <w:tcPr>
            <w:tcW w:w="3968" w:type="dxa"/>
            <w:tcBorders>
              <w:top w:val="single" w:sz="4" w:space="0" w:color="auto"/>
              <w:left w:val="single" w:sz="4" w:space="0" w:color="auto"/>
              <w:bottom w:val="single" w:sz="4" w:space="0" w:color="auto"/>
              <w:right w:val="single" w:sz="4" w:space="0" w:color="auto"/>
            </w:tcBorders>
          </w:tcPr>
          <w:p w14:paraId="352AF97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 Check: Does the UE (</w:t>
            </w:r>
            <w:r w:rsidRPr="001E6C5A">
              <w:rPr>
                <w:rFonts w:ascii="Arial" w:hAnsi="Arial"/>
                <w:sz w:val="18"/>
                <w:lang w:eastAsia="ko-KR"/>
              </w:rPr>
              <w:t xml:space="preserve">MCPTT client) </w:t>
            </w:r>
            <w:r w:rsidRPr="001E6C5A">
              <w:rPr>
                <w:rFonts w:ascii="Arial" w:hAnsi="Arial"/>
                <w:sz w:val="18"/>
              </w:rPr>
              <w:t>notify the user about the upgrade of the private call to an emergency private call?</w:t>
            </w:r>
          </w:p>
          <w:p w14:paraId="4CB232A3"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p w14:paraId="6B4D6536" w14:textId="77777777" w:rsidR="00EB676A" w:rsidRPr="001E6C5A" w:rsidRDefault="00EB676A" w:rsidP="00BC3F8D">
            <w:pPr>
              <w:keepNext/>
              <w:keepLines/>
              <w:spacing w:after="0"/>
              <w:rPr>
                <w:rFonts w:ascii="Arial" w:hAnsi="Arial"/>
                <w:sz w:val="18"/>
              </w:rPr>
            </w:pPr>
          </w:p>
          <w:p w14:paraId="1330CC32" w14:textId="77777777" w:rsidR="00EB676A" w:rsidRPr="001E6C5A" w:rsidRDefault="00EB676A" w:rsidP="00BC3F8D">
            <w:pPr>
              <w:keepNext/>
              <w:keepLines/>
              <w:spacing w:after="0"/>
              <w:rPr>
                <w:rFonts w:ascii="Arial" w:hAnsi="Arial"/>
                <w:sz w:val="18"/>
              </w:rPr>
            </w:pPr>
            <w:r w:rsidRPr="001E6C5A">
              <w:rPr>
                <w:rFonts w:ascii="Arial" w:hAnsi="Arial"/>
                <w:sz w:val="18"/>
              </w:rPr>
              <w:t>NOTE 2: The display information may include</w:t>
            </w:r>
          </w:p>
          <w:p w14:paraId="52164C24" w14:textId="77777777" w:rsidR="00EB676A" w:rsidRPr="001E6C5A" w:rsidRDefault="00EB676A" w:rsidP="00BC3F8D">
            <w:pPr>
              <w:keepNext/>
              <w:keepLines/>
              <w:spacing w:after="0"/>
              <w:rPr>
                <w:rFonts w:ascii="Arial" w:hAnsi="Arial"/>
                <w:sz w:val="18"/>
              </w:rPr>
            </w:pPr>
            <w:r w:rsidRPr="001E6C5A">
              <w:rPr>
                <w:rFonts w:ascii="Arial" w:hAnsi="Arial"/>
                <w:sz w:val="18"/>
              </w:rPr>
              <w:t>- indication for upgrade of the private call to an emergency private call</w:t>
            </w:r>
          </w:p>
          <w:p w14:paraId="3C73E0D6" w14:textId="77777777" w:rsidR="00EB676A" w:rsidRPr="001E6C5A" w:rsidRDefault="00EB676A" w:rsidP="00BC3F8D">
            <w:pPr>
              <w:keepNext/>
              <w:keepLines/>
              <w:spacing w:after="0"/>
              <w:rPr>
                <w:rFonts w:ascii="Arial" w:hAnsi="Arial"/>
                <w:sz w:val="18"/>
              </w:rPr>
            </w:pPr>
            <w:r w:rsidRPr="001E6C5A">
              <w:rPr>
                <w:rFonts w:ascii="Arial" w:hAnsi="Arial"/>
                <w:sz w:val="18"/>
              </w:rPr>
              <w:t>- the MCPTT ID of the sender of the SIP re-INVITE request.</w:t>
            </w:r>
          </w:p>
        </w:tc>
        <w:tc>
          <w:tcPr>
            <w:tcW w:w="708" w:type="dxa"/>
            <w:tcBorders>
              <w:top w:val="single" w:sz="4" w:space="0" w:color="auto"/>
              <w:left w:val="single" w:sz="4" w:space="0" w:color="auto"/>
              <w:bottom w:val="single" w:sz="4" w:space="0" w:color="auto"/>
              <w:right w:val="single" w:sz="4" w:space="0" w:color="auto"/>
            </w:tcBorders>
            <w:hideMark/>
          </w:tcPr>
          <w:p w14:paraId="448550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97A9BB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FB5DA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E810B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805551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8665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EE5B843" w14:textId="462D224F" w:rsidR="00EB676A" w:rsidRPr="001E6C5A" w:rsidRDefault="00AB6067" w:rsidP="00BC3F8D">
            <w:pPr>
              <w:keepNext/>
              <w:keepLines/>
              <w:spacing w:after="0"/>
              <w:rPr>
                <w:rFonts w:ascii="Arial" w:hAnsi="Arial"/>
                <w:sz w:val="18"/>
              </w:rPr>
            </w:pPr>
            <w:ins w:id="188"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Taken message.</w:t>
            </w:r>
          </w:p>
        </w:tc>
        <w:tc>
          <w:tcPr>
            <w:tcW w:w="708" w:type="dxa"/>
            <w:tcBorders>
              <w:top w:val="single" w:sz="4" w:space="0" w:color="auto"/>
              <w:left w:val="single" w:sz="4" w:space="0" w:color="auto"/>
              <w:bottom w:val="single" w:sz="4" w:space="0" w:color="auto"/>
              <w:right w:val="single" w:sz="4" w:space="0" w:color="auto"/>
            </w:tcBorders>
            <w:hideMark/>
          </w:tcPr>
          <w:p w14:paraId="3DDAAE8B" w14:textId="2794F353" w:rsidR="00EB676A" w:rsidRPr="001E6C5A" w:rsidRDefault="00AB6067" w:rsidP="00BC3F8D">
            <w:pPr>
              <w:keepNext/>
              <w:keepLines/>
              <w:spacing w:after="0"/>
              <w:jc w:val="center"/>
              <w:rPr>
                <w:rFonts w:ascii="Arial" w:hAnsi="Arial"/>
                <w:sz w:val="18"/>
              </w:rPr>
            </w:pPr>
            <w:ins w:id="189" w:author="MCC160" w:date="2022-11-01T11:46:00Z">
              <w:r w:rsidRPr="00AB6067">
                <w:rPr>
                  <w:rFonts w:ascii="Arial" w:hAnsi="Arial"/>
                  <w:sz w:val="18"/>
                </w:rPr>
                <w:sym w:font="Wingdings" w:char="F0DF"/>
              </w:r>
            </w:ins>
            <w:del w:id="190" w:author="MCC160" w:date="2022-11-01T11:46:00Z">
              <w:r w:rsidR="00EB676A" w:rsidRPr="001E6C5A" w:rsidDel="00AB6067">
                <w:rPr>
                  <w:rFonts w:ascii="Arial" w:hAnsi="Arial"/>
                  <w:sz w:val="18"/>
                </w:rPr>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0966D9E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49C2FA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FD3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C340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9E62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5A3A2CA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4CEDF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F548E27"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9DE28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C8DC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541E2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B84EE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21</w:t>
            </w:r>
          </w:p>
        </w:tc>
        <w:tc>
          <w:tcPr>
            <w:tcW w:w="3968" w:type="dxa"/>
            <w:tcBorders>
              <w:top w:val="single" w:sz="4" w:space="0" w:color="auto"/>
              <w:left w:val="single" w:sz="4" w:space="0" w:color="auto"/>
              <w:bottom w:val="single" w:sz="4" w:space="0" w:color="auto"/>
              <w:right w:val="single" w:sz="4" w:space="0" w:color="auto"/>
            </w:tcBorders>
            <w:hideMark/>
          </w:tcPr>
          <w:p w14:paraId="25C566B9" w14:textId="348992B8" w:rsidR="00EB676A" w:rsidRPr="001E6C5A" w:rsidRDefault="00AB6067" w:rsidP="00BC3F8D">
            <w:pPr>
              <w:keepNext/>
              <w:keepLines/>
              <w:spacing w:after="0"/>
              <w:rPr>
                <w:rFonts w:ascii="Arial" w:hAnsi="Arial"/>
                <w:sz w:val="18"/>
              </w:rPr>
            </w:pPr>
            <w:ins w:id="191"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210295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7B1D2FB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29BCA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3DA0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CF951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B9475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w:t>
            </w:r>
          </w:p>
        </w:tc>
        <w:tc>
          <w:tcPr>
            <w:tcW w:w="3968" w:type="dxa"/>
            <w:tcBorders>
              <w:top w:val="single" w:sz="4" w:space="0" w:color="auto"/>
              <w:left w:val="single" w:sz="4" w:space="0" w:color="auto"/>
              <w:bottom w:val="single" w:sz="4" w:space="0" w:color="auto"/>
              <w:right w:val="single" w:sz="4" w:space="0" w:color="auto"/>
            </w:tcBorders>
            <w:hideMark/>
          </w:tcPr>
          <w:p w14:paraId="597EB9E8"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6DAED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816D039"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3F0B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ADC8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84DF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3A9E0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8" w:type="dxa"/>
            <w:tcBorders>
              <w:top w:val="single" w:sz="4" w:space="0" w:color="auto"/>
              <w:left w:val="single" w:sz="4" w:space="0" w:color="auto"/>
              <w:bottom w:val="single" w:sz="4" w:space="0" w:color="auto"/>
              <w:right w:val="single" w:sz="4" w:space="0" w:color="auto"/>
            </w:tcBorders>
            <w:hideMark/>
          </w:tcPr>
          <w:p w14:paraId="472166A5" w14:textId="124473B3"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192" w:author="MCC160" w:date="2022-11-01T11:46:00Z">
              <w:r w:rsidRPr="001E6C5A" w:rsidDel="00AB6067">
                <w:rPr>
                  <w:rFonts w:ascii="Arial" w:eastAsia="Calibri" w:hAnsi="Arial"/>
                  <w:sz w:val="18"/>
                </w:rPr>
                <w:delText>Does the UE (</w:delText>
              </w:r>
              <w:r w:rsidRPr="001E6C5A" w:rsidDel="00AB6067">
                <w:rPr>
                  <w:rFonts w:ascii="Arial" w:eastAsia="Calibri" w:hAnsi="Arial"/>
                  <w:sz w:val="18"/>
                  <w:lang w:eastAsia="ko-KR"/>
                </w:rPr>
                <w:delText xml:space="preserve">MCPTT client) </w:delText>
              </w:r>
              <w:r w:rsidRPr="001E6C5A" w:rsidDel="00AB6067">
                <w:rPr>
                  <w:rFonts w:ascii="Arial" w:hAnsi="Arial"/>
                  <w:sz w:val="18"/>
                </w:rPr>
                <w:delText xml:space="preserve">perform procedure </w:delText>
              </w:r>
            </w:del>
            <w:del w:id="193" w:author="MCC160" w:date="2022-10-31T19:13:00Z">
              <w:r w:rsidRPr="001E6C5A" w:rsidDel="003E4891">
                <w:rPr>
                  <w:rFonts w:ascii="Arial" w:hAnsi="Arial"/>
                  <w:sz w:val="18"/>
                </w:rPr>
                <w:delText xml:space="preserve">for </w:delText>
              </w:r>
            </w:del>
            <w:ins w:id="194" w:author="MCC160" w:date="2022-11-01T11:46:00Z">
              <w:r w:rsidR="00AB6067" w:rsidRPr="00AB6067">
                <w:rPr>
                  <w:rFonts w:ascii="Arial" w:hAnsi="Arial"/>
                  <w:sz w:val="18"/>
                </w:rPr>
                <w:t xml:space="preserve">Does the UE (MCPTT Client) correctly perform test procedure </w:t>
              </w:r>
            </w:ins>
            <w:ins w:id="195" w:author="MCC160" w:date="2022-10-31T19:13:00Z">
              <w:r w:rsidR="003E4891">
                <w:rPr>
                  <w:rFonts w:ascii="Arial" w:hAnsi="Arial"/>
                  <w:sz w:val="18"/>
                </w:rPr>
                <w:t>'</w:t>
              </w:r>
            </w:ins>
            <w:r w:rsidRPr="001E6C5A">
              <w:rPr>
                <w:rFonts w:ascii="Arial" w:hAnsi="Arial"/>
                <w:sz w:val="18"/>
              </w:rPr>
              <w:t>MCPTT Floor Request – Floor Granted</w:t>
            </w:r>
            <w:ins w:id="196" w:author="MCC160" w:date="2022-10-31T19:13: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676BA9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85DD97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36D7D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A692A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B008D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7D922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175CA56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84151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DEB97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DDA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3088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8EB9B0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3255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25</w:t>
            </w:r>
          </w:p>
        </w:tc>
        <w:tc>
          <w:tcPr>
            <w:tcW w:w="3968" w:type="dxa"/>
            <w:tcBorders>
              <w:top w:val="single" w:sz="4" w:space="0" w:color="auto"/>
              <w:left w:val="single" w:sz="4" w:space="0" w:color="auto"/>
              <w:bottom w:val="single" w:sz="4" w:space="0" w:color="auto"/>
              <w:right w:val="single" w:sz="4" w:space="0" w:color="auto"/>
            </w:tcBorders>
            <w:hideMark/>
          </w:tcPr>
          <w:p w14:paraId="291238DF" w14:textId="6FE000F3" w:rsidR="00EB676A" w:rsidRPr="001E6C5A" w:rsidRDefault="00AB6067" w:rsidP="00BC3F8D">
            <w:pPr>
              <w:keepNext/>
              <w:keepLines/>
              <w:spacing w:after="0"/>
              <w:rPr>
                <w:rFonts w:ascii="Arial" w:hAnsi="Arial"/>
                <w:sz w:val="18"/>
              </w:rPr>
            </w:pPr>
            <w:ins w:id="197"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Revoke message.</w:t>
            </w:r>
          </w:p>
        </w:tc>
        <w:tc>
          <w:tcPr>
            <w:tcW w:w="708" w:type="dxa"/>
            <w:tcBorders>
              <w:top w:val="single" w:sz="4" w:space="0" w:color="auto"/>
              <w:left w:val="single" w:sz="4" w:space="0" w:color="auto"/>
              <w:bottom w:val="single" w:sz="4" w:space="0" w:color="auto"/>
              <w:right w:val="single" w:sz="4" w:space="0" w:color="auto"/>
            </w:tcBorders>
            <w:hideMark/>
          </w:tcPr>
          <w:p w14:paraId="3B1C7A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4E9883F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Revoke</w:t>
            </w:r>
          </w:p>
        </w:tc>
        <w:tc>
          <w:tcPr>
            <w:tcW w:w="565" w:type="dxa"/>
            <w:tcBorders>
              <w:top w:val="single" w:sz="4" w:space="0" w:color="auto"/>
              <w:left w:val="single" w:sz="4" w:space="0" w:color="auto"/>
              <w:bottom w:val="single" w:sz="4" w:space="0" w:color="auto"/>
              <w:right w:val="single" w:sz="4" w:space="0" w:color="auto"/>
            </w:tcBorders>
            <w:hideMark/>
          </w:tcPr>
          <w:p w14:paraId="4C0B9E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B96F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A9235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1A7D2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26</w:t>
            </w:r>
          </w:p>
        </w:tc>
        <w:tc>
          <w:tcPr>
            <w:tcW w:w="3968" w:type="dxa"/>
            <w:tcBorders>
              <w:top w:val="single" w:sz="4" w:space="0" w:color="auto"/>
              <w:left w:val="single" w:sz="4" w:space="0" w:color="auto"/>
              <w:bottom w:val="single" w:sz="4" w:space="0" w:color="auto"/>
              <w:right w:val="single" w:sz="4" w:space="0" w:color="auto"/>
            </w:tcBorders>
            <w:hideMark/>
          </w:tcPr>
          <w:p w14:paraId="2E4C32B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4173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5EDC05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CF804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D530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E5716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BD0E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0E9EA6F" w14:textId="77777777" w:rsidR="00EB676A" w:rsidRPr="001E6C5A" w:rsidRDefault="00EB676A" w:rsidP="00BC3F8D">
            <w:pPr>
              <w:keepNext/>
              <w:keepLines/>
              <w:spacing w:after="0"/>
              <w:rPr>
                <w:rFonts w:ascii="Arial" w:hAnsi="Arial"/>
                <w:sz w:val="18"/>
              </w:rPr>
            </w:pPr>
            <w:r w:rsidRPr="001E6C5A">
              <w:rPr>
                <w:rFonts w:ascii="Arial" w:hAnsi="Arial"/>
                <w:sz w:val="18"/>
              </w:rPr>
              <w:t>EXCEPTION: In parallel to the events described in step 27, the step specified in Table 6.2.2.3.2-2 takes place.</w:t>
            </w:r>
          </w:p>
        </w:tc>
        <w:tc>
          <w:tcPr>
            <w:tcW w:w="708" w:type="dxa"/>
            <w:tcBorders>
              <w:top w:val="single" w:sz="4" w:space="0" w:color="auto"/>
              <w:left w:val="single" w:sz="4" w:space="0" w:color="auto"/>
              <w:bottom w:val="single" w:sz="4" w:space="0" w:color="auto"/>
              <w:right w:val="single" w:sz="4" w:space="0" w:color="auto"/>
            </w:tcBorders>
            <w:hideMark/>
          </w:tcPr>
          <w:p w14:paraId="28D34C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D18D97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D5AF0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C926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D2743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A3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27</w:t>
            </w:r>
          </w:p>
        </w:tc>
        <w:tc>
          <w:tcPr>
            <w:tcW w:w="3968" w:type="dxa"/>
            <w:tcBorders>
              <w:top w:val="single" w:sz="4" w:space="0" w:color="auto"/>
              <w:left w:val="single" w:sz="4" w:space="0" w:color="auto"/>
              <w:bottom w:val="single" w:sz="4" w:space="0" w:color="auto"/>
              <w:right w:val="single" w:sz="4" w:space="0" w:color="auto"/>
            </w:tcBorders>
            <w:hideMark/>
          </w:tcPr>
          <w:p w14:paraId="155F4E0F" w14:textId="1757E9E2"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198" w:author="MCC160" w:date="2022-11-01T11:46:00Z">
              <w:r w:rsidRPr="001E6C5A" w:rsidDel="00AB6067">
                <w:rPr>
                  <w:rFonts w:ascii="Arial" w:hAnsi="Arial"/>
                  <w:sz w:val="18"/>
                </w:rPr>
                <w:delText>Does the UE (</w:delText>
              </w:r>
              <w:r w:rsidRPr="001E6C5A" w:rsidDel="00AB6067">
                <w:rPr>
                  <w:rFonts w:ascii="Arial" w:hAnsi="Arial"/>
                  <w:sz w:val="18"/>
                  <w:lang w:eastAsia="ko-KR"/>
                </w:rPr>
                <w:delText xml:space="preserve">MCPTT client) </w:delText>
              </w:r>
              <w:r w:rsidRPr="001E6C5A" w:rsidDel="00AB6067">
                <w:rPr>
                  <w:rFonts w:ascii="Arial" w:hAnsi="Arial"/>
                  <w:sz w:val="18"/>
                </w:rPr>
                <w:delText xml:space="preserve">perform procedure </w:delText>
              </w:r>
            </w:del>
            <w:del w:id="199" w:author="MCC160" w:date="2022-10-31T19:13:00Z">
              <w:r w:rsidRPr="001E6C5A" w:rsidDel="003E4891">
                <w:rPr>
                  <w:rFonts w:ascii="Arial" w:hAnsi="Arial"/>
                  <w:sz w:val="18"/>
                </w:rPr>
                <w:delText xml:space="preserve">for </w:delText>
              </w:r>
            </w:del>
            <w:ins w:id="200" w:author="MCC160" w:date="2022-11-01T11:46:00Z">
              <w:r w:rsidR="00AB6067" w:rsidRPr="00AB6067">
                <w:rPr>
                  <w:rFonts w:ascii="Arial" w:hAnsi="Arial"/>
                  <w:sz w:val="18"/>
                </w:rPr>
                <w:t xml:space="preserve">Does the UE (MCPTT Client) correctly perform test procedure </w:t>
              </w:r>
            </w:ins>
            <w:ins w:id="201" w:author="MCC160" w:date="2022-10-31T19:13:00Z">
              <w:r w:rsidR="003E4891">
                <w:rPr>
                  <w:rFonts w:ascii="Arial" w:hAnsi="Arial"/>
                  <w:sz w:val="18"/>
                </w:rPr>
                <w:t>'</w:t>
              </w:r>
            </w:ins>
            <w:r w:rsidRPr="001E6C5A">
              <w:rPr>
                <w:rFonts w:ascii="Arial" w:hAnsi="Arial"/>
                <w:sz w:val="18"/>
              </w:rPr>
              <w:t>MCPTT Floor Release – Floor Taken</w:t>
            </w:r>
            <w:ins w:id="202" w:author="MCC160" w:date="2022-10-31T19:13:00Z">
              <w:r w:rsidR="003E4891">
                <w:rPr>
                  <w:rFonts w:ascii="Arial" w:hAnsi="Arial"/>
                  <w:sz w:val="18"/>
                </w:rPr>
                <w:t>'</w:t>
              </w:r>
            </w:ins>
            <w:r w:rsidRPr="001E6C5A">
              <w:rPr>
                <w:rFonts w:ascii="Arial" w:hAnsi="Arial"/>
                <w:sz w:val="18"/>
              </w:rPr>
              <w:t xml:space="preserve"> as described in TS 36.579-1 [2] Table 5.3A.16.3-1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4249C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141C5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49054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01042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785B34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C264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28-30</w:t>
            </w:r>
          </w:p>
        </w:tc>
        <w:tc>
          <w:tcPr>
            <w:tcW w:w="3968" w:type="dxa"/>
            <w:tcBorders>
              <w:top w:val="single" w:sz="4" w:space="0" w:color="auto"/>
              <w:left w:val="single" w:sz="4" w:space="0" w:color="auto"/>
              <w:bottom w:val="single" w:sz="4" w:space="0" w:color="auto"/>
              <w:right w:val="single" w:sz="4" w:space="0" w:color="auto"/>
            </w:tcBorders>
            <w:hideMark/>
          </w:tcPr>
          <w:p w14:paraId="7A91F91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D0DBA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A57954"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12C51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C3F68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09C304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3C48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31</w:t>
            </w:r>
          </w:p>
        </w:tc>
        <w:tc>
          <w:tcPr>
            <w:tcW w:w="3968" w:type="dxa"/>
            <w:tcBorders>
              <w:top w:val="single" w:sz="4" w:space="0" w:color="auto"/>
              <w:left w:val="single" w:sz="4" w:space="0" w:color="auto"/>
              <w:bottom w:val="single" w:sz="4" w:space="0" w:color="auto"/>
              <w:right w:val="single" w:sz="4" w:space="0" w:color="auto"/>
            </w:tcBorders>
            <w:hideMark/>
          </w:tcPr>
          <w:p w14:paraId="36BBBA35" w14:textId="28A8E392" w:rsidR="00EB676A" w:rsidRPr="001E6C5A" w:rsidRDefault="00AB6067" w:rsidP="00BC3F8D">
            <w:pPr>
              <w:keepNext/>
              <w:keepLines/>
              <w:spacing w:after="0"/>
              <w:rPr>
                <w:rFonts w:ascii="Arial" w:hAnsi="Arial"/>
                <w:sz w:val="18"/>
              </w:rPr>
            </w:pPr>
            <w:ins w:id="203" w:author="MCC160" w:date="2022-11-01T11:46: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Idle message.</w:t>
            </w:r>
          </w:p>
        </w:tc>
        <w:tc>
          <w:tcPr>
            <w:tcW w:w="708" w:type="dxa"/>
            <w:tcBorders>
              <w:top w:val="single" w:sz="4" w:space="0" w:color="auto"/>
              <w:left w:val="single" w:sz="4" w:space="0" w:color="auto"/>
              <w:bottom w:val="single" w:sz="4" w:space="0" w:color="auto"/>
              <w:right w:val="single" w:sz="4" w:space="0" w:color="auto"/>
            </w:tcBorders>
            <w:hideMark/>
          </w:tcPr>
          <w:p w14:paraId="5AE35C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5F4EF53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Idle</w:t>
            </w:r>
          </w:p>
        </w:tc>
        <w:tc>
          <w:tcPr>
            <w:tcW w:w="565" w:type="dxa"/>
            <w:tcBorders>
              <w:top w:val="single" w:sz="4" w:space="0" w:color="auto"/>
              <w:left w:val="single" w:sz="4" w:space="0" w:color="auto"/>
              <w:bottom w:val="single" w:sz="4" w:space="0" w:color="auto"/>
              <w:right w:val="single" w:sz="4" w:space="0" w:color="auto"/>
            </w:tcBorders>
            <w:hideMark/>
          </w:tcPr>
          <w:p w14:paraId="732192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F46A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925B6F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2F4DB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32</w:t>
            </w:r>
          </w:p>
        </w:tc>
        <w:tc>
          <w:tcPr>
            <w:tcW w:w="3968" w:type="dxa"/>
            <w:tcBorders>
              <w:top w:val="single" w:sz="4" w:space="0" w:color="auto"/>
              <w:left w:val="single" w:sz="4" w:space="0" w:color="auto"/>
              <w:bottom w:val="single" w:sz="4" w:space="0" w:color="auto"/>
              <w:right w:val="single" w:sz="4" w:space="0" w:color="auto"/>
            </w:tcBorders>
            <w:hideMark/>
          </w:tcPr>
          <w:p w14:paraId="668CF13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80E63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19AE1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33860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DCE4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9E1C1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6E8FF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hideMark/>
          </w:tcPr>
          <w:p w14:paraId="43979B3F" w14:textId="49677D9F" w:rsidR="00EB676A" w:rsidRPr="001E6C5A" w:rsidRDefault="00EB676A" w:rsidP="00BC3F8D">
            <w:pPr>
              <w:keepNext/>
              <w:keepLines/>
              <w:spacing w:after="0"/>
              <w:rPr>
                <w:rFonts w:ascii="Arial" w:hAnsi="Arial"/>
                <w:sz w:val="18"/>
              </w:rPr>
            </w:pPr>
            <w:r w:rsidRPr="001E6C5A">
              <w:rPr>
                <w:rFonts w:ascii="Arial" w:eastAsia="Calibri" w:hAnsi="Arial"/>
                <w:sz w:val="18"/>
              </w:rPr>
              <w:t>Check: Does the UE (</w:t>
            </w:r>
            <w:r w:rsidRPr="001E6C5A">
              <w:rPr>
                <w:rFonts w:ascii="Arial" w:eastAsia="Calibri" w:hAnsi="Arial"/>
                <w:sz w:val="18"/>
                <w:lang w:eastAsia="ko-KR"/>
              </w:rPr>
              <w:t xml:space="preserve">MCPTT client) </w:t>
            </w:r>
            <w:ins w:id="204" w:author="MCC160" w:date="2022-11-03T13:25:00Z">
              <w:r w:rsidR="008047A7">
                <w:rPr>
                  <w:rFonts w:ascii="Arial" w:eastAsia="Calibri" w:hAnsi="Arial"/>
                  <w:sz w:val="18"/>
                  <w:lang w:eastAsia="ko-KR"/>
                </w:rPr>
                <w:t xml:space="preserve">correctly </w:t>
              </w:r>
            </w:ins>
            <w:r w:rsidRPr="001E6C5A">
              <w:rPr>
                <w:rFonts w:ascii="Arial" w:hAnsi="Arial"/>
                <w:sz w:val="18"/>
              </w:rPr>
              <w:t xml:space="preserve">perform procedure </w:t>
            </w:r>
            <w:del w:id="205" w:author="MCC160" w:date="2022-10-31T19:14:00Z">
              <w:r w:rsidRPr="001E6C5A" w:rsidDel="003E4891">
                <w:rPr>
                  <w:rFonts w:ascii="Arial" w:hAnsi="Arial"/>
                  <w:sz w:val="18"/>
                </w:rPr>
                <w:delText xml:space="preserve">for </w:delText>
              </w:r>
            </w:del>
            <w:ins w:id="206" w:author="MCC160" w:date="2022-10-31T19:14:00Z">
              <w:r w:rsidR="003E4891">
                <w:rPr>
                  <w:rFonts w:ascii="Arial" w:hAnsi="Arial"/>
                  <w:sz w:val="18"/>
                </w:rPr>
                <w:t>'</w:t>
              </w:r>
            </w:ins>
            <w:r w:rsidRPr="001E6C5A">
              <w:rPr>
                <w:rFonts w:ascii="Arial" w:hAnsi="Arial"/>
                <w:sz w:val="18"/>
              </w:rPr>
              <w:t>MCPTT Floor Request – Floor Granted</w:t>
            </w:r>
            <w:ins w:id="207" w:author="MCC160" w:date="2022-10-31T19:14:00Z">
              <w:r w:rsidR="003E4891">
                <w:rPr>
                  <w:rFonts w:ascii="Arial" w:hAnsi="Arial"/>
                  <w:sz w:val="18"/>
                </w:rPr>
                <w:t>'</w:t>
              </w:r>
            </w:ins>
            <w:r w:rsidRPr="001E6C5A">
              <w:rPr>
                <w:rFonts w:ascii="Arial" w:hAnsi="Arial"/>
                <w:sz w:val="18"/>
              </w:rPr>
              <w:t xml:space="preserve"> as described in TS 36.579-1 [2] Table 5.3A.11.3-1?</w:t>
            </w:r>
          </w:p>
        </w:tc>
        <w:tc>
          <w:tcPr>
            <w:tcW w:w="708" w:type="dxa"/>
            <w:tcBorders>
              <w:top w:val="single" w:sz="4" w:space="0" w:color="auto"/>
              <w:left w:val="single" w:sz="4" w:space="0" w:color="auto"/>
              <w:bottom w:val="single" w:sz="4" w:space="0" w:color="auto"/>
              <w:right w:val="single" w:sz="4" w:space="0" w:color="auto"/>
            </w:tcBorders>
            <w:hideMark/>
          </w:tcPr>
          <w:p w14:paraId="2A2B8B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381DF9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6B7F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1F0124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E8C60F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BEA4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10BB0D2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2F3CA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DB5720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447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93A0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01EB7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6FC5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CEC686D" w14:textId="640E1459"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208" w:author="MCC160" w:date="2022-11-01T11:47:00Z">
              <w:r w:rsidRPr="001E6C5A" w:rsidDel="00AB6067">
                <w:rPr>
                  <w:rFonts w:ascii="Arial" w:eastAsia="Calibri" w:hAnsi="Arial"/>
                  <w:sz w:val="18"/>
                </w:rPr>
                <w:delText xml:space="preserve">Is the </w:delText>
              </w:r>
              <w:r w:rsidRPr="001E6C5A" w:rsidDel="00AB6067">
                <w:rPr>
                  <w:rFonts w:ascii="Arial" w:eastAsia="Calibri" w:hAnsi="Arial"/>
                  <w:sz w:val="18"/>
                  <w:lang w:eastAsia="ko-KR"/>
                </w:rPr>
                <w:delText xml:space="preserve">procedure </w:delText>
              </w:r>
            </w:del>
            <w:del w:id="209" w:author="MCC160" w:date="2022-10-31T19:14:00Z">
              <w:r w:rsidRPr="001E6C5A" w:rsidDel="003E4891">
                <w:rPr>
                  <w:rFonts w:ascii="Arial" w:eastAsia="Calibri" w:hAnsi="Arial"/>
                  <w:sz w:val="18"/>
                  <w:lang w:eastAsia="ko-KR"/>
                </w:rPr>
                <w:delText xml:space="preserve">for </w:delText>
              </w:r>
            </w:del>
            <w:ins w:id="210" w:author="MCC160" w:date="2022-11-01T11:47:00Z">
              <w:r w:rsidR="00AB6067" w:rsidRPr="00AB6067">
                <w:rPr>
                  <w:rFonts w:ascii="Arial" w:eastAsia="Calibri" w:hAnsi="Arial"/>
                  <w:sz w:val="18"/>
                  <w:lang w:eastAsia="ko-KR"/>
                </w:rPr>
                <w:t xml:space="preserve">Does the UE (MCPTT Client) correctly perform test procedure </w:t>
              </w:r>
            </w:ins>
            <w:ins w:id="211" w:author="MCC160" w:date="2022-10-31T19:14:00Z">
              <w:r w:rsidR="003E4891">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212" w:author="MCC160" w:date="2022-10-31T19:14: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w:t>
            </w:r>
            <w:ins w:id="213" w:author="MCC160" w:date="2022-11-03T17:06:00Z">
              <w:r w:rsidR="00D9535C" w:rsidRPr="00D9535C">
                <w:rPr>
                  <w:rFonts w:ascii="Arial" w:hAnsi="Arial"/>
                  <w:bCs/>
                  <w:sz w:val="18"/>
                </w:rPr>
                <w:t xml:space="preserve"> to downgrade the call</w:t>
              </w:r>
              <w:r w:rsidR="00D9535C">
                <w:rPr>
                  <w:rFonts w:ascii="Arial" w:hAnsi="Arial"/>
                  <w:bCs/>
                  <w:sz w:val="18"/>
                </w:rPr>
                <w:t>?</w:t>
              </w:r>
            </w:ins>
            <w:del w:id="214" w:author="MCC160" w:date="2022-11-03T17:06:00Z">
              <w:r w:rsidRPr="001E6C5A" w:rsidDel="00D9535C">
                <w:rPr>
                  <w:rFonts w:ascii="Arial" w:hAnsi="Arial"/>
                  <w:bCs/>
                  <w:sz w:val="18"/>
                </w:rPr>
                <w:delText xml:space="preserve"> to</w:delText>
              </w:r>
              <w:r w:rsidRPr="001E6C5A" w:rsidDel="00D9535C">
                <w:rPr>
                  <w:rFonts w:ascii="Arial" w:hAnsi="Arial"/>
                  <w:sz w:val="18"/>
                  <w:lang w:eastAsia="ko-KR"/>
                </w:rPr>
                <w:delText xml:space="preserve"> cancel the emergency </w:delText>
              </w:r>
            </w:del>
            <w:del w:id="215" w:author="MCC160" w:date="2022-11-01T11:47:00Z">
              <w:r w:rsidRPr="001E6C5A" w:rsidDel="00AB6067">
                <w:rPr>
                  <w:rFonts w:ascii="Arial" w:hAnsi="Arial"/>
                  <w:sz w:val="18"/>
                  <w:lang w:eastAsia="ko-KR"/>
                </w:rPr>
                <w:delText>call correctly performed</w:delText>
              </w:r>
            </w:del>
            <w:del w:id="216" w:author="MCC160" w:date="2022-11-03T17:06:00Z">
              <w:r w:rsidRPr="001E6C5A" w:rsidDel="00D9535C">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46EFA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09E6F4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1FF4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09FA4A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8F894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B390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36</w:t>
            </w:r>
          </w:p>
        </w:tc>
        <w:tc>
          <w:tcPr>
            <w:tcW w:w="3968" w:type="dxa"/>
            <w:tcBorders>
              <w:top w:val="single" w:sz="4" w:space="0" w:color="auto"/>
              <w:left w:val="single" w:sz="4" w:space="0" w:color="auto"/>
              <w:bottom w:val="single" w:sz="4" w:space="0" w:color="auto"/>
              <w:right w:val="single" w:sz="4" w:space="0" w:color="auto"/>
            </w:tcBorders>
            <w:hideMark/>
          </w:tcPr>
          <w:p w14:paraId="49B3797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546C8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99125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6230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F36F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D45E2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363DF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977EA5F" w14:textId="77777777" w:rsidR="00EB676A" w:rsidRPr="001E6C5A" w:rsidRDefault="00EB676A" w:rsidP="00BC3F8D">
            <w:pPr>
              <w:keepNext/>
              <w:keepLines/>
              <w:spacing w:after="0"/>
              <w:rPr>
                <w:rFonts w:ascii="Arial" w:hAnsi="Arial"/>
                <w:sz w:val="18"/>
              </w:rPr>
            </w:pPr>
            <w:r w:rsidRPr="001E6C5A">
              <w:rPr>
                <w:rFonts w:ascii="Arial" w:hAnsi="Arial"/>
                <w:sz w:val="18"/>
              </w:rPr>
              <w:t>EXCEPTION: Step 37a1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786715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B96AE5"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546A3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F8EE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7CF54C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F2CC2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37a1</w:t>
            </w:r>
          </w:p>
        </w:tc>
        <w:tc>
          <w:tcPr>
            <w:tcW w:w="3968" w:type="dxa"/>
            <w:tcBorders>
              <w:top w:val="single" w:sz="4" w:space="0" w:color="auto"/>
              <w:left w:val="single" w:sz="4" w:space="0" w:color="auto"/>
              <w:bottom w:val="single" w:sz="4" w:space="0" w:color="auto"/>
              <w:right w:val="single" w:sz="4" w:space="0" w:color="auto"/>
            </w:tcBorders>
            <w:hideMark/>
          </w:tcPr>
          <w:p w14:paraId="433A1AF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 Check: Does the UE (</w:t>
            </w:r>
            <w:r w:rsidRPr="001E6C5A">
              <w:rPr>
                <w:rFonts w:ascii="Arial" w:hAnsi="Arial"/>
                <w:sz w:val="18"/>
                <w:lang w:eastAsia="ko-KR"/>
              </w:rPr>
              <w:t xml:space="preserve">MCPTT client) </w:t>
            </w:r>
            <w:r w:rsidRPr="001E6C5A">
              <w:rPr>
                <w:rFonts w:ascii="Arial" w:hAnsi="Arial"/>
                <w:sz w:val="18"/>
              </w:rPr>
              <w:t>notify the user about the downgrade of the emergency private call to a normal priority private call? (NOTE 1) (NOTE 2)</w:t>
            </w:r>
          </w:p>
        </w:tc>
        <w:tc>
          <w:tcPr>
            <w:tcW w:w="708" w:type="dxa"/>
            <w:tcBorders>
              <w:top w:val="single" w:sz="4" w:space="0" w:color="auto"/>
              <w:left w:val="single" w:sz="4" w:space="0" w:color="auto"/>
              <w:bottom w:val="single" w:sz="4" w:space="0" w:color="auto"/>
              <w:right w:val="single" w:sz="4" w:space="0" w:color="auto"/>
            </w:tcBorders>
            <w:hideMark/>
          </w:tcPr>
          <w:p w14:paraId="272A91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185A4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C4B60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hideMark/>
          </w:tcPr>
          <w:p w14:paraId="22D170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846C00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F53A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38-39</w:t>
            </w:r>
          </w:p>
        </w:tc>
        <w:tc>
          <w:tcPr>
            <w:tcW w:w="3968" w:type="dxa"/>
            <w:tcBorders>
              <w:top w:val="single" w:sz="4" w:space="0" w:color="auto"/>
              <w:left w:val="single" w:sz="4" w:space="0" w:color="auto"/>
              <w:bottom w:val="single" w:sz="4" w:space="0" w:color="auto"/>
              <w:right w:val="single" w:sz="4" w:space="0" w:color="auto"/>
            </w:tcBorders>
            <w:hideMark/>
          </w:tcPr>
          <w:p w14:paraId="25C6AECA" w14:textId="77777777" w:rsidR="00EB676A" w:rsidRPr="001E6C5A" w:rsidRDefault="00EB676A" w:rsidP="00BC3F8D">
            <w:pPr>
              <w:keepNext/>
              <w:keepLines/>
              <w:spacing w:after="0"/>
              <w:rPr>
                <w:rFonts w:ascii="Arial" w:hAnsi="Arial"/>
                <w:sz w:val="18"/>
              </w:rPr>
            </w:pPr>
            <w:r w:rsidRPr="001E6C5A">
              <w:rPr>
                <w:rFonts w:ascii="Arial" w:eastAsia="SimSun"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22C43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1F3C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58AF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5B8D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6B284D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4240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39A</w:t>
            </w:r>
          </w:p>
        </w:tc>
        <w:tc>
          <w:tcPr>
            <w:tcW w:w="3968" w:type="dxa"/>
            <w:tcBorders>
              <w:top w:val="single" w:sz="4" w:space="0" w:color="auto"/>
              <w:left w:val="single" w:sz="4" w:space="0" w:color="auto"/>
              <w:bottom w:val="single" w:sz="4" w:space="0" w:color="auto"/>
              <w:right w:val="single" w:sz="4" w:space="0" w:color="auto"/>
            </w:tcBorders>
            <w:hideMark/>
          </w:tcPr>
          <w:p w14:paraId="01A345F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release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FC031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31557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A93F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FDA5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BC8345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037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39B</w:t>
            </w:r>
          </w:p>
        </w:tc>
        <w:tc>
          <w:tcPr>
            <w:tcW w:w="3968" w:type="dxa"/>
            <w:tcBorders>
              <w:top w:val="single" w:sz="4" w:space="0" w:color="auto"/>
              <w:left w:val="single" w:sz="4" w:space="0" w:color="auto"/>
              <w:bottom w:val="single" w:sz="4" w:space="0" w:color="auto"/>
              <w:right w:val="single" w:sz="4" w:space="0" w:color="auto"/>
            </w:tcBorders>
            <w:hideMark/>
          </w:tcPr>
          <w:p w14:paraId="126CD7F9" w14:textId="263EF914"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217" w:author="MCC160" w:date="2022-11-01T11:47:00Z">
              <w:r w:rsidRPr="001E6C5A" w:rsidDel="00AB6067">
                <w:rPr>
                  <w:rFonts w:ascii="Arial" w:hAnsi="Arial"/>
                  <w:sz w:val="18"/>
                </w:rPr>
                <w:delText xml:space="preserve">Does the UE (MCPTT client) </w:delText>
              </w:r>
            </w:del>
            <w:del w:id="218" w:author="MCC160" w:date="2022-10-31T19:14:00Z">
              <w:r w:rsidRPr="001E6C5A" w:rsidDel="003E4891">
                <w:rPr>
                  <w:rFonts w:ascii="Arial" w:hAnsi="Arial"/>
                  <w:sz w:val="18"/>
                </w:rPr>
                <w:delText xml:space="preserve">correctly </w:delText>
              </w:r>
            </w:del>
            <w:del w:id="219" w:author="MCC160" w:date="2022-11-01T11:47:00Z">
              <w:r w:rsidRPr="001E6C5A" w:rsidDel="00AB6067">
                <w:rPr>
                  <w:rFonts w:ascii="Arial" w:hAnsi="Arial"/>
                  <w:sz w:val="18"/>
                </w:rPr>
                <w:delText xml:space="preserve">perform </w:delText>
              </w:r>
            </w:del>
            <w:del w:id="220" w:author="MCC160" w:date="2022-10-31T19:15:00Z">
              <w:r w:rsidRPr="001E6C5A" w:rsidDel="003E4891">
                <w:rPr>
                  <w:rFonts w:ascii="Arial" w:hAnsi="Arial"/>
                  <w:sz w:val="18"/>
                </w:rPr>
                <w:delText xml:space="preserve">Generic Test Procedure for </w:delText>
              </w:r>
            </w:del>
            <w:ins w:id="221" w:author="MCC160" w:date="2022-11-01T11:47:00Z">
              <w:r w:rsidR="00AB6067" w:rsidRPr="00AB6067">
                <w:rPr>
                  <w:rFonts w:ascii="Arial" w:hAnsi="Arial"/>
                  <w:sz w:val="18"/>
                </w:rPr>
                <w:t xml:space="preserve">Does the UE (MCPTT Client) correctly perform test procedure </w:t>
              </w:r>
            </w:ins>
            <w:ins w:id="222" w:author="MCC160" w:date="2022-10-31T19:15:00Z">
              <w:r w:rsidR="003E4891">
                <w:rPr>
                  <w:rFonts w:ascii="Arial" w:hAnsi="Arial"/>
                  <w:sz w:val="18"/>
                </w:rPr>
                <w:t>'</w:t>
              </w:r>
            </w:ins>
            <w:r w:rsidRPr="001E6C5A">
              <w:rPr>
                <w:rFonts w:ascii="Arial" w:hAnsi="Arial"/>
                <w:sz w:val="18"/>
              </w:rPr>
              <w:t>MCPTT Floor Release – Floor Idle</w:t>
            </w:r>
            <w:ins w:id="223" w:author="MCC160" w:date="2022-10-31T19:16:00Z">
              <w:r w:rsidR="003E4891">
                <w:rPr>
                  <w:rFonts w:ascii="Arial" w:hAnsi="Arial"/>
                  <w:sz w:val="18"/>
                </w:rPr>
                <w:t>'</w:t>
              </w:r>
            </w:ins>
            <w:r w:rsidRPr="001E6C5A">
              <w:rPr>
                <w:rFonts w:ascii="Arial" w:hAnsi="Arial"/>
                <w:sz w:val="18"/>
              </w:rPr>
              <w:t xml:space="preserve"> as described in TS 36.579-1 [2] Table 5.3A.15.3-1?</w:t>
            </w:r>
          </w:p>
        </w:tc>
        <w:tc>
          <w:tcPr>
            <w:tcW w:w="708" w:type="dxa"/>
            <w:tcBorders>
              <w:top w:val="single" w:sz="4" w:space="0" w:color="auto"/>
              <w:left w:val="single" w:sz="4" w:space="0" w:color="auto"/>
              <w:bottom w:val="single" w:sz="4" w:space="0" w:color="auto"/>
              <w:right w:val="single" w:sz="4" w:space="0" w:color="auto"/>
            </w:tcBorders>
            <w:hideMark/>
          </w:tcPr>
          <w:p w14:paraId="74A634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44E2B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BB11C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A4C9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348DD7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8D0D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39C</w:t>
            </w:r>
          </w:p>
        </w:tc>
        <w:tc>
          <w:tcPr>
            <w:tcW w:w="3968" w:type="dxa"/>
            <w:tcBorders>
              <w:top w:val="single" w:sz="4" w:space="0" w:color="auto"/>
              <w:left w:val="single" w:sz="4" w:space="0" w:color="auto"/>
              <w:bottom w:val="single" w:sz="4" w:space="0" w:color="auto"/>
              <w:right w:val="single" w:sz="4" w:space="0" w:color="auto"/>
            </w:tcBorders>
            <w:hideMark/>
          </w:tcPr>
          <w:p w14:paraId="0046196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floor </w:t>
            </w:r>
            <w:r w:rsidRPr="001E6C5A">
              <w:rPr>
                <w:rFonts w:ascii="Arial" w:eastAsia="SimSun"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C4A3B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D47E02"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0F2F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7E10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F49D7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6623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40</w:t>
            </w:r>
          </w:p>
        </w:tc>
        <w:tc>
          <w:tcPr>
            <w:tcW w:w="3968" w:type="dxa"/>
            <w:tcBorders>
              <w:top w:val="single" w:sz="4" w:space="0" w:color="auto"/>
              <w:left w:val="single" w:sz="4" w:space="0" w:color="auto"/>
              <w:bottom w:val="single" w:sz="4" w:space="0" w:color="auto"/>
              <w:right w:val="single" w:sz="4" w:space="0" w:color="auto"/>
            </w:tcBorders>
            <w:hideMark/>
          </w:tcPr>
          <w:p w14:paraId="626A7998" w14:textId="7D15EB47"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224" w:author="MCC160" w:date="2022-11-01T11:47:00Z">
              <w:r w:rsidRPr="001E6C5A" w:rsidDel="00AB6067">
                <w:rPr>
                  <w:rFonts w:ascii="Arial" w:eastAsia="Calibri" w:hAnsi="Arial"/>
                  <w:sz w:val="18"/>
                </w:rPr>
                <w:delText>Does the UE (</w:delText>
              </w:r>
              <w:r w:rsidRPr="001E6C5A" w:rsidDel="00AB6067">
                <w:rPr>
                  <w:rFonts w:ascii="Arial" w:eastAsia="Calibri" w:hAnsi="Arial"/>
                  <w:sz w:val="18"/>
                  <w:lang w:eastAsia="ko-KR"/>
                </w:rPr>
                <w:delText xml:space="preserve">MCPTT client) perform </w:delText>
              </w:r>
              <w:r w:rsidRPr="001E6C5A" w:rsidDel="00AB6067">
                <w:rPr>
                  <w:rFonts w:ascii="Arial" w:hAnsi="Arial"/>
                  <w:sz w:val="18"/>
                </w:rPr>
                <w:delText xml:space="preserve">procedure </w:delText>
              </w:r>
            </w:del>
            <w:del w:id="225" w:author="MCC160" w:date="2022-10-31T19:16:00Z">
              <w:r w:rsidRPr="001E6C5A" w:rsidDel="003E4891">
                <w:rPr>
                  <w:rFonts w:ascii="Arial" w:hAnsi="Arial"/>
                  <w:sz w:val="18"/>
                </w:rPr>
                <w:delText xml:space="preserve">for </w:delText>
              </w:r>
            </w:del>
            <w:ins w:id="226" w:author="MCC160" w:date="2022-11-01T11:47:00Z">
              <w:r w:rsidR="00AB6067" w:rsidRPr="00AB6067">
                <w:rPr>
                  <w:rFonts w:ascii="Arial" w:hAnsi="Arial"/>
                  <w:sz w:val="18"/>
                </w:rPr>
                <w:t xml:space="preserve">Does the UE (MCPTT Client) correctly perform test procedure </w:t>
              </w:r>
            </w:ins>
            <w:ins w:id="227" w:author="MCC160" w:date="2022-10-31T19:16:00Z">
              <w:r w:rsidR="003E4891">
                <w:rPr>
                  <w:rFonts w:ascii="Arial" w:hAnsi="Arial"/>
                  <w:sz w:val="18"/>
                </w:rPr>
                <w:t>'</w:t>
              </w:r>
            </w:ins>
            <w:r w:rsidRPr="001E6C5A">
              <w:rPr>
                <w:rFonts w:ascii="Arial" w:hAnsi="Arial"/>
                <w:sz w:val="18"/>
              </w:rPr>
              <w:t>MCPTT Floor Request – Floor Deny</w:t>
            </w:r>
            <w:ins w:id="228" w:author="MCC160" w:date="2022-10-31T19:16:00Z">
              <w:r w:rsidR="003E4891">
                <w:rPr>
                  <w:rFonts w:ascii="Arial" w:hAnsi="Arial"/>
                  <w:sz w:val="18"/>
                </w:rPr>
                <w:t>'</w:t>
              </w:r>
            </w:ins>
            <w:r w:rsidRPr="001E6C5A">
              <w:rPr>
                <w:rFonts w:ascii="Arial" w:eastAsia="Calibri" w:hAnsi="Arial"/>
                <w:sz w:val="18"/>
              </w:rPr>
              <w:t xml:space="preserve"> a</w:t>
            </w:r>
            <w:r w:rsidRPr="001E6C5A">
              <w:rPr>
                <w:rFonts w:ascii="Arial" w:hAnsi="Arial"/>
                <w:sz w:val="18"/>
              </w:rPr>
              <w:t>s described in TS 36.579-1 [2] Table 5.3A.14.3-1?</w:t>
            </w:r>
          </w:p>
        </w:tc>
        <w:tc>
          <w:tcPr>
            <w:tcW w:w="708" w:type="dxa"/>
            <w:tcBorders>
              <w:top w:val="single" w:sz="4" w:space="0" w:color="auto"/>
              <w:left w:val="single" w:sz="4" w:space="0" w:color="auto"/>
              <w:bottom w:val="single" w:sz="4" w:space="0" w:color="auto"/>
              <w:right w:val="single" w:sz="4" w:space="0" w:color="auto"/>
            </w:tcBorders>
            <w:hideMark/>
          </w:tcPr>
          <w:p w14:paraId="29C7AA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DF8C12"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A0D8A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474C8D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37D2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CA98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41</w:t>
            </w:r>
          </w:p>
        </w:tc>
        <w:tc>
          <w:tcPr>
            <w:tcW w:w="3968" w:type="dxa"/>
            <w:tcBorders>
              <w:top w:val="single" w:sz="4" w:space="0" w:color="auto"/>
              <w:left w:val="single" w:sz="4" w:space="0" w:color="auto"/>
              <w:bottom w:val="single" w:sz="4" w:space="0" w:color="auto"/>
              <w:right w:val="single" w:sz="4" w:space="0" w:color="auto"/>
            </w:tcBorders>
            <w:hideMark/>
          </w:tcPr>
          <w:p w14:paraId="0D489355" w14:textId="76F33B9D"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229" w:author="MCC160" w:date="2022-11-01T11:48:00Z">
              <w:r w:rsidRPr="001E6C5A" w:rsidDel="00AB6067">
                <w:rPr>
                  <w:rFonts w:ascii="Arial" w:eastAsia="Calibri" w:hAnsi="Arial"/>
                  <w:sz w:val="18"/>
                </w:rPr>
                <w:delText xml:space="preserve">Is the procedure </w:delText>
              </w:r>
            </w:del>
            <w:del w:id="230" w:author="MCC160" w:date="2022-10-31T19:16:00Z">
              <w:r w:rsidRPr="001E6C5A" w:rsidDel="003E4891">
                <w:rPr>
                  <w:rFonts w:ascii="Arial" w:eastAsia="Calibri" w:hAnsi="Arial"/>
                  <w:sz w:val="18"/>
                </w:rPr>
                <w:delText xml:space="preserve">for </w:delText>
              </w:r>
            </w:del>
            <w:ins w:id="231" w:author="MCC160" w:date="2022-11-01T11:48:00Z">
              <w:r w:rsidR="00AB6067" w:rsidRPr="00AB6067">
                <w:rPr>
                  <w:rFonts w:ascii="Arial" w:eastAsia="Calibri" w:hAnsi="Arial"/>
                  <w:sz w:val="18"/>
                </w:rPr>
                <w:t xml:space="preserve">Does the UE (MCPTT Client) correctly perform test procedure </w:t>
              </w:r>
            </w:ins>
            <w:ins w:id="232" w:author="MCC160" w:date="2022-10-31T19:16:00Z">
              <w:r w:rsidR="003E4891">
                <w:rPr>
                  <w:rFonts w:ascii="Arial" w:eastAsia="Calibri" w:hAnsi="Arial"/>
                  <w:sz w:val="18"/>
                </w:rPr>
                <w:t>'</w:t>
              </w:r>
            </w:ins>
            <w:r w:rsidRPr="001E6C5A">
              <w:rPr>
                <w:rFonts w:ascii="Arial" w:hAnsi="Arial"/>
                <w:sz w:val="18"/>
              </w:rPr>
              <w:t>MCX CT call release</w:t>
            </w:r>
            <w:ins w:id="233" w:author="MCC160" w:date="2022-10-31T19:16:00Z">
              <w:r w:rsidR="003E4891">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234" w:author="MCC160" w:date="2022-11-01T11:48:00Z">
              <w:r w:rsidRPr="001E6C5A" w:rsidDel="00AB6067">
                <w:rPr>
                  <w:rFonts w:ascii="Arial" w:hAnsi="Arial"/>
                  <w:sz w:val="18"/>
                </w:rPr>
                <w:delText xml:space="preserve">end </w:delText>
              </w:r>
            </w:del>
            <w:ins w:id="235" w:author="MCC160" w:date="2022-11-01T11:48:00Z">
              <w:r w:rsidR="00AB6067">
                <w:rPr>
                  <w:rFonts w:ascii="Arial" w:hAnsi="Arial"/>
                  <w:sz w:val="18"/>
                </w:rPr>
                <w:t>release</w:t>
              </w:r>
              <w:r w:rsidR="00AB6067" w:rsidRPr="001E6C5A">
                <w:rPr>
                  <w:rFonts w:ascii="Arial" w:hAnsi="Arial"/>
                  <w:sz w:val="18"/>
                </w:rPr>
                <w:t xml:space="preserve"> </w:t>
              </w:r>
            </w:ins>
            <w:r w:rsidRPr="001E6C5A">
              <w:rPr>
                <w:rFonts w:ascii="Arial" w:hAnsi="Arial"/>
                <w:sz w:val="18"/>
              </w:rPr>
              <w:t>the call</w:t>
            </w:r>
            <w:del w:id="236" w:author="MCC160" w:date="2022-11-01T11:48:00Z">
              <w:r w:rsidRPr="001E6C5A" w:rsidDel="00AB6067">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3448E5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BA836A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4511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hideMark/>
          </w:tcPr>
          <w:p w14:paraId="07AE4F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0130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9145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42</w:t>
            </w:r>
          </w:p>
        </w:tc>
        <w:tc>
          <w:tcPr>
            <w:tcW w:w="3968" w:type="dxa"/>
            <w:tcBorders>
              <w:top w:val="single" w:sz="4" w:space="0" w:color="auto"/>
              <w:left w:val="single" w:sz="4" w:space="0" w:color="auto"/>
              <w:bottom w:val="single" w:sz="4" w:space="0" w:color="auto"/>
              <w:right w:val="single" w:sz="4" w:space="0" w:color="auto"/>
            </w:tcBorders>
            <w:hideMark/>
          </w:tcPr>
          <w:p w14:paraId="2536EE4D"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760CF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FE64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C38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20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386AA3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56DC3A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p w14:paraId="6EF837EE"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 The display information may include</w:t>
            </w:r>
            <w:r w:rsidRPr="001E6C5A">
              <w:rPr>
                <w:rFonts w:ascii="Arial" w:hAnsi="Arial"/>
                <w:sz w:val="18"/>
              </w:rPr>
              <w:br/>
              <w:t>- indication for downgrade of the emergency private call to a normal priority private call</w:t>
            </w:r>
            <w:r w:rsidRPr="001E6C5A">
              <w:rPr>
                <w:rFonts w:ascii="Arial" w:hAnsi="Arial"/>
                <w:sz w:val="18"/>
              </w:rPr>
              <w:br/>
              <w:t>- the MCPTT ID of the sender of the SIP re-INVITE request.</w:t>
            </w:r>
          </w:p>
        </w:tc>
      </w:tr>
    </w:tbl>
    <w:p w14:paraId="203D948B" w14:textId="77777777" w:rsidR="00EB676A" w:rsidRPr="001E6C5A" w:rsidRDefault="00EB676A" w:rsidP="00EB676A"/>
    <w:p w14:paraId="75785CAE" w14:textId="77777777" w:rsidR="00EB676A" w:rsidRPr="001E6C5A" w:rsidRDefault="00EB676A" w:rsidP="00EB676A">
      <w:pPr>
        <w:keepNext/>
        <w:keepLines/>
        <w:spacing w:before="60"/>
        <w:jc w:val="center"/>
        <w:rPr>
          <w:rFonts w:ascii="Arial" w:hAnsi="Arial"/>
          <w:b/>
        </w:rPr>
      </w:pPr>
      <w:r w:rsidRPr="001E6C5A">
        <w:rPr>
          <w:rFonts w:ascii="Arial" w:hAnsi="Arial"/>
          <w:b/>
        </w:rPr>
        <w:t>Table 6.2.2.3.2-2: Parallel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14"/>
        <w:gridCol w:w="709"/>
        <w:gridCol w:w="2978"/>
        <w:gridCol w:w="567"/>
        <w:gridCol w:w="892"/>
      </w:tblGrid>
      <w:tr w:rsidR="00EB676A" w:rsidRPr="001E6C5A" w14:paraId="045DFD87" w14:textId="77777777" w:rsidTr="00BC3F8D">
        <w:tc>
          <w:tcPr>
            <w:tcW w:w="704" w:type="dxa"/>
            <w:tcBorders>
              <w:top w:val="single" w:sz="4" w:space="0" w:color="auto"/>
              <w:left w:val="single" w:sz="4" w:space="0" w:color="auto"/>
              <w:bottom w:val="nil"/>
              <w:right w:val="single" w:sz="4" w:space="0" w:color="auto"/>
            </w:tcBorders>
            <w:hideMark/>
          </w:tcPr>
          <w:p w14:paraId="2588644B"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St</w:t>
            </w:r>
          </w:p>
        </w:tc>
        <w:tc>
          <w:tcPr>
            <w:tcW w:w="3913" w:type="dxa"/>
            <w:tcBorders>
              <w:top w:val="single" w:sz="4" w:space="0" w:color="auto"/>
              <w:left w:val="single" w:sz="4" w:space="0" w:color="auto"/>
              <w:bottom w:val="nil"/>
              <w:right w:val="single" w:sz="4" w:space="0" w:color="auto"/>
            </w:tcBorders>
            <w:hideMark/>
          </w:tcPr>
          <w:p w14:paraId="7C7C4611"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98FC8D"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61D8928"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TP</w:t>
            </w:r>
          </w:p>
        </w:tc>
        <w:tc>
          <w:tcPr>
            <w:tcW w:w="892" w:type="dxa"/>
            <w:tcBorders>
              <w:top w:val="single" w:sz="4" w:space="0" w:color="auto"/>
              <w:left w:val="single" w:sz="4" w:space="0" w:color="auto"/>
              <w:bottom w:val="nil"/>
              <w:right w:val="single" w:sz="4" w:space="0" w:color="auto"/>
            </w:tcBorders>
            <w:hideMark/>
          </w:tcPr>
          <w:p w14:paraId="6623BEDC"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Verdict</w:t>
            </w:r>
          </w:p>
        </w:tc>
      </w:tr>
      <w:tr w:rsidR="00EB676A" w:rsidRPr="001E6C5A" w14:paraId="0E947EA6" w14:textId="77777777" w:rsidTr="00BC3F8D">
        <w:tc>
          <w:tcPr>
            <w:tcW w:w="704" w:type="dxa"/>
            <w:tcBorders>
              <w:top w:val="nil"/>
              <w:left w:val="single" w:sz="4" w:space="0" w:color="auto"/>
              <w:bottom w:val="single" w:sz="4" w:space="0" w:color="auto"/>
              <w:right w:val="single" w:sz="4" w:space="0" w:color="auto"/>
            </w:tcBorders>
          </w:tcPr>
          <w:p w14:paraId="24D3E455" w14:textId="77777777" w:rsidR="00EB676A" w:rsidRPr="001E6C5A" w:rsidRDefault="00EB676A" w:rsidP="00BC3F8D">
            <w:pPr>
              <w:keepNext/>
              <w:keepLines/>
              <w:spacing w:after="0"/>
              <w:jc w:val="center"/>
              <w:rPr>
                <w:rFonts w:ascii="Arial" w:eastAsia="Calibri" w:hAnsi="Arial"/>
                <w:b/>
                <w:sz w:val="18"/>
              </w:rPr>
            </w:pPr>
          </w:p>
        </w:tc>
        <w:tc>
          <w:tcPr>
            <w:tcW w:w="3913" w:type="dxa"/>
            <w:tcBorders>
              <w:top w:val="nil"/>
              <w:left w:val="single" w:sz="4" w:space="0" w:color="auto"/>
              <w:bottom w:val="single" w:sz="4" w:space="0" w:color="auto"/>
              <w:right w:val="single" w:sz="4" w:space="0" w:color="auto"/>
            </w:tcBorders>
          </w:tcPr>
          <w:p w14:paraId="6FEB64DF" w14:textId="77777777" w:rsidR="00EB676A" w:rsidRPr="001E6C5A" w:rsidRDefault="00EB676A" w:rsidP="00BC3F8D">
            <w:pPr>
              <w:keepNext/>
              <w:keepLines/>
              <w:spacing w:after="0"/>
              <w:jc w:val="center"/>
              <w:rPr>
                <w:rFonts w:ascii="Arial" w:eastAsia="Calibri"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3489B09B"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148EBE0" w14:textId="77777777" w:rsidR="00EB676A" w:rsidRPr="001E6C5A" w:rsidRDefault="00EB676A" w:rsidP="00BC3F8D">
            <w:pPr>
              <w:keepNext/>
              <w:keepLines/>
              <w:spacing w:after="0"/>
              <w:jc w:val="center"/>
              <w:rPr>
                <w:rFonts w:ascii="Arial" w:eastAsia="Calibri" w:hAnsi="Arial"/>
                <w:b/>
                <w:sz w:val="18"/>
              </w:rPr>
            </w:pPr>
            <w:r w:rsidRPr="001E6C5A">
              <w:rPr>
                <w:rFonts w:ascii="Arial" w:eastAsia="Calibri" w:hAnsi="Arial"/>
                <w:b/>
                <w:sz w:val="18"/>
              </w:rPr>
              <w:t>Message</w:t>
            </w:r>
          </w:p>
        </w:tc>
        <w:tc>
          <w:tcPr>
            <w:tcW w:w="567" w:type="dxa"/>
            <w:tcBorders>
              <w:top w:val="nil"/>
              <w:left w:val="single" w:sz="4" w:space="0" w:color="auto"/>
              <w:bottom w:val="single" w:sz="4" w:space="0" w:color="auto"/>
              <w:right w:val="single" w:sz="4" w:space="0" w:color="auto"/>
            </w:tcBorders>
          </w:tcPr>
          <w:p w14:paraId="058DA162" w14:textId="77777777" w:rsidR="00EB676A" w:rsidRPr="001E6C5A" w:rsidRDefault="00EB676A" w:rsidP="00BC3F8D">
            <w:pPr>
              <w:keepNext/>
              <w:keepLines/>
              <w:spacing w:after="0"/>
              <w:jc w:val="center"/>
              <w:rPr>
                <w:rFonts w:ascii="Arial" w:eastAsia="Calibri" w:hAnsi="Arial"/>
                <w:b/>
                <w:sz w:val="18"/>
              </w:rPr>
            </w:pPr>
          </w:p>
        </w:tc>
        <w:tc>
          <w:tcPr>
            <w:tcW w:w="892" w:type="dxa"/>
            <w:tcBorders>
              <w:top w:val="nil"/>
              <w:left w:val="single" w:sz="4" w:space="0" w:color="auto"/>
              <w:bottom w:val="single" w:sz="4" w:space="0" w:color="auto"/>
              <w:right w:val="single" w:sz="4" w:space="0" w:color="auto"/>
            </w:tcBorders>
          </w:tcPr>
          <w:p w14:paraId="2574D823" w14:textId="77777777" w:rsidR="00EB676A" w:rsidRPr="001E6C5A" w:rsidRDefault="00EB676A" w:rsidP="00BC3F8D">
            <w:pPr>
              <w:keepNext/>
              <w:keepLines/>
              <w:spacing w:after="0"/>
              <w:jc w:val="center"/>
              <w:rPr>
                <w:rFonts w:ascii="Arial" w:eastAsia="Calibri" w:hAnsi="Arial"/>
                <w:b/>
                <w:sz w:val="18"/>
              </w:rPr>
            </w:pPr>
          </w:p>
        </w:tc>
      </w:tr>
      <w:tr w:rsidR="00EB676A" w:rsidRPr="001E6C5A" w14:paraId="38E179DD"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71CB682A" w14:textId="77777777" w:rsidR="00EB676A" w:rsidRPr="001E6C5A" w:rsidRDefault="00EB676A" w:rsidP="00BC3F8D">
            <w:pPr>
              <w:keepNext/>
              <w:keepLines/>
              <w:spacing w:after="0"/>
              <w:jc w:val="center"/>
              <w:rPr>
                <w:rFonts w:ascii="Arial" w:eastAsia="Calibri" w:hAnsi="Arial"/>
                <w:sz w:val="18"/>
              </w:rPr>
            </w:pPr>
            <w:r w:rsidRPr="001E6C5A">
              <w:rPr>
                <w:rFonts w:ascii="Arial" w:eastAsia="Calibri" w:hAnsi="Arial"/>
                <w:sz w:val="18"/>
              </w:rPr>
              <w:t>1</w:t>
            </w:r>
          </w:p>
        </w:tc>
        <w:tc>
          <w:tcPr>
            <w:tcW w:w="3913" w:type="dxa"/>
            <w:tcBorders>
              <w:top w:val="single" w:sz="4" w:space="0" w:color="auto"/>
              <w:left w:val="single" w:sz="4" w:space="0" w:color="auto"/>
              <w:bottom w:val="single" w:sz="4" w:space="0" w:color="auto"/>
              <w:right w:val="single" w:sz="4" w:space="0" w:color="auto"/>
            </w:tcBorders>
            <w:hideMark/>
          </w:tcPr>
          <w:p w14:paraId="2368068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inform the MCPTT User that the permission to send RTP media is being revoked?</w:t>
            </w:r>
          </w:p>
          <w:p w14:paraId="68CE1E0F" w14:textId="77777777" w:rsidR="00EB676A" w:rsidRPr="001E6C5A" w:rsidRDefault="00EB676A" w:rsidP="00BC3F8D">
            <w:pPr>
              <w:keepNext/>
              <w:keepLines/>
              <w:spacing w:after="0"/>
              <w:rPr>
                <w:rFonts w:ascii="Arial" w:eastAsia="Calibri" w:hAnsi="Arial"/>
                <w:sz w:val="18"/>
                <w:shd w:val="clear" w:color="auto" w:fill="FF0000"/>
              </w:rPr>
            </w:pPr>
            <w:r w:rsidRPr="001E6C5A">
              <w:rPr>
                <w:rFonts w:ascii="Arial" w:hAnsi="Arial"/>
                <w:sz w:val="18"/>
              </w:rPr>
              <w:t>(NOTE 1 in Table 6.2.2.3.2-1)</w:t>
            </w:r>
          </w:p>
        </w:tc>
        <w:tc>
          <w:tcPr>
            <w:tcW w:w="709" w:type="dxa"/>
            <w:tcBorders>
              <w:top w:val="single" w:sz="4" w:space="0" w:color="auto"/>
              <w:left w:val="single" w:sz="4" w:space="0" w:color="auto"/>
              <w:bottom w:val="single" w:sz="4" w:space="0" w:color="auto"/>
              <w:right w:val="single" w:sz="4" w:space="0" w:color="auto"/>
            </w:tcBorders>
            <w:hideMark/>
          </w:tcPr>
          <w:p w14:paraId="4664232E"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AA66D9C" w14:textId="77777777" w:rsidR="00EB676A" w:rsidRPr="001E6C5A" w:rsidRDefault="00EB676A" w:rsidP="00BC3F8D">
            <w:pPr>
              <w:keepNext/>
              <w:keepLines/>
              <w:spacing w:after="0"/>
              <w:rPr>
                <w:rFonts w:ascii="Arial" w:eastAsia="Calibri" w:hAnsi="Arial"/>
                <w:sz w:val="18"/>
              </w:rPr>
            </w:pPr>
            <w:r w:rsidRPr="001E6C5A">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C7C19B"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2</w:t>
            </w:r>
          </w:p>
        </w:tc>
        <w:tc>
          <w:tcPr>
            <w:tcW w:w="892" w:type="dxa"/>
            <w:tcBorders>
              <w:top w:val="single" w:sz="4" w:space="0" w:color="auto"/>
              <w:left w:val="single" w:sz="4" w:space="0" w:color="auto"/>
              <w:bottom w:val="single" w:sz="4" w:space="0" w:color="auto"/>
              <w:right w:val="single" w:sz="4" w:space="0" w:color="auto"/>
            </w:tcBorders>
            <w:hideMark/>
          </w:tcPr>
          <w:p w14:paraId="635B192B" w14:textId="77777777" w:rsidR="00EB676A" w:rsidRPr="001E6C5A" w:rsidRDefault="00EB676A" w:rsidP="00BC3F8D">
            <w:pPr>
              <w:keepNext/>
              <w:keepLines/>
              <w:spacing w:after="0"/>
              <w:jc w:val="center"/>
              <w:rPr>
                <w:rFonts w:ascii="Arial" w:eastAsia="Calibri" w:hAnsi="Arial"/>
                <w:sz w:val="18"/>
                <w:szCs w:val="22"/>
              </w:rPr>
            </w:pPr>
            <w:r w:rsidRPr="001E6C5A">
              <w:rPr>
                <w:rFonts w:ascii="Arial" w:eastAsia="Calibri" w:hAnsi="Arial"/>
                <w:sz w:val="18"/>
                <w:szCs w:val="22"/>
              </w:rPr>
              <w:t>P</w:t>
            </w:r>
          </w:p>
        </w:tc>
      </w:tr>
    </w:tbl>
    <w:p w14:paraId="3D0CD4B3" w14:textId="77777777" w:rsidR="00EB676A" w:rsidRPr="001E6C5A" w:rsidRDefault="00EB676A" w:rsidP="00EB676A"/>
    <w:p w14:paraId="3048A075" w14:textId="77777777" w:rsidR="00EB676A" w:rsidRPr="001E6C5A" w:rsidRDefault="00EB676A" w:rsidP="00EB676A">
      <w:pPr>
        <w:keepNext/>
        <w:keepLines/>
        <w:spacing w:before="120"/>
        <w:ind w:left="1985" w:hanging="1985"/>
        <w:rPr>
          <w:rFonts w:ascii="Arial" w:hAnsi="Arial"/>
        </w:rPr>
      </w:pPr>
      <w:r w:rsidRPr="001E6C5A">
        <w:rPr>
          <w:rFonts w:ascii="Arial" w:hAnsi="Arial"/>
        </w:rPr>
        <w:t>6.2.2.3.3</w:t>
      </w:r>
      <w:r w:rsidRPr="001E6C5A">
        <w:rPr>
          <w:rFonts w:ascii="Arial" w:hAnsi="Arial"/>
        </w:rPr>
        <w:tab/>
        <w:t>Specific message contents</w:t>
      </w:r>
    </w:p>
    <w:p w14:paraId="6D4082A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6.2.2.3.2-1;</w:t>
      </w:r>
      <w:r>
        <w:rPr>
          <w:rFonts w:ascii="Arial" w:hAnsi="Arial"/>
          <w:b/>
        </w:rPr>
        <w:br/>
      </w:r>
      <w:r w:rsidRPr="001E6C5A">
        <w:rPr>
          <w:rFonts w:ascii="Arial" w:hAnsi="Arial"/>
          <w:b/>
        </w:rP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14:paraId="6E7783A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5EE0BB1F" w14:textId="77777777" w:rsidR="00EB676A" w:rsidRDefault="00EB676A" w:rsidP="00BC3F8D">
            <w:pPr>
              <w:pStyle w:val="TAL"/>
            </w:pPr>
            <w:r w:rsidRPr="00377FF3">
              <w:t>Derivation path: TS 36.579-1 [2], table 5.5.2.5.2-1</w:t>
            </w:r>
          </w:p>
        </w:tc>
      </w:tr>
      <w:tr w:rsidR="00EB676A" w14:paraId="60A35E0B"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A0387DE" w14:textId="77777777" w:rsidR="00EB676A" w:rsidRDefault="00EB676A" w:rsidP="00BC3F8D">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748051F2" w14:textId="77777777" w:rsidR="00EB676A" w:rsidRDefault="00EB676A" w:rsidP="00BC3F8D">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79D4AC51" w14:textId="77777777" w:rsidR="00EB676A" w:rsidRDefault="00EB676A" w:rsidP="00BC3F8D">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6EE3A5EB"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E612A60" w14:textId="77777777" w:rsidR="00EB676A" w:rsidRDefault="00EB676A" w:rsidP="00BC3F8D">
            <w:pPr>
              <w:pStyle w:val="TAH"/>
            </w:pPr>
            <w:r>
              <w:t>Condition</w:t>
            </w:r>
          </w:p>
        </w:tc>
      </w:tr>
      <w:tr w:rsidR="00EB676A" w14:paraId="7FC724F9"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765BBC89" w14:textId="77777777" w:rsidR="00EB676A" w:rsidRDefault="00EB676A" w:rsidP="00BC3F8D">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385CCD3B"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5B3A14D7"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5E3E761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D451F1C" w14:textId="77777777" w:rsidR="00EB676A" w:rsidRDefault="00EB676A" w:rsidP="00BC3F8D">
            <w:pPr>
              <w:pStyle w:val="TAH"/>
              <w:jc w:val="left"/>
              <w:rPr>
                <w:b w:val="0"/>
              </w:rPr>
            </w:pPr>
          </w:p>
        </w:tc>
      </w:tr>
      <w:tr w:rsidR="00EB676A" w:rsidRPr="00033B6B" w14:paraId="5532F04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5E26051" w14:textId="77777777" w:rsidR="00EB676A" w:rsidRPr="00033B6B" w:rsidRDefault="00EB676A" w:rsidP="00BC3F8D">
            <w:pPr>
              <w:pStyle w:val="TAL"/>
              <w:rPr>
                <w:b/>
                <w:bCs/>
              </w:rPr>
            </w:pPr>
            <w:r w:rsidRPr="00033B6B">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895C0A5" w14:textId="77777777" w:rsidR="00EB676A" w:rsidRPr="00033B6B"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0C3CC8" w14:textId="77777777" w:rsidR="00EB676A" w:rsidRPr="00E654C5" w:rsidRDefault="00EB676A" w:rsidP="00BC3F8D">
            <w:pPr>
              <w:pStyle w:val="TAL"/>
              <w:rPr>
                <w:b/>
                <w:bCs/>
              </w:rPr>
            </w:pPr>
            <w:r w:rsidRPr="00E654C5">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4847908"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240078" w14:textId="77777777" w:rsidR="00EB676A" w:rsidRPr="00033B6B" w:rsidRDefault="00EB676A" w:rsidP="00BC3F8D">
            <w:pPr>
              <w:pStyle w:val="TAL"/>
            </w:pPr>
          </w:p>
        </w:tc>
      </w:tr>
      <w:tr w:rsidR="00EB676A" w:rsidRPr="00033B6B" w14:paraId="40E6A741"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E37E6B3" w14:textId="77777777" w:rsidR="00EB676A" w:rsidRPr="00033B6B" w:rsidRDefault="00EB676A" w:rsidP="00BC3F8D">
            <w:pPr>
              <w:pStyle w:val="TAL"/>
              <w:rPr>
                <w:bCs/>
              </w:rPr>
            </w:pPr>
            <w:r w:rsidRPr="00033B6B">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19A28E2" w14:textId="77777777" w:rsidR="00EB676A" w:rsidRPr="00033B6B" w:rsidRDefault="00EB676A" w:rsidP="00BC3F8D">
            <w:pPr>
              <w:pStyle w:val="TAL"/>
            </w:pPr>
            <w:r w:rsidRPr="00033B6B">
              <w:t xml:space="preserve">SDP Message as described in Table </w:t>
            </w:r>
            <w:r w:rsidRPr="009F7693">
              <w:t>6.2.2.3.3-1</w:t>
            </w:r>
            <w:r w:rsidRPr="00033B6B">
              <w:t>A</w:t>
            </w:r>
          </w:p>
        </w:tc>
        <w:tc>
          <w:tcPr>
            <w:tcW w:w="1985" w:type="dxa"/>
            <w:tcBorders>
              <w:top w:val="single" w:sz="4" w:space="0" w:color="auto"/>
              <w:left w:val="single" w:sz="4" w:space="0" w:color="auto"/>
              <w:bottom w:val="single" w:sz="4" w:space="0" w:color="auto"/>
              <w:right w:val="single" w:sz="4" w:space="0" w:color="auto"/>
            </w:tcBorders>
          </w:tcPr>
          <w:p w14:paraId="721F475B" w14:textId="77777777" w:rsidR="00EB676A" w:rsidRPr="00033B6B"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3501656C"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19CA15A" w14:textId="77777777" w:rsidR="00EB676A" w:rsidRPr="00033B6B" w:rsidRDefault="00EB676A" w:rsidP="00BC3F8D">
            <w:pPr>
              <w:pStyle w:val="TAL"/>
            </w:pPr>
          </w:p>
        </w:tc>
      </w:tr>
      <w:tr w:rsidR="00EB676A" w14:paraId="021B05C0"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BAB2CDF" w14:textId="77777777" w:rsidR="00EB676A" w:rsidRDefault="00EB676A" w:rsidP="00BC3F8D">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0E55310"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18B03D98" w14:textId="77777777" w:rsidR="00EB676A" w:rsidRPr="00E654C5" w:rsidRDefault="00EB676A" w:rsidP="00BC3F8D">
            <w:pPr>
              <w:pStyle w:val="TAL"/>
              <w:rPr>
                <w:rFonts w:cs="Arial"/>
                <w:b/>
                <w:bCs/>
                <w:szCs w:val="18"/>
              </w:rPr>
            </w:pPr>
            <w:r w:rsidRPr="00E654C5">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C37AD3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FCC4E9" w14:textId="77777777" w:rsidR="00EB676A" w:rsidRDefault="00EB676A" w:rsidP="00BC3F8D">
            <w:pPr>
              <w:pStyle w:val="TAH"/>
              <w:jc w:val="left"/>
              <w:rPr>
                <w:b w:val="0"/>
              </w:rPr>
            </w:pPr>
          </w:p>
        </w:tc>
      </w:tr>
      <w:tr w:rsidR="00EB676A" w14:paraId="40A315F2"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1B847D4" w14:textId="77777777" w:rsidR="00EB676A" w:rsidRDefault="00EB676A" w:rsidP="00BC3F8D">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75A868E1" w14:textId="77777777" w:rsidR="00EB676A" w:rsidRDefault="00EB676A" w:rsidP="00BC3F8D">
            <w:pPr>
              <w:pStyle w:val="TAL"/>
              <w:rPr>
                <w:rFonts w:cs="Arial"/>
                <w:szCs w:val="18"/>
              </w:rPr>
            </w:pPr>
            <w:r>
              <w:t xml:space="preserve">MCPTT Info as described in Table </w:t>
            </w:r>
            <w:r w:rsidRPr="009B0EB0">
              <w:t>6.2.2.3.3-1</w:t>
            </w:r>
            <w:r>
              <w:t>B</w:t>
            </w:r>
          </w:p>
        </w:tc>
        <w:tc>
          <w:tcPr>
            <w:tcW w:w="1985" w:type="dxa"/>
            <w:tcBorders>
              <w:top w:val="single" w:sz="4" w:space="0" w:color="auto"/>
              <w:left w:val="single" w:sz="4" w:space="0" w:color="auto"/>
              <w:bottom w:val="single" w:sz="4" w:space="0" w:color="auto"/>
              <w:right w:val="single" w:sz="4" w:space="0" w:color="auto"/>
            </w:tcBorders>
          </w:tcPr>
          <w:p w14:paraId="58CC80EA"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387A708B"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C3C4EAD" w14:textId="77777777" w:rsidR="00EB676A" w:rsidRDefault="00EB676A" w:rsidP="00BC3F8D">
            <w:pPr>
              <w:pStyle w:val="TAH"/>
              <w:jc w:val="left"/>
              <w:rPr>
                <w:b w:val="0"/>
              </w:rPr>
            </w:pPr>
          </w:p>
        </w:tc>
      </w:tr>
    </w:tbl>
    <w:p w14:paraId="4B8DA940" w14:textId="77777777" w:rsidR="00EB676A" w:rsidRDefault="00EB676A" w:rsidP="00EB676A"/>
    <w:p w14:paraId="14A2C8E8" w14:textId="77777777" w:rsidR="00EB676A" w:rsidRDefault="00EB676A" w:rsidP="00EB676A">
      <w:pPr>
        <w:pStyle w:val="TH"/>
      </w:pPr>
      <w:r>
        <w:t xml:space="preserve">Table </w:t>
      </w:r>
      <w:r w:rsidRPr="009B0EB0">
        <w:t>6.2.2.3.3-1</w:t>
      </w:r>
      <w:r>
        <w:t xml:space="preserve">A: </w:t>
      </w:r>
      <w:r>
        <w:rPr>
          <w:lang w:eastAsia="ko-KR"/>
        </w:rPr>
        <w:t>SDP in SIP INVITE</w:t>
      </w:r>
      <w:r>
        <w:t xml:space="preserve"> (Table </w:t>
      </w:r>
      <w:r w:rsidRPr="00F73E45">
        <w:t>6.2.2.3.3-1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F7DD32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40218CA" w14:textId="77777777" w:rsidR="00EB676A" w:rsidRDefault="00EB676A" w:rsidP="00BC3F8D">
            <w:pPr>
              <w:pStyle w:val="TAL"/>
            </w:pPr>
            <w:r>
              <w:t xml:space="preserve">Derivation Path: TS 36.579-1 [2], </w:t>
            </w:r>
            <w:r w:rsidRPr="00033B6B">
              <w:t>5.5.3.1.</w:t>
            </w:r>
            <w:r>
              <w:t>2</w:t>
            </w:r>
            <w:r w:rsidRPr="00033B6B">
              <w:t>-1 condition INITIAL_SDP_OFFER</w:t>
            </w:r>
            <w:r>
              <w:t>, PRIVATE-CALL</w:t>
            </w:r>
          </w:p>
        </w:tc>
      </w:tr>
    </w:tbl>
    <w:p w14:paraId="391B3E5D" w14:textId="77777777" w:rsidR="00EB676A" w:rsidRDefault="00EB676A" w:rsidP="00EB676A"/>
    <w:p w14:paraId="65344788" w14:textId="77777777" w:rsidR="00EB676A" w:rsidRDefault="00EB676A" w:rsidP="00EB676A">
      <w:pPr>
        <w:pStyle w:val="TH"/>
      </w:pPr>
      <w:r>
        <w:t xml:space="preserve">Table </w:t>
      </w:r>
      <w:r w:rsidRPr="009B0EB0">
        <w:t>6.2.2.3.3-1</w:t>
      </w:r>
      <w:r>
        <w:t xml:space="preserve">B: </w:t>
      </w:r>
      <w:r>
        <w:rPr>
          <w:lang w:eastAsia="ko-KR"/>
        </w:rPr>
        <w:t>MCPTT-Info in SIP INVITE</w:t>
      </w:r>
      <w:r>
        <w:t xml:space="preserve"> (Table </w:t>
      </w:r>
      <w:r w:rsidRPr="00F73E45">
        <w:t>6.2.2.3.3-1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6D5B85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1A90CC4" w14:textId="77777777" w:rsidR="00EB676A" w:rsidRDefault="00EB676A" w:rsidP="00BC3F8D">
            <w:pPr>
              <w:pStyle w:val="TAL"/>
            </w:pPr>
            <w:r>
              <w:t xml:space="preserve">Derivation Path: TS 36.579-1 [2], Table 5.5.3.2.2-1, condition </w:t>
            </w:r>
            <w:r w:rsidRPr="009B0EB0">
              <w:t>PRIVATE-CALL</w:t>
            </w:r>
          </w:p>
        </w:tc>
      </w:tr>
    </w:tbl>
    <w:p w14:paraId="6B15F3D3" w14:textId="77777777" w:rsidR="00EB676A" w:rsidRDefault="00EB676A" w:rsidP="00EB676A"/>
    <w:p w14:paraId="4437D47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6.2.2.3.3-2: </w:t>
      </w:r>
      <w:r w:rsidRPr="001E6C5A">
        <w:rPr>
          <w:rFonts w:ascii="Arial" w:hAnsi="Arial"/>
          <w:b/>
          <w:lang w:eastAsia="ko-KR"/>
        </w:rPr>
        <w:t>SIP INVITE</w:t>
      </w:r>
      <w:r w:rsidRPr="001E6C5A">
        <w:rPr>
          <w:rFonts w:ascii="Arial" w:hAnsi="Arial"/>
          <w:b/>
        </w:rPr>
        <w:t xml:space="preserve"> </w:t>
      </w:r>
      <w:r w:rsidRPr="009B0EB0">
        <w:rPr>
          <w:rFonts w:ascii="Arial" w:hAnsi="Arial"/>
          <w:b/>
        </w:rPr>
        <w:t xml:space="preserve">from the SS </w:t>
      </w:r>
      <w:r w:rsidRPr="001E6C5A">
        <w:rPr>
          <w:rFonts w:ascii="Arial" w:hAnsi="Arial"/>
          <w:b/>
        </w:rPr>
        <w:t>(Step 16, Table 6.2.2.3.2-1;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0029E1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CDEF2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p>
        </w:tc>
      </w:tr>
      <w:tr w:rsidR="00EB676A" w:rsidRPr="001E6C5A" w14:paraId="0D0A452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768BB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DB36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B6D7C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E8031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6FDAE0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BE4A1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0B66E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678345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7CC7D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A0A917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7A60E8" w14:textId="77777777" w:rsidR="00EB676A" w:rsidRPr="001E6C5A" w:rsidRDefault="00EB676A" w:rsidP="00BC3F8D">
            <w:pPr>
              <w:pStyle w:val="TAL"/>
            </w:pPr>
          </w:p>
        </w:tc>
      </w:tr>
      <w:tr w:rsidR="00EB676A" w:rsidRPr="001E6C5A" w14:paraId="153812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1C9F81" w14:textId="77777777" w:rsidR="00EB676A" w:rsidRPr="001E6C5A" w:rsidRDefault="00EB676A" w:rsidP="00BC3F8D">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E1FF04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51BA86" w14:textId="77777777" w:rsidR="00EB676A" w:rsidRPr="001E6C5A" w:rsidRDefault="00EB676A" w:rsidP="00BC3F8D">
            <w:pPr>
              <w:pStyle w:val="TAL"/>
            </w:pPr>
            <w:r w:rsidRPr="001E089C">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6D5B4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53A044" w14:textId="77777777" w:rsidR="00EB676A" w:rsidRPr="001E6C5A" w:rsidRDefault="00EB676A" w:rsidP="00BC3F8D">
            <w:pPr>
              <w:pStyle w:val="TAL"/>
            </w:pPr>
          </w:p>
        </w:tc>
      </w:tr>
      <w:tr w:rsidR="00EB676A" w:rsidRPr="001E6C5A" w14:paraId="61F4EA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32FF16D" w14:textId="77777777" w:rsidR="00EB676A" w:rsidRPr="001E6C5A" w:rsidRDefault="00EB676A" w:rsidP="00BC3F8D">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14D9FE5" w14:textId="77777777" w:rsidR="00EB676A" w:rsidRPr="001E6C5A" w:rsidRDefault="00EB676A" w:rsidP="00BC3F8D">
            <w:pPr>
              <w:pStyle w:val="TAL"/>
            </w:pPr>
            <w:r w:rsidRPr="00033B6B">
              <w:t xml:space="preserve">SDP Message as described in Table </w:t>
            </w:r>
            <w:r w:rsidRPr="009F7693">
              <w:t>6.2.2.3.3-</w:t>
            </w:r>
            <w:r>
              <w:t>2</w:t>
            </w:r>
            <w:r w:rsidRPr="00033B6B">
              <w:t>A</w:t>
            </w:r>
          </w:p>
        </w:tc>
        <w:tc>
          <w:tcPr>
            <w:tcW w:w="2127" w:type="dxa"/>
            <w:tcBorders>
              <w:top w:val="single" w:sz="4" w:space="0" w:color="auto"/>
              <w:left w:val="single" w:sz="4" w:space="0" w:color="auto"/>
              <w:bottom w:val="single" w:sz="4" w:space="0" w:color="auto"/>
              <w:right w:val="single" w:sz="4" w:space="0" w:color="auto"/>
            </w:tcBorders>
          </w:tcPr>
          <w:p w14:paraId="19FBB7A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C0987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FA61809" w14:textId="77777777" w:rsidR="00EB676A" w:rsidRPr="001E6C5A" w:rsidRDefault="00EB676A" w:rsidP="00BC3F8D">
            <w:pPr>
              <w:pStyle w:val="TAL"/>
            </w:pPr>
          </w:p>
        </w:tc>
      </w:tr>
      <w:tr w:rsidR="00EB676A" w:rsidRPr="001E6C5A" w14:paraId="49E8FD3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DE037E"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F38C06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F3A2223"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43C4FB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8CADF64" w14:textId="77777777" w:rsidR="00EB676A" w:rsidRPr="001E6C5A" w:rsidRDefault="00EB676A" w:rsidP="00BC3F8D">
            <w:pPr>
              <w:pStyle w:val="TAL"/>
            </w:pPr>
          </w:p>
        </w:tc>
      </w:tr>
      <w:tr w:rsidR="00EB676A" w:rsidRPr="001E6C5A" w14:paraId="6D5737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A46BA17"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5DC40B" w14:textId="77777777" w:rsidR="00EB676A" w:rsidRPr="001E6C5A" w:rsidRDefault="00EB676A" w:rsidP="00BC3F8D">
            <w:pPr>
              <w:pStyle w:val="TAL"/>
            </w:pPr>
            <w:r w:rsidRPr="001E6C5A">
              <w:t>MCPTT Info as described in Table 6.2.2.3.3-3</w:t>
            </w:r>
          </w:p>
        </w:tc>
        <w:tc>
          <w:tcPr>
            <w:tcW w:w="2127" w:type="dxa"/>
            <w:tcBorders>
              <w:top w:val="single" w:sz="4" w:space="0" w:color="auto"/>
              <w:left w:val="single" w:sz="4" w:space="0" w:color="auto"/>
              <w:bottom w:val="single" w:sz="4" w:space="0" w:color="auto"/>
              <w:right w:val="single" w:sz="4" w:space="0" w:color="auto"/>
            </w:tcBorders>
          </w:tcPr>
          <w:p w14:paraId="6636C2F8"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E2904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7C64BCF" w14:textId="77777777" w:rsidR="00EB676A" w:rsidRPr="001E6C5A" w:rsidRDefault="00EB676A" w:rsidP="00BC3F8D">
            <w:pPr>
              <w:pStyle w:val="TAL"/>
            </w:pPr>
          </w:p>
        </w:tc>
      </w:tr>
    </w:tbl>
    <w:p w14:paraId="46022AF2" w14:textId="77777777" w:rsidR="00EB676A" w:rsidRPr="001E6C5A" w:rsidRDefault="00EB676A" w:rsidP="00EB676A"/>
    <w:p w14:paraId="5C36654C" w14:textId="77777777" w:rsidR="00EB676A" w:rsidRDefault="00EB676A" w:rsidP="00EB676A">
      <w:pPr>
        <w:pStyle w:val="TH"/>
      </w:pPr>
      <w:r>
        <w:t xml:space="preserve">Table </w:t>
      </w:r>
      <w:r w:rsidRPr="009B0EB0">
        <w:t>6.2.2.3.3-</w:t>
      </w:r>
      <w:r>
        <w:t xml:space="preserve">2A: </w:t>
      </w:r>
      <w:r>
        <w:rPr>
          <w:lang w:eastAsia="ko-KR"/>
        </w:rPr>
        <w:t>SDP in SIP INVITE</w:t>
      </w:r>
      <w:r>
        <w:t xml:space="preserve"> (Table </w:t>
      </w:r>
      <w:r w:rsidRPr="00F73E45">
        <w:t>6.2.2.3.3-</w:t>
      </w:r>
      <w:r>
        <w:t>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790D45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D8F737" w14:textId="77777777" w:rsidR="00EB676A" w:rsidRDefault="00EB676A" w:rsidP="00BC3F8D">
            <w:pPr>
              <w:pStyle w:val="TAL"/>
            </w:pPr>
            <w:r>
              <w:t xml:space="preserve">Derivation Path: TS 36.579-1 [2], </w:t>
            </w:r>
            <w:r w:rsidRPr="00033B6B">
              <w:t>5.5.3.1.</w:t>
            </w:r>
            <w:r>
              <w:t>2</w:t>
            </w:r>
            <w:r w:rsidRPr="00033B6B">
              <w:t>-1 condition SDP_OFFER</w:t>
            </w:r>
            <w:r>
              <w:t>, PRIVATE-CALL</w:t>
            </w:r>
          </w:p>
        </w:tc>
      </w:tr>
    </w:tbl>
    <w:p w14:paraId="0A2E1161" w14:textId="77777777" w:rsidR="00EB676A" w:rsidRDefault="00EB676A" w:rsidP="00EB676A"/>
    <w:p w14:paraId="245D63B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 </w:t>
      </w:r>
      <w:r w:rsidRPr="001E6C5A">
        <w:rPr>
          <w:rFonts w:ascii="Arial" w:hAnsi="Arial"/>
          <w:b/>
          <w:lang w:eastAsia="ko-KR"/>
        </w:rPr>
        <w:t>MCPTT-Info in SIP INVITE</w:t>
      </w:r>
      <w:r w:rsidRPr="001E6C5A">
        <w:rPr>
          <w:rFonts w:ascii="Arial" w:hAnsi="Arial"/>
          <w:b/>
        </w:rPr>
        <w:t xml:space="preserve"> (Table 6.2.2.3.3-2)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6C0914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DC76D80"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w:t>
            </w:r>
            <w:r>
              <w:rPr>
                <w:rFonts w:ascii="Arial" w:hAnsi="Arial"/>
                <w:sz w:val="18"/>
              </w:rPr>
              <w:t>2</w:t>
            </w:r>
            <w:r w:rsidRPr="001E6C5A">
              <w:rPr>
                <w:rFonts w:ascii="Arial" w:hAnsi="Arial"/>
                <w:sz w:val="18"/>
              </w:rPr>
              <w:t>-1, condition PRIVATE-CALL</w:t>
            </w:r>
            <w:r>
              <w:rPr>
                <w:rFonts w:ascii="Arial" w:hAnsi="Arial"/>
                <w:sz w:val="18"/>
              </w:rPr>
              <w:t>,</w:t>
            </w:r>
            <w:r w:rsidRPr="001E6C5A">
              <w:rPr>
                <w:rFonts w:ascii="Arial" w:hAnsi="Arial"/>
                <w:sz w:val="18"/>
              </w:rPr>
              <w:t xml:space="preserve"> EMERGENCY-CALL</w:t>
            </w:r>
          </w:p>
        </w:tc>
      </w:tr>
    </w:tbl>
    <w:p w14:paraId="349333F4" w14:textId="77777777" w:rsidR="00EB676A" w:rsidRPr="001E6C5A" w:rsidRDefault="00EB676A" w:rsidP="00EB676A"/>
    <w:p w14:paraId="0E3CF09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6.2.2.3.3-4: </w:t>
      </w:r>
      <w:r w:rsidRPr="001E6C5A">
        <w:rPr>
          <w:rFonts w:ascii="Arial" w:hAnsi="Arial"/>
          <w:b/>
          <w:lang w:eastAsia="ko-KR"/>
        </w:rPr>
        <w:t>SIP INVITE</w:t>
      </w:r>
      <w:r w:rsidRPr="001E6C5A">
        <w:rPr>
          <w:rFonts w:ascii="Arial" w:hAnsi="Arial"/>
          <w:b/>
        </w:rPr>
        <w:t xml:space="preserve"> </w:t>
      </w:r>
      <w:r w:rsidRPr="009B0EB0">
        <w:rPr>
          <w:rFonts w:ascii="Arial" w:hAnsi="Arial"/>
          <w:b/>
        </w:rPr>
        <w:t xml:space="preserve">from the SS </w:t>
      </w:r>
      <w:r w:rsidRPr="001E6C5A">
        <w:rPr>
          <w:rFonts w:ascii="Arial" w:hAnsi="Arial"/>
          <w:b/>
        </w:rPr>
        <w:t>(Step 35, Table 6.2.2.3.2-1;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86DFEC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2E64EE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p>
        </w:tc>
      </w:tr>
      <w:tr w:rsidR="00EB676A" w:rsidRPr="001E6C5A" w14:paraId="0286A5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D348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A93D8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4ECB50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E88B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F38D6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945CA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27CB00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479EB3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441725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CB81B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33CA9AB" w14:textId="77777777" w:rsidR="00EB676A" w:rsidRPr="001E6C5A" w:rsidRDefault="00EB676A" w:rsidP="00BC3F8D">
            <w:pPr>
              <w:pStyle w:val="TAL"/>
            </w:pPr>
          </w:p>
        </w:tc>
      </w:tr>
      <w:tr w:rsidR="00EB676A" w:rsidRPr="001E6C5A" w14:paraId="208F844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5797837" w14:textId="77777777" w:rsidR="00EB676A" w:rsidRPr="001E6C5A" w:rsidRDefault="00EB676A" w:rsidP="00BC3F8D">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05B7C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678F40" w14:textId="77777777" w:rsidR="00EB676A" w:rsidRPr="001E6C5A" w:rsidRDefault="00EB676A" w:rsidP="00BC3F8D">
            <w:pPr>
              <w:pStyle w:val="TAL"/>
            </w:pPr>
            <w:r w:rsidRPr="001E089C">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5DEF7B2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754F032" w14:textId="77777777" w:rsidR="00EB676A" w:rsidRPr="001E6C5A" w:rsidRDefault="00EB676A" w:rsidP="00BC3F8D">
            <w:pPr>
              <w:pStyle w:val="TAL"/>
            </w:pPr>
          </w:p>
        </w:tc>
      </w:tr>
      <w:tr w:rsidR="00EB676A" w:rsidRPr="001E6C5A" w14:paraId="62CF989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CD1A680" w14:textId="77777777" w:rsidR="00EB676A" w:rsidRPr="001E6C5A" w:rsidRDefault="00EB676A" w:rsidP="00BC3F8D">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1ED6420" w14:textId="77777777" w:rsidR="00EB676A" w:rsidRPr="001E6C5A" w:rsidRDefault="00EB676A" w:rsidP="00BC3F8D">
            <w:pPr>
              <w:pStyle w:val="TAL"/>
            </w:pPr>
            <w:r w:rsidRPr="00033B6B">
              <w:t xml:space="preserve">SDP Message as described in Table </w:t>
            </w:r>
            <w:r w:rsidRPr="009F7693">
              <w:t>6.2.2.3.3-</w:t>
            </w:r>
            <w:r>
              <w:t>2</w:t>
            </w:r>
            <w:r w:rsidRPr="00033B6B">
              <w:t>A</w:t>
            </w:r>
          </w:p>
        </w:tc>
        <w:tc>
          <w:tcPr>
            <w:tcW w:w="2127" w:type="dxa"/>
            <w:tcBorders>
              <w:top w:val="single" w:sz="4" w:space="0" w:color="auto"/>
              <w:left w:val="single" w:sz="4" w:space="0" w:color="auto"/>
              <w:bottom w:val="single" w:sz="4" w:space="0" w:color="auto"/>
              <w:right w:val="single" w:sz="4" w:space="0" w:color="auto"/>
            </w:tcBorders>
          </w:tcPr>
          <w:p w14:paraId="1B27017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70AE1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7D2889B" w14:textId="77777777" w:rsidR="00EB676A" w:rsidRPr="001E6C5A" w:rsidRDefault="00EB676A" w:rsidP="00BC3F8D">
            <w:pPr>
              <w:pStyle w:val="TAL"/>
            </w:pPr>
          </w:p>
        </w:tc>
      </w:tr>
      <w:tr w:rsidR="00EB676A" w:rsidRPr="001E6C5A" w14:paraId="29E6858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1EDE68"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847230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C17CF49" w14:textId="77777777" w:rsidR="00EB676A" w:rsidRPr="00E654C5" w:rsidRDefault="00EB676A" w:rsidP="00BC3F8D">
            <w:pPr>
              <w:pStyle w:val="TAL"/>
              <w:rPr>
                <w:b/>
                <w:bCs/>
              </w:rPr>
            </w:pPr>
            <w:r w:rsidRPr="00E654C5">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877F42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CDDF400" w14:textId="77777777" w:rsidR="00EB676A" w:rsidRPr="001E6C5A" w:rsidRDefault="00EB676A" w:rsidP="00BC3F8D">
            <w:pPr>
              <w:pStyle w:val="TAL"/>
            </w:pPr>
          </w:p>
        </w:tc>
      </w:tr>
      <w:tr w:rsidR="00EB676A" w:rsidRPr="001E6C5A" w14:paraId="43A0522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B9E8576" w14:textId="77777777" w:rsidR="00EB676A" w:rsidRPr="001E6C5A" w:rsidRDefault="00EB676A" w:rsidP="00BC3F8D">
            <w:pPr>
              <w:pStyle w:val="TAL"/>
            </w:pPr>
            <w:r w:rsidRPr="001E6C5A">
              <w:t xml:space="preserve">    MIME part 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72B06B" w14:textId="77777777" w:rsidR="00EB676A" w:rsidRPr="001E6C5A" w:rsidRDefault="00EB676A" w:rsidP="00BC3F8D">
            <w:pPr>
              <w:pStyle w:val="TAL"/>
            </w:pPr>
            <w:r w:rsidRPr="001E6C5A">
              <w:t>MCPTT Info as described in Table 6.2.2.3.3-5</w:t>
            </w:r>
          </w:p>
        </w:tc>
        <w:tc>
          <w:tcPr>
            <w:tcW w:w="2127" w:type="dxa"/>
            <w:tcBorders>
              <w:top w:val="single" w:sz="4" w:space="0" w:color="auto"/>
              <w:left w:val="single" w:sz="4" w:space="0" w:color="auto"/>
              <w:bottom w:val="single" w:sz="4" w:space="0" w:color="auto"/>
              <w:right w:val="single" w:sz="4" w:space="0" w:color="auto"/>
            </w:tcBorders>
          </w:tcPr>
          <w:p w14:paraId="59E6EDA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3933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6F446A" w14:textId="77777777" w:rsidR="00EB676A" w:rsidRPr="001E6C5A" w:rsidRDefault="00EB676A" w:rsidP="00BC3F8D">
            <w:pPr>
              <w:pStyle w:val="TAL"/>
            </w:pPr>
          </w:p>
        </w:tc>
      </w:tr>
    </w:tbl>
    <w:p w14:paraId="787C6C1E" w14:textId="77777777" w:rsidR="00EB676A" w:rsidRPr="001E6C5A" w:rsidRDefault="00EB676A" w:rsidP="00EB676A"/>
    <w:p w14:paraId="584CC5D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6.2.2.3.3-5: </w:t>
      </w:r>
      <w:r w:rsidRPr="001E6C5A">
        <w:rPr>
          <w:rFonts w:ascii="Arial" w:hAnsi="Arial"/>
          <w:b/>
          <w:lang w:eastAsia="ko-KR"/>
        </w:rPr>
        <w:t>MCPTT-Info in SIP INVITE</w:t>
      </w:r>
      <w:r w:rsidRPr="001E6C5A">
        <w:rPr>
          <w:rFonts w:ascii="Arial" w:hAnsi="Arial"/>
          <w:b/>
        </w:rPr>
        <w:t xml:space="preserve"> (Table 6.2.2.3.3-4)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3F68C6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4DB3C7"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183816B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474D3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F1731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9D9526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3C49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E3A4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CE855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CC23F3"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48C075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B020A7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59499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69A43E" w14:textId="77777777" w:rsidR="00EB676A" w:rsidRPr="001E6C5A" w:rsidRDefault="00EB676A" w:rsidP="00BC3F8D">
            <w:pPr>
              <w:keepNext/>
              <w:keepLines/>
              <w:spacing w:after="0"/>
              <w:rPr>
                <w:rFonts w:ascii="Arial" w:hAnsi="Arial"/>
                <w:sz w:val="18"/>
              </w:rPr>
            </w:pPr>
          </w:p>
        </w:tc>
      </w:tr>
      <w:tr w:rsidR="00EB676A" w:rsidRPr="001E6C5A" w14:paraId="5AEC7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DE118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653475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3E5235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89535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4EF3D0" w14:textId="77777777" w:rsidR="00EB676A" w:rsidRPr="001E6C5A" w:rsidRDefault="00EB676A" w:rsidP="00BC3F8D">
            <w:pPr>
              <w:keepNext/>
              <w:keepLines/>
              <w:spacing w:after="0"/>
              <w:rPr>
                <w:rFonts w:ascii="Arial" w:hAnsi="Arial"/>
                <w:sz w:val="18"/>
              </w:rPr>
            </w:pPr>
          </w:p>
        </w:tc>
      </w:tr>
      <w:tr w:rsidR="00EB676A" w:rsidRPr="001E6C5A" w14:paraId="262737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B96FF6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emergency-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D0E298"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2A91A25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0D6AC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6FEBC" w14:textId="77777777" w:rsidR="00EB676A" w:rsidRPr="001E6C5A" w:rsidRDefault="00EB676A" w:rsidP="00BC3F8D">
            <w:pPr>
              <w:keepNext/>
              <w:keepLines/>
              <w:spacing w:after="0"/>
              <w:rPr>
                <w:rFonts w:ascii="Arial" w:hAnsi="Arial"/>
                <w:sz w:val="18"/>
              </w:rPr>
            </w:pPr>
          </w:p>
        </w:tc>
      </w:tr>
      <w:tr w:rsidR="00EB676A" w:rsidRPr="001E6C5A" w14:paraId="5F2D682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9B6F2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alert-</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04E6C3"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615C9B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E93E1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FFB773" w14:textId="77777777" w:rsidR="00EB676A" w:rsidRPr="001E6C5A" w:rsidRDefault="00EB676A" w:rsidP="00BC3F8D">
            <w:pPr>
              <w:keepNext/>
              <w:keepLines/>
              <w:spacing w:after="0"/>
              <w:rPr>
                <w:rFonts w:ascii="Arial" w:hAnsi="Arial"/>
                <w:sz w:val="18"/>
              </w:rPr>
            </w:pPr>
          </w:p>
        </w:tc>
      </w:tr>
    </w:tbl>
    <w:p w14:paraId="6C0194E7" w14:textId="77777777" w:rsidR="00EB676A" w:rsidRPr="001E6C5A" w:rsidRDefault="00EB676A" w:rsidP="00EB676A"/>
    <w:p w14:paraId="13BA61F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6.2.2.3.3-5A: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(Steps 1, 16, 35, Table 6.2.2.3.2-1;</w:t>
      </w:r>
      <w:r>
        <w:rPr>
          <w:rFonts w:ascii="Arial" w:hAnsi="Arial"/>
          <w:b/>
        </w:rPr>
        <w:br/>
      </w:r>
      <w:r w:rsidRPr="001E6C5A">
        <w:rPr>
          <w:rFonts w:ascii="Arial" w:hAnsi="Arial"/>
          <w:b/>
        </w:rP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EB676A" w14:paraId="6133864D" w14:textId="77777777" w:rsidTr="00BC3F8D">
        <w:tc>
          <w:tcPr>
            <w:tcW w:w="9645" w:type="dxa"/>
            <w:gridSpan w:val="5"/>
            <w:tcBorders>
              <w:top w:val="single" w:sz="4" w:space="0" w:color="auto"/>
              <w:left w:val="single" w:sz="4" w:space="0" w:color="auto"/>
              <w:bottom w:val="single" w:sz="4" w:space="0" w:color="auto"/>
              <w:right w:val="single" w:sz="4" w:space="0" w:color="auto"/>
            </w:tcBorders>
            <w:hideMark/>
          </w:tcPr>
          <w:p w14:paraId="704D5144" w14:textId="77777777" w:rsidR="00EB676A" w:rsidRDefault="00EB676A" w:rsidP="00BC3F8D">
            <w:pPr>
              <w:pStyle w:val="TAL"/>
            </w:pPr>
            <w:r w:rsidRPr="00EA40C7">
              <w:t>Derivation Path: TS 36.579-1 [2], Table 5.5.2.17.1.1-1 condition INVITE-RSP</w:t>
            </w:r>
          </w:p>
        </w:tc>
      </w:tr>
      <w:tr w:rsidR="00EB676A" w14:paraId="11298340"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10B427B2" w14:textId="77777777" w:rsidR="00EB676A" w:rsidRDefault="00EB676A" w:rsidP="00BC3F8D">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A638478" w14:textId="77777777" w:rsidR="00EB676A" w:rsidRDefault="00EB676A" w:rsidP="00BC3F8D">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6DDE144" w14:textId="77777777" w:rsidR="00EB676A" w:rsidRDefault="00EB676A" w:rsidP="00BC3F8D">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
          <w:p w14:paraId="09178FE0"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67F73141" w14:textId="77777777" w:rsidR="00EB676A" w:rsidRDefault="00EB676A" w:rsidP="00BC3F8D">
            <w:pPr>
              <w:pStyle w:val="TAH"/>
            </w:pPr>
            <w:r>
              <w:t>Condition</w:t>
            </w:r>
          </w:p>
        </w:tc>
      </w:tr>
      <w:tr w:rsidR="00EB676A" w14:paraId="54491545" w14:textId="77777777" w:rsidTr="00BC3F8D">
        <w:tc>
          <w:tcPr>
            <w:tcW w:w="2837" w:type="dxa"/>
            <w:tcBorders>
              <w:top w:val="single" w:sz="4" w:space="0" w:color="auto"/>
              <w:left w:val="single" w:sz="4" w:space="0" w:color="auto"/>
              <w:bottom w:val="single" w:sz="4" w:space="0" w:color="auto"/>
              <w:right w:val="single" w:sz="4" w:space="0" w:color="auto"/>
            </w:tcBorders>
            <w:hideMark/>
          </w:tcPr>
          <w:p w14:paraId="009CF2AA" w14:textId="77777777" w:rsidR="00EB676A" w:rsidRDefault="00EB676A" w:rsidP="00BC3F8D">
            <w:pPr>
              <w:pStyle w:val="TAL"/>
              <w:rPr>
                <w:b/>
                <w:bCs/>
                <w:szCs w:val="18"/>
              </w:rPr>
            </w:pPr>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
          <w:p w14:paraId="20161104"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tcPr>
          <w:p w14:paraId="09979535"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1743CD90"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31CB18" w14:textId="77777777" w:rsidR="00EB676A" w:rsidRDefault="00EB676A" w:rsidP="00BC3F8D">
            <w:pPr>
              <w:pStyle w:val="TAH"/>
              <w:jc w:val="left"/>
              <w:rPr>
                <w:b w:val="0"/>
              </w:rPr>
            </w:pPr>
          </w:p>
        </w:tc>
      </w:tr>
      <w:tr w:rsidR="00EB676A" w:rsidRPr="00033B6B" w14:paraId="16BF2097"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2C1ED72" w14:textId="77777777" w:rsidR="00EB676A" w:rsidRPr="00033B6B" w:rsidRDefault="00EB676A" w:rsidP="00BC3F8D">
            <w:pPr>
              <w:pStyle w:val="TAL"/>
              <w:rPr>
                <w:b/>
                <w:bCs/>
              </w:rPr>
            </w:pPr>
            <w:r w:rsidRPr="00033B6B">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4BEE377" w14:textId="77777777" w:rsidR="00EB676A" w:rsidRPr="00033B6B" w:rsidRDefault="00EB676A" w:rsidP="00BC3F8D">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A2916C9" w14:textId="77777777" w:rsidR="00EB676A" w:rsidRPr="001E089C" w:rsidRDefault="00EB676A" w:rsidP="00BC3F8D">
            <w:pPr>
              <w:pStyle w:val="TAL"/>
              <w:rPr>
                <w:b/>
                <w:bCs/>
              </w:rPr>
            </w:pPr>
            <w:r w:rsidRPr="001E089C">
              <w:rPr>
                <w:b/>
                <w:bCs/>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355BEC98"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2905950" w14:textId="77777777" w:rsidR="00EB676A" w:rsidRPr="00033B6B" w:rsidRDefault="00EB676A" w:rsidP="00BC3F8D">
            <w:pPr>
              <w:pStyle w:val="TAL"/>
            </w:pPr>
          </w:p>
        </w:tc>
      </w:tr>
      <w:tr w:rsidR="00EB676A" w:rsidRPr="00033B6B" w14:paraId="01EFAA7C"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3D52021E" w14:textId="77777777" w:rsidR="00EB676A" w:rsidRPr="00033B6B" w:rsidRDefault="00EB676A" w:rsidP="00BC3F8D">
            <w:pPr>
              <w:pStyle w:val="TAL"/>
              <w:rPr>
                <w:bCs/>
              </w:rPr>
            </w:pPr>
            <w:r w:rsidRPr="00033B6B">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E281AC2" w14:textId="77777777" w:rsidR="00EB676A" w:rsidRPr="00033B6B" w:rsidRDefault="00EB676A" w:rsidP="00BC3F8D">
            <w:pPr>
              <w:pStyle w:val="TAL"/>
            </w:pPr>
            <w:r w:rsidRPr="00033B6B">
              <w:t xml:space="preserve">SDP Message as described in Table </w:t>
            </w:r>
            <w:r w:rsidRPr="00D86E93">
              <w:t>6.2.2.3.3-5</w:t>
            </w:r>
            <w:r>
              <w:t>B</w:t>
            </w:r>
          </w:p>
        </w:tc>
        <w:tc>
          <w:tcPr>
            <w:tcW w:w="1985" w:type="dxa"/>
            <w:tcBorders>
              <w:top w:val="single" w:sz="4" w:space="0" w:color="auto"/>
              <w:left w:val="single" w:sz="4" w:space="0" w:color="auto"/>
              <w:bottom w:val="single" w:sz="4" w:space="0" w:color="auto"/>
              <w:right w:val="single" w:sz="4" w:space="0" w:color="auto"/>
            </w:tcBorders>
          </w:tcPr>
          <w:p w14:paraId="3397407F" w14:textId="77777777" w:rsidR="00EB676A" w:rsidRPr="00033B6B" w:rsidRDefault="00EB676A" w:rsidP="00BC3F8D">
            <w:pPr>
              <w:pStyle w:val="TAL"/>
            </w:pPr>
          </w:p>
        </w:tc>
        <w:tc>
          <w:tcPr>
            <w:tcW w:w="1277" w:type="dxa"/>
            <w:tcBorders>
              <w:top w:val="single" w:sz="4" w:space="0" w:color="auto"/>
              <w:left w:val="single" w:sz="4" w:space="0" w:color="auto"/>
              <w:bottom w:val="single" w:sz="4" w:space="0" w:color="auto"/>
              <w:right w:val="single" w:sz="4" w:space="0" w:color="auto"/>
            </w:tcBorders>
          </w:tcPr>
          <w:p w14:paraId="4C920E92" w14:textId="77777777" w:rsidR="00EB676A" w:rsidRPr="00033B6B"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45C6FD" w14:textId="77777777" w:rsidR="00EB676A" w:rsidRPr="00033B6B" w:rsidRDefault="00EB676A" w:rsidP="00BC3F8D">
            <w:pPr>
              <w:pStyle w:val="TAL"/>
            </w:pPr>
          </w:p>
        </w:tc>
      </w:tr>
      <w:tr w:rsidR="00EB676A" w14:paraId="470EC343"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626C10F7" w14:textId="77777777" w:rsidR="00EB676A" w:rsidRDefault="00EB676A" w:rsidP="00BC3F8D">
            <w:pPr>
              <w:pStyle w:val="TAL"/>
              <w:rPr>
                <w:b/>
                <w:bCs/>
                <w:szCs w:val="18"/>
              </w:rPr>
            </w:pPr>
            <w: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6D3BD3B" w14:textId="77777777" w:rsidR="00EB676A" w:rsidRDefault="00EB676A" w:rsidP="00BC3F8D">
            <w:pPr>
              <w:pStyle w:val="TAL"/>
              <w:rPr>
                <w:rFonts w:cs="Arial"/>
                <w:szCs w:val="18"/>
              </w:rPr>
            </w:pPr>
          </w:p>
        </w:tc>
        <w:tc>
          <w:tcPr>
            <w:tcW w:w="1985" w:type="dxa"/>
            <w:tcBorders>
              <w:top w:val="single" w:sz="4" w:space="0" w:color="auto"/>
              <w:left w:val="single" w:sz="4" w:space="0" w:color="auto"/>
              <w:bottom w:val="single" w:sz="4" w:space="0" w:color="auto"/>
              <w:right w:val="single" w:sz="4" w:space="0" w:color="auto"/>
            </w:tcBorders>
            <w:hideMark/>
          </w:tcPr>
          <w:p w14:paraId="640F67AF" w14:textId="77777777" w:rsidR="00EB676A" w:rsidRPr="001E089C" w:rsidRDefault="00EB676A" w:rsidP="00BC3F8D">
            <w:pPr>
              <w:pStyle w:val="TAL"/>
              <w:rPr>
                <w:rFonts w:cs="Arial"/>
                <w:b/>
                <w:bCs/>
                <w:szCs w:val="18"/>
              </w:rPr>
            </w:pPr>
            <w:r w:rsidRPr="001E089C">
              <w:rPr>
                <w:b/>
                <w:bCs/>
              </w:rPr>
              <w:t>MCPTT Info</w:t>
            </w:r>
          </w:p>
        </w:tc>
        <w:tc>
          <w:tcPr>
            <w:tcW w:w="1277" w:type="dxa"/>
            <w:tcBorders>
              <w:top w:val="single" w:sz="4" w:space="0" w:color="auto"/>
              <w:left w:val="single" w:sz="4" w:space="0" w:color="auto"/>
              <w:bottom w:val="single" w:sz="4" w:space="0" w:color="auto"/>
              <w:right w:val="single" w:sz="4" w:space="0" w:color="auto"/>
            </w:tcBorders>
          </w:tcPr>
          <w:p w14:paraId="3E0989F4"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FE2644" w14:textId="77777777" w:rsidR="00EB676A" w:rsidRDefault="00EB676A" w:rsidP="00BC3F8D">
            <w:pPr>
              <w:pStyle w:val="TAH"/>
              <w:jc w:val="left"/>
              <w:rPr>
                <w:b w:val="0"/>
              </w:rPr>
            </w:pPr>
          </w:p>
        </w:tc>
      </w:tr>
      <w:tr w:rsidR="00EB676A" w14:paraId="6568F1F4" w14:textId="77777777" w:rsidTr="00BC3F8D">
        <w:tc>
          <w:tcPr>
            <w:tcW w:w="2837" w:type="dxa"/>
            <w:tcBorders>
              <w:top w:val="single" w:sz="4" w:space="0" w:color="auto"/>
              <w:left w:val="single" w:sz="4" w:space="0" w:color="auto"/>
              <w:bottom w:val="single" w:sz="4" w:space="0" w:color="auto"/>
              <w:right w:val="single" w:sz="4" w:space="0" w:color="auto"/>
            </w:tcBorders>
            <w:vAlign w:val="center"/>
            <w:hideMark/>
          </w:tcPr>
          <w:p w14:paraId="1C65C2E6" w14:textId="77777777" w:rsidR="00EB676A" w:rsidRDefault="00EB676A" w:rsidP="00BC3F8D">
            <w:pPr>
              <w:pStyle w:val="TAL"/>
              <w:rPr>
                <w:bCs/>
                <w:szCs w:val="18"/>
              </w:rPr>
            </w:pPr>
            <w: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06F2B811" w14:textId="77777777" w:rsidR="00EB676A" w:rsidRDefault="00EB676A" w:rsidP="00BC3F8D">
            <w:pPr>
              <w:pStyle w:val="TAL"/>
              <w:rPr>
                <w:rFonts w:cs="Arial"/>
                <w:szCs w:val="18"/>
              </w:rPr>
            </w:pPr>
            <w:r>
              <w:t xml:space="preserve">MCPTT Info as described in Table </w:t>
            </w:r>
            <w:r w:rsidRPr="00D86E93">
              <w:t>6.2.2.3.3-5</w:t>
            </w:r>
            <w:r>
              <w:t>C</w:t>
            </w:r>
          </w:p>
        </w:tc>
        <w:tc>
          <w:tcPr>
            <w:tcW w:w="1985" w:type="dxa"/>
            <w:tcBorders>
              <w:top w:val="single" w:sz="4" w:space="0" w:color="auto"/>
              <w:left w:val="single" w:sz="4" w:space="0" w:color="auto"/>
              <w:bottom w:val="single" w:sz="4" w:space="0" w:color="auto"/>
              <w:right w:val="single" w:sz="4" w:space="0" w:color="auto"/>
            </w:tcBorders>
          </w:tcPr>
          <w:p w14:paraId="288C14BB" w14:textId="77777777" w:rsidR="00EB676A" w:rsidRDefault="00EB676A" w:rsidP="00BC3F8D">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21041863"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284843" w14:textId="77777777" w:rsidR="00EB676A" w:rsidRDefault="00EB676A" w:rsidP="00BC3F8D">
            <w:pPr>
              <w:pStyle w:val="TAH"/>
              <w:jc w:val="left"/>
              <w:rPr>
                <w:b w:val="0"/>
              </w:rPr>
            </w:pPr>
          </w:p>
        </w:tc>
      </w:tr>
    </w:tbl>
    <w:p w14:paraId="0616FFA7" w14:textId="77777777" w:rsidR="00EB676A" w:rsidRDefault="00EB676A" w:rsidP="00EB676A"/>
    <w:p w14:paraId="3B5A4D42" w14:textId="77777777" w:rsidR="00EB676A" w:rsidRDefault="00EB676A" w:rsidP="00EB676A">
      <w:pPr>
        <w:pStyle w:val="TH"/>
      </w:pPr>
      <w:r>
        <w:t xml:space="preserve">Table </w:t>
      </w:r>
      <w:r w:rsidRPr="00EA40C7">
        <w:t>6.2.2.3.3-5</w:t>
      </w:r>
      <w:r>
        <w:t xml:space="preserve">B: </w:t>
      </w:r>
      <w:r>
        <w:rPr>
          <w:lang w:eastAsia="ko-KR"/>
        </w:rPr>
        <w:t xml:space="preserve">SDP in </w:t>
      </w:r>
      <w:r w:rsidRPr="00812112">
        <w:rPr>
          <w:lang w:eastAsia="ko-KR"/>
        </w:rPr>
        <w:t xml:space="preserve">SIP 200 (OK) </w:t>
      </w:r>
      <w:r>
        <w:t xml:space="preserve">(Table </w:t>
      </w:r>
      <w:r w:rsidRPr="00EA40C7">
        <w:t>6.2.2.3.3-5A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BD74F1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252C189" w14:textId="77777777" w:rsidR="00EB676A" w:rsidRDefault="00EB676A" w:rsidP="00BC3F8D">
            <w:pPr>
              <w:pStyle w:val="TAL"/>
            </w:pPr>
            <w:r>
              <w:t xml:space="preserve">Derivation Path: TS 36.579-1 [2], </w:t>
            </w:r>
            <w:r w:rsidRPr="00033B6B">
              <w:t>5.5.3.1.</w:t>
            </w:r>
            <w:r>
              <w:t>1</w:t>
            </w:r>
            <w:r w:rsidRPr="00033B6B">
              <w:t>-1</w:t>
            </w:r>
            <w:r>
              <w:t>,</w:t>
            </w:r>
            <w:r w:rsidRPr="00033B6B">
              <w:t xml:space="preserve"> condition </w:t>
            </w:r>
            <w:r w:rsidRPr="00D26A65">
              <w:t>SDP_ANSWER</w:t>
            </w:r>
          </w:p>
        </w:tc>
      </w:tr>
    </w:tbl>
    <w:p w14:paraId="5E028A56" w14:textId="77777777" w:rsidR="00EB676A" w:rsidRDefault="00EB676A" w:rsidP="00EB676A"/>
    <w:p w14:paraId="2281E2AE" w14:textId="77777777" w:rsidR="00EB676A" w:rsidRDefault="00EB676A" w:rsidP="00EB676A">
      <w:pPr>
        <w:pStyle w:val="TH"/>
      </w:pPr>
      <w:r>
        <w:t xml:space="preserve">Table </w:t>
      </w:r>
      <w:r w:rsidRPr="00EA40C7">
        <w:t>6.2.2.3.3-5</w:t>
      </w:r>
      <w:r>
        <w:t xml:space="preserve">C: </w:t>
      </w:r>
      <w:r>
        <w:rPr>
          <w:lang w:eastAsia="ko-KR"/>
        </w:rPr>
        <w:t xml:space="preserve">MCPTT-Info in </w:t>
      </w:r>
      <w:r w:rsidRPr="00812112">
        <w:rPr>
          <w:lang w:eastAsia="ko-KR"/>
        </w:rPr>
        <w:t xml:space="preserve">SIP 200 (OK) </w:t>
      </w:r>
      <w:r>
        <w:t xml:space="preserve">(Table </w:t>
      </w:r>
      <w:r w:rsidRPr="00EA40C7">
        <w:t>6.2.2.3.3-5A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65E101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6BE1F417" w14:textId="77777777" w:rsidR="00EB676A" w:rsidRDefault="00EB676A" w:rsidP="00BC3F8D">
            <w:pPr>
              <w:pStyle w:val="TAL"/>
            </w:pPr>
            <w:r>
              <w:t xml:space="preserve">Derivation Path: TS 36.579-1 [2], Table 5.5.3.2.1-1, condition </w:t>
            </w:r>
            <w:r w:rsidRPr="00D26A65">
              <w:t>INVITE-RSP</w:t>
            </w:r>
          </w:p>
        </w:tc>
      </w:tr>
    </w:tbl>
    <w:p w14:paraId="719D08D1" w14:textId="77777777" w:rsidR="00EB676A" w:rsidRDefault="00EB676A" w:rsidP="00EB676A"/>
    <w:p w14:paraId="3068236D" w14:textId="77777777" w:rsidR="00EB676A" w:rsidRPr="001E6C5A" w:rsidRDefault="00EB676A" w:rsidP="00EB676A">
      <w:pPr>
        <w:keepNext/>
        <w:keepLines/>
        <w:spacing w:before="60"/>
        <w:jc w:val="center"/>
        <w:rPr>
          <w:rFonts w:ascii="Arial" w:hAnsi="Arial"/>
          <w:b/>
        </w:rPr>
      </w:pPr>
      <w:r w:rsidRPr="001E6C5A">
        <w:rPr>
          <w:rFonts w:ascii="Arial" w:hAnsi="Arial"/>
          <w:b/>
        </w:rPr>
        <w:t>Table 6.2.2.3.3-6</w:t>
      </w:r>
      <w:r>
        <w:rPr>
          <w:rFonts w:ascii="Arial" w:hAnsi="Arial"/>
          <w:b/>
        </w:rPr>
        <w:t>..</w:t>
      </w:r>
      <w:r w:rsidRPr="001E6C5A">
        <w:rPr>
          <w:rFonts w:ascii="Arial" w:hAnsi="Arial"/>
          <w:b/>
        </w:rPr>
        <w:t xml:space="preserve">12: </w:t>
      </w:r>
      <w:r w:rsidRPr="001E6C5A">
        <w:rPr>
          <w:rFonts w:ascii="Arial" w:hAnsi="Arial"/>
          <w:b/>
          <w:lang w:eastAsia="ko-KR"/>
        </w:rPr>
        <w:t>Void</w:t>
      </w:r>
    </w:p>
    <w:p w14:paraId="2623DCD9" w14:textId="77777777" w:rsidR="00EB676A" w:rsidRPr="001E6C5A" w:rsidRDefault="00EB676A" w:rsidP="00EB676A">
      <w:pPr>
        <w:keepNext/>
        <w:keepLines/>
        <w:spacing w:before="60"/>
        <w:jc w:val="center"/>
        <w:rPr>
          <w:rFonts w:ascii="Arial" w:hAnsi="Arial"/>
          <w:b/>
        </w:rPr>
      </w:pPr>
      <w:r w:rsidRPr="001E6C5A">
        <w:rPr>
          <w:rFonts w:ascii="Arial" w:hAnsi="Arial"/>
          <w:b/>
        </w:rPr>
        <w:t>Table 6.2.2.3.3-13: Floor Request (Steps 23, 33, Table 6.2.2.3.2-1;</w:t>
      </w:r>
      <w:r>
        <w:rPr>
          <w:rFonts w:ascii="Arial" w:hAnsi="Arial"/>
          <w:b/>
        </w:rPr>
        <w:br/>
      </w:r>
      <w:r w:rsidRPr="001E6C5A">
        <w:rPr>
          <w:rFonts w:ascii="Arial" w:hAnsi="Arial"/>
          <w:b/>
        </w:rPr>
        <w:t>step 1,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438038CE"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8DC38EA" w14:textId="6ECB983F"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5.5.6.2-1 condition</w:t>
            </w:r>
            <w:ins w:id="237"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291021D6" w14:textId="77777777" w:rsidR="00EB676A" w:rsidRPr="001E6C5A" w:rsidRDefault="00EB676A" w:rsidP="00EB676A"/>
    <w:p w14:paraId="6AEED0E7" w14:textId="77777777" w:rsidR="00EB676A" w:rsidRPr="001E6C5A" w:rsidRDefault="00EB676A" w:rsidP="00EB676A">
      <w:pPr>
        <w:keepNext/>
        <w:keepLines/>
        <w:spacing w:before="60"/>
        <w:jc w:val="center"/>
        <w:rPr>
          <w:rFonts w:ascii="Arial" w:hAnsi="Arial"/>
          <w:b/>
        </w:rPr>
      </w:pPr>
      <w:r w:rsidRPr="001E6C5A">
        <w:rPr>
          <w:rFonts w:ascii="Arial" w:hAnsi="Arial"/>
          <w:b/>
        </w:rPr>
        <w:t>Table 6.2.2.3.3-14: Floor Granted (Steps 23, 33, Table 6.2.2.3.2-1;</w:t>
      </w:r>
      <w:r>
        <w:rPr>
          <w:rFonts w:ascii="Arial" w:hAnsi="Arial"/>
          <w:b/>
        </w:rPr>
        <w:br/>
      </w:r>
      <w:r w:rsidRPr="001E6C5A">
        <w:rPr>
          <w:rFonts w:ascii="Arial" w:hAnsi="Arial"/>
          <w:b/>
        </w:rPr>
        <w:t>step 2, TS 36.579-1 [2] Table 5.3A.11.3-1)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7E5F758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6D116AA" w14:textId="4B870CF4"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5.5.6.3-1 condition</w:t>
            </w:r>
            <w:ins w:id="238"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2F2DEE2E" w14:textId="77777777" w:rsidR="00EB676A" w:rsidRPr="001E6C5A" w:rsidRDefault="00EB676A" w:rsidP="00EB676A"/>
    <w:p w14:paraId="10171EAD" w14:textId="35DB5112" w:rsidR="00EB676A" w:rsidRPr="001E6C5A" w:rsidRDefault="00EB676A" w:rsidP="00EB676A">
      <w:pPr>
        <w:keepNext/>
        <w:keepLines/>
        <w:spacing w:before="60"/>
        <w:jc w:val="center"/>
        <w:rPr>
          <w:rFonts w:ascii="Arial" w:hAnsi="Arial"/>
          <w:b/>
        </w:rPr>
      </w:pPr>
      <w:r w:rsidRPr="001E6C5A">
        <w:rPr>
          <w:rFonts w:ascii="Arial" w:hAnsi="Arial"/>
          <w:b/>
        </w:rPr>
        <w:t>Table 6.2.2.3.3-15: Floor Release (Step</w:t>
      </w:r>
      <w:del w:id="239" w:author="MCC160" w:date="2022-11-01T14:47:00Z">
        <w:r w:rsidRPr="001E6C5A" w:rsidDel="007D453B">
          <w:rPr>
            <w:rFonts w:ascii="Arial" w:hAnsi="Arial"/>
            <w:b/>
          </w:rPr>
          <w:delText>s</w:delText>
        </w:r>
      </w:del>
      <w:r w:rsidRPr="001E6C5A">
        <w:rPr>
          <w:rFonts w:ascii="Arial" w:hAnsi="Arial"/>
          <w:b/>
        </w:rPr>
        <w:t xml:space="preserve"> 27, Table 6.2.2.3.2-1;</w:t>
      </w:r>
      <w:r>
        <w:rPr>
          <w:rFonts w:ascii="Arial" w:hAnsi="Arial"/>
          <w:b/>
        </w:rPr>
        <w:br/>
      </w:r>
      <w:r w:rsidRPr="001E6C5A">
        <w:rPr>
          <w:rFonts w:ascii="Arial" w:hAnsi="Arial"/>
          <w:b/>
        </w:rPr>
        <w:t>step 1,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47BB2082"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2007CA8" w14:textId="32EBBACD"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5.5.6.5-1 condition</w:t>
            </w:r>
            <w:ins w:id="240"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70DAEF25" w14:textId="77777777" w:rsidR="00EB676A" w:rsidRPr="001E6C5A" w:rsidRDefault="00EB676A" w:rsidP="00EB676A"/>
    <w:p w14:paraId="1A154911" w14:textId="77777777" w:rsidR="00EB676A" w:rsidRPr="001E6C5A" w:rsidRDefault="00EB676A" w:rsidP="00EB676A">
      <w:pPr>
        <w:keepNext/>
        <w:keepLines/>
        <w:spacing w:before="60"/>
        <w:jc w:val="center"/>
        <w:rPr>
          <w:rFonts w:ascii="Arial" w:hAnsi="Arial"/>
          <w:b/>
        </w:rPr>
      </w:pPr>
      <w:r w:rsidRPr="001E6C5A">
        <w:rPr>
          <w:rFonts w:ascii="Arial" w:hAnsi="Arial"/>
          <w:b/>
        </w:rPr>
        <w:t>Table 6.2.2.3.3-16: Floor Taken (Steps 19, 27, Table 6.2.2.3.2-1;</w:t>
      </w:r>
      <w:r>
        <w:rPr>
          <w:rFonts w:ascii="Arial" w:hAnsi="Arial"/>
          <w:b/>
        </w:rPr>
        <w:br/>
      </w:r>
      <w:r w:rsidRPr="001E6C5A">
        <w:rPr>
          <w:rFonts w:ascii="Arial" w:hAnsi="Arial"/>
          <w:b/>
        </w:rPr>
        <w:t>step 3, TS 36.579-1 [2] Table 5.3A.16.3-1)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5E626CC8"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DA0D6EF" w14:textId="5378A5BA"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5.5.6.7-1 condition</w:t>
            </w:r>
            <w:ins w:id="241" w:author="MCC160" w:date="2022-10-20T18:11:00Z">
              <w:r w:rsidR="009B4FBD">
                <w:rPr>
                  <w:rFonts w:ascii="Arial" w:eastAsia="MS Mincho" w:hAnsi="Arial"/>
                  <w:sz w:val="18"/>
                </w:rPr>
                <w:t xml:space="preserve"> </w:t>
              </w:r>
            </w:ins>
            <w:r w:rsidRPr="001E6C5A">
              <w:rPr>
                <w:rFonts w:ascii="Arial" w:eastAsia="MS Mincho" w:hAnsi="Arial"/>
                <w:sz w:val="18"/>
              </w:rPr>
              <w:t>EMERGENCY_CALL</w:t>
            </w:r>
          </w:p>
        </w:tc>
      </w:tr>
    </w:tbl>
    <w:p w14:paraId="00F42C52" w14:textId="77777777" w:rsidR="00EB676A" w:rsidRPr="001E6C5A" w:rsidRDefault="00EB676A" w:rsidP="00EB676A"/>
    <w:p w14:paraId="3254FC57" w14:textId="77777777" w:rsidR="00EB676A" w:rsidRPr="001E6C5A" w:rsidRDefault="00EB676A" w:rsidP="00EB676A">
      <w:pPr>
        <w:keepNext/>
        <w:keepLines/>
        <w:spacing w:before="60"/>
        <w:jc w:val="center"/>
        <w:rPr>
          <w:rFonts w:ascii="Arial" w:hAnsi="Arial"/>
          <w:b/>
        </w:rPr>
      </w:pPr>
      <w:r w:rsidRPr="001E6C5A">
        <w:rPr>
          <w:rFonts w:ascii="Arial" w:hAnsi="Arial"/>
          <w:b/>
        </w:rPr>
        <w:t>Table 6.2.2.3.3-17: Floor Revoke (Step 25,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0D967849"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0161521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5.5.6.8-1 condition EMERGENCY-CALL</w:t>
            </w:r>
          </w:p>
        </w:tc>
      </w:tr>
    </w:tbl>
    <w:p w14:paraId="60914E64" w14:textId="77777777" w:rsidR="00EB676A" w:rsidRPr="001E6C5A" w:rsidRDefault="00EB676A" w:rsidP="00EB676A"/>
    <w:p w14:paraId="41793310" w14:textId="77777777" w:rsidR="00EB676A" w:rsidRPr="001E6C5A" w:rsidRDefault="00EB676A" w:rsidP="00EB676A">
      <w:pPr>
        <w:keepNext/>
        <w:keepLines/>
        <w:spacing w:before="60"/>
        <w:jc w:val="center"/>
        <w:rPr>
          <w:rFonts w:ascii="Arial" w:hAnsi="Arial"/>
          <w:b/>
        </w:rPr>
      </w:pPr>
      <w:r w:rsidRPr="001E6C5A">
        <w:rPr>
          <w:rFonts w:ascii="Arial" w:hAnsi="Arial"/>
          <w:b/>
        </w:rPr>
        <w:t>Table 6.2.2.3.3-18: Floor Idle (Step 21, 31, Table 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B676A" w:rsidRPr="001E6C5A" w14:paraId="1FF7079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61A8B365"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5.5.6.6-1 condition EMERGENCY-CALL.</w:t>
            </w:r>
          </w:p>
        </w:tc>
      </w:tr>
    </w:tbl>
    <w:p w14:paraId="62EA8318" w14:textId="77777777" w:rsidR="00EB676A" w:rsidRPr="001E6C5A" w:rsidRDefault="00EB676A" w:rsidP="00EB676A"/>
    <w:p w14:paraId="59B410C0" w14:textId="77777777" w:rsidR="00EB676A" w:rsidRPr="001E6C5A" w:rsidRDefault="00EB676A" w:rsidP="00EB676A">
      <w:pPr>
        <w:keepNext/>
        <w:keepLines/>
        <w:spacing w:before="120"/>
        <w:ind w:left="1134" w:hanging="1134"/>
        <w:outlineLvl w:val="2"/>
        <w:rPr>
          <w:rFonts w:ascii="Arial" w:hAnsi="Arial"/>
          <w:sz w:val="28"/>
        </w:rPr>
      </w:pPr>
      <w:bookmarkStart w:id="242" w:name="_Toc21006036"/>
      <w:bookmarkStart w:id="243" w:name="_Toc36037709"/>
      <w:bookmarkStart w:id="244" w:name="_Toc43837562"/>
      <w:bookmarkStart w:id="245" w:name="_Toc60995674"/>
      <w:bookmarkStart w:id="246" w:name="_Toc69159802"/>
      <w:bookmarkStart w:id="247" w:name="_Toc76583156"/>
      <w:bookmarkStart w:id="248" w:name="_Toc83808708"/>
      <w:bookmarkStart w:id="249" w:name="_Toc91233537"/>
      <w:bookmarkStart w:id="250" w:name="_Toc100349016"/>
      <w:bookmarkStart w:id="251" w:name="_Toc106787172"/>
      <w:r w:rsidRPr="001E6C5A">
        <w:rPr>
          <w:rFonts w:ascii="Arial" w:hAnsi="Arial"/>
          <w:sz w:val="28"/>
        </w:rPr>
        <w:t>6.2.3</w:t>
      </w:r>
      <w:r w:rsidRPr="001E6C5A">
        <w:rPr>
          <w:rFonts w:ascii="Arial" w:hAnsi="Arial"/>
          <w:sz w:val="28"/>
        </w:rPr>
        <w:tab/>
        <w:t>On-network / Private Call / On-demand / Automatic Commencement Mode / Without Floor Control / Client Originated (CO)</w:t>
      </w:r>
      <w:bookmarkEnd w:id="242"/>
      <w:bookmarkEnd w:id="243"/>
      <w:bookmarkEnd w:id="244"/>
      <w:bookmarkEnd w:id="245"/>
      <w:bookmarkEnd w:id="246"/>
      <w:bookmarkEnd w:id="247"/>
      <w:bookmarkEnd w:id="248"/>
      <w:bookmarkEnd w:id="249"/>
      <w:bookmarkEnd w:id="250"/>
      <w:bookmarkEnd w:id="251"/>
    </w:p>
    <w:p w14:paraId="6BF37834" w14:textId="77777777" w:rsidR="00EB676A" w:rsidRPr="001E6C5A" w:rsidRDefault="00EB676A" w:rsidP="00EB676A">
      <w:pPr>
        <w:keepNext/>
        <w:keepLines/>
        <w:spacing w:before="120"/>
        <w:ind w:left="1985" w:hanging="1985"/>
        <w:rPr>
          <w:rFonts w:ascii="Arial" w:hAnsi="Arial"/>
        </w:rPr>
      </w:pPr>
      <w:r w:rsidRPr="001E6C5A">
        <w:rPr>
          <w:rFonts w:ascii="Arial" w:hAnsi="Arial"/>
        </w:rPr>
        <w:t>6.2.3.1</w:t>
      </w:r>
      <w:r w:rsidRPr="001E6C5A">
        <w:rPr>
          <w:rFonts w:ascii="Arial" w:hAnsi="Arial"/>
        </w:rPr>
        <w:tab/>
        <w:t>Test Purpose (TP)</w:t>
      </w:r>
    </w:p>
    <w:p w14:paraId="765756A7"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FA436F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calls with automatic commencement }</w:t>
      </w:r>
    </w:p>
    <w:p w14:paraId="29DC48D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2E233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call, on-demand Automatic Commencement Mode, no Force of automatic commencement, without floor control }</w:t>
      </w:r>
    </w:p>
    <w:p w14:paraId="3AD1F02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on-demand Automatic Commencement Mode and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22F617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5E9CD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731080"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A4CBD9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without Floor control }</w:t>
      </w:r>
    </w:p>
    <w:p w14:paraId="5D1221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B99F93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private call }</w:t>
      </w:r>
    </w:p>
    <w:p w14:paraId="7CFA94E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342F97F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0E6D4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63A157" w14:textId="77777777" w:rsidR="00EB676A" w:rsidRPr="001E6C5A" w:rsidRDefault="00EB676A" w:rsidP="00EB676A">
      <w:pPr>
        <w:keepNext/>
        <w:keepLines/>
        <w:spacing w:before="120"/>
        <w:ind w:left="1985" w:hanging="1985"/>
        <w:rPr>
          <w:rFonts w:ascii="Arial" w:hAnsi="Arial"/>
        </w:rPr>
      </w:pPr>
      <w:r w:rsidRPr="001E6C5A">
        <w:rPr>
          <w:rFonts w:ascii="Arial" w:hAnsi="Arial"/>
        </w:rPr>
        <w:t>6.2.3.2</w:t>
      </w:r>
      <w:r w:rsidRPr="001E6C5A">
        <w:rPr>
          <w:rFonts w:ascii="Arial" w:hAnsi="Arial"/>
        </w:rPr>
        <w:tab/>
        <w:t>Conformance requirements</w:t>
      </w:r>
    </w:p>
    <w:p w14:paraId="533173C6" w14:textId="77777777" w:rsidR="00EB676A" w:rsidRPr="001E6C5A" w:rsidRDefault="00EB676A" w:rsidP="00EB676A">
      <w:r w:rsidRPr="001E6C5A">
        <w:t>References: The conformance requirements covered in the present TC are specified in: TS 24.379 clauses 6.2.1, 6.2.5.1, 11.1.1.2.1.1, 11.1.2.2, 11.1.3.1.1.1. Unless otherwise stated these are Rel-13 requirements.</w:t>
      </w:r>
    </w:p>
    <w:p w14:paraId="2B3365B9" w14:textId="77777777" w:rsidR="00EB676A" w:rsidRPr="001E6C5A" w:rsidRDefault="00EB676A" w:rsidP="00EB676A">
      <w:r w:rsidRPr="001E6C5A">
        <w:t>[TS 24.379, clause 6.2.1]</w:t>
      </w:r>
    </w:p>
    <w:p w14:paraId="6DD2282C"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25C0224" w14:textId="77777777" w:rsidR="00EB676A" w:rsidRPr="001E6C5A" w:rsidRDefault="00EB676A" w:rsidP="00EB676A">
      <w:r w:rsidRPr="001E6C5A">
        <w:t>When composing an SDP offer according to 3GPP TS 24.229 [4] the MCPTT client:</w:t>
      </w:r>
    </w:p>
    <w:p w14:paraId="0ECAF71F"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1B772426"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44B28F0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11252B54" w14:textId="77777777" w:rsidR="00EB676A" w:rsidRPr="001E6C5A" w:rsidRDefault="00EB676A" w:rsidP="00EB676A">
      <w:pPr>
        <w:ind w:left="851" w:hanging="284"/>
      </w:pPr>
      <w:r w:rsidRPr="001E6C5A">
        <w:t>a)</w:t>
      </w:r>
      <w:r w:rsidRPr="001E6C5A">
        <w:tab/>
        <w:t>the port number for the media stream selected; and</w:t>
      </w:r>
    </w:p>
    <w:p w14:paraId="59FBE2B2"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2F34B4CF" w14:textId="77777777" w:rsidR="00EB676A" w:rsidRPr="001E6C5A" w:rsidRDefault="00EB676A" w:rsidP="00EB676A">
      <w:pPr>
        <w:ind w:left="1135" w:hanging="284"/>
      </w:pPr>
      <w:proofErr w:type="spellStart"/>
      <w:r w:rsidRPr="001E6C5A">
        <w:t>i</w:t>
      </w:r>
      <w:proofErr w:type="spellEnd"/>
      <w:r w:rsidRPr="001E6C5A">
        <w:t>)</w:t>
      </w:r>
      <w:r w:rsidRPr="001E6C5A">
        <w:tab/>
        <w:t>if the MCPTT client is initiating a call to a group identity;</w:t>
      </w:r>
    </w:p>
    <w:p w14:paraId="1409437E" w14:textId="77777777" w:rsidR="00EB676A" w:rsidRPr="001E6C5A" w:rsidRDefault="00EB676A" w:rsidP="00EB676A">
      <w:pPr>
        <w:ind w:left="1135" w:hanging="284"/>
      </w:pPr>
      <w:r w:rsidRPr="001E6C5A">
        <w:t>ii)</w:t>
      </w:r>
      <w:r w:rsidRPr="001E6C5A">
        <w:tab/>
        <w:t>if the &lt;preferred-voice-encodings&gt; element is present in the group document retrieved by the group management client as specified in 3GPP TS 24.381 [31] containing an &lt;encoding&gt; element with a "name" attribute; and</w:t>
      </w:r>
    </w:p>
    <w:p w14:paraId="426EE787" w14:textId="77777777" w:rsidR="00EB676A" w:rsidRPr="001E6C5A" w:rsidRDefault="00EB676A" w:rsidP="00EB676A">
      <w:pPr>
        <w:ind w:left="1135" w:hanging="284"/>
      </w:pPr>
      <w:r w:rsidRPr="001E6C5A">
        <w:t>iii)</w:t>
      </w:r>
      <w:r w:rsidRPr="001E6C5A">
        <w:tab/>
        <w:t>if the MCPTT client supports the encoding name indicated in the value of the "name" attribute;</w:t>
      </w:r>
    </w:p>
    <w:p w14:paraId="33B50D12" w14:textId="77777777" w:rsidR="00EB676A" w:rsidRPr="001E6C5A" w:rsidRDefault="00EB676A" w:rsidP="00EB676A">
      <w:pPr>
        <w:ind w:left="1135" w:hanging="284"/>
      </w:pPr>
      <w:r w:rsidRPr="001E6C5A">
        <w:t>then the MCPTT client:</w:t>
      </w:r>
    </w:p>
    <w:p w14:paraId="43C33C03" w14:textId="77777777" w:rsidR="00EB676A" w:rsidRPr="001E6C5A" w:rsidRDefault="00EB676A" w:rsidP="00EB676A">
      <w:pPr>
        <w:ind w:left="1135" w:hanging="284"/>
      </w:pPr>
      <w:proofErr w:type="spellStart"/>
      <w:r w:rsidRPr="001E6C5A">
        <w:t>i</w:t>
      </w:r>
      <w:proofErr w:type="spellEnd"/>
      <w:r w:rsidRPr="001E6C5A">
        <w:t>)</w:t>
      </w:r>
      <w:r w:rsidRPr="001E6C5A">
        <w:tab/>
        <w:t>shall insert the value of the "name" attribute in the &lt;encoding name&gt; field of the "a=</w:t>
      </w:r>
      <w:proofErr w:type="spellStart"/>
      <w:r w:rsidRPr="001E6C5A">
        <w:t>rtpmap</w:t>
      </w:r>
      <w:proofErr w:type="spellEnd"/>
      <w:r w:rsidRPr="001E6C5A">
        <w:t>" attribute as defined in IETF RFC 4566 [12]; and</w:t>
      </w:r>
    </w:p>
    <w:p w14:paraId="33E21C14"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045BEEB4" w14:textId="77777777" w:rsidR="00EB676A" w:rsidRPr="001E6C5A" w:rsidRDefault="00EB676A" w:rsidP="00EB676A">
      <w:r w:rsidRPr="001E6C5A">
        <w:t>[TS 24.379, clause 6.2.5.1]</w:t>
      </w:r>
    </w:p>
    <w:p w14:paraId="55E13526"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3BC0D0C4"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6F15C07F"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3086CB6A"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3E365DFA" w14:textId="77777777" w:rsidR="00EB676A" w:rsidRPr="001E6C5A" w:rsidRDefault="00EB676A" w:rsidP="00EB676A">
      <w:pPr>
        <w:ind w:left="568" w:hanging="284"/>
      </w:pPr>
      <w:r w:rsidRPr="001E6C5A">
        <w:rPr>
          <w:lang w:eastAsia="ko-KR"/>
        </w:rPr>
        <w:t>4)</w:t>
      </w:r>
      <w:r w:rsidRPr="001E6C5A">
        <w:rPr>
          <w:lang w:eastAsia="ko-KR"/>
        </w:rPr>
        <w:tab/>
        <w:t>shall send a SIP BYE request towards MCPTT server according to 3GPP TS 24.229 [4].</w:t>
      </w:r>
    </w:p>
    <w:p w14:paraId="46C009B3"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5040F59D" w14:textId="77777777" w:rsidR="00EB676A" w:rsidRPr="001E6C5A" w:rsidRDefault="00EB676A" w:rsidP="00EB676A">
      <w:r w:rsidRPr="001E6C5A">
        <w:t>[TS 24.379, clause 11.1.1.2.1.1]</w:t>
      </w:r>
    </w:p>
    <w:p w14:paraId="671B5CDA"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1FC608B7" w14:textId="77777777" w:rsidR="00EB676A" w:rsidRPr="001E6C5A" w:rsidRDefault="00EB676A" w:rsidP="00EB676A">
      <w:pPr>
        <w:rPr>
          <w:lang w:eastAsia="ko-KR"/>
        </w:rPr>
      </w:pPr>
      <w:r w:rsidRPr="001E6C5A">
        <w:rPr>
          <w:lang w:eastAsia="ko-KR"/>
        </w:rPr>
        <w:t>The MCPTT client:</w:t>
      </w:r>
    </w:p>
    <w:p w14:paraId="0B490F14"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0CD42765" w14:textId="77777777" w:rsidR="00EB676A" w:rsidRPr="001E6C5A" w:rsidRDefault="00EB676A" w:rsidP="00EB676A">
      <w:pPr>
        <w:ind w:left="568" w:hanging="284"/>
        <w:rPr>
          <w:lang w:eastAsia="ko-KR"/>
        </w:rPr>
      </w:pPr>
      <w:r w:rsidRPr="001E6C5A">
        <w:rPr>
          <w:lang w:eastAsia="ko-KR"/>
        </w:rPr>
        <w:t>...</w:t>
      </w:r>
    </w:p>
    <w:p w14:paraId="41F7F8DA"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61128EA5"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1FF74CC6"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6D4912EE"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27682DD9"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62B39B32"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1F55C44D" w14:textId="77777777" w:rsidR="00EB676A" w:rsidRPr="001E6C5A" w:rsidRDefault="00EB676A" w:rsidP="00EB676A">
      <w:pPr>
        <w:ind w:left="568" w:hanging="284"/>
        <w:rPr>
          <w:lang w:eastAsia="ko-KR"/>
        </w:rPr>
      </w:pPr>
      <w:r w:rsidRPr="001E6C5A">
        <w:rPr>
          <w:lang w:eastAsia="ko-KR"/>
        </w:rPr>
        <w:t>...</w:t>
      </w:r>
    </w:p>
    <w:p w14:paraId="38589078"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38AB24E9" w14:textId="77777777" w:rsidR="00EB676A" w:rsidRPr="001E6C5A" w:rsidRDefault="00EB676A" w:rsidP="00EB676A">
      <w:pPr>
        <w:ind w:left="851" w:hanging="284"/>
        <w:rPr>
          <w:lang w:eastAsia="ko-KR"/>
        </w:rPr>
      </w:pPr>
      <w:r w:rsidRPr="001E6C5A">
        <w:rPr>
          <w:lang w:eastAsia="ko-KR"/>
        </w:rPr>
        <w:t>a)</w:t>
      </w:r>
      <w:r w:rsidRPr="001E6C5A">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8B3C5E7" w14:textId="77777777" w:rsidR="00EB676A" w:rsidRPr="001E6C5A" w:rsidRDefault="00EB676A" w:rsidP="00EB676A">
      <w:pPr>
        <w:ind w:left="851" w:hanging="284"/>
        <w:rPr>
          <w:lang w:eastAsia="ko-KR"/>
        </w:rPr>
      </w:pPr>
      <w:r w:rsidRPr="001E6C5A">
        <w:rPr>
          <w:lang w:eastAsia="ko-KR"/>
        </w:rPr>
        <w:t>...</w:t>
      </w:r>
    </w:p>
    <w:p w14:paraId="43BBFECB"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1E2A7D5A" w14:textId="77777777" w:rsidR="00EB676A" w:rsidRPr="001E6C5A" w:rsidRDefault="00EB676A" w:rsidP="00EB676A">
      <w:pPr>
        <w:ind w:left="568" w:hanging="284"/>
        <w:rPr>
          <w:lang w:eastAsia="ko-KR"/>
        </w:rPr>
      </w:pPr>
      <w:r w:rsidRPr="001E6C5A">
        <w:rPr>
          <w:lang w:eastAsia="ko-KR"/>
        </w:rPr>
        <w:t>...</w:t>
      </w:r>
    </w:p>
    <w:p w14:paraId="5F17A3BC"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28F14C6C"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4C0D9F01"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4199C60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434FAEA6"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62EBEC8C" w14:textId="77777777" w:rsidR="00EB676A" w:rsidRPr="001E6C5A" w:rsidRDefault="00EB676A" w:rsidP="00EB676A">
      <w:pPr>
        <w:ind w:left="568" w:hanging="284"/>
        <w:rPr>
          <w:lang w:eastAsia="ko-KR"/>
        </w:rPr>
      </w:pPr>
      <w:r w:rsidRPr="001E6C5A">
        <w:rPr>
          <w:lang w:eastAsia="ko-KR"/>
        </w:rPr>
        <w:t>...</w:t>
      </w:r>
    </w:p>
    <w:p w14:paraId="0FDE9353"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68C6902C" w14:textId="77777777" w:rsidR="00EB676A" w:rsidRPr="001E6C5A" w:rsidRDefault="00EB676A" w:rsidP="00EB676A">
      <w:r w:rsidRPr="001E6C5A">
        <w:t>[TS 24.379, clause 11.1.2.2]</w:t>
      </w:r>
    </w:p>
    <w:p w14:paraId="2495CA98" w14:textId="77777777" w:rsidR="00EB676A" w:rsidRPr="001E6C5A" w:rsidRDefault="00EB676A" w:rsidP="00EB676A">
      <w:pPr>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2189DE32" w14:textId="77777777" w:rsidR="00EB676A" w:rsidRPr="001E6C5A" w:rsidRDefault="00EB676A" w:rsidP="00EB676A">
      <w:pPr>
        <w:ind w:left="568" w:hanging="284"/>
      </w:pPr>
      <w:r w:rsidRPr="001E6C5A">
        <w:rPr>
          <w:lang w:eastAsia="ko-KR"/>
        </w:rPr>
        <w:t>1)</w:t>
      </w:r>
      <w:r w:rsidRPr="001E6C5A">
        <w:rPr>
          <w:lang w:eastAsia="ko-KR"/>
        </w:rPr>
        <w:tab/>
        <w:t>in step 10) of subclause</w:t>
      </w:r>
      <w:r w:rsidRPr="001E6C5A">
        <w:t> 11.1.1.2.1.1, the MCPTT client shall not offer a media-level section for a media-floor control entity; and</w:t>
      </w:r>
    </w:p>
    <w:p w14:paraId="411DE7C0" w14:textId="77777777" w:rsidR="00EB676A" w:rsidRPr="001E6C5A" w:rsidRDefault="00EB676A" w:rsidP="00EB676A">
      <w:pPr>
        <w:ind w:left="568" w:hanging="284"/>
      </w:pPr>
      <w:r w:rsidRPr="001E6C5A">
        <w:t>2)</w:t>
      </w:r>
      <w:r w:rsidRPr="001E6C5A">
        <w:tab/>
        <w:t>step 11) of subclause 11.1.1.2.1.1 shall be ignored.</w:t>
      </w:r>
    </w:p>
    <w:p w14:paraId="33508472" w14:textId="77777777" w:rsidR="00EB676A" w:rsidRPr="001E6C5A" w:rsidRDefault="00EB676A" w:rsidP="00EB676A">
      <w:r w:rsidRPr="001E6C5A">
        <w:t>[TS 24.379, clause 11.1.3.1.1.1]</w:t>
      </w:r>
    </w:p>
    <w:p w14:paraId="32F5DF22" w14:textId="77777777" w:rsidR="00EB676A" w:rsidRPr="001E6C5A" w:rsidRDefault="00EB676A" w:rsidP="00EB676A">
      <w:pPr>
        <w:rPr>
          <w:rFonts w:eastAsia="SimSun"/>
        </w:rPr>
      </w:pPr>
      <w:r w:rsidRPr="001E6C5A">
        <w:rPr>
          <w:rFonts w:eastAsia="SimSun"/>
        </w:rPr>
        <w:t>Upon receiving a request from an MCPTT user to release an MCPTT private call session established using on-demand session signalling, the MCPTT client shall follow the procedures as specified in subclause 6.2.5.1.</w:t>
      </w:r>
    </w:p>
    <w:p w14:paraId="1D7DED67" w14:textId="77777777" w:rsidR="00EB676A" w:rsidRPr="001E6C5A" w:rsidRDefault="00EB676A" w:rsidP="00EB676A">
      <w:pPr>
        <w:keepNext/>
        <w:keepLines/>
        <w:spacing w:before="120"/>
        <w:ind w:left="1985" w:hanging="1985"/>
        <w:rPr>
          <w:rFonts w:ascii="Arial" w:hAnsi="Arial"/>
        </w:rPr>
      </w:pPr>
      <w:r w:rsidRPr="001E6C5A">
        <w:rPr>
          <w:rFonts w:ascii="Arial" w:hAnsi="Arial"/>
        </w:rPr>
        <w:t>6.2.3.3</w:t>
      </w:r>
      <w:r w:rsidRPr="001E6C5A">
        <w:rPr>
          <w:rFonts w:ascii="Arial" w:hAnsi="Arial"/>
        </w:rPr>
        <w:tab/>
        <w:t>Test description</w:t>
      </w:r>
    </w:p>
    <w:p w14:paraId="030937ED" w14:textId="77777777" w:rsidR="00EB676A" w:rsidRPr="001E6C5A" w:rsidRDefault="00EB676A" w:rsidP="00EB676A">
      <w:pPr>
        <w:keepNext/>
        <w:keepLines/>
        <w:spacing w:before="120"/>
        <w:ind w:left="1985" w:hanging="1985"/>
        <w:rPr>
          <w:rFonts w:ascii="Arial" w:hAnsi="Arial"/>
        </w:rPr>
      </w:pPr>
      <w:r w:rsidRPr="001E6C5A">
        <w:rPr>
          <w:rFonts w:ascii="Arial" w:hAnsi="Arial"/>
        </w:rPr>
        <w:t>6.2.3.3.1</w:t>
      </w:r>
      <w:r w:rsidRPr="001E6C5A">
        <w:rPr>
          <w:rFonts w:ascii="Arial" w:hAnsi="Arial"/>
        </w:rPr>
        <w:tab/>
        <w:t>Pre-test conditions</w:t>
      </w:r>
    </w:p>
    <w:p w14:paraId="13B338B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D93B878" w14:textId="77777777" w:rsidR="00EB676A" w:rsidRPr="001E6C5A" w:rsidRDefault="00EB676A" w:rsidP="00EB676A">
      <w:pPr>
        <w:ind w:left="568" w:hanging="284"/>
      </w:pPr>
      <w:r w:rsidRPr="001E6C5A">
        <w:t>-</w:t>
      </w:r>
      <w:r w:rsidRPr="001E6C5A">
        <w:tab/>
        <w:t>SS (MCPTT server)</w:t>
      </w:r>
    </w:p>
    <w:p w14:paraId="0718CB55"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D3D3965"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0CFB667" w14:textId="77777777" w:rsidR="00EB676A" w:rsidRPr="001E6C5A" w:rsidRDefault="00EB676A" w:rsidP="00EB676A">
      <w:pPr>
        <w:ind w:left="568" w:hanging="284"/>
      </w:pPr>
      <w:r w:rsidRPr="001E6C5A">
        <w:t>-</w:t>
      </w:r>
      <w:r w:rsidRPr="001E6C5A">
        <w:tab/>
        <w:t>UE (MCPTT client)</w:t>
      </w:r>
    </w:p>
    <w:p w14:paraId="0B9557AD" w14:textId="77777777" w:rsidR="00EB676A" w:rsidRPr="001E6C5A" w:rsidRDefault="00EB676A" w:rsidP="00EB676A">
      <w:pPr>
        <w:ind w:left="568" w:hanging="284"/>
      </w:pPr>
      <w:r w:rsidRPr="001E6C5A">
        <w:t>-</w:t>
      </w:r>
      <w:r w:rsidRPr="001E6C5A">
        <w:tab/>
        <w:t>The test USIM set as defined in TS 36.579-1 [2], subclause 5.5.10 is inserted.</w:t>
      </w:r>
    </w:p>
    <w:p w14:paraId="7B513B8B"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666506F"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E28A5CA"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86D0CC7" w14:textId="77777777" w:rsidR="00EB676A" w:rsidRPr="001E6C5A" w:rsidRDefault="00EB676A" w:rsidP="00EB676A">
      <w:pPr>
        <w:ind w:left="568" w:hanging="284"/>
      </w:pPr>
      <w:r w:rsidRPr="001E6C5A">
        <w:t>-</w:t>
      </w:r>
      <w:r w:rsidRPr="001E6C5A">
        <w:tab/>
        <w:t>UE States at the end of the preamble</w:t>
      </w:r>
    </w:p>
    <w:p w14:paraId="5A8FF254" w14:textId="77777777" w:rsidR="00EB676A" w:rsidRPr="001E6C5A" w:rsidRDefault="00EB676A" w:rsidP="00EB676A">
      <w:pPr>
        <w:ind w:left="851" w:hanging="284"/>
      </w:pPr>
      <w:r w:rsidRPr="001E6C5A">
        <w:t>-</w:t>
      </w:r>
      <w:r w:rsidRPr="001E6C5A">
        <w:tab/>
        <w:t>The UE is in E-UTRA Registered, Idle Mode state.</w:t>
      </w:r>
    </w:p>
    <w:p w14:paraId="5F5057A8"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83FAB63" w14:textId="77777777" w:rsidR="00EB676A" w:rsidRPr="001E6C5A" w:rsidRDefault="00EB676A" w:rsidP="00EB676A">
      <w:pPr>
        <w:keepNext/>
        <w:keepLines/>
        <w:spacing w:before="120"/>
        <w:ind w:left="1985" w:hanging="1985"/>
        <w:rPr>
          <w:rFonts w:ascii="Arial" w:hAnsi="Arial"/>
        </w:rPr>
      </w:pPr>
      <w:r w:rsidRPr="001E6C5A">
        <w:rPr>
          <w:rFonts w:ascii="Arial" w:hAnsi="Arial"/>
        </w:rPr>
        <w:t>6.2.3.3.2</w:t>
      </w:r>
      <w:r w:rsidRPr="001E6C5A">
        <w:rPr>
          <w:rFonts w:ascii="Arial" w:hAnsi="Arial"/>
        </w:rPr>
        <w:tab/>
        <w:t>Test procedure sequence</w:t>
      </w:r>
    </w:p>
    <w:p w14:paraId="2D9EC943" w14:textId="77777777" w:rsidR="00EB676A" w:rsidRPr="001E6C5A" w:rsidRDefault="00EB676A" w:rsidP="00EB676A">
      <w:pPr>
        <w:keepNext/>
        <w:keepLines/>
        <w:spacing w:before="60"/>
        <w:jc w:val="center"/>
        <w:rPr>
          <w:rFonts w:ascii="Arial" w:hAnsi="Arial"/>
          <w:b/>
        </w:rPr>
      </w:pPr>
      <w:r w:rsidRPr="001E6C5A">
        <w:rPr>
          <w:rFonts w:ascii="Arial" w:hAnsi="Arial"/>
          <w:b/>
        </w:rPr>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2D65EECE" w14:textId="77777777" w:rsidTr="00BC3F8D">
        <w:tc>
          <w:tcPr>
            <w:tcW w:w="534" w:type="dxa"/>
            <w:tcBorders>
              <w:top w:val="single" w:sz="4" w:space="0" w:color="auto"/>
              <w:left w:val="single" w:sz="4" w:space="0" w:color="auto"/>
              <w:bottom w:val="nil"/>
              <w:right w:val="single" w:sz="4" w:space="0" w:color="auto"/>
            </w:tcBorders>
            <w:hideMark/>
          </w:tcPr>
          <w:p w14:paraId="3F9BD0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78A66B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9306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A71C5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9B55A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C74612E" w14:textId="77777777" w:rsidTr="00BC3F8D">
        <w:tc>
          <w:tcPr>
            <w:tcW w:w="534" w:type="dxa"/>
            <w:tcBorders>
              <w:top w:val="nil"/>
              <w:left w:val="single" w:sz="4" w:space="0" w:color="auto"/>
              <w:bottom w:val="single" w:sz="4" w:space="0" w:color="auto"/>
              <w:right w:val="single" w:sz="4" w:space="0" w:color="auto"/>
            </w:tcBorders>
          </w:tcPr>
          <w:p w14:paraId="3A8723E3"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D78872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3E55B7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50F22F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622BFA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E1FFE88" w14:textId="77777777" w:rsidR="00EB676A" w:rsidRPr="001E6C5A" w:rsidRDefault="00EB676A" w:rsidP="00BC3F8D">
            <w:pPr>
              <w:keepNext/>
              <w:keepLines/>
              <w:spacing w:after="0"/>
              <w:jc w:val="center"/>
              <w:rPr>
                <w:rFonts w:ascii="Arial" w:hAnsi="Arial"/>
                <w:b/>
                <w:sz w:val="18"/>
              </w:rPr>
            </w:pPr>
          </w:p>
        </w:tc>
      </w:tr>
      <w:tr w:rsidR="00EB676A" w:rsidRPr="001E6C5A" w14:paraId="74F403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7C0D6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C01812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 on-demand Automatic Commencement Mode, no Force of automatic commencement, without Floor Control.</w:t>
            </w:r>
          </w:p>
          <w:p w14:paraId="60C3E30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5EA1A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FC0460"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4095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AC1D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64C75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39FC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BAA4C32" w14:textId="004BB0D1"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252" w:author="MCC160" w:date="2022-11-01T11:52:00Z">
              <w:r w:rsidRPr="001E6C5A" w:rsidDel="00DE3A05">
                <w:rPr>
                  <w:rFonts w:ascii="Arial" w:eastAsia="Calibri" w:hAnsi="Arial"/>
                  <w:sz w:val="18"/>
                </w:rPr>
                <w:delText>Does the UE (</w:delText>
              </w:r>
              <w:r w:rsidRPr="001E6C5A" w:rsidDel="00DE3A05">
                <w:rPr>
                  <w:rFonts w:ascii="Arial" w:eastAsia="Calibri" w:hAnsi="Arial"/>
                  <w:sz w:val="18"/>
                  <w:lang w:eastAsia="ko-KR"/>
                </w:rPr>
                <w:delText xml:space="preserve">MCPTT client) perform the procedure </w:delText>
              </w:r>
            </w:del>
            <w:del w:id="253" w:author="MCC160" w:date="2022-10-31T19:17:00Z">
              <w:r w:rsidRPr="001E6C5A" w:rsidDel="003E4891">
                <w:rPr>
                  <w:rFonts w:ascii="Arial" w:eastAsia="Calibri" w:hAnsi="Arial"/>
                  <w:sz w:val="18"/>
                  <w:lang w:eastAsia="ko-KR"/>
                </w:rPr>
                <w:delText xml:space="preserve">for </w:delText>
              </w:r>
            </w:del>
            <w:ins w:id="254" w:author="MCC160" w:date="2022-11-01T11:52:00Z">
              <w:r w:rsidR="00DE3A05" w:rsidRPr="00DE3A05">
                <w:rPr>
                  <w:rFonts w:ascii="Arial" w:eastAsia="Calibri" w:hAnsi="Arial"/>
                  <w:sz w:val="18"/>
                  <w:lang w:eastAsia="ko-KR"/>
                </w:rPr>
                <w:t xml:space="preserve">Does the UE (MCPTT Client) correctly perform test procedure </w:t>
              </w:r>
            </w:ins>
            <w:ins w:id="255" w:author="MCC160" w:date="2022-10-31T19:17:00Z">
              <w:r w:rsidR="003E4891">
                <w:rPr>
                  <w:rFonts w:ascii="Arial" w:eastAsia="Calibri" w:hAnsi="Arial"/>
                  <w:sz w:val="18"/>
                  <w:lang w:eastAsia="ko-KR"/>
                </w:rPr>
                <w:t>'</w:t>
              </w:r>
            </w:ins>
            <w:r w:rsidRPr="001E6C5A">
              <w:rPr>
                <w:rFonts w:ascii="Arial" w:hAnsi="Arial"/>
                <w:sz w:val="18"/>
              </w:rPr>
              <w:t>MCPTT CO session establishment/modification without provisional responses other than 100 Trying</w:t>
            </w:r>
            <w:ins w:id="256" w:author="MCC160" w:date="2022-10-31T19:17:00Z">
              <w:r w:rsidR="003E4891">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establish</w:t>
            </w:r>
            <w:r w:rsidRPr="001E6C5A">
              <w:rPr>
                <w:rFonts w:ascii="Arial" w:hAnsi="Arial"/>
                <w:sz w:val="18"/>
              </w:rPr>
              <w:t xml:space="preserve">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w:t>
            </w:r>
            <w:r w:rsidRPr="001E6C5A">
              <w:rPr>
                <w:rFonts w:ascii="Arial" w:hAnsi="Arial"/>
                <w:sz w:val="18"/>
                <w:lang w:eastAsia="ko-KR"/>
              </w:rPr>
              <w:t xml:space="preserve">, on-demand Automatic Commencement Mode, no Force of automatic commencement, without </w:t>
            </w:r>
            <w:del w:id="257" w:author="MCC160" w:date="2022-11-03T14:15:00Z">
              <w:r w:rsidRPr="001E6C5A" w:rsidDel="008E2AC5">
                <w:rPr>
                  <w:rFonts w:ascii="Arial" w:hAnsi="Arial"/>
                  <w:sz w:val="18"/>
                  <w:lang w:eastAsia="ko-KR"/>
                </w:rPr>
                <w:delText>F</w:delText>
              </w:r>
            </w:del>
            <w:ins w:id="258" w:author="MCC160" w:date="2022-11-03T14:15:00Z">
              <w:r w:rsidR="008E2AC5">
                <w:rPr>
                  <w:rFonts w:ascii="Arial" w:hAnsi="Arial"/>
                  <w:sz w:val="18"/>
                  <w:lang w:eastAsia="ko-KR"/>
                </w:rPr>
                <w:t>f</w:t>
              </w:r>
            </w:ins>
            <w:r w:rsidRPr="001E6C5A">
              <w:rPr>
                <w:rFonts w:ascii="Arial" w:hAnsi="Arial"/>
                <w:sz w:val="18"/>
                <w:lang w:eastAsia="ko-KR"/>
              </w:rPr>
              <w:t xml:space="preserve">loor </w:t>
            </w:r>
            <w:del w:id="259" w:author="MCC160" w:date="2022-11-03T14:15:00Z">
              <w:r w:rsidRPr="001E6C5A" w:rsidDel="008E2AC5">
                <w:rPr>
                  <w:rFonts w:ascii="Arial" w:hAnsi="Arial"/>
                  <w:sz w:val="18"/>
                  <w:lang w:eastAsia="ko-KR"/>
                </w:rPr>
                <w:delText>C</w:delText>
              </w:r>
            </w:del>
            <w:ins w:id="260" w:author="MCC160" w:date="2022-11-03T14:15:00Z">
              <w:r w:rsidR="008E2AC5">
                <w:rPr>
                  <w:rFonts w:ascii="Arial" w:hAnsi="Arial"/>
                  <w:sz w:val="18"/>
                  <w:lang w:eastAsia="ko-KR"/>
                </w:rPr>
                <w:t>c</w:t>
              </w:r>
            </w:ins>
            <w:r w:rsidRPr="001E6C5A">
              <w:rPr>
                <w:rFonts w:ascii="Arial" w:hAnsi="Arial"/>
                <w:sz w:val="18"/>
                <w:lang w:eastAsia="ko-KR"/>
              </w:rPr>
              <w:t xml:space="preserve">ontrol </w:t>
            </w:r>
            <w:r w:rsidRPr="001E6C5A">
              <w:rPr>
                <w:rFonts w:ascii="Arial" w:eastAsia="Calibri" w:hAnsi="Arial"/>
                <w:sz w:val="18"/>
                <w:lang w:eastAsia="ko-KR"/>
              </w:rPr>
              <w:t xml:space="preserve">according to option </w:t>
            </w:r>
            <w:del w:id="261" w:author="MCC160" w:date="2022-10-31T17:10:00Z">
              <w:r w:rsidRPr="001E6C5A" w:rsidDel="00A5327F">
                <w:rPr>
                  <w:rFonts w:ascii="Arial" w:eastAsia="Calibri" w:hAnsi="Arial"/>
                  <w:sz w:val="18"/>
                  <w:lang w:eastAsia="ko-KR"/>
                </w:rPr>
                <w:delText xml:space="preserve">a </w:delText>
              </w:r>
            </w:del>
            <w:ins w:id="262" w:author="MCC160" w:date="2022-10-31T17:10:00Z">
              <w:r w:rsidR="00A5327F">
                <w:rPr>
                  <w:rFonts w:ascii="Arial" w:eastAsia="Calibri" w:hAnsi="Arial"/>
                  <w:sz w:val="18"/>
                  <w:lang w:eastAsia="ko-KR"/>
                </w:rPr>
                <w:t>c</w:t>
              </w:r>
              <w:r w:rsidR="00A5327F" w:rsidRPr="001E6C5A">
                <w:rPr>
                  <w:rFonts w:ascii="Arial" w:eastAsia="Calibri" w:hAnsi="Arial"/>
                  <w:sz w:val="18"/>
                  <w:lang w:eastAsia="ko-KR"/>
                </w:rPr>
                <w:t xml:space="preserve"> </w:t>
              </w:r>
            </w:ins>
            <w:r w:rsidRPr="001E6C5A">
              <w:rPr>
                <w:rFonts w:ascii="Arial" w:eastAsia="Calibri" w:hAnsi="Arial"/>
                <w:sz w:val="18"/>
                <w:lang w:eastAsia="ko-KR"/>
              </w:rPr>
              <w:t xml:space="preserve">of NOTE 1 in TS 36.579.1 [2] Table </w:t>
            </w:r>
            <w:r w:rsidRPr="001E6C5A">
              <w:rPr>
                <w:rFonts w:ascii="Arial" w:hAnsi="Arial"/>
                <w:bCs/>
                <w:sz w:val="18"/>
              </w:rPr>
              <w:t>5.3A.1.3-1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3A0A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AE155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1768B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BE474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2C1880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E51BA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307E1A8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CC78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37769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DCDE3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9C06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1AA79D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58BA8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9CBB59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2702A7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EFB2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A31FC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05DA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420F85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1155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8143B8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CCFD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6FF03A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B60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F00C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40F78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E5085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6D6E3B0" w14:textId="2DE71C18" w:rsidR="00A7600B" w:rsidRDefault="00A7600B" w:rsidP="00BC3F8D">
            <w:pPr>
              <w:keepNext/>
              <w:keepLines/>
              <w:spacing w:after="0"/>
              <w:rPr>
                <w:ins w:id="263" w:author="MCC160" w:date="2022-10-31T19:18:00Z"/>
                <w:rFonts w:ascii="Arial" w:hAnsi="Arial"/>
                <w:sz w:val="18"/>
              </w:rPr>
            </w:pPr>
            <w:ins w:id="264" w:author="MCC160" w:date="2022-10-31T19:18:00Z">
              <w:r w:rsidRPr="00A7600B">
                <w:rPr>
                  <w:rFonts w:ascii="Arial" w:hAnsi="Arial"/>
                  <w:sz w:val="18"/>
                </w:rPr>
                <w:t>Make the UE (MC</w:t>
              </w:r>
              <w:r>
                <w:rPr>
                  <w:rFonts w:ascii="Arial" w:hAnsi="Arial"/>
                  <w:sz w:val="18"/>
                </w:rPr>
                <w:t>PTT</w:t>
              </w:r>
              <w:r w:rsidRPr="00A7600B">
                <w:rPr>
                  <w:rFonts w:ascii="Arial" w:hAnsi="Arial"/>
                  <w:sz w:val="18"/>
                </w:rPr>
                <w:t xml:space="preserve"> client) request to release the call.</w:t>
              </w:r>
            </w:ins>
          </w:p>
          <w:p w14:paraId="707EA5EF" w14:textId="3A5FC35F" w:rsidR="00EB676A" w:rsidRPr="001E6C5A" w:rsidDel="00A7600B" w:rsidRDefault="00EB676A" w:rsidP="00BC3F8D">
            <w:pPr>
              <w:keepNext/>
              <w:keepLines/>
              <w:spacing w:after="0"/>
              <w:rPr>
                <w:del w:id="265" w:author="MCC160" w:date="2022-10-31T19:18:00Z"/>
                <w:rFonts w:ascii="Arial" w:hAnsi="Arial"/>
                <w:sz w:val="18"/>
              </w:rPr>
            </w:pPr>
            <w:del w:id="266" w:author="MCC160" w:date="2022-10-31T19:18:00Z">
              <w:r w:rsidRPr="001E6C5A" w:rsidDel="00A7600B">
                <w:rPr>
                  <w:rFonts w:ascii="Arial" w:hAnsi="Arial"/>
                  <w:sz w:val="18"/>
                </w:rPr>
                <w:delText>Make the UE (MCPTT User) request termination of the MCPTT private call.</w:delText>
              </w:r>
            </w:del>
          </w:p>
          <w:p w14:paraId="45B0ACF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5E89C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7D093D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7C448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FC1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58A74E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06445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1C4F20C" w14:textId="1FCEC772"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267" w:author="MCC160" w:date="2022-11-01T11:53:00Z">
              <w:r w:rsidRPr="001E6C5A" w:rsidDel="00DE3A05">
                <w:rPr>
                  <w:rFonts w:ascii="Arial" w:hAnsi="Arial"/>
                  <w:sz w:val="18"/>
                </w:rPr>
                <w:delText>Does the UE (</w:delText>
              </w:r>
              <w:r w:rsidRPr="001E6C5A" w:rsidDel="00DE3A05">
                <w:rPr>
                  <w:rFonts w:ascii="Arial" w:hAnsi="Arial"/>
                  <w:sz w:val="18"/>
                  <w:lang w:eastAsia="ko-KR"/>
                </w:rPr>
                <w:delText xml:space="preserve">MCPTT client) </w:delText>
              </w:r>
              <w:r w:rsidRPr="001E6C5A" w:rsidDel="00DE3A05">
                <w:rPr>
                  <w:rFonts w:ascii="Arial" w:eastAsia="Calibri" w:hAnsi="Arial"/>
                  <w:sz w:val="18"/>
                </w:rPr>
                <w:delText xml:space="preserve">perform procedure </w:delText>
              </w:r>
            </w:del>
            <w:del w:id="268" w:author="MCC160" w:date="2022-10-31T19:17:00Z">
              <w:r w:rsidRPr="001E6C5A" w:rsidDel="003E4891">
                <w:rPr>
                  <w:rFonts w:ascii="Arial" w:eastAsia="Calibri" w:hAnsi="Arial"/>
                  <w:sz w:val="18"/>
                </w:rPr>
                <w:delText xml:space="preserve">for </w:delText>
              </w:r>
            </w:del>
            <w:ins w:id="269" w:author="MCC160" w:date="2022-11-01T11:53:00Z">
              <w:r w:rsidR="00DE3A05" w:rsidRPr="00DE3A05">
                <w:rPr>
                  <w:rFonts w:ascii="Arial" w:eastAsia="Calibri" w:hAnsi="Arial"/>
                  <w:sz w:val="18"/>
                </w:rPr>
                <w:t xml:space="preserve">Does the UE (MCPTT Client) correctly perform test procedure </w:t>
              </w:r>
            </w:ins>
            <w:ins w:id="270" w:author="MCC160" w:date="2022-10-31T19:17:00Z">
              <w:r w:rsidR="003E4891">
                <w:rPr>
                  <w:rFonts w:ascii="Arial" w:eastAsia="Calibri" w:hAnsi="Arial"/>
                  <w:sz w:val="18"/>
                </w:rPr>
                <w:t>'</w:t>
              </w:r>
            </w:ins>
            <w:r w:rsidRPr="001E6C5A">
              <w:rPr>
                <w:rFonts w:ascii="Arial" w:hAnsi="Arial"/>
                <w:sz w:val="18"/>
              </w:rPr>
              <w:t>MCX CO call release</w:t>
            </w:r>
            <w:ins w:id="271" w:author="MCC160" w:date="2022-10-31T19:17:00Z">
              <w:r w:rsidR="003E4891">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ins w:id="272" w:author="MCC160" w:date="2022-10-31T19:19:00Z">
              <w:r w:rsidR="00A7600B">
                <w:rPr>
                  <w:rFonts w:ascii="Arial" w:hAnsi="Arial"/>
                  <w:sz w:val="18"/>
                </w:rPr>
                <w:t>to release the call</w:t>
              </w:r>
            </w:ins>
            <w:del w:id="273" w:author="MCC160" w:date="2022-10-31T19:19:00Z">
              <w:r w:rsidRPr="001E6C5A" w:rsidDel="00A7600B">
                <w:rPr>
                  <w:rFonts w:ascii="Arial" w:eastAsia="Calibri" w:hAnsi="Arial"/>
                  <w:sz w:val="18"/>
                </w:rPr>
                <w:delText>to end the private call</w:delText>
              </w:r>
            </w:del>
            <w:r w:rsidRPr="001E6C5A">
              <w:rPr>
                <w:rFonts w:ascii="Arial" w:eastAsia="Calibri"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0B868F4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3447C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4B175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6EB22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F524B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BB3C5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6AA68B5F"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3DA3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B996C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DAD9C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E0FCE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585B6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1EF98D"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26B68B2E" w14:textId="77777777" w:rsidR="00EB676A" w:rsidRPr="001E6C5A" w:rsidRDefault="00EB676A" w:rsidP="00EB676A"/>
    <w:p w14:paraId="44062F9D" w14:textId="77777777" w:rsidR="00EB676A" w:rsidRPr="001E6C5A" w:rsidRDefault="00EB676A" w:rsidP="00EB676A">
      <w:pPr>
        <w:keepNext/>
        <w:keepLines/>
        <w:spacing w:before="120"/>
        <w:ind w:left="1985" w:hanging="1985"/>
        <w:rPr>
          <w:rFonts w:ascii="Arial" w:hAnsi="Arial"/>
        </w:rPr>
      </w:pPr>
      <w:r w:rsidRPr="001E6C5A">
        <w:rPr>
          <w:rFonts w:ascii="Arial" w:hAnsi="Arial"/>
        </w:rPr>
        <w:t>6.2.3.3.3</w:t>
      </w:r>
      <w:r w:rsidRPr="001E6C5A">
        <w:rPr>
          <w:rFonts w:ascii="Arial" w:hAnsi="Arial"/>
        </w:rPr>
        <w:tab/>
        <w:t>Specific message contents</w:t>
      </w:r>
    </w:p>
    <w:p w14:paraId="3C5D73F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6.2.3.3.2-1;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C2751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3609E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4673617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73C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DFE0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BA1DE2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BD483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B8CBE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08ED93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6EF86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633D8ADF"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B0570F7"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ACB996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C91747" w14:textId="77777777" w:rsidR="00EB676A" w:rsidRPr="001E6C5A" w:rsidRDefault="00EB676A" w:rsidP="00BC3F8D">
            <w:pPr>
              <w:keepNext/>
              <w:keepLines/>
              <w:spacing w:after="0"/>
              <w:rPr>
                <w:rFonts w:ascii="Arial" w:hAnsi="Arial"/>
                <w:sz w:val="18"/>
              </w:rPr>
            </w:pPr>
          </w:p>
        </w:tc>
      </w:tr>
      <w:tr w:rsidR="00EB676A" w:rsidRPr="001E6C5A" w14:paraId="069CB1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3308F7D" w14:textId="77777777" w:rsidR="00EB676A" w:rsidRPr="001E6C5A" w:rsidRDefault="00EB676A" w:rsidP="00BC3F8D">
            <w:pPr>
              <w:pStyle w:val="TAL"/>
              <w:rPr>
                <w:b/>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FD8D3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21E8862" w14:textId="77777777" w:rsidR="00EB676A" w:rsidRPr="001E6C5A" w:rsidRDefault="00EB676A" w:rsidP="00BC3F8D">
            <w:pPr>
              <w:pStyle w:val="TAL"/>
            </w:pPr>
            <w:r w:rsidRPr="001E6C5A">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186313E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FF924F" w14:textId="77777777" w:rsidR="00EB676A" w:rsidRPr="001E6C5A" w:rsidRDefault="00EB676A" w:rsidP="00BC3F8D">
            <w:pPr>
              <w:pStyle w:val="TAL"/>
            </w:pPr>
          </w:p>
        </w:tc>
      </w:tr>
      <w:tr w:rsidR="00EB676A" w:rsidRPr="001E6C5A" w14:paraId="71418C6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445C1F8"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32F30E5" w14:textId="77777777" w:rsidR="00EB676A" w:rsidRPr="001E6C5A" w:rsidRDefault="00EB676A" w:rsidP="00BC3F8D">
            <w:pPr>
              <w:pStyle w:val="TAL"/>
            </w:pPr>
            <w:r w:rsidRPr="001E6C5A">
              <w:t>SDP Message as described in Table 6.2.3.3.3-2</w:t>
            </w:r>
          </w:p>
        </w:tc>
        <w:tc>
          <w:tcPr>
            <w:tcW w:w="2127" w:type="dxa"/>
            <w:tcBorders>
              <w:top w:val="single" w:sz="4" w:space="0" w:color="auto"/>
              <w:left w:val="single" w:sz="4" w:space="0" w:color="auto"/>
              <w:bottom w:val="single" w:sz="4" w:space="0" w:color="auto"/>
              <w:right w:val="single" w:sz="4" w:space="0" w:color="auto"/>
            </w:tcBorders>
          </w:tcPr>
          <w:p w14:paraId="047386F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0CF6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F4F5376" w14:textId="77777777" w:rsidR="00EB676A" w:rsidRPr="001E6C5A" w:rsidRDefault="00EB676A" w:rsidP="00BC3F8D">
            <w:pPr>
              <w:pStyle w:val="TAL"/>
            </w:pPr>
          </w:p>
        </w:tc>
      </w:tr>
      <w:tr w:rsidR="00EB676A" w:rsidRPr="001E6C5A" w14:paraId="240F49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AB4A156" w14:textId="77777777" w:rsidR="00EB676A" w:rsidRPr="001E6C5A" w:rsidRDefault="00EB676A" w:rsidP="00BC3F8D">
            <w:pPr>
              <w:pStyle w:val="TAL"/>
            </w:pPr>
            <w:r>
              <w:rPr>
                <w:b/>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E9E508E"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856295"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A239F8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3AB0C9B" w14:textId="77777777" w:rsidR="00EB676A" w:rsidRPr="001E6C5A" w:rsidRDefault="00EB676A" w:rsidP="00BC3F8D">
            <w:pPr>
              <w:pStyle w:val="TAL"/>
            </w:pPr>
          </w:p>
        </w:tc>
      </w:tr>
      <w:tr w:rsidR="00EB676A" w:rsidRPr="001E6C5A" w14:paraId="0CF7BF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88B5F2" w14:textId="77777777" w:rsidR="00EB676A" w:rsidRPr="001E6C5A" w:rsidRDefault="00EB676A" w:rsidP="00BC3F8D">
            <w:pPr>
              <w:pStyle w:val="TAL"/>
            </w:pPr>
            <w:r w:rsidRPr="001E089C">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CB90CEA" w14:textId="77777777" w:rsidR="00EB676A" w:rsidRDefault="00EB676A" w:rsidP="00BC3F8D">
            <w:pPr>
              <w:pStyle w:val="TAL"/>
            </w:pPr>
            <w:r>
              <w:t xml:space="preserve">MCPTT-Info as described in Table </w:t>
            </w:r>
          </w:p>
          <w:p w14:paraId="32311432" w14:textId="77777777" w:rsidR="00EB676A" w:rsidRPr="001E6C5A" w:rsidRDefault="00EB676A" w:rsidP="00BC3F8D">
            <w:pPr>
              <w:pStyle w:val="TAL"/>
            </w:pPr>
            <w:r w:rsidRPr="00FB48D5">
              <w:t>6.2.3.3.3-2</w:t>
            </w:r>
            <w:r>
              <w:t>A</w:t>
            </w:r>
          </w:p>
        </w:tc>
        <w:tc>
          <w:tcPr>
            <w:tcW w:w="2127" w:type="dxa"/>
            <w:tcBorders>
              <w:top w:val="single" w:sz="4" w:space="0" w:color="auto"/>
              <w:left w:val="single" w:sz="4" w:space="0" w:color="auto"/>
              <w:bottom w:val="single" w:sz="4" w:space="0" w:color="auto"/>
              <w:right w:val="single" w:sz="4" w:space="0" w:color="auto"/>
            </w:tcBorders>
          </w:tcPr>
          <w:p w14:paraId="1FE09BE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6CAC42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BD45CC5" w14:textId="77777777" w:rsidR="00EB676A" w:rsidRPr="001E6C5A" w:rsidRDefault="00EB676A" w:rsidP="00BC3F8D">
            <w:pPr>
              <w:pStyle w:val="TAL"/>
            </w:pPr>
          </w:p>
        </w:tc>
      </w:tr>
    </w:tbl>
    <w:p w14:paraId="17773B26" w14:textId="77777777" w:rsidR="00EB676A" w:rsidRPr="001E6C5A" w:rsidRDefault="00EB676A" w:rsidP="00EB676A"/>
    <w:p w14:paraId="5424DB06" w14:textId="77777777" w:rsidR="00EB676A" w:rsidRPr="001E6C5A" w:rsidRDefault="00EB676A" w:rsidP="00EB676A">
      <w:pPr>
        <w:keepNext/>
        <w:keepLines/>
        <w:spacing w:before="60"/>
        <w:jc w:val="center"/>
        <w:rPr>
          <w:rFonts w:ascii="Arial" w:hAnsi="Arial"/>
          <w:b/>
        </w:rPr>
      </w:pPr>
      <w:r w:rsidRPr="001E6C5A">
        <w:rPr>
          <w:rFonts w:ascii="Arial" w:hAnsi="Arial"/>
          <w:b/>
        </w:rPr>
        <w:t>Table 6.2.3.3.3-2: SDP Message</w:t>
      </w:r>
      <w:r w:rsidRPr="001E6C5A">
        <w:rPr>
          <w:rFonts w:ascii="Arial" w:hAnsi="Arial"/>
          <w:b/>
          <w:lang w:eastAsia="ko-KR"/>
        </w:rPr>
        <w:t xml:space="preserve"> in SIP INVITE</w:t>
      </w:r>
      <w:r w:rsidRPr="001E6C5A">
        <w:rPr>
          <w:rFonts w:ascii="Arial" w:hAnsi="Arial"/>
          <w:b/>
        </w:rPr>
        <w:t xml:space="preserve"> (Table 6.2.3.3.3-1)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5F19B9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F3543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sidRPr="00B37F96">
              <w:rPr>
                <w:rFonts w:ascii="Arial" w:hAnsi="Arial"/>
                <w:sz w:val="18"/>
              </w:rPr>
              <w:t xml:space="preserve">INITIAL_SDP_OFFER, </w:t>
            </w:r>
            <w:r w:rsidRPr="001E6C5A">
              <w:rPr>
                <w:rFonts w:ascii="Arial" w:eastAsia="SimSun" w:hAnsi="Arial"/>
                <w:sz w:val="18"/>
              </w:rPr>
              <w:t>WITHOUT_FLOORCONTROL</w:t>
            </w:r>
          </w:p>
        </w:tc>
      </w:tr>
    </w:tbl>
    <w:p w14:paraId="40E9D341" w14:textId="77777777" w:rsidR="00EB676A" w:rsidRPr="001E6C5A" w:rsidRDefault="00EB676A" w:rsidP="00EB676A"/>
    <w:p w14:paraId="655A4CB0" w14:textId="77777777" w:rsidR="00EB676A" w:rsidRDefault="00EB676A" w:rsidP="00EB676A">
      <w:pPr>
        <w:pStyle w:val="TH"/>
      </w:pPr>
      <w:r>
        <w:t xml:space="preserve">Table </w:t>
      </w:r>
      <w:r w:rsidRPr="00134FE0">
        <w:t>6.2.3.3.3-2</w:t>
      </w:r>
      <w:r>
        <w:t xml:space="preserve">A: </w:t>
      </w:r>
      <w:r>
        <w:rPr>
          <w:lang w:eastAsia="ko-KR"/>
        </w:rPr>
        <w:t>MCPTT-Info in SIP INVITE</w:t>
      </w:r>
      <w:r>
        <w:t xml:space="preserve"> (Tables </w:t>
      </w:r>
      <w:r w:rsidRPr="00CF2AAB">
        <w:t>6.2.</w:t>
      </w:r>
      <w:r>
        <w:t>3</w:t>
      </w:r>
      <w:r w:rsidRPr="00CF2AAB">
        <w:t>.3.3-1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E99D12E"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543CE13D" w14:textId="77777777" w:rsidR="00EB676A" w:rsidRDefault="00EB676A" w:rsidP="00BC3F8D">
            <w:pPr>
              <w:pStyle w:val="TAL"/>
            </w:pPr>
            <w:r>
              <w:t xml:space="preserve">Derivation Path: TS 36.579-1 [2], Table 5.5.3.2.1-1 condition </w:t>
            </w:r>
            <w:r w:rsidRPr="00CF2AAB">
              <w:t>INVITE_REFER, PRIVATE-CALL</w:t>
            </w:r>
          </w:p>
        </w:tc>
      </w:tr>
    </w:tbl>
    <w:p w14:paraId="2DFA9A65" w14:textId="77777777" w:rsidR="00EB676A" w:rsidRDefault="00EB676A" w:rsidP="00EB676A"/>
    <w:p w14:paraId="0201CF8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6.2.3.3.2-1;</w:t>
      </w:r>
      <w:r>
        <w:rPr>
          <w:rFonts w:ascii="Arial" w:hAnsi="Arial"/>
          <w:b/>
        </w:rPr>
        <w:br/>
      </w:r>
      <w:r w:rsidRPr="001E6C5A">
        <w:rPr>
          <w:rFonts w:ascii="Arial" w:hAnsi="Arial"/>
          <w: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00BFEE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829E9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w:t>
            </w:r>
          </w:p>
        </w:tc>
      </w:tr>
      <w:tr w:rsidR="00EB676A" w:rsidRPr="001E6C5A" w14:paraId="2438E3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3F87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36F1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D2721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56F41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83D56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6F2F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832376"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2F447E1"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076265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A9491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C651F51" w14:textId="77777777" w:rsidR="00EB676A" w:rsidRPr="001E6C5A" w:rsidRDefault="00EB676A" w:rsidP="00BC3F8D">
            <w:pPr>
              <w:keepNext/>
              <w:keepLines/>
              <w:spacing w:after="0"/>
              <w:rPr>
                <w:rFonts w:ascii="Arial" w:hAnsi="Arial"/>
                <w:sz w:val="18"/>
              </w:rPr>
            </w:pPr>
          </w:p>
        </w:tc>
      </w:tr>
      <w:tr w:rsidR="00EB676A" w:rsidRPr="001E6C5A" w14:paraId="1C8FE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8E9E92"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660A1A"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6.2.3.3.3-4</w:t>
            </w:r>
          </w:p>
        </w:tc>
        <w:tc>
          <w:tcPr>
            <w:tcW w:w="2126" w:type="dxa"/>
            <w:tcBorders>
              <w:top w:val="single" w:sz="4" w:space="0" w:color="auto"/>
              <w:left w:val="single" w:sz="4" w:space="0" w:color="auto"/>
              <w:bottom w:val="single" w:sz="4" w:space="0" w:color="auto"/>
              <w:right w:val="single" w:sz="4" w:space="0" w:color="auto"/>
            </w:tcBorders>
          </w:tcPr>
          <w:p w14:paraId="419E50B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8BBB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AF6A5B" w14:textId="77777777" w:rsidR="00EB676A" w:rsidRPr="001E6C5A" w:rsidRDefault="00EB676A" w:rsidP="00BC3F8D">
            <w:pPr>
              <w:keepNext/>
              <w:keepLines/>
              <w:spacing w:after="0"/>
              <w:rPr>
                <w:rFonts w:ascii="Arial" w:hAnsi="Arial"/>
                <w:sz w:val="18"/>
              </w:rPr>
            </w:pPr>
          </w:p>
        </w:tc>
      </w:tr>
    </w:tbl>
    <w:p w14:paraId="588C2DBF" w14:textId="77777777" w:rsidR="00EB676A" w:rsidRPr="001E6C5A" w:rsidRDefault="00EB676A" w:rsidP="00EB676A"/>
    <w:p w14:paraId="14C3DF44" w14:textId="77777777" w:rsidR="00EB676A" w:rsidRPr="001E6C5A" w:rsidRDefault="00EB676A" w:rsidP="00EB676A">
      <w:pPr>
        <w:keepNext/>
        <w:keepLines/>
        <w:spacing w:before="60"/>
        <w:jc w:val="center"/>
        <w:rPr>
          <w:rFonts w:ascii="Arial" w:hAnsi="Arial"/>
          <w:b/>
        </w:rPr>
      </w:pPr>
      <w:r w:rsidRPr="001E6C5A">
        <w:rPr>
          <w:rFonts w:ascii="Arial" w:hAnsi="Arial"/>
          <w:b/>
        </w:rPr>
        <w:t>Table 6.2.3.3.3-4: SDP Message</w:t>
      </w:r>
      <w:r w:rsidRPr="001E6C5A">
        <w:rPr>
          <w:rFonts w:ascii="Arial" w:hAnsi="Arial"/>
          <w:b/>
          <w:lang w:eastAsia="ko-KR"/>
        </w:rPr>
        <w:t xml:space="preserve"> in SIP 200 (OK)</w:t>
      </w:r>
      <w:r w:rsidRPr="001E6C5A">
        <w:rPr>
          <w:rFonts w:ascii="Arial" w:hAnsi="Arial"/>
          <w:b/>
        </w:rPr>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4EB676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58F63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w:t>
            </w:r>
            <w:r w:rsidRPr="00277D45">
              <w:rPr>
                <w:rFonts w:ascii="Arial" w:hAnsi="Arial"/>
                <w:sz w:val="18"/>
              </w:rPr>
              <w:t>SDP_ANSWER</w:t>
            </w:r>
            <w:r>
              <w:rPr>
                <w:rFonts w:ascii="Arial" w:hAnsi="Arial"/>
                <w:sz w:val="18"/>
              </w:rPr>
              <w:t>,</w:t>
            </w:r>
            <w:r w:rsidRPr="00277D45">
              <w:rPr>
                <w:rFonts w:ascii="Arial" w:hAnsi="Arial"/>
                <w:sz w:val="18"/>
              </w:rPr>
              <w:t xml:space="preserve"> </w:t>
            </w:r>
            <w:r w:rsidRPr="001E6C5A">
              <w:rPr>
                <w:rFonts w:ascii="Arial" w:eastAsia="SimSun" w:hAnsi="Arial"/>
                <w:sz w:val="18"/>
              </w:rPr>
              <w:t>WITHOUT_FLOORCONTROL</w:t>
            </w:r>
          </w:p>
        </w:tc>
      </w:tr>
    </w:tbl>
    <w:p w14:paraId="75EA2A03" w14:textId="77777777" w:rsidR="00EB676A" w:rsidRPr="001E6C5A" w:rsidRDefault="00EB676A" w:rsidP="00EB676A"/>
    <w:p w14:paraId="335AA84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6.2.3.3.3-5: </w:t>
      </w:r>
      <w:r w:rsidRPr="001E6C5A">
        <w:rPr>
          <w:rFonts w:ascii="Arial" w:hAnsi="Arial"/>
          <w:b/>
          <w:lang w:eastAsia="ko-KR"/>
        </w:rPr>
        <w:t>Void</w:t>
      </w:r>
    </w:p>
    <w:p w14:paraId="37F5A67F" w14:textId="77777777" w:rsidR="00EB676A" w:rsidRPr="001E6C5A" w:rsidRDefault="00EB676A" w:rsidP="00EB676A"/>
    <w:p w14:paraId="66012AA7" w14:textId="77777777" w:rsidR="00EB676A" w:rsidRPr="001E6C5A" w:rsidRDefault="00EB676A" w:rsidP="00EB676A">
      <w:pPr>
        <w:keepNext/>
        <w:keepLines/>
        <w:spacing w:before="120"/>
        <w:ind w:left="1134" w:hanging="1134"/>
        <w:outlineLvl w:val="2"/>
        <w:rPr>
          <w:rFonts w:ascii="Arial" w:hAnsi="Arial"/>
          <w:sz w:val="28"/>
        </w:rPr>
      </w:pPr>
      <w:bookmarkStart w:id="274" w:name="_Toc21006037"/>
      <w:bookmarkStart w:id="275" w:name="_Toc36037710"/>
      <w:bookmarkStart w:id="276" w:name="_Toc43837563"/>
      <w:bookmarkStart w:id="277" w:name="_Toc60995675"/>
      <w:bookmarkStart w:id="278" w:name="_Toc69159803"/>
      <w:bookmarkStart w:id="279" w:name="_Toc76583157"/>
      <w:bookmarkStart w:id="280" w:name="_Toc83808709"/>
      <w:bookmarkStart w:id="281" w:name="_Toc91233538"/>
      <w:bookmarkStart w:id="282" w:name="_Toc100349017"/>
      <w:bookmarkStart w:id="283" w:name="_Toc106787173"/>
      <w:r w:rsidRPr="001E6C5A">
        <w:rPr>
          <w:rFonts w:ascii="Arial" w:hAnsi="Arial"/>
          <w:sz w:val="28"/>
        </w:rPr>
        <w:t>6.2.4</w:t>
      </w:r>
      <w:r w:rsidRPr="001E6C5A">
        <w:rPr>
          <w:rFonts w:ascii="Arial" w:hAnsi="Arial"/>
          <w:sz w:val="28"/>
        </w:rPr>
        <w:tab/>
        <w:t>On-network / Private Call / On-demand / Automatic Commencement Mode / Without Floor Control / Client Terminated (CT)</w:t>
      </w:r>
      <w:bookmarkEnd w:id="274"/>
      <w:bookmarkEnd w:id="275"/>
      <w:bookmarkEnd w:id="276"/>
      <w:bookmarkEnd w:id="277"/>
      <w:bookmarkEnd w:id="278"/>
      <w:bookmarkEnd w:id="279"/>
      <w:bookmarkEnd w:id="280"/>
      <w:bookmarkEnd w:id="281"/>
      <w:bookmarkEnd w:id="282"/>
      <w:bookmarkEnd w:id="283"/>
    </w:p>
    <w:p w14:paraId="55CE44AC" w14:textId="77777777" w:rsidR="00EB676A" w:rsidRPr="001E6C5A" w:rsidRDefault="00EB676A" w:rsidP="00EB676A">
      <w:pPr>
        <w:keepNext/>
        <w:keepLines/>
        <w:spacing w:before="120"/>
        <w:ind w:left="1985" w:hanging="1985"/>
        <w:rPr>
          <w:rFonts w:ascii="Arial" w:hAnsi="Arial"/>
        </w:rPr>
      </w:pPr>
      <w:r w:rsidRPr="001E6C5A">
        <w:rPr>
          <w:rFonts w:ascii="Arial" w:hAnsi="Arial"/>
        </w:rPr>
        <w:t>6.2.4.1</w:t>
      </w:r>
      <w:r w:rsidRPr="001E6C5A">
        <w:rPr>
          <w:rFonts w:ascii="Arial" w:hAnsi="Arial"/>
        </w:rPr>
        <w:tab/>
        <w:t>Test Purpose (TP)</w:t>
      </w:r>
    </w:p>
    <w:p w14:paraId="652D6BED"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A923D1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and private emergency calls with automatic commencement }</w:t>
      </w:r>
    </w:p>
    <w:p w14:paraId="773E549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4069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Automatic Commencement Mode, no Force of automatic commencement, without Floor Control }</w:t>
      </w:r>
    </w:p>
    <w:p w14:paraId="1B0C8CC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accepting the establishment of an MCPTT private call, on-demand Automatic Commencement Mode and not offering a media-level section for a media-floor control entity</w:t>
      </w:r>
      <w:r w:rsidRPr="001E6C5A">
        <w:rPr>
          <w:rFonts w:ascii="Courier New" w:hAnsi="Courier New"/>
          <w:sz w:val="16"/>
        </w:rPr>
        <w:t xml:space="preserve"> }</w:t>
      </w:r>
    </w:p>
    <w:p w14:paraId="4B812D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B18EE6"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77C3CC3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an ongoing On-demand Automatic Commencement Mode Private Call }</w:t>
      </w:r>
    </w:p>
    <w:p w14:paraId="2D7D6E4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FFDA5F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request for termination of the ongoing MCPTT private call }</w:t>
      </w:r>
    </w:p>
    <w:p w14:paraId="00D3CED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58B2E21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198CAA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41BE0" w14:textId="77777777" w:rsidR="00EB676A" w:rsidRPr="001E6C5A" w:rsidRDefault="00EB676A" w:rsidP="00EB676A">
      <w:pPr>
        <w:keepNext/>
        <w:keepLines/>
        <w:spacing w:before="120"/>
        <w:ind w:left="1985" w:hanging="1985"/>
        <w:rPr>
          <w:rFonts w:ascii="Arial" w:hAnsi="Arial"/>
        </w:rPr>
      </w:pPr>
      <w:r w:rsidRPr="001E6C5A">
        <w:rPr>
          <w:rFonts w:ascii="Arial" w:hAnsi="Arial"/>
        </w:rPr>
        <w:t>6.2.4.2</w:t>
      </w:r>
      <w:r w:rsidRPr="001E6C5A">
        <w:rPr>
          <w:rFonts w:ascii="Arial" w:hAnsi="Arial"/>
        </w:rPr>
        <w:tab/>
        <w:t>Conformance requirements</w:t>
      </w:r>
    </w:p>
    <w:p w14:paraId="5BCE2FB9" w14:textId="77777777" w:rsidR="00EB676A" w:rsidRPr="001E6C5A" w:rsidRDefault="00EB676A" w:rsidP="00EB676A">
      <w:r w:rsidRPr="001E6C5A">
        <w:t>References: The conformance requirements covered in the present TC are specified in: TS 24.379 clauses 6.2.2, 6.2.3.1.1, 6.2.6, 11.1.1.2.1.2, 11.1.2.2, 11.1.3.1.1.2. Unless otherwise stated these are Rel-13 requirements.</w:t>
      </w:r>
    </w:p>
    <w:p w14:paraId="1009B3C3" w14:textId="77777777" w:rsidR="00EB676A" w:rsidRPr="001E6C5A" w:rsidRDefault="00EB676A" w:rsidP="00EB676A">
      <w:r w:rsidRPr="001E6C5A">
        <w:t>[TS 24.379, clause 6.2.2]</w:t>
      </w:r>
    </w:p>
    <w:p w14:paraId="5F41F45D"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0487A4B" w14:textId="77777777" w:rsidR="00EB676A" w:rsidRPr="001E6C5A" w:rsidRDefault="00EB676A" w:rsidP="00EB676A">
      <w:r w:rsidRPr="001E6C5A">
        <w:t>When composing an SDP answer, the MCPTT client:</w:t>
      </w:r>
    </w:p>
    <w:p w14:paraId="77882EF0"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3E7DA706"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757D6060"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65E742DA"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73FC8853"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3A06BDE8"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FB03A89"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16C257AA" w14:textId="77777777" w:rsidR="00EB676A" w:rsidRPr="001E6C5A" w:rsidRDefault="00EB676A" w:rsidP="00EB676A">
      <w:r w:rsidRPr="001E6C5A">
        <w:t>[TS 24.379, clause 6.2.3.1.1]</w:t>
      </w:r>
    </w:p>
    <w:p w14:paraId="38A9C995" w14:textId="77777777" w:rsidR="00EB676A" w:rsidRPr="001E6C5A" w:rsidRDefault="00EB676A" w:rsidP="00EB676A">
      <w:pPr>
        <w:rPr>
          <w:lang w:eastAsia="ko-KR"/>
        </w:rPr>
      </w:pPr>
      <w:r w:rsidRPr="001E6C5A">
        <w:rPr>
          <w:lang w:eastAsia="ko-KR"/>
        </w:rPr>
        <w:t>When performing the automatic commencement mode procedures, the MCPTT client:</w:t>
      </w:r>
    </w:p>
    <w:p w14:paraId="64A73524"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7DAE8203"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ABEA86C"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6F501079"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D94D89B"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0246ACD2" w14:textId="77777777" w:rsidR="00EB676A" w:rsidRPr="001E6C5A" w:rsidRDefault="00EB676A" w:rsidP="00EB676A">
      <w:pPr>
        <w:ind w:left="568" w:hanging="284"/>
      </w:pPr>
      <w:r w:rsidRPr="001E6C5A">
        <w:t>...</w:t>
      </w:r>
    </w:p>
    <w:p w14:paraId="6C60A72A"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52F9DCE9" w14:textId="77777777" w:rsidR="00EB676A" w:rsidRPr="001E6C5A" w:rsidRDefault="00EB676A" w:rsidP="00EB676A">
      <w:r w:rsidRPr="001E6C5A">
        <w:t>[TS 24.379, clause 6.2.6]</w:t>
      </w:r>
    </w:p>
    <w:p w14:paraId="569CC1B7" w14:textId="77777777" w:rsidR="00EB676A" w:rsidRPr="001E6C5A" w:rsidRDefault="00EB676A" w:rsidP="00EB676A">
      <w:r w:rsidRPr="001E6C5A">
        <w:t>Upon receiving a SIP BYE request, the MCPTT client:</w:t>
      </w:r>
    </w:p>
    <w:p w14:paraId="56C078F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30EDCD16"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2DE19CA9" w14:textId="77777777" w:rsidR="00EB676A" w:rsidRPr="001E6C5A" w:rsidRDefault="00EB676A" w:rsidP="00EB676A">
      <w:r w:rsidRPr="001E6C5A">
        <w:t>[TS 24.379, clause 11.1.2.2]</w:t>
      </w:r>
    </w:p>
    <w:p w14:paraId="4343C6CD" w14:textId="77777777" w:rsidR="00EB676A" w:rsidRPr="001E6C5A" w:rsidRDefault="00EB676A" w:rsidP="00EB676A">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A2E8449" w14:textId="77777777" w:rsidR="00EB676A" w:rsidRPr="001E6C5A" w:rsidRDefault="00EB676A" w:rsidP="00EB676A">
      <w:r w:rsidRPr="001E6C5A">
        <w:t>[TS 24.379, clause 11.1.1.2.1.2]</w:t>
      </w:r>
    </w:p>
    <w:p w14:paraId="0595A7E2"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595647E4" w14:textId="77777777" w:rsidR="00EB676A" w:rsidRPr="001E6C5A" w:rsidRDefault="00EB676A" w:rsidP="00EB676A">
      <w:pPr>
        <w:rPr>
          <w:lang w:eastAsia="ko-KR"/>
        </w:rPr>
      </w:pPr>
      <w:r w:rsidRPr="001E6C5A">
        <w:rPr>
          <w:lang w:eastAsia="ko-KR"/>
        </w:rPr>
        <w:t>The MCPTT client:</w:t>
      </w:r>
    </w:p>
    <w:p w14:paraId="5E10D7E8" w14:textId="77777777" w:rsidR="00EB676A" w:rsidRPr="001E6C5A" w:rsidRDefault="00EB676A" w:rsidP="00EB676A">
      <w:pPr>
        <w:ind w:left="568" w:hanging="284"/>
        <w:rPr>
          <w:lang w:eastAsia="ko-KR"/>
        </w:rPr>
      </w:pPr>
      <w:r w:rsidRPr="001E6C5A">
        <w:rPr>
          <w:lang w:eastAsia="ko-KR"/>
        </w:rPr>
        <w:t>...</w:t>
      </w:r>
    </w:p>
    <w:p w14:paraId="4737D691"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442F591C"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677A583E" w14:textId="77777777" w:rsidR="00EB676A" w:rsidRPr="001E6C5A" w:rsidRDefault="00EB676A" w:rsidP="00EB676A">
      <w:pPr>
        <w:ind w:left="851" w:hanging="284"/>
      </w:pPr>
      <w:r w:rsidRPr="001E6C5A">
        <w:t>b)</w:t>
      </w:r>
      <w:r w:rsidRPr="001E6C5A">
        <w:tab/>
        <w:t>shall convert the MCPTT ID to a UID as described in 3GPP TS 33.179 [46];</w:t>
      </w:r>
    </w:p>
    <w:p w14:paraId="5B9830E4"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78988A05" w14:textId="77777777" w:rsidR="00EB676A" w:rsidRPr="001E6C5A" w:rsidRDefault="00EB676A" w:rsidP="00EB676A">
      <w:pPr>
        <w:ind w:left="851" w:hanging="284"/>
      </w:pPr>
      <w:r w:rsidRPr="001E6C5A">
        <w:rPr>
          <w:lang w:eastAsia="ko-KR"/>
        </w:rPr>
        <w:t>...</w:t>
      </w:r>
    </w:p>
    <w:p w14:paraId="0EF3D0F0" w14:textId="77777777" w:rsidR="00EB676A" w:rsidRPr="001E6C5A" w:rsidRDefault="00EB676A" w:rsidP="00EB676A">
      <w:pPr>
        <w:ind w:left="851" w:hanging="284"/>
      </w:pPr>
      <w:r w:rsidRPr="001E6C5A">
        <w:t>e)</w:t>
      </w:r>
      <w:r w:rsidRPr="001E6C5A">
        <w:tab/>
        <w:t>if the signature of the MIKEY-SAKKE I_MESSAGE was successfully validated:</w:t>
      </w:r>
    </w:p>
    <w:p w14:paraId="3AA3490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2536449A" w14:textId="77777777" w:rsidR="00EB676A" w:rsidRPr="001E6C5A" w:rsidRDefault="00EB676A" w:rsidP="00EB676A">
      <w:pPr>
        <w:ind w:left="1135" w:hanging="284"/>
      </w:pPr>
      <w:r w:rsidRPr="001E6C5A">
        <w:t>ii)</w:t>
      </w:r>
      <w:r w:rsidRPr="001E6C5A">
        <w:tab/>
        <w:t>shall extract the PCK-ID, from the payload as specified in 3GPP TS 33.179 [46];</w:t>
      </w:r>
    </w:p>
    <w:p w14:paraId="2DF2895C"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C8C57DA" w14:textId="77777777" w:rsidR="00EB676A" w:rsidRPr="001E6C5A" w:rsidRDefault="00EB676A" w:rsidP="00EB676A">
      <w:pPr>
        <w:ind w:left="568" w:hanging="284"/>
        <w:rPr>
          <w:lang w:eastAsia="ko-KR"/>
        </w:rPr>
      </w:pPr>
      <w:r w:rsidRPr="001E6C5A">
        <w:t>...</w:t>
      </w:r>
    </w:p>
    <w:p w14:paraId="3F132056"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5BCC4A6C"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"Auto" and the MCPTT service setting at the invited MCPTT client for answering the call is set to automatic commencement mode;</w:t>
      </w:r>
    </w:p>
    <w:p w14:paraId="47500081" w14:textId="77777777" w:rsidR="00EB676A" w:rsidRPr="001E6C5A" w:rsidRDefault="00EB676A" w:rsidP="00EB676A">
      <w:r w:rsidRPr="001E6C5A">
        <w:t>[TS 24.379, clause 11.1.3.1.1.2]</w:t>
      </w:r>
    </w:p>
    <w:p w14:paraId="63302496" w14:textId="77777777" w:rsidR="00EB676A" w:rsidRPr="001E6C5A" w:rsidRDefault="00EB676A" w:rsidP="00EB676A">
      <w:pPr>
        <w:rPr>
          <w:lang w:eastAsia="ko-KR"/>
        </w:rPr>
      </w:pPr>
      <w:r w:rsidRPr="001E6C5A">
        <w:t>Upon receiving a SIP BYE request</w:t>
      </w:r>
      <w:r w:rsidRPr="001E6C5A">
        <w:rPr>
          <w:lang w:eastAsia="ko-KR"/>
        </w:rPr>
        <w:t xml:space="preserve"> for private call session</w:t>
      </w:r>
      <w:r w:rsidRPr="001E6C5A">
        <w:t>, the MCPTT client</w:t>
      </w:r>
      <w:r w:rsidRPr="001E6C5A">
        <w:rPr>
          <w:lang w:eastAsia="ko-KR"/>
        </w:rPr>
        <w:t xml:space="preserve"> shall follow the procedures as specified in subclause 6.2.6.</w:t>
      </w:r>
    </w:p>
    <w:p w14:paraId="48F87285" w14:textId="77777777" w:rsidR="00EB676A" w:rsidRPr="001E6C5A" w:rsidRDefault="00EB676A" w:rsidP="00EB676A">
      <w:pPr>
        <w:keepNext/>
        <w:keepLines/>
        <w:spacing w:before="120"/>
        <w:ind w:left="1985" w:hanging="1985"/>
        <w:rPr>
          <w:rFonts w:ascii="Arial" w:hAnsi="Arial"/>
        </w:rPr>
      </w:pPr>
      <w:r w:rsidRPr="001E6C5A">
        <w:rPr>
          <w:rFonts w:ascii="Arial" w:hAnsi="Arial"/>
        </w:rPr>
        <w:t>6.2.4.3</w:t>
      </w:r>
      <w:r w:rsidRPr="001E6C5A">
        <w:rPr>
          <w:rFonts w:ascii="Arial" w:hAnsi="Arial"/>
        </w:rPr>
        <w:tab/>
        <w:t>Test description</w:t>
      </w:r>
    </w:p>
    <w:p w14:paraId="7E4E44F5" w14:textId="77777777" w:rsidR="00EB676A" w:rsidRPr="001E6C5A" w:rsidRDefault="00EB676A" w:rsidP="00EB676A">
      <w:pPr>
        <w:keepNext/>
        <w:keepLines/>
        <w:spacing w:before="120"/>
        <w:ind w:left="1985" w:hanging="1985"/>
        <w:rPr>
          <w:rFonts w:ascii="Arial" w:hAnsi="Arial"/>
        </w:rPr>
      </w:pPr>
      <w:r w:rsidRPr="001E6C5A">
        <w:rPr>
          <w:rFonts w:ascii="Arial" w:hAnsi="Arial"/>
        </w:rPr>
        <w:t>6.2.4.3.1</w:t>
      </w:r>
      <w:r w:rsidRPr="001E6C5A">
        <w:rPr>
          <w:rFonts w:ascii="Arial" w:hAnsi="Arial"/>
        </w:rPr>
        <w:tab/>
        <w:t>Pre-test conditions</w:t>
      </w:r>
    </w:p>
    <w:p w14:paraId="1BB879BF"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F2348EA" w14:textId="77777777" w:rsidR="00EB676A" w:rsidRPr="001E6C5A" w:rsidRDefault="00EB676A" w:rsidP="00EB676A">
      <w:pPr>
        <w:ind w:left="568" w:hanging="284"/>
      </w:pPr>
      <w:r w:rsidRPr="001E6C5A">
        <w:t>-</w:t>
      </w:r>
      <w:r w:rsidRPr="001E6C5A">
        <w:tab/>
        <w:t>SS (MCPTT server)</w:t>
      </w:r>
    </w:p>
    <w:p w14:paraId="57B0F925"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52ECDD"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755ADC1" w14:textId="77777777" w:rsidR="00EB676A" w:rsidRPr="001E6C5A" w:rsidRDefault="00EB676A" w:rsidP="00EB676A">
      <w:pPr>
        <w:ind w:left="568" w:hanging="284"/>
      </w:pPr>
      <w:r w:rsidRPr="001E6C5A">
        <w:t>-</w:t>
      </w:r>
      <w:r w:rsidRPr="001E6C5A">
        <w:tab/>
        <w:t>UE (MCPTT client)</w:t>
      </w:r>
    </w:p>
    <w:p w14:paraId="2CF7AC4B" w14:textId="77777777" w:rsidR="00EB676A" w:rsidRPr="001E6C5A" w:rsidRDefault="00EB676A" w:rsidP="00EB676A">
      <w:pPr>
        <w:ind w:left="568" w:hanging="284"/>
      </w:pPr>
      <w:r w:rsidRPr="001E6C5A">
        <w:t>-</w:t>
      </w:r>
      <w:r w:rsidRPr="001E6C5A">
        <w:tab/>
        <w:t>The test USIM set as defined in TS 36.579-1 [2], subclause 5.5.10 is inserted.</w:t>
      </w:r>
    </w:p>
    <w:p w14:paraId="3499715E"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9EFEDB"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7A4245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F134FDC" w14:textId="77777777" w:rsidR="00EB676A" w:rsidRPr="001E6C5A" w:rsidRDefault="00EB676A" w:rsidP="00EB676A">
      <w:pPr>
        <w:ind w:left="568" w:hanging="284"/>
      </w:pPr>
      <w:r w:rsidRPr="001E6C5A">
        <w:t>-</w:t>
      </w:r>
      <w:r w:rsidRPr="001E6C5A">
        <w:tab/>
        <w:t>UE States at the end of the preamble</w:t>
      </w:r>
    </w:p>
    <w:p w14:paraId="32EB897C" w14:textId="77777777" w:rsidR="00EB676A" w:rsidRPr="001E6C5A" w:rsidRDefault="00EB676A" w:rsidP="00EB676A">
      <w:pPr>
        <w:ind w:left="851" w:hanging="284"/>
      </w:pPr>
      <w:r w:rsidRPr="001E6C5A">
        <w:t>-</w:t>
      </w:r>
      <w:r w:rsidRPr="001E6C5A">
        <w:tab/>
        <w:t>The UE is in E-UTRA Registered, Idle Mode state.</w:t>
      </w:r>
    </w:p>
    <w:p w14:paraId="1106165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3194D018" w14:textId="77777777" w:rsidR="00EB676A" w:rsidRPr="001E6C5A" w:rsidRDefault="00EB676A" w:rsidP="00EB676A">
      <w:pPr>
        <w:keepNext/>
        <w:keepLines/>
        <w:spacing w:before="120"/>
        <w:ind w:left="1985" w:hanging="1985"/>
        <w:rPr>
          <w:rFonts w:ascii="Arial" w:hAnsi="Arial"/>
        </w:rPr>
      </w:pPr>
      <w:r w:rsidRPr="001E6C5A">
        <w:rPr>
          <w:rFonts w:ascii="Arial" w:hAnsi="Arial"/>
        </w:rPr>
        <w:t>6.2.4.3.2</w:t>
      </w:r>
      <w:r w:rsidRPr="001E6C5A">
        <w:rPr>
          <w:rFonts w:ascii="Arial" w:hAnsi="Arial"/>
        </w:rPr>
        <w:tab/>
        <w:t>Test procedure sequence</w:t>
      </w:r>
    </w:p>
    <w:p w14:paraId="34FFE82F" w14:textId="77777777" w:rsidR="00EB676A" w:rsidRPr="001E6C5A" w:rsidRDefault="00EB676A" w:rsidP="00EB676A">
      <w:pPr>
        <w:keepNext/>
        <w:keepLines/>
        <w:spacing w:before="60"/>
        <w:jc w:val="center"/>
        <w:rPr>
          <w:rFonts w:ascii="Arial" w:hAnsi="Arial"/>
          <w:b/>
        </w:rPr>
      </w:pPr>
      <w:r w:rsidRPr="001E6C5A">
        <w:rPr>
          <w:rFonts w:ascii="Arial" w:hAnsi="Arial"/>
          <w:b/>
        </w:rPr>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6AA41D7" w14:textId="77777777" w:rsidTr="00BC3F8D">
        <w:tc>
          <w:tcPr>
            <w:tcW w:w="534" w:type="dxa"/>
            <w:tcBorders>
              <w:top w:val="single" w:sz="4" w:space="0" w:color="auto"/>
              <w:left w:val="single" w:sz="4" w:space="0" w:color="auto"/>
              <w:bottom w:val="nil"/>
              <w:right w:val="single" w:sz="4" w:space="0" w:color="auto"/>
            </w:tcBorders>
            <w:hideMark/>
          </w:tcPr>
          <w:p w14:paraId="587B272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79988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81BB90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A95CC8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FD558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658C6F7E" w14:textId="77777777" w:rsidTr="00BC3F8D">
        <w:tc>
          <w:tcPr>
            <w:tcW w:w="534" w:type="dxa"/>
            <w:tcBorders>
              <w:top w:val="nil"/>
              <w:left w:val="single" w:sz="4" w:space="0" w:color="auto"/>
              <w:bottom w:val="single" w:sz="4" w:space="0" w:color="auto"/>
              <w:right w:val="single" w:sz="4" w:space="0" w:color="auto"/>
            </w:tcBorders>
          </w:tcPr>
          <w:p w14:paraId="2CACBF48"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32EF6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F16BF0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6AC029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FECC69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98B06AF" w14:textId="77777777" w:rsidR="00EB676A" w:rsidRPr="001E6C5A" w:rsidRDefault="00EB676A" w:rsidP="00BC3F8D">
            <w:pPr>
              <w:keepNext/>
              <w:keepLines/>
              <w:spacing w:after="0"/>
              <w:jc w:val="center"/>
              <w:rPr>
                <w:rFonts w:ascii="Arial" w:hAnsi="Arial"/>
                <w:b/>
                <w:sz w:val="18"/>
              </w:rPr>
            </w:pPr>
          </w:p>
        </w:tc>
      </w:tr>
      <w:tr w:rsidR="00EB676A" w:rsidRPr="001E6C5A" w14:paraId="6E732D1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79E21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834D99" w14:textId="4B70C797"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284" w:author="MCC160" w:date="2022-11-01T11:54:00Z">
              <w:r w:rsidRPr="001E6C5A" w:rsidDel="00DE3A05">
                <w:rPr>
                  <w:rFonts w:ascii="Arial" w:eastAsia="Calibri" w:hAnsi="Arial"/>
                  <w:sz w:val="18"/>
                </w:rPr>
                <w:delText xml:space="preserve">Is the </w:delText>
              </w:r>
              <w:r w:rsidRPr="001E6C5A" w:rsidDel="00DE3A05">
                <w:rPr>
                  <w:rFonts w:ascii="Arial" w:eastAsia="Calibri" w:hAnsi="Arial"/>
                  <w:sz w:val="18"/>
                  <w:lang w:eastAsia="ko-KR"/>
                </w:rPr>
                <w:delText xml:space="preserve">procedure for </w:delText>
              </w:r>
            </w:del>
            <w:ins w:id="285" w:author="MCC160" w:date="2022-11-01T11:54:00Z">
              <w:r w:rsidR="00DE3A05" w:rsidRPr="00DE3A05">
                <w:rPr>
                  <w:rFonts w:ascii="Arial" w:eastAsia="Calibri" w:hAnsi="Arial"/>
                  <w:sz w:val="18"/>
                  <w:lang w:eastAsia="ko-KR"/>
                </w:rPr>
                <w:t xml:space="preserve">Does the UE (MCPTT Client) correctly perform test procedure </w:t>
              </w:r>
              <w:r w:rsidR="00DE3A05">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286" w:author="MCC160" w:date="2022-11-01T11:54:00Z">
              <w:r w:rsidR="00DE3A05">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 to establish</w:t>
            </w:r>
            <w:r w:rsidRPr="001E6C5A">
              <w:rPr>
                <w:rFonts w:ascii="Arial" w:hAnsi="Arial"/>
                <w:sz w:val="18"/>
              </w:rPr>
              <w:t xml:space="preserve"> MCPTT private call, on-demand Automatic Commencement, no Force of automatic commencement, without Floor Control</w:t>
            </w:r>
            <w:del w:id="287" w:author="MCC160" w:date="2022-11-01T11:54:00Z">
              <w:r w:rsidRPr="001E6C5A" w:rsidDel="00DE3A05">
                <w:rPr>
                  <w:rFonts w:ascii="Arial" w:hAnsi="Arial"/>
                  <w:sz w:val="18"/>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44D3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65609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36C65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F63B0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B23D0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396BF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5941396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64429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FE751C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3A18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C1A6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EACC94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7FA0B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E9F14E2" w14:textId="32FFC2B0"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288" w:author="MCC160" w:date="2022-11-01T11:55:00Z">
              <w:r w:rsidRPr="001E6C5A" w:rsidDel="00DE3A05">
                <w:rPr>
                  <w:rFonts w:ascii="Arial" w:eastAsia="Calibri" w:hAnsi="Arial"/>
                  <w:sz w:val="18"/>
                </w:rPr>
                <w:delText xml:space="preserve">Is the procedure for </w:delText>
              </w:r>
            </w:del>
            <w:ins w:id="289" w:author="MCC160" w:date="2022-11-01T11:54:00Z">
              <w:r w:rsidR="00DE3A05" w:rsidRPr="00DE3A05">
                <w:rPr>
                  <w:rFonts w:ascii="Arial" w:eastAsia="Calibri" w:hAnsi="Arial"/>
                  <w:sz w:val="18"/>
                </w:rPr>
                <w:t xml:space="preserve">Does the UE (MCPTT Client) correctly perform test procedure </w:t>
              </w:r>
            </w:ins>
            <w:ins w:id="290" w:author="MCC160" w:date="2022-11-01T11:55:00Z">
              <w:r w:rsidR="00DE3A05">
                <w:rPr>
                  <w:rFonts w:ascii="Arial" w:eastAsia="Calibri" w:hAnsi="Arial"/>
                  <w:sz w:val="18"/>
                </w:rPr>
                <w:t>'</w:t>
              </w:r>
            </w:ins>
            <w:r w:rsidRPr="001E6C5A">
              <w:rPr>
                <w:rFonts w:ascii="Arial" w:hAnsi="Arial"/>
                <w:sz w:val="18"/>
              </w:rPr>
              <w:t>MCX CT call release</w:t>
            </w:r>
            <w:ins w:id="291" w:author="MCC160" w:date="2022-11-01T11:55:00Z">
              <w:r w:rsidR="00DE3A05">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ins w:id="292" w:author="MCC160" w:date="2022-11-03T13:30:00Z">
              <w:r w:rsidR="008047A7">
                <w:rPr>
                  <w:rFonts w:ascii="Arial" w:hAnsi="Arial"/>
                  <w:sz w:val="18"/>
                </w:rPr>
                <w:t>release the call</w:t>
              </w:r>
            </w:ins>
            <w:del w:id="293" w:author="MCC160" w:date="2022-11-03T13:30:00Z">
              <w:r w:rsidRPr="001E6C5A" w:rsidDel="008047A7">
                <w:rPr>
                  <w:rFonts w:ascii="Arial" w:hAnsi="Arial"/>
                  <w:sz w:val="18"/>
                </w:rPr>
                <w:delText xml:space="preserve">end the </w:delText>
              </w:r>
            </w:del>
            <w:del w:id="294" w:author="MCC160" w:date="2022-11-01T11:55:00Z">
              <w:r w:rsidRPr="001E6C5A" w:rsidDel="00DE3A05">
                <w:rPr>
                  <w:rFonts w:ascii="Arial" w:hAnsi="Arial"/>
                  <w:sz w:val="18"/>
                </w:rPr>
                <w:delText xml:space="preserve">private </w:delText>
              </w:r>
            </w:del>
            <w:del w:id="295" w:author="MCC160" w:date="2022-11-03T13:30:00Z">
              <w:r w:rsidRPr="001E6C5A" w:rsidDel="008047A7">
                <w:rPr>
                  <w:rFonts w:ascii="Arial" w:hAnsi="Arial"/>
                  <w:sz w:val="18"/>
                </w:rPr>
                <w:delText>call</w:delText>
              </w:r>
            </w:del>
            <w:del w:id="296" w:author="MCC160" w:date="2022-11-01T11:55:00Z">
              <w:r w:rsidRPr="001E6C5A" w:rsidDel="00DE3A05">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7F119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77BEA9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E29E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BDD2A4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D3B78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5B191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2816F37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38728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32C4B0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47D5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CF42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7EE77F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D7B22AE"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127D9AF3" w14:textId="77777777" w:rsidR="00EB676A" w:rsidRPr="001E6C5A" w:rsidRDefault="00EB676A" w:rsidP="00EB676A"/>
    <w:p w14:paraId="77AE09C1" w14:textId="77777777" w:rsidR="00EB676A" w:rsidRPr="001E6C5A" w:rsidRDefault="00EB676A" w:rsidP="00EB676A">
      <w:pPr>
        <w:keepNext/>
        <w:keepLines/>
        <w:spacing w:before="120"/>
        <w:ind w:left="1985" w:hanging="1985"/>
        <w:rPr>
          <w:rFonts w:ascii="Arial" w:hAnsi="Arial"/>
        </w:rPr>
      </w:pPr>
      <w:r w:rsidRPr="001E6C5A">
        <w:rPr>
          <w:rFonts w:ascii="Arial" w:hAnsi="Arial"/>
        </w:rPr>
        <w:t>6.2.4.3.3</w:t>
      </w:r>
      <w:r w:rsidRPr="001E6C5A">
        <w:rPr>
          <w:rFonts w:ascii="Arial" w:hAnsi="Arial"/>
        </w:rPr>
        <w:tab/>
        <w:t>Specific message contents</w:t>
      </w:r>
    </w:p>
    <w:p w14:paraId="6AB93B2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6.2.4.3.3-1: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6.2.4.3.2-1;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92201E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F1E514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4FF111B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8AF58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9E3FE9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AA04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7A83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0835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D299B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41EF1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27E8CD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ECF5C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9DDAF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EE6F3F3" w14:textId="77777777" w:rsidR="00EB676A" w:rsidRPr="001E6C5A" w:rsidRDefault="00EB676A" w:rsidP="00BC3F8D">
            <w:pPr>
              <w:pStyle w:val="TAL"/>
            </w:pPr>
          </w:p>
        </w:tc>
      </w:tr>
      <w:tr w:rsidR="00EB676A" w:rsidRPr="001E6C5A" w14:paraId="7F406B7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405340"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EC6837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0AEFF99"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490320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ADB044A" w14:textId="77777777" w:rsidR="00EB676A" w:rsidRPr="001E6C5A" w:rsidRDefault="00EB676A" w:rsidP="00BC3F8D">
            <w:pPr>
              <w:pStyle w:val="TAL"/>
            </w:pPr>
          </w:p>
        </w:tc>
      </w:tr>
      <w:tr w:rsidR="00EB676A" w:rsidRPr="001E6C5A" w14:paraId="705E9C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67933D"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887149" w14:textId="77777777" w:rsidR="00EB676A" w:rsidRPr="001E6C5A" w:rsidRDefault="00EB676A" w:rsidP="00BC3F8D">
            <w:pPr>
              <w:pStyle w:val="TAL"/>
            </w:pPr>
            <w:r w:rsidRPr="001E6C5A">
              <w:t>SDP Message as described in Table 6.2.4.3.3-2</w:t>
            </w:r>
          </w:p>
        </w:tc>
        <w:tc>
          <w:tcPr>
            <w:tcW w:w="2127" w:type="dxa"/>
            <w:tcBorders>
              <w:top w:val="single" w:sz="4" w:space="0" w:color="auto"/>
              <w:left w:val="single" w:sz="4" w:space="0" w:color="auto"/>
              <w:bottom w:val="single" w:sz="4" w:space="0" w:color="auto"/>
              <w:right w:val="single" w:sz="4" w:space="0" w:color="auto"/>
            </w:tcBorders>
          </w:tcPr>
          <w:p w14:paraId="7A6EED7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98AFF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8A295ED" w14:textId="77777777" w:rsidR="00EB676A" w:rsidRPr="001E6C5A" w:rsidRDefault="00EB676A" w:rsidP="00BC3F8D">
            <w:pPr>
              <w:pStyle w:val="TAL"/>
            </w:pPr>
          </w:p>
        </w:tc>
      </w:tr>
      <w:tr w:rsidR="00EB676A" w:rsidRPr="001E6C5A" w14:paraId="2F5591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896BC8C"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9CC4ED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DF9F51C"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393D0CF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6261DE3" w14:textId="77777777" w:rsidR="00EB676A" w:rsidRPr="001E6C5A" w:rsidRDefault="00EB676A" w:rsidP="00BC3F8D">
            <w:pPr>
              <w:pStyle w:val="TAL"/>
            </w:pPr>
          </w:p>
        </w:tc>
      </w:tr>
      <w:tr w:rsidR="00EB676A" w:rsidRPr="001E6C5A" w14:paraId="232DF5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0B58476" w14:textId="77777777" w:rsidR="00EB676A" w:rsidRPr="001E6C5A" w:rsidRDefault="00EB676A" w:rsidP="00BC3F8D">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EA74BC7" w14:textId="77777777" w:rsidR="00EB676A" w:rsidRPr="001E6C5A" w:rsidRDefault="00EB676A" w:rsidP="00BC3F8D">
            <w:pPr>
              <w:pStyle w:val="TAL"/>
            </w:pPr>
            <w:r>
              <w:t xml:space="preserve">MCPTT Info as described in Table </w:t>
            </w:r>
            <w:r w:rsidRPr="00F73E45">
              <w:t>6.2.4.3.3-2</w:t>
            </w:r>
            <w:r>
              <w:t>A</w:t>
            </w:r>
          </w:p>
        </w:tc>
        <w:tc>
          <w:tcPr>
            <w:tcW w:w="2127" w:type="dxa"/>
            <w:tcBorders>
              <w:top w:val="single" w:sz="4" w:space="0" w:color="auto"/>
              <w:left w:val="single" w:sz="4" w:space="0" w:color="auto"/>
              <w:bottom w:val="single" w:sz="4" w:space="0" w:color="auto"/>
              <w:right w:val="single" w:sz="4" w:space="0" w:color="auto"/>
            </w:tcBorders>
          </w:tcPr>
          <w:p w14:paraId="0312F1E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D608D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61E4AF2" w14:textId="77777777" w:rsidR="00EB676A" w:rsidRPr="001E6C5A" w:rsidRDefault="00EB676A" w:rsidP="00BC3F8D">
            <w:pPr>
              <w:pStyle w:val="TAL"/>
            </w:pPr>
          </w:p>
        </w:tc>
      </w:tr>
    </w:tbl>
    <w:p w14:paraId="353AB603" w14:textId="77777777" w:rsidR="00EB676A" w:rsidRPr="001E6C5A" w:rsidRDefault="00EB676A" w:rsidP="00EB676A"/>
    <w:p w14:paraId="286563B3" w14:textId="77777777" w:rsidR="00EB676A" w:rsidRPr="001E6C5A" w:rsidRDefault="00EB676A" w:rsidP="00EB676A">
      <w:pPr>
        <w:keepNext/>
        <w:keepLines/>
        <w:spacing w:before="60"/>
        <w:jc w:val="center"/>
        <w:rPr>
          <w:rFonts w:ascii="Arial" w:hAnsi="Arial"/>
          <w:b/>
        </w:rPr>
      </w:pPr>
      <w:r w:rsidRPr="001E6C5A">
        <w:rPr>
          <w:rFonts w:ascii="Arial" w:hAnsi="Arial"/>
          <w:b/>
        </w:rPr>
        <w:t>Table 6.2.4.3.3-2: SDP Message</w:t>
      </w:r>
      <w:r w:rsidRPr="001E6C5A">
        <w:rPr>
          <w:rFonts w:ascii="Arial" w:hAnsi="Arial"/>
          <w:b/>
          <w:lang w:eastAsia="ko-KR"/>
        </w:rPr>
        <w:t xml:space="preserve"> in SIP INVITE</w:t>
      </w:r>
      <w:r w:rsidRPr="001E6C5A">
        <w:rPr>
          <w:rFonts w:ascii="Arial" w:hAnsi="Arial"/>
          <w:b/>
        </w:rPr>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96E4D4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E9A9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r w:rsidRPr="0046457A">
              <w:rPr>
                <w:rFonts w:ascii="Arial" w:hAnsi="Arial"/>
                <w:sz w:val="18"/>
              </w:rPr>
              <w:t xml:space="preserve">INITIAL_SDP_OFFER, </w:t>
            </w:r>
            <w:r w:rsidRPr="001E6C5A">
              <w:rPr>
                <w:rFonts w:ascii="Arial" w:eastAsia="SimSun" w:hAnsi="Arial"/>
                <w:sz w:val="18"/>
              </w:rPr>
              <w:t>WITHOUT_FLOORCONTROL</w:t>
            </w:r>
          </w:p>
        </w:tc>
      </w:tr>
    </w:tbl>
    <w:p w14:paraId="279806B9" w14:textId="77777777" w:rsidR="00EB676A" w:rsidRPr="001E6C5A" w:rsidRDefault="00EB676A" w:rsidP="00EB676A"/>
    <w:p w14:paraId="0E469DD5" w14:textId="77777777" w:rsidR="00EB676A" w:rsidRDefault="00EB676A" w:rsidP="00EB676A">
      <w:pPr>
        <w:pStyle w:val="TH"/>
      </w:pPr>
      <w:r>
        <w:t xml:space="preserve">Table </w:t>
      </w:r>
      <w:r w:rsidRPr="00F73E45">
        <w:t>6.2.4.3.3-2</w:t>
      </w:r>
      <w:r>
        <w:t xml:space="preserve">A: </w:t>
      </w:r>
      <w:r>
        <w:rPr>
          <w:lang w:eastAsia="ko-KR"/>
        </w:rPr>
        <w:t>MCPTT-Info in SIP INVITE</w:t>
      </w:r>
      <w:r>
        <w:t xml:space="preserve"> (Table </w:t>
      </w:r>
      <w:r w:rsidRPr="00F73E45">
        <w:t>6.2.4.3.3-1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69592B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621B7D0" w14:textId="77777777" w:rsidR="00EB676A" w:rsidRDefault="00EB676A" w:rsidP="00BC3F8D">
            <w:pPr>
              <w:pStyle w:val="TAL"/>
            </w:pPr>
            <w:r>
              <w:t xml:space="preserve">Derivation Path: TS 36.579-1 [2], Table 5.5.3.2.2-1, condition </w:t>
            </w:r>
            <w:r w:rsidRPr="009B0EB0">
              <w:t>PRIVATE-CALL</w:t>
            </w:r>
          </w:p>
        </w:tc>
      </w:tr>
    </w:tbl>
    <w:p w14:paraId="0329218A" w14:textId="77777777" w:rsidR="00EB676A" w:rsidRDefault="00EB676A" w:rsidP="00EB676A"/>
    <w:p w14:paraId="5BF8561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6.2.4.3.3-3: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 1, Table 6.2.4.3.2-1;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B8F0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0AA716" w14:textId="3362080E"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del w:id="297" w:author="MCC160" w:date="2022-10-20T19:18:00Z">
              <w:r w:rsidRPr="001E6C5A" w:rsidDel="00283537">
                <w:rPr>
                  <w:rFonts w:ascii="Arial" w:hAnsi="Arial"/>
                  <w:sz w:val="18"/>
                </w:rPr>
                <w:delText>,</w:delText>
              </w:r>
            </w:del>
          </w:p>
        </w:tc>
      </w:tr>
      <w:tr w:rsidR="00EB676A" w:rsidRPr="001E6C5A" w14:paraId="22E3D2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1FBB5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07B648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CB5E3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CEA3B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0E817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3313F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6B78E6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ADE0D1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A8C36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5D5275" w14:textId="77777777" w:rsidR="00EB676A" w:rsidRPr="001E6C5A" w:rsidRDefault="00EB676A" w:rsidP="00BC3F8D">
            <w:pPr>
              <w:pStyle w:val="TAL"/>
            </w:pPr>
          </w:p>
        </w:tc>
      </w:tr>
      <w:tr w:rsidR="00EB676A" w:rsidRPr="001E6C5A" w14:paraId="4512F1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134ABD71" w14:textId="77777777" w:rsidR="00EB676A" w:rsidRPr="00F73E45"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55254BF"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289F2D0"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7134DDB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2AB29D" w14:textId="77777777" w:rsidR="00EB676A" w:rsidRPr="001E6C5A" w:rsidRDefault="00EB676A" w:rsidP="00BC3F8D">
            <w:pPr>
              <w:pStyle w:val="TAL"/>
            </w:pPr>
          </w:p>
        </w:tc>
      </w:tr>
      <w:tr w:rsidR="00EB676A" w:rsidRPr="001E6C5A" w14:paraId="3D19E0A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2CF3081" w14:textId="77777777" w:rsidR="00EB676A" w:rsidRPr="00F73E45"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1847B7C" w14:textId="77777777" w:rsidR="00EB676A" w:rsidRPr="001E6C5A" w:rsidRDefault="00EB676A" w:rsidP="00BC3F8D">
            <w:pPr>
              <w:pStyle w:val="TAL"/>
            </w:pPr>
            <w:r w:rsidRPr="001E6C5A">
              <w:t>SDP Message as described in Table 6.2.4.3.3-</w:t>
            </w:r>
            <w:r>
              <w:t>4</w:t>
            </w:r>
          </w:p>
        </w:tc>
        <w:tc>
          <w:tcPr>
            <w:tcW w:w="2127" w:type="dxa"/>
            <w:tcBorders>
              <w:top w:val="single" w:sz="4" w:space="0" w:color="auto"/>
              <w:left w:val="single" w:sz="4" w:space="0" w:color="auto"/>
              <w:bottom w:val="single" w:sz="4" w:space="0" w:color="auto"/>
              <w:right w:val="single" w:sz="4" w:space="0" w:color="auto"/>
            </w:tcBorders>
          </w:tcPr>
          <w:p w14:paraId="32822DD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725BA9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D742E1E" w14:textId="77777777" w:rsidR="00EB676A" w:rsidRPr="001E6C5A" w:rsidRDefault="00EB676A" w:rsidP="00BC3F8D">
            <w:pPr>
              <w:pStyle w:val="TAL"/>
            </w:pPr>
          </w:p>
        </w:tc>
      </w:tr>
      <w:tr w:rsidR="00EB676A" w:rsidRPr="001E6C5A" w14:paraId="64AF69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4CC69DF" w14:textId="77777777" w:rsidR="00EB676A" w:rsidRPr="00F73E45"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06458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8A58096"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0042FE1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519AA85" w14:textId="77777777" w:rsidR="00EB676A" w:rsidRPr="001E6C5A" w:rsidRDefault="00EB676A" w:rsidP="00BC3F8D">
            <w:pPr>
              <w:pStyle w:val="TAL"/>
            </w:pPr>
          </w:p>
        </w:tc>
      </w:tr>
      <w:tr w:rsidR="00EB676A" w:rsidRPr="001E6C5A" w14:paraId="669931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775897" w14:textId="77777777" w:rsidR="00EB676A" w:rsidRPr="00F73E45"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558E5ACB" w14:textId="77777777" w:rsidR="00EB676A" w:rsidRPr="001E6C5A" w:rsidRDefault="00EB676A" w:rsidP="00BC3F8D">
            <w:pPr>
              <w:pStyle w:val="TAL"/>
            </w:pPr>
            <w:r>
              <w:t xml:space="preserve">MCPTT Info as described in Table </w:t>
            </w:r>
            <w:r w:rsidRPr="00F73E45">
              <w:t>6.2.4.3.3-</w:t>
            </w:r>
            <w:r>
              <w:t>6</w:t>
            </w:r>
          </w:p>
        </w:tc>
        <w:tc>
          <w:tcPr>
            <w:tcW w:w="2127" w:type="dxa"/>
            <w:tcBorders>
              <w:top w:val="single" w:sz="4" w:space="0" w:color="auto"/>
              <w:left w:val="single" w:sz="4" w:space="0" w:color="auto"/>
              <w:bottom w:val="single" w:sz="4" w:space="0" w:color="auto"/>
              <w:right w:val="single" w:sz="4" w:space="0" w:color="auto"/>
            </w:tcBorders>
          </w:tcPr>
          <w:p w14:paraId="513DF19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6A118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02E9866" w14:textId="77777777" w:rsidR="00EB676A" w:rsidRPr="001E6C5A" w:rsidRDefault="00EB676A" w:rsidP="00BC3F8D">
            <w:pPr>
              <w:pStyle w:val="TAL"/>
            </w:pPr>
          </w:p>
        </w:tc>
      </w:tr>
    </w:tbl>
    <w:p w14:paraId="1E057CA4" w14:textId="77777777" w:rsidR="00EB676A" w:rsidRPr="001E6C5A" w:rsidRDefault="00EB676A" w:rsidP="00EB676A"/>
    <w:p w14:paraId="538B6A5B" w14:textId="77777777" w:rsidR="00EB676A" w:rsidRPr="001E6C5A" w:rsidRDefault="00EB676A" w:rsidP="00EB676A">
      <w:pPr>
        <w:keepNext/>
        <w:keepLines/>
        <w:spacing w:before="60"/>
        <w:jc w:val="center"/>
        <w:rPr>
          <w:rFonts w:ascii="Arial" w:hAnsi="Arial"/>
          <w:b/>
        </w:rPr>
      </w:pPr>
      <w:r w:rsidRPr="001E6C5A">
        <w:rPr>
          <w:rFonts w:ascii="Arial" w:hAnsi="Arial"/>
          <w:b/>
        </w:rPr>
        <w:t>Table 6.2.4.3.3-4: SDP Message</w:t>
      </w:r>
      <w:r w:rsidRPr="001E6C5A">
        <w:rPr>
          <w:rFonts w:ascii="Arial" w:hAnsi="Arial"/>
          <w:b/>
          <w:lang w:eastAsia="ko-KR"/>
        </w:rPr>
        <w:t xml:space="preserve"> in SIP 200 (OK)</w:t>
      </w:r>
      <w:r w:rsidRPr="001E6C5A">
        <w:rPr>
          <w:rFonts w:ascii="Arial" w:hAnsi="Arial"/>
          <w:b/>
        </w:rPr>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86BCD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C098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w:t>
            </w:r>
            <w:r>
              <w:rPr>
                <w:rFonts w:ascii="Arial" w:hAnsi="Arial"/>
                <w:sz w:val="18"/>
              </w:rPr>
              <w:t xml:space="preserve"> </w:t>
            </w:r>
            <w:r w:rsidRPr="00292B57">
              <w:rPr>
                <w:rFonts w:ascii="Arial" w:hAnsi="Arial"/>
                <w:sz w:val="18"/>
              </w:rPr>
              <w:t>SDP_ANSWER</w:t>
            </w:r>
            <w:r w:rsidRPr="001E6C5A">
              <w:rPr>
                <w:rFonts w:ascii="Arial" w:hAnsi="Arial"/>
                <w:sz w:val="18"/>
              </w:rPr>
              <w:t xml:space="preserve">, </w:t>
            </w:r>
            <w:r w:rsidRPr="001E6C5A">
              <w:rPr>
                <w:rFonts w:ascii="Arial" w:eastAsia="SimSun" w:hAnsi="Arial"/>
                <w:sz w:val="18"/>
              </w:rPr>
              <w:t>WITHOUT_FLOORCONTROL</w:t>
            </w:r>
          </w:p>
        </w:tc>
      </w:tr>
    </w:tbl>
    <w:p w14:paraId="6F0839EE" w14:textId="77777777" w:rsidR="00EB676A" w:rsidRPr="001E6C5A" w:rsidRDefault="00EB676A" w:rsidP="00EB676A"/>
    <w:p w14:paraId="29A362F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6.2.4.3.3-5: </w:t>
      </w:r>
      <w:r w:rsidRPr="001E6C5A">
        <w:rPr>
          <w:rFonts w:ascii="Arial" w:hAnsi="Arial"/>
          <w:b/>
          <w:lang w:eastAsia="ko-KR"/>
        </w:rPr>
        <w:t>Void</w:t>
      </w:r>
    </w:p>
    <w:p w14:paraId="7C1848D0" w14:textId="77777777" w:rsidR="00EB676A" w:rsidRDefault="00EB676A" w:rsidP="00EB676A">
      <w:pPr>
        <w:pStyle w:val="TH"/>
      </w:pPr>
      <w:r>
        <w:t xml:space="preserve">Table </w:t>
      </w:r>
      <w:r w:rsidRPr="000B6E55">
        <w:t>6.2.4.3.3-6</w:t>
      </w:r>
      <w:r>
        <w:t xml:space="preserve">: </w:t>
      </w:r>
      <w:r>
        <w:rPr>
          <w:lang w:eastAsia="ko-KR"/>
        </w:rPr>
        <w:t xml:space="preserve">MCPTT-Info in </w:t>
      </w:r>
      <w:r w:rsidRPr="00812112">
        <w:rPr>
          <w:lang w:eastAsia="ko-KR"/>
        </w:rPr>
        <w:t xml:space="preserve">SIP 200 (OK) </w:t>
      </w:r>
      <w:r>
        <w:t xml:space="preserve">(Table </w:t>
      </w:r>
      <w:r w:rsidRPr="000B6E55">
        <w:t>6.2.4.3.3-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99D1CE3"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AAE3E69" w14:textId="77777777" w:rsidR="00EB676A" w:rsidRDefault="00EB676A" w:rsidP="00BC3F8D">
            <w:pPr>
              <w:pStyle w:val="TAL"/>
            </w:pPr>
            <w:r>
              <w:t xml:space="preserve">Derivation Path: TS 36.579-1 [2], Table 5.5.3.2.1-1, condition </w:t>
            </w:r>
            <w:r w:rsidRPr="00D26A65">
              <w:t>INVITE-RSP</w:t>
            </w:r>
          </w:p>
        </w:tc>
      </w:tr>
    </w:tbl>
    <w:p w14:paraId="3B69E2AB" w14:textId="77777777" w:rsidR="00EB676A" w:rsidRPr="001E6C5A" w:rsidRDefault="00EB676A" w:rsidP="00EB676A"/>
    <w:p w14:paraId="6829886B" w14:textId="77777777" w:rsidR="00EB676A" w:rsidRPr="001E6C5A" w:rsidRDefault="00EB676A" w:rsidP="00EB676A">
      <w:pPr>
        <w:keepNext/>
        <w:keepLines/>
        <w:spacing w:before="120"/>
        <w:ind w:left="1134" w:hanging="1134"/>
        <w:outlineLvl w:val="2"/>
        <w:rPr>
          <w:rFonts w:ascii="Arial" w:hAnsi="Arial"/>
          <w:sz w:val="28"/>
        </w:rPr>
      </w:pPr>
      <w:bookmarkStart w:id="298" w:name="_Toc21006038"/>
      <w:bookmarkStart w:id="299" w:name="_Toc36037711"/>
      <w:bookmarkStart w:id="300" w:name="_Toc43837564"/>
      <w:bookmarkStart w:id="301" w:name="_Toc60995676"/>
      <w:bookmarkStart w:id="302" w:name="_Toc69159804"/>
      <w:bookmarkStart w:id="303" w:name="_Toc76583158"/>
      <w:bookmarkStart w:id="304" w:name="_Toc83808710"/>
      <w:bookmarkStart w:id="305" w:name="_Toc91233539"/>
      <w:bookmarkStart w:id="306" w:name="_Toc100349018"/>
      <w:bookmarkStart w:id="307" w:name="_Toc106787174"/>
      <w:r w:rsidRPr="001E6C5A">
        <w:rPr>
          <w:rFonts w:ascii="Arial" w:hAnsi="Arial"/>
          <w:sz w:val="28"/>
        </w:rPr>
        <w:t>6.2.5</w:t>
      </w:r>
      <w:r w:rsidRPr="001E6C5A">
        <w:rPr>
          <w:rFonts w:ascii="Arial" w:hAnsi="Arial"/>
          <w:sz w:val="28"/>
        </w:rPr>
        <w:tab/>
        <w:t>On-network / Private Call / Emergency Private Call / On-demand / Automatic Commencement Mode / Force of automatic commencement mode / Without Floor Control / Client Originated (CO)</w:t>
      </w:r>
      <w:bookmarkEnd w:id="298"/>
      <w:bookmarkEnd w:id="299"/>
      <w:bookmarkEnd w:id="300"/>
      <w:bookmarkEnd w:id="301"/>
      <w:bookmarkEnd w:id="302"/>
      <w:bookmarkEnd w:id="303"/>
      <w:bookmarkEnd w:id="304"/>
      <w:bookmarkEnd w:id="305"/>
      <w:bookmarkEnd w:id="306"/>
      <w:bookmarkEnd w:id="307"/>
    </w:p>
    <w:p w14:paraId="1C6369F5" w14:textId="77777777" w:rsidR="00EB676A" w:rsidRPr="001E6C5A" w:rsidRDefault="00EB676A" w:rsidP="00EB676A">
      <w:pPr>
        <w:keepNext/>
        <w:keepLines/>
        <w:spacing w:before="120"/>
        <w:ind w:left="1985" w:hanging="1985"/>
        <w:rPr>
          <w:rFonts w:ascii="Arial" w:hAnsi="Arial"/>
        </w:rPr>
      </w:pPr>
      <w:r w:rsidRPr="001E6C5A">
        <w:rPr>
          <w:rFonts w:ascii="Arial" w:hAnsi="Arial"/>
        </w:rPr>
        <w:t>6.2.5.1</w:t>
      </w:r>
      <w:r w:rsidRPr="001E6C5A">
        <w:rPr>
          <w:rFonts w:ascii="Arial" w:hAnsi="Arial"/>
        </w:rPr>
        <w:tab/>
        <w:t>Test Purpose (TP)</w:t>
      </w:r>
    </w:p>
    <w:p w14:paraId="2CE4A3DD"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A6F10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authorised for MCPTT Service including authorization to initiate and cancel emergency calls }</w:t>
      </w:r>
    </w:p>
    <w:p w14:paraId="71CC85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E3258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emergency call, on-demand, automatic commencement mode, Force of automatic commencement mode without floor control }</w:t>
      </w:r>
    </w:p>
    <w:p w14:paraId="7C6CC37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requests Private Emergency Call establishment without floor control by sending a SIP INVITE message including a Priv-Answer-Mode header field with the value "Auto"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w:t>
      </w:r>
    </w:p>
    <w:p w14:paraId="7394346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7AC256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246265"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08DFA5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Emergency Private Call }</w:t>
      </w:r>
    </w:p>
    <w:p w14:paraId="06DAB75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FB875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terminate the ongoing MCPTT emergency private call }</w:t>
      </w:r>
    </w:p>
    <w:p w14:paraId="328FC49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leaves the MCPTT session }</w:t>
      </w:r>
    </w:p>
    <w:p w14:paraId="5076562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6D433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09A43" w14:textId="77777777" w:rsidR="00EB676A" w:rsidRPr="001E6C5A" w:rsidRDefault="00EB676A" w:rsidP="00EB676A">
      <w:pPr>
        <w:keepNext/>
        <w:keepLines/>
        <w:spacing w:before="120"/>
        <w:ind w:left="1985" w:hanging="1985"/>
        <w:rPr>
          <w:rFonts w:ascii="Arial" w:hAnsi="Arial"/>
        </w:rPr>
      </w:pPr>
      <w:r w:rsidRPr="001E6C5A">
        <w:rPr>
          <w:rFonts w:ascii="Arial" w:hAnsi="Arial"/>
        </w:rPr>
        <w:t>6.2.5.2</w:t>
      </w:r>
      <w:r w:rsidRPr="001E6C5A">
        <w:rPr>
          <w:rFonts w:ascii="Arial" w:hAnsi="Arial"/>
        </w:rPr>
        <w:tab/>
        <w:t>Conformance requirements</w:t>
      </w:r>
    </w:p>
    <w:p w14:paraId="78EAEA42" w14:textId="77777777" w:rsidR="00EB676A" w:rsidRPr="001E6C5A" w:rsidRDefault="00EB676A" w:rsidP="00EB676A">
      <w:r w:rsidRPr="001E6C5A">
        <w:t xml:space="preserve">References: The conformance requirements covered in the present TC are specified in: TS 24.379 clauses 6.2.1, 6.2.5.1, 6.2.8.3.2, 6.2.8.3.3, 6.2.8.3.4, 6.2.8.3.6, 11.1.1.2.1.1, 11.1.2.2, </w:t>
      </w:r>
      <w:r w:rsidRPr="001E6C5A">
        <w:rPr>
          <w:lang w:eastAsia="ko-KR"/>
        </w:rPr>
        <w:t>11.1.3.1.1.1</w:t>
      </w:r>
      <w:r w:rsidRPr="001E6C5A">
        <w:t>. Unless otherwise stated these are Rel-13 requirements.</w:t>
      </w:r>
    </w:p>
    <w:p w14:paraId="6729D1CC" w14:textId="77777777" w:rsidR="00EB676A" w:rsidRPr="001E6C5A" w:rsidRDefault="00EB676A" w:rsidP="00EB676A">
      <w:r w:rsidRPr="001E6C5A">
        <w:t>[TS 24.379, clause 6.2.1]</w:t>
      </w:r>
    </w:p>
    <w:p w14:paraId="4A6267A2"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3C2E9A9A" w14:textId="77777777" w:rsidR="00EB676A" w:rsidRPr="001E6C5A" w:rsidRDefault="00EB676A" w:rsidP="00EB676A">
      <w:r w:rsidRPr="001E6C5A">
        <w:t>When composing an SDP offer according to 3GPP TS 24.229 [4] the MCPTT client:</w:t>
      </w:r>
    </w:p>
    <w:p w14:paraId="62EDDD3C"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5A4D3816"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5F6D9668"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0A2FFBA3" w14:textId="77777777" w:rsidR="00EB676A" w:rsidRPr="001E6C5A" w:rsidRDefault="00EB676A" w:rsidP="00EB676A">
      <w:pPr>
        <w:ind w:left="851" w:hanging="284"/>
      </w:pPr>
      <w:r w:rsidRPr="001E6C5A">
        <w:t>a)</w:t>
      </w:r>
      <w:r w:rsidRPr="001E6C5A">
        <w:tab/>
        <w:t>the port number for the media stream selected; and</w:t>
      </w:r>
    </w:p>
    <w:p w14:paraId="6DD5463F"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29F4DB45" w14:textId="77777777" w:rsidR="00EB676A" w:rsidRPr="001E6C5A" w:rsidRDefault="00EB676A" w:rsidP="00EB676A">
      <w:pPr>
        <w:ind w:left="1135" w:hanging="284"/>
      </w:pPr>
      <w:r w:rsidRPr="001E6C5A">
        <w:t>...</w:t>
      </w:r>
    </w:p>
    <w:p w14:paraId="318CADA0"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7CED9881"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420094B5" w14:textId="77777777" w:rsidR="00EB676A" w:rsidRPr="001E6C5A" w:rsidRDefault="00EB676A" w:rsidP="00EB676A">
      <w:r w:rsidRPr="001E6C5A">
        <w:t>[TS 24.379, clause 6.2.5.1]</w:t>
      </w:r>
    </w:p>
    <w:p w14:paraId="2B55C9BC"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1528ECF1"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5E16A381"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258B706B"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71648991" w14:textId="77777777" w:rsidR="00EB676A" w:rsidRPr="001E6C5A" w:rsidRDefault="00EB676A" w:rsidP="00EB676A">
      <w:pPr>
        <w:ind w:left="568" w:hanging="284"/>
      </w:pPr>
      <w:r w:rsidRPr="001E6C5A">
        <w:rPr>
          <w:lang w:eastAsia="ko-KR"/>
        </w:rPr>
        <w:t>4)</w:t>
      </w:r>
      <w:r w:rsidRPr="001E6C5A">
        <w:rPr>
          <w:lang w:eastAsia="ko-KR"/>
        </w:rPr>
        <w:tab/>
        <w:t>shall send a SIP BYE request towards MCPTT server according to 3GPP TS 24.229 [4].</w:t>
      </w:r>
    </w:p>
    <w:p w14:paraId="38FE7191"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1457A51D" w14:textId="77777777" w:rsidR="00EB676A" w:rsidRPr="001E6C5A" w:rsidRDefault="00EB676A" w:rsidP="00EB676A">
      <w:r w:rsidRPr="001E6C5A">
        <w:t>[TS 24.379, clause 6.2.8.3.2]</w:t>
      </w:r>
    </w:p>
    <w:p w14:paraId="0166106C" w14:textId="77777777" w:rsidR="00EB676A" w:rsidRPr="001E6C5A" w:rsidRDefault="00EB676A" w:rsidP="00EB676A">
      <w:r w:rsidRPr="001E6C5A">
        <w:t>When the MCPTT emergency private call state is set to "MEPC 1: emergency-pc-capable" and this is an authorised request for an MCPTT emergency private call as determined by the procedures of subclause 6.2.8.3.1.1, the MCPTT client:</w:t>
      </w:r>
    </w:p>
    <w:p w14:paraId="4390AC44" w14:textId="77777777" w:rsidR="00EB676A" w:rsidRPr="001E6C5A" w:rsidRDefault="00EB676A" w:rsidP="00EB676A">
      <w:pPr>
        <w:ind w:left="568" w:hanging="284"/>
      </w:pPr>
      <w:r w:rsidRPr="001E6C5A">
        <w:t>1)</w:t>
      </w:r>
      <w:r w:rsidRPr="001E6C5A">
        <w:tab/>
        <w:t>shall set the MCPTT emergency state if not already set;</w:t>
      </w:r>
    </w:p>
    <w:p w14:paraId="202D8CEA" w14:textId="77777777" w:rsidR="00EB676A" w:rsidRPr="001E6C5A" w:rsidRDefault="00EB676A" w:rsidP="00EB676A">
      <w:pPr>
        <w:ind w:left="568" w:hanging="284"/>
      </w:pPr>
      <w:r w:rsidRPr="001E6C5A">
        <w:t>2)</w:t>
      </w:r>
      <w:r w:rsidRPr="001E6C5A">
        <w:tab/>
        <w:t>shall include in the application/vnd.3gpp.mcptt-info+xml MIME body in the SIP request an &lt;emergency-</w:t>
      </w:r>
      <w:proofErr w:type="spellStart"/>
      <w:r w:rsidRPr="001E6C5A">
        <w:t>ind</w:t>
      </w:r>
      <w:proofErr w:type="spellEnd"/>
      <w:r w:rsidRPr="001E6C5A">
        <w:t>&gt; element set to "true" and set the MCPTT emergency private call state to "MEPC 2: emergency-pc-requested";</w:t>
      </w:r>
    </w:p>
    <w:p w14:paraId="0E83B4A5" w14:textId="77777777" w:rsidR="00EB676A" w:rsidRPr="001E6C5A" w:rsidRDefault="00EB676A" w:rsidP="00EB676A">
      <w:pPr>
        <w:ind w:left="568" w:hanging="284"/>
      </w:pPr>
      <w:r w:rsidRPr="001E6C5A">
        <w:t>3)</w:t>
      </w:r>
      <w:r w:rsidRPr="001E6C5A">
        <w:tab/>
        <w:t>if the MCPTT user has also requested an MCPTT emergency alert to be sent and this is an authorised request for MCPTT emergency alert as determined by the procedures of subclause 6.2.8.3.1.3, shall:</w:t>
      </w:r>
    </w:p>
    <w:p w14:paraId="6DB5C3ED" w14:textId="77777777" w:rsidR="00EB676A" w:rsidRPr="001E6C5A" w:rsidRDefault="00EB676A" w:rsidP="00EB676A">
      <w:pPr>
        <w:ind w:left="851" w:hanging="284"/>
      </w:pPr>
      <w:r w:rsidRPr="001E6C5A">
        <w:t>a)</w:t>
      </w:r>
      <w:r w:rsidRPr="001E6C5A">
        <w:tab/>
        <w:t>include in the application/vnd.3gpp.mcptt-info+xml MIME body the &lt;alert-</w:t>
      </w:r>
      <w:proofErr w:type="spellStart"/>
      <w:r w:rsidRPr="001E6C5A">
        <w:t>ind</w:t>
      </w:r>
      <w:proofErr w:type="spellEnd"/>
      <w:r w:rsidRPr="001E6C5A">
        <w:t>&gt; element set to "true" and set the MCPTT private emergency alert state to "MPEA 2: emergency-alert-confirm-pending"; and</w:t>
      </w:r>
    </w:p>
    <w:p w14:paraId="712A5ED2" w14:textId="77777777" w:rsidR="00EB676A" w:rsidRPr="001E6C5A" w:rsidRDefault="00EB676A" w:rsidP="00EB676A">
      <w:pPr>
        <w:ind w:left="851" w:hanging="284"/>
      </w:pPr>
      <w:r w:rsidRPr="001E6C5A">
        <w:t>b)</w:t>
      </w:r>
      <w:r w:rsidRPr="001E6C5A">
        <w:tab/>
        <w:t>include in the SIP request the specific location information for MCPTT emergency alert as specified in subclause 6.2.9.1;</w:t>
      </w:r>
    </w:p>
    <w:p w14:paraId="018484B8" w14:textId="77777777" w:rsidR="00EB676A" w:rsidRPr="001E6C5A" w:rsidRDefault="00EB676A" w:rsidP="00EB676A">
      <w:pPr>
        <w:ind w:left="568" w:hanging="284"/>
      </w:pPr>
      <w:r w:rsidRPr="001E6C5A">
        <w:t>4)</w:t>
      </w:r>
      <w:r w:rsidRPr="001E6C5A">
        <w:tab/>
        <w:t>if the MCPTT user has not requested an MCPTT emergency alert to be sent, shall set the &lt;alert-</w:t>
      </w:r>
      <w:proofErr w:type="spellStart"/>
      <w:r w:rsidRPr="001E6C5A">
        <w:t>ind</w:t>
      </w:r>
      <w:proofErr w:type="spellEnd"/>
      <w:r w:rsidRPr="001E6C5A">
        <w:t>&gt; element of the application/vnd.3gpp.mcptt-info+xml MIME body to "false"; and</w:t>
      </w:r>
    </w:p>
    <w:p w14:paraId="53E44602" w14:textId="77777777" w:rsidR="00EB676A" w:rsidRPr="001E6C5A" w:rsidRDefault="00EB676A" w:rsidP="00EB676A">
      <w:pPr>
        <w:ind w:left="568" w:hanging="284"/>
      </w:pPr>
      <w:r w:rsidRPr="001E6C5A">
        <w:t>5)</w:t>
      </w:r>
      <w:r w:rsidRPr="001E6C5A">
        <w:tab/>
        <w:t>if the MCPTT emergency private priority state of this private call is set to a value other than "MEPP 2: in-progress" shall set the MCPTT emergency private priority state to "MEPP 4: confirm-pending".</w:t>
      </w:r>
    </w:p>
    <w:p w14:paraId="775E9949" w14:textId="77777777" w:rsidR="00EB676A" w:rsidRPr="001E6C5A" w:rsidRDefault="00EB676A" w:rsidP="00EB676A">
      <w:r w:rsidRPr="001E6C5A">
        <w:t>[TS 24.379, clause 6.2.8.3.3]</w:t>
      </w:r>
    </w:p>
    <w:p w14:paraId="032B73AB" w14:textId="77777777" w:rsidR="00EB676A" w:rsidRPr="001E6C5A" w:rsidRDefault="00EB676A" w:rsidP="00EB676A">
      <w:r w:rsidRPr="001E6C5A">
        <w:t>If the MCPTT emergency private call state is set to either "MEPC 2: emergency-pc-requested" or "MEPC 3: emergency-pc-granted" and this is an authorised request for an MCPTT emergency private call as determined by the procedures of subclause 6.2.8.3.1.1, or the MCPTT emergency private priority state of the call is set to "MEPP 2: in-progress", the MCPTT client shall include in the SIP request a Resource-Priority header field populated with the values for an MCPTT emergency private call as specified in subclause 6.2.8.1.15.</w:t>
      </w:r>
    </w:p>
    <w:p w14:paraId="35011B32" w14:textId="77777777" w:rsidR="00EB676A" w:rsidRPr="001E6C5A" w:rsidRDefault="00EB676A" w:rsidP="00EB676A">
      <w:pPr>
        <w:keepLines/>
        <w:ind w:left="1135" w:hanging="851"/>
      </w:pPr>
      <w:r w:rsidRPr="001E6C5A">
        <w:t>NOTE:</w:t>
      </w:r>
      <w:r w:rsidRPr="001E6C5A">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067D303A" w14:textId="77777777" w:rsidR="00EB676A" w:rsidRPr="001E6C5A" w:rsidRDefault="00EB676A" w:rsidP="00EB676A">
      <w:r w:rsidRPr="001E6C5A">
        <w:t>[TS 24.379, clause 6.2.8.3.4]</w:t>
      </w:r>
    </w:p>
    <w:p w14:paraId="0BAFCA22" w14:textId="77777777" w:rsidR="00EB676A" w:rsidRPr="001E6C5A" w:rsidRDefault="00EB676A" w:rsidP="00EB676A">
      <w:pPr>
        <w:rPr>
          <w:rFonts w:eastAsia="SimSun"/>
        </w:rPr>
      </w:pPr>
      <w:r w:rsidRPr="001E6C5A">
        <w:rPr>
          <w:rFonts w:eastAsia="SimSun"/>
        </w:rPr>
        <w:t xml:space="preserve">On receiving a SIP 2xx response to a SIP request for an MCPTT emergency private call and </w:t>
      </w:r>
      <w:r w:rsidRPr="001E6C5A">
        <w:t>if the MCPTT emergency private call state is set to "MEPC 2: emergency-pc-requested" or "MEPC 3: emergency-pc-granted"</w:t>
      </w:r>
      <w:r w:rsidRPr="001E6C5A">
        <w:rPr>
          <w:rFonts w:eastAsia="SimSun"/>
        </w:rPr>
        <w:t>, the MCPTT client:</w:t>
      </w:r>
    </w:p>
    <w:p w14:paraId="71EA4281" w14:textId="77777777" w:rsidR="00EB676A" w:rsidRPr="001E6C5A" w:rsidRDefault="00EB676A" w:rsidP="00EB676A">
      <w:pPr>
        <w:ind w:left="568" w:hanging="284"/>
      </w:pPr>
      <w:r w:rsidRPr="001E6C5A">
        <w:t>1)</w:t>
      </w:r>
      <w:r w:rsidRPr="001E6C5A">
        <w:tab/>
        <w:t>shall set the MCPTT emergency private priority state of the call to "MEPP 2: in-progress" if it was not already set;</w:t>
      </w:r>
    </w:p>
    <w:p w14:paraId="43064BFE" w14:textId="77777777" w:rsidR="00EB676A" w:rsidRPr="001E6C5A" w:rsidRDefault="00EB676A" w:rsidP="00EB676A">
      <w:pPr>
        <w:ind w:left="568" w:hanging="284"/>
      </w:pPr>
      <w:r w:rsidRPr="001E6C5A">
        <w:t>2)</w:t>
      </w:r>
      <w:r w:rsidRPr="001E6C5A">
        <w:tab/>
        <w:t>shall set the MCPTT emergency private call state to "MEPC 3: emergency-pc-granted"; and</w:t>
      </w:r>
    </w:p>
    <w:p w14:paraId="639E364C" w14:textId="77777777" w:rsidR="00EB676A" w:rsidRPr="001E6C5A" w:rsidRDefault="00EB676A" w:rsidP="00EB676A">
      <w:r w:rsidRPr="001E6C5A">
        <w:t>[TS 24.379, clause 6.2.8.3.6]</w:t>
      </w:r>
    </w:p>
    <w:p w14:paraId="4795F872" w14:textId="77777777" w:rsidR="00EB676A" w:rsidRPr="001E6C5A" w:rsidRDefault="00EB676A" w:rsidP="00EB676A">
      <w:r w:rsidRPr="001E6C5A">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5F690A66" w14:textId="77777777" w:rsidR="00EB676A" w:rsidRPr="001E6C5A" w:rsidRDefault="00EB676A" w:rsidP="00EB676A">
      <w:pPr>
        <w:keepLines/>
        <w:ind w:left="1135" w:hanging="851"/>
      </w:pPr>
      <w:r w:rsidRPr="001E6C5A">
        <w:t>NOTE 1:</w:t>
      </w:r>
      <w:r w:rsidRPr="001E6C5A">
        <w:tab/>
        <w:t>This procedure assumes that the MCPTT client in the calling procedure has verified that the MCPTT user has made an authorised request for cancelling MCPTT the in-progress emergency private call state of the call.</w:t>
      </w:r>
    </w:p>
    <w:p w14:paraId="5BC0D4DA" w14:textId="77777777" w:rsidR="00EB676A" w:rsidRPr="001E6C5A" w:rsidRDefault="00EB676A" w:rsidP="00EB676A">
      <w:r w:rsidRPr="001E6C5A">
        <w:t>The MCPTT client:</w:t>
      </w:r>
    </w:p>
    <w:p w14:paraId="0FB29B52" w14:textId="77777777" w:rsidR="00EB676A" w:rsidRPr="001E6C5A" w:rsidRDefault="00EB676A" w:rsidP="00EB676A">
      <w:pPr>
        <w:ind w:left="568" w:hanging="284"/>
      </w:pPr>
      <w:r w:rsidRPr="001E6C5A">
        <w:t>1)</w:t>
      </w:r>
      <w:r w:rsidRPr="001E6C5A">
        <w:tab/>
        <w:t>shall include in the SIP re-INVITE request an application/vnd.3gpp.mcptt-info+xml MIME body as defined in clause F.1 with the &lt;emergency-</w:t>
      </w:r>
      <w:proofErr w:type="spellStart"/>
      <w:r w:rsidRPr="001E6C5A">
        <w:t>ind</w:t>
      </w:r>
      <w:proofErr w:type="spellEnd"/>
      <w:r w:rsidRPr="001E6C5A">
        <w:t>&gt; element set to "false";</w:t>
      </w:r>
    </w:p>
    <w:p w14:paraId="51FD5063" w14:textId="77777777" w:rsidR="00EB676A" w:rsidRPr="001E6C5A" w:rsidRDefault="00EB676A" w:rsidP="00EB676A">
      <w:pPr>
        <w:ind w:left="568" w:hanging="284"/>
      </w:pPr>
      <w:r w:rsidRPr="001E6C5A">
        <w:t>2)</w:t>
      </w:r>
      <w:r w:rsidRPr="001E6C5A">
        <w:tab/>
        <w:t>shall clear the MCPTT emergency state; and</w:t>
      </w:r>
    </w:p>
    <w:p w14:paraId="7E01B742" w14:textId="77777777" w:rsidR="00EB676A" w:rsidRPr="001E6C5A" w:rsidRDefault="00EB676A" w:rsidP="00EB676A">
      <w:pPr>
        <w:ind w:left="568" w:hanging="284"/>
      </w:pPr>
      <w:r w:rsidRPr="001E6C5A">
        <w:t>3)</w:t>
      </w:r>
      <w:r w:rsidRPr="001E6C5A">
        <w:tab/>
        <w:t>shall set MCPTT emergency private priority state of the MCPTT emergency private call to "MEPP 3: cancel-pending".</w:t>
      </w:r>
    </w:p>
    <w:p w14:paraId="22E06241" w14:textId="77777777" w:rsidR="00EB676A" w:rsidRPr="001E6C5A" w:rsidRDefault="00EB676A" w:rsidP="00EB676A">
      <w:pPr>
        <w:keepLines/>
        <w:ind w:left="1135" w:hanging="851"/>
      </w:pPr>
      <w:r w:rsidRPr="001E6C5A">
        <w:t>NOTE 2:</w:t>
      </w:r>
      <w:r w:rsidRPr="001E6C5A">
        <w:tab/>
        <w:t>This is the case of an MCPTT user who has initiated an MCPTT emergency private call and wants to cancel it.</w:t>
      </w:r>
    </w:p>
    <w:p w14:paraId="15261415" w14:textId="77777777" w:rsidR="00EB676A" w:rsidRPr="001E6C5A" w:rsidRDefault="00EB676A" w:rsidP="00EB676A">
      <w:r w:rsidRPr="001E6C5A">
        <w:t>[TS 24.379, clause 11.1.1.2.1.1]</w:t>
      </w:r>
    </w:p>
    <w:p w14:paraId="70DD3381"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710DDFCF" w14:textId="77777777" w:rsidR="00EB676A" w:rsidRPr="001E6C5A" w:rsidRDefault="00EB676A" w:rsidP="00EB676A">
      <w:pPr>
        <w:rPr>
          <w:lang w:eastAsia="ko-KR"/>
        </w:rPr>
      </w:pPr>
      <w:r w:rsidRPr="001E6C5A">
        <w:rPr>
          <w:lang w:eastAsia="ko-KR"/>
        </w:rPr>
        <w:t>The MCPTT client:</w:t>
      </w:r>
    </w:p>
    <w:p w14:paraId="3C500375"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64A171B3"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user has requested the origination of an MCPTT emergency private call or is originating an MCPTT private call and the MCPTT emergency state is already set, the MCPTT client:</w:t>
      </w:r>
    </w:p>
    <w:p w14:paraId="2093C3D6" w14:textId="77777777" w:rsidR="00EB676A" w:rsidRPr="001E6C5A" w:rsidRDefault="00EB676A" w:rsidP="00EB676A">
      <w:pPr>
        <w:ind w:left="851" w:hanging="284"/>
        <w:rPr>
          <w:lang w:eastAsia="ko-KR"/>
        </w:rPr>
      </w:pPr>
      <w:r w:rsidRPr="001E6C5A">
        <w:rPr>
          <w:lang w:eastAsia="ko-KR"/>
        </w:rPr>
        <w:t>a)</w:t>
      </w:r>
      <w:r w:rsidRPr="001E6C5A">
        <w:rPr>
          <w:lang w:eastAsia="ko-KR"/>
        </w:rPr>
        <w:tab/>
        <w:t>shall, if this is an authorised request for an MCPTT emergency private call as determined by the procedures of subclause 6.2.8.3.1.1, comply with the procedures in subclause 6.2.8.3.2; and</w:t>
      </w:r>
    </w:p>
    <w:p w14:paraId="5FCC9A1E" w14:textId="77777777" w:rsidR="00EB676A" w:rsidRPr="001E6C5A" w:rsidRDefault="00EB676A" w:rsidP="00EB676A">
      <w:pPr>
        <w:ind w:left="851" w:hanging="284"/>
      </w:pPr>
      <w:r w:rsidRPr="001E6C5A">
        <w:t>b)</w:t>
      </w:r>
      <w:r w:rsidRPr="001E6C5A">
        <w:tab/>
        <w:t>should, if this is an unauthorised request for an MCPTT emergency private call as determined in step a) above, indicate to the MCPTT user that they are not authorised to initiate an MCPTT emergency private call;</w:t>
      </w:r>
    </w:p>
    <w:p w14:paraId="474165A3"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32E4F7E8"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15074305"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52A2D215"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4B626378"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188EC564"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38375C27"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3ED7214E"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5E257EB5"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5F7AC9A2"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04962A91"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0FEBA092"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5D7BB4BD" w14:textId="77777777" w:rsidR="00EB676A" w:rsidRPr="001E6C5A" w:rsidRDefault="00EB676A" w:rsidP="00EB676A">
      <w:pPr>
        <w:ind w:left="851" w:hanging="284"/>
        <w:rPr>
          <w:lang w:eastAsia="ko-KR"/>
        </w:rPr>
      </w:pPr>
      <w:r w:rsidRPr="001E6C5A">
        <w:rPr>
          <w:lang w:eastAsia="ko-KR"/>
        </w:rPr>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6DD19D3C"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1D89FA3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514FD2C9" w14:textId="77777777" w:rsidR="00EB676A" w:rsidRPr="001E6C5A" w:rsidRDefault="00EB676A" w:rsidP="00EB676A">
      <w:pPr>
        <w:ind w:left="568" w:hanging="284"/>
        <w:rPr>
          <w:lang w:eastAsia="ko-KR"/>
        </w:rPr>
      </w:pPr>
      <w:r w:rsidRPr="001E6C5A">
        <w:rPr>
          <w:lang w:eastAsia="ko-KR"/>
        </w:rPr>
        <w:t>...</w:t>
      </w:r>
    </w:p>
    <w:p w14:paraId="7E565091" w14:textId="77777777" w:rsidR="00EB676A" w:rsidRPr="001E6C5A" w:rsidRDefault="00EB676A" w:rsidP="00EB676A">
      <w:pPr>
        <w:ind w:left="568" w:hanging="284"/>
        <w:rPr>
          <w:lang w:eastAsia="ko-KR"/>
        </w:rPr>
      </w:pPr>
      <w:r w:rsidRPr="001E6C5A">
        <w:rPr>
          <w:lang w:eastAsia="ko-KR"/>
        </w:rPr>
        <w:t>12)</w:t>
      </w:r>
      <w:r w:rsidRPr="001E6C5A">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505DCBED" w14:textId="77777777" w:rsidR="00EB676A" w:rsidRPr="001E6C5A" w:rsidRDefault="00EB676A" w:rsidP="00EB676A">
      <w:pPr>
        <w:ind w:left="851" w:hanging="284"/>
        <w:rPr>
          <w:lang w:eastAsia="ko-KR"/>
        </w:rPr>
      </w:pPr>
      <w:r w:rsidRPr="001E6C5A">
        <w:rPr>
          <w:lang w:eastAsia="ko-KR"/>
        </w:rPr>
        <w:t>...</w:t>
      </w:r>
    </w:p>
    <w:p w14:paraId="396529AD"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78FC9EDF" w14:textId="77777777" w:rsidR="00EB676A" w:rsidRPr="001E6C5A" w:rsidRDefault="00EB676A" w:rsidP="00EB676A">
      <w:pPr>
        <w:ind w:left="568" w:hanging="284"/>
        <w:rPr>
          <w:lang w:eastAsia="ko-KR"/>
        </w:rPr>
      </w:pPr>
      <w:r w:rsidRPr="001E6C5A">
        <w:rPr>
          <w:lang w:eastAsia="ko-KR"/>
        </w:rPr>
        <w:t>15)</w:t>
      </w:r>
      <w:r w:rsidRPr="001E6C5A">
        <w:rPr>
          <w:lang w:eastAsia="ko-KR"/>
        </w:rPr>
        <w:tab/>
        <w:t>if the MCPTT emergency private call state is set to either "MEPC 2: emergency-pc-requested" or "MEPC 3: emergency-pc-granted" or the MCPTT emergency private priority state for this private call is set to "MEPP 2: in-progress", the MCPTT client shall comply with the procedures in subclause 6.2.8.3.3; and</w:t>
      </w:r>
    </w:p>
    <w:p w14:paraId="0E67C6BA"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3E3F8ED5"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2757633D"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E86D72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75F9C624"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0A334965"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emergency private call state is set to "MEPC 2: emergency-pc-requested" or "MEPC 3: emergency-pc-granted", shall perform the actions specified in subclause 6.2.8.3.4; and</w:t>
      </w:r>
    </w:p>
    <w:p w14:paraId="6C9353F9" w14:textId="77777777" w:rsidR="00EB676A" w:rsidRPr="001E6C5A" w:rsidRDefault="00EB676A" w:rsidP="00EB676A">
      <w:pPr>
        <w:ind w:left="568" w:hanging="284"/>
        <w:rPr>
          <w:lang w:eastAsia="ko-KR"/>
        </w:rPr>
      </w:pPr>
      <w:r w:rsidRPr="001E6C5A">
        <w:t>3)</w:t>
      </w:r>
      <w:r w:rsidRPr="001E6C5A">
        <w:tab/>
        <w:t>shall notify the user that the call has been successfully established</w:t>
      </w:r>
      <w:r w:rsidRPr="001E6C5A">
        <w:rPr>
          <w:lang w:eastAsia="ko-KR"/>
        </w:rPr>
        <w:t>.</w:t>
      </w:r>
    </w:p>
    <w:p w14:paraId="6B095EB5" w14:textId="77777777" w:rsidR="00EB676A" w:rsidRPr="001E6C5A" w:rsidRDefault="00EB676A" w:rsidP="00EB676A">
      <w:r w:rsidRPr="001E6C5A">
        <w:t>[TS 24.379, clause 11.1.2.2]</w:t>
      </w:r>
    </w:p>
    <w:p w14:paraId="61832B48"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002047CB" w14:textId="77777777" w:rsidR="00EB676A" w:rsidRPr="001E6C5A" w:rsidRDefault="00EB676A" w:rsidP="00EB676A">
      <w:pPr>
        <w:rPr>
          <w:lang w:eastAsia="ko-KR"/>
        </w:rPr>
      </w:pPr>
      <w:r w:rsidRPr="001E6C5A">
        <w:rPr>
          <w:lang w:eastAsia="ko-KR"/>
        </w:rPr>
        <w:t>[TS 24.379, clause 11.1.3.1.1.1]</w:t>
      </w:r>
    </w:p>
    <w:p w14:paraId="716EFA07" w14:textId="77777777" w:rsidR="00EB676A" w:rsidRPr="001E6C5A" w:rsidRDefault="00EB676A" w:rsidP="00EB676A">
      <w:pPr>
        <w:rPr>
          <w:lang w:eastAsia="ko-KR"/>
        </w:rPr>
      </w:pPr>
      <w:r w:rsidRPr="001E6C5A">
        <w:rPr>
          <w:lang w:eastAsia="ko-KR"/>
        </w:rPr>
        <w:t>Upon receiving a request from an MCPTT user to release an MCPTT private call session established using on-demand session signalling, the MCPTT client shall follow the procedures as specified in subclause 6.2.5.1.</w:t>
      </w:r>
    </w:p>
    <w:p w14:paraId="497AE318" w14:textId="77777777" w:rsidR="00EB676A" w:rsidRPr="001E6C5A" w:rsidRDefault="00EB676A" w:rsidP="00EB676A">
      <w:pPr>
        <w:keepNext/>
        <w:keepLines/>
        <w:spacing w:before="120"/>
        <w:ind w:left="1985" w:hanging="1985"/>
        <w:rPr>
          <w:rFonts w:ascii="Arial" w:hAnsi="Arial"/>
        </w:rPr>
      </w:pPr>
      <w:r w:rsidRPr="001E6C5A">
        <w:rPr>
          <w:rFonts w:ascii="Arial" w:hAnsi="Arial"/>
        </w:rPr>
        <w:t>6.2.5.3</w:t>
      </w:r>
      <w:r w:rsidRPr="001E6C5A">
        <w:rPr>
          <w:rFonts w:ascii="Arial" w:hAnsi="Arial"/>
        </w:rPr>
        <w:tab/>
        <w:t>Test description</w:t>
      </w:r>
    </w:p>
    <w:p w14:paraId="0A66DE06" w14:textId="77777777" w:rsidR="00EB676A" w:rsidRPr="001E6C5A" w:rsidRDefault="00EB676A" w:rsidP="00EB676A">
      <w:pPr>
        <w:keepNext/>
        <w:keepLines/>
        <w:spacing w:before="120"/>
        <w:ind w:left="1985" w:hanging="1985"/>
        <w:rPr>
          <w:rFonts w:ascii="Arial" w:hAnsi="Arial"/>
        </w:rPr>
      </w:pPr>
      <w:r w:rsidRPr="001E6C5A">
        <w:rPr>
          <w:rFonts w:ascii="Arial" w:hAnsi="Arial"/>
        </w:rPr>
        <w:t>6.2.5.3.1</w:t>
      </w:r>
      <w:r w:rsidRPr="001E6C5A">
        <w:rPr>
          <w:rFonts w:ascii="Arial" w:hAnsi="Arial"/>
        </w:rPr>
        <w:tab/>
        <w:t>Pre-test conditions</w:t>
      </w:r>
    </w:p>
    <w:p w14:paraId="2760388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165CDFE" w14:textId="77777777" w:rsidR="00EB676A" w:rsidRPr="001E6C5A" w:rsidRDefault="00EB676A" w:rsidP="00EB676A">
      <w:pPr>
        <w:ind w:left="568" w:hanging="284"/>
      </w:pPr>
      <w:r w:rsidRPr="001E6C5A">
        <w:t>-</w:t>
      </w:r>
      <w:r w:rsidRPr="001E6C5A">
        <w:tab/>
        <w:t>SS (MCPTT server)</w:t>
      </w:r>
    </w:p>
    <w:p w14:paraId="299C442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AEFF69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2D4F2CD" w14:textId="77777777" w:rsidR="00EB676A" w:rsidRPr="001E6C5A" w:rsidRDefault="00EB676A" w:rsidP="00EB676A">
      <w:pPr>
        <w:ind w:left="568" w:hanging="284"/>
      </w:pPr>
      <w:r w:rsidRPr="001E6C5A">
        <w:t>-</w:t>
      </w:r>
      <w:r w:rsidRPr="001E6C5A">
        <w:tab/>
        <w:t>UE (MCPTT client)</w:t>
      </w:r>
    </w:p>
    <w:p w14:paraId="0E736F6D" w14:textId="77777777" w:rsidR="00EB676A" w:rsidRPr="001E6C5A" w:rsidRDefault="00EB676A" w:rsidP="00EB676A">
      <w:pPr>
        <w:ind w:left="568" w:hanging="284"/>
      </w:pPr>
      <w:r w:rsidRPr="001E6C5A">
        <w:t>-</w:t>
      </w:r>
      <w:r w:rsidRPr="001E6C5A">
        <w:tab/>
        <w:t>The test USIM set as defined in TS 36.579-1 [2], subclause 5.5.10 is inserted.</w:t>
      </w:r>
    </w:p>
    <w:p w14:paraId="7D8670F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9A9127E"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637465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193286A" w14:textId="77777777" w:rsidR="00EB676A" w:rsidRPr="001E6C5A" w:rsidRDefault="00EB676A" w:rsidP="00EB676A">
      <w:pPr>
        <w:ind w:left="568" w:hanging="284"/>
      </w:pPr>
      <w:r w:rsidRPr="001E6C5A">
        <w:t>-</w:t>
      </w:r>
      <w:r w:rsidRPr="001E6C5A">
        <w:tab/>
        <w:t>UE States at the end of the preamble</w:t>
      </w:r>
    </w:p>
    <w:p w14:paraId="2582410D" w14:textId="77777777" w:rsidR="00EB676A" w:rsidRPr="001E6C5A" w:rsidRDefault="00EB676A" w:rsidP="00EB676A">
      <w:pPr>
        <w:ind w:left="851" w:hanging="284"/>
      </w:pPr>
      <w:r w:rsidRPr="001E6C5A">
        <w:t>-</w:t>
      </w:r>
      <w:r w:rsidRPr="001E6C5A">
        <w:tab/>
        <w:t>The UE is in E-UTRA Registered, Idle Mode state.</w:t>
      </w:r>
    </w:p>
    <w:p w14:paraId="110661B3"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3CDEB890" w14:textId="77777777" w:rsidR="00EB676A" w:rsidRPr="001E6C5A" w:rsidRDefault="00EB676A" w:rsidP="00EB676A">
      <w:pPr>
        <w:keepNext/>
        <w:keepLines/>
        <w:spacing w:before="120"/>
        <w:ind w:left="1985" w:hanging="1985"/>
        <w:rPr>
          <w:rFonts w:ascii="Arial" w:hAnsi="Arial"/>
        </w:rPr>
      </w:pPr>
      <w:r w:rsidRPr="001E6C5A">
        <w:rPr>
          <w:rFonts w:ascii="Arial" w:hAnsi="Arial"/>
        </w:rPr>
        <w:t>6.2.5.3.2</w:t>
      </w:r>
      <w:r w:rsidRPr="001E6C5A">
        <w:rPr>
          <w:rFonts w:ascii="Arial" w:hAnsi="Arial"/>
        </w:rPr>
        <w:tab/>
        <w:t>Test procedure sequence</w:t>
      </w:r>
    </w:p>
    <w:p w14:paraId="475B506B" w14:textId="77777777" w:rsidR="00EB676A" w:rsidRPr="001E6C5A" w:rsidRDefault="00EB676A" w:rsidP="00EB676A">
      <w:pPr>
        <w:keepNext/>
        <w:keepLines/>
        <w:spacing w:before="60"/>
        <w:jc w:val="center"/>
        <w:rPr>
          <w:rFonts w:ascii="Arial" w:hAnsi="Arial"/>
          <w:b/>
        </w:rPr>
      </w:pPr>
      <w:r w:rsidRPr="001E6C5A">
        <w:rPr>
          <w:rFonts w:ascii="Arial" w:hAnsi="Arial"/>
          <w:b/>
        </w:rP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311A6737" w14:textId="77777777" w:rsidTr="00BC3F8D">
        <w:tc>
          <w:tcPr>
            <w:tcW w:w="534" w:type="dxa"/>
            <w:tcBorders>
              <w:top w:val="single" w:sz="4" w:space="0" w:color="auto"/>
              <w:left w:val="single" w:sz="4" w:space="0" w:color="auto"/>
              <w:bottom w:val="nil"/>
              <w:right w:val="single" w:sz="4" w:space="0" w:color="auto"/>
            </w:tcBorders>
            <w:hideMark/>
          </w:tcPr>
          <w:p w14:paraId="1528E62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D11178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BFFE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78587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89C59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DC73D6A" w14:textId="77777777" w:rsidTr="00BC3F8D">
        <w:tc>
          <w:tcPr>
            <w:tcW w:w="534" w:type="dxa"/>
            <w:tcBorders>
              <w:top w:val="nil"/>
              <w:left w:val="single" w:sz="4" w:space="0" w:color="auto"/>
              <w:bottom w:val="single" w:sz="4" w:space="0" w:color="auto"/>
              <w:right w:val="single" w:sz="4" w:space="0" w:color="auto"/>
            </w:tcBorders>
          </w:tcPr>
          <w:p w14:paraId="5CF6821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7E8C540"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7E42A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74CB7C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5321052"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CA9163F" w14:textId="77777777" w:rsidR="00EB676A" w:rsidRPr="001E6C5A" w:rsidRDefault="00EB676A" w:rsidP="00BC3F8D">
            <w:pPr>
              <w:keepNext/>
              <w:keepLines/>
              <w:spacing w:after="0"/>
              <w:jc w:val="center"/>
              <w:rPr>
                <w:rFonts w:ascii="Arial" w:hAnsi="Arial"/>
                <w:b/>
                <w:sz w:val="18"/>
              </w:rPr>
            </w:pPr>
          </w:p>
        </w:tc>
      </w:tr>
      <w:tr w:rsidR="00EB676A" w:rsidRPr="001E6C5A" w14:paraId="5E44E10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8BCC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13B836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ko-KR"/>
              </w:rPr>
              <w:t>p</w:t>
            </w:r>
            <w:r w:rsidRPr="001E6C5A">
              <w:rPr>
                <w:rFonts w:ascii="Arial" w:hAnsi="Arial"/>
                <w:sz w:val="18"/>
              </w:rPr>
              <w:t xml:space="preserve">rivate emergency </w:t>
            </w:r>
            <w:r w:rsidRPr="001E6C5A">
              <w:rPr>
                <w:rFonts w:ascii="Arial" w:hAnsi="Arial"/>
                <w:sz w:val="18"/>
                <w:lang w:eastAsia="ko-KR"/>
              </w:rPr>
              <w:t>c</w:t>
            </w:r>
            <w:r w:rsidRPr="001E6C5A">
              <w:rPr>
                <w:rFonts w:ascii="Arial" w:hAnsi="Arial"/>
                <w:sz w:val="18"/>
              </w:rPr>
              <w:t>all, force of automatic commencement mode, without Floor Control.</w:t>
            </w:r>
          </w:p>
          <w:p w14:paraId="032DA89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9AA7B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D6A54"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C502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EDA7A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64050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7A52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AD0AAF" w14:textId="7F657C4B"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308" w:author="MCC160" w:date="2022-11-01T11:56:00Z">
              <w:r w:rsidRPr="001E6C5A" w:rsidDel="007C3184">
                <w:rPr>
                  <w:rFonts w:ascii="Arial" w:hAnsi="Arial"/>
                  <w:sz w:val="18"/>
                </w:rPr>
                <w:delText>Does the UE (</w:delText>
              </w:r>
              <w:r w:rsidRPr="001E6C5A" w:rsidDel="007C3184">
                <w:rPr>
                  <w:rFonts w:ascii="Arial" w:hAnsi="Arial"/>
                  <w:sz w:val="18"/>
                  <w:lang w:eastAsia="ko-KR"/>
                </w:rPr>
                <w:delText xml:space="preserve">MCPTT client) </w:delText>
              </w:r>
              <w:r w:rsidRPr="001E6C5A" w:rsidDel="007C3184">
                <w:rPr>
                  <w:rFonts w:ascii="Arial" w:eastAsia="Calibri" w:hAnsi="Arial"/>
                  <w:sz w:val="18"/>
                  <w:lang w:eastAsia="ko-KR"/>
                </w:rPr>
                <w:delText xml:space="preserve">perform the procedure for </w:delText>
              </w:r>
            </w:del>
            <w:ins w:id="309" w:author="MCC160" w:date="2022-11-01T11:55:00Z">
              <w:r w:rsidR="007C3184" w:rsidRPr="007C3184">
                <w:rPr>
                  <w:rFonts w:ascii="Arial" w:eastAsia="Calibri" w:hAnsi="Arial"/>
                  <w:sz w:val="18"/>
                  <w:lang w:eastAsia="ko-KR"/>
                </w:rPr>
                <w:t xml:space="preserve">Does the UE (MCPTT Client) correctly perform test procedure </w:t>
              </w:r>
            </w:ins>
            <w:ins w:id="310" w:author="MCC160" w:date="2022-11-01T11:56:00Z">
              <w:r w:rsidR="007C3184">
                <w:rPr>
                  <w:rFonts w:ascii="Arial" w:eastAsia="Calibri" w:hAnsi="Arial"/>
                  <w:sz w:val="18"/>
                  <w:lang w:eastAsia="ko-KR"/>
                </w:rPr>
                <w:t>'</w:t>
              </w:r>
            </w:ins>
            <w:r w:rsidRPr="001E6C5A">
              <w:rPr>
                <w:rFonts w:ascii="Arial" w:hAnsi="Arial"/>
                <w:sz w:val="18"/>
              </w:rPr>
              <w:t>MCPTT CO session establishment/modification without provisional responses other than 100 Trying</w:t>
            </w:r>
            <w:ins w:id="311" w:author="MCC160" w:date="2022-11-01T11:56:00Z">
              <w:r w:rsidR="007C3184">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establish</w:t>
            </w:r>
            <w:r w:rsidRPr="001E6C5A">
              <w:rPr>
                <w:rFonts w:ascii="Arial" w:hAnsi="Arial"/>
                <w:sz w:val="18"/>
                <w:lang w:eastAsia="ko-KR"/>
              </w:rPr>
              <w:t xml:space="preserve"> </w:t>
            </w:r>
            <w:r w:rsidRPr="001E6C5A">
              <w:rPr>
                <w:rFonts w:ascii="Arial" w:hAnsi="Arial"/>
                <w:sz w:val="18"/>
              </w:rPr>
              <w:t xml:space="preserve">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 xml:space="preserve">all, automatic commencement mode </w:t>
            </w:r>
            <w:ins w:id="312" w:author="MCC160" w:date="2022-10-31T17:11:00Z">
              <w:r w:rsidR="00506647">
                <w:rPr>
                  <w:rFonts w:ascii="Arial" w:hAnsi="Arial"/>
                  <w:sz w:val="18"/>
                </w:rPr>
                <w:t>without floor cont</w:t>
              </w:r>
            </w:ins>
            <w:ins w:id="313" w:author="MCC160" w:date="2022-10-31T17:12:00Z">
              <w:r w:rsidR="00506647">
                <w:rPr>
                  <w:rFonts w:ascii="Arial" w:hAnsi="Arial"/>
                  <w:sz w:val="18"/>
                </w:rPr>
                <w:t xml:space="preserve">rol </w:t>
              </w:r>
            </w:ins>
            <w:r w:rsidRPr="001E6C5A">
              <w:rPr>
                <w:rFonts w:ascii="Arial" w:eastAsia="Calibri" w:hAnsi="Arial"/>
                <w:sz w:val="18"/>
                <w:lang w:eastAsia="ko-KR"/>
              </w:rPr>
              <w:t xml:space="preserve">according to option </w:t>
            </w:r>
            <w:del w:id="314" w:author="MCC160" w:date="2022-10-31T17:12:00Z">
              <w:r w:rsidRPr="001E6C5A" w:rsidDel="00506647">
                <w:rPr>
                  <w:rFonts w:ascii="Arial" w:eastAsia="Calibri" w:hAnsi="Arial"/>
                  <w:sz w:val="18"/>
                  <w:lang w:eastAsia="ko-KR"/>
                </w:rPr>
                <w:delText xml:space="preserve">a </w:delText>
              </w:r>
            </w:del>
            <w:ins w:id="315" w:author="MCC160" w:date="2022-10-31T17:12:00Z">
              <w:r w:rsidR="00506647">
                <w:rPr>
                  <w:rFonts w:ascii="Arial" w:eastAsia="Calibri" w:hAnsi="Arial"/>
                  <w:sz w:val="18"/>
                  <w:lang w:eastAsia="ko-KR"/>
                </w:rPr>
                <w:t>c</w:t>
              </w:r>
              <w:r w:rsidR="00506647" w:rsidRPr="001E6C5A">
                <w:rPr>
                  <w:rFonts w:ascii="Arial" w:eastAsia="Calibri" w:hAnsi="Arial"/>
                  <w:sz w:val="18"/>
                  <w:lang w:eastAsia="ko-KR"/>
                </w:rPr>
                <w:t xml:space="preserve"> </w:t>
              </w:r>
            </w:ins>
            <w:r w:rsidRPr="001E6C5A">
              <w:rPr>
                <w:rFonts w:ascii="Arial" w:eastAsia="Calibri" w:hAnsi="Arial"/>
                <w:sz w:val="18"/>
                <w:lang w:eastAsia="ko-KR"/>
              </w:rPr>
              <w:t xml:space="preserve">of NOTE 1 in TS 36.579.1 [2] Table </w:t>
            </w:r>
            <w:r w:rsidRPr="001E6C5A">
              <w:rPr>
                <w:rFonts w:ascii="Arial" w:hAnsi="Arial"/>
                <w:bCs/>
                <w:sz w:val="18"/>
              </w:rPr>
              <w:t>5.3A.1.3-1</w:t>
            </w:r>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77FC7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22955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C900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B19A8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EF737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210B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hideMark/>
          </w:tcPr>
          <w:p w14:paraId="68B4859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075F0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8C1E5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7556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82B8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1C942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D1842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6B53F6C"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successfully established?</w:t>
            </w:r>
          </w:p>
          <w:p w14:paraId="624EE0D5"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71439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00E33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318B1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5607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7DB100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110CE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4CDA7F6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555EE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BAEA0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B043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21A5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BF53A0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A0221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2D92568" w14:textId="77777777" w:rsidR="00552E8D" w:rsidRDefault="00552E8D" w:rsidP="00BC3F8D">
            <w:pPr>
              <w:keepNext/>
              <w:keepLines/>
              <w:spacing w:after="0"/>
              <w:rPr>
                <w:ins w:id="316" w:author="MCC160" w:date="2022-11-01T17:15:00Z"/>
                <w:rFonts w:ascii="Arial" w:hAnsi="Arial"/>
                <w:sz w:val="18"/>
              </w:rPr>
            </w:pPr>
            <w:ins w:id="317" w:author="MCC160" w:date="2022-11-01T17:15:00Z">
              <w:r w:rsidRPr="00552E8D">
                <w:rPr>
                  <w:rFonts w:ascii="Arial" w:hAnsi="Arial"/>
                  <w:sz w:val="18"/>
                </w:rPr>
                <w:t>Make the UE (MCPTT client) request to release the call.</w:t>
              </w:r>
            </w:ins>
          </w:p>
          <w:p w14:paraId="5ED49FDB" w14:textId="088D1392" w:rsidR="00EB676A" w:rsidRPr="001E6C5A" w:rsidDel="00552E8D" w:rsidRDefault="00EB676A" w:rsidP="00BC3F8D">
            <w:pPr>
              <w:keepNext/>
              <w:keepLines/>
              <w:spacing w:after="0"/>
              <w:rPr>
                <w:del w:id="318" w:author="MCC160" w:date="2022-11-01T17:15:00Z"/>
                <w:rFonts w:ascii="Arial" w:hAnsi="Arial"/>
                <w:sz w:val="18"/>
              </w:rPr>
            </w:pPr>
            <w:del w:id="319" w:author="MCC160" w:date="2022-11-01T17:15:00Z">
              <w:r w:rsidRPr="001E6C5A" w:rsidDel="00552E8D">
                <w:rPr>
                  <w:rFonts w:ascii="Arial" w:hAnsi="Arial"/>
                  <w:sz w:val="18"/>
                </w:rPr>
                <w:delText xml:space="preserve">Make the UE (MCPTT </w:delText>
              </w:r>
            </w:del>
            <w:del w:id="320" w:author="MCC160" w:date="2022-11-01T17:10:00Z">
              <w:r w:rsidRPr="001E6C5A" w:rsidDel="00552E8D">
                <w:rPr>
                  <w:rFonts w:ascii="Arial" w:hAnsi="Arial"/>
                  <w:sz w:val="18"/>
                </w:rPr>
                <w:delText>User</w:delText>
              </w:r>
            </w:del>
            <w:del w:id="321" w:author="MCC160" w:date="2022-11-01T17:15:00Z">
              <w:r w:rsidRPr="001E6C5A" w:rsidDel="00552E8D">
                <w:rPr>
                  <w:rFonts w:ascii="Arial" w:hAnsi="Arial"/>
                  <w:sz w:val="18"/>
                </w:rPr>
                <w:delText>) request</w:delText>
              </w:r>
            </w:del>
            <w:del w:id="322" w:author="MCC160" w:date="2022-11-01T17:11:00Z">
              <w:r w:rsidRPr="001E6C5A" w:rsidDel="00552E8D">
                <w:rPr>
                  <w:rFonts w:ascii="Arial" w:hAnsi="Arial"/>
                  <w:sz w:val="18"/>
                </w:rPr>
                <w:delText xml:space="preserve"> termination of the MCPTT private emergency call.</w:delText>
              </w:r>
            </w:del>
          </w:p>
          <w:p w14:paraId="1E0572B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520FC9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2A7869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FE43F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5F45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DD6A28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BF39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0800E364" w14:textId="20336D93"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23" w:author="MCC160" w:date="2022-11-01T11:56:00Z">
              <w:r w:rsidRPr="001E6C5A" w:rsidDel="00D97955">
                <w:rPr>
                  <w:rFonts w:ascii="Arial" w:eastAsia="Calibri" w:hAnsi="Arial"/>
                  <w:sz w:val="18"/>
                </w:rPr>
                <w:delText xml:space="preserve">Does the UE (MCPTT client) perform procedure for </w:delText>
              </w:r>
            </w:del>
            <w:ins w:id="324" w:author="MCC160" w:date="2022-11-01T11:56:00Z">
              <w:r w:rsidR="00D97955" w:rsidRPr="00D97955">
                <w:rPr>
                  <w:rFonts w:ascii="Arial" w:eastAsia="Calibri" w:hAnsi="Arial"/>
                  <w:sz w:val="18"/>
                </w:rPr>
                <w:t xml:space="preserve">Does the UE (MCPTT Client) correctly perform test procedure </w:t>
              </w:r>
              <w:r w:rsidR="00D97955">
                <w:rPr>
                  <w:rFonts w:ascii="Arial" w:eastAsia="Calibri" w:hAnsi="Arial"/>
                  <w:sz w:val="18"/>
                </w:rPr>
                <w:t>'</w:t>
              </w:r>
            </w:ins>
            <w:r w:rsidRPr="001E6C5A">
              <w:rPr>
                <w:rFonts w:ascii="Arial" w:hAnsi="Arial"/>
                <w:sz w:val="18"/>
              </w:rPr>
              <w:t>MCX CO call release</w:t>
            </w:r>
            <w:ins w:id="325" w:author="MCC160" w:date="2022-11-01T11:56:00Z">
              <w:r w:rsidR="00D97955">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326" w:author="MCC160" w:date="2022-11-01T11:56:00Z">
              <w:r w:rsidRPr="001E6C5A" w:rsidDel="00D97955">
                <w:rPr>
                  <w:rFonts w:ascii="Arial" w:eastAsia="Calibri" w:hAnsi="Arial"/>
                  <w:sz w:val="18"/>
                </w:rPr>
                <w:delText xml:space="preserve">end </w:delText>
              </w:r>
            </w:del>
            <w:ins w:id="327" w:author="MCC160" w:date="2022-11-01T11:56:00Z">
              <w:r w:rsidR="00D97955">
                <w:rPr>
                  <w:rFonts w:ascii="Arial" w:eastAsia="Calibri" w:hAnsi="Arial"/>
                  <w:sz w:val="18"/>
                </w:rPr>
                <w:t>release</w:t>
              </w:r>
              <w:r w:rsidR="00D97955"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252032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F4689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026DF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E4EB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A70FA7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E26B7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10-11</w:t>
            </w:r>
          </w:p>
        </w:tc>
        <w:tc>
          <w:tcPr>
            <w:tcW w:w="3968" w:type="dxa"/>
            <w:tcBorders>
              <w:top w:val="single" w:sz="4" w:space="0" w:color="auto"/>
              <w:left w:val="single" w:sz="4" w:space="0" w:color="auto"/>
              <w:bottom w:val="single" w:sz="4" w:space="0" w:color="auto"/>
              <w:right w:val="single" w:sz="4" w:space="0" w:color="auto"/>
            </w:tcBorders>
            <w:hideMark/>
          </w:tcPr>
          <w:p w14:paraId="2E678AE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4955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51B5D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B996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DD07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927E9C"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B44919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3F101351" w14:textId="77777777" w:rsidR="00EB676A" w:rsidRPr="001E6C5A" w:rsidRDefault="00EB676A" w:rsidP="00EB676A"/>
    <w:p w14:paraId="66C1F2F3" w14:textId="77777777" w:rsidR="00EB676A" w:rsidRPr="001E6C5A" w:rsidRDefault="00EB676A" w:rsidP="00EB676A">
      <w:pPr>
        <w:keepNext/>
        <w:keepLines/>
        <w:spacing w:before="120"/>
        <w:ind w:left="1985" w:hanging="1985"/>
        <w:rPr>
          <w:rFonts w:ascii="Arial" w:hAnsi="Arial"/>
        </w:rPr>
      </w:pPr>
      <w:r w:rsidRPr="001E6C5A">
        <w:rPr>
          <w:rFonts w:ascii="Arial" w:hAnsi="Arial"/>
        </w:rPr>
        <w:t>6.2.5.3.3</w:t>
      </w:r>
      <w:r w:rsidRPr="001E6C5A">
        <w:rPr>
          <w:rFonts w:ascii="Arial" w:hAnsi="Arial"/>
        </w:rPr>
        <w:tab/>
        <w:t>Specific message contents</w:t>
      </w:r>
    </w:p>
    <w:p w14:paraId="39923D0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6.2.5.3.3-1: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6.2.5.3.2-1;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2CC538AC"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C0CD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r>
              <w:rPr>
                <w:rFonts w:ascii="Arial" w:hAnsi="Arial"/>
                <w:sz w:val="18"/>
              </w:rPr>
              <w:t>,</w:t>
            </w:r>
            <w:r w:rsidRPr="001E6C5A">
              <w:rPr>
                <w:rFonts w:ascii="Arial" w:hAnsi="Arial"/>
                <w:sz w:val="18"/>
              </w:rPr>
              <w:t xml:space="preserve"> EMERGENCY-CALL</w:t>
            </w:r>
          </w:p>
        </w:tc>
      </w:tr>
      <w:tr w:rsidR="00EB676A" w:rsidRPr="001E6C5A" w14:paraId="1487B710"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51BEA8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01719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170B12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947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58A3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E43DF9"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5869BEF" w14:textId="77777777" w:rsidR="00EB676A" w:rsidRPr="001E6C5A" w:rsidRDefault="00EB676A" w:rsidP="00BC3F8D">
            <w:pPr>
              <w:keepNext/>
              <w:keepLines/>
              <w:spacing w:after="0"/>
              <w:rPr>
                <w:rFonts w:ascii="Arial" w:hAnsi="Arial"/>
                <w:sz w:val="18"/>
              </w:rPr>
            </w:pPr>
            <w:r w:rsidRPr="001E6C5A">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818DF5E" w14:textId="77777777" w:rsidR="00EB676A" w:rsidRPr="001E6C5A" w:rsidRDefault="00EB676A" w:rsidP="00BC3F8D">
            <w:pPr>
              <w:keepNext/>
              <w:keepLines/>
              <w:spacing w:after="0"/>
              <w:rPr>
                <w:rFonts w:ascii="Arial" w:hAnsi="Arial"/>
                <w:i/>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D3DCDD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0DE5B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B32F4C0" w14:textId="77777777" w:rsidR="00EB676A" w:rsidRPr="001E6C5A" w:rsidRDefault="00EB676A" w:rsidP="00BC3F8D">
            <w:pPr>
              <w:keepNext/>
              <w:keepLines/>
              <w:spacing w:after="0"/>
              <w:rPr>
                <w:rFonts w:ascii="Arial" w:hAnsi="Arial"/>
                <w:sz w:val="18"/>
              </w:rPr>
            </w:pPr>
          </w:p>
        </w:tc>
      </w:tr>
      <w:tr w:rsidR="00EB676A" w:rsidRPr="001E6C5A" w14:paraId="6767066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4B2A333A"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CFC13A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D8A065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22254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FDD1D1" w14:textId="77777777" w:rsidR="00EB676A" w:rsidRPr="001E6C5A" w:rsidRDefault="00EB676A" w:rsidP="00BC3F8D">
            <w:pPr>
              <w:keepNext/>
              <w:keepLines/>
              <w:spacing w:after="0"/>
              <w:rPr>
                <w:rFonts w:ascii="Arial" w:hAnsi="Arial"/>
                <w:sz w:val="18"/>
              </w:rPr>
            </w:pPr>
          </w:p>
        </w:tc>
      </w:tr>
      <w:tr w:rsidR="00EB676A" w:rsidRPr="001E6C5A" w14:paraId="4BFBCD8B"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766DA88F"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67E85B8D"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580D15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8455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57CA62" w14:textId="77777777" w:rsidR="00EB676A" w:rsidRPr="001E6C5A" w:rsidRDefault="00EB676A" w:rsidP="00BC3F8D">
            <w:pPr>
              <w:keepNext/>
              <w:keepLines/>
              <w:spacing w:after="0"/>
              <w:rPr>
                <w:rFonts w:ascii="Arial" w:hAnsi="Arial"/>
                <w:sz w:val="18"/>
              </w:rPr>
            </w:pPr>
          </w:p>
        </w:tc>
      </w:tr>
      <w:tr w:rsidR="00EB676A" w:rsidRPr="001E6C5A" w14:paraId="3D5CC28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16093354"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A02CB38" w14:textId="77777777" w:rsidR="00EB676A" w:rsidRPr="001E6C5A" w:rsidRDefault="00EB676A" w:rsidP="00BC3F8D">
            <w:pPr>
              <w:keepNext/>
              <w:keepLines/>
              <w:spacing w:after="0"/>
              <w:rPr>
                <w:rFonts w:ascii="Arial" w:hAnsi="Arial"/>
                <w:iCs/>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583B1BE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AA50CB"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6EA80D2" w14:textId="77777777" w:rsidR="00EB676A" w:rsidRPr="001E6C5A" w:rsidRDefault="00EB676A" w:rsidP="00BC3F8D">
            <w:pPr>
              <w:keepNext/>
              <w:keepLines/>
              <w:spacing w:after="0"/>
              <w:rPr>
                <w:rFonts w:ascii="Arial" w:hAnsi="Arial"/>
                <w:sz w:val="18"/>
              </w:rPr>
            </w:pPr>
          </w:p>
        </w:tc>
      </w:tr>
      <w:tr w:rsidR="00EB676A" w:rsidRPr="001E6C5A" w14:paraId="0AE73D5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A02890" w14:textId="77777777" w:rsidR="00EB676A" w:rsidRPr="001E6C5A" w:rsidRDefault="00EB676A" w:rsidP="00BC3F8D">
            <w:pPr>
              <w:keepNext/>
              <w:keepLines/>
              <w:spacing w:after="0"/>
              <w:rPr>
                <w:rFonts w:ascii="Arial" w:hAnsi="Arial"/>
                <w:b/>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D40DC8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58F41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B9825E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6F25D04" w14:textId="77777777" w:rsidR="00EB676A" w:rsidRPr="001E6C5A" w:rsidRDefault="00EB676A" w:rsidP="00BC3F8D">
            <w:pPr>
              <w:keepNext/>
              <w:keepLines/>
              <w:spacing w:after="0"/>
              <w:rPr>
                <w:rFonts w:ascii="Arial" w:hAnsi="Arial"/>
                <w:sz w:val="18"/>
              </w:rPr>
            </w:pPr>
          </w:p>
        </w:tc>
      </w:tr>
      <w:tr w:rsidR="00EB676A" w:rsidRPr="001E6C5A" w14:paraId="6F7E5DB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9191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7B50D3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7C963E8"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40A7C1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1478321" w14:textId="77777777" w:rsidR="00EB676A" w:rsidRPr="001E6C5A" w:rsidRDefault="00EB676A" w:rsidP="00BC3F8D">
            <w:pPr>
              <w:keepNext/>
              <w:keepLines/>
              <w:spacing w:after="0"/>
              <w:rPr>
                <w:rFonts w:ascii="Arial" w:hAnsi="Arial"/>
                <w:sz w:val="18"/>
              </w:rPr>
            </w:pPr>
          </w:p>
        </w:tc>
      </w:tr>
      <w:tr w:rsidR="00EB676A" w:rsidRPr="001E6C5A" w14:paraId="6359932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DEB97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7E88E9"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45573BB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99E877"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3177FE0A" w14:textId="77777777" w:rsidR="00EB676A" w:rsidRPr="001E6C5A" w:rsidRDefault="00EB676A" w:rsidP="00BC3F8D">
            <w:pPr>
              <w:keepNext/>
              <w:keepLines/>
              <w:spacing w:after="0"/>
              <w:rPr>
                <w:rFonts w:ascii="Arial" w:hAnsi="Arial"/>
                <w:sz w:val="18"/>
              </w:rPr>
            </w:pPr>
          </w:p>
        </w:tc>
      </w:tr>
      <w:tr w:rsidR="00EB676A" w:rsidRPr="001E6C5A" w14:paraId="210421F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704BD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1A41C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5B7FC9"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104216D7"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52730142" w14:textId="77777777" w:rsidR="00EB676A" w:rsidRPr="001E6C5A" w:rsidRDefault="00EB676A" w:rsidP="00BC3F8D">
            <w:pPr>
              <w:keepNext/>
              <w:keepLines/>
              <w:spacing w:after="0"/>
              <w:rPr>
                <w:rFonts w:ascii="Arial" w:hAnsi="Arial"/>
                <w:sz w:val="18"/>
              </w:rPr>
            </w:pPr>
          </w:p>
        </w:tc>
      </w:tr>
      <w:tr w:rsidR="00EB676A" w:rsidRPr="001E6C5A" w14:paraId="624BC55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96A950"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EA3396"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4FC9CCF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C83663"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1ADB189B" w14:textId="77777777" w:rsidR="00EB676A" w:rsidRPr="001E6C5A" w:rsidRDefault="00EB676A" w:rsidP="00BC3F8D">
            <w:pPr>
              <w:keepNext/>
              <w:keepLines/>
              <w:spacing w:after="0"/>
              <w:rPr>
                <w:rFonts w:ascii="Arial" w:hAnsi="Arial"/>
                <w:sz w:val="18"/>
              </w:rPr>
            </w:pPr>
          </w:p>
        </w:tc>
      </w:tr>
    </w:tbl>
    <w:p w14:paraId="0FDE0B40" w14:textId="77777777" w:rsidR="00EB676A" w:rsidRPr="001E6C5A" w:rsidRDefault="00EB676A" w:rsidP="00EB676A"/>
    <w:p w14:paraId="546240A9" w14:textId="77777777" w:rsidR="00EB676A" w:rsidRPr="001E6C5A" w:rsidRDefault="00EB676A" w:rsidP="00EB676A">
      <w:pPr>
        <w:keepNext/>
        <w:keepLines/>
        <w:spacing w:before="60"/>
        <w:jc w:val="center"/>
        <w:rPr>
          <w:rFonts w:ascii="Arial" w:hAnsi="Arial"/>
          <w:b/>
        </w:rPr>
      </w:pPr>
      <w:r w:rsidRPr="001E6C5A">
        <w:rPr>
          <w:rFonts w:ascii="Arial" w:hAnsi="Arial"/>
          <w:b/>
        </w:rPr>
        <w:t>Table 6.2.5.3.3-2: SDP Message</w:t>
      </w:r>
      <w:r w:rsidRPr="001E6C5A">
        <w:rPr>
          <w:rFonts w:ascii="Arial" w:hAnsi="Arial"/>
          <w:b/>
          <w:lang w:eastAsia="ko-KR"/>
        </w:rPr>
        <w:t xml:space="preserve"> in SIP INVITE</w:t>
      </w:r>
      <w:r w:rsidRPr="001E6C5A">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BECB525"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85765E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sidRPr="00B37F96">
              <w:rPr>
                <w:rFonts w:ascii="Arial" w:hAnsi="Arial"/>
                <w:sz w:val="18"/>
              </w:rPr>
              <w:t xml:space="preserve">INITIAL_SDP_OFFER, </w:t>
            </w:r>
            <w:r w:rsidRPr="001E6C5A">
              <w:rPr>
                <w:rFonts w:ascii="Arial" w:eastAsia="SimSun" w:hAnsi="Arial"/>
                <w:sz w:val="18"/>
              </w:rPr>
              <w:t>WITHOUT_FLOORCONTROL</w:t>
            </w:r>
          </w:p>
        </w:tc>
      </w:tr>
    </w:tbl>
    <w:p w14:paraId="32EE13B3" w14:textId="77777777" w:rsidR="00EB676A" w:rsidRPr="001E6C5A" w:rsidRDefault="00EB676A" w:rsidP="00EB676A"/>
    <w:p w14:paraId="727689E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6.2.5.3.3-3: </w:t>
      </w:r>
      <w:r w:rsidRPr="001E6C5A">
        <w:rPr>
          <w:rFonts w:ascii="Arial" w:hAnsi="Arial"/>
          <w:b/>
          <w:lang w:eastAsia="ko-KR"/>
        </w:rPr>
        <w:t>MCPTT-Info in SIP INVITE</w:t>
      </w:r>
      <w:r w:rsidRPr="001E6C5A">
        <w:rPr>
          <w:rFonts w:ascii="Arial" w:hAnsi="Arial"/>
          <w:b/>
        </w:rP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E2688CC"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8952E8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INVITE_REFER</w:t>
            </w:r>
            <w:r>
              <w:rPr>
                <w:rFonts w:ascii="Arial" w:hAnsi="Arial"/>
                <w:sz w:val="18"/>
              </w:rPr>
              <w:t>,</w:t>
            </w:r>
            <w:r w:rsidRPr="001E6C5A">
              <w:rPr>
                <w:rFonts w:ascii="Arial" w:hAnsi="Arial"/>
                <w:sz w:val="18"/>
              </w:rPr>
              <w:t xml:space="preserve"> EMERGENCY-CALL</w:t>
            </w:r>
          </w:p>
        </w:tc>
      </w:tr>
    </w:tbl>
    <w:p w14:paraId="475AC3D7" w14:textId="77777777" w:rsidR="00EB676A" w:rsidRPr="001E6C5A" w:rsidRDefault="00EB676A" w:rsidP="00EB676A"/>
    <w:p w14:paraId="0017DEC2" w14:textId="6F4D9476" w:rsidR="00EB676A" w:rsidRPr="001E6C5A" w:rsidRDefault="00EB676A" w:rsidP="00EB676A">
      <w:pPr>
        <w:keepNext/>
        <w:keepLines/>
        <w:spacing w:before="60"/>
        <w:jc w:val="center"/>
        <w:rPr>
          <w:rFonts w:ascii="Arial" w:hAnsi="Arial"/>
          <w:b/>
        </w:rPr>
      </w:pPr>
      <w:r w:rsidRPr="001E6C5A">
        <w:rPr>
          <w:rFonts w:ascii="Arial" w:hAnsi="Arial"/>
          <w:b/>
        </w:rPr>
        <w:t xml:space="preserve">Table 6.2.5.3.3-4: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6.2.5.3.2-1;</w:t>
      </w:r>
      <w:r>
        <w:rPr>
          <w:rFonts w:ascii="Arial" w:hAnsi="Arial"/>
          <w:b/>
        </w:rPr>
        <w:br/>
      </w:r>
      <w:r w:rsidRPr="001E6C5A">
        <w:rPr>
          <w:rFonts w:ascii="Arial" w:hAnsi="Arial"/>
          <w:b/>
        </w:rPr>
        <w:t>step 4, TS 36.579-1 [2] Table 5.3A.1.3-</w:t>
      </w:r>
      <w:ins w:id="328" w:author="MCC160" w:date="2022-10-31T17:59:00Z">
        <w:r w:rsidR="00A122C6">
          <w:rPr>
            <w:rFonts w:ascii="Arial" w:hAnsi="Arial"/>
            <w:b/>
          </w:rPr>
          <w:t>1</w:t>
        </w:r>
      </w:ins>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00BADBC2"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C96F2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355F7826"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8D4A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6B988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8C81D5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01B93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D06B52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4BF21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A911675" w14:textId="77777777" w:rsidR="00EB676A" w:rsidRPr="001E6C5A" w:rsidRDefault="00EB676A" w:rsidP="00BC3F8D">
            <w:pPr>
              <w:keepNext/>
              <w:keepLines/>
              <w:spacing w:after="0"/>
              <w:rPr>
                <w:rFonts w:ascii="Arial" w:hAnsi="Arial"/>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1B17596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9CC8DA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63B222"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76B5BA75" w14:textId="77777777" w:rsidR="00EB676A" w:rsidRPr="001E6C5A" w:rsidRDefault="00EB676A" w:rsidP="00BC3F8D">
            <w:pPr>
              <w:keepNext/>
              <w:keepLines/>
              <w:spacing w:after="0"/>
              <w:rPr>
                <w:rFonts w:ascii="Arial" w:hAnsi="Arial"/>
                <w:sz w:val="18"/>
              </w:rPr>
            </w:pPr>
          </w:p>
        </w:tc>
      </w:tr>
      <w:tr w:rsidR="00EB676A" w:rsidRPr="001E6C5A" w14:paraId="1912872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36A785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w:t>
            </w:r>
            <w:r w:rsidRPr="001E6C5A">
              <w:rPr>
                <w:rFonts w:ascii="Arial" w:hAnsi="Arial"/>
                <w:sz w:val="18"/>
              </w:rPr>
              <w:t>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96E237"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25713E8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479C0FB"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4DED062B" w14:textId="77777777" w:rsidR="00EB676A" w:rsidRPr="001E6C5A" w:rsidRDefault="00EB676A" w:rsidP="00BC3F8D">
            <w:pPr>
              <w:keepNext/>
              <w:keepLines/>
              <w:spacing w:after="0"/>
              <w:rPr>
                <w:rFonts w:ascii="Arial" w:hAnsi="Arial"/>
                <w:sz w:val="18"/>
              </w:rPr>
            </w:pPr>
          </w:p>
        </w:tc>
      </w:tr>
    </w:tbl>
    <w:p w14:paraId="76D87DDF" w14:textId="77777777" w:rsidR="00EB676A" w:rsidRPr="001E6C5A" w:rsidRDefault="00EB676A" w:rsidP="00EB676A"/>
    <w:p w14:paraId="6A61BA83" w14:textId="77777777" w:rsidR="00EB676A" w:rsidRPr="001E6C5A" w:rsidRDefault="00EB676A" w:rsidP="00EB676A">
      <w:pPr>
        <w:keepNext/>
        <w:keepLines/>
        <w:spacing w:before="60"/>
        <w:jc w:val="center"/>
        <w:rPr>
          <w:rFonts w:ascii="Arial" w:hAnsi="Arial"/>
          <w:b/>
        </w:rPr>
      </w:pPr>
      <w:r w:rsidRPr="001E6C5A">
        <w:rPr>
          <w:rFonts w:ascii="Arial" w:hAnsi="Arial"/>
          <w:b/>
        </w:rPr>
        <w:t>Table 6.2.5.3.3-5: SDP Message</w:t>
      </w:r>
      <w:r w:rsidRPr="001E6C5A">
        <w:rPr>
          <w:rFonts w:ascii="Arial" w:hAnsi="Arial"/>
          <w:b/>
          <w:lang w:eastAsia="ko-KR"/>
        </w:rPr>
        <w:t xml:space="preserve"> in SIP 200 (OK)</w:t>
      </w:r>
      <w:r w:rsidRPr="001E6C5A">
        <w:rPr>
          <w:rFonts w:ascii="Arial" w:hAnsi="Arial"/>
          <w:b/>
        </w:rP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E01E68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423D2003" w14:textId="0339BEC2"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w:t>
            </w:r>
            <w:r w:rsidRPr="00B37F96">
              <w:rPr>
                <w:rFonts w:ascii="Arial" w:hAnsi="Arial"/>
                <w:sz w:val="18"/>
              </w:rPr>
              <w:t>SDP_ANSWER</w:t>
            </w:r>
            <w:ins w:id="329" w:author="MCC160" w:date="2022-10-20T19:19:00Z">
              <w:r w:rsidR="00283537">
                <w:rPr>
                  <w:rFonts w:ascii="Arial" w:hAnsi="Arial"/>
                  <w:sz w:val="18"/>
                </w:rPr>
                <w:t>,</w:t>
              </w:r>
            </w:ins>
            <w:r w:rsidRPr="00B37F96">
              <w:rPr>
                <w:rFonts w:ascii="Arial" w:hAnsi="Arial"/>
                <w:sz w:val="18"/>
              </w:rPr>
              <w:t xml:space="preserve"> </w:t>
            </w:r>
            <w:r w:rsidRPr="001E6C5A">
              <w:rPr>
                <w:rFonts w:ascii="Arial" w:eastAsia="SimSun" w:hAnsi="Arial"/>
                <w:sz w:val="18"/>
              </w:rPr>
              <w:t>WITHOUT_FLOORCONTROL</w:t>
            </w:r>
          </w:p>
        </w:tc>
      </w:tr>
    </w:tbl>
    <w:p w14:paraId="69F6E320" w14:textId="77777777" w:rsidR="00EB676A" w:rsidRPr="001E6C5A" w:rsidRDefault="00EB676A" w:rsidP="00EB676A"/>
    <w:p w14:paraId="3F742109" w14:textId="77777777" w:rsidR="00EB676A" w:rsidRPr="001E6C5A" w:rsidRDefault="00EB676A" w:rsidP="00EB676A">
      <w:pPr>
        <w:keepNext/>
        <w:keepLines/>
        <w:spacing w:before="60"/>
        <w:jc w:val="center"/>
        <w:rPr>
          <w:rFonts w:ascii="Arial" w:hAnsi="Arial"/>
          <w:b/>
        </w:rPr>
      </w:pPr>
      <w:r w:rsidRPr="001E6C5A">
        <w:rPr>
          <w:rFonts w:ascii="Arial" w:hAnsi="Arial"/>
          <w:b/>
        </w:rPr>
        <w:t>Table 6.2.5.3.3-6: Void</w:t>
      </w:r>
    </w:p>
    <w:p w14:paraId="65242B03" w14:textId="77777777" w:rsidR="00EB676A" w:rsidRPr="001E6C5A" w:rsidRDefault="00EB676A" w:rsidP="00EB676A"/>
    <w:p w14:paraId="3792FCA4" w14:textId="77777777" w:rsidR="00EB676A" w:rsidRPr="001E6C5A" w:rsidRDefault="00EB676A" w:rsidP="00EB676A">
      <w:pPr>
        <w:keepNext/>
        <w:keepLines/>
        <w:spacing w:before="120"/>
        <w:ind w:left="1134" w:hanging="1134"/>
        <w:outlineLvl w:val="2"/>
        <w:rPr>
          <w:rFonts w:ascii="Arial" w:hAnsi="Arial"/>
          <w:sz w:val="28"/>
        </w:rPr>
      </w:pPr>
      <w:bookmarkStart w:id="330" w:name="_Toc21006039"/>
      <w:bookmarkStart w:id="331" w:name="_Toc36037712"/>
      <w:bookmarkStart w:id="332" w:name="_Toc43837565"/>
      <w:bookmarkStart w:id="333" w:name="_Toc60995677"/>
      <w:bookmarkStart w:id="334" w:name="_Toc69159805"/>
      <w:bookmarkStart w:id="335" w:name="_Toc76583159"/>
      <w:bookmarkStart w:id="336" w:name="_Toc83808711"/>
      <w:bookmarkStart w:id="337" w:name="_Toc91233540"/>
      <w:bookmarkStart w:id="338" w:name="_Toc100349019"/>
      <w:bookmarkStart w:id="339" w:name="_Toc106787175"/>
      <w:r w:rsidRPr="001E6C5A">
        <w:rPr>
          <w:rFonts w:ascii="Arial" w:hAnsi="Arial"/>
          <w:sz w:val="28"/>
        </w:rPr>
        <w:t>6.2.6</w:t>
      </w:r>
      <w:r w:rsidRPr="001E6C5A">
        <w:rPr>
          <w:rFonts w:ascii="Arial" w:hAnsi="Arial"/>
          <w:sz w:val="28"/>
        </w:rPr>
        <w:tab/>
        <w:t>On-network / Private Call / Emergency Private Call / On-demand / Automatic Commencement Mode / Force of automatic commencement mode / Without Floor Control / Client Terminated (CT)</w:t>
      </w:r>
      <w:bookmarkEnd w:id="330"/>
      <w:bookmarkEnd w:id="331"/>
      <w:bookmarkEnd w:id="332"/>
      <w:bookmarkEnd w:id="333"/>
      <w:bookmarkEnd w:id="334"/>
      <w:bookmarkEnd w:id="335"/>
      <w:bookmarkEnd w:id="336"/>
      <w:bookmarkEnd w:id="337"/>
      <w:bookmarkEnd w:id="338"/>
      <w:bookmarkEnd w:id="339"/>
    </w:p>
    <w:p w14:paraId="1CF2DE4C" w14:textId="77777777" w:rsidR="00EB676A" w:rsidRPr="001E6C5A" w:rsidRDefault="00EB676A" w:rsidP="00EB676A">
      <w:pPr>
        <w:keepNext/>
        <w:keepLines/>
        <w:spacing w:before="120"/>
        <w:ind w:left="1985" w:hanging="1985"/>
        <w:rPr>
          <w:rFonts w:ascii="Arial" w:hAnsi="Arial"/>
        </w:rPr>
      </w:pPr>
      <w:r w:rsidRPr="001E6C5A">
        <w:rPr>
          <w:rFonts w:ascii="Arial" w:hAnsi="Arial"/>
        </w:rPr>
        <w:t>6.2.6.1</w:t>
      </w:r>
      <w:r w:rsidRPr="001E6C5A">
        <w:rPr>
          <w:rFonts w:ascii="Arial" w:hAnsi="Arial"/>
        </w:rPr>
        <w:tab/>
        <w:t>Test Purpose (TP)</w:t>
      </w:r>
    </w:p>
    <w:p w14:paraId="2C46BE5C"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101A47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authorization to receive an MCPTT private call, the MCPTT service setting for answering the call is set to manual commencement mode }</w:t>
      </w:r>
    </w:p>
    <w:p w14:paraId="270F49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07B707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emergency private call, On-demand Automatic Commencement Mode, Force of automatic commencement mode without floor control }</w:t>
      </w:r>
    </w:p>
    <w:p w14:paraId="6A96D4E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call (automatic commencement) by sending a </w:t>
      </w:r>
      <w:r w:rsidRPr="001E6C5A">
        <w:rPr>
          <w:rFonts w:ascii="Courier New" w:hAnsi="Courier New"/>
          <w:sz w:val="16"/>
          <w:lang w:eastAsia="ko-KR"/>
        </w:rPr>
        <w:t>SIP 200 (OK) message accepting the private emergency call, on-demand Automatic Commencement Mode, not offering a media-level section for a media-floor control entity</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optionally notifies the user }</w:t>
      </w:r>
    </w:p>
    <w:p w14:paraId="37739BC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92C220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1F5E7"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7AE381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Emergency Private Call }</w:t>
      </w:r>
    </w:p>
    <w:p w14:paraId="04F84C8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49BA40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is informed by the remote client that the ongoing MCPTT emergency private call has been cancelled }</w:t>
      </w:r>
    </w:p>
    <w:p w14:paraId="21F0EF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and after sending a SIP 200 (OK) response leaves the MCPTT session }</w:t>
      </w:r>
    </w:p>
    <w:p w14:paraId="332C28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01F287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11D41" w14:textId="77777777" w:rsidR="00EB676A" w:rsidRPr="001E6C5A" w:rsidRDefault="00EB676A" w:rsidP="00EB676A">
      <w:pPr>
        <w:keepNext/>
        <w:keepLines/>
        <w:spacing w:before="120"/>
        <w:ind w:left="1985" w:hanging="1985"/>
        <w:rPr>
          <w:rFonts w:ascii="Arial" w:hAnsi="Arial"/>
        </w:rPr>
      </w:pPr>
      <w:r w:rsidRPr="001E6C5A">
        <w:rPr>
          <w:rFonts w:ascii="Arial" w:hAnsi="Arial"/>
        </w:rPr>
        <w:t>6.2.6.2</w:t>
      </w:r>
      <w:r w:rsidRPr="001E6C5A">
        <w:rPr>
          <w:rFonts w:ascii="Arial" w:hAnsi="Arial"/>
        </w:rPr>
        <w:tab/>
        <w:t>Conformance requirements</w:t>
      </w:r>
    </w:p>
    <w:p w14:paraId="56ABF1EC" w14:textId="77777777" w:rsidR="00EB676A" w:rsidRPr="001E6C5A" w:rsidRDefault="00EB676A" w:rsidP="00EB676A">
      <w:r w:rsidRPr="001E6C5A">
        <w:t xml:space="preserve">References: The conformance requirements covered in the present TC are specified in: TS 24.379 clauses 6.2.2, 6.2.3.1.1, 6.2.6, 11.1.1.2.1.2, 11.1.2.2, </w:t>
      </w:r>
      <w:r w:rsidRPr="001E6C5A">
        <w:rPr>
          <w:lang w:eastAsia="ko-KR"/>
        </w:rPr>
        <w:t>11.1.3.1.1.2</w:t>
      </w:r>
      <w:r w:rsidRPr="001E6C5A">
        <w:t>. Unless otherwise stated these are Rel-13 requirements.</w:t>
      </w:r>
    </w:p>
    <w:p w14:paraId="1D6CC420" w14:textId="77777777" w:rsidR="00EB676A" w:rsidRPr="001E6C5A" w:rsidRDefault="00EB676A" w:rsidP="00EB676A">
      <w:r w:rsidRPr="001E6C5A">
        <w:t>[TS 24.379, clause 6.2.2]</w:t>
      </w:r>
    </w:p>
    <w:p w14:paraId="70ACCDD9"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3061EFF3" w14:textId="77777777" w:rsidR="00EB676A" w:rsidRPr="001E6C5A" w:rsidRDefault="00EB676A" w:rsidP="00EB676A">
      <w:r w:rsidRPr="001E6C5A">
        <w:t>When composing an SDP answer, the MCPTT client:</w:t>
      </w:r>
    </w:p>
    <w:p w14:paraId="383F0955"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6555C35D"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2634BD8C"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05879E0"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6D48744B"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0FA24CFF"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60708DE7"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5900CAC2" w14:textId="77777777" w:rsidR="00EB676A" w:rsidRPr="001E6C5A" w:rsidRDefault="00EB676A" w:rsidP="00EB676A">
      <w:r w:rsidRPr="001E6C5A">
        <w:t>[TS 24.379, clause 6.2.3.1.1]</w:t>
      </w:r>
    </w:p>
    <w:p w14:paraId="0E6F4747" w14:textId="77777777" w:rsidR="00EB676A" w:rsidRPr="001E6C5A" w:rsidRDefault="00EB676A" w:rsidP="00EB676A">
      <w:pPr>
        <w:rPr>
          <w:lang w:eastAsia="ko-KR"/>
        </w:rPr>
      </w:pPr>
      <w:r w:rsidRPr="001E6C5A">
        <w:rPr>
          <w:lang w:eastAsia="ko-KR"/>
        </w:rPr>
        <w:t>When performing the automatic commencement mode procedures, the MCPTT client:</w:t>
      </w:r>
    </w:p>
    <w:p w14:paraId="5E0E1741"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D9EF5BF"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3646981F"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4D46C124"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2E6C60CA"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0EC9EFA4" w14:textId="77777777" w:rsidR="00EB676A" w:rsidRPr="001E6C5A" w:rsidRDefault="00EB676A" w:rsidP="00EB676A">
      <w:pPr>
        <w:ind w:left="568" w:hanging="284"/>
      </w:pPr>
      <w:r w:rsidRPr="001E6C5A">
        <w:t>...</w:t>
      </w:r>
    </w:p>
    <w:p w14:paraId="73FB1A47"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032BFC60"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497D959D"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71E17E5A" w14:textId="77777777" w:rsidR="00EB676A" w:rsidRPr="001E6C5A" w:rsidRDefault="00EB676A" w:rsidP="00EB676A">
      <w:pPr>
        <w:ind w:left="568" w:hanging="284"/>
        <w:rPr>
          <w:lang w:eastAsia="ko-KR"/>
        </w:rPr>
      </w:pPr>
      <w:r w:rsidRPr="001E6C5A">
        <w:rPr>
          <w:lang w:eastAsia="ko-KR"/>
        </w:rPr>
        <w:t>...</w:t>
      </w:r>
    </w:p>
    <w:p w14:paraId="72B93D2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476AED5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6C1FC7B1" w14:textId="77777777" w:rsidR="00EB676A" w:rsidRPr="001E6C5A" w:rsidRDefault="00EB676A" w:rsidP="00EB676A">
      <w:r w:rsidRPr="001E6C5A">
        <w:t>[TS 24.379, clause 6.2.6]</w:t>
      </w:r>
    </w:p>
    <w:p w14:paraId="1A3CCE22" w14:textId="77777777" w:rsidR="00EB676A" w:rsidRPr="001E6C5A" w:rsidRDefault="00EB676A" w:rsidP="00EB676A">
      <w:r w:rsidRPr="001E6C5A">
        <w:t>Upon receiving a SIP BYE request, the MCPTT client:</w:t>
      </w:r>
    </w:p>
    <w:p w14:paraId="29BCB982"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8256AD2"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E7FD5C6" w14:textId="77777777" w:rsidR="00EB676A" w:rsidRPr="001E6C5A" w:rsidRDefault="00EB676A" w:rsidP="00EB676A">
      <w:r w:rsidRPr="001E6C5A">
        <w:t>[TS 24.379, clause 11.1.1.2.1.2]</w:t>
      </w:r>
    </w:p>
    <w:p w14:paraId="693904D0"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B7A9161" w14:textId="77777777" w:rsidR="00EB676A" w:rsidRPr="001E6C5A" w:rsidRDefault="00EB676A" w:rsidP="00EB676A">
      <w:pPr>
        <w:rPr>
          <w:lang w:eastAsia="ko-KR"/>
        </w:rPr>
      </w:pPr>
      <w:r w:rsidRPr="001E6C5A">
        <w:rPr>
          <w:lang w:eastAsia="ko-KR"/>
        </w:rPr>
        <w:t>The MCPTT client:</w:t>
      </w:r>
    </w:p>
    <w:p w14:paraId="38280CB5" w14:textId="77777777" w:rsidR="00EB676A" w:rsidRPr="001E6C5A" w:rsidRDefault="00EB676A" w:rsidP="00EB676A">
      <w:pPr>
        <w:ind w:left="568" w:hanging="284"/>
        <w:rPr>
          <w:lang w:eastAsia="ko-KR"/>
        </w:rPr>
      </w:pPr>
      <w:r w:rsidRPr="001E6C5A">
        <w:rPr>
          <w:lang w:eastAsia="ko-KR"/>
        </w:rPr>
        <w:t>...</w:t>
      </w:r>
    </w:p>
    <w:p w14:paraId="737C46C1" w14:textId="77777777" w:rsidR="00EB676A" w:rsidRPr="001E6C5A" w:rsidRDefault="00EB676A" w:rsidP="00EB676A">
      <w:pPr>
        <w:ind w:left="568" w:hanging="284"/>
      </w:pPr>
      <w:r w:rsidRPr="001E6C5A">
        <w:t>3)</w:t>
      </w:r>
      <w:r w:rsidRPr="001E6C5A">
        <w:tab/>
        <w:t>if the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&lt;emergency-</w:t>
      </w:r>
      <w:proofErr w:type="spellStart"/>
      <w:r w:rsidRPr="001E6C5A">
        <w:t>ind</w:t>
      </w:r>
      <w:proofErr w:type="spellEnd"/>
      <w:r w:rsidRPr="001E6C5A">
        <w:t>&gt; element set to a value of "true":</w:t>
      </w:r>
    </w:p>
    <w:p w14:paraId="01B35380" w14:textId="77777777" w:rsidR="00EB676A" w:rsidRPr="001E6C5A" w:rsidRDefault="00EB676A" w:rsidP="00EB676A">
      <w:pPr>
        <w:ind w:left="851" w:hanging="284"/>
      </w:pPr>
      <w:r w:rsidRPr="001E6C5A">
        <w:t>a)</w:t>
      </w:r>
      <w:r w:rsidRPr="001E6C5A">
        <w:tab/>
        <w:t xml:space="preserve">should display to the MCPTT </w:t>
      </w:r>
      <w:r w:rsidRPr="001E6C5A">
        <w:rPr>
          <w:lang w:eastAsia="ko-KR"/>
        </w:rPr>
        <w:t>u</w:t>
      </w:r>
      <w:r w:rsidRPr="001E6C5A">
        <w:t>ser an indication that this is a SIP INVITE request for an MCPTT emergency private call and:</w:t>
      </w:r>
    </w:p>
    <w:p w14:paraId="579712DD" w14:textId="77777777" w:rsidR="00EB676A" w:rsidRPr="001E6C5A" w:rsidRDefault="00EB676A" w:rsidP="00EB676A">
      <w:pPr>
        <w:ind w:left="1135" w:hanging="284"/>
      </w:pPr>
      <w:proofErr w:type="spellStart"/>
      <w:r w:rsidRPr="001E6C5A">
        <w:t>i</w:t>
      </w:r>
      <w:proofErr w:type="spellEnd"/>
      <w:r w:rsidRPr="001E6C5A">
        <w:t>)</w:t>
      </w:r>
      <w:r w:rsidRPr="001E6C5A">
        <w:tab/>
        <w:t>should display the MCPTT ID of the originator of the MCPTT emergency private call contained in the &lt;</w:t>
      </w:r>
      <w:proofErr w:type="spellStart"/>
      <w:r w:rsidRPr="001E6C5A">
        <w:t>mcptt</w:t>
      </w:r>
      <w:proofErr w:type="spellEnd"/>
      <w:r w:rsidRPr="001E6C5A">
        <w:t>-calling-user-id&gt; element of the application/vnd.3gpp.mcptt-info+xml MIME body; and</w:t>
      </w:r>
    </w:p>
    <w:p w14:paraId="59BB9F6C" w14:textId="77777777" w:rsidR="00EB676A" w:rsidRPr="001E6C5A" w:rsidRDefault="00EB676A" w:rsidP="00EB676A">
      <w:pPr>
        <w:ind w:left="1135" w:hanging="284"/>
      </w:pPr>
      <w:r w:rsidRPr="001E6C5A">
        <w:t>...</w:t>
      </w:r>
    </w:p>
    <w:p w14:paraId="0DDFDBBD" w14:textId="77777777" w:rsidR="00EB676A" w:rsidRPr="001E6C5A" w:rsidRDefault="00EB676A" w:rsidP="00EB676A">
      <w:pPr>
        <w:ind w:left="851" w:hanging="284"/>
      </w:pPr>
      <w:r w:rsidRPr="001E6C5A">
        <w:t>b)</w:t>
      </w:r>
      <w:r w:rsidRPr="001E6C5A">
        <w:tab/>
        <w:t>shall set the MCPTT emergency private priority state to "MEPP 2: in-progress" for this private call;</w:t>
      </w:r>
    </w:p>
    <w:p w14:paraId="5FFD8B8B" w14:textId="77777777" w:rsidR="00EB676A" w:rsidRPr="001E6C5A" w:rsidRDefault="00EB676A" w:rsidP="00EB676A">
      <w:pPr>
        <w:ind w:left="568" w:hanging="284"/>
      </w:pPr>
      <w:r w:rsidRPr="001E6C5A">
        <w:t>...</w:t>
      </w:r>
    </w:p>
    <w:p w14:paraId="1CDF41F1"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3BF18A5A" w14:textId="77777777" w:rsidR="00EB676A" w:rsidRPr="001E6C5A" w:rsidRDefault="00EB676A" w:rsidP="00EB676A">
      <w:pPr>
        <w:ind w:left="568" w:hanging="284"/>
        <w:rPr>
          <w:lang w:eastAsia="ko-KR"/>
        </w:rPr>
      </w:pPr>
      <w:r w:rsidRPr="001E6C5A">
        <w:t>...</w:t>
      </w:r>
    </w:p>
    <w:p w14:paraId="3C556355" w14:textId="77777777" w:rsidR="00EB676A" w:rsidRPr="001E6C5A" w:rsidRDefault="00EB676A" w:rsidP="00EB676A">
      <w:pPr>
        <w:ind w:left="568" w:hanging="284"/>
      </w:pPr>
      <w:r w:rsidRPr="001E6C5A">
        <w:t>7)</w:t>
      </w:r>
      <w:r w:rsidRPr="001E6C5A">
        <w:tab/>
        <w:t xml:space="preserve">shall perform the automatic commencement procedures specified in </w:t>
      </w:r>
      <w:r w:rsidRPr="001E6C5A">
        <w:rPr>
          <w:lang w:eastAsia="ko-KR"/>
        </w:rPr>
        <w:t>subclause</w:t>
      </w:r>
      <w:r w:rsidRPr="001E6C5A">
        <w:t> </w:t>
      </w:r>
      <w:r w:rsidRPr="001E6C5A">
        <w:rPr>
          <w:lang w:eastAsia="ko-KR"/>
        </w:rPr>
        <w:t>6.2.3.1.1 if one of the following conditions are met:</w:t>
      </w:r>
    </w:p>
    <w:p w14:paraId="32D0760B" w14:textId="77777777" w:rsidR="00EB676A" w:rsidRPr="001E6C5A" w:rsidRDefault="00EB676A" w:rsidP="00EB676A">
      <w:pPr>
        <w:ind w:left="851" w:hanging="284"/>
        <w:rPr>
          <w:lang w:eastAsia="ko-KR"/>
        </w:rPr>
      </w:pPr>
      <w:r w:rsidRPr="001E6C5A">
        <w:rPr>
          <w:lang w:eastAsia="ko-KR"/>
        </w:rPr>
        <w:t>...</w:t>
      </w:r>
    </w:p>
    <w:p w14:paraId="024D4663" w14:textId="77777777" w:rsidR="00EB676A" w:rsidRPr="001E6C5A" w:rsidRDefault="00EB676A" w:rsidP="00EB676A">
      <w:pPr>
        <w:ind w:left="851" w:hanging="284"/>
        <w:rPr>
          <w:lang w:eastAsia="ko-KR"/>
        </w:rPr>
      </w:pPr>
      <w:r w:rsidRPr="001E6C5A">
        <w:rPr>
          <w:lang w:eastAsia="ko-KR"/>
        </w:rPr>
        <w:t>c)</w:t>
      </w:r>
      <w:r w:rsidRPr="001E6C5A">
        <w:rPr>
          <w:lang w:eastAsia="ko-KR"/>
        </w:rPr>
        <w:tab/>
        <w:t>SIP INVITE request contains a Priv-Answer-Mode header field with the value of "Auto"; and</w:t>
      </w:r>
    </w:p>
    <w:p w14:paraId="6991F4E4" w14:textId="77777777" w:rsidR="00EB676A" w:rsidRPr="001E6C5A" w:rsidRDefault="00EB676A" w:rsidP="00EB676A">
      <w:r w:rsidRPr="001E6C5A">
        <w:t>[TS 24.379, clause 11.1.2.2]</w:t>
      </w:r>
    </w:p>
    <w:p w14:paraId="1F6CC020"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A134852" w14:textId="77777777" w:rsidR="00EB676A" w:rsidRPr="001E6C5A" w:rsidRDefault="00EB676A" w:rsidP="00EB676A">
      <w:pPr>
        <w:rPr>
          <w:lang w:eastAsia="ko-KR"/>
        </w:rPr>
      </w:pPr>
      <w:r w:rsidRPr="001E6C5A">
        <w:rPr>
          <w:lang w:eastAsia="ko-KR"/>
        </w:rPr>
        <w:t>[TS 24.379, clause 11.1.3.1.1.2]</w:t>
      </w:r>
    </w:p>
    <w:p w14:paraId="40CA2A36"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26C22AD7" w14:textId="77777777" w:rsidR="00EB676A" w:rsidRPr="001E6C5A" w:rsidRDefault="00EB676A" w:rsidP="00EB676A">
      <w:pPr>
        <w:keepNext/>
        <w:keepLines/>
        <w:spacing w:before="120"/>
        <w:ind w:left="1985" w:hanging="1985"/>
        <w:rPr>
          <w:rFonts w:ascii="Arial" w:hAnsi="Arial"/>
        </w:rPr>
      </w:pPr>
      <w:r w:rsidRPr="001E6C5A">
        <w:rPr>
          <w:rFonts w:ascii="Arial" w:hAnsi="Arial"/>
        </w:rPr>
        <w:t>6.2.6.3</w:t>
      </w:r>
      <w:r w:rsidRPr="001E6C5A">
        <w:rPr>
          <w:rFonts w:ascii="Arial" w:hAnsi="Arial"/>
        </w:rPr>
        <w:tab/>
        <w:t>Test description</w:t>
      </w:r>
    </w:p>
    <w:p w14:paraId="01F2500D" w14:textId="77777777" w:rsidR="00EB676A" w:rsidRPr="001E6C5A" w:rsidRDefault="00EB676A" w:rsidP="00EB676A">
      <w:pPr>
        <w:keepNext/>
        <w:keepLines/>
        <w:spacing w:before="120"/>
        <w:ind w:left="1985" w:hanging="1985"/>
        <w:rPr>
          <w:rFonts w:ascii="Arial" w:hAnsi="Arial"/>
        </w:rPr>
      </w:pPr>
      <w:r w:rsidRPr="001E6C5A">
        <w:rPr>
          <w:rFonts w:ascii="Arial" w:hAnsi="Arial"/>
        </w:rPr>
        <w:t>6.2.6.3.1</w:t>
      </w:r>
      <w:r w:rsidRPr="001E6C5A">
        <w:rPr>
          <w:rFonts w:ascii="Arial" w:hAnsi="Arial"/>
        </w:rPr>
        <w:tab/>
        <w:t>Pre-test conditions</w:t>
      </w:r>
    </w:p>
    <w:p w14:paraId="47F5C350"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A529D92" w14:textId="77777777" w:rsidR="00EB676A" w:rsidRPr="001E6C5A" w:rsidRDefault="00EB676A" w:rsidP="00EB676A">
      <w:pPr>
        <w:ind w:left="568" w:hanging="284"/>
      </w:pPr>
      <w:r w:rsidRPr="001E6C5A">
        <w:t>-</w:t>
      </w:r>
      <w:r w:rsidRPr="001E6C5A">
        <w:tab/>
        <w:t>SS (MCPTT server)</w:t>
      </w:r>
    </w:p>
    <w:p w14:paraId="0E73BBCA"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F7EE62"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A80C958" w14:textId="77777777" w:rsidR="00EB676A" w:rsidRPr="001E6C5A" w:rsidRDefault="00EB676A" w:rsidP="00EB676A">
      <w:pPr>
        <w:ind w:left="568" w:hanging="284"/>
      </w:pPr>
      <w:r w:rsidRPr="001E6C5A">
        <w:t>-</w:t>
      </w:r>
      <w:r w:rsidRPr="001E6C5A">
        <w:tab/>
        <w:t>UE (MCPTT client)</w:t>
      </w:r>
    </w:p>
    <w:p w14:paraId="29B90119" w14:textId="77777777" w:rsidR="00EB676A" w:rsidRPr="001E6C5A" w:rsidRDefault="00EB676A" w:rsidP="00EB676A">
      <w:pPr>
        <w:ind w:left="851" w:hanging="284"/>
      </w:pPr>
      <w:r w:rsidRPr="001E6C5A">
        <w:t>-</w:t>
      </w:r>
      <w:r w:rsidRPr="001E6C5A">
        <w:tab/>
        <w:t>receive emergency calls; MCPTT service setting for answering the call is set to manual commencement mode (3GPP TS 24.483 [12], /&lt;x&gt;/&lt;x&gt;/Common/</w:t>
      </w:r>
      <w:proofErr w:type="spellStart"/>
      <w:r w:rsidRPr="001E6C5A">
        <w:t>PrivateCall</w:t>
      </w:r>
      <w:proofErr w:type="spellEnd"/>
      <w:r w:rsidRPr="001E6C5A">
        <w:t>/</w:t>
      </w:r>
      <w:proofErr w:type="spellStart"/>
      <w:r w:rsidRPr="001E6C5A">
        <w:t>AutoCommence</w:t>
      </w:r>
      <w:proofErr w:type="spellEnd"/>
      <w:r w:rsidRPr="001E6C5A">
        <w:t>="false", /&lt;x&gt;/&lt;x&gt;/Common/</w:t>
      </w:r>
      <w:proofErr w:type="spellStart"/>
      <w:r w:rsidRPr="001E6C5A">
        <w:t>PrivateCall</w:t>
      </w:r>
      <w:proofErr w:type="spellEnd"/>
      <w:r w:rsidRPr="001E6C5A">
        <w:t>/</w:t>
      </w:r>
      <w:proofErr w:type="spellStart"/>
      <w:r w:rsidRPr="001E6C5A">
        <w:t>ManualCommence</w:t>
      </w:r>
      <w:proofErr w:type="spellEnd"/>
      <w:r w:rsidRPr="001E6C5A">
        <w:t>="true")</w:t>
      </w:r>
    </w:p>
    <w:p w14:paraId="396BE48A" w14:textId="77777777" w:rsidR="00EB676A" w:rsidRPr="001E6C5A" w:rsidRDefault="00EB676A" w:rsidP="00EB676A">
      <w:pPr>
        <w:ind w:left="568" w:hanging="284"/>
      </w:pPr>
      <w:r w:rsidRPr="001E6C5A">
        <w:t>-</w:t>
      </w:r>
      <w:r w:rsidRPr="001E6C5A">
        <w:tab/>
        <w:t>The test USIM set as defined in TS 36.579-1 [2], subclause 5.5.10 is inserted.</w:t>
      </w:r>
    </w:p>
    <w:p w14:paraId="7B2B4E68"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76BE889"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1C4BA3F"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329BAA2" w14:textId="77777777" w:rsidR="00EB676A" w:rsidRPr="001E6C5A" w:rsidRDefault="00EB676A" w:rsidP="00EB676A">
      <w:pPr>
        <w:ind w:left="568" w:hanging="284"/>
      </w:pPr>
      <w:r w:rsidRPr="001E6C5A">
        <w:t>-</w:t>
      </w:r>
      <w:r w:rsidRPr="001E6C5A">
        <w:tab/>
        <w:t>UE States at the end of the preamble</w:t>
      </w:r>
    </w:p>
    <w:p w14:paraId="32E9B816" w14:textId="77777777" w:rsidR="00EB676A" w:rsidRPr="001E6C5A" w:rsidRDefault="00EB676A" w:rsidP="00EB676A">
      <w:pPr>
        <w:ind w:left="851" w:hanging="284"/>
      </w:pPr>
      <w:r w:rsidRPr="001E6C5A">
        <w:t>-</w:t>
      </w:r>
      <w:r w:rsidRPr="001E6C5A">
        <w:tab/>
        <w:t>The UE is in E-UTRA Registered, Idle Mode state.</w:t>
      </w:r>
    </w:p>
    <w:p w14:paraId="4B47F8A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31B4EFA" w14:textId="77777777" w:rsidR="00EB676A" w:rsidRPr="001E6C5A" w:rsidRDefault="00EB676A" w:rsidP="00EB676A">
      <w:pPr>
        <w:keepNext/>
        <w:keepLines/>
        <w:spacing w:before="120"/>
        <w:ind w:left="1985" w:hanging="1985"/>
        <w:rPr>
          <w:rFonts w:ascii="Arial" w:hAnsi="Arial"/>
        </w:rPr>
      </w:pPr>
      <w:r w:rsidRPr="001E6C5A">
        <w:rPr>
          <w:rFonts w:ascii="Arial" w:hAnsi="Arial"/>
        </w:rPr>
        <w:t>6.2.6.3.2</w:t>
      </w:r>
      <w:r w:rsidRPr="001E6C5A">
        <w:rPr>
          <w:rFonts w:ascii="Arial" w:hAnsi="Arial"/>
        </w:rPr>
        <w:tab/>
        <w:t>Test procedure sequence</w:t>
      </w:r>
    </w:p>
    <w:p w14:paraId="69B18FA7" w14:textId="77777777" w:rsidR="00EB676A" w:rsidRPr="001E6C5A" w:rsidRDefault="00EB676A" w:rsidP="00EB676A">
      <w:pPr>
        <w:keepNext/>
        <w:keepLines/>
        <w:spacing w:before="60"/>
        <w:jc w:val="center"/>
        <w:rPr>
          <w:rFonts w:ascii="Arial" w:hAnsi="Arial"/>
          <w:b/>
        </w:rPr>
      </w:pPr>
      <w:r w:rsidRPr="001E6C5A">
        <w:rPr>
          <w:rFonts w:ascii="Arial" w:hAnsi="Arial"/>
          <w:b/>
        </w:rPr>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D802F67" w14:textId="77777777" w:rsidTr="00BC3F8D">
        <w:tc>
          <w:tcPr>
            <w:tcW w:w="534" w:type="dxa"/>
            <w:tcBorders>
              <w:top w:val="single" w:sz="4" w:space="0" w:color="auto"/>
              <w:left w:val="single" w:sz="4" w:space="0" w:color="auto"/>
              <w:bottom w:val="nil"/>
              <w:right w:val="single" w:sz="4" w:space="0" w:color="auto"/>
            </w:tcBorders>
            <w:hideMark/>
          </w:tcPr>
          <w:p w14:paraId="5BE0FA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10130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5A056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329176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A731F3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3B0BBBA" w14:textId="77777777" w:rsidTr="00BC3F8D">
        <w:tc>
          <w:tcPr>
            <w:tcW w:w="534" w:type="dxa"/>
            <w:tcBorders>
              <w:top w:val="nil"/>
              <w:left w:val="single" w:sz="4" w:space="0" w:color="auto"/>
              <w:bottom w:val="single" w:sz="4" w:space="0" w:color="auto"/>
              <w:right w:val="single" w:sz="4" w:space="0" w:color="auto"/>
            </w:tcBorders>
          </w:tcPr>
          <w:p w14:paraId="39A780B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A0302D0"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08FE7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BA4FF6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3E783B1"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B3CC47" w14:textId="77777777" w:rsidR="00EB676A" w:rsidRPr="001E6C5A" w:rsidRDefault="00EB676A" w:rsidP="00BC3F8D">
            <w:pPr>
              <w:keepNext/>
              <w:keepLines/>
              <w:spacing w:after="0"/>
              <w:jc w:val="center"/>
              <w:rPr>
                <w:rFonts w:ascii="Arial" w:hAnsi="Arial"/>
                <w:b/>
                <w:sz w:val="18"/>
              </w:rPr>
            </w:pPr>
          </w:p>
        </w:tc>
      </w:tr>
      <w:tr w:rsidR="00EB676A" w:rsidRPr="001E6C5A" w14:paraId="2F3EF17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E1E92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5EDFB52" w14:textId="2B46DAC8"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40" w:author="MCC160" w:date="2022-11-01T11:57:00Z">
              <w:r w:rsidRPr="001E6C5A" w:rsidDel="00FD1A1C">
                <w:rPr>
                  <w:rFonts w:ascii="Arial" w:eastAsia="Calibri" w:hAnsi="Arial"/>
                  <w:sz w:val="18"/>
                </w:rPr>
                <w:delText xml:space="preserve">Is the </w:delText>
              </w:r>
              <w:r w:rsidRPr="001E6C5A" w:rsidDel="00FD1A1C">
                <w:rPr>
                  <w:rFonts w:ascii="Arial" w:eastAsia="Calibri" w:hAnsi="Arial"/>
                  <w:sz w:val="18"/>
                  <w:lang w:eastAsia="ko-KR"/>
                </w:rPr>
                <w:delText xml:space="preserve">procedure for </w:delText>
              </w:r>
            </w:del>
            <w:ins w:id="341" w:author="MCC160" w:date="2022-11-01T11:57:00Z">
              <w:r w:rsidR="00FD1A1C" w:rsidRPr="00FD1A1C">
                <w:rPr>
                  <w:rFonts w:ascii="Arial" w:eastAsia="Calibri" w:hAnsi="Arial"/>
                  <w:sz w:val="18"/>
                  <w:lang w:eastAsia="ko-KR"/>
                </w:rPr>
                <w:t xml:space="preserve">Does the UE (MCPTT Client) correctly perform test procedure </w:t>
              </w:r>
              <w:r w:rsidR="00FD1A1C">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342" w:author="MCC160" w:date="2022-11-01T11:57:00Z">
              <w:r w:rsidR="00FD1A1C">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5.3.4.3-1 to establish</w:t>
            </w:r>
            <w:r w:rsidRPr="001E6C5A">
              <w:rPr>
                <w:rFonts w:ascii="Arial" w:hAnsi="Arial"/>
                <w:sz w:val="18"/>
              </w:rPr>
              <w:t xml:space="preserve"> an MCPTT private emergency call with force of automatic commencement mode without floor control</w:t>
            </w:r>
            <w:del w:id="343" w:author="MCC160" w:date="2022-11-01T11:58:00Z">
              <w:r w:rsidRPr="001E6C5A" w:rsidDel="00FD1A1C">
                <w:rPr>
                  <w:rFonts w:ascii="Arial" w:hAnsi="Arial"/>
                  <w:sz w:val="18"/>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CF58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E70B2DA"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A12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F6EF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4641F6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C321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04F1A3D5"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526CB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C68B56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0521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DD5E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2910B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01602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275F062B" w14:textId="77777777" w:rsidR="00EB676A" w:rsidRPr="001E6C5A" w:rsidRDefault="00EB676A" w:rsidP="00BC3F8D">
            <w:pPr>
              <w:keepNext/>
              <w:keepLines/>
              <w:spacing w:after="0"/>
              <w:rPr>
                <w:rFonts w:ascii="Arial" w:hAnsi="Arial"/>
                <w:sz w:val="18"/>
              </w:rPr>
            </w:pPr>
            <w:r w:rsidRPr="001E6C5A">
              <w:rPr>
                <w:rFonts w:ascii="Arial" w:hAnsi="Arial"/>
                <w:sz w:val="18"/>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tcBorders>
              <w:top w:val="single" w:sz="4" w:space="0" w:color="auto"/>
              <w:left w:val="single" w:sz="4" w:space="0" w:color="auto"/>
              <w:bottom w:val="single" w:sz="4" w:space="0" w:color="auto"/>
              <w:right w:val="single" w:sz="4" w:space="0" w:color="auto"/>
            </w:tcBorders>
            <w:hideMark/>
          </w:tcPr>
          <w:p w14:paraId="037C56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0E11E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AD2DD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8B7C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B9A45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27301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3a1</w:t>
            </w:r>
          </w:p>
        </w:tc>
        <w:tc>
          <w:tcPr>
            <w:tcW w:w="3968" w:type="dxa"/>
            <w:tcBorders>
              <w:top w:val="single" w:sz="4" w:space="0" w:color="auto"/>
              <w:left w:val="single" w:sz="4" w:space="0" w:color="auto"/>
              <w:bottom w:val="single" w:sz="4" w:space="0" w:color="auto"/>
              <w:right w:val="single" w:sz="4" w:space="0" w:color="auto"/>
            </w:tcBorders>
          </w:tcPr>
          <w:p w14:paraId="411E3CB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IF </w:t>
            </w:r>
            <w:proofErr w:type="spellStart"/>
            <w:r w:rsidRPr="001E6C5A">
              <w:rPr>
                <w:rFonts w:ascii="Arial" w:hAnsi="Arial"/>
                <w:sz w:val="18"/>
              </w:rPr>
              <w:t>pc_MCX_DisplayInfoEmergencyCall</w:t>
            </w:r>
            <w:proofErr w:type="spellEnd"/>
            <w:r w:rsidRPr="001E6C5A">
              <w:rPr>
                <w:rFonts w:ascii="Arial" w:hAnsi="Arial"/>
                <w:sz w:val="18"/>
              </w:rPr>
              <w:t xml:space="preserve"> THEN</w:t>
            </w:r>
          </w:p>
          <w:p w14:paraId="400BFAF1" w14:textId="77777777" w:rsidR="00EB676A" w:rsidRPr="001E6C5A" w:rsidRDefault="00EB676A" w:rsidP="00BC3F8D">
            <w:pPr>
              <w:keepNext/>
              <w:keepLines/>
              <w:spacing w:after="0"/>
              <w:rPr>
                <w:rFonts w:ascii="Arial" w:hAnsi="Arial"/>
                <w:sz w:val="18"/>
              </w:rPr>
            </w:pPr>
          </w:p>
          <w:p w14:paraId="26A6CDD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about the emergency call establishment?</w:t>
            </w:r>
          </w:p>
          <w:p w14:paraId="68326B5E" w14:textId="77777777" w:rsidR="00EB676A" w:rsidRPr="001E6C5A" w:rsidRDefault="00EB676A" w:rsidP="00BC3F8D">
            <w:pPr>
              <w:keepNext/>
              <w:keepLines/>
              <w:spacing w:after="0"/>
              <w:rPr>
                <w:rFonts w:ascii="Arial" w:hAnsi="Arial"/>
                <w:sz w:val="18"/>
              </w:rPr>
            </w:pPr>
          </w:p>
          <w:p w14:paraId="714DE7F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(NOTE 1): </w:t>
            </w:r>
          </w:p>
          <w:p w14:paraId="54C7C684" w14:textId="77777777" w:rsidR="00EB676A" w:rsidRPr="001E6C5A" w:rsidRDefault="00EB676A" w:rsidP="00BC3F8D">
            <w:pPr>
              <w:keepNext/>
              <w:keepLines/>
              <w:spacing w:after="0"/>
              <w:rPr>
                <w:rFonts w:ascii="Arial" w:hAnsi="Arial"/>
                <w:sz w:val="18"/>
              </w:rPr>
            </w:pPr>
          </w:p>
          <w:p w14:paraId="0F179830" w14:textId="77777777" w:rsidR="00EB676A" w:rsidRPr="001E6C5A" w:rsidRDefault="00EB676A" w:rsidP="00BC3F8D">
            <w:pPr>
              <w:keepNext/>
              <w:keepLines/>
              <w:spacing w:after="0"/>
              <w:rPr>
                <w:rFonts w:ascii="Arial" w:hAnsi="Arial"/>
                <w:sz w:val="18"/>
              </w:rPr>
            </w:pPr>
            <w:r w:rsidRPr="001E6C5A">
              <w:rPr>
                <w:rFonts w:ascii="Arial" w:hAnsi="Arial"/>
                <w:sz w:val="18"/>
              </w:rPr>
              <w:t>NOTE 2: The display information may include</w:t>
            </w:r>
          </w:p>
          <w:p w14:paraId="173621F0" w14:textId="77777777" w:rsidR="00EB676A" w:rsidRPr="001E6C5A" w:rsidRDefault="00EB676A" w:rsidP="00BC3F8D">
            <w:pPr>
              <w:keepNext/>
              <w:keepLines/>
              <w:spacing w:after="0"/>
              <w:rPr>
                <w:rFonts w:ascii="Arial" w:hAnsi="Arial"/>
                <w:sz w:val="18"/>
              </w:rPr>
            </w:pPr>
            <w:r w:rsidRPr="001E6C5A">
              <w:rPr>
                <w:rFonts w:ascii="Arial" w:hAnsi="Arial"/>
                <w:sz w:val="18"/>
              </w:rPr>
              <w:t>- indication for a request for an MCPTT private call</w:t>
            </w:r>
          </w:p>
          <w:p w14:paraId="12C0A605" w14:textId="77777777" w:rsidR="00EB676A" w:rsidRPr="001E6C5A" w:rsidRDefault="00EB676A" w:rsidP="00BC3F8D">
            <w:pPr>
              <w:keepNext/>
              <w:keepLines/>
              <w:spacing w:after="0"/>
              <w:rPr>
                <w:rFonts w:ascii="Arial" w:hAnsi="Arial"/>
                <w:sz w:val="18"/>
              </w:rPr>
            </w:pPr>
            <w:r w:rsidRPr="001E6C5A">
              <w:rPr>
                <w:rFonts w:ascii="Arial" w:hAnsi="Arial"/>
                <w:sz w:val="18"/>
              </w:rPr>
              <w:t>- the MCPTT ID of the originator of the MCPTT private call.</w:t>
            </w:r>
          </w:p>
        </w:tc>
        <w:tc>
          <w:tcPr>
            <w:tcW w:w="708" w:type="dxa"/>
            <w:tcBorders>
              <w:top w:val="single" w:sz="4" w:space="0" w:color="auto"/>
              <w:left w:val="single" w:sz="4" w:space="0" w:color="auto"/>
              <w:bottom w:val="single" w:sz="4" w:space="0" w:color="auto"/>
              <w:right w:val="single" w:sz="4" w:space="0" w:color="auto"/>
            </w:tcBorders>
            <w:hideMark/>
          </w:tcPr>
          <w:p w14:paraId="03ADB94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AA999C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7C6D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B8014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BB237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6704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4-5</w:t>
            </w:r>
          </w:p>
        </w:tc>
        <w:tc>
          <w:tcPr>
            <w:tcW w:w="3968" w:type="dxa"/>
            <w:tcBorders>
              <w:top w:val="single" w:sz="4" w:space="0" w:color="auto"/>
              <w:left w:val="single" w:sz="4" w:space="0" w:color="auto"/>
              <w:bottom w:val="single" w:sz="4" w:space="0" w:color="auto"/>
              <w:right w:val="single" w:sz="4" w:space="0" w:color="auto"/>
            </w:tcBorders>
            <w:hideMark/>
          </w:tcPr>
          <w:p w14:paraId="7322880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EC9E6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2A7904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157A7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B9F9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6CF11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05EC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15A4CE4" w14:textId="0F4F3B17"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344" w:author="MCC160" w:date="2022-11-01T11:58:00Z">
              <w:r w:rsidRPr="001E6C5A" w:rsidDel="00FD1A1C">
                <w:rPr>
                  <w:rFonts w:ascii="Arial" w:eastAsia="Calibri" w:hAnsi="Arial"/>
                  <w:sz w:val="18"/>
                </w:rPr>
                <w:delText xml:space="preserve">Is the procedure for </w:delText>
              </w:r>
            </w:del>
            <w:ins w:id="345" w:author="MCC160" w:date="2022-11-01T11:58:00Z">
              <w:r w:rsidR="00FD1A1C" w:rsidRPr="00FD1A1C">
                <w:rPr>
                  <w:rFonts w:ascii="Arial" w:eastAsia="Calibri" w:hAnsi="Arial"/>
                  <w:sz w:val="18"/>
                </w:rPr>
                <w:t xml:space="preserve">Does the UE (MCPTT Client) correctly perform test procedure </w:t>
              </w:r>
              <w:r w:rsidR="00FD1A1C">
                <w:rPr>
                  <w:rFonts w:ascii="Arial" w:eastAsia="Calibri" w:hAnsi="Arial"/>
                  <w:sz w:val="18"/>
                </w:rPr>
                <w:t>'</w:t>
              </w:r>
            </w:ins>
            <w:r w:rsidRPr="001E6C5A">
              <w:rPr>
                <w:rFonts w:ascii="Arial" w:hAnsi="Arial"/>
                <w:sz w:val="18"/>
              </w:rPr>
              <w:t>MCX CT call release</w:t>
            </w:r>
            <w:ins w:id="346" w:author="MCC160" w:date="2022-11-01T11:58:00Z">
              <w:r w:rsidR="00FD1A1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347" w:author="MCC160" w:date="2022-11-01T11:58:00Z">
              <w:r w:rsidRPr="001E6C5A" w:rsidDel="00FD1A1C">
                <w:rPr>
                  <w:rFonts w:ascii="Arial" w:hAnsi="Arial"/>
                  <w:sz w:val="18"/>
                </w:rPr>
                <w:delText xml:space="preserve">end </w:delText>
              </w:r>
            </w:del>
            <w:ins w:id="348" w:author="MCC160" w:date="2022-11-01T11:58:00Z">
              <w:r w:rsidR="00FD1A1C">
                <w:rPr>
                  <w:rFonts w:ascii="Arial" w:hAnsi="Arial"/>
                  <w:sz w:val="18"/>
                </w:rPr>
                <w:t>release</w:t>
              </w:r>
              <w:r w:rsidR="00FD1A1C" w:rsidRPr="001E6C5A">
                <w:rPr>
                  <w:rFonts w:ascii="Arial" w:hAnsi="Arial"/>
                  <w:sz w:val="18"/>
                </w:rPr>
                <w:t xml:space="preserve"> </w:t>
              </w:r>
            </w:ins>
            <w:r w:rsidRPr="001E6C5A">
              <w:rPr>
                <w:rFonts w:ascii="Arial" w:hAnsi="Arial"/>
                <w:sz w:val="18"/>
              </w:rPr>
              <w:t>the call</w:t>
            </w:r>
            <w:del w:id="349" w:author="MCC160" w:date="2022-11-01T11:58:00Z">
              <w:r w:rsidRPr="001E6C5A" w:rsidDel="00FD1A1C">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04487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033DC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654F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4A631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1A0A62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0E40B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379B232B"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5A0FC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FF65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D318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B17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495942"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B12B8D4"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70F21450" w14:textId="77777777" w:rsidR="00EB676A" w:rsidRPr="001E6C5A" w:rsidRDefault="00EB676A" w:rsidP="00EB676A"/>
    <w:p w14:paraId="12022B04" w14:textId="77777777" w:rsidR="00EB676A" w:rsidRPr="001E6C5A" w:rsidRDefault="00EB676A" w:rsidP="00EB676A">
      <w:pPr>
        <w:keepNext/>
        <w:keepLines/>
        <w:spacing w:before="120"/>
        <w:ind w:left="1985" w:hanging="1985"/>
        <w:rPr>
          <w:rFonts w:ascii="Arial" w:hAnsi="Arial"/>
        </w:rPr>
      </w:pPr>
      <w:r w:rsidRPr="001E6C5A">
        <w:rPr>
          <w:rFonts w:ascii="Arial" w:hAnsi="Arial"/>
        </w:rPr>
        <w:t>6.2.6.3.3</w:t>
      </w:r>
      <w:r w:rsidRPr="001E6C5A">
        <w:rPr>
          <w:rFonts w:ascii="Arial" w:hAnsi="Arial"/>
        </w:rPr>
        <w:tab/>
        <w:t>Specific message contents</w:t>
      </w:r>
    </w:p>
    <w:p w14:paraId="7838E5E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6.2.6.3.3-1: </w:t>
      </w:r>
      <w:r w:rsidRPr="001E6C5A">
        <w:rPr>
          <w:rFonts w:ascii="Arial" w:hAnsi="Arial"/>
          <w:b/>
          <w:lang w:eastAsia="ko-KR"/>
        </w:rPr>
        <w:t>MCPTT User Profile</w:t>
      </w:r>
      <w:r w:rsidRPr="001E6C5A">
        <w:rPr>
          <w:rFonts w:ascii="Arial" w:hAnsi="Arial"/>
          <w:b/>
        </w:rPr>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74569A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D9E57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5.5.8.3-1.</w:t>
            </w:r>
          </w:p>
        </w:tc>
      </w:tr>
      <w:tr w:rsidR="00EB676A" w:rsidRPr="001E6C5A" w14:paraId="4F0954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F276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C3346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BE9FF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70BE8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EE916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215BCA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F4D197"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w:t>
            </w:r>
            <w:proofErr w:type="spellEnd"/>
            <w:r w:rsidRPr="001E6C5A">
              <w:rPr>
                <w:rFonts w:ascii="Arial" w:hAnsi="Arial"/>
                <w:sz w:val="18"/>
              </w:rPr>
              <w:t>-user-profile</w:t>
            </w:r>
          </w:p>
        </w:tc>
        <w:tc>
          <w:tcPr>
            <w:tcW w:w="2126" w:type="dxa"/>
            <w:tcBorders>
              <w:top w:val="single" w:sz="4" w:space="0" w:color="auto"/>
              <w:left w:val="single" w:sz="4" w:space="0" w:color="auto"/>
              <w:bottom w:val="single" w:sz="4" w:space="0" w:color="auto"/>
              <w:right w:val="single" w:sz="4" w:space="0" w:color="auto"/>
            </w:tcBorders>
          </w:tcPr>
          <w:p w14:paraId="521954B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D4AA0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8CBB4B"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FA0EC7" w14:textId="77777777" w:rsidR="00EB676A" w:rsidRPr="001E6C5A" w:rsidRDefault="00EB676A" w:rsidP="00BC3F8D">
            <w:pPr>
              <w:keepNext/>
              <w:keepLines/>
              <w:spacing w:after="0"/>
              <w:rPr>
                <w:rFonts w:ascii="Arial" w:hAnsi="Arial"/>
                <w:sz w:val="18"/>
              </w:rPr>
            </w:pPr>
          </w:p>
        </w:tc>
      </w:tr>
      <w:tr w:rsidR="00EB676A" w:rsidRPr="001E6C5A" w14:paraId="386DD2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F38D7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6886E18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87B77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961086"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049250" w14:textId="77777777" w:rsidR="00EB676A" w:rsidRPr="001E6C5A" w:rsidRDefault="00EB676A" w:rsidP="00BC3F8D">
            <w:pPr>
              <w:keepNext/>
              <w:keepLines/>
              <w:spacing w:after="0"/>
              <w:rPr>
                <w:rFonts w:ascii="Arial" w:hAnsi="Arial"/>
                <w:sz w:val="18"/>
              </w:rPr>
            </w:pPr>
          </w:p>
        </w:tc>
      </w:tr>
      <w:tr w:rsidR="00EB676A" w:rsidRPr="001E6C5A" w14:paraId="207E50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82948C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12DB049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74B009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61CF56"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5BD81B" w14:textId="77777777" w:rsidR="00EB676A" w:rsidRPr="001E6C5A" w:rsidRDefault="00EB676A" w:rsidP="00BC3F8D">
            <w:pPr>
              <w:keepNext/>
              <w:keepLines/>
              <w:spacing w:after="0"/>
              <w:rPr>
                <w:rFonts w:ascii="Arial" w:hAnsi="Arial"/>
                <w:sz w:val="18"/>
              </w:rPr>
            </w:pPr>
          </w:p>
        </w:tc>
      </w:tr>
      <w:tr w:rsidR="00EB676A" w:rsidRPr="001E6C5A" w14:paraId="467EF2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8EA31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3B74132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0E8CC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3B0263"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D75906" w14:textId="77777777" w:rsidR="00EB676A" w:rsidRPr="001E6C5A" w:rsidRDefault="00EB676A" w:rsidP="00BC3F8D">
            <w:pPr>
              <w:keepNext/>
              <w:keepLines/>
              <w:spacing w:after="0"/>
              <w:rPr>
                <w:rFonts w:ascii="Arial" w:hAnsi="Arial"/>
                <w:sz w:val="18"/>
              </w:rPr>
            </w:pPr>
          </w:p>
        </w:tc>
      </w:tr>
      <w:tr w:rsidR="00EB676A" w:rsidRPr="001E6C5A" w14:paraId="128B1E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F290E1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350F0F34" w14:textId="77777777" w:rsidR="00EB676A" w:rsidRPr="001E6C5A" w:rsidRDefault="00EB676A" w:rsidP="00BC3F8D">
            <w:pPr>
              <w:keepNext/>
              <w:keepLines/>
              <w:spacing w:after="0"/>
              <w:rPr>
                <w:rFonts w:ascii="Arial" w:hAnsi="Arial"/>
                <w:sz w:val="18"/>
              </w:rPr>
            </w:pPr>
            <w:r w:rsidRPr="001E6C5A">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1DC71F3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05A5AB" w14:textId="77777777" w:rsidR="00EB676A" w:rsidRPr="001E6C5A" w:rsidRDefault="00EB676A" w:rsidP="00BC3F8D">
            <w:pPr>
              <w:keepNext/>
              <w:keepLines/>
              <w:spacing w:after="0"/>
              <w:rPr>
                <w:rFonts w:ascii="Arial" w:eastAsia="MS P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B19AC4" w14:textId="77777777" w:rsidR="00EB676A" w:rsidRPr="001E6C5A" w:rsidRDefault="00EB676A" w:rsidP="00BC3F8D">
            <w:pPr>
              <w:keepNext/>
              <w:keepLines/>
              <w:spacing w:after="0"/>
              <w:rPr>
                <w:rFonts w:ascii="Arial" w:hAnsi="Arial"/>
                <w:sz w:val="18"/>
              </w:rPr>
            </w:pPr>
          </w:p>
        </w:tc>
      </w:tr>
    </w:tbl>
    <w:p w14:paraId="7E21EC22" w14:textId="77777777" w:rsidR="00EB676A" w:rsidRPr="001E6C5A" w:rsidRDefault="00EB676A" w:rsidP="00EB676A"/>
    <w:p w14:paraId="766CCDA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6.2.6.3.3-2: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6.2.6.3.2-1;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4DB185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71AA93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57F6F9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442C9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384CC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7E620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27F362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54E4D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3BC01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8C5EF09" w14:textId="77777777" w:rsidR="00EB676A" w:rsidRPr="00E654C5" w:rsidRDefault="00EB676A" w:rsidP="00BC3F8D">
            <w:pPr>
              <w:pStyle w:val="TAL"/>
              <w:rPr>
                <w:b/>
                <w:bCs/>
              </w:rPr>
            </w:pPr>
            <w:r w:rsidRPr="00E654C5">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1C7008BC" w14:textId="77777777" w:rsidR="00EB676A" w:rsidRPr="001E6C5A" w:rsidRDefault="00EB676A" w:rsidP="00BC3F8D">
            <w:pPr>
              <w:pStyle w:val="TAL"/>
            </w:pPr>
            <w:r w:rsidRPr="001E6C5A">
              <w:t>Not present</w:t>
            </w:r>
          </w:p>
        </w:tc>
        <w:tc>
          <w:tcPr>
            <w:tcW w:w="2127" w:type="dxa"/>
            <w:tcBorders>
              <w:top w:val="single" w:sz="4" w:space="0" w:color="auto"/>
              <w:left w:val="single" w:sz="4" w:space="0" w:color="auto"/>
              <w:bottom w:val="single" w:sz="4" w:space="0" w:color="auto"/>
              <w:right w:val="single" w:sz="4" w:space="0" w:color="auto"/>
            </w:tcBorders>
          </w:tcPr>
          <w:p w14:paraId="110BCD5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D07F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A6313F" w14:textId="77777777" w:rsidR="00EB676A" w:rsidRPr="001E6C5A" w:rsidRDefault="00EB676A" w:rsidP="00BC3F8D">
            <w:pPr>
              <w:pStyle w:val="TAL"/>
            </w:pPr>
          </w:p>
        </w:tc>
      </w:tr>
      <w:tr w:rsidR="00EB676A" w:rsidRPr="001E6C5A" w14:paraId="5D078B8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9152A8" w14:textId="77777777" w:rsidR="00EB676A" w:rsidRPr="00E654C5" w:rsidRDefault="00EB676A" w:rsidP="00BC3F8D">
            <w:pPr>
              <w:pStyle w:val="TAL"/>
              <w:rPr>
                <w:b/>
                <w:bCs/>
              </w:rPr>
            </w:pPr>
            <w:r w:rsidRPr="00E654C5">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1CA66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E27F60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15A6F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B2E4FE" w14:textId="77777777" w:rsidR="00EB676A" w:rsidRPr="001E6C5A" w:rsidRDefault="00EB676A" w:rsidP="00BC3F8D">
            <w:pPr>
              <w:pStyle w:val="TAL"/>
            </w:pPr>
          </w:p>
        </w:tc>
      </w:tr>
      <w:tr w:rsidR="00EB676A" w:rsidRPr="001E6C5A" w14:paraId="656680D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80E781" w14:textId="77777777" w:rsidR="00EB676A" w:rsidRPr="001E6C5A" w:rsidRDefault="00EB676A" w:rsidP="00BC3F8D">
            <w:pPr>
              <w:pStyle w:val="TAL"/>
            </w:pPr>
            <w:r w:rsidRPr="001E6C5A">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3D3E0672" w14:textId="77777777" w:rsidR="00EB676A" w:rsidRPr="001E6C5A" w:rsidRDefault="00EB676A" w:rsidP="00BC3F8D">
            <w:pPr>
              <w:pStyle w:val="TAL"/>
            </w:pPr>
            <w:r w:rsidRPr="001E6C5A">
              <w:rPr>
                <w:iCs/>
              </w:rPr>
              <w:t>"Auto"</w:t>
            </w:r>
          </w:p>
        </w:tc>
        <w:tc>
          <w:tcPr>
            <w:tcW w:w="2127" w:type="dxa"/>
            <w:tcBorders>
              <w:top w:val="single" w:sz="4" w:space="0" w:color="auto"/>
              <w:left w:val="single" w:sz="4" w:space="0" w:color="auto"/>
              <w:bottom w:val="single" w:sz="4" w:space="0" w:color="auto"/>
              <w:right w:val="single" w:sz="4" w:space="0" w:color="auto"/>
            </w:tcBorders>
          </w:tcPr>
          <w:p w14:paraId="0F8A214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2C514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37D801" w14:textId="77777777" w:rsidR="00EB676A" w:rsidRPr="001E6C5A" w:rsidRDefault="00EB676A" w:rsidP="00BC3F8D">
            <w:pPr>
              <w:pStyle w:val="TAL"/>
            </w:pPr>
          </w:p>
        </w:tc>
      </w:tr>
      <w:tr w:rsidR="00EB676A" w:rsidRPr="001E6C5A" w14:paraId="01D5571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868C5B1" w14:textId="77777777" w:rsidR="00EB676A" w:rsidRPr="001E6C5A" w:rsidRDefault="00EB676A" w:rsidP="00BC3F8D">
            <w:pPr>
              <w:pStyle w:val="TAL"/>
            </w:pPr>
            <w:r w:rsidRPr="001E6C5A">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5674E321" w14:textId="77777777" w:rsidR="00EB676A" w:rsidRPr="001E6C5A" w:rsidRDefault="00EB676A" w:rsidP="00BC3F8D">
            <w:pPr>
              <w:pStyle w:val="TAL"/>
            </w:pPr>
            <w:r w:rsidRPr="001E6C5A">
              <w:rPr>
                <w:iCs/>
              </w:rPr>
              <w:t>“</w:t>
            </w:r>
            <w:r w:rsidRPr="001E6C5A">
              <w:t>require”</w:t>
            </w:r>
          </w:p>
        </w:tc>
        <w:tc>
          <w:tcPr>
            <w:tcW w:w="2127" w:type="dxa"/>
            <w:tcBorders>
              <w:top w:val="single" w:sz="4" w:space="0" w:color="auto"/>
              <w:left w:val="single" w:sz="4" w:space="0" w:color="auto"/>
              <w:bottom w:val="single" w:sz="4" w:space="0" w:color="auto"/>
              <w:right w:val="single" w:sz="4" w:space="0" w:color="auto"/>
            </w:tcBorders>
          </w:tcPr>
          <w:p w14:paraId="5D3A3BEF"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E1A1C9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C77B62" w14:textId="77777777" w:rsidR="00EB676A" w:rsidRPr="001E6C5A" w:rsidRDefault="00EB676A" w:rsidP="00BC3F8D">
            <w:pPr>
              <w:pStyle w:val="TAL"/>
            </w:pPr>
          </w:p>
        </w:tc>
      </w:tr>
      <w:tr w:rsidR="00EB676A" w:rsidRPr="001E6C5A" w14:paraId="122DD8E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7AC3D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0B777E2"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097ED7D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22A48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1A7CAE" w14:textId="77777777" w:rsidR="00EB676A" w:rsidRPr="001E6C5A" w:rsidRDefault="00EB676A" w:rsidP="00BC3F8D">
            <w:pPr>
              <w:pStyle w:val="TAL"/>
            </w:pPr>
          </w:p>
        </w:tc>
      </w:tr>
      <w:tr w:rsidR="00EB676A" w:rsidRPr="001E6C5A" w14:paraId="4AABA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E710E1"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27F3DF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679D9DD"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BA7F40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48F354" w14:textId="77777777" w:rsidR="00EB676A" w:rsidRPr="001E6C5A" w:rsidRDefault="00EB676A" w:rsidP="00BC3F8D">
            <w:pPr>
              <w:pStyle w:val="TAL"/>
            </w:pPr>
          </w:p>
        </w:tc>
      </w:tr>
      <w:tr w:rsidR="00EB676A" w:rsidRPr="001E6C5A" w14:paraId="35AD78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EB676A" w:rsidRPr="001E6C5A" w:rsidRDefault="00EB676A" w:rsidP="00BC3F8D">
            <w:pPr>
              <w:pStyle w:val="TAL"/>
            </w:pPr>
            <w:r w:rsidRPr="001E6C5A">
              <w:t>SDP Message as described in Table 6.2.6.3.3-3</w:t>
            </w:r>
          </w:p>
        </w:tc>
        <w:tc>
          <w:tcPr>
            <w:tcW w:w="2127" w:type="dxa"/>
            <w:tcBorders>
              <w:top w:val="single" w:sz="4" w:space="0" w:color="auto"/>
              <w:left w:val="single" w:sz="4" w:space="0" w:color="auto"/>
              <w:bottom w:val="single" w:sz="4" w:space="0" w:color="auto"/>
              <w:right w:val="single" w:sz="4" w:space="0" w:color="auto"/>
            </w:tcBorders>
          </w:tcPr>
          <w:p w14:paraId="32ABAED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5E265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F20B6F" w14:textId="77777777" w:rsidR="00EB676A" w:rsidRPr="001E6C5A" w:rsidRDefault="00EB676A" w:rsidP="00BC3F8D">
            <w:pPr>
              <w:pStyle w:val="TAL"/>
            </w:pPr>
          </w:p>
        </w:tc>
      </w:tr>
      <w:tr w:rsidR="00EB676A" w:rsidRPr="001E6C5A" w14:paraId="70130A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AFED011"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81065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CDD6CEE"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55A8D62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D75F5" w14:textId="77777777" w:rsidR="00EB676A" w:rsidRPr="001E6C5A" w:rsidRDefault="00EB676A" w:rsidP="00BC3F8D">
            <w:pPr>
              <w:pStyle w:val="TAL"/>
            </w:pPr>
          </w:p>
        </w:tc>
      </w:tr>
      <w:tr w:rsidR="00EB676A" w:rsidRPr="001E6C5A" w14:paraId="78DB2D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57E0A34" w14:textId="77777777" w:rsidR="00EB676A" w:rsidRPr="001E6C5A" w:rsidRDefault="00EB676A" w:rsidP="00BC3F8D">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F5A4095" w14:textId="77777777" w:rsidR="00EB676A" w:rsidRPr="001E6C5A" w:rsidRDefault="00EB676A" w:rsidP="00BC3F8D">
            <w:pPr>
              <w:pStyle w:val="TAL"/>
            </w:pPr>
            <w:r>
              <w:t xml:space="preserve">MCPTT Info as described in Table </w:t>
            </w:r>
            <w:r w:rsidRPr="00292B57">
              <w:t>6.2.6.3.3-3</w:t>
            </w:r>
            <w:r>
              <w:t>A</w:t>
            </w:r>
          </w:p>
        </w:tc>
        <w:tc>
          <w:tcPr>
            <w:tcW w:w="2127" w:type="dxa"/>
            <w:tcBorders>
              <w:top w:val="single" w:sz="4" w:space="0" w:color="auto"/>
              <w:left w:val="single" w:sz="4" w:space="0" w:color="auto"/>
              <w:bottom w:val="single" w:sz="4" w:space="0" w:color="auto"/>
              <w:right w:val="single" w:sz="4" w:space="0" w:color="auto"/>
            </w:tcBorders>
          </w:tcPr>
          <w:p w14:paraId="746C903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3E539A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BE204B4" w14:textId="77777777" w:rsidR="00EB676A" w:rsidRPr="001E6C5A" w:rsidRDefault="00EB676A" w:rsidP="00BC3F8D">
            <w:pPr>
              <w:pStyle w:val="TAL"/>
            </w:pPr>
          </w:p>
        </w:tc>
      </w:tr>
    </w:tbl>
    <w:p w14:paraId="0B7FBFB1" w14:textId="77777777" w:rsidR="00EB676A" w:rsidRPr="001E6C5A" w:rsidRDefault="00EB676A" w:rsidP="00EB676A"/>
    <w:p w14:paraId="3EE9A41F" w14:textId="77777777" w:rsidR="00EB676A" w:rsidRPr="001E6C5A" w:rsidRDefault="00EB676A" w:rsidP="00EB676A">
      <w:pPr>
        <w:keepNext/>
        <w:keepLines/>
        <w:spacing w:before="60"/>
        <w:jc w:val="center"/>
        <w:rPr>
          <w:rFonts w:ascii="Arial" w:hAnsi="Arial"/>
          <w:b/>
        </w:rPr>
      </w:pPr>
      <w:r w:rsidRPr="001E6C5A">
        <w:rPr>
          <w:rFonts w:ascii="Arial" w:hAnsi="Arial"/>
          <w:b/>
        </w:rPr>
        <w:t>Table 6.2.6.3.3-3: SDP Message</w:t>
      </w:r>
      <w:r w:rsidRPr="001E6C5A">
        <w:rPr>
          <w:rFonts w:ascii="Arial" w:hAnsi="Arial"/>
          <w:b/>
          <w:lang w:eastAsia="ko-KR"/>
        </w:rPr>
        <w:t xml:space="preserve"> in SIP INVITE</w:t>
      </w:r>
      <w:r w:rsidRPr="001E6C5A">
        <w:rPr>
          <w:rFonts w:ascii="Arial" w:hAnsi="Arial"/>
          <w:b/>
        </w:rPr>
        <w:t xml:space="preserve"> (Table 6.2.6.3.3-2)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66D196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44A034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sidRPr="001E6C5A">
              <w:rPr>
                <w:rFonts w:ascii="Arial" w:eastAsia="SimSun" w:hAnsi="Arial"/>
                <w:sz w:val="18"/>
              </w:rPr>
              <w:t xml:space="preserve"> </w:t>
            </w:r>
            <w:r w:rsidRPr="0046457A">
              <w:rPr>
                <w:rFonts w:ascii="Arial" w:eastAsia="SimSun" w:hAnsi="Arial"/>
                <w:sz w:val="18"/>
              </w:rPr>
              <w:t xml:space="preserve">INITIAL_SDP_OFFER, </w:t>
            </w:r>
            <w:r w:rsidRPr="001E6C5A">
              <w:rPr>
                <w:rFonts w:ascii="Arial" w:eastAsia="SimSun" w:hAnsi="Arial"/>
                <w:sz w:val="18"/>
              </w:rPr>
              <w:t>WITHOUT_FLOORCONTROL</w:t>
            </w:r>
          </w:p>
        </w:tc>
      </w:tr>
    </w:tbl>
    <w:p w14:paraId="6274775B" w14:textId="77777777" w:rsidR="00EB676A" w:rsidRPr="001E6C5A" w:rsidRDefault="00EB676A" w:rsidP="00EB676A"/>
    <w:p w14:paraId="2913D053" w14:textId="77777777" w:rsidR="00EB676A" w:rsidRDefault="00EB676A" w:rsidP="00EB676A">
      <w:pPr>
        <w:pStyle w:val="TH"/>
      </w:pPr>
      <w:r>
        <w:t xml:space="preserve">Table </w:t>
      </w:r>
      <w:r w:rsidRPr="00F73E45">
        <w:t>6.2.</w:t>
      </w:r>
      <w:r>
        <w:t>6</w:t>
      </w:r>
      <w:r w:rsidRPr="00F73E45">
        <w:t>.3.3-</w:t>
      </w:r>
      <w:r>
        <w:t xml:space="preserve">3A: </w:t>
      </w:r>
      <w:r>
        <w:rPr>
          <w:lang w:eastAsia="ko-KR"/>
        </w:rPr>
        <w:t>MCPTT-Info in SIP INVITE</w:t>
      </w:r>
      <w:r>
        <w:t xml:space="preserve"> (Table </w:t>
      </w:r>
      <w:r w:rsidRPr="00F73E45">
        <w:t>6.2.</w:t>
      </w:r>
      <w:r>
        <w:t>6</w:t>
      </w:r>
      <w:r w:rsidRPr="00F73E45">
        <w:t>.3.3-</w:t>
      </w:r>
      <w:r>
        <w:t>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455996D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82BDA10" w14:textId="77777777" w:rsidR="00EB676A" w:rsidRDefault="00EB676A" w:rsidP="00BC3F8D">
            <w:pPr>
              <w:pStyle w:val="TAL"/>
            </w:pPr>
            <w:r>
              <w:t xml:space="preserve">Derivation Path: TS 36.579-1 [2], Table 5.5.3.2.2-1, condition </w:t>
            </w:r>
            <w:r w:rsidRPr="009B0EB0">
              <w:t>PRIVATE-CALL</w:t>
            </w:r>
          </w:p>
        </w:tc>
      </w:tr>
    </w:tbl>
    <w:p w14:paraId="18FBA546" w14:textId="77777777" w:rsidR="00EB676A" w:rsidRDefault="00EB676A" w:rsidP="00EB676A"/>
    <w:p w14:paraId="09001DA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6.2.6.3.3-3: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w:t>
      </w:r>
      <w:r>
        <w:rPr>
          <w:rFonts w:ascii="Arial" w:hAnsi="Arial"/>
          <w:b/>
        </w:rPr>
        <w:t>UE</w:t>
      </w:r>
      <w:r w:rsidRPr="00C64D56">
        <w:rPr>
          <w:rFonts w:ascii="Arial" w:hAnsi="Arial"/>
          <w:b/>
        </w:rPr>
        <w:t xml:space="preserve"> </w:t>
      </w:r>
      <w:r w:rsidRPr="001E6C5A">
        <w:rPr>
          <w:rFonts w:ascii="Arial" w:hAnsi="Arial"/>
          <w:b/>
        </w:rPr>
        <w:t>(Step 1, Table 6.2.6.3.2-1;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661E04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47DBA5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16FB16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3E5499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4461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04CD31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E4C0F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6EEECB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16DC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A46C10"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3D2710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B4659B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EC318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34A124" w14:textId="77777777" w:rsidR="00EB676A" w:rsidRPr="001E6C5A" w:rsidRDefault="00EB676A" w:rsidP="00BC3F8D">
            <w:pPr>
              <w:pStyle w:val="TAL"/>
            </w:pPr>
          </w:p>
        </w:tc>
      </w:tr>
      <w:tr w:rsidR="00EB676A" w:rsidRPr="001E6C5A" w14:paraId="12E05B3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2165FEF" w14:textId="77777777" w:rsidR="00EB676A" w:rsidRPr="00292B57"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6B459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1589B2D"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F45DC7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627E09B" w14:textId="77777777" w:rsidR="00EB676A" w:rsidRPr="001E6C5A" w:rsidRDefault="00EB676A" w:rsidP="00BC3F8D">
            <w:pPr>
              <w:pStyle w:val="TAL"/>
            </w:pPr>
          </w:p>
        </w:tc>
      </w:tr>
      <w:tr w:rsidR="00EB676A" w:rsidRPr="001E6C5A" w14:paraId="67DD4C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17728B" w14:textId="77777777" w:rsidR="00EB676A" w:rsidRPr="00292B57"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2920F1E" w14:textId="77777777" w:rsidR="00EB676A" w:rsidRPr="001E6C5A" w:rsidRDefault="00EB676A" w:rsidP="00BC3F8D">
            <w:pPr>
              <w:pStyle w:val="TAL"/>
            </w:pPr>
            <w:r w:rsidRPr="001E6C5A">
              <w:t>SDP Message as described in Table 6.2.</w:t>
            </w:r>
            <w:r>
              <w:t>6</w:t>
            </w:r>
            <w:r w:rsidRPr="001E6C5A">
              <w:t>.3.3-</w:t>
            </w:r>
            <w:r>
              <w:t>4</w:t>
            </w:r>
          </w:p>
        </w:tc>
        <w:tc>
          <w:tcPr>
            <w:tcW w:w="2127" w:type="dxa"/>
            <w:tcBorders>
              <w:top w:val="single" w:sz="4" w:space="0" w:color="auto"/>
              <w:left w:val="single" w:sz="4" w:space="0" w:color="auto"/>
              <w:bottom w:val="single" w:sz="4" w:space="0" w:color="auto"/>
              <w:right w:val="single" w:sz="4" w:space="0" w:color="auto"/>
            </w:tcBorders>
          </w:tcPr>
          <w:p w14:paraId="485ADCD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0D645D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425C58" w14:textId="77777777" w:rsidR="00EB676A" w:rsidRPr="001E6C5A" w:rsidRDefault="00EB676A" w:rsidP="00BC3F8D">
            <w:pPr>
              <w:pStyle w:val="TAL"/>
            </w:pPr>
          </w:p>
        </w:tc>
      </w:tr>
      <w:tr w:rsidR="00EB676A" w:rsidRPr="001E6C5A" w14:paraId="6D538E3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D7F22" w14:textId="77777777" w:rsidR="00EB676A" w:rsidRPr="00292B57"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992F5A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E6A0EC"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BB8397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580E80F" w14:textId="77777777" w:rsidR="00EB676A" w:rsidRPr="001E6C5A" w:rsidRDefault="00EB676A" w:rsidP="00BC3F8D">
            <w:pPr>
              <w:pStyle w:val="TAL"/>
            </w:pPr>
          </w:p>
        </w:tc>
      </w:tr>
      <w:tr w:rsidR="00EB676A" w:rsidRPr="001E6C5A" w14:paraId="6321FF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984D809" w14:textId="77777777" w:rsidR="00EB676A" w:rsidRPr="00292B57"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860A052" w14:textId="77777777" w:rsidR="00EB676A" w:rsidRPr="001E6C5A" w:rsidRDefault="00EB676A" w:rsidP="00BC3F8D">
            <w:pPr>
              <w:pStyle w:val="TAL"/>
            </w:pPr>
            <w:r>
              <w:t xml:space="preserve">MCPTT Info as described in Table </w:t>
            </w:r>
            <w:r w:rsidRPr="00F73E45">
              <w:t>6.2.4.3.3-</w:t>
            </w:r>
            <w:r>
              <w:t>5</w:t>
            </w:r>
          </w:p>
        </w:tc>
        <w:tc>
          <w:tcPr>
            <w:tcW w:w="2127" w:type="dxa"/>
            <w:tcBorders>
              <w:top w:val="single" w:sz="4" w:space="0" w:color="auto"/>
              <w:left w:val="single" w:sz="4" w:space="0" w:color="auto"/>
              <w:bottom w:val="single" w:sz="4" w:space="0" w:color="auto"/>
              <w:right w:val="single" w:sz="4" w:space="0" w:color="auto"/>
            </w:tcBorders>
          </w:tcPr>
          <w:p w14:paraId="6DF3357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657019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2E55605" w14:textId="77777777" w:rsidR="00EB676A" w:rsidRPr="001E6C5A" w:rsidRDefault="00EB676A" w:rsidP="00BC3F8D">
            <w:pPr>
              <w:pStyle w:val="TAL"/>
            </w:pPr>
          </w:p>
        </w:tc>
      </w:tr>
    </w:tbl>
    <w:p w14:paraId="2A4BB54B" w14:textId="77777777" w:rsidR="00EB676A" w:rsidRPr="001E6C5A" w:rsidRDefault="00EB676A" w:rsidP="00EB676A"/>
    <w:p w14:paraId="3576B7F1" w14:textId="77777777" w:rsidR="00EB676A" w:rsidRPr="001E6C5A" w:rsidRDefault="00EB676A" w:rsidP="00EB676A">
      <w:pPr>
        <w:keepNext/>
        <w:keepLines/>
        <w:spacing w:before="60"/>
        <w:jc w:val="center"/>
        <w:rPr>
          <w:rFonts w:ascii="Arial" w:hAnsi="Arial"/>
          <w:b/>
        </w:rPr>
      </w:pPr>
      <w:r w:rsidRPr="001E6C5A">
        <w:rPr>
          <w:rFonts w:ascii="Arial" w:hAnsi="Arial"/>
          <w:b/>
        </w:rPr>
        <w:t>Table 6.2.6.3.3-4: SDP Message</w:t>
      </w:r>
      <w:r w:rsidRPr="001E6C5A">
        <w:rPr>
          <w:rFonts w:ascii="Arial" w:hAnsi="Arial"/>
          <w:b/>
          <w:lang w:eastAsia="ko-KR"/>
        </w:rPr>
        <w:t xml:space="preserve"> in SIP 200 (OK)</w:t>
      </w:r>
      <w:r w:rsidRPr="001E6C5A">
        <w:rPr>
          <w:rFonts w:ascii="Arial" w:hAnsi="Arial"/>
          <w:b/>
        </w:rPr>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6817010D"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67B6D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292B57">
              <w:rPr>
                <w:rFonts w:ascii="Arial" w:hAnsi="Arial"/>
                <w:sz w:val="18"/>
              </w:rPr>
              <w:t>SDP_ANSWER</w:t>
            </w:r>
            <w:r>
              <w:rPr>
                <w:rFonts w:ascii="Arial" w:hAnsi="Arial"/>
                <w:sz w:val="18"/>
              </w:rPr>
              <w:t>,</w:t>
            </w:r>
            <w:r w:rsidRPr="00292B57">
              <w:rPr>
                <w:rFonts w:ascii="Arial" w:hAnsi="Arial"/>
                <w:sz w:val="18"/>
              </w:rPr>
              <w:t xml:space="preserve"> </w:t>
            </w:r>
            <w:r w:rsidRPr="001E6C5A">
              <w:rPr>
                <w:rFonts w:ascii="Arial" w:eastAsia="SimSun" w:hAnsi="Arial"/>
                <w:sz w:val="18"/>
              </w:rPr>
              <w:t>WITHOUT_FLOORCONTROL</w:t>
            </w:r>
            <w:r w:rsidRPr="001E6C5A">
              <w:rPr>
                <w:rFonts w:ascii="Arial" w:hAnsi="Arial"/>
                <w:sz w:val="18"/>
              </w:rPr>
              <w:t>L</w:t>
            </w:r>
          </w:p>
        </w:tc>
      </w:tr>
    </w:tbl>
    <w:p w14:paraId="55903D0B" w14:textId="77777777" w:rsidR="00EB676A" w:rsidRPr="001E6C5A" w:rsidRDefault="00EB676A" w:rsidP="00EB676A"/>
    <w:p w14:paraId="1982A95D" w14:textId="77777777" w:rsidR="00EB676A" w:rsidRDefault="00EB676A" w:rsidP="00EB676A">
      <w:pPr>
        <w:pStyle w:val="TH"/>
      </w:pPr>
      <w:r>
        <w:t xml:space="preserve">Table </w:t>
      </w:r>
      <w:r w:rsidRPr="000B6E55">
        <w:t>6.2.</w:t>
      </w:r>
      <w:r>
        <w:t>6</w:t>
      </w:r>
      <w:r w:rsidRPr="000B6E55">
        <w:t>.3.3-</w:t>
      </w:r>
      <w:r>
        <w:t xml:space="preserve">5: </w:t>
      </w:r>
      <w:r>
        <w:rPr>
          <w:lang w:eastAsia="ko-KR"/>
        </w:rPr>
        <w:t xml:space="preserve">MCPTT-Info in </w:t>
      </w:r>
      <w:r w:rsidRPr="00812112">
        <w:rPr>
          <w:lang w:eastAsia="ko-KR"/>
        </w:rPr>
        <w:t xml:space="preserve">SIP 200 (OK) </w:t>
      </w:r>
      <w:r>
        <w:t xml:space="preserve">(Table </w:t>
      </w:r>
      <w:r w:rsidRPr="000B6E55">
        <w:t>6.2.</w:t>
      </w:r>
      <w:r>
        <w:t>6</w:t>
      </w:r>
      <w:r w:rsidRPr="000B6E55">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DA80021"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44A80A82" w14:textId="77777777" w:rsidR="00EB676A" w:rsidRDefault="00EB676A" w:rsidP="00BC3F8D">
            <w:pPr>
              <w:pStyle w:val="TAL"/>
            </w:pPr>
            <w:r>
              <w:t xml:space="preserve">Derivation Path: TS 36.579-1 [2], Table 5.5.3.2.1-1, condition </w:t>
            </w:r>
            <w:r w:rsidRPr="00D26A65">
              <w:t>INVITE-RSP</w:t>
            </w:r>
          </w:p>
        </w:tc>
      </w:tr>
    </w:tbl>
    <w:p w14:paraId="3119E933" w14:textId="77777777" w:rsidR="00EB676A" w:rsidRDefault="00EB676A" w:rsidP="00EB676A"/>
    <w:p w14:paraId="4A14231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6.2.6.3.3-6: </w:t>
      </w:r>
      <w:r w:rsidRPr="001E6C5A">
        <w:rPr>
          <w:rFonts w:ascii="Arial" w:hAnsi="Arial"/>
          <w:b/>
          <w:lang w:eastAsia="ko-KR"/>
        </w:rPr>
        <w:t>Void</w:t>
      </w:r>
    </w:p>
    <w:p w14:paraId="01921F57" w14:textId="77777777" w:rsidR="00EB676A" w:rsidRPr="001E6C5A" w:rsidRDefault="00EB676A" w:rsidP="00EB676A"/>
    <w:p w14:paraId="5DC9101D" w14:textId="77777777" w:rsidR="00EB676A" w:rsidRPr="001E6C5A" w:rsidRDefault="00EB676A" w:rsidP="00EB676A">
      <w:pPr>
        <w:keepNext/>
        <w:keepLines/>
        <w:spacing w:before="120"/>
        <w:ind w:left="1134" w:hanging="1134"/>
        <w:outlineLvl w:val="2"/>
        <w:rPr>
          <w:rFonts w:ascii="Arial" w:hAnsi="Arial"/>
          <w:sz w:val="28"/>
        </w:rPr>
      </w:pPr>
      <w:bookmarkStart w:id="350" w:name="_Toc21006040"/>
      <w:bookmarkStart w:id="351" w:name="_Toc36037713"/>
      <w:bookmarkStart w:id="352" w:name="_Toc43837566"/>
      <w:bookmarkStart w:id="353" w:name="_Toc60995678"/>
      <w:bookmarkStart w:id="354" w:name="_Toc69159806"/>
      <w:bookmarkStart w:id="355" w:name="_Toc76583160"/>
      <w:bookmarkStart w:id="356" w:name="_Toc83808712"/>
      <w:bookmarkStart w:id="357" w:name="_Toc91233541"/>
      <w:bookmarkStart w:id="358" w:name="_Toc100349020"/>
      <w:bookmarkStart w:id="359" w:name="_Toc106787176"/>
      <w:r w:rsidRPr="001E6C5A">
        <w:rPr>
          <w:rFonts w:ascii="Arial" w:hAnsi="Arial"/>
          <w:sz w:val="28"/>
        </w:rPr>
        <w:t>6.2.7</w:t>
      </w:r>
      <w:r w:rsidRPr="001E6C5A">
        <w:rPr>
          <w:rFonts w:ascii="Arial" w:hAnsi="Arial"/>
          <w:sz w:val="28"/>
        </w:rPr>
        <w:tab/>
        <w:t>On-network / Private Call / On-demand / Manual Commencement Mode / Without Floor Control / Client Originated (CO)</w:t>
      </w:r>
      <w:bookmarkEnd w:id="350"/>
      <w:bookmarkEnd w:id="351"/>
      <w:bookmarkEnd w:id="352"/>
      <w:bookmarkEnd w:id="353"/>
      <w:bookmarkEnd w:id="354"/>
      <w:bookmarkEnd w:id="355"/>
      <w:bookmarkEnd w:id="356"/>
      <w:bookmarkEnd w:id="357"/>
      <w:bookmarkEnd w:id="358"/>
      <w:bookmarkEnd w:id="359"/>
    </w:p>
    <w:p w14:paraId="057C1BA1" w14:textId="77777777" w:rsidR="00EB676A" w:rsidRPr="001E6C5A" w:rsidRDefault="00EB676A" w:rsidP="00EB676A">
      <w:pPr>
        <w:keepNext/>
        <w:keepLines/>
        <w:spacing w:before="120"/>
        <w:ind w:left="1985" w:hanging="1985"/>
        <w:rPr>
          <w:rFonts w:ascii="Arial" w:hAnsi="Arial"/>
        </w:rPr>
      </w:pPr>
      <w:r w:rsidRPr="001E6C5A">
        <w:rPr>
          <w:rFonts w:ascii="Arial" w:hAnsi="Arial"/>
        </w:rPr>
        <w:t>6.2.7.1</w:t>
      </w:r>
      <w:r w:rsidRPr="001E6C5A">
        <w:rPr>
          <w:rFonts w:ascii="Arial" w:hAnsi="Arial"/>
        </w:rPr>
        <w:tab/>
        <w:t>Test Purpose (TP)</w:t>
      </w:r>
    </w:p>
    <w:p w14:paraId="053CAE6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3FC7B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private calls with manual commencement }</w:t>
      </w:r>
    </w:p>
    <w:p w14:paraId="081F25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DE517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on-demand Manual Commencement private call without floor control }</w:t>
      </w:r>
    </w:p>
    <w:p w14:paraId="44E772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requests On-demand Manual Commencement Mode Private Call establishment without floor control by sending a SIP INVITE message not offering a media-level section for a media-floor control entity, </w:t>
      </w:r>
      <w:r w:rsidRPr="001E6C5A">
        <w:rPr>
          <w:rFonts w:ascii="Courier New" w:hAnsi="Courier New"/>
          <w:b/>
          <w:sz w:val="16"/>
        </w:rPr>
        <w:t>and</w:t>
      </w:r>
      <w:r w:rsidRPr="001E6C5A">
        <w:rPr>
          <w:rFonts w:ascii="Courier New" w:hAnsi="Courier New"/>
          <w:sz w:val="16"/>
        </w:rPr>
        <w:t>, after indication from the MCPTT Server that the call was established the UE notifies the user }</w:t>
      </w:r>
    </w:p>
    <w:p w14:paraId="7E2C345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0E17A0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121E0D"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0317C09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on-demand Manual Commencement private call without floor control }</w:t>
      </w:r>
    </w:p>
    <w:p w14:paraId="4143A34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ADB35B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ongoing MCPTT on-demand Manual Commencement private call }</w:t>
      </w:r>
    </w:p>
    <w:p w14:paraId="26A82E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response leaves the MCPTT session }</w:t>
      </w:r>
    </w:p>
    <w:p w14:paraId="1D10BF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69297B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D30020" w14:textId="77777777" w:rsidR="00EB676A" w:rsidRPr="001E6C5A" w:rsidRDefault="00EB676A" w:rsidP="00EB676A">
      <w:pPr>
        <w:keepNext/>
        <w:keepLines/>
        <w:spacing w:before="120"/>
        <w:ind w:left="1985" w:hanging="1985"/>
        <w:rPr>
          <w:rFonts w:ascii="Arial" w:hAnsi="Arial"/>
        </w:rPr>
      </w:pPr>
      <w:r w:rsidRPr="001E6C5A">
        <w:rPr>
          <w:rFonts w:ascii="Arial" w:hAnsi="Arial"/>
        </w:rPr>
        <w:t>6.2.7.2</w:t>
      </w:r>
      <w:r w:rsidRPr="001E6C5A">
        <w:rPr>
          <w:rFonts w:ascii="Arial" w:hAnsi="Arial"/>
        </w:rPr>
        <w:tab/>
        <w:t>Conformance requirements</w:t>
      </w:r>
    </w:p>
    <w:p w14:paraId="19B8B1C1" w14:textId="77777777" w:rsidR="00EB676A" w:rsidRPr="001E6C5A" w:rsidRDefault="00EB676A" w:rsidP="00EB676A">
      <w:r w:rsidRPr="001E6C5A">
        <w:t>References: The conformance requirements covered in the present TC are specified in: TS 24.379 clauses 6.2.1, 6.2.5.1, 11.1.1.2.1.1, 11.1.2.2, 11.1.3.1.1.1. Unless otherwise stated these are Rel-13 requirements.</w:t>
      </w:r>
    </w:p>
    <w:p w14:paraId="5D8802B1" w14:textId="77777777" w:rsidR="00EB676A" w:rsidRPr="001E6C5A" w:rsidRDefault="00EB676A" w:rsidP="00EB676A">
      <w:r w:rsidRPr="001E6C5A">
        <w:t>[TS 24.379, clause 6.2.1]</w:t>
      </w:r>
    </w:p>
    <w:p w14:paraId="45DC2860"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2A05D02E" w14:textId="77777777" w:rsidR="00EB676A" w:rsidRPr="001E6C5A" w:rsidRDefault="00EB676A" w:rsidP="00EB676A">
      <w:r w:rsidRPr="001E6C5A">
        <w:t>When composing an SDP offer according to 3GPP TS 24.229 [4] the MCPTT client:</w:t>
      </w:r>
    </w:p>
    <w:p w14:paraId="3C103E5E" w14:textId="77777777" w:rsidR="00EB676A" w:rsidRPr="001E6C5A" w:rsidRDefault="00EB676A" w:rsidP="00EB676A">
      <w:pPr>
        <w:ind w:left="568" w:hanging="284"/>
      </w:pPr>
      <w:r w:rsidRPr="001E6C5A">
        <w:t>1)</w:t>
      </w:r>
      <w:r w:rsidRPr="001E6C5A">
        <w:tab/>
        <w:t>shall set the IP address of the MCPTT client for the offered MCPTT speech media stream and, if floor control shall be used, for the offered media-floor control entity;</w:t>
      </w:r>
    </w:p>
    <w:p w14:paraId="563564D4" w14:textId="77777777" w:rsidR="00EB676A" w:rsidRPr="001E6C5A" w:rsidRDefault="00EB676A" w:rsidP="00EB676A">
      <w:pPr>
        <w:keepLines/>
        <w:ind w:left="1135" w:hanging="851"/>
      </w:pPr>
      <w:r w:rsidRPr="001E6C5A">
        <w:t>NOTE:</w:t>
      </w:r>
      <w:r w:rsidRPr="001E6C5A">
        <w:tab/>
        <w:t>If the MCPTT client is behind a NAT the IP address and port included in the SDP offer can be a different IP address and port than the actual IP address and port of the MCPTT client depending on the NAT traversal method used by the SIP/IP Core.</w:t>
      </w:r>
    </w:p>
    <w:p w14:paraId="5969FA3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51B0408E" w14:textId="77777777" w:rsidR="00EB676A" w:rsidRPr="001E6C5A" w:rsidRDefault="00EB676A" w:rsidP="00EB676A">
      <w:pPr>
        <w:ind w:left="851" w:hanging="284"/>
      </w:pPr>
      <w:r w:rsidRPr="001E6C5A">
        <w:t>a)</w:t>
      </w:r>
      <w:r w:rsidRPr="001E6C5A">
        <w:tab/>
        <w:t>the port number for the media stream selected; and</w:t>
      </w:r>
    </w:p>
    <w:p w14:paraId="71A9731B" w14:textId="77777777" w:rsidR="00EB676A" w:rsidRPr="001E6C5A" w:rsidRDefault="00EB676A" w:rsidP="00EB676A">
      <w:pPr>
        <w:ind w:left="851" w:hanging="284"/>
      </w:pPr>
      <w:r w:rsidRPr="001E6C5A">
        <w:t>b)</w:t>
      </w:r>
      <w:r w:rsidRPr="001E6C5A">
        <w:tab/>
        <w:t>the codec(s) and media parameters and attributes with the following clarification:</w:t>
      </w:r>
    </w:p>
    <w:p w14:paraId="0CB1C5C1" w14:textId="77777777" w:rsidR="00EB676A" w:rsidRPr="001E6C5A" w:rsidRDefault="00EB676A" w:rsidP="00EB676A">
      <w:pPr>
        <w:ind w:left="1135" w:hanging="284"/>
      </w:pPr>
      <w:r w:rsidRPr="001E6C5A">
        <w:t>...</w:t>
      </w:r>
    </w:p>
    <w:p w14:paraId="1AFC22CE" w14:textId="77777777" w:rsidR="00EB676A" w:rsidRPr="001E6C5A" w:rsidRDefault="00EB676A" w:rsidP="00EB676A">
      <w:pPr>
        <w:ind w:left="1135" w:hanging="284"/>
      </w:pPr>
      <w:proofErr w:type="spellStart"/>
      <w:r w:rsidRPr="001E6C5A">
        <w:t>i</w:t>
      </w:r>
      <w:proofErr w:type="spellEnd"/>
      <w:r w:rsidRPr="001E6C5A">
        <w:t>)</w:t>
      </w:r>
      <w:r w:rsidRPr="001E6C5A">
        <w:tab/>
        <w:t>shall insert the value of the "name" attribute in the &lt;encoding name&gt; field of the "a=</w:t>
      </w:r>
      <w:proofErr w:type="spellStart"/>
      <w:r w:rsidRPr="001E6C5A">
        <w:t>rtpmap</w:t>
      </w:r>
      <w:proofErr w:type="spellEnd"/>
      <w:r w:rsidRPr="001E6C5A">
        <w:t>" attribute as defined in IETF RFC 4566 [12]; and</w:t>
      </w:r>
    </w:p>
    <w:p w14:paraId="55CFFA52"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w:t>
      </w:r>
    </w:p>
    <w:p w14:paraId="26C3128D" w14:textId="77777777" w:rsidR="00EB676A" w:rsidRPr="001E6C5A" w:rsidRDefault="00EB676A" w:rsidP="00EB676A">
      <w:pPr>
        <w:ind w:left="568" w:hanging="284"/>
      </w:pPr>
      <w:r w:rsidRPr="001E6C5A">
        <w:t>...</w:t>
      </w:r>
    </w:p>
    <w:p w14:paraId="24AB813E" w14:textId="77777777" w:rsidR="00EB676A" w:rsidRPr="001E6C5A" w:rsidRDefault="00EB676A" w:rsidP="00EB676A">
      <w:pPr>
        <w:ind w:left="568" w:hanging="284"/>
      </w:pPr>
      <w:r w:rsidRPr="001E6C5A">
        <w:t>4)</w:t>
      </w:r>
      <w:r w:rsidRPr="001E6C5A">
        <w:tab/>
        <w:t>if end-to-end security is required for a private call and the SDP offer is not for establishing a pre-established session,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attribute value in the SDP offer as specified in IETF RFC 4567 [47].</w:t>
      </w:r>
    </w:p>
    <w:p w14:paraId="6289EF14" w14:textId="77777777" w:rsidR="00EB676A" w:rsidRPr="001E6C5A" w:rsidRDefault="00EB676A" w:rsidP="00EB676A">
      <w:r w:rsidRPr="001E6C5A">
        <w:t>[TS 24.379, clause 6.2.5.1]</w:t>
      </w:r>
    </w:p>
    <w:p w14:paraId="60A5BE03" w14:textId="77777777" w:rsidR="00EB676A" w:rsidRPr="001E6C5A" w:rsidRDefault="00EB676A" w:rsidP="00EB676A">
      <w:pPr>
        <w:rPr>
          <w:lang w:eastAsia="ko-KR"/>
        </w:rPr>
      </w:pPr>
      <w:r w:rsidRPr="001E6C5A">
        <w:rPr>
          <w:lang w:eastAsia="ko-KR"/>
        </w:rPr>
        <w:t>When the MCPTT client wants to release an MCPTT session established using on-demand session signalling, the MCPTT client:</w:t>
      </w:r>
    </w:p>
    <w:p w14:paraId="51775A92"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6ADA78F0" w14:textId="77777777" w:rsidR="00EB676A" w:rsidRPr="001E6C5A" w:rsidRDefault="00EB676A" w:rsidP="00EB676A">
      <w:pPr>
        <w:ind w:left="568" w:hanging="284"/>
      </w:pPr>
      <w:r w:rsidRPr="001E6C5A">
        <w:rPr>
          <w:lang w:eastAsia="ko-KR"/>
        </w:rPr>
        <w:t>2)</w:t>
      </w:r>
      <w:r w:rsidRPr="001E6C5A">
        <w:rPr>
          <w:lang w:eastAsia="ko-KR"/>
        </w:rPr>
        <w:tab/>
        <w:t>shall generate a SIP BYE request according to 3GPP TS 24.229 [4];</w:t>
      </w:r>
    </w:p>
    <w:p w14:paraId="5A5E9096" w14:textId="77777777" w:rsidR="00EB676A" w:rsidRPr="001E6C5A" w:rsidRDefault="00EB676A" w:rsidP="00EB676A">
      <w:pPr>
        <w:ind w:left="568" w:hanging="284"/>
      </w:pPr>
      <w:r w:rsidRPr="001E6C5A">
        <w:rPr>
          <w:lang w:eastAsia="ko-KR"/>
        </w:rPr>
        <w:t>3)</w:t>
      </w:r>
      <w:r w:rsidRPr="001E6C5A">
        <w:rPr>
          <w:lang w:eastAsia="ko-KR"/>
        </w:rPr>
        <w:tab/>
        <w:t>shall set the Request-URI to the MCPTT session identity to release; and</w:t>
      </w:r>
    </w:p>
    <w:p w14:paraId="78DDBF01" w14:textId="77777777" w:rsidR="00EB676A" w:rsidRPr="001E6C5A" w:rsidRDefault="00EB676A" w:rsidP="00EB676A">
      <w:pPr>
        <w:ind w:left="568" w:hanging="284"/>
      </w:pPr>
      <w:r w:rsidRPr="001E6C5A">
        <w:rPr>
          <w:lang w:eastAsia="ko-KR"/>
        </w:rPr>
        <w:t>4)</w:t>
      </w:r>
      <w:r w:rsidRPr="001E6C5A">
        <w:rPr>
          <w:lang w:eastAsia="ko-KR"/>
        </w:rPr>
        <w:tab/>
        <w:t>shall send a SIP BYE request towards MCPTT server according to 3GPP TS 24.229 [4].</w:t>
      </w:r>
    </w:p>
    <w:p w14:paraId="6DF57482" w14:textId="77777777" w:rsidR="00EB676A" w:rsidRPr="001E6C5A" w:rsidRDefault="00EB676A" w:rsidP="00EB676A">
      <w:pPr>
        <w:rPr>
          <w:lang w:eastAsia="ko-KR"/>
        </w:rPr>
      </w:pPr>
      <w:r w:rsidRPr="001E6C5A">
        <w:t xml:space="preserve">Upon receiving a SIP 200 </w:t>
      </w:r>
      <w:r w:rsidRPr="001E6C5A">
        <w:rPr>
          <w:lang w:eastAsia="ko-KR"/>
        </w:rPr>
        <w:t>(</w:t>
      </w:r>
      <w:r w:rsidRPr="001E6C5A">
        <w:t>OK</w:t>
      </w:r>
      <w:r w:rsidRPr="001E6C5A">
        <w:rPr>
          <w:lang w:eastAsia="ko-KR"/>
        </w:rPr>
        <w:t>)</w:t>
      </w:r>
      <w:r w:rsidRPr="001E6C5A">
        <w:t xml:space="preserve"> response to the SIP BYE request, the MCPTT client shall interact with the </w:t>
      </w:r>
      <w:r w:rsidRPr="001E6C5A">
        <w:rPr>
          <w:lang w:eastAsia="ko-KR"/>
        </w:rPr>
        <w:t>media plane as specified in 3GPP TS 24.380 [5].</w:t>
      </w:r>
    </w:p>
    <w:p w14:paraId="7C8395D6" w14:textId="77777777" w:rsidR="00EB676A" w:rsidRPr="001E6C5A" w:rsidRDefault="00EB676A" w:rsidP="00EB676A">
      <w:r w:rsidRPr="001E6C5A">
        <w:t>[TS 24.379, clause 11.1.1.2.1.1]</w:t>
      </w:r>
    </w:p>
    <w:p w14:paraId="5F182143"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3BC0DE2F" w14:textId="77777777" w:rsidR="00EB676A" w:rsidRPr="001E6C5A" w:rsidRDefault="00EB676A" w:rsidP="00EB676A">
      <w:pPr>
        <w:rPr>
          <w:lang w:eastAsia="ko-KR"/>
        </w:rPr>
      </w:pPr>
      <w:r w:rsidRPr="001E6C5A">
        <w:rPr>
          <w:lang w:eastAsia="ko-KR"/>
        </w:rPr>
        <w:t>The MCPTT client:</w:t>
      </w:r>
    </w:p>
    <w:p w14:paraId="7118788E"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52D5C45D" w14:textId="77777777" w:rsidR="00EB676A" w:rsidRPr="001E6C5A" w:rsidRDefault="00EB676A" w:rsidP="00EB676A">
      <w:pPr>
        <w:ind w:left="568" w:hanging="284"/>
        <w:rPr>
          <w:lang w:eastAsia="ko-KR"/>
        </w:rPr>
      </w:pPr>
      <w:r w:rsidRPr="001E6C5A">
        <w:rPr>
          <w:lang w:eastAsia="ko-KR"/>
        </w:rPr>
        <w:t>9...</w:t>
      </w:r>
    </w:p>
    <w:p w14:paraId="6DDB0976" w14:textId="77777777" w:rsidR="00EB676A" w:rsidRPr="001E6C5A" w:rsidRDefault="00EB676A" w:rsidP="00EB676A">
      <w:pPr>
        <w:ind w:left="568" w:hanging="284"/>
      </w:pPr>
      <w:r w:rsidRPr="001E6C5A">
        <w:t>3)</w:t>
      </w:r>
      <w:r w:rsidRPr="001E6C5A">
        <w:tab/>
        <w:t>may include a P-Preferred-Identity header field in the SIP INVITE request containing a public user identity as specified in 3GPP TS 24.229 [4];</w:t>
      </w:r>
    </w:p>
    <w:p w14:paraId="0706E05E"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DDA2A3A"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an Accept-Contact header field containing the g.3gpp.mcptt media feature tag along with the "require" and "explicit" header field parameters according to IETF RFC 3841 [6];</w:t>
      </w:r>
    </w:p>
    <w:p w14:paraId="2592AFC4"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the ICSI value "urn:urn-7:3gpp-service.ims.icsi.mcptt" (coded as specified in 3GPP TS 24.229 [4]), in a P-Preferred-Service header field according to IETF RFC 6050 [9] in the SIP INVITE request;</w:t>
      </w:r>
    </w:p>
    <w:p w14:paraId="076DAAA1"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15378D5A" w14:textId="77777777" w:rsidR="00EB676A" w:rsidRPr="001E6C5A" w:rsidRDefault="00EB676A" w:rsidP="00EB676A">
      <w:pPr>
        <w:ind w:left="568" w:hanging="284"/>
        <w:rPr>
          <w:lang w:eastAsia="ko-KR"/>
        </w:rPr>
      </w:pPr>
      <w:r w:rsidRPr="001E6C5A">
        <w:rPr>
          <w:lang w:eastAsia="ko-KR"/>
        </w:rPr>
        <w:t>8)</w:t>
      </w:r>
      <w:r w:rsidRPr="001E6C5A">
        <w:rPr>
          <w:lang w:eastAsia="ko-KR"/>
        </w:rPr>
        <w:tab/>
        <w:t>shall insert in the SIP INVITE request a MIME resource-lists body with the MCPTT ID of the invited MCPTT user, according to rules and procedures of IETF RFC 5366 [20];</w:t>
      </w:r>
    </w:p>
    <w:p w14:paraId="0F366547" w14:textId="77777777" w:rsidR="00EB676A" w:rsidRPr="001E6C5A" w:rsidRDefault="00EB676A" w:rsidP="00EB676A">
      <w:pPr>
        <w:ind w:left="568" w:hanging="284"/>
        <w:rPr>
          <w:lang w:eastAsia="ko-KR"/>
        </w:rPr>
      </w:pPr>
      <w:r w:rsidRPr="001E6C5A">
        <w:rPr>
          <w:lang w:eastAsia="ko-KR"/>
        </w:rPr>
        <w:t>9)</w:t>
      </w:r>
      <w:r w:rsidRPr="001E6C5A">
        <w:rPr>
          <w:lang w:eastAsia="ko-KR"/>
        </w:rPr>
        <w:tab/>
        <w:t>if an end-to-end security context needs to be established then:</w:t>
      </w:r>
    </w:p>
    <w:p w14:paraId="34D81562"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33.179 [46];</w:t>
      </w:r>
    </w:p>
    <w:p w14:paraId="60B91A1B"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33.179 [46];</w:t>
      </w:r>
    </w:p>
    <w:p w14:paraId="382B5EEB"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33.179 [46];</w:t>
      </w:r>
    </w:p>
    <w:p w14:paraId="72E5206E"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of the invited user and a time related parameter as described in 3GPP TS 33.179 [46];</w:t>
      </w:r>
    </w:p>
    <w:p w14:paraId="5B1A0B9A"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33.179 [46]; and</w:t>
      </w:r>
    </w:p>
    <w:p w14:paraId="113C05AA" w14:textId="77777777" w:rsidR="00EB676A" w:rsidRPr="001E6C5A" w:rsidRDefault="00EB676A" w:rsidP="00EB676A">
      <w:pPr>
        <w:ind w:left="851" w:hanging="284"/>
        <w:rPr>
          <w:lang w:eastAsia="ko-KR"/>
        </w:rPr>
      </w:pPr>
      <w:r w:rsidRPr="001E6C5A">
        <w:rPr>
          <w:lang w:eastAsia="ko-KR"/>
        </w:rPr>
        <w:t>g)</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33.179 [46]; and</w:t>
      </w:r>
    </w:p>
    <w:p w14:paraId="46B201C1" w14:textId="77777777" w:rsidR="00EB676A" w:rsidRPr="001E6C5A" w:rsidRDefault="00EB676A" w:rsidP="00EB676A">
      <w:pPr>
        <w:ind w:left="851" w:hanging="284"/>
        <w:rPr>
          <w:lang w:eastAsia="ko-KR"/>
        </w:rPr>
      </w:pPr>
      <w:r w:rsidRPr="001E6C5A">
        <w:t>f)</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33.179 [46].</w:t>
      </w:r>
    </w:p>
    <w:p w14:paraId="35FA2F64" w14:textId="77777777" w:rsidR="00EB676A" w:rsidRPr="001E6C5A" w:rsidRDefault="00EB676A" w:rsidP="00EB676A">
      <w:pPr>
        <w:ind w:left="568" w:hanging="284"/>
        <w:rPr>
          <w:lang w:eastAsia="ko-KR"/>
        </w:rPr>
      </w:pPr>
      <w:r w:rsidRPr="001E6C5A">
        <w:rPr>
          <w:lang w:eastAsia="ko-KR"/>
        </w:rPr>
        <w:t>10)</w:t>
      </w:r>
      <w:r w:rsidRPr="001E6C5A">
        <w:rPr>
          <w:lang w:eastAsia="ko-KR"/>
        </w:rPr>
        <w:tab/>
        <w:t>shall include an SDP offer according to 3GPP TS 24.229 [4] with the clarification given in subclause 6.2.1 and with a media stream of the offered media-floor control entity;</w:t>
      </w:r>
    </w:p>
    <w:p w14:paraId="59F8E6D8" w14:textId="77777777" w:rsidR="00EB676A" w:rsidRPr="001E6C5A" w:rsidRDefault="00EB676A" w:rsidP="00EB676A">
      <w:pPr>
        <w:ind w:left="568" w:hanging="284"/>
        <w:rPr>
          <w:lang w:eastAsia="ko-KR"/>
        </w:rPr>
      </w:pPr>
      <w:r w:rsidRPr="001E6C5A">
        <w:rPr>
          <w:lang w:eastAsia="ko-KR"/>
        </w:rPr>
        <w:t>...</w:t>
      </w:r>
    </w:p>
    <w:p w14:paraId="3CBCCC4D" w14:textId="77777777" w:rsidR="00EB676A" w:rsidRPr="001E6C5A" w:rsidRDefault="00EB676A" w:rsidP="00EB676A">
      <w:pPr>
        <w:ind w:left="568" w:hanging="284"/>
        <w:rPr>
          <w:lang w:eastAsia="ko-KR"/>
        </w:rPr>
      </w:pPr>
      <w:r w:rsidRPr="001E6C5A">
        <w:rPr>
          <w:lang w:eastAsia="ko-KR"/>
        </w:rPr>
        <w:t>13)</w:t>
      </w:r>
      <w:r w:rsidRPr="001E6C5A">
        <w:rPr>
          <w:lang w:eastAsia="ko-KR"/>
        </w:rPr>
        <w:tab/>
        <w:t>if force of automatic commencement mode at the invited MCPTT client is not requested by the MCPTT user and:</w:t>
      </w:r>
    </w:p>
    <w:p w14:paraId="31F68C07" w14:textId="77777777" w:rsidR="00EB676A" w:rsidRPr="001E6C5A" w:rsidRDefault="00EB676A" w:rsidP="00EB676A">
      <w:pPr>
        <w:ind w:left="851" w:hanging="284"/>
        <w:rPr>
          <w:lang w:eastAsia="ko-KR"/>
        </w:rPr>
      </w:pPr>
      <w:r w:rsidRPr="001E6C5A">
        <w:rPr>
          <w:lang w:eastAsia="ko-KR"/>
        </w:rPr>
        <w:t>b)</w:t>
      </w:r>
      <w:r w:rsidRPr="001E6C5A">
        <w:rPr>
          <w:lang w:eastAsia="ko-KR"/>
        </w:rPr>
        <w:tab/>
        <w:t>if manual commencement mode at the invited MCPTT client is requested by the MCPTT user, shall include in the SIP INVITE request an Answer-Mode header field with the value "Manual" according to the rules and procedures of IETF RFC 5373 [18];</w:t>
      </w:r>
    </w:p>
    <w:p w14:paraId="5A66AB27" w14:textId="77777777" w:rsidR="00EB676A" w:rsidRPr="001E6C5A" w:rsidRDefault="00EB676A" w:rsidP="00EB676A">
      <w:pPr>
        <w:ind w:left="568" w:hanging="284"/>
      </w:pPr>
      <w:r w:rsidRPr="001E6C5A">
        <w:t>14)</w:t>
      </w:r>
      <w:r w:rsidRPr="001E6C5A">
        <w:tab/>
        <w:t>shall contain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&lt;session-type&gt; element set to a value of "private";</w:t>
      </w:r>
    </w:p>
    <w:p w14:paraId="2FC0E35E" w14:textId="77777777" w:rsidR="00EB676A" w:rsidRPr="001E6C5A" w:rsidRDefault="00EB676A" w:rsidP="00EB676A">
      <w:pPr>
        <w:ind w:left="568" w:hanging="284"/>
        <w:rPr>
          <w:lang w:eastAsia="ko-KR"/>
        </w:rPr>
      </w:pPr>
      <w:r w:rsidRPr="001E6C5A">
        <w:rPr>
          <w:lang w:eastAsia="ko-KR"/>
        </w:rPr>
        <w:t>...</w:t>
      </w:r>
    </w:p>
    <w:p w14:paraId="15DF4BB7" w14:textId="77777777" w:rsidR="00EB676A" w:rsidRPr="001E6C5A" w:rsidRDefault="00EB676A" w:rsidP="00EB676A">
      <w:pPr>
        <w:ind w:left="568" w:hanging="284"/>
        <w:rPr>
          <w:lang w:eastAsia="ko-KR"/>
        </w:rPr>
      </w:pPr>
      <w:r w:rsidRPr="001E6C5A">
        <w:rPr>
          <w:lang w:eastAsia="ko-KR"/>
        </w:rPr>
        <w:t>16)</w:t>
      </w:r>
      <w:r w:rsidRPr="001E6C5A">
        <w:rPr>
          <w:lang w:eastAsia="ko-KR"/>
        </w:rPr>
        <w:tab/>
        <w:t>shall send SIP INVITE request towards the MCPTT server according to 3GPP TS 24.229 [4].</w:t>
      </w:r>
    </w:p>
    <w:p w14:paraId="326878A8"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6CE9A251"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A04DCBC"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794F3F0"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785EF748" w14:textId="77777777" w:rsidR="00EB676A" w:rsidRPr="001E6C5A" w:rsidRDefault="00EB676A" w:rsidP="00EB676A">
      <w:pPr>
        <w:ind w:left="568" w:hanging="284"/>
        <w:rPr>
          <w:lang w:eastAsia="ko-KR"/>
        </w:rPr>
      </w:pPr>
      <w:r w:rsidRPr="001E6C5A">
        <w:rPr>
          <w:lang w:eastAsia="ko-KR"/>
        </w:rPr>
        <w:t>...</w:t>
      </w:r>
    </w:p>
    <w:p w14:paraId="6E416EBA" w14:textId="77777777" w:rsidR="00EB676A" w:rsidRPr="001E6C5A" w:rsidRDefault="00EB676A" w:rsidP="00EB676A">
      <w:pPr>
        <w:ind w:left="568" w:hanging="284"/>
        <w:rPr>
          <w:rFonts w:eastAsia="Malgun Gothic"/>
          <w:lang w:eastAsia="ko-KR"/>
        </w:rPr>
      </w:pPr>
      <w:r w:rsidRPr="001E6C5A">
        <w:t>3)</w:t>
      </w:r>
      <w:r w:rsidRPr="001E6C5A">
        <w:tab/>
        <w:t>shall notify the user that the call has been successfully established</w:t>
      </w:r>
      <w:r w:rsidRPr="001E6C5A">
        <w:rPr>
          <w:lang w:eastAsia="ko-KR"/>
        </w:rPr>
        <w:t>.</w:t>
      </w:r>
    </w:p>
    <w:p w14:paraId="5F41D339" w14:textId="77777777" w:rsidR="00EB676A" w:rsidRPr="001E6C5A" w:rsidRDefault="00EB676A" w:rsidP="00EB676A">
      <w:r w:rsidRPr="001E6C5A">
        <w:t>[TS 24.379, clause 11.1.2.2]</w:t>
      </w:r>
    </w:p>
    <w:p w14:paraId="7B512312" w14:textId="77777777" w:rsidR="00EB676A" w:rsidRPr="001E6C5A" w:rsidRDefault="00EB676A" w:rsidP="00EB676A">
      <w:pPr>
        <w:rPr>
          <w:lang w:eastAsia="ko-KR"/>
        </w:rPr>
      </w:pPr>
      <w:r w:rsidRPr="001E6C5A">
        <w:rPr>
          <w:lang w:eastAsia="ko-KR"/>
        </w:rPr>
        <w:t>When the MCPTT user wants to make an on-demand private call without floor control, the MCPTT client shall follow the procedures in subclause 11.1.1.2.1.1 with the following exceptions:</w:t>
      </w:r>
    </w:p>
    <w:p w14:paraId="72BB62EC" w14:textId="77777777" w:rsidR="00EB676A" w:rsidRPr="001E6C5A" w:rsidRDefault="00EB676A" w:rsidP="00EB676A">
      <w:pPr>
        <w:ind w:left="568" w:hanging="284"/>
      </w:pPr>
      <w:r w:rsidRPr="001E6C5A">
        <w:rPr>
          <w:lang w:eastAsia="ko-KR"/>
        </w:rPr>
        <w:t>1)</w:t>
      </w:r>
      <w:r w:rsidRPr="001E6C5A">
        <w:rPr>
          <w:lang w:eastAsia="ko-KR"/>
        </w:rPr>
        <w:tab/>
        <w:t>in step 10) of subclause</w:t>
      </w:r>
      <w:r w:rsidRPr="001E6C5A">
        <w:t> 11.1.1.2.1.1, the MCPTT client shall not offer a media-level section for a media-floor control entity; and</w:t>
      </w:r>
    </w:p>
    <w:p w14:paraId="19CEDB77" w14:textId="77777777" w:rsidR="00EB676A" w:rsidRPr="001E6C5A" w:rsidRDefault="00EB676A" w:rsidP="00EB676A">
      <w:pPr>
        <w:ind w:left="568" w:hanging="284"/>
      </w:pPr>
      <w:r w:rsidRPr="001E6C5A">
        <w:t>2)</w:t>
      </w:r>
      <w:r w:rsidRPr="001E6C5A">
        <w:tab/>
        <w:t>step 11) of subclause 11.1.1.2.1.1 shall be ignored.</w:t>
      </w:r>
    </w:p>
    <w:p w14:paraId="2FC63514" w14:textId="77777777" w:rsidR="00EB676A" w:rsidRPr="001E6C5A" w:rsidRDefault="00EB676A" w:rsidP="00EB676A">
      <w:r w:rsidRPr="001E6C5A">
        <w:t>[TS 24.379, clause 11.1.3.1.1.1]</w:t>
      </w:r>
    </w:p>
    <w:p w14:paraId="61EF19BA" w14:textId="77777777" w:rsidR="00EB676A" w:rsidRPr="001E6C5A" w:rsidRDefault="00EB676A" w:rsidP="00EB676A">
      <w:r w:rsidRPr="001E6C5A">
        <w:t>Upon receiving a request from an MCPTT user to release an MCPTT private call session established using on-demand session signalling, the MCPTT client shall follow the procedures as specified in subclause 6.2.5.1.</w:t>
      </w:r>
    </w:p>
    <w:p w14:paraId="2CBAF021" w14:textId="77777777" w:rsidR="00EB676A" w:rsidRPr="001E6C5A" w:rsidRDefault="00EB676A" w:rsidP="00EB676A">
      <w:pPr>
        <w:keepNext/>
        <w:keepLines/>
        <w:spacing w:before="120"/>
        <w:ind w:left="1985" w:hanging="1985"/>
        <w:rPr>
          <w:rFonts w:ascii="Arial" w:hAnsi="Arial"/>
        </w:rPr>
      </w:pPr>
      <w:r w:rsidRPr="001E6C5A">
        <w:rPr>
          <w:rFonts w:ascii="Arial" w:hAnsi="Arial"/>
        </w:rPr>
        <w:t>6.2.7.3</w:t>
      </w:r>
      <w:r w:rsidRPr="001E6C5A">
        <w:rPr>
          <w:rFonts w:ascii="Arial" w:hAnsi="Arial"/>
        </w:rPr>
        <w:tab/>
        <w:t>Test description</w:t>
      </w:r>
    </w:p>
    <w:p w14:paraId="1A9AE99F" w14:textId="77777777" w:rsidR="00EB676A" w:rsidRPr="001E6C5A" w:rsidRDefault="00EB676A" w:rsidP="00EB676A">
      <w:pPr>
        <w:keepNext/>
        <w:keepLines/>
        <w:spacing w:before="120"/>
        <w:ind w:left="1985" w:hanging="1985"/>
        <w:rPr>
          <w:rFonts w:ascii="Arial" w:hAnsi="Arial"/>
        </w:rPr>
      </w:pPr>
      <w:r w:rsidRPr="001E6C5A">
        <w:rPr>
          <w:rFonts w:ascii="Arial" w:hAnsi="Arial"/>
        </w:rPr>
        <w:t>6.2.7.3.1</w:t>
      </w:r>
      <w:r w:rsidRPr="001E6C5A">
        <w:rPr>
          <w:rFonts w:ascii="Arial" w:hAnsi="Arial"/>
        </w:rPr>
        <w:tab/>
        <w:t>Pre-test conditions</w:t>
      </w:r>
    </w:p>
    <w:p w14:paraId="4401451D"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FC546E4" w14:textId="77777777" w:rsidR="00EB676A" w:rsidRPr="001E6C5A" w:rsidRDefault="00EB676A" w:rsidP="00EB676A">
      <w:pPr>
        <w:ind w:left="568" w:hanging="284"/>
      </w:pPr>
      <w:r w:rsidRPr="001E6C5A">
        <w:t>-</w:t>
      </w:r>
      <w:r w:rsidRPr="001E6C5A">
        <w:tab/>
        <w:t>SS (MCPTT server)</w:t>
      </w:r>
    </w:p>
    <w:p w14:paraId="4E3DA578"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E01C430"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4D025E1" w14:textId="77777777" w:rsidR="00EB676A" w:rsidRPr="001E6C5A" w:rsidRDefault="00EB676A" w:rsidP="00EB676A">
      <w:pPr>
        <w:ind w:left="568" w:hanging="284"/>
      </w:pPr>
      <w:r w:rsidRPr="001E6C5A">
        <w:t>-</w:t>
      </w:r>
      <w:r w:rsidRPr="001E6C5A">
        <w:tab/>
        <w:t>UE (MCPTT client)</w:t>
      </w:r>
    </w:p>
    <w:p w14:paraId="1049E44F" w14:textId="77777777" w:rsidR="00EB676A" w:rsidRPr="001E6C5A" w:rsidRDefault="00EB676A" w:rsidP="00EB676A">
      <w:pPr>
        <w:ind w:left="568" w:hanging="284"/>
      </w:pPr>
      <w:r w:rsidRPr="001E6C5A">
        <w:t>-</w:t>
      </w:r>
      <w:r w:rsidRPr="001E6C5A">
        <w:tab/>
        <w:t>The test USIM set as defined in TS 36.579-1 [2], subclause 5.5.10 is inserted.</w:t>
      </w:r>
    </w:p>
    <w:p w14:paraId="7DC86DAF"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D24BB4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53056A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A78F453" w14:textId="77777777" w:rsidR="00EB676A" w:rsidRPr="001E6C5A" w:rsidRDefault="00EB676A" w:rsidP="00EB676A">
      <w:pPr>
        <w:ind w:left="568" w:hanging="284"/>
      </w:pPr>
      <w:r w:rsidRPr="001E6C5A">
        <w:t>-</w:t>
      </w:r>
      <w:r w:rsidRPr="001E6C5A">
        <w:tab/>
        <w:t>UE States at the end of the preamble</w:t>
      </w:r>
    </w:p>
    <w:p w14:paraId="4D41DBB5" w14:textId="77777777" w:rsidR="00EB676A" w:rsidRPr="001E6C5A" w:rsidRDefault="00EB676A" w:rsidP="00EB676A">
      <w:pPr>
        <w:ind w:left="851" w:hanging="284"/>
      </w:pPr>
      <w:r w:rsidRPr="001E6C5A">
        <w:t>-</w:t>
      </w:r>
      <w:r w:rsidRPr="001E6C5A">
        <w:tab/>
        <w:t>The UE is in E-UTRA Registered, Idle Mode state.</w:t>
      </w:r>
    </w:p>
    <w:p w14:paraId="72969A7F"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6B201FC" w14:textId="77777777" w:rsidR="00EB676A" w:rsidRPr="001E6C5A" w:rsidRDefault="00EB676A" w:rsidP="00EB676A">
      <w:pPr>
        <w:keepNext/>
        <w:keepLines/>
        <w:spacing w:before="120"/>
        <w:ind w:left="1985" w:hanging="1985"/>
        <w:rPr>
          <w:rFonts w:ascii="Arial" w:hAnsi="Arial"/>
        </w:rPr>
      </w:pPr>
      <w:r w:rsidRPr="001E6C5A">
        <w:rPr>
          <w:rFonts w:ascii="Arial" w:hAnsi="Arial"/>
        </w:rPr>
        <w:t>6.2.7.3.2</w:t>
      </w:r>
      <w:r w:rsidRPr="001E6C5A">
        <w:rPr>
          <w:rFonts w:ascii="Arial" w:hAnsi="Arial"/>
        </w:rPr>
        <w:tab/>
        <w:t>Test procedure sequence</w:t>
      </w:r>
    </w:p>
    <w:p w14:paraId="4602E029" w14:textId="77777777" w:rsidR="00EB676A" w:rsidRPr="001E6C5A" w:rsidRDefault="00EB676A" w:rsidP="00EB676A">
      <w:pPr>
        <w:keepNext/>
        <w:keepLines/>
        <w:spacing w:before="60"/>
        <w:jc w:val="center"/>
        <w:rPr>
          <w:rFonts w:ascii="Arial" w:hAnsi="Arial"/>
          <w:b/>
        </w:rPr>
      </w:pPr>
      <w:r w:rsidRPr="001E6C5A">
        <w:rPr>
          <w:rFonts w:ascii="Arial" w:hAnsi="Arial"/>
          <w:b/>
        </w:rPr>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1230EFF3" w14:textId="77777777" w:rsidTr="00BC3F8D">
        <w:tc>
          <w:tcPr>
            <w:tcW w:w="534" w:type="dxa"/>
            <w:tcBorders>
              <w:top w:val="single" w:sz="4" w:space="0" w:color="auto"/>
              <w:left w:val="single" w:sz="4" w:space="0" w:color="auto"/>
              <w:bottom w:val="nil"/>
              <w:right w:val="single" w:sz="4" w:space="0" w:color="auto"/>
            </w:tcBorders>
            <w:hideMark/>
          </w:tcPr>
          <w:p w14:paraId="775E66E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B9E75D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91CD0A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17CFB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2C247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CC47A4E" w14:textId="77777777" w:rsidTr="00BC3F8D">
        <w:tc>
          <w:tcPr>
            <w:tcW w:w="534" w:type="dxa"/>
            <w:tcBorders>
              <w:top w:val="nil"/>
              <w:left w:val="single" w:sz="4" w:space="0" w:color="auto"/>
              <w:bottom w:val="single" w:sz="4" w:space="0" w:color="auto"/>
              <w:right w:val="single" w:sz="4" w:space="0" w:color="auto"/>
            </w:tcBorders>
          </w:tcPr>
          <w:p w14:paraId="7A72010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029DB1BA"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6B7D3C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543933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C74934F"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F43F2BF" w14:textId="77777777" w:rsidR="00EB676A" w:rsidRPr="001E6C5A" w:rsidRDefault="00EB676A" w:rsidP="00BC3F8D">
            <w:pPr>
              <w:keepNext/>
              <w:keepLines/>
              <w:spacing w:after="0"/>
              <w:jc w:val="center"/>
              <w:rPr>
                <w:rFonts w:ascii="Arial" w:hAnsi="Arial"/>
                <w:b/>
                <w:sz w:val="18"/>
              </w:rPr>
            </w:pPr>
          </w:p>
        </w:tc>
      </w:tr>
      <w:tr w:rsidR="00EB676A" w:rsidRPr="001E6C5A" w14:paraId="5944428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94D1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0488D9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 manual commencement mode, and no floor control.</w:t>
            </w:r>
          </w:p>
          <w:p w14:paraId="3A6D641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1A514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51FC04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E1F4B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9C03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7DCD5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ABA203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172F975" w14:textId="3A26225F"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360" w:author="MCC160" w:date="2022-11-01T12:00:00Z">
              <w:r w:rsidRPr="001E6C5A" w:rsidDel="001D091D">
                <w:rPr>
                  <w:rFonts w:ascii="Arial" w:hAnsi="Arial"/>
                  <w:sz w:val="18"/>
                </w:rPr>
                <w:delText xml:space="preserve">Does the UE (MCPTT Client) perform procedure for </w:delText>
              </w:r>
            </w:del>
            <w:ins w:id="361" w:author="MCC160" w:date="2022-11-01T11:59:00Z">
              <w:r w:rsidR="001D091D" w:rsidRPr="001D091D">
                <w:rPr>
                  <w:rFonts w:ascii="Arial" w:hAnsi="Arial"/>
                  <w:sz w:val="18"/>
                </w:rPr>
                <w:t xml:space="preserve">Does the UE (MCPTT Client) correctly perform test procedure </w:t>
              </w:r>
              <w:r w:rsidR="001D091D">
                <w:rPr>
                  <w:rFonts w:ascii="Arial" w:hAnsi="Arial"/>
                  <w:sz w:val="18"/>
                </w:rPr>
                <w:t>'</w:t>
              </w:r>
            </w:ins>
            <w:r w:rsidRPr="001E6C5A">
              <w:rPr>
                <w:rFonts w:ascii="Arial" w:hAnsi="Arial"/>
                <w:sz w:val="18"/>
              </w:rPr>
              <w:t>MCPTT CO private call establishment, manual commencement</w:t>
            </w:r>
            <w:ins w:id="362" w:author="MCC160" w:date="2022-11-01T11:59:00Z">
              <w:r w:rsidR="001D091D">
                <w:rPr>
                  <w:rFonts w:ascii="Arial" w:hAnsi="Arial"/>
                  <w:sz w:val="18"/>
                </w:rPr>
                <w:t>'</w:t>
              </w:r>
            </w:ins>
            <w:r w:rsidRPr="001E6C5A">
              <w:rPr>
                <w:rFonts w:ascii="Arial" w:eastAsia="Calibri" w:hAnsi="Arial"/>
                <w:sz w:val="18"/>
                <w:lang w:eastAsia="ko-KR"/>
              </w:rPr>
              <w:t xml:space="preserve"> to establish an MCPTT private call with manual commencement mode as described in TS 36.579.1 [2] Table </w:t>
            </w:r>
            <w:r w:rsidRPr="001E6C5A">
              <w:rPr>
                <w:rFonts w:ascii="Arial" w:hAnsi="Arial"/>
                <w:bCs/>
                <w:sz w:val="18"/>
              </w:rPr>
              <w:t xml:space="preserve">5.3A.2.3-1 with </w:t>
            </w:r>
            <w:r w:rsidRPr="001E6C5A">
              <w:rPr>
                <w:rFonts w:ascii="Arial" w:eastAsia="Calibri" w:hAnsi="Arial"/>
                <w:sz w:val="18"/>
                <w:lang w:eastAsia="ko-KR"/>
              </w:rPr>
              <w:t>option a of NOTE 1 applied</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D8D3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3D42F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3F54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95B64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F3B69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3BEB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3-5</w:t>
            </w:r>
          </w:p>
        </w:tc>
        <w:tc>
          <w:tcPr>
            <w:tcW w:w="3968" w:type="dxa"/>
            <w:tcBorders>
              <w:top w:val="single" w:sz="4" w:space="0" w:color="auto"/>
              <w:left w:val="single" w:sz="4" w:space="0" w:color="auto"/>
              <w:bottom w:val="single" w:sz="4" w:space="0" w:color="auto"/>
              <w:right w:val="single" w:sz="4" w:space="0" w:color="auto"/>
            </w:tcBorders>
            <w:hideMark/>
          </w:tcPr>
          <w:p w14:paraId="48CE5BD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FA52B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E7C1D8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A852F4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273F7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466941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AFDF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322B5C5"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successfully established? (NOTE 1)</w:t>
            </w:r>
          </w:p>
        </w:tc>
        <w:tc>
          <w:tcPr>
            <w:tcW w:w="708" w:type="dxa"/>
            <w:tcBorders>
              <w:top w:val="single" w:sz="4" w:space="0" w:color="auto"/>
              <w:left w:val="single" w:sz="4" w:space="0" w:color="auto"/>
              <w:bottom w:val="single" w:sz="4" w:space="0" w:color="auto"/>
              <w:right w:val="single" w:sz="4" w:space="0" w:color="auto"/>
            </w:tcBorders>
            <w:hideMark/>
          </w:tcPr>
          <w:p w14:paraId="25A42C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53723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529C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E4E7E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DEA92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E4D32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7-8</w:t>
            </w:r>
          </w:p>
        </w:tc>
        <w:tc>
          <w:tcPr>
            <w:tcW w:w="3968" w:type="dxa"/>
            <w:tcBorders>
              <w:top w:val="single" w:sz="4" w:space="0" w:color="auto"/>
              <w:left w:val="single" w:sz="4" w:space="0" w:color="auto"/>
              <w:bottom w:val="single" w:sz="4" w:space="0" w:color="auto"/>
              <w:right w:val="single" w:sz="4" w:space="0" w:color="auto"/>
            </w:tcBorders>
            <w:hideMark/>
          </w:tcPr>
          <w:p w14:paraId="4284AB9B"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6B81F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926CE1"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C67B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2C295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4C372A"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5B2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58ECB000" w14:textId="77777777" w:rsidR="00552E8D" w:rsidRDefault="00552E8D" w:rsidP="00BC3F8D">
            <w:pPr>
              <w:keepNext/>
              <w:keepLines/>
              <w:spacing w:after="0"/>
              <w:rPr>
                <w:ins w:id="363" w:author="MCC160" w:date="2022-11-01T17:15:00Z"/>
                <w:rFonts w:ascii="Arial" w:hAnsi="Arial"/>
                <w:sz w:val="18"/>
              </w:rPr>
            </w:pPr>
            <w:ins w:id="364" w:author="MCC160" w:date="2022-11-01T17:15:00Z">
              <w:r w:rsidRPr="00552E8D">
                <w:rPr>
                  <w:rFonts w:ascii="Arial" w:hAnsi="Arial"/>
                  <w:sz w:val="18"/>
                </w:rPr>
                <w:t>Make the UE (MCPTT client) request to release the call.</w:t>
              </w:r>
            </w:ins>
          </w:p>
          <w:p w14:paraId="648D3DDE" w14:textId="39016A81" w:rsidR="00EB676A" w:rsidRPr="001E6C5A" w:rsidDel="00552E8D" w:rsidRDefault="00EB676A" w:rsidP="00BC3F8D">
            <w:pPr>
              <w:keepNext/>
              <w:keepLines/>
              <w:spacing w:after="0"/>
              <w:rPr>
                <w:del w:id="365" w:author="MCC160" w:date="2022-11-01T17:15:00Z"/>
                <w:rFonts w:ascii="Arial" w:hAnsi="Arial"/>
                <w:sz w:val="18"/>
              </w:rPr>
            </w:pPr>
            <w:del w:id="366" w:author="MCC160" w:date="2022-11-01T17:15:00Z">
              <w:r w:rsidRPr="001E6C5A" w:rsidDel="00552E8D">
                <w:rPr>
                  <w:rFonts w:ascii="Arial" w:hAnsi="Arial"/>
                  <w:sz w:val="18"/>
                </w:rPr>
                <w:delText xml:space="preserve">Make the UE (MCPTT </w:delText>
              </w:r>
            </w:del>
            <w:del w:id="367" w:author="MCC160" w:date="2022-11-01T17:11:00Z">
              <w:r w:rsidRPr="001E6C5A" w:rsidDel="00552E8D">
                <w:rPr>
                  <w:rFonts w:ascii="Arial" w:hAnsi="Arial"/>
                  <w:sz w:val="18"/>
                </w:rPr>
                <w:delText>User</w:delText>
              </w:r>
            </w:del>
            <w:del w:id="368" w:author="MCC160" w:date="2022-11-01T17:15:00Z">
              <w:r w:rsidRPr="001E6C5A" w:rsidDel="00552E8D">
                <w:rPr>
                  <w:rFonts w:ascii="Arial" w:hAnsi="Arial"/>
                  <w:sz w:val="18"/>
                </w:rPr>
                <w:delText>) request</w:delText>
              </w:r>
            </w:del>
            <w:del w:id="369" w:author="MCC160" w:date="2022-11-01T17:11:00Z">
              <w:r w:rsidRPr="001E6C5A" w:rsidDel="00552E8D">
                <w:rPr>
                  <w:rFonts w:ascii="Arial" w:hAnsi="Arial"/>
                  <w:sz w:val="18"/>
                </w:rPr>
                <w:delText xml:space="preserve"> termination of the MCPTT private call.</w:delText>
              </w:r>
            </w:del>
          </w:p>
          <w:p w14:paraId="198B6BF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BA39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2D67C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F2DB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E6AB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1AD83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ED1E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7BBE9335" w14:textId="1C6B826A"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370" w:author="MCC160" w:date="2022-11-01T12:00:00Z">
              <w:r w:rsidRPr="001E6C5A" w:rsidDel="001D091D">
                <w:rPr>
                  <w:rFonts w:ascii="Arial" w:hAnsi="Arial"/>
                  <w:sz w:val="18"/>
                </w:rPr>
                <w:delText xml:space="preserve">Does the UE (MCPTT Client) perform procedure for </w:delText>
              </w:r>
            </w:del>
            <w:ins w:id="371" w:author="MCC160" w:date="2022-11-01T12:00:00Z">
              <w:r w:rsidR="001D091D">
                <w:rPr>
                  <w:rFonts w:ascii="Arial" w:hAnsi="Arial"/>
                  <w:sz w:val="18"/>
                </w:rPr>
                <w:t>Does the UE (MCPTT Client) correctly perform test procedure '</w:t>
              </w:r>
            </w:ins>
            <w:r w:rsidRPr="001E6C5A">
              <w:rPr>
                <w:rFonts w:ascii="Arial" w:hAnsi="Arial"/>
                <w:sz w:val="18"/>
              </w:rPr>
              <w:t>MCX CO call release</w:t>
            </w:r>
            <w:ins w:id="372" w:author="MCC160" w:date="2022-11-01T12:02:00Z">
              <w:r w:rsidR="001D091D">
                <w:rPr>
                  <w:rFonts w:ascii="Arial" w:hAnsi="Arial"/>
                  <w:sz w:val="18"/>
                </w:rPr>
                <w:t>'</w:t>
              </w:r>
            </w:ins>
            <w:r w:rsidRPr="001E6C5A">
              <w:rPr>
                <w:rFonts w:ascii="Arial" w:hAnsi="Arial"/>
                <w:sz w:val="18"/>
              </w:rPr>
              <w:t xml:space="preserve"> as described in TS 36.579-1 [2] Table 5.3.10.3-1 to </w:t>
            </w:r>
            <w:ins w:id="373" w:author="MCC160" w:date="2022-11-01T12:02:00Z">
              <w:r w:rsidR="001D091D">
                <w:rPr>
                  <w:rFonts w:ascii="Arial" w:hAnsi="Arial"/>
                  <w:sz w:val="18"/>
                </w:rPr>
                <w:t>release the call</w:t>
              </w:r>
            </w:ins>
            <w:del w:id="374" w:author="MCC160" w:date="2022-11-01T12:02:00Z">
              <w:r w:rsidRPr="001E6C5A" w:rsidDel="001D091D">
                <w:rPr>
                  <w:rFonts w:ascii="Arial" w:hAnsi="Arial"/>
                  <w:sz w:val="18"/>
                </w:rPr>
                <w:delText>end the private call</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92259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D3706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B8B55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B68E4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246DDF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E63F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2E1FEDB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EE7C5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25C6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D3107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732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2BA637A"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23BDC850"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 This is expected to be done via a suitable implementation dependent MMI.</w:t>
            </w:r>
          </w:p>
        </w:tc>
      </w:tr>
    </w:tbl>
    <w:p w14:paraId="038724ED" w14:textId="77777777" w:rsidR="00EB676A" w:rsidRPr="001E6C5A" w:rsidRDefault="00EB676A" w:rsidP="00EB676A"/>
    <w:p w14:paraId="72A05742" w14:textId="77777777" w:rsidR="00EB676A" w:rsidRPr="001E6C5A" w:rsidRDefault="00EB676A" w:rsidP="00EB676A">
      <w:pPr>
        <w:keepNext/>
        <w:keepLines/>
        <w:spacing w:before="120"/>
        <w:ind w:left="1985" w:hanging="1985"/>
        <w:rPr>
          <w:rFonts w:ascii="Arial" w:hAnsi="Arial"/>
        </w:rPr>
      </w:pPr>
      <w:r w:rsidRPr="001E6C5A">
        <w:rPr>
          <w:rFonts w:ascii="Arial" w:hAnsi="Arial"/>
        </w:rPr>
        <w:t>6.2.7.3.3</w:t>
      </w:r>
      <w:r w:rsidRPr="001E6C5A">
        <w:rPr>
          <w:rFonts w:ascii="Arial" w:hAnsi="Arial"/>
        </w:rPr>
        <w:tab/>
        <w:t>Specific message contents</w:t>
      </w:r>
    </w:p>
    <w:p w14:paraId="0C4083E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6.2.7.3.3-1: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6.2.7.3.2-1;</w:t>
      </w:r>
      <w:r>
        <w:rPr>
          <w:rFonts w:ascii="Arial" w:hAnsi="Arial"/>
          <w:b/>
        </w:rPr>
        <w:br/>
      </w:r>
      <w:r w:rsidRPr="001E6C5A">
        <w:rPr>
          <w:rFonts w:ascii="Arial" w:hAnsi="Arial"/>
          <w: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F092CD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10F16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72844E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E0A38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91545F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2A80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890D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9CB2C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8F90AA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8D11E9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98F5F32"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C43E0EC"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13189CD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44EB06" w14:textId="77777777" w:rsidR="00EB676A" w:rsidRPr="001E6C5A" w:rsidRDefault="00EB676A" w:rsidP="00BC3F8D">
            <w:pPr>
              <w:pStyle w:val="TAL"/>
            </w:pPr>
          </w:p>
        </w:tc>
      </w:tr>
      <w:tr w:rsidR="00EB676A" w:rsidRPr="001E6C5A" w14:paraId="58E7F5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519F7A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03F168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50878C"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F6CD06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844215" w14:textId="77777777" w:rsidR="00EB676A" w:rsidRPr="001E6C5A" w:rsidRDefault="00EB676A" w:rsidP="00BC3F8D">
            <w:pPr>
              <w:pStyle w:val="TAL"/>
            </w:pPr>
          </w:p>
        </w:tc>
      </w:tr>
      <w:tr w:rsidR="00EB676A" w:rsidRPr="001E6C5A" w14:paraId="06765D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CA88BB"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EC558F" w14:textId="77777777" w:rsidR="00EB676A" w:rsidRPr="001E6C5A" w:rsidRDefault="00EB676A" w:rsidP="00BC3F8D">
            <w:pPr>
              <w:pStyle w:val="TAL"/>
            </w:pPr>
            <w:r w:rsidRPr="001E6C5A">
              <w:t>SDP Message as described in Table 6.2.7.3.3-2</w:t>
            </w:r>
          </w:p>
        </w:tc>
        <w:tc>
          <w:tcPr>
            <w:tcW w:w="2127" w:type="dxa"/>
            <w:tcBorders>
              <w:top w:val="single" w:sz="4" w:space="0" w:color="auto"/>
              <w:left w:val="single" w:sz="4" w:space="0" w:color="auto"/>
              <w:bottom w:val="single" w:sz="4" w:space="0" w:color="auto"/>
              <w:right w:val="single" w:sz="4" w:space="0" w:color="auto"/>
            </w:tcBorders>
          </w:tcPr>
          <w:p w14:paraId="669B30C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AC313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E8F7C6" w14:textId="77777777" w:rsidR="00EB676A" w:rsidRPr="001E6C5A" w:rsidRDefault="00EB676A" w:rsidP="00BC3F8D">
            <w:pPr>
              <w:pStyle w:val="TAL"/>
            </w:pPr>
          </w:p>
        </w:tc>
      </w:tr>
      <w:tr w:rsidR="00EB676A" w:rsidRPr="001E6C5A" w14:paraId="7F8BE91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5E3E62C"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301E6E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B02DE64"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481A72F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9B8BF33" w14:textId="77777777" w:rsidR="00EB676A" w:rsidRPr="001E6C5A" w:rsidRDefault="00EB676A" w:rsidP="00BC3F8D">
            <w:pPr>
              <w:pStyle w:val="TAL"/>
            </w:pPr>
          </w:p>
        </w:tc>
      </w:tr>
      <w:tr w:rsidR="00EB676A" w:rsidRPr="001E6C5A" w14:paraId="516891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579B780"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981807F" w14:textId="77777777" w:rsidR="00EB676A" w:rsidRPr="001E6C5A" w:rsidRDefault="00EB676A" w:rsidP="00BC3F8D">
            <w:pPr>
              <w:pStyle w:val="TAL"/>
            </w:pPr>
            <w:r>
              <w:rPr>
                <w:lang w:eastAsia="ko-KR"/>
              </w:rPr>
              <w:t xml:space="preserve">MCPTT-Info as described in Table </w:t>
            </w:r>
            <w:r w:rsidRPr="00C228C5">
              <w:rPr>
                <w:lang w:eastAsia="ko-KR"/>
              </w:rPr>
              <w:t>6.2.7.3.3-2</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182B373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F12F5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B1DC98" w14:textId="77777777" w:rsidR="00EB676A" w:rsidRPr="001E6C5A" w:rsidRDefault="00EB676A" w:rsidP="00BC3F8D">
            <w:pPr>
              <w:pStyle w:val="TAL"/>
            </w:pPr>
          </w:p>
        </w:tc>
      </w:tr>
    </w:tbl>
    <w:p w14:paraId="33AA821B" w14:textId="77777777" w:rsidR="00EB676A" w:rsidRPr="001E6C5A" w:rsidRDefault="00EB676A" w:rsidP="00EB676A"/>
    <w:p w14:paraId="2F4E05E0" w14:textId="77777777" w:rsidR="00EB676A" w:rsidRPr="001E6C5A" w:rsidRDefault="00EB676A" w:rsidP="00EB676A">
      <w:pPr>
        <w:keepNext/>
        <w:keepLines/>
        <w:spacing w:before="60"/>
        <w:jc w:val="center"/>
        <w:rPr>
          <w:rFonts w:ascii="Arial" w:hAnsi="Arial"/>
          <w:b/>
        </w:rPr>
      </w:pPr>
      <w:r w:rsidRPr="001E6C5A">
        <w:rPr>
          <w:rFonts w:ascii="Arial" w:hAnsi="Arial"/>
          <w:b/>
        </w:rPr>
        <w:t>Table 6.2.7.3.3-2: SDP Message</w:t>
      </w:r>
      <w:r w:rsidRPr="001E6C5A">
        <w:rPr>
          <w:rFonts w:ascii="Arial" w:hAnsi="Arial"/>
          <w:b/>
          <w:lang w:eastAsia="ko-KR"/>
        </w:rPr>
        <w:t xml:space="preserve"> in SIP INVITE</w:t>
      </w:r>
      <w:r w:rsidRPr="001E6C5A">
        <w:rPr>
          <w:rFonts w:ascii="Arial" w:hAnsi="Arial"/>
          <w:b/>
        </w:rPr>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3C4A9D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F442177" w14:textId="68EF7B40"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w:t>
            </w:r>
            <w:r w:rsidRPr="001E6C5A">
              <w:rPr>
                <w:rFonts w:ascii="Arial" w:eastAsia="SimSun" w:hAnsi="Arial"/>
                <w:sz w:val="18"/>
              </w:rPr>
              <w:t xml:space="preserve"> </w:t>
            </w:r>
            <w:ins w:id="375" w:author="MCC160" w:date="2022-10-20T19:31:00Z">
              <w:r w:rsidR="003D6CD2" w:rsidRPr="003D6CD2">
                <w:rPr>
                  <w:rFonts w:ascii="Arial" w:eastAsia="SimSun" w:hAnsi="Arial"/>
                  <w:sz w:val="18"/>
                </w:rPr>
                <w:t xml:space="preserve">INITIAL_SDP_OFFER, </w:t>
              </w:r>
            </w:ins>
            <w:r w:rsidRPr="001E6C5A">
              <w:rPr>
                <w:rFonts w:ascii="Arial" w:eastAsia="SimSun" w:hAnsi="Arial"/>
                <w:sz w:val="18"/>
              </w:rPr>
              <w:t>WITHOUT_FLOORCONTROL</w:t>
            </w:r>
          </w:p>
        </w:tc>
      </w:tr>
    </w:tbl>
    <w:p w14:paraId="3AB3C417" w14:textId="77777777" w:rsidR="00EB676A" w:rsidRPr="001E6C5A" w:rsidRDefault="00EB676A" w:rsidP="00EB676A"/>
    <w:p w14:paraId="1D76884A" w14:textId="77777777" w:rsidR="00EB676A" w:rsidRDefault="00EB676A" w:rsidP="00EB676A">
      <w:pPr>
        <w:pStyle w:val="TH"/>
      </w:pPr>
      <w:r>
        <w:t xml:space="preserve">Table </w:t>
      </w:r>
      <w:r w:rsidRPr="00C228C5">
        <w:t>6.2.7.3.3-2</w:t>
      </w:r>
      <w:r>
        <w:t xml:space="preserve">A: </w:t>
      </w:r>
      <w:r>
        <w:rPr>
          <w:lang w:eastAsia="ko-KR"/>
        </w:rPr>
        <w:t>MCPTT-Info in SIP INVITE</w:t>
      </w:r>
      <w:r>
        <w:t xml:space="preserve"> (</w:t>
      </w:r>
      <w:r w:rsidRPr="00AA1EB7">
        <w:t xml:space="preserve">Table </w:t>
      </w:r>
      <w:r w:rsidRPr="00C228C5">
        <w:t>6.2.7.3.3-</w:t>
      </w:r>
      <w:r>
        <w:t>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1986CA53"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75741DE" w14:textId="77777777" w:rsidR="00EB676A" w:rsidRDefault="00EB676A" w:rsidP="00BC3F8D">
            <w:pPr>
              <w:pStyle w:val="TAL"/>
            </w:pPr>
            <w:r>
              <w:t xml:space="preserve">Derivation Path: TS 36.579-1 [2], Table 5.5.3.2.1-1 condition </w:t>
            </w:r>
            <w:r w:rsidRPr="00CF2AAB">
              <w:t>INVITE_REFER, PRIVATE-CALL</w:t>
            </w:r>
          </w:p>
        </w:tc>
      </w:tr>
    </w:tbl>
    <w:p w14:paraId="630CA279" w14:textId="77777777" w:rsidR="00EB676A" w:rsidRDefault="00EB676A" w:rsidP="00EB676A"/>
    <w:p w14:paraId="76C1F15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6.2.7.3.3-3: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6.2.7.3.2-1;</w:t>
      </w:r>
      <w:r>
        <w:rPr>
          <w:rFonts w:ascii="Arial" w:hAnsi="Arial"/>
          <w:b/>
        </w:rPr>
        <w:br/>
      </w:r>
      <w:r w:rsidRPr="001E6C5A">
        <w:rPr>
          <w:rFonts w:ascii="Arial" w:hAnsi="Arial"/>
          <w:b/>
        </w:rPr>
        <w:t>step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3493DF6"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955953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2DF62F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AD2F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DB59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1180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08890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25C4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CCA3C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8E2228"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FC13D3C"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7056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78369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D3DCDA" w14:textId="77777777" w:rsidR="00EB676A" w:rsidRPr="001E6C5A" w:rsidRDefault="00EB676A" w:rsidP="00BC3F8D">
            <w:pPr>
              <w:keepNext/>
              <w:keepLines/>
              <w:spacing w:after="0"/>
              <w:rPr>
                <w:rFonts w:ascii="Arial" w:hAnsi="Arial"/>
                <w:sz w:val="18"/>
              </w:rPr>
            </w:pPr>
          </w:p>
        </w:tc>
      </w:tr>
      <w:tr w:rsidR="00EB676A" w:rsidRPr="001E6C5A" w14:paraId="0B2E8AC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B34063"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4B9F9EC"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6.2.7.3.3-4</w:t>
            </w:r>
          </w:p>
        </w:tc>
        <w:tc>
          <w:tcPr>
            <w:tcW w:w="2126" w:type="dxa"/>
            <w:tcBorders>
              <w:top w:val="single" w:sz="4" w:space="0" w:color="auto"/>
              <w:left w:val="single" w:sz="4" w:space="0" w:color="auto"/>
              <w:bottom w:val="single" w:sz="4" w:space="0" w:color="auto"/>
              <w:right w:val="single" w:sz="4" w:space="0" w:color="auto"/>
            </w:tcBorders>
          </w:tcPr>
          <w:p w14:paraId="3DB5920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B0C2D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302600" w14:textId="77777777" w:rsidR="00EB676A" w:rsidRPr="001E6C5A" w:rsidRDefault="00EB676A" w:rsidP="00BC3F8D">
            <w:pPr>
              <w:keepNext/>
              <w:keepLines/>
              <w:spacing w:after="0"/>
              <w:rPr>
                <w:rFonts w:ascii="Arial" w:hAnsi="Arial"/>
                <w:sz w:val="18"/>
              </w:rPr>
            </w:pPr>
          </w:p>
        </w:tc>
      </w:tr>
    </w:tbl>
    <w:p w14:paraId="138E66F5" w14:textId="77777777" w:rsidR="00EB676A" w:rsidRPr="001E6C5A" w:rsidRDefault="00EB676A" w:rsidP="00EB676A"/>
    <w:p w14:paraId="5910921B" w14:textId="77777777" w:rsidR="00EB676A" w:rsidRPr="001E6C5A" w:rsidRDefault="00EB676A" w:rsidP="00EB676A">
      <w:pPr>
        <w:keepNext/>
        <w:keepLines/>
        <w:spacing w:before="60"/>
        <w:jc w:val="center"/>
        <w:rPr>
          <w:rFonts w:ascii="Arial" w:hAnsi="Arial"/>
          <w:b/>
        </w:rPr>
      </w:pPr>
      <w:r w:rsidRPr="001E6C5A">
        <w:rPr>
          <w:rFonts w:ascii="Arial" w:hAnsi="Arial"/>
          <w:b/>
        </w:rPr>
        <w:t>Table 6.2.7.3.3-4: SDP Message</w:t>
      </w:r>
      <w:r w:rsidRPr="001E6C5A">
        <w:rPr>
          <w:rFonts w:ascii="Arial" w:hAnsi="Arial"/>
          <w:b/>
          <w:lang w:eastAsia="ko-KR"/>
        </w:rPr>
        <w:t xml:space="preserve"> in SIP 200 (OK)</w:t>
      </w:r>
      <w:r w:rsidRPr="001E6C5A">
        <w:rPr>
          <w:rFonts w:ascii="Arial" w:hAnsi="Arial"/>
          <w:b/>
        </w:rPr>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98C6B0F"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BC1EC20" w14:textId="261E4D68"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ins w:id="376" w:author="MCC160" w:date="2022-10-20T19:32:00Z">
              <w:r w:rsidR="003D6CD2" w:rsidRPr="003D6CD2">
                <w:rPr>
                  <w:rFonts w:ascii="Arial" w:hAnsi="Arial"/>
                  <w:sz w:val="18"/>
                </w:rPr>
                <w:t xml:space="preserve">SDP_ANSWER, </w:t>
              </w:r>
            </w:ins>
            <w:r w:rsidRPr="001E6C5A">
              <w:rPr>
                <w:rFonts w:ascii="Arial" w:eastAsia="SimSun" w:hAnsi="Arial"/>
                <w:sz w:val="18"/>
              </w:rPr>
              <w:t>WITHOUT_FLOORCONTROL</w:t>
            </w:r>
          </w:p>
        </w:tc>
      </w:tr>
    </w:tbl>
    <w:p w14:paraId="6AF3D36C" w14:textId="77777777" w:rsidR="00EB676A" w:rsidRPr="001E6C5A" w:rsidRDefault="00EB676A" w:rsidP="00EB676A"/>
    <w:p w14:paraId="2702C02F" w14:textId="77777777" w:rsidR="00EB676A" w:rsidRPr="001E6C5A" w:rsidRDefault="00EB676A" w:rsidP="00EB676A">
      <w:pPr>
        <w:keepNext/>
        <w:keepLines/>
        <w:spacing w:before="60"/>
        <w:jc w:val="center"/>
        <w:rPr>
          <w:rFonts w:ascii="Arial" w:hAnsi="Arial"/>
          <w:b/>
        </w:rPr>
      </w:pPr>
      <w:r w:rsidRPr="001E6C5A">
        <w:rPr>
          <w:rFonts w:ascii="Arial" w:hAnsi="Arial"/>
          <w:b/>
        </w:rPr>
        <w:t>Table 6.2.7.3.3-5: Void</w:t>
      </w:r>
    </w:p>
    <w:p w14:paraId="2F939EEC" w14:textId="77777777" w:rsidR="00EB676A" w:rsidRPr="001E6C5A" w:rsidRDefault="00EB676A" w:rsidP="00EB676A"/>
    <w:p w14:paraId="4D448106" w14:textId="77777777" w:rsidR="00EB676A" w:rsidRPr="001E6C5A" w:rsidRDefault="00EB676A" w:rsidP="00EB676A">
      <w:pPr>
        <w:keepNext/>
        <w:keepLines/>
        <w:spacing w:before="120"/>
        <w:ind w:left="1134" w:hanging="1134"/>
        <w:outlineLvl w:val="2"/>
        <w:rPr>
          <w:rFonts w:ascii="Arial" w:hAnsi="Arial"/>
          <w:sz w:val="28"/>
        </w:rPr>
      </w:pPr>
      <w:bookmarkStart w:id="377" w:name="_Toc21006041"/>
      <w:bookmarkStart w:id="378" w:name="_Toc36037714"/>
      <w:bookmarkStart w:id="379" w:name="_Toc43837567"/>
      <w:bookmarkStart w:id="380" w:name="_Toc60995679"/>
      <w:bookmarkStart w:id="381" w:name="_Toc69159807"/>
      <w:bookmarkStart w:id="382" w:name="_Toc76583161"/>
      <w:bookmarkStart w:id="383" w:name="_Toc83808713"/>
      <w:bookmarkStart w:id="384" w:name="_Toc91233542"/>
      <w:bookmarkStart w:id="385" w:name="_Toc100349021"/>
      <w:bookmarkStart w:id="386" w:name="_Toc106787177"/>
      <w:r w:rsidRPr="001E6C5A">
        <w:rPr>
          <w:rFonts w:ascii="Arial" w:hAnsi="Arial"/>
          <w:sz w:val="28"/>
        </w:rPr>
        <w:t>6.2.8</w:t>
      </w:r>
      <w:r w:rsidRPr="001E6C5A">
        <w:rPr>
          <w:rFonts w:ascii="Arial" w:hAnsi="Arial"/>
          <w:sz w:val="28"/>
        </w:rPr>
        <w:tab/>
        <w:t>On-network / Private Call / On-demand / Manual Commencement Mode / Without Floor Control / Client Terminated (CT)</w:t>
      </w:r>
      <w:bookmarkEnd w:id="377"/>
      <w:bookmarkEnd w:id="378"/>
      <w:bookmarkEnd w:id="379"/>
      <w:bookmarkEnd w:id="380"/>
      <w:bookmarkEnd w:id="381"/>
      <w:bookmarkEnd w:id="382"/>
      <w:bookmarkEnd w:id="383"/>
      <w:bookmarkEnd w:id="384"/>
      <w:bookmarkEnd w:id="385"/>
      <w:bookmarkEnd w:id="386"/>
    </w:p>
    <w:p w14:paraId="5816B359" w14:textId="77777777" w:rsidR="00EB676A" w:rsidRPr="001E6C5A" w:rsidRDefault="00EB676A" w:rsidP="00EB676A">
      <w:pPr>
        <w:keepNext/>
        <w:keepLines/>
        <w:spacing w:before="120"/>
        <w:ind w:left="1985" w:hanging="1985"/>
        <w:rPr>
          <w:rFonts w:ascii="Arial" w:hAnsi="Arial"/>
        </w:rPr>
      </w:pPr>
      <w:r w:rsidRPr="001E6C5A">
        <w:rPr>
          <w:rFonts w:ascii="Arial" w:hAnsi="Arial"/>
        </w:rPr>
        <w:t>6.2.8.1</w:t>
      </w:r>
      <w:r w:rsidRPr="001E6C5A">
        <w:rPr>
          <w:rFonts w:ascii="Arial" w:hAnsi="Arial"/>
        </w:rPr>
        <w:tab/>
        <w:t>Test Purpose (TP)</w:t>
      </w:r>
    </w:p>
    <w:p w14:paraId="79EB33F2"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4F34CA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authorization to receive an MCPTT private call }</w:t>
      </w:r>
    </w:p>
    <w:p w14:paraId="373E913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655169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establishment of an MCPTT private call, On-demand Manual Commencement Mode without floor control }</w:t>
      </w:r>
    </w:p>
    <w:p w14:paraId="39514AA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responding to the Server with a SIP 180 (Ringing) message, </w:t>
      </w:r>
      <w:r w:rsidRPr="001E6C5A">
        <w:rPr>
          <w:rFonts w:ascii="Courier New" w:hAnsi="Courier New"/>
          <w:b/>
          <w:sz w:val="16"/>
        </w:rPr>
        <w:t>and</w:t>
      </w:r>
      <w:r w:rsidRPr="001E6C5A">
        <w:rPr>
          <w:rFonts w:ascii="Courier New" w:hAnsi="Courier New"/>
          <w:sz w:val="16"/>
        </w:rPr>
        <w:t xml:space="preserve">, after the User accepts the call sends to the Server a SIP 200 (OK) message, </w:t>
      </w:r>
      <w:r w:rsidRPr="001E6C5A">
        <w:rPr>
          <w:rFonts w:ascii="Courier New" w:hAnsi="Courier New"/>
          <w:b/>
          <w:sz w:val="16"/>
        </w:rPr>
        <w:t>and</w:t>
      </w:r>
      <w:r w:rsidRPr="001E6C5A">
        <w:rPr>
          <w:rFonts w:ascii="Courier New" w:hAnsi="Courier New"/>
          <w:sz w:val="16"/>
        </w:rPr>
        <w:t>, does not apply floor control }</w:t>
      </w:r>
    </w:p>
    <w:p w14:paraId="7EA96C0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4A29C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4CE91F"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7A980E2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established an MCPTT Private Call }</w:t>
      </w:r>
    </w:p>
    <w:p w14:paraId="3663910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4BEE5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is informed for the termination of the ongoing MCPTT private call }</w:t>
      </w:r>
    </w:p>
    <w:p w14:paraId="4A7354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leaves the MCPTT session }</w:t>
      </w:r>
    </w:p>
    <w:p w14:paraId="458028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0A635B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6698E5" w14:textId="77777777" w:rsidR="00EB676A" w:rsidRPr="001E6C5A" w:rsidRDefault="00EB676A" w:rsidP="00EB676A">
      <w:pPr>
        <w:keepNext/>
        <w:keepLines/>
        <w:spacing w:before="120"/>
        <w:ind w:left="1985" w:hanging="1985"/>
        <w:rPr>
          <w:rFonts w:ascii="Arial" w:hAnsi="Arial"/>
        </w:rPr>
      </w:pPr>
      <w:r w:rsidRPr="001E6C5A">
        <w:rPr>
          <w:rFonts w:ascii="Arial" w:hAnsi="Arial"/>
        </w:rPr>
        <w:t>6.2.8.2</w:t>
      </w:r>
      <w:r w:rsidRPr="001E6C5A">
        <w:rPr>
          <w:rFonts w:ascii="Arial" w:hAnsi="Arial"/>
        </w:rPr>
        <w:tab/>
        <w:t>Conformance requirements</w:t>
      </w:r>
    </w:p>
    <w:p w14:paraId="720481F9" w14:textId="77777777" w:rsidR="00EB676A" w:rsidRPr="001E6C5A" w:rsidRDefault="00EB676A" w:rsidP="00EB676A">
      <w:r w:rsidRPr="001E6C5A">
        <w:t xml:space="preserve">References: The conformance requirements covered in the present TC are specified in: TS 24.379 clauses 6.2.2, 6.2.3.2.1, 6.2.6, 11.1.1.2.1.2, 11.1.1.2.1.3, </w:t>
      </w:r>
      <w:r w:rsidRPr="001E6C5A">
        <w:rPr>
          <w:lang w:eastAsia="ko-KR"/>
        </w:rPr>
        <w:t>11.1.3.1.1.2</w:t>
      </w:r>
      <w:r w:rsidRPr="001E6C5A">
        <w:t>. Unless otherwise stated these are Rel-13 requirements.</w:t>
      </w:r>
    </w:p>
    <w:p w14:paraId="31FB262B" w14:textId="77777777" w:rsidR="00EB676A" w:rsidRPr="001E6C5A" w:rsidRDefault="00EB676A" w:rsidP="00EB676A">
      <w:r w:rsidRPr="001E6C5A">
        <w:t>[TS 24.379, clause 6.2.2]</w:t>
      </w:r>
    </w:p>
    <w:p w14:paraId="0AF40B14"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4F59AE5E" w14:textId="77777777" w:rsidR="00EB676A" w:rsidRPr="001E6C5A" w:rsidRDefault="00EB676A" w:rsidP="00EB676A">
      <w:r w:rsidRPr="001E6C5A">
        <w:t>When composing an SDP answer, the MCPTT client:</w:t>
      </w:r>
    </w:p>
    <w:p w14:paraId="3E833D84"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4BDBC3F9"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48FA0B30"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3B8C0136"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0517471E"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690FFCD9"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 and</w:t>
      </w:r>
    </w:p>
    <w:p w14:paraId="2563FE74" w14:textId="77777777" w:rsidR="00EB676A" w:rsidRPr="001E6C5A" w:rsidRDefault="00EB676A" w:rsidP="00EB676A">
      <w:pPr>
        <w:ind w:left="851" w:hanging="284"/>
      </w:pPr>
      <w:r w:rsidRPr="001E6C5A">
        <w:t>c)</w:t>
      </w:r>
      <w:r w:rsidRPr="001E6C5A">
        <w:tab/>
        <w:t>"</w:t>
      </w:r>
      <w:proofErr w:type="spellStart"/>
      <w:r w:rsidRPr="001E6C5A">
        <w:t>i</w:t>
      </w:r>
      <w:proofErr w:type="spellEnd"/>
      <w:r w:rsidRPr="001E6C5A">
        <w:t>=" field set to "speech" according to 3GPP TS 24.229 [4]; and</w:t>
      </w:r>
    </w:p>
    <w:p w14:paraId="08257805" w14:textId="77777777" w:rsidR="00EB676A" w:rsidRPr="001E6C5A" w:rsidRDefault="00EB676A" w:rsidP="00EB676A">
      <w:r w:rsidRPr="001E6C5A">
        <w:t>[TS 24.379, clause 6.2.3.2.1]</w:t>
      </w:r>
    </w:p>
    <w:p w14:paraId="2079FD0F" w14:textId="77777777" w:rsidR="00EB676A" w:rsidRPr="001E6C5A" w:rsidRDefault="00EB676A" w:rsidP="00EB676A">
      <w:pPr>
        <w:rPr>
          <w:lang w:eastAsia="ko-KR"/>
        </w:rPr>
      </w:pPr>
      <w:r w:rsidRPr="001E6C5A">
        <w:rPr>
          <w:lang w:eastAsia="ko-KR"/>
        </w:rPr>
        <w:t>The MCPTT client:</w:t>
      </w:r>
    </w:p>
    <w:p w14:paraId="02EDE67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7BB03288"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318F858B"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6A02F2E5"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0E2D2D63"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7632DB8B"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181D66A0"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3AF6B6CE" w14:textId="77777777" w:rsidR="00EB676A" w:rsidRPr="001E6C5A" w:rsidRDefault="00EB676A" w:rsidP="00EB676A">
      <w:r w:rsidRPr="001E6C5A">
        <w:t>[TS 24.379, clause 6.2.6]</w:t>
      </w:r>
    </w:p>
    <w:p w14:paraId="25CFDCE5" w14:textId="77777777" w:rsidR="00EB676A" w:rsidRPr="001E6C5A" w:rsidRDefault="00EB676A" w:rsidP="00EB676A">
      <w:r w:rsidRPr="001E6C5A">
        <w:t>Upon receiving a SIP BYE request, the MCPTT client:</w:t>
      </w:r>
    </w:p>
    <w:p w14:paraId="325A11C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46928A2"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14895D0" w14:textId="77777777" w:rsidR="00EB676A" w:rsidRPr="001E6C5A" w:rsidRDefault="00EB676A" w:rsidP="00EB676A">
      <w:r w:rsidRPr="001E6C5A">
        <w:t>[TS 24.379, clause 11.1.1.2.1.2]</w:t>
      </w:r>
    </w:p>
    <w:p w14:paraId="28A80091"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502A7066" w14:textId="77777777" w:rsidR="00EB676A" w:rsidRPr="001E6C5A" w:rsidRDefault="00EB676A" w:rsidP="00EB676A">
      <w:pPr>
        <w:rPr>
          <w:lang w:eastAsia="ko-KR"/>
        </w:rPr>
      </w:pPr>
      <w:r w:rsidRPr="001E6C5A">
        <w:rPr>
          <w:lang w:eastAsia="ko-KR"/>
        </w:rPr>
        <w:t>The MCPTT client:</w:t>
      </w:r>
    </w:p>
    <w:p w14:paraId="0726DBF7" w14:textId="77777777" w:rsidR="00EB676A" w:rsidRPr="001E6C5A" w:rsidRDefault="00EB676A" w:rsidP="00EB676A">
      <w:pPr>
        <w:ind w:left="568" w:hanging="284"/>
        <w:rPr>
          <w:lang w:eastAsia="ko-KR"/>
        </w:rPr>
      </w:pPr>
      <w:r w:rsidRPr="001E6C5A">
        <w:rPr>
          <w:lang w:eastAsia="ko-KR"/>
        </w:rPr>
        <w:t>...</w:t>
      </w:r>
    </w:p>
    <w:p w14:paraId="78D13D36"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0E264073"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6C832AC1" w14:textId="77777777" w:rsidR="00EB676A" w:rsidRPr="001E6C5A" w:rsidRDefault="00EB676A" w:rsidP="00EB676A">
      <w:pPr>
        <w:ind w:left="851" w:hanging="284"/>
      </w:pPr>
      <w:r w:rsidRPr="001E6C5A">
        <w:t>b)</w:t>
      </w:r>
      <w:r w:rsidRPr="001E6C5A">
        <w:tab/>
        <w:t>shall convert the MCPTT ID to a UID as described in 3GPP TS 33.179 [46];</w:t>
      </w:r>
    </w:p>
    <w:p w14:paraId="7F0C2A0B"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10B5D29F"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2A5DE386" w14:textId="77777777" w:rsidR="00EB676A" w:rsidRPr="001E6C5A" w:rsidRDefault="00EB676A" w:rsidP="00EB676A">
      <w:pPr>
        <w:ind w:left="851" w:hanging="284"/>
      </w:pPr>
      <w:r w:rsidRPr="001E6C5A">
        <w:t>e)</w:t>
      </w:r>
      <w:r w:rsidRPr="001E6C5A">
        <w:tab/>
        <w:t>if the signature of the MIKEY-SAKKE I_MESSAGE was successfully validated:</w:t>
      </w:r>
    </w:p>
    <w:p w14:paraId="6EEE4346"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4597CC17" w14:textId="77777777" w:rsidR="00EB676A" w:rsidRPr="001E6C5A" w:rsidRDefault="00EB676A" w:rsidP="00EB676A">
      <w:pPr>
        <w:ind w:left="1135" w:hanging="284"/>
      </w:pPr>
      <w:r w:rsidRPr="001E6C5A">
        <w:t>ii)</w:t>
      </w:r>
      <w:r w:rsidRPr="001E6C5A">
        <w:tab/>
        <w:t>shall extract the PCK-ID, from the payload as specified in 3GPP TS 33.179 [46];</w:t>
      </w:r>
    </w:p>
    <w:p w14:paraId="6B7D6B57"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58BD267" w14:textId="77777777" w:rsidR="00EB676A" w:rsidRPr="001E6C5A" w:rsidRDefault="00EB676A" w:rsidP="00EB676A">
      <w:pPr>
        <w:ind w:left="568" w:hanging="284"/>
        <w:rPr>
          <w:lang w:eastAsia="ko-KR"/>
        </w:rPr>
      </w:pPr>
      <w:r w:rsidRPr="001E6C5A">
        <w:t>5)</w:t>
      </w:r>
      <w:r w:rsidRPr="001E6C5A">
        <w:tab/>
        <w:t>may check if a Resource-Priority header field is included in the incoming SIP INVITE request and may perform further actions outside the scope of the present document to act upon an included Resource-Priority header field as specified in 3GPP TS 24.229 [4]</w:t>
      </w:r>
      <w:r w:rsidRPr="001E6C5A">
        <w:rPr>
          <w:lang w:eastAsia="ko-KR"/>
        </w:rPr>
        <w:t>;</w:t>
      </w:r>
    </w:p>
    <w:p w14:paraId="2013A58B" w14:textId="77777777" w:rsidR="00EB676A" w:rsidRPr="001E6C5A" w:rsidRDefault="00EB676A" w:rsidP="00EB676A">
      <w:pPr>
        <w:ind w:left="568" w:hanging="284"/>
        <w:rPr>
          <w:lang w:eastAsia="ko-KR"/>
        </w:rPr>
      </w:pPr>
      <w:r w:rsidRPr="001E6C5A">
        <w:t>6)</w:t>
      </w:r>
      <w:r w:rsidRPr="001E6C5A">
        <w:tab/>
        <w:t>may display to the MCPTT user the MCPTT ID of the inviting MCPTT user;</w:t>
      </w:r>
    </w:p>
    <w:p w14:paraId="2CC27D18" w14:textId="77777777" w:rsidR="00EB676A" w:rsidRPr="001E6C5A" w:rsidRDefault="00EB676A" w:rsidP="00EB676A">
      <w:pPr>
        <w:ind w:left="568" w:hanging="284"/>
        <w:rPr>
          <w:lang w:eastAsia="ko-KR"/>
        </w:rPr>
      </w:pPr>
      <w:r w:rsidRPr="001E6C5A">
        <w:t>...</w:t>
      </w:r>
    </w:p>
    <w:p w14:paraId="3C45D304" w14:textId="77777777" w:rsidR="00EB676A" w:rsidRPr="001E6C5A" w:rsidRDefault="00EB676A" w:rsidP="00EB676A">
      <w:pPr>
        <w:ind w:left="568" w:hanging="284"/>
      </w:pPr>
      <w:r w:rsidRPr="001E6C5A">
        <w:t>8)</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5DBD1D5D"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3B1C5B9E" w14:textId="77777777" w:rsidR="00EB676A" w:rsidRPr="001E6C5A" w:rsidRDefault="00EB676A" w:rsidP="00EB676A">
      <w:r w:rsidRPr="001E6C5A">
        <w:t>[TS 24.379, clause 11.1.2.2]</w:t>
      </w:r>
    </w:p>
    <w:p w14:paraId="49F38647"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1E732F61" w14:textId="77777777" w:rsidR="00EB676A" w:rsidRPr="001E6C5A" w:rsidRDefault="00EB676A" w:rsidP="00EB676A">
      <w:pPr>
        <w:rPr>
          <w:lang w:eastAsia="ko-KR"/>
        </w:rPr>
      </w:pPr>
      <w:r w:rsidRPr="001E6C5A">
        <w:rPr>
          <w:lang w:eastAsia="ko-KR"/>
        </w:rPr>
        <w:t>[TS 24.379, clause 11.1.3.1.1.2]</w:t>
      </w:r>
    </w:p>
    <w:p w14:paraId="43ED710F" w14:textId="77777777" w:rsidR="00EB676A" w:rsidRPr="001E6C5A" w:rsidRDefault="00EB676A" w:rsidP="00EB676A">
      <w:pPr>
        <w:rPr>
          <w:lang w:eastAsia="ko-KR"/>
        </w:rPr>
      </w:pPr>
      <w:r w:rsidRPr="001E6C5A">
        <w:rPr>
          <w:lang w:eastAsia="ko-KR"/>
        </w:rPr>
        <w:t>Upon receiving a SIP BYE request for private call session, the MCPTT client shall follow the procedures as specified in subclause 6.2.6.</w:t>
      </w:r>
    </w:p>
    <w:p w14:paraId="0717179B" w14:textId="77777777" w:rsidR="00EB676A" w:rsidRPr="001E6C5A" w:rsidRDefault="00EB676A" w:rsidP="00EB676A">
      <w:pPr>
        <w:keepNext/>
        <w:keepLines/>
        <w:spacing w:before="120"/>
        <w:ind w:left="1985" w:hanging="1985"/>
        <w:rPr>
          <w:rFonts w:ascii="Arial" w:hAnsi="Arial"/>
        </w:rPr>
      </w:pPr>
      <w:r w:rsidRPr="001E6C5A">
        <w:rPr>
          <w:rFonts w:ascii="Arial" w:hAnsi="Arial"/>
        </w:rPr>
        <w:t>6.2.8.3</w:t>
      </w:r>
      <w:r w:rsidRPr="001E6C5A">
        <w:rPr>
          <w:rFonts w:ascii="Arial" w:hAnsi="Arial"/>
        </w:rPr>
        <w:tab/>
        <w:t>Test description</w:t>
      </w:r>
    </w:p>
    <w:p w14:paraId="1BF14FE8" w14:textId="77777777" w:rsidR="00EB676A" w:rsidRPr="001E6C5A" w:rsidRDefault="00EB676A" w:rsidP="00EB676A">
      <w:pPr>
        <w:keepNext/>
        <w:keepLines/>
        <w:spacing w:before="120"/>
        <w:ind w:left="1985" w:hanging="1985"/>
        <w:rPr>
          <w:rFonts w:ascii="Arial" w:hAnsi="Arial"/>
        </w:rPr>
      </w:pPr>
      <w:r w:rsidRPr="001E6C5A">
        <w:rPr>
          <w:rFonts w:ascii="Arial" w:hAnsi="Arial"/>
        </w:rPr>
        <w:t>6.2.8.3.1</w:t>
      </w:r>
      <w:r w:rsidRPr="001E6C5A">
        <w:rPr>
          <w:rFonts w:ascii="Arial" w:hAnsi="Arial"/>
        </w:rPr>
        <w:tab/>
        <w:t>Pre-test conditions</w:t>
      </w:r>
    </w:p>
    <w:p w14:paraId="13932C6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101B634E" w14:textId="77777777" w:rsidR="00EB676A" w:rsidRPr="001E6C5A" w:rsidRDefault="00EB676A" w:rsidP="00EB676A">
      <w:pPr>
        <w:ind w:left="568" w:hanging="284"/>
      </w:pPr>
      <w:r w:rsidRPr="001E6C5A">
        <w:t>-</w:t>
      </w:r>
      <w:r w:rsidRPr="001E6C5A">
        <w:tab/>
        <w:t>SS (MCPTT server)</w:t>
      </w:r>
    </w:p>
    <w:p w14:paraId="05BD72C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FE985D9"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4CC0C733" w14:textId="77777777" w:rsidR="00EB676A" w:rsidRPr="001E6C5A" w:rsidRDefault="00EB676A" w:rsidP="00EB676A">
      <w:pPr>
        <w:ind w:left="568" w:hanging="284"/>
      </w:pPr>
      <w:r w:rsidRPr="001E6C5A">
        <w:t>-</w:t>
      </w:r>
      <w:r w:rsidRPr="001E6C5A">
        <w:tab/>
        <w:t>UE (MCPTT client)</w:t>
      </w:r>
    </w:p>
    <w:p w14:paraId="1AA6C28D" w14:textId="77777777" w:rsidR="00EB676A" w:rsidRPr="001E6C5A" w:rsidRDefault="00EB676A" w:rsidP="00EB676A">
      <w:pPr>
        <w:ind w:left="568" w:hanging="284"/>
      </w:pPr>
      <w:r w:rsidRPr="001E6C5A">
        <w:t>-</w:t>
      </w:r>
      <w:r w:rsidRPr="001E6C5A">
        <w:tab/>
        <w:t>The test USIM set as defined in TS 36.579-1 [2], subclause 5.5.10 is inserted.</w:t>
      </w:r>
    </w:p>
    <w:p w14:paraId="0A825898"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58D69A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D1A17F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D16F7DC" w14:textId="77777777" w:rsidR="00EB676A" w:rsidRPr="001E6C5A" w:rsidRDefault="00EB676A" w:rsidP="00EB676A">
      <w:pPr>
        <w:ind w:left="568" w:hanging="284"/>
      </w:pPr>
      <w:r w:rsidRPr="001E6C5A">
        <w:t>-</w:t>
      </w:r>
      <w:r w:rsidRPr="001E6C5A">
        <w:tab/>
        <w:t>UE States at the end of the preamble</w:t>
      </w:r>
    </w:p>
    <w:p w14:paraId="052FA08C" w14:textId="77777777" w:rsidR="00EB676A" w:rsidRPr="001E6C5A" w:rsidRDefault="00EB676A" w:rsidP="00EB676A">
      <w:pPr>
        <w:ind w:left="851" w:hanging="284"/>
      </w:pPr>
      <w:r w:rsidRPr="001E6C5A">
        <w:t>-</w:t>
      </w:r>
      <w:r w:rsidRPr="001E6C5A">
        <w:tab/>
        <w:t>The UE is in E-UTRA Registered, Idle Mode state.</w:t>
      </w:r>
    </w:p>
    <w:p w14:paraId="0F2EC45F"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0303C1E" w14:textId="77777777" w:rsidR="00EB676A" w:rsidRPr="001E6C5A" w:rsidRDefault="00EB676A" w:rsidP="00EB676A">
      <w:pPr>
        <w:keepNext/>
        <w:keepLines/>
        <w:spacing w:before="120"/>
        <w:ind w:left="1985" w:hanging="1985"/>
        <w:rPr>
          <w:rFonts w:ascii="Arial" w:hAnsi="Arial"/>
        </w:rPr>
      </w:pPr>
      <w:r w:rsidRPr="001E6C5A">
        <w:rPr>
          <w:rFonts w:ascii="Arial" w:hAnsi="Arial"/>
        </w:rPr>
        <w:t>6.2.8.3.2</w:t>
      </w:r>
      <w:r w:rsidRPr="001E6C5A">
        <w:rPr>
          <w:rFonts w:ascii="Arial" w:hAnsi="Arial"/>
        </w:rPr>
        <w:tab/>
        <w:t>Test procedure sequence</w:t>
      </w:r>
    </w:p>
    <w:p w14:paraId="257F08F1" w14:textId="77777777" w:rsidR="00EB676A" w:rsidRPr="001E6C5A" w:rsidRDefault="00EB676A" w:rsidP="00EB676A">
      <w:pPr>
        <w:keepNext/>
        <w:keepLines/>
        <w:spacing w:before="60"/>
        <w:jc w:val="center"/>
        <w:rPr>
          <w:rFonts w:ascii="Arial" w:hAnsi="Arial"/>
          <w:b/>
        </w:rPr>
      </w:pPr>
      <w:bookmarkStart w:id="387" w:name="_Toc21006042"/>
      <w:bookmarkStart w:id="388" w:name="_Toc36037715"/>
      <w:bookmarkStart w:id="389" w:name="_Toc43837568"/>
      <w:bookmarkStart w:id="390" w:name="_Toc60995680"/>
      <w:bookmarkStart w:id="391" w:name="_Toc69159808"/>
      <w:r w:rsidRPr="001E6C5A">
        <w:rPr>
          <w:rFonts w:ascii="Arial" w:hAnsi="Arial"/>
          <w:b/>
        </w:rPr>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797"/>
        <w:gridCol w:w="708"/>
        <w:gridCol w:w="2977"/>
        <w:gridCol w:w="565"/>
        <w:gridCol w:w="850"/>
      </w:tblGrid>
      <w:tr w:rsidR="00EB676A" w:rsidRPr="001E6C5A" w14:paraId="647C1F4A" w14:textId="77777777" w:rsidTr="00BC3F8D">
        <w:tc>
          <w:tcPr>
            <w:tcW w:w="704" w:type="dxa"/>
            <w:tcBorders>
              <w:top w:val="single" w:sz="4" w:space="0" w:color="auto"/>
              <w:left w:val="single" w:sz="4" w:space="0" w:color="auto"/>
              <w:bottom w:val="nil"/>
              <w:right w:val="single" w:sz="4" w:space="0" w:color="auto"/>
            </w:tcBorders>
            <w:hideMark/>
          </w:tcPr>
          <w:p w14:paraId="1586C8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798" w:type="dxa"/>
            <w:tcBorders>
              <w:top w:val="single" w:sz="4" w:space="0" w:color="auto"/>
              <w:left w:val="single" w:sz="4" w:space="0" w:color="auto"/>
              <w:bottom w:val="nil"/>
              <w:right w:val="single" w:sz="4" w:space="0" w:color="auto"/>
            </w:tcBorders>
            <w:hideMark/>
          </w:tcPr>
          <w:p w14:paraId="6EBF78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8B60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7F13A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51AD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31871D2" w14:textId="77777777" w:rsidTr="00BC3F8D">
        <w:tc>
          <w:tcPr>
            <w:tcW w:w="704" w:type="dxa"/>
            <w:tcBorders>
              <w:top w:val="nil"/>
              <w:left w:val="single" w:sz="4" w:space="0" w:color="auto"/>
              <w:bottom w:val="single" w:sz="4" w:space="0" w:color="auto"/>
              <w:right w:val="single" w:sz="4" w:space="0" w:color="auto"/>
            </w:tcBorders>
          </w:tcPr>
          <w:p w14:paraId="08C939B8" w14:textId="77777777" w:rsidR="00EB676A" w:rsidRPr="001E6C5A" w:rsidRDefault="00EB676A" w:rsidP="00BC3F8D">
            <w:pPr>
              <w:keepNext/>
              <w:keepLines/>
              <w:spacing w:after="0"/>
              <w:jc w:val="center"/>
              <w:rPr>
                <w:rFonts w:ascii="Arial" w:hAnsi="Arial"/>
                <w:b/>
                <w:sz w:val="18"/>
              </w:rPr>
            </w:pPr>
          </w:p>
        </w:tc>
        <w:tc>
          <w:tcPr>
            <w:tcW w:w="3798" w:type="dxa"/>
            <w:tcBorders>
              <w:top w:val="nil"/>
              <w:left w:val="single" w:sz="4" w:space="0" w:color="auto"/>
              <w:bottom w:val="single" w:sz="4" w:space="0" w:color="auto"/>
              <w:right w:val="single" w:sz="4" w:space="0" w:color="auto"/>
            </w:tcBorders>
          </w:tcPr>
          <w:p w14:paraId="2AB80789"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05D56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7D7D6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E4A4540"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24F9BCB" w14:textId="77777777" w:rsidR="00EB676A" w:rsidRPr="001E6C5A" w:rsidRDefault="00EB676A" w:rsidP="00BC3F8D">
            <w:pPr>
              <w:keepNext/>
              <w:keepLines/>
              <w:spacing w:after="0"/>
              <w:jc w:val="center"/>
              <w:rPr>
                <w:rFonts w:ascii="Arial" w:hAnsi="Arial"/>
                <w:b/>
                <w:sz w:val="18"/>
              </w:rPr>
            </w:pPr>
          </w:p>
        </w:tc>
      </w:tr>
      <w:tr w:rsidR="00EB676A" w:rsidRPr="001E6C5A" w14:paraId="080A578B"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1BD34C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798" w:type="dxa"/>
            <w:tcBorders>
              <w:top w:val="single" w:sz="4" w:space="0" w:color="auto"/>
              <w:left w:val="single" w:sz="4" w:space="0" w:color="auto"/>
              <w:bottom w:val="single" w:sz="4" w:space="0" w:color="auto"/>
              <w:right w:val="single" w:sz="4" w:space="0" w:color="auto"/>
            </w:tcBorders>
            <w:hideMark/>
          </w:tcPr>
          <w:p w14:paraId="141E1E63" w14:textId="496A7445" w:rsidR="00EB676A" w:rsidRPr="001E6C5A" w:rsidRDefault="00EB676A">
            <w:pPr>
              <w:pStyle w:val="TAL"/>
              <w:pPrChange w:id="392" w:author="MCC160" w:date="2022-11-01T15:33:00Z">
                <w:pPr>
                  <w:keepNext/>
                  <w:keepLines/>
                  <w:spacing w:after="0"/>
                </w:pPr>
              </w:pPrChange>
            </w:pPr>
            <w:r w:rsidRPr="001E6C5A">
              <w:t xml:space="preserve">Check: </w:t>
            </w:r>
            <w:ins w:id="393" w:author="MCC160" w:date="2022-11-01T15:34:00Z">
              <w:r w:rsidR="00615E53" w:rsidRPr="00615E53">
                <w:t>Does the UE (MCPTT Client) correctly perform test procedure 'MCX CT private call establishment, manual commencement' as described in TS 36.579-1 [2] Table 5.3.6.3-1 to establish a private call, on-demand, manual commencement mode, without floor control?</w:t>
              </w:r>
            </w:ins>
            <w:del w:id="394" w:author="MCC160" w:date="2022-11-01T15:34:00Z">
              <w:r w:rsidRPr="001E6C5A" w:rsidDel="00615E53">
                <w:delText>Does the UE (</w:delText>
              </w:r>
              <w:r w:rsidRPr="001E6C5A" w:rsidDel="00615E53">
                <w:rPr>
                  <w:lang w:eastAsia="ko-KR"/>
                </w:rPr>
                <w:delText xml:space="preserve">MCPTT client) successfully complete a CT </w:delText>
              </w:r>
              <w:r w:rsidRPr="001E6C5A" w:rsidDel="00615E53">
                <w:delText xml:space="preserve">MCPTT private call, on-demand Manual Commencement Mode and no floor control call setup </w:delText>
              </w:r>
              <w:r w:rsidRPr="001E6C5A" w:rsidDel="00615E53">
                <w:rPr>
                  <w:lang w:eastAsia="zh-CN"/>
                </w:rPr>
                <w:delText xml:space="preserve">as per the step sequence specified in TS 36.579-1 [2], </w:delText>
              </w:r>
              <w:r w:rsidDel="00615E53">
                <w:rPr>
                  <w:lang w:eastAsia="zh-CN"/>
                </w:rPr>
                <w:delText xml:space="preserve">Table </w:delText>
              </w:r>
              <w:r w:rsidRPr="001E6C5A" w:rsidDel="00615E53">
                <w:delText>5.3.6</w:delText>
              </w:r>
              <w:r w:rsidDel="00615E53">
                <w:delText>.3-1</w:delText>
              </w:r>
              <w:r w:rsidRPr="001E6C5A" w:rsidDel="00615E53">
                <w:delText>, procedure for MCX CT private call establishment, manual commencement?</w:delText>
              </w:r>
            </w:del>
          </w:p>
        </w:tc>
        <w:tc>
          <w:tcPr>
            <w:tcW w:w="708" w:type="dxa"/>
            <w:tcBorders>
              <w:top w:val="single" w:sz="4" w:space="0" w:color="auto"/>
              <w:left w:val="single" w:sz="4" w:space="0" w:color="auto"/>
              <w:bottom w:val="single" w:sz="4" w:space="0" w:color="auto"/>
              <w:right w:val="single" w:sz="4" w:space="0" w:color="auto"/>
            </w:tcBorders>
            <w:hideMark/>
          </w:tcPr>
          <w:p w14:paraId="62806C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D8986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75A95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92769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91FB80F"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0FCD1D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2-6</w:t>
            </w:r>
          </w:p>
        </w:tc>
        <w:tc>
          <w:tcPr>
            <w:tcW w:w="3798" w:type="dxa"/>
            <w:tcBorders>
              <w:top w:val="single" w:sz="4" w:space="0" w:color="auto"/>
              <w:left w:val="single" w:sz="4" w:space="0" w:color="auto"/>
              <w:bottom w:val="single" w:sz="4" w:space="0" w:color="auto"/>
              <w:right w:val="single" w:sz="4" w:space="0" w:color="auto"/>
            </w:tcBorders>
            <w:hideMark/>
          </w:tcPr>
          <w:p w14:paraId="4B0004EC" w14:textId="77777777" w:rsidR="00EB676A" w:rsidRPr="001E6C5A" w:rsidRDefault="00EB676A">
            <w:pPr>
              <w:pStyle w:val="TAL"/>
              <w:pPrChange w:id="395" w:author="MCC160" w:date="2022-11-01T15:33: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5AC9B6D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7724A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6D5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086B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31355D2"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60E4FF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798" w:type="dxa"/>
            <w:tcBorders>
              <w:top w:val="single" w:sz="4" w:space="0" w:color="auto"/>
              <w:left w:val="single" w:sz="4" w:space="0" w:color="auto"/>
              <w:bottom w:val="single" w:sz="4" w:space="0" w:color="auto"/>
              <w:right w:val="single" w:sz="4" w:space="0" w:color="auto"/>
            </w:tcBorders>
            <w:hideMark/>
          </w:tcPr>
          <w:p w14:paraId="4C2B9CFB" w14:textId="77777777" w:rsidR="00EB676A" w:rsidRPr="001E6C5A" w:rsidRDefault="00EB676A">
            <w:pPr>
              <w:pStyle w:val="TAL"/>
              <w:pPrChange w:id="396" w:author="MCC160" w:date="2022-11-01T15:33:00Z">
                <w:pPr>
                  <w:keepNext/>
                  <w:keepLines/>
                  <w:spacing w:after="0"/>
                </w:pPr>
              </w:pPrChange>
            </w:pPr>
            <w:r w:rsidRPr="001E6C5A">
              <w:t>Wait</w:t>
            </w:r>
            <w:r w:rsidRPr="001E6C5A">
              <w:rPr>
                <w:lang w:eastAsia="ko-KR"/>
              </w:rPr>
              <w:t xml:space="preserve"> 5 sec</w:t>
            </w:r>
          </w:p>
        </w:tc>
        <w:tc>
          <w:tcPr>
            <w:tcW w:w="708" w:type="dxa"/>
            <w:tcBorders>
              <w:top w:val="single" w:sz="4" w:space="0" w:color="auto"/>
              <w:left w:val="single" w:sz="4" w:space="0" w:color="auto"/>
              <w:bottom w:val="single" w:sz="4" w:space="0" w:color="auto"/>
              <w:right w:val="single" w:sz="4" w:space="0" w:color="auto"/>
            </w:tcBorders>
            <w:hideMark/>
          </w:tcPr>
          <w:p w14:paraId="403239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1C9489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1F1EA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B356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8ADBAC1"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27D03C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798" w:type="dxa"/>
            <w:tcBorders>
              <w:top w:val="single" w:sz="4" w:space="0" w:color="auto"/>
              <w:left w:val="single" w:sz="4" w:space="0" w:color="auto"/>
              <w:bottom w:val="single" w:sz="4" w:space="0" w:color="auto"/>
              <w:right w:val="single" w:sz="4" w:space="0" w:color="auto"/>
            </w:tcBorders>
            <w:hideMark/>
          </w:tcPr>
          <w:p w14:paraId="7ABBF9D8" w14:textId="7318D83F" w:rsidR="00EB676A" w:rsidRPr="001E6C5A" w:rsidRDefault="00EB676A">
            <w:pPr>
              <w:pStyle w:val="TAL"/>
              <w:pPrChange w:id="397" w:author="MCC160" w:date="2022-11-01T15:33:00Z">
                <w:pPr>
                  <w:keepNext/>
                  <w:keepLines/>
                  <w:spacing w:after="0"/>
                </w:pPr>
              </w:pPrChange>
            </w:pPr>
            <w:r w:rsidRPr="001E6C5A">
              <w:t xml:space="preserve">Check: </w:t>
            </w:r>
            <w:ins w:id="398" w:author="MCC160" w:date="2022-11-01T15:37:00Z">
              <w:r w:rsidR="00D57E40" w:rsidRPr="00D57E40">
                <w:t>Does the UE (MCPTT Client) correctly perform test procedure 'MCX CT call release' as described in TS 36.579-1 [2] Table 5.3.12.3-1 to release the call?</w:t>
              </w:r>
            </w:ins>
            <w:del w:id="399" w:author="MCC160" w:date="2022-11-01T15:37:00Z">
              <w:r w:rsidRPr="001E6C5A" w:rsidDel="00D57E40">
                <w:delText>Does the UE (</w:delText>
              </w:r>
              <w:r w:rsidRPr="001E6C5A" w:rsidDel="00D57E40">
                <w:rPr>
                  <w:lang w:eastAsia="ko-KR"/>
                </w:rPr>
                <w:delText xml:space="preserve">MCPTT client) successfully complete a CT </w:delText>
              </w:r>
              <w:r w:rsidRPr="001E6C5A" w:rsidDel="00D57E40">
                <w:delText xml:space="preserve">MCPTT private call, on-demand Manual Commencement Mode and no floor control call release </w:delText>
              </w:r>
              <w:r w:rsidRPr="001E6C5A" w:rsidDel="00D57E40">
                <w:rPr>
                  <w:lang w:eastAsia="zh-CN"/>
                </w:rPr>
                <w:delText xml:space="preserve">as per the step sequence specified in TS 36.579-1 [2], subclause </w:delText>
              </w:r>
              <w:r w:rsidRPr="001E6C5A" w:rsidDel="00D57E40">
                <w:delText>5.3.12 procedure for MCX CT call release?</w:delText>
              </w:r>
            </w:del>
          </w:p>
        </w:tc>
        <w:tc>
          <w:tcPr>
            <w:tcW w:w="708" w:type="dxa"/>
            <w:tcBorders>
              <w:top w:val="single" w:sz="4" w:space="0" w:color="auto"/>
              <w:left w:val="single" w:sz="4" w:space="0" w:color="auto"/>
              <w:bottom w:val="single" w:sz="4" w:space="0" w:color="auto"/>
              <w:right w:val="single" w:sz="4" w:space="0" w:color="auto"/>
            </w:tcBorders>
            <w:hideMark/>
          </w:tcPr>
          <w:p w14:paraId="186CD4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23BD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03091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249EA4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4E177E6" w14:textId="77777777" w:rsidTr="00BC3F8D">
        <w:tc>
          <w:tcPr>
            <w:tcW w:w="704" w:type="dxa"/>
            <w:tcBorders>
              <w:top w:val="single" w:sz="4" w:space="0" w:color="auto"/>
              <w:left w:val="single" w:sz="4" w:space="0" w:color="auto"/>
              <w:bottom w:val="single" w:sz="4" w:space="0" w:color="auto"/>
              <w:right w:val="single" w:sz="4" w:space="0" w:color="auto"/>
            </w:tcBorders>
            <w:hideMark/>
          </w:tcPr>
          <w:p w14:paraId="5BE2357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9-10</w:t>
            </w:r>
          </w:p>
        </w:tc>
        <w:tc>
          <w:tcPr>
            <w:tcW w:w="3798" w:type="dxa"/>
            <w:tcBorders>
              <w:top w:val="single" w:sz="4" w:space="0" w:color="auto"/>
              <w:left w:val="single" w:sz="4" w:space="0" w:color="auto"/>
              <w:bottom w:val="single" w:sz="4" w:space="0" w:color="auto"/>
              <w:right w:val="single" w:sz="4" w:space="0" w:color="auto"/>
            </w:tcBorders>
            <w:hideMark/>
          </w:tcPr>
          <w:p w14:paraId="102AB8CE" w14:textId="77777777" w:rsidR="00EB676A" w:rsidRPr="001E6C5A" w:rsidRDefault="00EB676A">
            <w:pPr>
              <w:pStyle w:val="TAL"/>
              <w:pPrChange w:id="400" w:author="MCC160" w:date="2022-11-01T15:33: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520079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74B7617"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4FE4B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59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bl>
    <w:p w14:paraId="58C161AF" w14:textId="77777777" w:rsidR="00EB676A" w:rsidRPr="001E6C5A" w:rsidRDefault="00EB676A" w:rsidP="00EB676A"/>
    <w:p w14:paraId="0DCD5A15" w14:textId="77777777" w:rsidR="00EB676A" w:rsidRPr="001E6C5A" w:rsidRDefault="00EB676A" w:rsidP="00EB676A">
      <w:pPr>
        <w:keepNext/>
        <w:keepLines/>
        <w:spacing w:before="120"/>
        <w:ind w:left="1985" w:hanging="1985"/>
        <w:rPr>
          <w:rFonts w:ascii="Arial" w:hAnsi="Arial"/>
        </w:rPr>
      </w:pPr>
      <w:r w:rsidRPr="001E6C5A">
        <w:rPr>
          <w:rFonts w:ascii="Arial" w:hAnsi="Arial"/>
        </w:rPr>
        <w:t>6.2.8.3.3</w:t>
      </w:r>
      <w:r w:rsidRPr="001E6C5A">
        <w:rPr>
          <w:rFonts w:ascii="Arial" w:hAnsi="Arial"/>
        </w:rPr>
        <w:tab/>
        <w:t>Specific message contents</w:t>
      </w:r>
    </w:p>
    <w:p w14:paraId="1A05938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6.2.8.3.3-1: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6.2.8.3.2-1;</w:t>
      </w:r>
      <w:r>
        <w:rPr>
          <w:rFonts w:ascii="Arial" w:hAnsi="Arial"/>
          <w:b/>
        </w:rPr>
        <w:br/>
      </w:r>
      <w:r w:rsidRPr="001E6C5A">
        <w:rPr>
          <w:rFonts w:ascii="Arial" w:hAnsi="Arial"/>
          <w:b/>
        </w:rP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AD507D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2F84DF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MANUAL</w:t>
            </w:r>
          </w:p>
        </w:tc>
      </w:tr>
      <w:tr w:rsidR="00EB676A" w:rsidRPr="001E6C5A" w14:paraId="1F7A658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9A21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10F6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ABCD6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97E9F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9B352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DA75F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5965E83"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4B4995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F6B589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432D60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D4A7CED" w14:textId="77777777" w:rsidR="00EB676A" w:rsidRPr="001E6C5A" w:rsidRDefault="00EB676A" w:rsidP="00BC3F8D">
            <w:pPr>
              <w:pStyle w:val="TAL"/>
            </w:pPr>
          </w:p>
        </w:tc>
      </w:tr>
      <w:tr w:rsidR="00EB676A" w:rsidRPr="001E6C5A" w14:paraId="634BE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9085FD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1516B9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B9920FA"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0C92D53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0B4466" w14:textId="77777777" w:rsidR="00EB676A" w:rsidRPr="001E6C5A" w:rsidRDefault="00EB676A" w:rsidP="00BC3F8D">
            <w:pPr>
              <w:pStyle w:val="TAL"/>
            </w:pPr>
          </w:p>
        </w:tc>
      </w:tr>
      <w:tr w:rsidR="00EB676A" w:rsidRPr="001E6C5A" w14:paraId="6D7210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1404CC3"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CDBE7D" w14:textId="77777777" w:rsidR="00EB676A" w:rsidRPr="001E6C5A" w:rsidRDefault="00EB676A" w:rsidP="00BC3F8D">
            <w:pPr>
              <w:pStyle w:val="TAL"/>
            </w:pPr>
            <w:r w:rsidRPr="001E6C5A">
              <w:t>SDP message as described in Table 6.2.8.3.3-2</w:t>
            </w:r>
          </w:p>
        </w:tc>
        <w:tc>
          <w:tcPr>
            <w:tcW w:w="2127" w:type="dxa"/>
            <w:tcBorders>
              <w:top w:val="single" w:sz="4" w:space="0" w:color="auto"/>
              <w:left w:val="single" w:sz="4" w:space="0" w:color="auto"/>
              <w:bottom w:val="single" w:sz="4" w:space="0" w:color="auto"/>
              <w:right w:val="single" w:sz="4" w:space="0" w:color="auto"/>
            </w:tcBorders>
          </w:tcPr>
          <w:p w14:paraId="52119FB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2A302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868391" w14:textId="77777777" w:rsidR="00EB676A" w:rsidRPr="001E6C5A" w:rsidRDefault="00EB676A" w:rsidP="00BC3F8D">
            <w:pPr>
              <w:pStyle w:val="TAL"/>
            </w:pPr>
          </w:p>
        </w:tc>
      </w:tr>
      <w:tr w:rsidR="00EB676A" w:rsidRPr="001E6C5A" w14:paraId="023C5F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BDD481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3235DB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CF1AA1"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A3D9AE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6DAAC0" w14:textId="77777777" w:rsidR="00EB676A" w:rsidRPr="001E6C5A" w:rsidRDefault="00EB676A" w:rsidP="00BC3F8D">
            <w:pPr>
              <w:pStyle w:val="TAL"/>
            </w:pPr>
          </w:p>
        </w:tc>
      </w:tr>
      <w:tr w:rsidR="00EB676A" w:rsidRPr="001E6C5A" w14:paraId="114DA92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119D3CB"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6DF010B" w14:textId="77777777" w:rsidR="00EB676A" w:rsidRPr="001E6C5A" w:rsidRDefault="00EB676A" w:rsidP="00BC3F8D">
            <w:pPr>
              <w:pStyle w:val="TAL"/>
            </w:pPr>
            <w:r w:rsidRPr="001E6C5A">
              <w:t xml:space="preserve">MCPTT-Info as described in Table </w:t>
            </w:r>
            <w:r w:rsidRPr="009E4B42">
              <w:t>6.2.8.3.3-2</w:t>
            </w:r>
            <w:r>
              <w:t>B</w:t>
            </w:r>
          </w:p>
        </w:tc>
        <w:tc>
          <w:tcPr>
            <w:tcW w:w="2127" w:type="dxa"/>
            <w:tcBorders>
              <w:top w:val="single" w:sz="4" w:space="0" w:color="auto"/>
              <w:left w:val="single" w:sz="4" w:space="0" w:color="auto"/>
              <w:bottom w:val="single" w:sz="4" w:space="0" w:color="auto"/>
              <w:right w:val="single" w:sz="4" w:space="0" w:color="auto"/>
            </w:tcBorders>
          </w:tcPr>
          <w:p w14:paraId="2437DBD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DFA711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D18E51" w14:textId="77777777" w:rsidR="00EB676A" w:rsidRPr="001E6C5A" w:rsidRDefault="00EB676A" w:rsidP="00BC3F8D">
            <w:pPr>
              <w:pStyle w:val="TAL"/>
            </w:pPr>
          </w:p>
        </w:tc>
      </w:tr>
    </w:tbl>
    <w:p w14:paraId="6B5EC39C" w14:textId="77777777" w:rsidR="00EB676A" w:rsidRPr="001E6C5A" w:rsidRDefault="00EB676A" w:rsidP="00EB676A"/>
    <w:p w14:paraId="2D832957" w14:textId="77777777" w:rsidR="00EB676A" w:rsidRPr="001E6C5A" w:rsidRDefault="00EB676A" w:rsidP="00EB676A">
      <w:pPr>
        <w:keepNext/>
        <w:keepLines/>
        <w:spacing w:before="60"/>
        <w:jc w:val="center"/>
        <w:rPr>
          <w:rFonts w:ascii="Arial" w:hAnsi="Arial"/>
          <w:b/>
        </w:rPr>
      </w:pPr>
      <w:r w:rsidRPr="001E6C5A">
        <w:rPr>
          <w:rFonts w:ascii="Arial" w:hAnsi="Arial"/>
          <w:b/>
        </w:rPr>
        <w:t>Table 6.2.8.3.3-2: SDP Message</w:t>
      </w:r>
      <w:r w:rsidRPr="001E6C5A">
        <w:rPr>
          <w:rFonts w:ascii="Arial" w:hAnsi="Arial"/>
          <w:b/>
          <w:lang w:eastAsia="ko-KR"/>
        </w:rPr>
        <w:t xml:space="preserve"> in SIP INVITE</w:t>
      </w:r>
      <w:r w:rsidRPr="001E6C5A">
        <w:rPr>
          <w:rFonts w:ascii="Arial" w:hAnsi="Arial"/>
          <w:b/>
        </w:rPr>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0E26CD4"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BD5B737" w14:textId="25F6E901"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PRIVATE-CALL, </w:t>
            </w:r>
            <w:ins w:id="401" w:author="MCC160" w:date="2022-10-20T19:37:00Z">
              <w:r w:rsidR="00E87583">
                <w:rPr>
                  <w:rFonts w:ascii="Arial" w:hAnsi="Arial"/>
                  <w:sz w:val="18"/>
                </w:rPr>
                <w:t>INITIAL_</w:t>
              </w:r>
            </w:ins>
            <w:r w:rsidRPr="001E6C5A">
              <w:rPr>
                <w:rFonts w:ascii="Arial" w:hAnsi="Arial"/>
                <w:sz w:val="18"/>
              </w:rPr>
              <w:t>SDP_OFFER, WITHOUT_FLOORCONTROL</w:t>
            </w:r>
          </w:p>
        </w:tc>
      </w:tr>
    </w:tbl>
    <w:p w14:paraId="3975F588" w14:textId="77777777" w:rsidR="00EB676A" w:rsidRPr="001E6C5A" w:rsidRDefault="00EB676A" w:rsidP="00EB676A"/>
    <w:p w14:paraId="7D592743" w14:textId="77777777" w:rsidR="00EB676A" w:rsidRDefault="00EB676A" w:rsidP="00EB676A">
      <w:pPr>
        <w:pStyle w:val="TH"/>
      </w:pPr>
      <w:r>
        <w:t xml:space="preserve">Table </w:t>
      </w:r>
      <w:r w:rsidRPr="000C1067">
        <w:t>6.2.8.3.3-2</w:t>
      </w:r>
      <w:r>
        <w:t xml:space="preserve">B: </w:t>
      </w:r>
      <w:r>
        <w:rPr>
          <w:lang w:eastAsia="ko-KR"/>
        </w:rPr>
        <w:t>MCPTT-Info in SIP INVITE</w:t>
      </w:r>
      <w:r>
        <w:t xml:space="preserve"> (Table </w:t>
      </w:r>
      <w:r w:rsidRPr="000C1067">
        <w:t>6.2.8.3.3-</w:t>
      </w:r>
      <w:r w:rsidRPr="00F73E45">
        <w:t>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35C8C1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04432C5" w14:textId="77777777" w:rsidR="00EB676A" w:rsidRDefault="00EB676A" w:rsidP="00BC3F8D">
            <w:pPr>
              <w:pStyle w:val="TAL"/>
            </w:pPr>
            <w:r>
              <w:t xml:space="preserve">Derivation Path: TS 36.579-1 [2], Table 5.5.3.2.2-1, condition </w:t>
            </w:r>
            <w:r w:rsidRPr="009B0EB0">
              <w:t>PRIVATE-CALL</w:t>
            </w:r>
          </w:p>
        </w:tc>
      </w:tr>
    </w:tbl>
    <w:p w14:paraId="0077A7CD" w14:textId="77777777" w:rsidR="00EB676A" w:rsidRDefault="00EB676A" w:rsidP="00EB676A"/>
    <w:p w14:paraId="096D1B9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6.2.8.3.3-3: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w:t>
      </w:r>
      <w:r>
        <w:rPr>
          <w:rFonts w:ascii="Arial" w:hAnsi="Arial"/>
          <w:b/>
        </w:rPr>
        <w:t>UE</w:t>
      </w:r>
      <w:r w:rsidRPr="00772695">
        <w:rPr>
          <w:rFonts w:ascii="Arial" w:hAnsi="Arial"/>
          <w:b/>
        </w:rPr>
        <w:t xml:space="preserve"> </w:t>
      </w:r>
      <w:r w:rsidRPr="001E6C5A">
        <w:rPr>
          <w:rFonts w:ascii="Arial" w:hAnsi="Arial"/>
          <w:b/>
        </w:rPr>
        <w:t>(Step 1, Table 6.2.8.3.2-1;</w:t>
      </w:r>
      <w:r>
        <w:rPr>
          <w:rFonts w:ascii="Arial" w:hAnsi="Arial"/>
          <w:b/>
        </w:rPr>
        <w:br/>
      </w:r>
      <w:r w:rsidRPr="001E6C5A">
        <w:rPr>
          <w:rFonts w:ascii="Arial" w:hAnsi="Arial"/>
          <w:b/>
        </w:rP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9C7A96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C871E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w:t>
            </w:r>
            <w:r>
              <w:rPr>
                <w:rFonts w:ascii="Arial" w:hAnsi="Arial"/>
                <w:sz w:val="18"/>
              </w:rPr>
              <w:t>-</w:t>
            </w:r>
            <w:r w:rsidRPr="001E6C5A">
              <w:rPr>
                <w:rFonts w:ascii="Arial" w:hAnsi="Arial"/>
                <w:sz w:val="18"/>
              </w:rPr>
              <w:t>RSP, PRIVATE-CALL</w:t>
            </w:r>
          </w:p>
        </w:tc>
      </w:tr>
      <w:tr w:rsidR="00EB676A" w:rsidRPr="001E6C5A" w14:paraId="26251BC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BBA2F1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ADE7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88283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47C8AC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8E5777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9B42A6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A6507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F69DC8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3D9463"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726B0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8126A3" w14:textId="77777777" w:rsidR="00EB676A" w:rsidRPr="001E6C5A" w:rsidRDefault="00EB676A" w:rsidP="00BC3F8D">
            <w:pPr>
              <w:pStyle w:val="TAL"/>
            </w:pPr>
          </w:p>
        </w:tc>
      </w:tr>
      <w:tr w:rsidR="00EB676A" w:rsidRPr="001E6C5A" w14:paraId="1DE462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FCBC6E7" w14:textId="77777777" w:rsidR="00EB676A" w:rsidRPr="009E4B42"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79A4DB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5A3DEAA"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AA1E54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FE6374D" w14:textId="77777777" w:rsidR="00EB676A" w:rsidRPr="001E6C5A" w:rsidRDefault="00EB676A" w:rsidP="00BC3F8D">
            <w:pPr>
              <w:pStyle w:val="TAL"/>
            </w:pPr>
          </w:p>
        </w:tc>
      </w:tr>
      <w:tr w:rsidR="00EB676A" w:rsidRPr="001E6C5A" w14:paraId="2B5B928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DA8BCA3" w14:textId="77777777" w:rsidR="00EB676A" w:rsidRPr="009E4B42"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D59A69D" w14:textId="77777777" w:rsidR="00EB676A" w:rsidRPr="001E6C5A" w:rsidRDefault="00EB676A" w:rsidP="00BC3F8D">
            <w:pPr>
              <w:pStyle w:val="TAL"/>
            </w:pPr>
            <w:r w:rsidRPr="001E6C5A">
              <w:t xml:space="preserve">SDP message as described in Table </w:t>
            </w:r>
            <w:r w:rsidRPr="009E4B42">
              <w:t>6.2.8.3.3-4</w:t>
            </w:r>
          </w:p>
        </w:tc>
        <w:tc>
          <w:tcPr>
            <w:tcW w:w="2127" w:type="dxa"/>
            <w:tcBorders>
              <w:top w:val="single" w:sz="4" w:space="0" w:color="auto"/>
              <w:left w:val="single" w:sz="4" w:space="0" w:color="auto"/>
              <w:bottom w:val="single" w:sz="4" w:space="0" w:color="auto"/>
              <w:right w:val="single" w:sz="4" w:space="0" w:color="auto"/>
            </w:tcBorders>
          </w:tcPr>
          <w:p w14:paraId="6359900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F64E5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27CFCB" w14:textId="77777777" w:rsidR="00EB676A" w:rsidRPr="001E6C5A" w:rsidRDefault="00EB676A" w:rsidP="00BC3F8D">
            <w:pPr>
              <w:pStyle w:val="TAL"/>
            </w:pPr>
          </w:p>
        </w:tc>
      </w:tr>
      <w:tr w:rsidR="00EB676A" w:rsidRPr="001E6C5A" w14:paraId="0A2166F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10777D" w14:textId="77777777" w:rsidR="00EB676A" w:rsidRPr="009E4B42"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9C4F6B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389693"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9F5810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640506" w14:textId="77777777" w:rsidR="00EB676A" w:rsidRPr="001E6C5A" w:rsidRDefault="00EB676A" w:rsidP="00BC3F8D">
            <w:pPr>
              <w:pStyle w:val="TAL"/>
            </w:pPr>
          </w:p>
        </w:tc>
      </w:tr>
      <w:tr w:rsidR="00EB676A" w:rsidRPr="001E6C5A" w14:paraId="0A0E2B2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E78A70A" w14:textId="77777777" w:rsidR="00EB676A" w:rsidRPr="009E4B42"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5AD0E23" w14:textId="77777777" w:rsidR="00EB676A" w:rsidRPr="001E6C5A" w:rsidRDefault="00EB676A" w:rsidP="00BC3F8D">
            <w:pPr>
              <w:pStyle w:val="TAL"/>
            </w:pPr>
            <w:r w:rsidRPr="001E6C5A">
              <w:t xml:space="preserve">MCPTT-Info as described in Table </w:t>
            </w:r>
            <w:r w:rsidRPr="00B629D8">
              <w:t>6.2.8.3.3-4</w:t>
            </w:r>
            <w:r>
              <w:t>A</w:t>
            </w:r>
          </w:p>
        </w:tc>
        <w:tc>
          <w:tcPr>
            <w:tcW w:w="2127" w:type="dxa"/>
            <w:tcBorders>
              <w:top w:val="single" w:sz="4" w:space="0" w:color="auto"/>
              <w:left w:val="single" w:sz="4" w:space="0" w:color="auto"/>
              <w:bottom w:val="single" w:sz="4" w:space="0" w:color="auto"/>
              <w:right w:val="single" w:sz="4" w:space="0" w:color="auto"/>
            </w:tcBorders>
          </w:tcPr>
          <w:p w14:paraId="4B0436F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BBCC0C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3C4420" w14:textId="77777777" w:rsidR="00EB676A" w:rsidRPr="001E6C5A" w:rsidRDefault="00EB676A" w:rsidP="00BC3F8D">
            <w:pPr>
              <w:pStyle w:val="TAL"/>
            </w:pPr>
          </w:p>
        </w:tc>
      </w:tr>
    </w:tbl>
    <w:p w14:paraId="5C9A8BD3" w14:textId="77777777" w:rsidR="00EB676A" w:rsidRPr="001E6C5A" w:rsidRDefault="00EB676A" w:rsidP="00EB676A"/>
    <w:p w14:paraId="2FF305E1" w14:textId="77777777" w:rsidR="00EB676A" w:rsidRPr="001E6C5A" w:rsidRDefault="00EB676A" w:rsidP="00EB676A">
      <w:pPr>
        <w:keepNext/>
        <w:keepLines/>
        <w:spacing w:before="60"/>
        <w:jc w:val="center"/>
        <w:rPr>
          <w:rFonts w:ascii="Arial" w:hAnsi="Arial"/>
          <w:b/>
        </w:rPr>
      </w:pPr>
      <w:r w:rsidRPr="001E6C5A">
        <w:rPr>
          <w:rFonts w:ascii="Arial" w:hAnsi="Arial"/>
          <w:b/>
        </w:rPr>
        <w:t>Table 6.2.8.3.3-4: SDP Message</w:t>
      </w:r>
      <w:r w:rsidRPr="001E6C5A">
        <w:rPr>
          <w:rFonts w:ascii="Arial" w:hAnsi="Arial"/>
          <w:b/>
          <w:lang w:eastAsia="ko-KR"/>
        </w:rPr>
        <w:t xml:space="preserve"> in SIP 200 (OK)</w:t>
      </w:r>
      <w:r w:rsidRPr="001E6C5A">
        <w:rPr>
          <w:rFonts w:ascii="Arial" w:hAnsi="Arial"/>
          <w:b/>
        </w:rPr>
        <w:t xml:space="preserve"> (Table 6.2.8.3.3-3)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E224FD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35559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SDP_ANSWER, WITHOUT_FLOORCONTROL</w:t>
            </w:r>
          </w:p>
        </w:tc>
      </w:tr>
    </w:tbl>
    <w:p w14:paraId="755CA7FD" w14:textId="77777777" w:rsidR="00EB676A" w:rsidRPr="001E6C5A" w:rsidRDefault="00EB676A" w:rsidP="00EB676A"/>
    <w:p w14:paraId="7EA59569" w14:textId="77777777" w:rsidR="00EB676A" w:rsidRDefault="00EB676A" w:rsidP="00EB676A">
      <w:pPr>
        <w:pStyle w:val="TH"/>
      </w:pPr>
      <w:r>
        <w:t xml:space="preserve">Table </w:t>
      </w:r>
      <w:r w:rsidRPr="00B629D8">
        <w:t>6.2.8.3.3-4</w:t>
      </w:r>
      <w:r>
        <w:t xml:space="preserve">A: </w:t>
      </w:r>
      <w:r>
        <w:rPr>
          <w:lang w:eastAsia="ko-KR"/>
        </w:rPr>
        <w:t xml:space="preserve">MCPTT-Info in </w:t>
      </w:r>
      <w:r w:rsidRPr="00812112">
        <w:rPr>
          <w:lang w:eastAsia="ko-KR"/>
        </w:rPr>
        <w:t xml:space="preserve">SIP 200 (OK) </w:t>
      </w:r>
      <w:r>
        <w:t xml:space="preserve">(Table </w:t>
      </w:r>
      <w:r w:rsidRPr="00B629D8">
        <w:t>6.2.8.3.3-3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FAC9128"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61CAC4" w14:textId="77777777" w:rsidR="00EB676A" w:rsidRDefault="00EB676A" w:rsidP="00BC3F8D">
            <w:pPr>
              <w:pStyle w:val="TAL"/>
            </w:pPr>
            <w:r>
              <w:t xml:space="preserve">Derivation Path: TS 36.579-1 [2], Table 5.5.3.2.1-1, condition </w:t>
            </w:r>
            <w:r w:rsidRPr="00D26A65">
              <w:t>INVITE-RSP</w:t>
            </w:r>
          </w:p>
        </w:tc>
      </w:tr>
    </w:tbl>
    <w:p w14:paraId="6A4957BD" w14:textId="77777777" w:rsidR="00EB676A" w:rsidRDefault="00EB676A" w:rsidP="00EB676A"/>
    <w:p w14:paraId="1AB7CDF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6.2.8.3.3-5: </w:t>
      </w:r>
      <w:r w:rsidRPr="001E6C5A">
        <w:rPr>
          <w:rFonts w:ascii="Arial" w:hAnsi="Arial"/>
          <w:b/>
          <w:lang w:eastAsia="ko-KR"/>
        </w:rPr>
        <w:t>Void</w:t>
      </w:r>
    </w:p>
    <w:p w14:paraId="1864800D" w14:textId="77777777" w:rsidR="00EB676A" w:rsidRDefault="00EB676A" w:rsidP="00EB676A">
      <w:bookmarkStart w:id="402" w:name="_Toc76583162"/>
      <w:bookmarkStart w:id="403" w:name="_Toc83808714"/>
      <w:bookmarkStart w:id="404" w:name="_Toc91233543"/>
      <w:bookmarkStart w:id="405" w:name="_Toc100349022"/>
      <w:bookmarkStart w:id="406" w:name="_Toc106787178"/>
    </w:p>
    <w:p w14:paraId="629142F8"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6.2.9</w:t>
      </w:r>
      <w:r w:rsidRPr="001E6C5A">
        <w:rPr>
          <w:rFonts w:ascii="Arial" w:hAnsi="Arial"/>
          <w:sz w:val="28"/>
        </w:rPr>
        <w:tab/>
        <w:t>On-network / Private Call / Within a pre-established session / Automatic Commencement Mode / Without Floor Control / Client Originated (CO)</w:t>
      </w:r>
      <w:bookmarkEnd w:id="387"/>
      <w:bookmarkEnd w:id="388"/>
      <w:bookmarkEnd w:id="389"/>
      <w:bookmarkEnd w:id="390"/>
      <w:bookmarkEnd w:id="391"/>
      <w:bookmarkEnd w:id="402"/>
      <w:bookmarkEnd w:id="403"/>
      <w:bookmarkEnd w:id="404"/>
      <w:bookmarkEnd w:id="405"/>
      <w:bookmarkEnd w:id="406"/>
    </w:p>
    <w:p w14:paraId="79C31289" w14:textId="77777777" w:rsidR="00EB676A" w:rsidRPr="001E6C5A" w:rsidRDefault="00EB676A" w:rsidP="00EB676A">
      <w:pPr>
        <w:keepNext/>
        <w:keepLines/>
        <w:spacing w:before="120"/>
        <w:ind w:left="1985" w:hanging="1985"/>
        <w:rPr>
          <w:rFonts w:ascii="Arial" w:hAnsi="Arial"/>
        </w:rPr>
      </w:pPr>
      <w:r w:rsidRPr="001E6C5A">
        <w:rPr>
          <w:rFonts w:ascii="Arial" w:hAnsi="Arial"/>
        </w:rPr>
        <w:t>6.2.9.1</w:t>
      </w:r>
      <w:r w:rsidRPr="001E6C5A">
        <w:rPr>
          <w:rFonts w:ascii="Arial" w:hAnsi="Arial"/>
        </w:rPr>
        <w:tab/>
        <w:t>Test Purpose (TP)</w:t>
      </w:r>
    </w:p>
    <w:p w14:paraId="4BAB07E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B5C208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initiate/cancel private calls with automatic commencement, </w:t>
      </w:r>
      <w:r w:rsidRPr="001E6C5A">
        <w:rPr>
          <w:rFonts w:ascii="Courier New" w:hAnsi="Courier New"/>
          <w:b/>
          <w:sz w:val="16"/>
        </w:rPr>
        <w:t>and</w:t>
      </w:r>
      <w:r w:rsidRPr="001E6C5A">
        <w:rPr>
          <w:rFonts w:ascii="Courier New" w:hAnsi="Courier New"/>
          <w:sz w:val="16"/>
        </w:rPr>
        <w:t>, having established a pre-established session }</w:t>
      </w:r>
    </w:p>
    <w:p w14:paraId="1858F0E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71E8C2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requests the establishment of an MCPTT private call within the pre-established session, Automatic Commencement Mode, no Force of automatic commencement, without floor control }</w:t>
      </w:r>
    </w:p>
    <w:p w14:paraId="59F4BEB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request outside a dialog indicating Automatic Commencement Mode and not offering a media-level section for a media-floor control entity, </w:t>
      </w:r>
      <w:r w:rsidRPr="001E6C5A">
        <w:rPr>
          <w:rFonts w:ascii="Courier New" w:hAnsi="Courier New"/>
          <w:b/>
          <w:sz w:val="16"/>
        </w:rPr>
        <w:t>and</w:t>
      </w:r>
      <w:r w:rsidRPr="001E6C5A">
        <w:rPr>
          <w:rFonts w:ascii="Courier New" w:hAnsi="Courier New"/>
          <w:sz w:val="16"/>
        </w:rPr>
        <w:t>, after receiving a Connect message from the participating MCPTT function sends an Acknowledgment message indicating that the connection is accepted }</w:t>
      </w:r>
    </w:p>
    <w:p w14:paraId="1D46466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2C08C7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4BA4A"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4CCB8E0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Automatic Commencement Mode Private Call without Floor control }</w:t>
      </w:r>
    </w:p>
    <w:p w14:paraId="3814D15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1B03A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release the ongoing MCPTT private call }</w:t>
      </w:r>
    </w:p>
    <w:p w14:paraId="30C59FD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REFER request with the value "BYE" in the URI in the Refer-To header field and after receiving a SIP 200 (OK) leaves the MCPTT session }</w:t>
      </w:r>
    </w:p>
    <w:p w14:paraId="28917F7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0D34D2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4373A2" w14:textId="77777777" w:rsidR="00EB676A" w:rsidRPr="001E6C5A" w:rsidRDefault="00EB676A" w:rsidP="00EB676A">
      <w:pPr>
        <w:keepNext/>
        <w:keepLines/>
        <w:spacing w:before="120"/>
        <w:ind w:left="1985" w:hanging="1985"/>
        <w:rPr>
          <w:rFonts w:ascii="Arial" w:hAnsi="Arial"/>
        </w:rPr>
      </w:pPr>
      <w:r w:rsidRPr="001E6C5A">
        <w:rPr>
          <w:rFonts w:ascii="Arial" w:hAnsi="Arial"/>
        </w:rPr>
        <w:t>6.2.9.2</w:t>
      </w:r>
      <w:r w:rsidRPr="001E6C5A">
        <w:rPr>
          <w:rFonts w:ascii="Arial" w:hAnsi="Arial"/>
        </w:rPr>
        <w:tab/>
        <w:t>Conformance requirements</w:t>
      </w:r>
    </w:p>
    <w:p w14:paraId="37B7FCF9" w14:textId="77777777" w:rsidR="00EB676A" w:rsidRPr="001E6C5A" w:rsidRDefault="00EB676A" w:rsidP="00EB676A">
      <w:r w:rsidRPr="001E6C5A">
        <w:t xml:space="preserve">References: The conformance requirements covered in the present TC are specified in: TS 24.379 clauses </w:t>
      </w:r>
      <w:r w:rsidRPr="001E6C5A">
        <w:rPr>
          <w:rFonts w:eastAsia="Malgun Gothic"/>
        </w:rPr>
        <w:t xml:space="preserve">11.1.2.2, </w:t>
      </w:r>
      <w:r w:rsidRPr="001E6C5A">
        <w:t>11.1.1.2.2.1, 11.1.3.1.2.1, 6.2.5.2, TS 24.380 clauses 4.1.2.1, 4.1.2.2, 9.2.2.3.2, 9.2.2.4.6. Unless otherwise stated these are Rel-13 requirements.</w:t>
      </w:r>
    </w:p>
    <w:p w14:paraId="28709E52" w14:textId="77777777" w:rsidR="00EB676A" w:rsidRPr="001E6C5A" w:rsidRDefault="00EB676A" w:rsidP="00EB676A">
      <w:r w:rsidRPr="001E6C5A">
        <w:t xml:space="preserve">[TS 24.379, clause </w:t>
      </w:r>
      <w:r w:rsidRPr="001E6C5A">
        <w:rPr>
          <w:rFonts w:eastAsia="Malgun Gothic"/>
        </w:rPr>
        <w:t>11.1.2.2</w:t>
      </w:r>
      <w:r w:rsidRPr="001E6C5A">
        <w:t>]</w:t>
      </w:r>
    </w:p>
    <w:p w14:paraId="03767CAB" w14:textId="77777777" w:rsidR="00EB676A" w:rsidRPr="001E6C5A" w:rsidRDefault="00EB676A" w:rsidP="00EB676A">
      <w:r w:rsidRPr="001E6C5A">
        <w:rPr>
          <w:lang w:eastAsia="ko-KR"/>
        </w:rPr>
        <w:t xml:space="preserve">When the MCPTT user wants to make a private call without floor control using a pre-established session, the MCPTT client shall follow the procedures in subclause 11.1.1.2.2.1 with the exception that </w:t>
      </w:r>
      <w:r w:rsidRPr="001E6C5A">
        <w:t xml:space="preserve">step 8 c) </w:t>
      </w:r>
      <w:proofErr w:type="spellStart"/>
      <w:r w:rsidRPr="001E6C5A">
        <w:t>i</w:t>
      </w:r>
      <w:proofErr w:type="spellEnd"/>
      <w:r w:rsidRPr="001E6C5A">
        <w:t>) is re-written as:</w:t>
      </w:r>
    </w:p>
    <w:p w14:paraId="73996D88" w14:textId="77777777" w:rsidR="00EB676A" w:rsidRPr="001E6C5A" w:rsidRDefault="00EB676A" w:rsidP="00EB676A">
      <w:pPr>
        <w:ind w:left="568" w:hanging="284"/>
        <w:rPr>
          <w:lang w:eastAsia="ko-KR"/>
        </w:rPr>
      </w:pPr>
      <w:r w:rsidRPr="001E6C5A">
        <w:t>-</w:t>
      </w:r>
      <w:r w:rsidRPr="001E6C5A">
        <w:tab/>
        <w:t>if the SDP parameters of the pre-established session contain a media-level section of a media-floor control entity or if end-to-end security is required for the private call, an application/</w:t>
      </w:r>
      <w:proofErr w:type="spellStart"/>
      <w:r w:rsidRPr="001E6C5A">
        <w:t>sdp</w:t>
      </w:r>
      <w:proofErr w:type="spellEnd"/>
      <w:r w:rsidRPr="001E6C5A">
        <w:t xml:space="preserve"> MIME body containing the SDP parameters of the pre-established session according to 3GPP TS 24.229 [4] with the clarification given in subclause 6.2.1. 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600BEA33" w14:textId="77777777" w:rsidR="00EB676A" w:rsidRPr="001E6C5A" w:rsidRDefault="00EB676A" w:rsidP="00EB676A">
      <w:r w:rsidRPr="001E6C5A">
        <w:t>[TS 24.379, clause 11.1.1.2.2.1]</w:t>
      </w:r>
    </w:p>
    <w:p w14:paraId="442480AB" w14:textId="77777777" w:rsidR="00EB676A" w:rsidRPr="001E6C5A" w:rsidRDefault="00EB676A" w:rsidP="00EB676A">
      <w:pPr>
        <w:rPr>
          <w:lang w:eastAsia="ko-KR"/>
        </w:rPr>
      </w:pPr>
      <w:r w:rsidRPr="001E6C5A">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4768E74E" w14:textId="77777777" w:rsidR="00EB676A" w:rsidRPr="001E6C5A" w:rsidRDefault="00EB676A" w:rsidP="00EB676A">
      <w:pPr>
        <w:rPr>
          <w:lang w:eastAsia="ko-KR"/>
        </w:rPr>
      </w:pPr>
      <w:r w:rsidRPr="001E6C5A">
        <w:rPr>
          <w:lang w:eastAsia="ko-KR"/>
        </w:rPr>
        <w:t>...</w:t>
      </w:r>
    </w:p>
    <w:p w14:paraId="1E7E643E" w14:textId="77777777" w:rsidR="00EB676A" w:rsidRPr="001E6C5A" w:rsidRDefault="00EB676A" w:rsidP="00EB676A">
      <w:pPr>
        <w:rPr>
          <w:lang w:eastAsia="ko-KR"/>
        </w:rPr>
      </w:pPr>
      <w:r w:rsidRPr="001E6C5A">
        <w:rPr>
          <w:lang w:eastAsia="ko-KR"/>
        </w:rPr>
        <w:t>The MCPTT client populates the SIP REFER request as follows:</w:t>
      </w:r>
    </w:p>
    <w:p w14:paraId="71D86E3F"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170A4AEB"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00E8DFBC"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0DBD1EB"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0C10D4B4"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7CBCC26E" w14:textId="77777777" w:rsidR="00EB676A" w:rsidRPr="001E6C5A" w:rsidRDefault="00EB676A" w:rsidP="00EB676A">
      <w:pPr>
        <w:ind w:left="568" w:hanging="284"/>
      </w:pPr>
      <w:r w:rsidRPr="001E6C5A">
        <w:t>6)</w:t>
      </w:r>
      <w:r w:rsidRPr="001E6C5A">
        <w:tab/>
        <w:t>shall include a P-Preferred-Service header field set to the ICSI value "urn:urn-7:3gpp-service.ims.icsi.mcptt" (coded as specified in 3GPP TS 24.229 [4]), according to IETF RFC 6050 [9];</w:t>
      </w:r>
    </w:p>
    <w:p w14:paraId="707C00FF"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603F344A" w14:textId="77777777" w:rsidR="00EB676A" w:rsidRPr="001E6C5A" w:rsidRDefault="00EB676A" w:rsidP="00EB676A">
      <w:pPr>
        <w:ind w:left="568" w:hanging="284"/>
      </w:pPr>
      <w:r w:rsidRPr="001E6C5A">
        <w:t>8)</w:t>
      </w:r>
      <w:r w:rsidRPr="001E6C5A">
        <w:tab/>
        <w:t>shall include in the application/resource-lists MIME body a single &lt;entry&gt; element containing a "</w:t>
      </w:r>
      <w:proofErr w:type="spellStart"/>
      <w:r w:rsidRPr="001E6C5A">
        <w:t>uri</w:t>
      </w:r>
      <w:proofErr w:type="spellEnd"/>
      <w:r w:rsidRPr="001E6C5A">
        <w:t>" attribute set to the MCPTT ID of the called user, extended with the following URI header fields:</w:t>
      </w:r>
    </w:p>
    <w:p w14:paraId="73C5EC3F" w14:textId="77777777" w:rsidR="00EB676A" w:rsidRPr="001E6C5A" w:rsidRDefault="00EB676A" w:rsidP="00EB676A">
      <w:pPr>
        <w:keepLines/>
        <w:ind w:left="1135" w:hanging="851"/>
        <w:rPr>
          <w:rFonts w:eastAsia="Malgun Gothic"/>
        </w:rPr>
      </w:pPr>
      <w:r w:rsidRPr="001E6C5A">
        <w:rPr>
          <w:rFonts w:eastAsia="Malgun Gothic"/>
        </w:rPr>
        <w:t>NOTE:</w:t>
      </w:r>
      <w:r w:rsidRPr="001E6C5A">
        <w:rPr>
          <w:rFonts w:eastAsia="Malgun Gothic"/>
        </w:rPr>
        <w:tab/>
        <w:t>Characters that are not formatted as ASCII characters are escaped in the following URI header fields</w:t>
      </w:r>
    </w:p>
    <w:p w14:paraId="0B052646" w14:textId="77777777" w:rsidR="00EB676A" w:rsidRPr="001E6C5A" w:rsidRDefault="00EB676A" w:rsidP="00EB676A">
      <w:pPr>
        <w:ind w:left="851" w:hanging="284"/>
        <w:rPr>
          <w:lang w:eastAsia="ko-KR"/>
        </w:rPr>
      </w:pPr>
      <w:r w:rsidRPr="001E6C5A">
        <w:rPr>
          <w:lang w:eastAsia="ko-KR"/>
        </w:rPr>
        <w:t>..</w:t>
      </w:r>
    </w:p>
    <w:p w14:paraId="5F9A08CB" w14:textId="77777777" w:rsidR="00EB676A" w:rsidRPr="001E6C5A" w:rsidRDefault="00EB676A" w:rsidP="00EB676A">
      <w:pPr>
        <w:ind w:left="851" w:hanging="284"/>
        <w:rPr>
          <w:lang w:eastAsia="ko-KR"/>
        </w:rPr>
      </w:pPr>
      <w:r w:rsidRPr="001E6C5A">
        <w:rPr>
          <w:lang w:eastAsia="ko-KR"/>
        </w:rPr>
        <w:t>b)</w:t>
      </w:r>
      <w:r w:rsidRPr="001E6C5A">
        <w:rPr>
          <w:lang w:eastAsia="ko-KR"/>
        </w:rPr>
        <w:tab/>
        <w:t>if force of automatic commencement mode at the invited MCPTT client is not requested by the MCPTT user and:</w:t>
      </w:r>
    </w:p>
    <w:p w14:paraId="33504AE2" w14:textId="77777777" w:rsidR="00EB676A" w:rsidRPr="001E6C5A" w:rsidRDefault="00EB676A" w:rsidP="00EB676A">
      <w:pPr>
        <w:ind w:left="1135" w:hanging="284"/>
      </w:pPr>
      <w:proofErr w:type="spellStart"/>
      <w:r w:rsidRPr="001E6C5A">
        <w:t>i</w:t>
      </w:r>
      <w:proofErr w:type="spellEnd"/>
      <w:r w:rsidRPr="001E6C5A">
        <w:t>)</w:t>
      </w:r>
      <w:r w:rsidRPr="001E6C5A">
        <w:tab/>
        <w:t>if automatic commencement mode at the invited MCPTT client is requested</w:t>
      </w:r>
      <w:r w:rsidRPr="001E6C5A">
        <w:rPr>
          <w:lang w:eastAsia="ko-KR"/>
        </w:rPr>
        <w:t xml:space="preserve"> by the MCPTT user</w:t>
      </w:r>
      <w:r w:rsidRPr="001E6C5A">
        <w:t>, shall include an Answer-Mode header field with the value "Automatic" according to rules and procedures of IETF RFC 5373 [18]; and</w:t>
      </w:r>
    </w:p>
    <w:p w14:paraId="2A559299" w14:textId="77777777" w:rsidR="00EB676A" w:rsidRPr="001E6C5A" w:rsidRDefault="00EB676A" w:rsidP="00EB676A">
      <w:pPr>
        <w:ind w:left="1135" w:hanging="284"/>
      </w:pPr>
      <w:r w:rsidRPr="001E6C5A">
        <w:t>...</w:t>
      </w:r>
    </w:p>
    <w:p w14:paraId="2FE5D0E6" w14:textId="77777777" w:rsidR="00EB676A" w:rsidRPr="001E6C5A" w:rsidRDefault="00EB676A" w:rsidP="00EB676A">
      <w:pPr>
        <w:ind w:left="851" w:hanging="284"/>
      </w:pPr>
      <w:r w:rsidRPr="001E6C5A">
        <w:rPr>
          <w:lang w:eastAsia="ko-KR"/>
        </w:rPr>
        <w:t>c)</w:t>
      </w:r>
      <w:r w:rsidRPr="001E6C5A">
        <w:rPr>
          <w:lang w:eastAsia="ko-KR"/>
        </w:rPr>
        <w:tab/>
      </w:r>
      <w:r w:rsidRPr="001E6C5A">
        <w:t xml:space="preserve">shall include in a </w:t>
      </w:r>
      <w:proofErr w:type="spellStart"/>
      <w:r w:rsidRPr="001E6C5A">
        <w:t>hname</w:t>
      </w:r>
      <w:proofErr w:type="spellEnd"/>
      <w:r w:rsidRPr="001E6C5A">
        <w:t xml:space="preserve"> "body" URI header field:</w:t>
      </w:r>
    </w:p>
    <w:p w14:paraId="1E8BCED0" w14:textId="77777777" w:rsidR="00EB676A" w:rsidRPr="001E6C5A" w:rsidRDefault="00EB676A" w:rsidP="00EB676A">
      <w:pPr>
        <w:ind w:left="1135" w:hanging="284"/>
        <w:rPr>
          <w:lang w:eastAsia="ko-KR"/>
        </w:rPr>
      </w:pPr>
      <w:proofErr w:type="spellStart"/>
      <w:r w:rsidRPr="001E6C5A">
        <w:rPr>
          <w:lang w:eastAsia="ko-KR"/>
        </w:rPr>
        <w:t>i</w:t>
      </w:r>
      <w:proofErr w:type="spellEnd"/>
      <w:r w:rsidRPr="001E6C5A">
        <w:rPr>
          <w:lang w:eastAsia="ko-KR"/>
        </w:rPr>
        <w:t>)</w:t>
      </w:r>
      <w:r w:rsidRPr="001E6C5A">
        <w:rPr>
          <w:lang w:eastAsia="ko-KR"/>
        </w:rPr>
        <w:tab/>
        <w:t>...</w:t>
      </w:r>
    </w:p>
    <w:p w14:paraId="7489D16F" w14:textId="77777777" w:rsidR="00EB676A" w:rsidRPr="001E6C5A" w:rsidRDefault="00EB676A" w:rsidP="00EB676A">
      <w:pPr>
        <w:ind w:left="1135" w:hanging="284"/>
      </w:pPr>
      <w:r w:rsidRPr="001E6C5A">
        <w:t>ii)</w:t>
      </w:r>
      <w:r w:rsidRPr="001E6C5A">
        <w:tab/>
        <w:t>an application/vnd.3gpp.mcptt-info MIME body with the &lt;session-type&gt; element set to "private"; and</w:t>
      </w:r>
    </w:p>
    <w:p w14:paraId="6634814A" w14:textId="77777777" w:rsidR="00EB676A" w:rsidRPr="001E6C5A" w:rsidRDefault="00EB676A" w:rsidP="00EB676A">
      <w:pPr>
        <w:ind w:left="1135" w:hanging="284"/>
      </w:pPr>
      <w:r w:rsidRPr="001E6C5A">
        <w:t>iii)</w:t>
      </w:r>
      <w:r w:rsidRPr="001E6C5A">
        <w:tab/>
        <w:t>an application/resources-list MIME body with an &lt;entry&gt; element containing a "</w:t>
      </w:r>
      <w:proofErr w:type="spellStart"/>
      <w:r w:rsidRPr="001E6C5A">
        <w:t>uri</w:t>
      </w:r>
      <w:proofErr w:type="spellEnd"/>
      <w:r w:rsidRPr="001E6C5A">
        <w:t>" attribute set to the MCPTT ID of the called user;</w:t>
      </w:r>
    </w:p>
    <w:p w14:paraId="0750D85E" w14:textId="77777777" w:rsidR="00EB676A" w:rsidRPr="001E6C5A" w:rsidRDefault="00EB676A" w:rsidP="00EB676A">
      <w:pPr>
        <w:ind w:left="568" w:hanging="284"/>
      </w:pPr>
      <w:r w:rsidRPr="001E6C5A">
        <w:rPr>
          <w:lang w:eastAsia="ko-KR"/>
        </w:rPr>
        <w:t>...</w:t>
      </w:r>
    </w:p>
    <w:p w14:paraId="43893184" w14:textId="77777777" w:rsidR="00EB676A" w:rsidRPr="001E6C5A" w:rsidRDefault="00EB676A" w:rsidP="00EB676A">
      <w:pPr>
        <w:ind w:left="568" w:hanging="284"/>
      </w:pPr>
      <w:r w:rsidRPr="001E6C5A">
        <w:rPr>
          <w:lang w:eastAsia="ko-KR"/>
        </w:rPr>
        <w:t>11</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w:t>
      </w:r>
    </w:p>
    <w:p w14:paraId="013D649B" w14:textId="77777777" w:rsidR="00EB676A" w:rsidRPr="001E6C5A" w:rsidRDefault="00EB676A" w:rsidP="00EB676A">
      <w:r w:rsidRPr="001E6C5A">
        <w:t>The MCPTT client shall send the SIP REFER request towards the MCPTT server according to 3GPP TS 24.229 [4].</w:t>
      </w:r>
    </w:p>
    <w:p w14:paraId="2B494502" w14:textId="77777777" w:rsidR="00EB676A" w:rsidRPr="001E6C5A" w:rsidRDefault="00EB676A" w:rsidP="00EB676A">
      <w:r w:rsidRPr="001E6C5A">
        <w:t>Upon receiving a final SIP 2xx response to the SIP REFER request the MCPTT client shall interact with media plane as specified in 3GPP TS 24.380 [5].</w:t>
      </w:r>
    </w:p>
    <w:p w14:paraId="34E92822" w14:textId="77777777" w:rsidR="00EB676A" w:rsidRPr="001E6C5A" w:rsidRDefault="00EB676A" w:rsidP="00EB676A">
      <w:r w:rsidRPr="001E6C5A">
        <w:t>[TS 24.379, clause 11.1.3.1.2.1]</w:t>
      </w:r>
    </w:p>
    <w:p w14:paraId="6FB56D7D" w14:textId="77777777" w:rsidR="00EB676A" w:rsidRPr="001E6C5A" w:rsidRDefault="00EB676A" w:rsidP="00EB676A">
      <w:pPr>
        <w:rPr>
          <w:rFonts w:eastAsia="SimSun"/>
        </w:rPr>
      </w:pPr>
      <w:r w:rsidRPr="001E6C5A">
        <w:rPr>
          <w:rFonts w:eastAsia="SimSun"/>
        </w:rPr>
        <w:t>Upon receiving a request from an MCPTT user to release an MCPTT private call within a pre-established session, the MCPTT client shall follow the procedures as specified in subclause 6.2.5.2.</w:t>
      </w:r>
    </w:p>
    <w:p w14:paraId="1E364165" w14:textId="77777777" w:rsidR="00EB676A" w:rsidRPr="001E6C5A" w:rsidRDefault="00EB676A" w:rsidP="00EB676A">
      <w:r w:rsidRPr="001E6C5A">
        <w:t>[TS 24.379, clause 6.2.5.2]</w:t>
      </w:r>
    </w:p>
    <w:p w14:paraId="22778DFE" w14:textId="77777777" w:rsidR="00EB676A" w:rsidRPr="001E6C5A" w:rsidRDefault="00EB676A" w:rsidP="00EB676A">
      <w:pPr>
        <w:rPr>
          <w:lang w:eastAsia="ko-KR"/>
        </w:rPr>
      </w:pPr>
      <w:r w:rsidRPr="001E6C5A">
        <w:rPr>
          <w:lang w:eastAsia="ko-KR"/>
        </w:rPr>
        <w:t>When the MCPTT client wants to release an MCPTT session using a pre-established session, the MCPTT client:</w:t>
      </w:r>
    </w:p>
    <w:p w14:paraId="5F8F1BFE"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1031CD7F" w14:textId="77777777" w:rsidR="00EB676A" w:rsidRPr="001E6C5A" w:rsidRDefault="00EB676A" w:rsidP="00EB676A">
      <w:pPr>
        <w:ind w:left="568" w:hanging="284"/>
      </w:pPr>
      <w:r w:rsidRPr="001E6C5A">
        <w:rPr>
          <w:lang w:eastAsia="ko-KR"/>
        </w:rPr>
        <w:t>2)</w:t>
      </w:r>
      <w:r w:rsidRPr="001E6C5A">
        <w:rPr>
          <w:lang w:eastAsia="ko-KR"/>
        </w:rPr>
        <w:tab/>
        <w:t xml:space="preserve">shall generate an initial SIP REFER request outside a dialog in accordance with the procedures specified in </w:t>
      </w:r>
      <w:r w:rsidRPr="001E6C5A">
        <w:t xml:space="preserve">3GPP TS 24.229 [4], IETF RFC 4488 [22] and IETF RFC 3515 [25] as updated by IETF RFC 6665 [26] and </w:t>
      </w:r>
      <w:r w:rsidRPr="001E6C5A">
        <w:rPr>
          <w:lang w:eastAsia="ko-KR"/>
        </w:rPr>
        <w:t>IETF</w:t>
      </w:r>
      <w:r w:rsidRPr="001E6C5A">
        <w:t> </w:t>
      </w:r>
      <w:r w:rsidRPr="001E6C5A">
        <w:rPr>
          <w:lang w:eastAsia="ko-KR"/>
        </w:rPr>
        <w:t>RFC 7647</w:t>
      </w:r>
      <w:r w:rsidRPr="001E6C5A">
        <w:t> [27]</w:t>
      </w:r>
      <w:r w:rsidRPr="001E6C5A">
        <w:rPr>
          <w:lang w:eastAsia="ko-KR"/>
        </w:rPr>
        <w:t>;</w:t>
      </w:r>
    </w:p>
    <w:p w14:paraId="61A53C07" w14:textId="77777777" w:rsidR="00EB676A" w:rsidRPr="001E6C5A" w:rsidRDefault="00EB676A" w:rsidP="00EB676A">
      <w:pPr>
        <w:ind w:left="568" w:hanging="284"/>
      </w:pPr>
      <w:r w:rsidRPr="001E6C5A">
        <w:rPr>
          <w:lang w:eastAsia="ko-KR"/>
        </w:rPr>
        <w:t>3)</w:t>
      </w:r>
      <w:r w:rsidRPr="001E6C5A">
        <w:rPr>
          <w:lang w:eastAsia="ko-KR"/>
        </w:rPr>
        <w:tab/>
        <w:t>shall set the</w:t>
      </w:r>
      <w:r w:rsidRPr="001E6C5A">
        <w:t xml:space="preserve"> Request-URI of the SIP REFER request to the </w:t>
      </w:r>
      <w:r w:rsidRPr="001E6C5A">
        <w:rPr>
          <w:lang w:eastAsia="ko-KR"/>
        </w:rPr>
        <w:t>public service identity identifying the pre-established session on the MCPTT server serving the MCPTT user;</w:t>
      </w:r>
    </w:p>
    <w:p w14:paraId="1AFCCFE8"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6FC0B851"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4F6BEEBD" w14:textId="77777777" w:rsidR="00EB676A" w:rsidRPr="001E6C5A" w:rsidRDefault="00EB676A" w:rsidP="00EB676A">
      <w:pPr>
        <w:ind w:left="568" w:hanging="284"/>
        <w:rPr>
          <w:lang w:eastAsia="ko-KR"/>
        </w:rPr>
      </w:pPr>
      <w:r w:rsidRPr="001E6C5A">
        <w:rPr>
          <w:lang w:eastAsia="ko-KR"/>
        </w:rPr>
        <w:t>6)</w:t>
      </w:r>
      <w:r w:rsidRPr="001E6C5A">
        <w:rPr>
          <w:lang w:eastAsia="ko-KR"/>
        </w:rPr>
        <w:tab/>
        <w:t>shall set the Refer-To header field of the SIP REFER request to the MCPTT session identity to release;</w:t>
      </w:r>
    </w:p>
    <w:p w14:paraId="7AB2B77A" w14:textId="77777777" w:rsidR="00EB676A" w:rsidRPr="001E6C5A" w:rsidRDefault="00EB676A" w:rsidP="00EB676A">
      <w:pPr>
        <w:ind w:left="568" w:hanging="284"/>
      </w:pPr>
      <w:r w:rsidRPr="001E6C5A">
        <w:rPr>
          <w:lang w:eastAsia="ko-KR"/>
        </w:rPr>
        <w:t>7)</w:t>
      </w:r>
      <w:r w:rsidRPr="001E6C5A">
        <w:rPr>
          <w:lang w:eastAsia="ko-KR"/>
        </w:rPr>
        <w:tab/>
        <w:t>shall include the</w:t>
      </w:r>
      <w:r w:rsidRPr="001E6C5A">
        <w:t xml:space="preserve"> "method" SIP URI parameter with the value "BYE" in the URI in the Refer-To header field</w:t>
      </w:r>
      <w:r w:rsidRPr="001E6C5A">
        <w:rPr>
          <w:lang w:eastAsia="ko-KR"/>
        </w:rPr>
        <w:t>;</w:t>
      </w:r>
    </w:p>
    <w:p w14:paraId="3535B5F6" w14:textId="77777777" w:rsidR="00EB676A" w:rsidRPr="001E6C5A" w:rsidRDefault="00EB676A" w:rsidP="00EB676A">
      <w:pPr>
        <w:ind w:left="568" w:hanging="284"/>
        <w:rPr>
          <w:lang w:eastAsia="ko-KR"/>
        </w:rPr>
      </w:pPr>
      <w:r w:rsidRPr="001E6C5A">
        <w:rPr>
          <w:lang w:eastAsia="ko-KR"/>
        </w:rPr>
        <w:t>8)</w:t>
      </w:r>
      <w:r w:rsidRPr="001E6C5A">
        <w:rPr>
          <w:lang w:eastAsia="ko-KR"/>
        </w:rPr>
        <w:tab/>
        <w:t xml:space="preserve">shall include a Target-Dialog header field as specified in </w:t>
      </w:r>
      <w:r w:rsidRPr="001E6C5A">
        <w:t>IETF RFC 4538 [23] identifying the pre-established session</w:t>
      </w:r>
      <w:r w:rsidRPr="001E6C5A">
        <w:rPr>
          <w:lang w:eastAsia="ko-KR"/>
        </w:rPr>
        <w:t>; and</w:t>
      </w:r>
    </w:p>
    <w:p w14:paraId="689274E8" w14:textId="77777777" w:rsidR="00EB676A" w:rsidRPr="001E6C5A" w:rsidRDefault="00EB676A" w:rsidP="00EB676A">
      <w:pPr>
        <w:ind w:left="568" w:hanging="284"/>
        <w:rPr>
          <w:lang w:eastAsia="ko-KR"/>
        </w:rPr>
      </w:pPr>
      <w:r w:rsidRPr="001E6C5A">
        <w:rPr>
          <w:lang w:eastAsia="ko-KR"/>
        </w:rPr>
        <w:t>9)</w:t>
      </w:r>
      <w:r w:rsidRPr="001E6C5A">
        <w:rPr>
          <w:lang w:eastAsia="ko-KR"/>
        </w:rPr>
        <w:tab/>
        <w:t>shall send the SIP REFER request according to 3GPP TS 24.229 [4].</w:t>
      </w:r>
    </w:p>
    <w:p w14:paraId="559BE09D" w14:textId="77777777" w:rsidR="00EB676A" w:rsidRPr="001E6C5A" w:rsidRDefault="00EB676A" w:rsidP="00EB676A">
      <w:pPr>
        <w:rPr>
          <w:lang w:eastAsia="ko-KR"/>
        </w:rPr>
      </w:pPr>
      <w:r w:rsidRPr="001E6C5A">
        <w:t xml:space="preserve">Upon receiving a SIP 2xx response to the SIP REFER request, the MCPTT </w:t>
      </w:r>
      <w:r w:rsidRPr="001E6C5A">
        <w:rPr>
          <w:lang w:eastAsia="ko-KR"/>
        </w:rPr>
        <w:t>c</w:t>
      </w:r>
      <w:r w:rsidRPr="001E6C5A">
        <w:t>lient</w:t>
      </w:r>
      <w:r w:rsidRPr="001E6C5A">
        <w:rPr>
          <w:lang w:eastAsia="ko-KR"/>
        </w:rPr>
        <w:t xml:space="preserve"> shall interact with media plane as specified in 3GPP TS 24.380 [5].</w:t>
      </w:r>
    </w:p>
    <w:p w14:paraId="5804DC4C" w14:textId="77777777" w:rsidR="00EB676A" w:rsidRPr="001E6C5A" w:rsidRDefault="00EB676A" w:rsidP="00EB676A">
      <w:r w:rsidRPr="001E6C5A">
        <w:t>[TS 24.380, clause 4.1.2.1]</w:t>
      </w:r>
    </w:p>
    <w:p w14:paraId="4D8433B7"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63C0C0BB"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74AEAA2F" w14:textId="77777777" w:rsidR="00EB676A" w:rsidRPr="001E6C5A" w:rsidRDefault="00EB676A" w:rsidP="00EB676A">
      <w:r w:rsidRPr="001E6C5A">
        <w:t>[TS 24.380, clause 4.1.2.2]</w:t>
      </w:r>
    </w:p>
    <w:p w14:paraId="6BC3CE9F" w14:textId="77777777" w:rsidR="00EB676A" w:rsidRPr="001E6C5A" w:rsidRDefault="00EB676A" w:rsidP="00EB676A">
      <w:r w:rsidRPr="001E6C5A">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51DAAC36" w14:textId="77777777" w:rsidR="00EB676A" w:rsidRPr="001E6C5A" w:rsidRDefault="00EB676A" w:rsidP="00EB676A">
      <w:r w:rsidRPr="001E6C5A">
        <w:t>[TS 24.380, clause 9.2.2.3.2]</w:t>
      </w:r>
    </w:p>
    <w:p w14:paraId="4D0D7699" w14:textId="77777777" w:rsidR="00EB676A" w:rsidRPr="001E6C5A" w:rsidRDefault="00EB676A" w:rsidP="00EB676A">
      <w:r w:rsidRPr="001E6C5A">
        <w:t>Upon reception of a Connect message:</w:t>
      </w:r>
    </w:p>
    <w:p w14:paraId="188BA367" w14:textId="77777777" w:rsidR="00EB676A" w:rsidRPr="001E6C5A" w:rsidRDefault="00EB676A" w:rsidP="00EB676A">
      <w:pPr>
        <w:ind w:left="568" w:hanging="284"/>
      </w:pPr>
      <w:r w:rsidRPr="001E6C5A">
        <w:t>1.</w:t>
      </w:r>
      <w:r w:rsidRPr="001E6C5A">
        <w:tab/>
        <w:t>if the MCPTT client accepts the incoming call the MCPTT client:</w:t>
      </w:r>
    </w:p>
    <w:p w14:paraId="40085566" w14:textId="77777777" w:rsidR="00EB676A" w:rsidRPr="001E6C5A" w:rsidRDefault="00EB676A" w:rsidP="00EB676A">
      <w:pPr>
        <w:ind w:left="851" w:hanging="284"/>
      </w:pPr>
      <w:r w:rsidRPr="001E6C5A">
        <w:t>a.</w:t>
      </w:r>
      <w:r w:rsidRPr="001E6C5A">
        <w:tab/>
        <w:t>shall send the Acknowledgement message with Reason Code field set to 'Accepted';</w:t>
      </w:r>
    </w:p>
    <w:p w14:paraId="1AC0FFA0"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791B613B"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6.2.10; and</w:t>
      </w:r>
    </w:p>
    <w:p w14:paraId="2A6E18E9" w14:textId="77777777" w:rsidR="00EB676A" w:rsidRPr="001E6C5A" w:rsidRDefault="00EB676A" w:rsidP="00EB676A">
      <w:pPr>
        <w:ind w:left="851" w:hanging="284"/>
      </w:pPr>
      <w:r w:rsidRPr="001E6C5A">
        <w:t>d. shall enter the 'U: Pre-established session in use' state; or</w:t>
      </w:r>
    </w:p>
    <w:p w14:paraId="5CBE5B84" w14:textId="77777777" w:rsidR="00EB676A" w:rsidRPr="001E6C5A" w:rsidRDefault="00EB676A" w:rsidP="00EB676A">
      <w:r w:rsidRPr="001E6C5A">
        <w:t>[TS 24.380, clause 9.2.2.4.6]</w:t>
      </w:r>
    </w:p>
    <w:p w14:paraId="0DC9ABA0" w14:textId="77777777" w:rsidR="00EB676A" w:rsidRPr="001E6C5A" w:rsidRDefault="00EB676A" w:rsidP="00EB676A">
      <w:r w:rsidRPr="001E6C5A">
        <w:t>Upon receiving a 2xx response to the sent SIP REFER request as described in 3GPP TS 24.379 [2] when the call is released, but the Pre-established Session is kept alive the MCPTT client:</w:t>
      </w:r>
    </w:p>
    <w:p w14:paraId="0CC9D658" w14:textId="77777777" w:rsidR="00EB676A" w:rsidRPr="001E6C5A" w:rsidRDefault="00EB676A" w:rsidP="00EB676A">
      <w:pPr>
        <w:ind w:left="568" w:hanging="284"/>
      </w:pPr>
      <w:r w:rsidRPr="001E6C5A">
        <w:t>1.</w:t>
      </w:r>
      <w:r w:rsidRPr="001E6C5A">
        <w:tab/>
        <w:t>shall enter the 'U: Pre-established session not in use' state; and</w:t>
      </w:r>
    </w:p>
    <w:p w14:paraId="3630B0CE" w14:textId="77777777" w:rsidR="00EB676A" w:rsidRPr="001E6C5A" w:rsidRDefault="00EB676A" w:rsidP="00EB676A">
      <w:pPr>
        <w:ind w:left="568" w:hanging="284"/>
      </w:pPr>
      <w:r w:rsidRPr="001E6C5A">
        <w:t>2.</w:t>
      </w:r>
      <w:r w:rsidRPr="001E6C5A">
        <w:tab/>
        <w:t xml:space="preserve"> shall terminate the instance of 'Floor participant state transition diagram for basic operation' state machine as specified in subclause 6.2.4.</w:t>
      </w:r>
    </w:p>
    <w:p w14:paraId="04FBA994" w14:textId="77777777" w:rsidR="00EB676A" w:rsidRPr="001E6C5A" w:rsidRDefault="00EB676A" w:rsidP="00EB676A">
      <w:pPr>
        <w:keepNext/>
        <w:keepLines/>
        <w:spacing w:before="120"/>
        <w:ind w:left="1985" w:hanging="1985"/>
        <w:rPr>
          <w:rFonts w:ascii="Arial" w:hAnsi="Arial"/>
        </w:rPr>
      </w:pPr>
      <w:r w:rsidRPr="001E6C5A">
        <w:rPr>
          <w:rFonts w:ascii="Arial" w:hAnsi="Arial"/>
        </w:rPr>
        <w:t>6.2.9.3</w:t>
      </w:r>
      <w:r w:rsidRPr="001E6C5A">
        <w:rPr>
          <w:rFonts w:ascii="Arial" w:hAnsi="Arial"/>
        </w:rPr>
        <w:tab/>
        <w:t>Test description</w:t>
      </w:r>
    </w:p>
    <w:p w14:paraId="45A544F8" w14:textId="77777777" w:rsidR="00EB676A" w:rsidRPr="001E6C5A" w:rsidRDefault="00EB676A" w:rsidP="00EB676A">
      <w:pPr>
        <w:keepNext/>
        <w:keepLines/>
        <w:spacing w:before="120"/>
        <w:ind w:left="1985" w:hanging="1985"/>
        <w:rPr>
          <w:rFonts w:ascii="Arial" w:hAnsi="Arial"/>
        </w:rPr>
      </w:pPr>
      <w:r w:rsidRPr="001E6C5A">
        <w:rPr>
          <w:rFonts w:ascii="Arial" w:hAnsi="Arial"/>
        </w:rPr>
        <w:t>6.2.9.3.1</w:t>
      </w:r>
      <w:r w:rsidRPr="001E6C5A">
        <w:rPr>
          <w:rFonts w:ascii="Arial" w:hAnsi="Arial"/>
        </w:rPr>
        <w:tab/>
        <w:t>Pre-test conditions</w:t>
      </w:r>
    </w:p>
    <w:p w14:paraId="7053AC6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55097169" w14:textId="77777777" w:rsidR="00EB676A" w:rsidRPr="001E6C5A" w:rsidRDefault="00EB676A" w:rsidP="00EB676A">
      <w:pPr>
        <w:ind w:left="568" w:hanging="284"/>
      </w:pPr>
      <w:r w:rsidRPr="001E6C5A">
        <w:t>-</w:t>
      </w:r>
      <w:r w:rsidRPr="001E6C5A">
        <w:tab/>
        <w:t>SS (MCPTT server)</w:t>
      </w:r>
    </w:p>
    <w:p w14:paraId="6650B75D"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1974C0B"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644D12FE" w14:textId="77777777" w:rsidR="00EB676A" w:rsidRPr="001E6C5A" w:rsidRDefault="00EB676A" w:rsidP="00EB676A">
      <w:pPr>
        <w:ind w:left="568" w:hanging="284"/>
      </w:pPr>
      <w:r w:rsidRPr="001E6C5A">
        <w:t>-</w:t>
      </w:r>
      <w:r w:rsidRPr="001E6C5A">
        <w:tab/>
        <w:t>UE (MCPTT client)</w:t>
      </w:r>
    </w:p>
    <w:p w14:paraId="7BDE81AC" w14:textId="77777777" w:rsidR="00EB676A" w:rsidRPr="001E6C5A" w:rsidRDefault="00EB676A" w:rsidP="00EB676A">
      <w:pPr>
        <w:ind w:left="568" w:hanging="284"/>
      </w:pPr>
      <w:r w:rsidRPr="001E6C5A">
        <w:t>-</w:t>
      </w:r>
      <w:r w:rsidRPr="001E6C5A">
        <w:tab/>
        <w:t>The test USIM set as defined in TS 36.579-1 [2], subclause 5.5.10 is inserted.</w:t>
      </w:r>
    </w:p>
    <w:p w14:paraId="222196C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A2FEED"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11ABCBC"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9C77534"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63E81DEF" w14:textId="77777777" w:rsidR="00EB676A" w:rsidRPr="001E6C5A" w:rsidRDefault="00EB676A" w:rsidP="00EB676A">
      <w:pPr>
        <w:ind w:left="568" w:hanging="284"/>
      </w:pPr>
      <w:r w:rsidRPr="001E6C5A">
        <w:t>-</w:t>
      </w:r>
      <w:r w:rsidRPr="001E6C5A">
        <w:tab/>
        <w:t>UE States at the end of the preamble</w:t>
      </w:r>
    </w:p>
    <w:p w14:paraId="5AD1560E" w14:textId="77777777" w:rsidR="00EB676A" w:rsidRPr="001E6C5A" w:rsidRDefault="00EB676A" w:rsidP="00EB676A">
      <w:pPr>
        <w:ind w:left="851" w:hanging="284"/>
      </w:pPr>
      <w:r w:rsidRPr="001E6C5A">
        <w:t>-</w:t>
      </w:r>
      <w:r w:rsidRPr="001E6C5A">
        <w:tab/>
        <w:t>The UE is in E-UTRA Registered, Idle Mode state.</w:t>
      </w:r>
    </w:p>
    <w:p w14:paraId="2BDF3712"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D507B2B" w14:textId="77777777" w:rsidR="00EB676A" w:rsidRPr="001E6C5A" w:rsidRDefault="00EB676A" w:rsidP="00EB676A">
      <w:pPr>
        <w:keepNext/>
        <w:keepLines/>
        <w:spacing w:before="120"/>
        <w:ind w:left="1985" w:hanging="1985"/>
        <w:rPr>
          <w:rFonts w:ascii="Arial" w:hAnsi="Arial"/>
        </w:rPr>
      </w:pPr>
      <w:r w:rsidRPr="001E6C5A">
        <w:rPr>
          <w:rFonts w:ascii="Arial" w:hAnsi="Arial"/>
        </w:rPr>
        <w:t>6.2.9.3.2</w:t>
      </w:r>
      <w:r w:rsidRPr="001E6C5A">
        <w:rPr>
          <w:rFonts w:ascii="Arial" w:hAnsi="Arial"/>
        </w:rPr>
        <w:tab/>
        <w:t>Test procedure sequence</w:t>
      </w:r>
    </w:p>
    <w:p w14:paraId="0391DAFF" w14:textId="77777777" w:rsidR="00EB676A" w:rsidRPr="001E6C5A" w:rsidRDefault="00EB676A" w:rsidP="00EB676A">
      <w:pPr>
        <w:keepNext/>
        <w:keepLines/>
        <w:spacing w:before="60"/>
        <w:jc w:val="center"/>
        <w:rPr>
          <w:rFonts w:ascii="Arial" w:hAnsi="Arial"/>
          <w:b/>
        </w:rPr>
      </w:pPr>
      <w:bookmarkStart w:id="407" w:name="_Toc21006043"/>
      <w:bookmarkStart w:id="408" w:name="_Toc36037716"/>
      <w:bookmarkStart w:id="409" w:name="_Toc43837569"/>
      <w:bookmarkStart w:id="410" w:name="_Toc60995681"/>
      <w:bookmarkStart w:id="411" w:name="_Toc69159809"/>
      <w:r w:rsidRPr="001E6C5A">
        <w:rPr>
          <w:rFonts w:ascii="Arial" w:hAnsi="Arial"/>
          <w:b/>
        </w:rPr>
        <w:t>Table 6.2.9.3.2-1: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9D733E5" w14:textId="77777777" w:rsidTr="00BC3F8D">
        <w:tc>
          <w:tcPr>
            <w:tcW w:w="534" w:type="dxa"/>
            <w:tcBorders>
              <w:top w:val="single" w:sz="4" w:space="0" w:color="auto"/>
              <w:left w:val="single" w:sz="4" w:space="0" w:color="auto"/>
              <w:bottom w:val="nil"/>
              <w:right w:val="single" w:sz="4" w:space="0" w:color="auto"/>
            </w:tcBorders>
            <w:hideMark/>
          </w:tcPr>
          <w:p w14:paraId="0D8B08D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9DF977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C1BA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025EC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DDB78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68E32917" w14:textId="77777777" w:rsidTr="00BC3F8D">
        <w:tc>
          <w:tcPr>
            <w:tcW w:w="534" w:type="dxa"/>
            <w:tcBorders>
              <w:top w:val="nil"/>
              <w:left w:val="single" w:sz="4" w:space="0" w:color="auto"/>
              <w:bottom w:val="single" w:sz="4" w:space="0" w:color="auto"/>
              <w:right w:val="single" w:sz="4" w:space="0" w:color="auto"/>
            </w:tcBorders>
          </w:tcPr>
          <w:p w14:paraId="2FEEB10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30B5042"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412DC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2A4E31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7AA9EF6E"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45340A0" w14:textId="77777777" w:rsidR="00EB676A" w:rsidRPr="001E6C5A" w:rsidRDefault="00EB676A" w:rsidP="00BC3F8D">
            <w:pPr>
              <w:keepNext/>
              <w:keepLines/>
              <w:spacing w:after="0"/>
              <w:jc w:val="center"/>
              <w:rPr>
                <w:rFonts w:ascii="Arial" w:hAnsi="Arial"/>
                <w:b/>
                <w:sz w:val="18"/>
              </w:rPr>
            </w:pPr>
          </w:p>
        </w:tc>
      </w:tr>
      <w:tr w:rsidR="00EB676A" w:rsidRPr="001E6C5A" w14:paraId="24AC312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DAC57EE" w14:textId="77777777" w:rsidR="00EB676A" w:rsidRPr="001E6C5A" w:rsidRDefault="00EB676A">
            <w:pPr>
              <w:pStyle w:val="TAC"/>
              <w:pPrChange w:id="412" w:author="MCC160" w:date="2022-11-01T12:05:00Z">
                <w:pPr>
                  <w:keepNext/>
                  <w:keepLines/>
                  <w:spacing w:after="0"/>
                  <w:jc w:val="center"/>
                </w:pPr>
              </w:pPrChange>
            </w:pPr>
            <w:r w:rsidRPr="001E6C5A">
              <w:t>1</w:t>
            </w:r>
          </w:p>
        </w:tc>
        <w:tc>
          <w:tcPr>
            <w:tcW w:w="3968" w:type="dxa"/>
            <w:tcBorders>
              <w:top w:val="single" w:sz="4" w:space="0" w:color="auto"/>
              <w:left w:val="single" w:sz="4" w:space="0" w:color="auto"/>
              <w:bottom w:val="single" w:sz="4" w:space="0" w:color="auto"/>
              <w:right w:val="single" w:sz="4" w:space="0" w:color="auto"/>
            </w:tcBorders>
            <w:hideMark/>
          </w:tcPr>
          <w:p w14:paraId="7EAFB714" w14:textId="77777777" w:rsidR="001D091D" w:rsidRDefault="00EB676A">
            <w:pPr>
              <w:pStyle w:val="TAL"/>
              <w:rPr>
                <w:ins w:id="413" w:author="MCC160" w:date="2022-11-01T12:04:00Z"/>
              </w:rPr>
              <w:pPrChange w:id="414" w:author="MCC160" w:date="2022-11-01T12:05:00Z">
                <w:pPr>
                  <w:keepNext/>
                  <w:keepLines/>
                  <w:spacing w:after="0"/>
                </w:pPr>
              </w:pPrChange>
            </w:pPr>
            <w:r w:rsidRPr="001E6C5A">
              <w:t xml:space="preserve">Make the UE (MCPTT User) request the establishment of an MCPTT private call within a pre-established session, Automatic Commencement Mode, no Force of automatic commencement, without Floor Control. </w:t>
            </w:r>
          </w:p>
          <w:p w14:paraId="07B639FA" w14:textId="20447E58" w:rsidR="00EB676A" w:rsidRPr="001E6C5A" w:rsidRDefault="00EB676A">
            <w:pPr>
              <w:pStyle w:val="TAL"/>
              <w:pPrChange w:id="415" w:author="MCC160" w:date="2022-11-01T12:05:00Z">
                <w:pPr>
                  <w:keepNext/>
                  <w:keepLines/>
                  <w:spacing w:after="0"/>
                </w:pPr>
              </w:pPrChange>
            </w:pPr>
            <w:r w:rsidRPr="001E6C5A">
              <w:t>(NOTE 1)</w:t>
            </w:r>
          </w:p>
        </w:tc>
        <w:tc>
          <w:tcPr>
            <w:tcW w:w="708" w:type="dxa"/>
            <w:tcBorders>
              <w:top w:val="single" w:sz="4" w:space="0" w:color="auto"/>
              <w:left w:val="single" w:sz="4" w:space="0" w:color="auto"/>
              <w:bottom w:val="single" w:sz="4" w:space="0" w:color="auto"/>
              <w:right w:val="single" w:sz="4" w:space="0" w:color="auto"/>
            </w:tcBorders>
            <w:hideMark/>
          </w:tcPr>
          <w:p w14:paraId="74DAF0AD" w14:textId="77777777" w:rsidR="00EB676A" w:rsidRPr="001E6C5A" w:rsidRDefault="00EB676A">
            <w:pPr>
              <w:pStyle w:val="TAC"/>
              <w:pPrChange w:id="416"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0E501A48" w14:textId="77777777" w:rsidR="00EB676A" w:rsidRPr="001E6C5A" w:rsidRDefault="00EB676A">
            <w:pPr>
              <w:pStyle w:val="TAL"/>
              <w:pPrChange w:id="417"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320CF255" w14:textId="77777777" w:rsidR="00EB676A" w:rsidRPr="001E6C5A" w:rsidRDefault="00EB676A">
            <w:pPr>
              <w:pStyle w:val="TAC"/>
              <w:pPrChange w:id="418"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5B966DE" w14:textId="77777777" w:rsidR="00EB676A" w:rsidRPr="001E6C5A" w:rsidRDefault="00EB676A">
            <w:pPr>
              <w:pStyle w:val="TAC"/>
              <w:pPrChange w:id="419" w:author="MCC160" w:date="2022-11-01T12:06:00Z">
                <w:pPr>
                  <w:keepNext/>
                  <w:keepLines/>
                  <w:spacing w:after="0"/>
                  <w:jc w:val="center"/>
                </w:pPr>
              </w:pPrChange>
            </w:pPr>
            <w:r w:rsidRPr="001E6C5A">
              <w:t>-</w:t>
            </w:r>
          </w:p>
        </w:tc>
      </w:tr>
      <w:tr w:rsidR="00EB676A" w:rsidRPr="001E6C5A" w14:paraId="75B9FF2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CE5C10F" w14:textId="77777777" w:rsidR="00EB676A" w:rsidRPr="001E6C5A" w:rsidRDefault="00EB676A">
            <w:pPr>
              <w:pStyle w:val="TAC"/>
              <w:pPrChange w:id="420" w:author="MCC160" w:date="2022-11-01T12:05:00Z">
                <w:pPr>
                  <w:keepNext/>
                  <w:keepLines/>
                  <w:spacing w:after="0"/>
                  <w:jc w:val="center"/>
                </w:pPr>
              </w:pPrChange>
            </w:pPr>
            <w:r w:rsidRPr="001E6C5A">
              <w:t>2</w:t>
            </w:r>
          </w:p>
        </w:tc>
        <w:tc>
          <w:tcPr>
            <w:tcW w:w="3968" w:type="dxa"/>
            <w:tcBorders>
              <w:top w:val="single" w:sz="4" w:space="0" w:color="auto"/>
              <w:left w:val="single" w:sz="4" w:space="0" w:color="auto"/>
              <w:bottom w:val="single" w:sz="4" w:space="0" w:color="auto"/>
              <w:right w:val="single" w:sz="4" w:space="0" w:color="auto"/>
            </w:tcBorders>
            <w:hideMark/>
          </w:tcPr>
          <w:p w14:paraId="152C693E" w14:textId="25A1D07E" w:rsidR="00EB676A" w:rsidRPr="001E6C5A" w:rsidRDefault="00EB676A">
            <w:pPr>
              <w:pStyle w:val="TAL"/>
              <w:pPrChange w:id="421" w:author="MCC160" w:date="2022-11-01T12:05:00Z">
                <w:pPr>
                  <w:keepNext/>
                  <w:keepLines/>
                  <w:spacing w:after="0"/>
                </w:pPr>
              </w:pPrChange>
            </w:pPr>
            <w:r w:rsidRPr="001E6C5A">
              <w:t xml:space="preserve">Check: </w:t>
            </w:r>
            <w:del w:id="422" w:author="MCC160" w:date="2022-11-01T12:00:00Z">
              <w:r w:rsidRPr="001E6C5A" w:rsidDel="001D091D">
                <w:delText>Does the UE (</w:delText>
              </w:r>
              <w:r w:rsidRPr="001E6C5A" w:rsidDel="001D091D">
                <w:rPr>
                  <w:lang w:eastAsia="ko-KR"/>
                </w:rPr>
                <w:delText xml:space="preserve">MCPTT client) perform procedure for </w:delText>
              </w:r>
            </w:del>
            <w:ins w:id="423" w:author="MCC160" w:date="2022-11-01T12:00:00Z">
              <w:r w:rsidR="001D091D">
                <w:t>Does the UE (MCPTT Client) correctly perform test procedure '</w:t>
              </w:r>
            </w:ins>
            <w:r w:rsidRPr="001E6C5A">
              <w:rPr>
                <w:lang w:eastAsia="ko-KR"/>
              </w:rPr>
              <w:t>MCPTT CO call establishment using a pre-established session</w:t>
            </w:r>
            <w:ins w:id="424" w:author="MCC160" w:date="2022-11-01T12:04:00Z">
              <w:r w:rsidR="001D091D">
                <w:rPr>
                  <w:lang w:eastAsia="ko-KR"/>
                </w:rPr>
                <w:t>'</w:t>
              </w:r>
            </w:ins>
            <w:r w:rsidRPr="001E6C5A">
              <w:rPr>
                <w:lang w:eastAsia="ko-KR"/>
              </w:rPr>
              <w:t xml:space="preserve"> as described in TS 36.579-1 [2] table 5.3A.3.3-1 to</w:t>
            </w:r>
            <w:r w:rsidRPr="001E6C5A">
              <w:t xml:space="preserve"> establish an MCPTT </w:t>
            </w:r>
            <w:r w:rsidRPr="001E6C5A">
              <w:rPr>
                <w:lang w:eastAsia="ko-KR"/>
              </w:rPr>
              <w:t>p</w:t>
            </w:r>
            <w:r w:rsidRPr="001E6C5A">
              <w:t xml:space="preserve">rivate </w:t>
            </w:r>
            <w:r w:rsidRPr="001E6C5A">
              <w:rPr>
                <w:lang w:eastAsia="ko-KR"/>
              </w:rPr>
              <w:t>c</w:t>
            </w:r>
            <w:r w:rsidRPr="001E6C5A">
              <w:t>all</w:t>
            </w:r>
            <w:r w:rsidRPr="001E6C5A">
              <w:rPr>
                <w:lang w:eastAsia="ko-KR"/>
              </w:rPr>
              <w:t xml:space="preserve">, </w:t>
            </w:r>
            <w:r w:rsidRPr="001E6C5A">
              <w:t>within a pre-established session</w:t>
            </w:r>
            <w:r w:rsidRPr="001E6C5A">
              <w:rPr>
                <w:lang w:eastAsia="ko-KR"/>
              </w:rPr>
              <w:t>, Automatic Commencement Mode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63CE2EB0" w14:textId="77777777" w:rsidR="00EB676A" w:rsidRPr="001E6C5A" w:rsidRDefault="00EB676A">
            <w:pPr>
              <w:pStyle w:val="TAC"/>
              <w:pPrChange w:id="425"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77E1F47E" w14:textId="77777777" w:rsidR="00EB676A" w:rsidRPr="001E6C5A" w:rsidRDefault="00EB676A">
            <w:pPr>
              <w:pStyle w:val="TAL"/>
              <w:pPrChange w:id="426"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326D8ED2" w14:textId="77777777" w:rsidR="00EB676A" w:rsidRPr="001E6C5A" w:rsidRDefault="00EB676A">
            <w:pPr>
              <w:pStyle w:val="TAC"/>
              <w:pPrChange w:id="427" w:author="MCC160" w:date="2022-11-01T12:06:00Z">
                <w:pPr>
                  <w:keepNext/>
                  <w:keepLines/>
                  <w:spacing w:after="0"/>
                  <w:jc w:val="center"/>
                </w:pPr>
              </w:pPrChange>
            </w:pPr>
            <w:r w:rsidRPr="001E6C5A">
              <w:t>1</w:t>
            </w:r>
          </w:p>
        </w:tc>
        <w:tc>
          <w:tcPr>
            <w:tcW w:w="850" w:type="dxa"/>
            <w:tcBorders>
              <w:top w:val="single" w:sz="4" w:space="0" w:color="auto"/>
              <w:left w:val="single" w:sz="4" w:space="0" w:color="auto"/>
              <w:bottom w:val="single" w:sz="4" w:space="0" w:color="auto"/>
              <w:right w:val="single" w:sz="4" w:space="0" w:color="auto"/>
            </w:tcBorders>
            <w:hideMark/>
          </w:tcPr>
          <w:p w14:paraId="300CCA4F" w14:textId="77777777" w:rsidR="00EB676A" w:rsidRPr="001E6C5A" w:rsidRDefault="00EB676A">
            <w:pPr>
              <w:pStyle w:val="TAC"/>
              <w:pPrChange w:id="428" w:author="MCC160" w:date="2022-11-01T12:06:00Z">
                <w:pPr>
                  <w:keepNext/>
                  <w:keepLines/>
                  <w:spacing w:after="0"/>
                  <w:jc w:val="center"/>
                </w:pPr>
              </w:pPrChange>
            </w:pPr>
            <w:r w:rsidRPr="001E6C5A">
              <w:t>P</w:t>
            </w:r>
          </w:p>
        </w:tc>
      </w:tr>
      <w:tr w:rsidR="00EB676A" w:rsidRPr="001E6C5A" w14:paraId="07A443B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7D8B4C" w14:textId="77777777" w:rsidR="00EB676A" w:rsidRPr="001E6C5A" w:rsidRDefault="00EB676A">
            <w:pPr>
              <w:pStyle w:val="TAC"/>
              <w:pPrChange w:id="429" w:author="MCC160" w:date="2022-11-01T12:05:00Z">
                <w:pPr>
                  <w:keepNext/>
                  <w:keepLines/>
                  <w:spacing w:after="0"/>
                  <w:jc w:val="center"/>
                </w:pPr>
              </w:pPrChange>
            </w:pPr>
            <w:r w:rsidRPr="001E6C5A">
              <w:t>3-5</w:t>
            </w:r>
          </w:p>
        </w:tc>
        <w:tc>
          <w:tcPr>
            <w:tcW w:w="3968" w:type="dxa"/>
            <w:tcBorders>
              <w:top w:val="single" w:sz="4" w:space="0" w:color="auto"/>
              <w:left w:val="single" w:sz="4" w:space="0" w:color="auto"/>
              <w:bottom w:val="single" w:sz="4" w:space="0" w:color="auto"/>
              <w:right w:val="single" w:sz="4" w:space="0" w:color="auto"/>
            </w:tcBorders>
            <w:hideMark/>
          </w:tcPr>
          <w:p w14:paraId="1A55DB9F" w14:textId="77777777" w:rsidR="00EB676A" w:rsidRPr="001E6C5A" w:rsidRDefault="00EB676A">
            <w:pPr>
              <w:pStyle w:val="TAL"/>
              <w:pPrChange w:id="430" w:author="MCC160" w:date="2022-11-01T12:05: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6AD723B9" w14:textId="77777777" w:rsidR="00EB676A" w:rsidRPr="001E6C5A" w:rsidRDefault="00EB676A">
            <w:pPr>
              <w:pStyle w:val="TAC"/>
              <w:pPrChange w:id="431"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A825C8D" w14:textId="77777777" w:rsidR="00EB676A" w:rsidRPr="001E6C5A" w:rsidRDefault="00EB676A">
            <w:pPr>
              <w:pStyle w:val="TAL"/>
              <w:pPrChange w:id="432"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5625803D" w14:textId="77777777" w:rsidR="00EB676A" w:rsidRPr="001E6C5A" w:rsidRDefault="00EB676A">
            <w:pPr>
              <w:pStyle w:val="TAC"/>
              <w:pPrChange w:id="433"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77B57707" w14:textId="77777777" w:rsidR="00EB676A" w:rsidRPr="001E6C5A" w:rsidRDefault="00EB676A">
            <w:pPr>
              <w:pStyle w:val="TAC"/>
              <w:pPrChange w:id="434" w:author="MCC160" w:date="2022-11-01T12:06:00Z">
                <w:pPr>
                  <w:keepNext/>
                  <w:keepLines/>
                  <w:spacing w:after="0"/>
                  <w:jc w:val="center"/>
                </w:pPr>
              </w:pPrChange>
            </w:pPr>
            <w:r w:rsidRPr="001E6C5A">
              <w:t>-</w:t>
            </w:r>
          </w:p>
        </w:tc>
      </w:tr>
      <w:tr w:rsidR="00EB676A" w:rsidRPr="001E6C5A" w14:paraId="48D4476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C6031E" w14:textId="77777777" w:rsidR="00EB676A" w:rsidRPr="001E6C5A" w:rsidRDefault="00EB676A">
            <w:pPr>
              <w:pStyle w:val="TAC"/>
              <w:pPrChange w:id="435" w:author="MCC160" w:date="2022-11-01T12:05:00Z">
                <w:pPr>
                  <w:keepNext/>
                  <w:keepLines/>
                  <w:spacing w:after="0"/>
                  <w:jc w:val="center"/>
                </w:pPr>
              </w:pPrChange>
            </w:pPr>
            <w:r w:rsidRPr="001E6C5A">
              <w:t>5A</w:t>
            </w:r>
          </w:p>
        </w:tc>
        <w:tc>
          <w:tcPr>
            <w:tcW w:w="3968" w:type="dxa"/>
            <w:tcBorders>
              <w:top w:val="single" w:sz="4" w:space="0" w:color="auto"/>
              <w:left w:val="single" w:sz="4" w:space="0" w:color="auto"/>
              <w:bottom w:val="single" w:sz="4" w:space="0" w:color="auto"/>
              <w:right w:val="single" w:sz="4" w:space="0" w:color="auto"/>
            </w:tcBorders>
            <w:hideMark/>
          </w:tcPr>
          <w:p w14:paraId="1E726E9E" w14:textId="77777777" w:rsidR="00EB676A" w:rsidRPr="001E6C5A" w:rsidRDefault="00EB676A">
            <w:pPr>
              <w:pStyle w:val="TAL"/>
              <w:pPrChange w:id="436" w:author="MCC160" w:date="2022-11-01T12:05:00Z">
                <w:pPr>
                  <w:keepNext/>
                  <w:keepLines/>
                  <w:spacing w:after="0"/>
                </w:pPr>
              </w:pPrChange>
            </w:pPr>
            <w:r w:rsidRPr="001E6C5A">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270A5946" w14:textId="77777777" w:rsidR="00EB676A" w:rsidRPr="001E6C5A" w:rsidRDefault="00EB676A">
            <w:pPr>
              <w:pStyle w:val="TAC"/>
              <w:pPrChange w:id="437"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30F9CE8" w14:textId="77777777" w:rsidR="00EB676A" w:rsidRPr="001E6C5A" w:rsidRDefault="00EB676A">
            <w:pPr>
              <w:pStyle w:val="TAL"/>
              <w:pPrChange w:id="438"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19035F41" w14:textId="77777777" w:rsidR="00EB676A" w:rsidRPr="001E6C5A" w:rsidRDefault="00EB676A">
            <w:pPr>
              <w:pStyle w:val="TAC"/>
              <w:pPrChange w:id="439"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169F477" w14:textId="77777777" w:rsidR="00EB676A" w:rsidRPr="001E6C5A" w:rsidRDefault="00EB676A">
            <w:pPr>
              <w:pStyle w:val="TAC"/>
              <w:pPrChange w:id="440" w:author="MCC160" w:date="2022-11-01T12:06:00Z">
                <w:pPr>
                  <w:keepNext/>
                  <w:keepLines/>
                  <w:spacing w:after="0"/>
                  <w:jc w:val="center"/>
                </w:pPr>
              </w:pPrChange>
            </w:pPr>
            <w:r w:rsidRPr="001E6C5A">
              <w:t>-</w:t>
            </w:r>
          </w:p>
        </w:tc>
      </w:tr>
      <w:tr w:rsidR="00EB676A" w:rsidRPr="001E6C5A" w14:paraId="74B695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2C33F64" w14:textId="77777777" w:rsidR="00EB676A" w:rsidRPr="001E6C5A" w:rsidRDefault="00EB676A">
            <w:pPr>
              <w:pStyle w:val="TAC"/>
              <w:pPrChange w:id="441" w:author="MCC160" w:date="2022-11-01T12:05:00Z">
                <w:pPr>
                  <w:keepNext/>
                  <w:keepLines/>
                  <w:spacing w:after="0"/>
                  <w:jc w:val="center"/>
                </w:pPr>
              </w:pPrChange>
            </w:pPr>
            <w:r w:rsidRPr="001E6C5A">
              <w:t>5B</w:t>
            </w:r>
          </w:p>
        </w:tc>
        <w:tc>
          <w:tcPr>
            <w:tcW w:w="3968" w:type="dxa"/>
            <w:tcBorders>
              <w:top w:val="single" w:sz="4" w:space="0" w:color="auto"/>
              <w:left w:val="single" w:sz="4" w:space="0" w:color="auto"/>
              <w:bottom w:val="single" w:sz="4" w:space="0" w:color="auto"/>
              <w:right w:val="single" w:sz="4" w:space="0" w:color="auto"/>
            </w:tcBorders>
            <w:hideMark/>
          </w:tcPr>
          <w:p w14:paraId="67638910" w14:textId="77777777" w:rsidR="00EB676A" w:rsidRPr="001E6C5A" w:rsidRDefault="00EB676A">
            <w:pPr>
              <w:pStyle w:val="TAL"/>
              <w:pPrChange w:id="442" w:author="MCC160" w:date="2022-11-01T12:05:00Z">
                <w:pPr>
                  <w:keepNext/>
                  <w:keepLines/>
                  <w:spacing w:after="0"/>
                </w:pPr>
              </w:pPrChange>
            </w:pPr>
            <w:r w:rsidRPr="001E6C5A">
              <w:t>Check: Does the UE (</w:t>
            </w:r>
            <w:r w:rsidRPr="001E6C5A">
              <w:rPr>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8E0B51" w14:textId="77777777" w:rsidR="00EB676A" w:rsidRPr="001E6C5A" w:rsidRDefault="00EB676A">
            <w:pPr>
              <w:pStyle w:val="TAC"/>
              <w:pPrChange w:id="443" w:author="MCC160" w:date="2022-11-01T12:05:00Z">
                <w:pPr>
                  <w:keepNext/>
                  <w:keepLines/>
                  <w:spacing w:after="0"/>
                  <w:jc w:val="center"/>
                </w:pPr>
              </w:pPrChange>
            </w:pPr>
            <w:r w:rsidRPr="001E6C5A">
              <w:t>--&gt;</w:t>
            </w:r>
          </w:p>
        </w:tc>
        <w:tc>
          <w:tcPr>
            <w:tcW w:w="2978" w:type="dxa"/>
            <w:tcBorders>
              <w:top w:val="single" w:sz="4" w:space="0" w:color="auto"/>
              <w:left w:val="single" w:sz="4" w:space="0" w:color="auto"/>
              <w:bottom w:val="single" w:sz="4" w:space="0" w:color="auto"/>
              <w:right w:val="single" w:sz="4" w:space="0" w:color="auto"/>
            </w:tcBorders>
            <w:hideMark/>
          </w:tcPr>
          <w:p w14:paraId="145520D5" w14:textId="77777777" w:rsidR="00EB676A" w:rsidRPr="001E6C5A" w:rsidRDefault="00EB676A">
            <w:pPr>
              <w:pStyle w:val="TAL"/>
              <w:pPrChange w:id="444" w:author="MCC160" w:date="2022-11-01T12:06:00Z">
                <w:pPr>
                  <w:keepNext/>
                  <w:keepLines/>
                  <w:spacing w:after="0"/>
                </w:pPr>
              </w:pPrChange>
            </w:pPr>
            <w:r w:rsidRPr="001E6C5A">
              <w:rPr>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20D94F57" w14:textId="77777777" w:rsidR="00EB676A" w:rsidRPr="001E6C5A" w:rsidRDefault="00EB676A">
            <w:pPr>
              <w:pStyle w:val="TAC"/>
              <w:pPrChange w:id="445" w:author="MCC160" w:date="2022-11-01T12:06:00Z">
                <w:pPr>
                  <w:keepNext/>
                  <w:keepLines/>
                  <w:spacing w:after="0"/>
                  <w:jc w:val="center"/>
                </w:pPr>
              </w:pPrChange>
            </w:pPr>
            <w:r w:rsidRPr="001E6C5A">
              <w:t>1</w:t>
            </w:r>
          </w:p>
        </w:tc>
        <w:tc>
          <w:tcPr>
            <w:tcW w:w="850" w:type="dxa"/>
            <w:tcBorders>
              <w:top w:val="single" w:sz="4" w:space="0" w:color="auto"/>
              <w:left w:val="single" w:sz="4" w:space="0" w:color="auto"/>
              <w:bottom w:val="single" w:sz="4" w:space="0" w:color="auto"/>
              <w:right w:val="single" w:sz="4" w:space="0" w:color="auto"/>
            </w:tcBorders>
            <w:hideMark/>
          </w:tcPr>
          <w:p w14:paraId="4BC58CC7" w14:textId="77777777" w:rsidR="00EB676A" w:rsidRPr="001E6C5A" w:rsidRDefault="00EB676A">
            <w:pPr>
              <w:pStyle w:val="TAC"/>
              <w:pPrChange w:id="446" w:author="MCC160" w:date="2022-11-01T12:06:00Z">
                <w:pPr>
                  <w:keepNext/>
                  <w:keepLines/>
                  <w:spacing w:after="0"/>
                  <w:jc w:val="center"/>
                </w:pPr>
              </w:pPrChange>
            </w:pPr>
            <w:r w:rsidRPr="001E6C5A">
              <w:t>F</w:t>
            </w:r>
          </w:p>
        </w:tc>
      </w:tr>
      <w:tr w:rsidR="00EB676A" w:rsidRPr="001E6C5A" w14:paraId="2110C63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C7A7D" w14:textId="77777777" w:rsidR="00EB676A" w:rsidRPr="001E6C5A" w:rsidRDefault="00EB676A">
            <w:pPr>
              <w:pStyle w:val="TAC"/>
              <w:pPrChange w:id="447" w:author="MCC160" w:date="2022-11-01T12:05:00Z">
                <w:pPr>
                  <w:keepNext/>
                  <w:keepLines/>
                  <w:spacing w:after="0"/>
                  <w:jc w:val="center"/>
                </w:pPr>
              </w:pPrChange>
            </w:pPr>
            <w:r w:rsidRPr="001E6C5A">
              <w:t>6</w:t>
            </w:r>
          </w:p>
        </w:tc>
        <w:tc>
          <w:tcPr>
            <w:tcW w:w="3968" w:type="dxa"/>
            <w:tcBorders>
              <w:top w:val="single" w:sz="4" w:space="0" w:color="auto"/>
              <w:left w:val="single" w:sz="4" w:space="0" w:color="auto"/>
              <w:bottom w:val="single" w:sz="4" w:space="0" w:color="auto"/>
              <w:right w:val="single" w:sz="4" w:space="0" w:color="auto"/>
            </w:tcBorders>
            <w:hideMark/>
          </w:tcPr>
          <w:p w14:paraId="5D13D1AB" w14:textId="77777777" w:rsidR="00EB676A" w:rsidRPr="001E6C5A" w:rsidRDefault="00EB676A">
            <w:pPr>
              <w:pStyle w:val="TAL"/>
              <w:pPrChange w:id="448" w:author="MCC160" w:date="2022-11-01T12:05:00Z">
                <w:pPr>
                  <w:keepNext/>
                  <w:keepLines/>
                  <w:spacing w:after="0"/>
                </w:pPr>
              </w:pPrChange>
            </w:pPr>
            <w:r w:rsidRPr="001E6C5A">
              <w:t>Make the UE (MCPTT User) request release of the MCPTT private call. (NOTE 1)</w:t>
            </w:r>
          </w:p>
        </w:tc>
        <w:tc>
          <w:tcPr>
            <w:tcW w:w="708" w:type="dxa"/>
            <w:tcBorders>
              <w:top w:val="single" w:sz="4" w:space="0" w:color="auto"/>
              <w:left w:val="single" w:sz="4" w:space="0" w:color="auto"/>
              <w:bottom w:val="single" w:sz="4" w:space="0" w:color="auto"/>
              <w:right w:val="single" w:sz="4" w:space="0" w:color="auto"/>
            </w:tcBorders>
            <w:hideMark/>
          </w:tcPr>
          <w:p w14:paraId="5C5F792B" w14:textId="77777777" w:rsidR="00EB676A" w:rsidRPr="001E6C5A" w:rsidRDefault="00EB676A">
            <w:pPr>
              <w:pStyle w:val="TAC"/>
              <w:pPrChange w:id="449"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5B83D9D" w14:textId="77777777" w:rsidR="00EB676A" w:rsidRPr="001E6C5A" w:rsidRDefault="00EB676A">
            <w:pPr>
              <w:pStyle w:val="TAL"/>
              <w:pPrChange w:id="450"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18208575" w14:textId="77777777" w:rsidR="00EB676A" w:rsidRPr="001E6C5A" w:rsidRDefault="00EB676A">
            <w:pPr>
              <w:pStyle w:val="TAC"/>
              <w:pPrChange w:id="451"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32AC8FAE" w14:textId="77777777" w:rsidR="00EB676A" w:rsidRPr="001E6C5A" w:rsidRDefault="00EB676A">
            <w:pPr>
              <w:pStyle w:val="TAC"/>
              <w:pPrChange w:id="452" w:author="MCC160" w:date="2022-11-01T12:06:00Z">
                <w:pPr>
                  <w:keepNext/>
                  <w:keepLines/>
                  <w:spacing w:after="0"/>
                  <w:jc w:val="center"/>
                </w:pPr>
              </w:pPrChange>
            </w:pPr>
            <w:r w:rsidRPr="001E6C5A">
              <w:t>-</w:t>
            </w:r>
          </w:p>
        </w:tc>
      </w:tr>
      <w:tr w:rsidR="00EB676A" w:rsidRPr="001E6C5A" w14:paraId="15635A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B907104" w14:textId="77777777" w:rsidR="00EB676A" w:rsidRPr="001E6C5A" w:rsidRDefault="00EB676A">
            <w:pPr>
              <w:pStyle w:val="TAC"/>
              <w:pPrChange w:id="453" w:author="MCC160" w:date="2022-11-01T12:05:00Z">
                <w:pPr>
                  <w:keepNext/>
                  <w:keepLines/>
                  <w:spacing w:after="0"/>
                  <w:jc w:val="center"/>
                </w:pPr>
              </w:pPrChange>
            </w:pPr>
            <w:r w:rsidRPr="001E6C5A">
              <w:t>7</w:t>
            </w:r>
          </w:p>
        </w:tc>
        <w:tc>
          <w:tcPr>
            <w:tcW w:w="3968" w:type="dxa"/>
            <w:tcBorders>
              <w:top w:val="single" w:sz="4" w:space="0" w:color="auto"/>
              <w:left w:val="single" w:sz="4" w:space="0" w:color="auto"/>
              <w:bottom w:val="single" w:sz="4" w:space="0" w:color="auto"/>
              <w:right w:val="single" w:sz="4" w:space="0" w:color="auto"/>
            </w:tcBorders>
            <w:hideMark/>
          </w:tcPr>
          <w:p w14:paraId="0F4C5BCE" w14:textId="60786925" w:rsidR="00EB676A" w:rsidRPr="001E6C5A" w:rsidRDefault="00EB676A">
            <w:pPr>
              <w:pStyle w:val="TAL"/>
              <w:pPrChange w:id="454" w:author="MCC160" w:date="2022-11-01T12:05:00Z">
                <w:pPr>
                  <w:keepNext/>
                  <w:keepLines/>
                  <w:spacing w:after="0"/>
                </w:pPr>
              </w:pPrChange>
            </w:pPr>
            <w:r w:rsidRPr="001E6C5A">
              <w:t xml:space="preserve">Check: </w:t>
            </w:r>
            <w:del w:id="455" w:author="MCC160" w:date="2022-11-01T12:00:00Z">
              <w:r w:rsidRPr="001E6C5A" w:rsidDel="001D091D">
                <w:delText>Does the UE (</w:delText>
              </w:r>
              <w:r w:rsidRPr="001E6C5A" w:rsidDel="001D091D">
                <w:rPr>
                  <w:lang w:eastAsia="ko-KR"/>
                </w:rPr>
                <w:delText xml:space="preserve">MCPTT client) </w:delText>
              </w:r>
              <w:r w:rsidRPr="001E6C5A" w:rsidDel="001D091D">
                <w:delText xml:space="preserve">perform procedure for </w:delText>
              </w:r>
            </w:del>
            <w:ins w:id="456" w:author="MCC160" w:date="2022-11-01T12:00:00Z">
              <w:r w:rsidR="001D091D">
                <w:t>Does the UE (MCPTT Client) correctly perform test procedure '</w:t>
              </w:r>
            </w:ins>
            <w:r w:rsidRPr="001E6C5A">
              <w:t>MCPTT CO call release keeping the pre-established session</w:t>
            </w:r>
            <w:ins w:id="457" w:author="MCC160" w:date="2022-11-01T12:09:00Z">
              <w:r w:rsidR="00276FA9">
                <w:t>'</w:t>
              </w:r>
            </w:ins>
            <w:r w:rsidRPr="001E6C5A">
              <w:t xml:space="preserve"> as described in </w:t>
            </w:r>
            <w:r w:rsidRPr="001E6C5A">
              <w:rPr>
                <w:lang w:eastAsia="ko-KR"/>
              </w:rPr>
              <w:t>TS 36.579-1 [2] table 5.3A.4.3-1</w:t>
            </w:r>
            <w:r w:rsidRPr="001E6C5A">
              <w:t xml:space="preserve"> to </w:t>
            </w:r>
            <w:del w:id="458" w:author="MCC160" w:date="2022-11-01T12:06:00Z">
              <w:r w:rsidRPr="001E6C5A" w:rsidDel="008802DA">
                <w:delText xml:space="preserve">end </w:delText>
              </w:r>
            </w:del>
            <w:ins w:id="459" w:author="MCC160" w:date="2022-11-01T12:06:00Z">
              <w:r w:rsidR="008802DA">
                <w:t>release</w:t>
              </w:r>
              <w:r w:rsidR="008802DA" w:rsidRPr="001E6C5A">
                <w:t xml:space="preserve"> </w:t>
              </w:r>
            </w:ins>
            <w:r w:rsidRPr="001E6C5A">
              <w:rPr>
                <w:lang w:eastAsia="ko-KR"/>
              </w:rPr>
              <w:t xml:space="preserve">the </w:t>
            </w:r>
            <w:del w:id="460" w:author="MCC160" w:date="2022-11-01T12:06:00Z">
              <w:r w:rsidRPr="001E6C5A" w:rsidDel="008802DA">
                <w:rPr>
                  <w:lang w:eastAsia="ko-KR"/>
                </w:rPr>
                <w:delText xml:space="preserve">private </w:delText>
              </w:r>
            </w:del>
            <w:r w:rsidRPr="001E6C5A">
              <w:rPr>
                <w:lang w:eastAsia="ko-KR"/>
              </w:rPr>
              <w:t>call?</w:t>
            </w:r>
          </w:p>
        </w:tc>
        <w:tc>
          <w:tcPr>
            <w:tcW w:w="708" w:type="dxa"/>
            <w:tcBorders>
              <w:top w:val="single" w:sz="4" w:space="0" w:color="auto"/>
              <w:left w:val="single" w:sz="4" w:space="0" w:color="auto"/>
              <w:bottom w:val="single" w:sz="4" w:space="0" w:color="auto"/>
              <w:right w:val="single" w:sz="4" w:space="0" w:color="auto"/>
            </w:tcBorders>
            <w:hideMark/>
          </w:tcPr>
          <w:p w14:paraId="7F6AADE5" w14:textId="77777777" w:rsidR="00EB676A" w:rsidRPr="001E6C5A" w:rsidRDefault="00EB676A">
            <w:pPr>
              <w:pStyle w:val="TAC"/>
              <w:pPrChange w:id="461"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3A9E3602" w14:textId="77777777" w:rsidR="00EB676A" w:rsidRPr="001E6C5A" w:rsidRDefault="00EB676A">
            <w:pPr>
              <w:pStyle w:val="TAL"/>
              <w:rPr>
                <w:lang w:eastAsia="ko-KR"/>
              </w:rPr>
              <w:pPrChange w:id="462"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628AC277" w14:textId="77777777" w:rsidR="00EB676A" w:rsidRPr="001E6C5A" w:rsidRDefault="00EB676A">
            <w:pPr>
              <w:pStyle w:val="TAC"/>
              <w:pPrChange w:id="463" w:author="MCC160" w:date="2022-11-01T12:06:00Z">
                <w:pPr>
                  <w:keepNext/>
                  <w:keepLines/>
                  <w:spacing w:after="0"/>
                  <w:jc w:val="center"/>
                </w:pPr>
              </w:pPrChange>
            </w:pPr>
            <w:r w:rsidRPr="001E6C5A">
              <w:t>2</w:t>
            </w:r>
          </w:p>
        </w:tc>
        <w:tc>
          <w:tcPr>
            <w:tcW w:w="850" w:type="dxa"/>
            <w:tcBorders>
              <w:top w:val="single" w:sz="4" w:space="0" w:color="auto"/>
              <w:left w:val="single" w:sz="4" w:space="0" w:color="auto"/>
              <w:bottom w:val="single" w:sz="4" w:space="0" w:color="auto"/>
              <w:right w:val="single" w:sz="4" w:space="0" w:color="auto"/>
            </w:tcBorders>
            <w:hideMark/>
          </w:tcPr>
          <w:p w14:paraId="005343F9" w14:textId="77777777" w:rsidR="00EB676A" w:rsidRPr="001E6C5A" w:rsidRDefault="00EB676A">
            <w:pPr>
              <w:pStyle w:val="TAC"/>
              <w:pPrChange w:id="464" w:author="MCC160" w:date="2022-11-01T12:06:00Z">
                <w:pPr>
                  <w:keepNext/>
                  <w:keepLines/>
                  <w:spacing w:after="0"/>
                  <w:jc w:val="center"/>
                </w:pPr>
              </w:pPrChange>
            </w:pPr>
            <w:r w:rsidRPr="001E6C5A">
              <w:t>P</w:t>
            </w:r>
          </w:p>
        </w:tc>
      </w:tr>
      <w:tr w:rsidR="00EB676A" w:rsidRPr="001E6C5A" w14:paraId="2C3A55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F9E94C2" w14:textId="77777777" w:rsidR="00EB676A" w:rsidRPr="001E6C5A" w:rsidRDefault="00EB676A">
            <w:pPr>
              <w:pStyle w:val="TAC"/>
              <w:pPrChange w:id="465" w:author="MCC160" w:date="2022-11-01T12:05:00Z">
                <w:pPr>
                  <w:keepNext/>
                  <w:keepLines/>
                  <w:spacing w:after="0"/>
                  <w:jc w:val="center"/>
                </w:pPr>
              </w:pPrChange>
            </w:pPr>
            <w:r w:rsidRPr="001E6C5A">
              <w:t>8-9</w:t>
            </w:r>
          </w:p>
        </w:tc>
        <w:tc>
          <w:tcPr>
            <w:tcW w:w="3968" w:type="dxa"/>
            <w:tcBorders>
              <w:top w:val="single" w:sz="4" w:space="0" w:color="auto"/>
              <w:left w:val="single" w:sz="4" w:space="0" w:color="auto"/>
              <w:bottom w:val="single" w:sz="4" w:space="0" w:color="auto"/>
              <w:right w:val="single" w:sz="4" w:space="0" w:color="auto"/>
            </w:tcBorders>
            <w:hideMark/>
          </w:tcPr>
          <w:p w14:paraId="21BDA01D" w14:textId="77777777" w:rsidR="00EB676A" w:rsidRPr="001E6C5A" w:rsidRDefault="00EB676A">
            <w:pPr>
              <w:pStyle w:val="TAL"/>
              <w:pPrChange w:id="466" w:author="MCC160" w:date="2022-11-01T12:05:00Z">
                <w:pPr>
                  <w:keepNext/>
                  <w:keepLines/>
                  <w:spacing w:after="0"/>
                </w:pPr>
              </w:pPrChange>
            </w:pPr>
            <w:r w:rsidRPr="001E6C5A">
              <w:t>Void</w:t>
            </w:r>
          </w:p>
        </w:tc>
        <w:tc>
          <w:tcPr>
            <w:tcW w:w="708" w:type="dxa"/>
            <w:tcBorders>
              <w:top w:val="single" w:sz="4" w:space="0" w:color="auto"/>
              <w:left w:val="single" w:sz="4" w:space="0" w:color="auto"/>
              <w:bottom w:val="single" w:sz="4" w:space="0" w:color="auto"/>
              <w:right w:val="single" w:sz="4" w:space="0" w:color="auto"/>
            </w:tcBorders>
            <w:hideMark/>
          </w:tcPr>
          <w:p w14:paraId="02B44916" w14:textId="77777777" w:rsidR="00EB676A" w:rsidRPr="001E6C5A" w:rsidRDefault="00EB676A">
            <w:pPr>
              <w:pStyle w:val="TAC"/>
              <w:pPrChange w:id="467" w:author="MCC160" w:date="2022-11-01T12:05:00Z">
                <w:pPr>
                  <w:keepNext/>
                  <w:keepLines/>
                  <w:spacing w:after="0"/>
                  <w:jc w:val="center"/>
                </w:pPr>
              </w:pPrChange>
            </w:pPr>
            <w:r w:rsidRPr="001E6C5A">
              <w:t>-</w:t>
            </w:r>
          </w:p>
        </w:tc>
        <w:tc>
          <w:tcPr>
            <w:tcW w:w="2978" w:type="dxa"/>
            <w:tcBorders>
              <w:top w:val="single" w:sz="4" w:space="0" w:color="auto"/>
              <w:left w:val="single" w:sz="4" w:space="0" w:color="auto"/>
              <w:bottom w:val="single" w:sz="4" w:space="0" w:color="auto"/>
              <w:right w:val="single" w:sz="4" w:space="0" w:color="auto"/>
            </w:tcBorders>
            <w:hideMark/>
          </w:tcPr>
          <w:p w14:paraId="59648E95" w14:textId="77777777" w:rsidR="00EB676A" w:rsidRPr="001E6C5A" w:rsidRDefault="00EB676A">
            <w:pPr>
              <w:pStyle w:val="TAL"/>
              <w:rPr>
                <w:lang w:eastAsia="ko-KR"/>
              </w:rPr>
              <w:pPrChange w:id="468" w:author="MCC160" w:date="2022-11-01T12:06:00Z">
                <w:pPr>
                  <w:keepNext/>
                  <w:keepLines/>
                  <w:spacing w:after="0"/>
                </w:pPr>
              </w:pPrChange>
            </w:pPr>
            <w:r w:rsidRPr="001E6C5A">
              <w:t>-</w:t>
            </w:r>
          </w:p>
        </w:tc>
        <w:tc>
          <w:tcPr>
            <w:tcW w:w="565" w:type="dxa"/>
            <w:tcBorders>
              <w:top w:val="single" w:sz="4" w:space="0" w:color="auto"/>
              <w:left w:val="single" w:sz="4" w:space="0" w:color="auto"/>
              <w:bottom w:val="single" w:sz="4" w:space="0" w:color="auto"/>
              <w:right w:val="single" w:sz="4" w:space="0" w:color="auto"/>
            </w:tcBorders>
            <w:hideMark/>
          </w:tcPr>
          <w:p w14:paraId="01BECFD0" w14:textId="77777777" w:rsidR="00EB676A" w:rsidRPr="001E6C5A" w:rsidRDefault="00EB676A">
            <w:pPr>
              <w:pStyle w:val="TAC"/>
              <w:pPrChange w:id="469" w:author="MCC160" w:date="2022-11-01T12:06:00Z">
                <w:pPr>
                  <w:keepNext/>
                  <w:keepLines/>
                  <w:spacing w:after="0"/>
                  <w:jc w:val="center"/>
                </w:pPr>
              </w:pPrChange>
            </w:pPr>
            <w:r w:rsidRPr="001E6C5A">
              <w:t>-</w:t>
            </w:r>
          </w:p>
        </w:tc>
        <w:tc>
          <w:tcPr>
            <w:tcW w:w="850" w:type="dxa"/>
            <w:tcBorders>
              <w:top w:val="single" w:sz="4" w:space="0" w:color="auto"/>
              <w:left w:val="single" w:sz="4" w:space="0" w:color="auto"/>
              <w:bottom w:val="single" w:sz="4" w:space="0" w:color="auto"/>
              <w:right w:val="single" w:sz="4" w:space="0" w:color="auto"/>
            </w:tcBorders>
            <w:hideMark/>
          </w:tcPr>
          <w:p w14:paraId="10371557" w14:textId="77777777" w:rsidR="00EB676A" w:rsidRPr="001E6C5A" w:rsidRDefault="00EB676A">
            <w:pPr>
              <w:pStyle w:val="TAC"/>
              <w:pPrChange w:id="470" w:author="MCC160" w:date="2022-11-01T12:06:00Z">
                <w:pPr>
                  <w:keepNext/>
                  <w:keepLines/>
                  <w:spacing w:after="0"/>
                  <w:jc w:val="center"/>
                </w:pPr>
              </w:pPrChange>
            </w:pPr>
            <w:r w:rsidRPr="001E6C5A">
              <w:t>-</w:t>
            </w:r>
          </w:p>
        </w:tc>
      </w:tr>
      <w:tr w:rsidR="00EB676A" w:rsidRPr="001E6C5A" w14:paraId="1DE20F89"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54F362EB"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1826A704"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047AAE66" w14:textId="77777777" w:rsidR="00EB676A" w:rsidRPr="001E6C5A" w:rsidRDefault="00EB676A" w:rsidP="00EB676A"/>
    <w:p w14:paraId="7181384C" w14:textId="77777777" w:rsidR="00EB676A" w:rsidRPr="001E6C5A" w:rsidRDefault="00EB676A" w:rsidP="00EB676A">
      <w:pPr>
        <w:keepNext/>
        <w:keepLines/>
        <w:spacing w:before="120"/>
        <w:ind w:left="1985" w:hanging="1985"/>
        <w:rPr>
          <w:rFonts w:ascii="Arial" w:hAnsi="Arial"/>
        </w:rPr>
      </w:pPr>
      <w:r w:rsidRPr="001E6C5A">
        <w:rPr>
          <w:rFonts w:ascii="Arial" w:hAnsi="Arial"/>
        </w:rPr>
        <w:t>6.2.9.3.3</w:t>
      </w:r>
      <w:r w:rsidRPr="001E6C5A">
        <w:rPr>
          <w:rFonts w:ascii="Arial" w:hAnsi="Arial"/>
        </w:rPr>
        <w:tab/>
        <w:t>Specific message contents</w:t>
      </w:r>
    </w:p>
    <w:p w14:paraId="0559B32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6.2.9.3.3-1: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2, Table 6.2.9.3.2-1;</w:t>
      </w:r>
      <w:r>
        <w:rPr>
          <w:rFonts w:ascii="Arial" w:hAnsi="Arial"/>
          <w:b/>
        </w:rPr>
        <w:br/>
        <w:t>s</w:t>
      </w:r>
      <w:r w:rsidRPr="001E6C5A">
        <w:rPr>
          <w:rFonts w:ascii="Arial" w:hAnsi="Arial"/>
          <w: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13C77B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397B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1DE4A4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CA7909"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920CE8"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706264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1F7CCCE"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A78F891"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Condition</w:t>
            </w:r>
          </w:p>
        </w:tc>
      </w:tr>
      <w:tr w:rsidR="00EB676A" w:rsidRPr="001E6C5A" w14:paraId="3379111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90231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F9E6FE3" w14:textId="77777777" w:rsidR="00EB676A" w:rsidRPr="001E6C5A"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725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96C4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4ED6CF0" w14:textId="77777777" w:rsidR="00EB676A" w:rsidRPr="001E6C5A" w:rsidRDefault="00EB676A" w:rsidP="00BC3F8D">
            <w:pPr>
              <w:keepNext/>
              <w:keepLines/>
              <w:spacing w:after="0"/>
              <w:rPr>
                <w:rFonts w:ascii="Arial" w:hAnsi="Arial"/>
                <w:sz w:val="18"/>
              </w:rPr>
            </w:pPr>
          </w:p>
        </w:tc>
      </w:tr>
      <w:tr w:rsidR="00EB676A" w:rsidRPr="001E6C5A" w14:paraId="5C3E864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690D03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C91487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C95DFB0" w14:textId="77777777" w:rsidR="00EB676A" w:rsidRPr="001E6C5A" w:rsidRDefault="00EB676A" w:rsidP="00BC3F8D">
            <w:pPr>
              <w:keepNext/>
              <w:keepLines/>
              <w:spacing w:after="0"/>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0CB330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52456F" w14:textId="77777777" w:rsidR="00EB676A" w:rsidRPr="001E6C5A" w:rsidRDefault="00EB676A" w:rsidP="00BC3F8D">
            <w:pPr>
              <w:keepNext/>
              <w:keepLines/>
              <w:spacing w:after="0"/>
              <w:rPr>
                <w:rFonts w:ascii="Arial" w:hAnsi="Arial"/>
                <w:sz w:val="18"/>
              </w:rPr>
            </w:pPr>
          </w:p>
        </w:tc>
      </w:tr>
      <w:tr w:rsidR="00EB676A" w:rsidRPr="001E6C5A" w14:paraId="13FDE3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B1E1D3"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3156E8"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6.2.9.3.3-1A</w:t>
            </w:r>
          </w:p>
        </w:tc>
        <w:tc>
          <w:tcPr>
            <w:tcW w:w="2126" w:type="dxa"/>
            <w:tcBorders>
              <w:top w:val="single" w:sz="4" w:space="0" w:color="auto"/>
              <w:left w:val="single" w:sz="4" w:space="0" w:color="auto"/>
              <w:bottom w:val="single" w:sz="4" w:space="0" w:color="auto"/>
              <w:right w:val="single" w:sz="4" w:space="0" w:color="auto"/>
            </w:tcBorders>
          </w:tcPr>
          <w:p w14:paraId="23DFFAC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2A40E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ABB717F" w14:textId="77777777" w:rsidR="00EB676A" w:rsidRPr="001E6C5A" w:rsidRDefault="00EB676A" w:rsidP="00BC3F8D">
            <w:pPr>
              <w:keepNext/>
              <w:keepLines/>
              <w:spacing w:after="0"/>
              <w:rPr>
                <w:rFonts w:ascii="Arial" w:hAnsi="Arial"/>
                <w:sz w:val="18"/>
              </w:rPr>
            </w:pPr>
          </w:p>
        </w:tc>
      </w:tr>
    </w:tbl>
    <w:p w14:paraId="0DFF92EE" w14:textId="77777777" w:rsidR="00EB676A" w:rsidRPr="001E6C5A" w:rsidRDefault="00EB676A" w:rsidP="00EB676A"/>
    <w:p w14:paraId="20B46671" w14:textId="77777777" w:rsidR="00EB676A" w:rsidRPr="001E6C5A" w:rsidRDefault="00EB676A" w:rsidP="00EB676A">
      <w:pPr>
        <w:keepNext/>
        <w:keepLines/>
        <w:spacing w:before="60"/>
        <w:jc w:val="center"/>
        <w:rPr>
          <w:rFonts w:ascii="Arial" w:hAnsi="Arial"/>
          <w:b/>
        </w:rPr>
      </w:pPr>
      <w:r w:rsidRPr="001E6C5A">
        <w:rPr>
          <w:rFonts w:ascii="Arial" w:hAnsi="Arial"/>
          <w:b/>
        </w:rPr>
        <w:t>Table 6.2.9.3.3-1A: Resource-lists in SIP REFER (Table 6.2.9.3.2-1)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2C6127F"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43CAB672"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5.5.3.3.1-1 condition PRE-ESTABLISH</w:t>
            </w:r>
            <w:r>
              <w:rPr>
                <w:rFonts w:ascii="Arial" w:hAnsi="Arial" w:cs="Arial"/>
                <w:sz w:val="18"/>
                <w:szCs w:val="18"/>
              </w:rPr>
              <w:t>,</w:t>
            </w:r>
            <w:r w:rsidRPr="001E6C5A">
              <w:rPr>
                <w:rFonts w:ascii="Arial" w:hAnsi="Arial" w:cs="Arial"/>
                <w:sz w:val="18"/>
                <w:szCs w:val="18"/>
              </w:rPr>
              <w:t xml:space="preserve"> PRIVATE-CALL</w:t>
            </w:r>
            <w:r w:rsidRPr="00727801">
              <w:rPr>
                <w:rFonts w:ascii="Arial" w:hAnsi="Arial" w:cs="Arial"/>
                <w:sz w:val="18"/>
                <w:szCs w:val="18"/>
              </w:rPr>
              <w:t xml:space="preserve"> with the </w:t>
            </w:r>
            <w:proofErr w:type="spellStart"/>
            <w:r w:rsidRPr="00727801">
              <w:rPr>
                <w:rFonts w:ascii="Arial" w:hAnsi="Arial" w:cs="Arial"/>
                <w:sz w:val="18"/>
                <w:szCs w:val="18"/>
              </w:rPr>
              <w:t>uri</w:t>
            </w:r>
            <w:proofErr w:type="spellEnd"/>
            <w:r w:rsidRPr="00727801">
              <w:rPr>
                <w:rFonts w:ascii="Arial" w:hAnsi="Arial" w:cs="Arial"/>
                <w:sz w:val="18"/>
                <w:szCs w:val="18"/>
              </w:rPr>
              <w:t xml:space="preserve"> attribute of the entry extended with the SIP URI header fields as specified in Table 6.2.9.3.3-1B</w:t>
            </w:r>
          </w:p>
        </w:tc>
      </w:tr>
    </w:tbl>
    <w:p w14:paraId="13C07F3C" w14:textId="77777777" w:rsidR="00EB676A" w:rsidRPr="001E6C5A" w:rsidRDefault="00EB676A" w:rsidP="00EB676A"/>
    <w:p w14:paraId="5ADDE64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6.2.9.3.3-1B: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sidRPr="001E6C5A">
        <w:rPr>
          <w:rFonts w:ascii="Arial" w:hAnsi="Arial"/>
          <w:b/>
        </w:rPr>
        <w:br/>
        <w:t>(</w:t>
      </w:r>
      <w:r w:rsidRPr="00727801">
        <w:rPr>
          <w:rFonts w:ascii="Arial" w:hAnsi="Arial"/>
          <w:b/>
        </w:rPr>
        <w:t>Table 6.2.9.3.3-1</w:t>
      </w:r>
      <w:r>
        <w:rPr>
          <w:rFonts w:ascii="Arial" w:hAnsi="Arial"/>
          <w:b/>
        </w:rPr>
        <w:t>A</w:t>
      </w:r>
      <w:r w:rsidRPr="001E6C5A">
        <w:rPr>
          <w:rFonts w:ascii="Arial" w:hAnsi="Arial"/>
          <w:b/>
        </w:rPr>
        <w:t>)</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EB676A" w:rsidRPr="001E6C5A" w14:paraId="13F52B99" w14:textId="77777777" w:rsidTr="00BC3F8D">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DD73411"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5F883C39"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9641A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60AE6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20F9B5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BC7C82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846" w:type="dxa"/>
            <w:tcBorders>
              <w:top w:val="single" w:sz="4" w:space="0" w:color="auto"/>
              <w:left w:val="single" w:sz="4" w:space="0" w:color="auto"/>
              <w:bottom w:val="single" w:sz="4" w:space="0" w:color="auto"/>
              <w:right w:val="single" w:sz="4" w:space="0" w:color="auto"/>
            </w:tcBorders>
            <w:hideMark/>
          </w:tcPr>
          <w:p w14:paraId="7A5665B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186C7D48"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087B398B"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7A5B2D0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6DAA9A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AC26BD"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30571925" w14:textId="77777777" w:rsidR="00EB676A" w:rsidRPr="001E6C5A" w:rsidRDefault="00EB676A" w:rsidP="00BC3F8D">
            <w:pPr>
              <w:pStyle w:val="TAL"/>
            </w:pPr>
          </w:p>
        </w:tc>
      </w:tr>
      <w:tr w:rsidR="00EB676A" w:rsidRPr="001E6C5A" w14:paraId="546B7F9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150EE8A8" w14:textId="77777777" w:rsidR="00EB676A" w:rsidRPr="001E6C5A" w:rsidRDefault="00EB676A" w:rsidP="00BC3F8D">
            <w:pPr>
              <w:pStyle w:val="TAL"/>
              <w:rPr>
                <w:rFonts w:cs="Arial"/>
                <w:szCs w:val="18"/>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00430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D18671E" w14:textId="77777777" w:rsidR="00EB676A" w:rsidRPr="001E6C5A" w:rsidRDefault="00EB676A" w:rsidP="00BC3F8D">
            <w:pPr>
              <w:pStyle w:val="TAL"/>
            </w:pPr>
            <w:r w:rsidRPr="001E6C5A">
              <w:rPr>
                <w:b/>
              </w:rPr>
              <w:t>SDP Message</w:t>
            </w:r>
          </w:p>
        </w:tc>
        <w:tc>
          <w:tcPr>
            <w:tcW w:w="1419" w:type="dxa"/>
            <w:tcBorders>
              <w:top w:val="single" w:sz="4" w:space="0" w:color="auto"/>
              <w:left w:val="single" w:sz="4" w:space="0" w:color="auto"/>
              <w:bottom w:val="single" w:sz="4" w:space="0" w:color="auto"/>
              <w:right w:val="single" w:sz="4" w:space="0" w:color="auto"/>
            </w:tcBorders>
          </w:tcPr>
          <w:p w14:paraId="6C38C23D"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58807DEB" w14:textId="77777777" w:rsidR="00EB676A" w:rsidRPr="001E6C5A" w:rsidRDefault="00EB676A" w:rsidP="00BC3F8D">
            <w:pPr>
              <w:pStyle w:val="TAL"/>
            </w:pPr>
          </w:p>
        </w:tc>
      </w:tr>
      <w:tr w:rsidR="00EB676A" w:rsidRPr="001E6C5A" w14:paraId="6181E2A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B0B31FA" w14:textId="77777777" w:rsidR="00EB676A" w:rsidRPr="003D2CDD" w:rsidRDefault="00EB676A" w:rsidP="00BC3F8D">
            <w:pPr>
              <w:pStyle w:val="TAL"/>
            </w:pPr>
            <w:r w:rsidRPr="003D2CDD">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7892767" w14:textId="77777777" w:rsidR="00EB676A" w:rsidRPr="003D2CDD"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3B95D42"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193B615B"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6129243" w14:textId="77777777" w:rsidR="00EB676A" w:rsidRPr="001E6C5A" w:rsidRDefault="00EB676A" w:rsidP="00BC3F8D">
            <w:pPr>
              <w:pStyle w:val="TAL"/>
            </w:pPr>
          </w:p>
        </w:tc>
      </w:tr>
      <w:tr w:rsidR="00EB676A" w:rsidRPr="001E6C5A" w14:paraId="1E7312F4"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E0804C" w14:textId="77777777" w:rsidR="00EB676A" w:rsidRPr="003D2CDD" w:rsidRDefault="00EB676A" w:rsidP="00BC3F8D">
            <w:pPr>
              <w:pStyle w:val="TAL"/>
              <w:rPr>
                <w:bCs/>
              </w:rPr>
            </w:pPr>
            <w:r w:rsidRPr="003D2CDD">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A6D1D5" w14:textId="77777777" w:rsidR="00EB676A" w:rsidRPr="003D2CDD" w:rsidRDefault="00EB676A" w:rsidP="00BC3F8D">
            <w:pPr>
              <w:pStyle w:val="TAL"/>
            </w:pPr>
            <w:r w:rsidRPr="003D2CDD">
              <w:t>“application/</w:t>
            </w:r>
            <w:proofErr w:type="spellStart"/>
            <w:r w:rsidRPr="003D2CDD">
              <w:t>sdp</w:t>
            </w:r>
            <w:proofErr w:type="spellEnd"/>
            <w:r w:rsidRPr="003D2CDD">
              <w:t>”</w:t>
            </w:r>
          </w:p>
        </w:tc>
        <w:tc>
          <w:tcPr>
            <w:tcW w:w="2127" w:type="dxa"/>
            <w:tcBorders>
              <w:top w:val="single" w:sz="4" w:space="0" w:color="auto"/>
              <w:left w:val="single" w:sz="4" w:space="0" w:color="auto"/>
              <w:bottom w:val="single" w:sz="4" w:space="0" w:color="auto"/>
              <w:right w:val="single" w:sz="4" w:space="0" w:color="auto"/>
            </w:tcBorders>
          </w:tcPr>
          <w:p w14:paraId="3BCC9346"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23AB56E"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114EFE00" w14:textId="77777777" w:rsidR="00EB676A" w:rsidRPr="001E6C5A" w:rsidRDefault="00EB676A" w:rsidP="00BC3F8D">
            <w:pPr>
              <w:pStyle w:val="TAL"/>
            </w:pPr>
          </w:p>
        </w:tc>
      </w:tr>
      <w:tr w:rsidR="00EB676A" w:rsidRPr="001E6C5A" w14:paraId="5BB4998B"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3FAAE306" w14:textId="77777777" w:rsidR="00EB676A" w:rsidRPr="001E6C5A" w:rsidRDefault="00EB676A" w:rsidP="00BC3F8D">
            <w:pPr>
              <w:pStyle w:val="TAL"/>
              <w:rPr>
                <w:b/>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D4227E" w14:textId="77777777" w:rsidR="00EB676A" w:rsidRPr="001E6C5A" w:rsidRDefault="00EB676A" w:rsidP="00BC3F8D">
            <w:pPr>
              <w:pStyle w:val="TAL"/>
            </w:pPr>
            <w:r w:rsidRPr="001E6C5A">
              <w:t xml:space="preserve">SDP Message as described in </w:t>
            </w:r>
            <w:r w:rsidRPr="001E6C5A">
              <w:rPr>
                <w:bCs/>
              </w:rPr>
              <w:t>Table 6.2.9.3.3-2</w:t>
            </w:r>
          </w:p>
        </w:tc>
        <w:tc>
          <w:tcPr>
            <w:tcW w:w="2127" w:type="dxa"/>
            <w:tcBorders>
              <w:top w:val="single" w:sz="4" w:space="0" w:color="auto"/>
              <w:left w:val="single" w:sz="4" w:space="0" w:color="auto"/>
              <w:bottom w:val="single" w:sz="4" w:space="0" w:color="auto"/>
              <w:right w:val="single" w:sz="4" w:space="0" w:color="auto"/>
            </w:tcBorders>
          </w:tcPr>
          <w:p w14:paraId="7A3BEFE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701AC1"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FBF5F37" w14:textId="77777777" w:rsidR="00EB676A" w:rsidRPr="001E6C5A" w:rsidRDefault="00EB676A" w:rsidP="00BC3F8D">
            <w:pPr>
              <w:pStyle w:val="TAL"/>
            </w:pPr>
          </w:p>
        </w:tc>
      </w:tr>
      <w:tr w:rsidR="00EB676A" w:rsidRPr="001E6C5A" w14:paraId="67434DE3"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3A735E29"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F01D9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4ACFE40" w14:textId="77777777" w:rsidR="00EB676A" w:rsidRPr="001E6C5A" w:rsidRDefault="00EB676A" w:rsidP="00BC3F8D">
            <w:pPr>
              <w:pStyle w:val="TAL"/>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2BA2E4F2"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2335EFF5" w14:textId="77777777" w:rsidR="00EB676A" w:rsidRPr="001E6C5A" w:rsidRDefault="00EB676A" w:rsidP="00BC3F8D">
            <w:pPr>
              <w:pStyle w:val="TAL"/>
            </w:pPr>
          </w:p>
        </w:tc>
      </w:tr>
      <w:tr w:rsidR="00EB676A" w:rsidRPr="001E6C5A" w14:paraId="22FF5B16" w14:textId="77777777" w:rsidTr="00BC3F8D">
        <w:tc>
          <w:tcPr>
            <w:tcW w:w="3126" w:type="dxa"/>
            <w:tcBorders>
              <w:top w:val="single" w:sz="4" w:space="0" w:color="auto"/>
              <w:left w:val="single" w:sz="4" w:space="0" w:color="auto"/>
              <w:bottom w:val="single" w:sz="4" w:space="0" w:color="auto"/>
              <w:right w:val="single" w:sz="4" w:space="0" w:color="auto"/>
            </w:tcBorders>
            <w:vAlign w:val="center"/>
          </w:tcPr>
          <w:p w14:paraId="1C0FED09" w14:textId="77777777" w:rsidR="00EB676A" w:rsidRPr="001E6C5A" w:rsidRDefault="00EB676A" w:rsidP="00BC3F8D">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A053781" w14:textId="77777777" w:rsidR="00EB676A" w:rsidRPr="001E6C5A" w:rsidRDefault="00EB676A" w:rsidP="00BC3F8D">
            <w:pPr>
              <w:pStyle w:val="TAL"/>
            </w:pPr>
            <w:r>
              <w:rPr>
                <w:rFonts w:cs="Arial"/>
                <w:szCs w:val="18"/>
              </w:rPr>
              <w:t xml:space="preserve">MCPTT-Info as described in </w:t>
            </w:r>
            <w:r>
              <w:t xml:space="preserve">Table </w:t>
            </w:r>
            <w:r w:rsidRPr="008D7953">
              <w:t>6.2.9.3.3-2</w:t>
            </w:r>
            <w:r>
              <w:t>A</w:t>
            </w:r>
          </w:p>
        </w:tc>
        <w:tc>
          <w:tcPr>
            <w:tcW w:w="2127" w:type="dxa"/>
            <w:tcBorders>
              <w:top w:val="single" w:sz="4" w:space="0" w:color="auto"/>
              <w:left w:val="single" w:sz="4" w:space="0" w:color="auto"/>
              <w:bottom w:val="single" w:sz="4" w:space="0" w:color="auto"/>
              <w:right w:val="single" w:sz="4" w:space="0" w:color="auto"/>
            </w:tcBorders>
          </w:tcPr>
          <w:p w14:paraId="252F236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C6E3AEE" w14:textId="77777777" w:rsidR="00EB676A" w:rsidRPr="001E6C5A" w:rsidRDefault="00EB676A" w:rsidP="00BC3F8D">
            <w:pPr>
              <w:pStyle w:val="TAL"/>
            </w:pPr>
          </w:p>
        </w:tc>
        <w:tc>
          <w:tcPr>
            <w:tcW w:w="846" w:type="dxa"/>
            <w:tcBorders>
              <w:top w:val="single" w:sz="4" w:space="0" w:color="auto"/>
              <w:left w:val="single" w:sz="4" w:space="0" w:color="auto"/>
              <w:bottom w:val="single" w:sz="4" w:space="0" w:color="auto"/>
              <w:right w:val="single" w:sz="4" w:space="0" w:color="auto"/>
            </w:tcBorders>
          </w:tcPr>
          <w:p w14:paraId="4BD77063" w14:textId="77777777" w:rsidR="00EB676A" w:rsidRPr="001E6C5A" w:rsidRDefault="00EB676A" w:rsidP="00BC3F8D">
            <w:pPr>
              <w:pStyle w:val="TAL"/>
            </w:pPr>
          </w:p>
        </w:tc>
      </w:tr>
    </w:tbl>
    <w:p w14:paraId="39561BA8" w14:textId="77777777" w:rsidR="00EB676A" w:rsidRPr="001E6C5A" w:rsidRDefault="00EB676A" w:rsidP="00EB676A"/>
    <w:p w14:paraId="376FCC81" w14:textId="77777777" w:rsidR="00EB676A" w:rsidRPr="001E6C5A" w:rsidRDefault="00EB676A" w:rsidP="00EB676A">
      <w:pPr>
        <w:keepNext/>
        <w:keepLines/>
        <w:spacing w:before="60"/>
        <w:jc w:val="center"/>
        <w:rPr>
          <w:rFonts w:ascii="Arial" w:hAnsi="Arial"/>
          <w:b/>
        </w:rPr>
      </w:pPr>
      <w:r w:rsidRPr="001E6C5A">
        <w:rPr>
          <w:rFonts w:ascii="Arial" w:hAnsi="Arial"/>
          <w:b/>
        </w:rPr>
        <w:t>Table 6.2.9.3.3-2: SDP Message</w:t>
      </w:r>
      <w:r w:rsidRPr="001E6C5A">
        <w:rPr>
          <w:rFonts w:ascii="Arial" w:hAnsi="Arial"/>
          <w:b/>
          <w:lang w:eastAsia="ko-KR"/>
        </w:rPr>
        <w:t xml:space="preserve"> in SIP REFER</w:t>
      </w:r>
      <w:r w:rsidRPr="001E6C5A">
        <w:rPr>
          <w:rFonts w:ascii="Arial" w:hAnsi="Arial"/>
          <w:b/>
        </w:rPr>
        <w:t xml:space="preserve"> (Table 6.2.9.3.3-1)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18867A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7054DD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SDP_OFFER, PRE_ESTABLISHED_SESSION, PRIVATE-CALL, WITHOUT_FLOORCONTROL</w:t>
            </w:r>
          </w:p>
        </w:tc>
      </w:tr>
    </w:tbl>
    <w:p w14:paraId="68FC779C" w14:textId="77777777" w:rsidR="00EB676A" w:rsidRPr="001E6C5A" w:rsidRDefault="00EB676A" w:rsidP="00EB676A"/>
    <w:p w14:paraId="388579A2" w14:textId="77777777" w:rsidR="00EB676A" w:rsidRDefault="00EB676A" w:rsidP="00EB676A">
      <w:pPr>
        <w:pStyle w:val="TH"/>
      </w:pPr>
      <w:r>
        <w:t xml:space="preserve">Table </w:t>
      </w:r>
      <w:r w:rsidRPr="008D7953">
        <w:t>6.2.9.3.3-2</w:t>
      </w:r>
      <w:r>
        <w:t xml:space="preserve">A: </w:t>
      </w:r>
      <w:r>
        <w:rPr>
          <w:lang w:eastAsia="ko-KR"/>
        </w:rPr>
        <w:t xml:space="preserve">MCPTT-Info in SIP header fields </w:t>
      </w:r>
      <w:r>
        <w:t xml:space="preserve">(Table </w:t>
      </w:r>
      <w:r w:rsidRPr="008D7953">
        <w:t>6.2.9.3.3-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CF513E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398189C" w14:textId="77777777" w:rsidR="00EB676A" w:rsidRDefault="00EB676A" w:rsidP="00BC3F8D">
            <w:pPr>
              <w:pStyle w:val="TAL"/>
            </w:pPr>
            <w:r>
              <w:t>Derivation Path: TS 36.579-1 [2], Table 5.5.3.2.1-1, condition PRIVATE-CALL, INVITE-REFER</w:t>
            </w:r>
          </w:p>
        </w:tc>
      </w:tr>
    </w:tbl>
    <w:p w14:paraId="510A63A8" w14:textId="77777777" w:rsidR="00EB676A" w:rsidRDefault="00EB676A" w:rsidP="00EB676A"/>
    <w:p w14:paraId="169E07D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6.2.9.3.3-3: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6.2.9.3.2-1;</w:t>
      </w:r>
      <w:r>
        <w:rPr>
          <w:rFonts w:ascii="Arial" w:hAnsi="Arial"/>
          <w:b/>
        </w:rPr>
        <w:br/>
        <w:t>s</w:t>
      </w:r>
      <w:r w:rsidRPr="001E6C5A">
        <w:rPr>
          <w:rFonts w:ascii="Arial" w:hAnsi="Arial"/>
          <w:b/>
        </w:rPr>
        <w:t>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9"/>
        <w:gridCol w:w="1929"/>
        <w:gridCol w:w="1929"/>
        <w:gridCol w:w="1929"/>
        <w:gridCol w:w="1929"/>
      </w:tblGrid>
      <w:tr w:rsidR="00EB676A" w:rsidRPr="001E6C5A" w14:paraId="4B44876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79F747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REFER</w:t>
            </w:r>
            <w:r>
              <w:rPr>
                <w:rFonts w:ascii="Arial" w:hAnsi="Arial"/>
                <w:sz w:val="18"/>
              </w:rPr>
              <w:t>-</w:t>
            </w:r>
            <w:r w:rsidRPr="001E6C5A">
              <w:rPr>
                <w:rFonts w:ascii="Arial" w:hAnsi="Arial"/>
                <w:sz w:val="18"/>
              </w:rPr>
              <w:t>RSP</w:t>
            </w:r>
          </w:p>
        </w:tc>
      </w:tr>
      <w:tr w:rsidR="00EB676A" w:rsidRPr="001E6C5A" w14:paraId="6165F8C8" w14:textId="77777777" w:rsidTr="00BC3F8D">
        <w:trPr>
          <w:trHeight w:val="45"/>
          <w:jc w:val="center"/>
        </w:trPr>
        <w:tc>
          <w:tcPr>
            <w:tcW w:w="1927" w:type="dxa"/>
            <w:tcBorders>
              <w:top w:val="single" w:sz="4" w:space="0" w:color="auto"/>
              <w:left w:val="single" w:sz="4" w:space="0" w:color="auto"/>
              <w:bottom w:val="single" w:sz="4" w:space="0" w:color="auto"/>
              <w:right w:val="single" w:sz="4" w:space="0" w:color="auto"/>
            </w:tcBorders>
            <w:hideMark/>
          </w:tcPr>
          <w:p w14:paraId="1F0C13ED" w14:textId="77777777" w:rsidR="00EB676A" w:rsidRPr="001E6C5A" w:rsidRDefault="00EB676A" w:rsidP="00BC3F8D">
            <w:pPr>
              <w:pStyle w:val="TAH"/>
            </w:pPr>
            <w:r w:rsidRPr="001E6C5A">
              <w:t>Information Element</w:t>
            </w:r>
          </w:p>
        </w:tc>
        <w:tc>
          <w:tcPr>
            <w:tcW w:w="1928" w:type="dxa"/>
            <w:tcBorders>
              <w:top w:val="single" w:sz="4" w:space="0" w:color="auto"/>
              <w:left w:val="single" w:sz="4" w:space="0" w:color="auto"/>
              <w:bottom w:val="single" w:sz="4" w:space="0" w:color="auto"/>
              <w:right w:val="single" w:sz="4" w:space="0" w:color="auto"/>
            </w:tcBorders>
            <w:hideMark/>
          </w:tcPr>
          <w:p w14:paraId="2D652ED6" w14:textId="77777777" w:rsidR="00EB676A" w:rsidRPr="001E6C5A" w:rsidRDefault="00EB676A" w:rsidP="00BC3F8D">
            <w:pPr>
              <w:pStyle w:val="TAH"/>
            </w:pPr>
            <w:r w:rsidRPr="001E6C5A">
              <w:t>Value/remark</w:t>
            </w:r>
          </w:p>
        </w:tc>
        <w:tc>
          <w:tcPr>
            <w:tcW w:w="1928" w:type="dxa"/>
            <w:tcBorders>
              <w:top w:val="single" w:sz="4" w:space="0" w:color="auto"/>
              <w:left w:val="single" w:sz="4" w:space="0" w:color="auto"/>
              <w:bottom w:val="single" w:sz="4" w:space="0" w:color="auto"/>
              <w:right w:val="single" w:sz="4" w:space="0" w:color="auto"/>
            </w:tcBorders>
            <w:hideMark/>
          </w:tcPr>
          <w:p w14:paraId="1DC28303" w14:textId="77777777" w:rsidR="00EB676A" w:rsidRPr="001E6C5A" w:rsidRDefault="00EB676A" w:rsidP="00BC3F8D">
            <w:pPr>
              <w:pStyle w:val="TAH"/>
            </w:pPr>
            <w:r w:rsidRPr="001E6C5A">
              <w:t>Comment</w:t>
            </w:r>
          </w:p>
        </w:tc>
        <w:tc>
          <w:tcPr>
            <w:tcW w:w="1928" w:type="dxa"/>
            <w:tcBorders>
              <w:top w:val="single" w:sz="4" w:space="0" w:color="auto"/>
              <w:left w:val="single" w:sz="4" w:space="0" w:color="auto"/>
              <w:bottom w:val="single" w:sz="4" w:space="0" w:color="auto"/>
              <w:right w:val="single" w:sz="4" w:space="0" w:color="auto"/>
            </w:tcBorders>
            <w:hideMark/>
          </w:tcPr>
          <w:p w14:paraId="4A28D791" w14:textId="77777777" w:rsidR="00EB676A" w:rsidRPr="001E6C5A" w:rsidRDefault="00EB676A" w:rsidP="00BC3F8D">
            <w:pPr>
              <w:pStyle w:val="TAH"/>
            </w:pPr>
            <w:r w:rsidRPr="001E6C5A">
              <w:t>Reference</w:t>
            </w:r>
          </w:p>
        </w:tc>
        <w:tc>
          <w:tcPr>
            <w:tcW w:w="1928" w:type="dxa"/>
            <w:tcBorders>
              <w:top w:val="single" w:sz="4" w:space="0" w:color="auto"/>
              <w:left w:val="single" w:sz="4" w:space="0" w:color="auto"/>
              <w:bottom w:val="single" w:sz="4" w:space="0" w:color="auto"/>
              <w:right w:val="single" w:sz="4" w:space="0" w:color="auto"/>
            </w:tcBorders>
            <w:hideMark/>
          </w:tcPr>
          <w:p w14:paraId="1BE2A879" w14:textId="77777777" w:rsidR="00EB676A" w:rsidRPr="001E6C5A" w:rsidRDefault="00EB676A" w:rsidP="00BC3F8D">
            <w:pPr>
              <w:pStyle w:val="TAH"/>
            </w:pPr>
            <w:r w:rsidRPr="001E6C5A">
              <w:t>Condition</w:t>
            </w:r>
          </w:p>
        </w:tc>
      </w:tr>
      <w:tr w:rsidR="00EB676A" w:rsidRPr="001E6C5A" w14:paraId="6DF0D076"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2005EDCB"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Content-Type</w:t>
            </w:r>
          </w:p>
        </w:tc>
        <w:tc>
          <w:tcPr>
            <w:tcW w:w="1928" w:type="dxa"/>
            <w:tcBorders>
              <w:top w:val="single" w:sz="4" w:space="0" w:color="auto"/>
              <w:left w:val="single" w:sz="4" w:space="0" w:color="auto"/>
              <w:bottom w:val="single" w:sz="4" w:space="0" w:color="auto"/>
              <w:right w:val="single" w:sz="4" w:space="0" w:color="auto"/>
            </w:tcBorders>
          </w:tcPr>
          <w:p w14:paraId="1E80561F"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3C74A0C7"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48D100"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186DD9E" w14:textId="77777777" w:rsidR="00EB676A" w:rsidRPr="001E6C5A" w:rsidRDefault="00EB676A" w:rsidP="00BC3F8D">
            <w:pPr>
              <w:keepNext/>
              <w:keepLines/>
              <w:spacing w:after="0"/>
              <w:rPr>
                <w:rFonts w:ascii="Arial" w:hAnsi="Arial"/>
                <w:sz w:val="18"/>
              </w:rPr>
            </w:pPr>
          </w:p>
        </w:tc>
      </w:tr>
      <w:tr w:rsidR="00EB676A" w:rsidRPr="001E6C5A" w14:paraId="551906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4A7A2572"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 xml:space="preserve">  media-type</w:t>
            </w:r>
          </w:p>
        </w:tc>
        <w:tc>
          <w:tcPr>
            <w:tcW w:w="1928" w:type="dxa"/>
            <w:tcBorders>
              <w:top w:val="single" w:sz="4" w:space="0" w:color="auto"/>
              <w:left w:val="single" w:sz="4" w:space="0" w:color="auto"/>
              <w:bottom w:val="single" w:sz="4" w:space="0" w:color="auto"/>
              <w:right w:val="single" w:sz="4" w:space="0" w:color="auto"/>
            </w:tcBorders>
            <w:hideMark/>
          </w:tcPr>
          <w:p w14:paraId="4AFB5384" w14:textId="77777777" w:rsidR="00EB676A" w:rsidRPr="001E6C5A" w:rsidRDefault="00EB676A" w:rsidP="00BC3F8D">
            <w:pPr>
              <w:keepNext/>
              <w:keepLines/>
              <w:spacing w:after="0"/>
              <w:rPr>
                <w:rFonts w:ascii="Arial" w:hAnsi="Arial"/>
                <w:sz w:val="18"/>
              </w:rPr>
            </w:pPr>
            <w:r w:rsidRPr="001E6C5A">
              <w:rPr>
                <w:rFonts w:ascii="Arial" w:hAnsi="Arial"/>
                <w:sz w:val="18"/>
                <w:szCs w:val="18"/>
              </w:rPr>
              <w:t>"application/</w:t>
            </w:r>
            <w:proofErr w:type="spellStart"/>
            <w:r w:rsidRPr="001E6C5A">
              <w:rPr>
                <w:rFonts w:ascii="Arial" w:hAnsi="Arial"/>
                <w:sz w:val="18"/>
                <w:szCs w:val="18"/>
              </w:rPr>
              <w:t>sdp</w:t>
            </w:r>
            <w:proofErr w:type="spellEnd"/>
            <w:r w:rsidRPr="001E6C5A">
              <w:rPr>
                <w:rFonts w:ascii="Arial" w:hAnsi="Arial"/>
                <w:sz w:val="18"/>
                <w:szCs w:val="18"/>
              </w:rPr>
              <w:t>"</w:t>
            </w:r>
          </w:p>
        </w:tc>
        <w:tc>
          <w:tcPr>
            <w:tcW w:w="1928" w:type="dxa"/>
            <w:tcBorders>
              <w:top w:val="single" w:sz="4" w:space="0" w:color="auto"/>
              <w:left w:val="single" w:sz="4" w:space="0" w:color="auto"/>
              <w:bottom w:val="single" w:sz="4" w:space="0" w:color="auto"/>
              <w:right w:val="single" w:sz="4" w:space="0" w:color="auto"/>
            </w:tcBorders>
          </w:tcPr>
          <w:p w14:paraId="26BFC546"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25FFCB80"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612EA266" w14:textId="77777777" w:rsidR="00EB676A" w:rsidRPr="001E6C5A" w:rsidRDefault="00EB676A" w:rsidP="00BC3F8D">
            <w:pPr>
              <w:keepNext/>
              <w:keepLines/>
              <w:spacing w:after="0"/>
              <w:rPr>
                <w:rFonts w:ascii="Arial" w:hAnsi="Arial"/>
                <w:sz w:val="18"/>
              </w:rPr>
            </w:pPr>
          </w:p>
        </w:tc>
      </w:tr>
      <w:tr w:rsidR="00EB676A" w:rsidRPr="001E6C5A" w14:paraId="4F9A5D74"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3C095F16"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Message-body</w:t>
            </w:r>
          </w:p>
        </w:tc>
        <w:tc>
          <w:tcPr>
            <w:tcW w:w="1928" w:type="dxa"/>
            <w:tcBorders>
              <w:top w:val="single" w:sz="4" w:space="0" w:color="auto"/>
              <w:left w:val="single" w:sz="4" w:space="0" w:color="auto"/>
              <w:bottom w:val="single" w:sz="4" w:space="0" w:color="auto"/>
              <w:right w:val="single" w:sz="4" w:space="0" w:color="auto"/>
            </w:tcBorders>
          </w:tcPr>
          <w:p w14:paraId="4E91A456"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445A4CCF"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7418BAC"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8982399" w14:textId="77777777" w:rsidR="00EB676A" w:rsidRPr="001E6C5A" w:rsidRDefault="00EB676A" w:rsidP="00BC3F8D">
            <w:pPr>
              <w:keepNext/>
              <w:keepLines/>
              <w:spacing w:after="0"/>
              <w:rPr>
                <w:rFonts w:ascii="Arial" w:hAnsi="Arial"/>
                <w:sz w:val="18"/>
              </w:rPr>
            </w:pPr>
          </w:p>
        </w:tc>
      </w:tr>
      <w:tr w:rsidR="00EB676A" w:rsidRPr="001E6C5A" w14:paraId="2E5F2D09" w14:textId="77777777" w:rsidTr="00BC3F8D">
        <w:trPr>
          <w:trHeight w:val="43"/>
          <w:jc w:val="center"/>
        </w:trPr>
        <w:tc>
          <w:tcPr>
            <w:tcW w:w="1927" w:type="dxa"/>
            <w:tcBorders>
              <w:top w:val="single" w:sz="4" w:space="0" w:color="auto"/>
              <w:left w:val="single" w:sz="4" w:space="0" w:color="auto"/>
              <w:bottom w:val="single" w:sz="4" w:space="0" w:color="auto"/>
              <w:right w:val="single" w:sz="4" w:space="0" w:color="auto"/>
            </w:tcBorders>
            <w:hideMark/>
          </w:tcPr>
          <w:p w14:paraId="6FFFFFCF" w14:textId="77777777" w:rsidR="00EB676A" w:rsidRPr="001E6C5A" w:rsidRDefault="00EB676A" w:rsidP="00BC3F8D">
            <w:pPr>
              <w:keepNext/>
              <w:keepLines/>
              <w:spacing w:after="0"/>
              <w:rPr>
                <w:rFonts w:ascii="Arial" w:hAnsi="Arial"/>
                <w:sz w:val="18"/>
              </w:rPr>
            </w:pPr>
            <w:r w:rsidRPr="001E6C5A">
              <w:rPr>
                <w:rFonts w:ascii="Arial" w:hAnsi="Arial" w:cs="Arial"/>
                <w:b/>
                <w:bCs/>
                <w:sz w:val="18"/>
                <w:szCs w:val="18"/>
              </w:rPr>
              <w:t xml:space="preserve">  SDP message</w:t>
            </w:r>
          </w:p>
        </w:tc>
        <w:tc>
          <w:tcPr>
            <w:tcW w:w="1928" w:type="dxa"/>
            <w:tcBorders>
              <w:top w:val="single" w:sz="4" w:space="0" w:color="auto"/>
              <w:left w:val="single" w:sz="4" w:space="0" w:color="auto"/>
              <w:bottom w:val="single" w:sz="4" w:space="0" w:color="auto"/>
              <w:right w:val="single" w:sz="4" w:space="0" w:color="auto"/>
            </w:tcBorders>
            <w:hideMark/>
          </w:tcPr>
          <w:p w14:paraId="4B058BC7" w14:textId="77777777" w:rsidR="00EB676A" w:rsidRPr="001E6C5A" w:rsidRDefault="00EB676A" w:rsidP="00BC3F8D">
            <w:pPr>
              <w:keepNext/>
              <w:keepLines/>
              <w:spacing w:after="0"/>
              <w:rPr>
                <w:rFonts w:ascii="Arial" w:hAnsi="Arial"/>
                <w:sz w:val="18"/>
              </w:rPr>
            </w:pPr>
            <w:r w:rsidRPr="001E6C5A">
              <w:rPr>
                <w:rFonts w:ascii="Arial" w:hAnsi="Arial"/>
                <w:sz w:val="18"/>
                <w:szCs w:val="18"/>
              </w:rPr>
              <w:t>SDP message as described in Table 6.2.9.3.3-3A</w:t>
            </w:r>
          </w:p>
        </w:tc>
        <w:tc>
          <w:tcPr>
            <w:tcW w:w="1928" w:type="dxa"/>
            <w:tcBorders>
              <w:top w:val="single" w:sz="4" w:space="0" w:color="auto"/>
              <w:left w:val="single" w:sz="4" w:space="0" w:color="auto"/>
              <w:bottom w:val="single" w:sz="4" w:space="0" w:color="auto"/>
              <w:right w:val="single" w:sz="4" w:space="0" w:color="auto"/>
            </w:tcBorders>
          </w:tcPr>
          <w:p w14:paraId="2ED03A92"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0563AE63" w14:textId="77777777" w:rsidR="00EB676A" w:rsidRPr="001E6C5A" w:rsidRDefault="00EB676A" w:rsidP="00BC3F8D">
            <w:pPr>
              <w:keepNext/>
              <w:keepLines/>
              <w:spacing w:after="0"/>
              <w:rPr>
                <w:rFonts w:ascii="Arial" w:hAnsi="Arial"/>
                <w:sz w:val="18"/>
              </w:rPr>
            </w:pPr>
          </w:p>
        </w:tc>
        <w:tc>
          <w:tcPr>
            <w:tcW w:w="1928" w:type="dxa"/>
            <w:tcBorders>
              <w:top w:val="single" w:sz="4" w:space="0" w:color="auto"/>
              <w:left w:val="single" w:sz="4" w:space="0" w:color="auto"/>
              <w:bottom w:val="single" w:sz="4" w:space="0" w:color="auto"/>
              <w:right w:val="single" w:sz="4" w:space="0" w:color="auto"/>
            </w:tcBorders>
          </w:tcPr>
          <w:p w14:paraId="5C25BA0B" w14:textId="77777777" w:rsidR="00EB676A" w:rsidRPr="001E6C5A" w:rsidRDefault="00EB676A" w:rsidP="00BC3F8D">
            <w:pPr>
              <w:keepNext/>
              <w:keepLines/>
              <w:spacing w:after="0"/>
              <w:rPr>
                <w:rFonts w:ascii="Arial" w:hAnsi="Arial"/>
                <w:sz w:val="18"/>
              </w:rPr>
            </w:pPr>
          </w:p>
        </w:tc>
      </w:tr>
    </w:tbl>
    <w:p w14:paraId="144F8179" w14:textId="77777777" w:rsidR="00EB676A" w:rsidRPr="001E6C5A" w:rsidRDefault="00EB676A" w:rsidP="00EB676A"/>
    <w:p w14:paraId="4926B235" w14:textId="77777777" w:rsidR="00EB676A" w:rsidRPr="001E6C5A" w:rsidRDefault="00EB676A" w:rsidP="00EB676A">
      <w:pPr>
        <w:keepNext/>
        <w:keepLines/>
        <w:spacing w:before="60"/>
        <w:jc w:val="center"/>
        <w:rPr>
          <w:rFonts w:ascii="Arial" w:hAnsi="Arial"/>
          <w:b/>
        </w:rPr>
      </w:pPr>
      <w:r w:rsidRPr="001E6C5A">
        <w:rPr>
          <w:rFonts w:ascii="Arial" w:hAnsi="Arial"/>
          <w:b/>
        </w:rPr>
        <w:t>Table 6.2.9.3.3-3A: SDP Message</w:t>
      </w:r>
      <w:r w:rsidRPr="001E6C5A">
        <w:rPr>
          <w:rFonts w:ascii="Arial" w:hAnsi="Arial"/>
          <w:b/>
          <w:lang w:eastAsia="ko-KR"/>
        </w:rPr>
        <w:t xml:space="preserve"> in </w:t>
      </w:r>
      <w:bookmarkStart w:id="471" w:name="_Hlk87973808"/>
      <w:r w:rsidRPr="001E6C5A">
        <w:rPr>
          <w:rFonts w:ascii="Arial" w:hAnsi="Arial"/>
          <w:b/>
          <w:lang w:eastAsia="ko-KR"/>
        </w:rPr>
        <w:t>SIP OK</w:t>
      </w:r>
      <w:r w:rsidRPr="001E6C5A">
        <w:rPr>
          <w:rFonts w:ascii="Arial" w:hAnsi="Arial"/>
          <w:b/>
        </w:rPr>
        <w:t xml:space="preserve"> (Table 6.2.9.3.3-3)</w:t>
      </w:r>
      <w:bookmarkEnd w:id="47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7F05B5A"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C8F7E6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2</w:t>
            </w:r>
            <w:r w:rsidRPr="001E6C5A">
              <w:rPr>
                <w:rFonts w:ascii="Arial" w:hAnsi="Arial"/>
                <w:sz w:val="18"/>
              </w:rPr>
              <w:t>-1, condition SDP_ANSWER, PRE_ESTABLISHED_SESSION, PRIVATE-CALL, WITHOUT_FLOORCONTROL</w:t>
            </w:r>
          </w:p>
        </w:tc>
      </w:tr>
    </w:tbl>
    <w:p w14:paraId="3AED7F4F" w14:textId="77777777" w:rsidR="00EB676A" w:rsidRPr="001E6C5A" w:rsidRDefault="00EB676A" w:rsidP="00EB676A"/>
    <w:p w14:paraId="4439DDF4" w14:textId="77777777" w:rsidR="00EB676A" w:rsidRPr="001E6C5A" w:rsidRDefault="00EB676A" w:rsidP="00EB676A">
      <w:pPr>
        <w:keepNext/>
        <w:keepLines/>
        <w:spacing w:before="60"/>
        <w:jc w:val="center"/>
        <w:rPr>
          <w:rFonts w:ascii="Arial" w:hAnsi="Arial"/>
          <w:b/>
        </w:rPr>
      </w:pPr>
      <w:r w:rsidRPr="001E6C5A">
        <w:rPr>
          <w:rFonts w:ascii="Arial" w:hAnsi="Arial"/>
          <w:b/>
        </w:rPr>
        <w:t>Table 6.2.9.3.3-3B: Connect (Step 2, Table 6.2.9.3.2-1;</w:t>
      </w:r>
      <w:r>
        <w:rPr>
          <w:rFonts w:ascii="Arial" w:hAnsi="Arial"/>
          <w:b/>
        </w:rPr>
        <w:br/>
        <w:t>s</w:t>
      </w:r>
      <w:r w:rsidRPr="001E6C5A">
        <w:rPr>
          <w:rFonts w:ascii="Arial" w:hAnsi="Arial"/>
          <w:b/>
        </w:rPr>
        <w:t>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7E9A0506"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7B04B4D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 ACK</w:t>
            </w:r>
          </w:p>
        </w:tc>
      </w:tr>
    </w:tbl>
    <w:p w14:paraId="75BFB97A" w14:textId="77777777" w:rsidR="00EB676A" w:rsidRPr="001E6C5A" w:rsidRDefault="00EB676A" w:rsidP="00EB676A"/>
    <w:p w14:paraId="573B78BA" w14:textId="77777777" w:rsidR="00EB676A" w:rsidRPr="001E6C5A" w:rsidRDefault="00EB676A" w:rsidP="00EB676A">
      <w:pPr>
        <w:keepNext/>
        <w:keepLines/>
        <w:spacing w:before="60"/>
        <w:jc w:val="center"/>
        <w:rPr>
          <w:rFonts w:ascii="Arial" w:hAnsi="Arial"/>
          <w:b/>
        </w:rPr>
      </w:pPr>
      <w:r w:rsidRPr="001E6C5A">
        <w:rPr>
          <w:rFonts w:ascii="Arial" w:hAnsi="Arial"/>
          <w:b/>
        </w:rPr>
        <w:t>Table 6.2.9.3.3-4-5: Void</w:t>
      </w:r>
    </w:p>
    <w:p w14:paraId="1F9357B5" w14:textId="77777777" w:rsidR="00EB676A" w:rsidRPr="001E6C5A" w:rsidRDefault="00EB676A" w:rsidP="00EB676A">
      <w:bookmarkStart w:id="472" w:name="_Toc76583163"/>
      <w:bookmarkStart w:id="473" w:name="_Toc83808715"/>
      <w:bookmarkStart w:id="474" w:name="_Toc91233544"/>
      <w:bookmarkStart w:id="475" w:name="_Toc100349023"/>
      <w:bookmarkStart w:id="476" w:name="_Toc106787179"/>
    </w:p>
    <w:p w14:paraId="72986FF3"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6.2.10</w:t>
      </w:r>
      <w:r w:rsidRPr="001E6C5A">
        <w:rPr>
          <w:rFonts w:ascii="Arial" w:hAnsi="Arial"/>
          <w:sz w:val="28"/>
        </w:rPr>
        <w:tab/>
        <w:t>On-network / Private Call / Within a pre-established session / Automatic Commencement Mode / Without Floor Control / Client Terminated (CT)</w:t>
      </w:r>
      <w:bookmarkEnd w:id="407"/>
      <w:bookmarkEnd w:id="408"/>
      <w:bookmarkEnd w:id="409"/>
      <w:bookmarkEnd w:id="410"/>
      <w:bookmarkEnd w:id="411"/>
      <w:bookmarkEnd w:id="472"/>
      <w:bookmarkEnd w:id="473"/>
      <w:bookmarkEnd w:id="474"/>
      <w:bookmarkEnd w:id="475"/>
      <w:bookmarkEnd w:id="476"/>
    </w:p>
    <w:p w14:paraId="5D0BBC21" w14:textId="77777777" w:rsidR="00EB676A" w:rsidRPr="001E6C5A" w:rsidRDefault="00EB676A" w:rsidP="00EB676A">
      <w:pPr>
        <w:keepNext/>
        <w:keepLines/>
        <w:spacing w:before="120"/>
        <w:ind w:left="1985" w:hanging="1985"/>
        <w:rPr>
          <w:rFonts w:ascii="Arial" w:hAnsi="Arial"/>
        </w:rPr>
      </w:pPr>
      <w:r w:rsidRPr="001E6C5A">
        <w:rPr>
          <w:rFonts w:ascii="Arial" w:hAnsi="Arial"/>
        </w:rPr>
        <w:t>6.2.10.1</w:t>
      </w:r>
      <w:r w:rsidRPr="001E6C5A">
        <w:rPr>
          <w:rFonts w:ascii="Arial" w:hAnsi="Arial"/>
        </w:rPr>
        <w:tab/>
        <w:t>Test Purpose (TP)</w:t>
      </w:r>
    </w:p>
    <w:p w14:paraId="263D2BC3"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3C48F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w:t>
      </w:r>
    </w:p>
    <w:p w14:paraId="76B9CD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103A8A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46AD7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media plane control Acknowledgement message </w:t>
      </w:r>
      <w:r w:rsidRPr="001E6C5A">
        <w:rPr>
          <w:rFonts w:ascii="Courier New" w:hAnsi="Courier New"/>
          <w:sz w:val="16"/>
          <w:lang w:eastAsia="ko-KR"/>
        </w:rPr>
        <w:t>accepting the establishment of the media plane and thereby the establishment of the MCPTT private call</w:t>
      </w:r>
      <w:r w:rsidRPr="001E6C5A">
        <w:rPr>
          <w:rFonts w:ascii="Courier New" w:hAnsi="Courier New"/>
          <w:sz w:val="16"/>
        </w:rPr>
        <w:t xml:space="preserve"> }</w:t>
      </w:r>
    </w:p>
    <w:p w14:paraId="61C9F92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6718D1"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3A2FDBC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w:t>
      </w:r>
    </w:p>
    <w:p w14:paraId="590E15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C63D3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receives a media plane control Disconnect message for termination of the ongoing MCPTT private call }</w:t>
      </w:r>
    </w:p>
    <w:p w14:paraId="6CB448B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 the request by sending a media plane control Acknowledgement message and releases the call but keeps the pre-established session, </w:t>
      </w:r>
      <w:r w:rsidRPr="001E6C5A">
        <w:rPr>
          <w:rFonts w:ascii="Courier New" w:hAnsi="Courier New"/>
          <w:b/>
          <w:sz w:val="16"/>
        </w:rPr>
        <w:t>and,</w:t>
      </w:r>
      <w:r w:rsidRPr="001E6C5A">
        <w:rPr>
          <w:rFonts w:ascii="Courier New" w:hAnsi="Courier New"/>
          <w:sz w:val="16"/>
        </w:rPr>
        <w:t xml:space="preserve"> does not terminate the pre-established session }</w:t>
      </w:r>
    </w:p>
    <w:p w14:paraId="5B5719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76FCA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B735DC" w14:textId="77777777" w:rsidR="00EB676A" w:rsidRPr="001E6C5A" w:rsidRDefault="00EB676A" w:rsidP="00EB676A">
      <w:pPr>
        <w:keepNext/>
        <w:keepLines/>
        <w:spacing w:before="120"/>
        <w:ind w:left="1985" w:hanging="1985"/>
        <w:rPr>
          <w:rFonts w:ascii="Arial" w:hAnsi="Arial"/>
        </w:rPr>
      </w:pPr>
      <w:r w:rsidRPr="001E6C5A">
        <w:rPr>
          <w:rFonts w:ascii="Arial" w:hAnsi="Arial"/>
        </w:rPr>
        <w:t>6.2.10.2</w:t>
      </w:r>
      <w:r w:rsidRPr="001E6C5A">
        <w:rPr>
          <w:rFonts w:ascii="Arial" w:hAnsi="Arial"/>
        </w:rPr>
        <w:tab/>
        <w:t>Conformance requirements</w:t>
      </w:r>
    </w:p>
    <w:p w14:paraId="4D9A11B6" w14:textId="77777777" w:rsidR="00EB676A" w:rsidRPr="001E6C5A" w:rsidRDefault="00EB676A" w:rsidP="00EB676A">
      <w:r w:rsidRPr="001E6C5A">
        <w:t>References: The conformance requirements covered in the present TC are specified in: TS 24.380 clauses 4.1.2.1, 4.1.2.3, 9.2.2.3.2, 9.2.2.3.4. Unless otherwise stated these are Rel-13 requirements.</w:t>
      </w:r>
    </w:p>
    <w:p w14:paraId="2AA65653" w14:textId="77777777" w:rsidR="00EB676A" w:rsidRPr="001E6C5A" w:rsidRDefault="00EB676A" w:rsidP="00EB676A">
      <w:r w:rsidRPr="001E6C5A">
        <w:t>[TS 24.380, clause 4.1.2.1]</w:t>
      </w:r>
    </w:p>
    <w:p w14:paraId="4A4A7482"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25648E92"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1DBE4DBC" w14:textId="77777777" w:rsidR="00EB676A" w:rsidRPr="001E6C5A" w:rsidRDefault="00EB676A" w:rsidP="00EB676A">
      <w:r w:rsidRPr="001E6C5A">
        <w:t>[TS 24.380, clause 4.1.2.3]</w:t>
      </w:r>
    </w:p>
    <w:p w14:paraId="28B8DED8" w14:textId="77777777" w:rsidR="00EB676A" w:rsidRPr="001E6C5A" w:rsidRDefault="00EB676A" w:rsidP="00EB676A">
      <w:r w:rsidRPr="001E6C5A">
        <w:t>When an MCPTT client leaves a call (as specified in 3GPP TS 24.379 [2]) which was setup over a pre-established session without releasing the pre-established session, this pre-established session can be used for another call.</w:t>
      </w:r>
    </w:p>
    <w:p w14:paraId="5749CB20" w14:textId="77777777" w:rsidR="00EB676A" w:rsidRPr="001E6C5A" w:rsidRDefault="00EB676A" w:rsidP="00EB676A">
      <w:r w:rsidRPr="001E6C5A">
        <w:t>[TS 24.380, clause 9.2.2.3.2]</w:t>
      </w:r>
    </w:p>
    <w:p w14:paraId="45026F7A" w14:textId="77777777" w:rsidR="00EB676A" w:rsidRPr="001E6C5A" w:rsidRDefault="00EB676A" w:rsidP="00EB676A">
      <w:r w:rsidRPr="001E6C5A">
        <w:t>Upon reception of a Connect message:</w:t>
      </w:r>
    </w:p>
    <w:p w14:paraId="097B87E5" w14:textId="77777777" w:rsidR="00EB676A" w:rsidRPr="001E6C5A" w:rsidRDefault="00EB676A" w:rsidP="00EB676A">
      <w:pPr>
        <w:ind w:left="568" w:hanging="284"/>
      </w:pPr>
      <w:r w:rsidRPr="001E6C5A">
        <w:t>1.</w:t>
      </w:r>
      <w:r w:rsidRPr="001E6C5A">
        <w:tab/>
        <w:t>if the MCPTT client accepts the incoming call the MCPTT client:</w:t>
      </w:r>
    </w:p>
    <w:p w14:paraId="6319173C" w14:textId="77777777" w:rsidR="00EB676A" w:rsidRPr="001E6C5A" w:rsidRDefault="00EB676A" w:rsidP="00EB676A">
      <w:pPr>
        <w:ind w:left="851" w:hanging="284"/>
      </w:pPr>
      <w:r w:rsidRPr="001E6C5A">
        <w:t>a.</w:t>
      </w:r>
      <w:r w:rsidRPr="001E6C5A">
        <w:tab/>
        <w:t>shall send the Acknowledgement message with Reason Code field set to 'Accepted';</w:t>
      </w:r>
    </w:p>
    <w:p w14:paraId="549D37BB"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2E6FE018"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6.2.10; and</w:t>
      </w:r>
    </w:p>
    <w:p w14:paraId="14F4C66C" w14:textId="77777777" w:rsidR="00EB676A" w:rsidRPr="001E6C5A" w:rsidRDefault="00EB676A" w:rsidP="00EB676A">
      <w:pPr>
        <w:ind w:left="851" w:hanging="284"/>
      </w:pPr>
      <w:r w:rsidRPr="001E6C5A">
        <w:t>d. shall enter the 'U: Pre-established session in use' state; or</w:t>
      </w:r>
    </w:p>
    <w:p w14:paraId="0D6CDE93" w14:textId="77777777" w:rsidR="00EB676A" w:rsidRPr="001E6C5A" w:rsidRDefault="00EB676A" w:rsidP="00EB676A">
      <w:r w:rsidRPr="001E6C5A">
        <w:t>[TS 24.380, clause 9.2.2.3.4]</w:t>
      </w:r>
    </w:p>
    <w:p w14:paraId="24A36FDE" w14:textId="77777777" w:rsidR="00EB676A" w:rsidRPr="001E6C5A" w:rsidRDefault="00EB676A" w:rsidP="00EB676A">
      <w:r w:rsidRPr="001E6C5A">
        <w:t>Upon reception of a Disconnect message the MCPTT client:</w:t>
      </w:r>
    </w:p>
    <w:p w14:paraId="2D074F8C" w14:textId="77777777" w:rsidR="00EB676A" w:rsidRPr="001E6C5A" w:rsidRDefault="00EB676A" w:rsidP="00EB676A">
      <w:pPr>
        <w:ind w:left="568" w:hanging="284"/>
      </w:pPr>
      <w:r w:rsidRPr="001E6C5A">
        <w:t>1.</w:t>
      </w:r>
      <w:r w:rsidRPr="001E6C5A">
        <w:tab/>
        <w:t>if the first bit in the subtype of the Disconnect message is set to '1' (acknowledgement is required), shall send the Acknowledgement message with the Reason Code set to 'Accepted'; and</w:t>
      </w:r>
    </w:p>
    <w:p w14:paraId="0C8374AC" w14:textId="77777777" w:rsidR="00EB676A" w:rsidRPr="001E6C5A" w:rsidRDefault="00EB676A" w:rsidP="00EB676A">
      <w:pPr>
        <w:ind w:left="568" w:hanging="284"/>
      </w:pPr>
      <w:r w:rsidRPr="001E6C5A">
        <w:t>2.</w:t>
      </w:r>
      <w:r w:rsidRPr="001E6C5A">
        <w:tab/>
        <w:t>shall remain in 'U: Pre-established session not in use' state.</w:t>
      </w:r>
    </w:p>
    <w:p w14:paraId="2A1F908D" w14:textId="77777777" w:rsidR="00EB676A" w:rsidRPr="001E6C5A" w:rsidRDefault="00EB676A" w:rsidP="00EB676A">
      <w:pPr>
        <w:keepNext/>
        <w:keepLines/>
        <w:spacing w:before="120"/>
        <w:ind w:left="1985" w:hanging="1985"/>
        <w:rPr>
          <w:rFonts w:ascii="Arial" w:hAnsi="Arial"/>
        </w:rPr>
      </w:pPr>
      <w:r w:rsidRPr="001E6C5A">
        <w:rPr>
          <w:rFonts w:ascii="Arial" w:hAnsi="Arial"/>
        </w:rPr>
        <w:t>6.2.10.3</w:t>
      </w:r>
      <w:r w:rsidRPr="001E6C5A">
        <w:rPr>
          <w:rFonts w:ascii="Arial" w:hAnsi="Arial"/>
        </w:rPr>
        <w:tab/>
        <w:t>Test description</w:t>
      </w:r>
    </w:p>
    <w:p w14:paraId="17F92F31" w14:textId="77777777" w:rsidR="00EB676A" w:rsidRPr="001E6C5A" w:rsidRDefault="00EB676A" w:rsidP="00EB676A">
      <w:pPr>
        <w:keepNext/>
        <w:keepLines/>
        <w:spacing w:before="120"/>
        <w:ind w:left="1985" w:hanging="1985"/>
        <w:rPr>
          <w:rFonts w:ascii="Arial" w:hAnsi="Arial"/>
        </w:rPr>
      </w:pPr>
      <w:r w:rsidRPr="001E6C5A">
        <w:rPr>
          <w:rFonts w:ascii="Arial" w:hAnsi="Arial"/>
        </w:rPr>
        <w:t>6.2.10.3.1</w:t>
      </w:r>
      <w:r w:rsidRPr="001E6C5A">
        <w:rPr>
          <w:rFonts w:ascii="Arial" w:hAnsi="Arial"/>
        </w:rPr>
        <w:tab/>
        <w:t>Pre-test conditions</w:t>
      </w:r>
    </w:p>
    <w:p w14:paraId="4D94269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47996D1C" w14:textId="77777777" w:rsidR="00EB676A" w:rsidRPr="001E6C5A" w:rsidRDefault="00EB676A" w:rsidP="00EB676A">
      <w:pPr>
        <w:ind w:left="568" w:hanging="284"/>
      </w:pPr>
      <w:r w:rsidRPr="001E6C5A">
        <w:t>-</w:t>
      </w:r>
      <w:r w:rsidRPr="001E6C5A">
        <w:tab/>
        <w:t>SS (MCPTT server)</w:t>
      </w:r>
    </w:p>
    <w:p w14:paraId="63FBA77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55117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028CF9A0" w14:textId="77777777" w:rsidR="00EB676A" w:rsidRPr="001E6C5A" w:rsidRDefault="00EB676A" w:rsidP="00EB676A">
      <w:pPr>
        <w:ind w:left="568" w:hanging="284"/>
      </w:pPr>
      <w:r w:rsidRPr="001E6C5A">
        <w:t>-</w:t>
      </w:r>
      <w:r w:rsidRPr="001E6C5A">
        <w:tab/>
        <w:t>UE (MCPTT client)</w:t>
      </w:r>
    </w:p>
    <w:p w14:paraId="75512359" w14:textId="77777777" w:rsidR="00EB676A" w:rsidRPr="001E6C5A" w:rsidRDefault="00EB676A" w:rsidP="00EB676A">
      <w:pPr>
        <w:ind w:left="568" w:hanging="284"/>
      </w:pPr>
      <w:r w:rsidRPr="001E6C5A">
        <w:t>-</w:t>
      </w:r>
      <w:r w:rsidRPr="001E6C5A">
        <w:tab/>
        <w:t>The test USIM set as defined in TS 36.579-1 [2], subclause 5.5.10 is inserted.</w:t>
      </w:r>
    </w:p>
    <w:p w14:paraId="44C5FE54"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ABAA3C5"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6529B2CD"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BBD5498"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7962F0D4" w14:textId="77777777" w:rsidR="00EB676A" w:rsidRPr="001E6C5A" w:rsidRDefault="00EB676A" w:rsidP="00EB676A">
      <w:pPr>
        <w:ind w:left="568" w:hanging="284"/>
      </w:pPr>
      <w:r w:rsidRPr="001E6C5A">
        <w:t>-</w:t>
      </w:r>
      <w:r w:rsidRPr="001E6C5A">
        <w:tab/>
        <w:t>UE States at the end of the preamble</w:t>
      </w:r>
    </w:p>
    <w:p w14:paraId="63BDFC42" w14:textId="77777777" w:rsidR="00EB676A" w:rsidRPr="001E6C5A" w:rsidRDefault="00EB676A" w:rsidP="00EB676A">
      <w:pPr>
        <w:ind w:left="851" w:hanging="284"/>
      </w:pPr>
      <w:r w:rsidRPr="001E6C5A">
        <w:t>-</w:t>
      </w:r>
      <w:r w:rsidRPr="001E6C5A">
        <w:tab/>
        <w:t>The UE is in E-UTRA Registered, Idle Mode state.</w:t>
      </w:r>
    </w:p>
    <w:p w14:paraId="0A836AF0"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EAA2F6F" w14:textId="77777777" w:rsidR="00EB676A" w:rsidRPr="001E6C5A" w:rsidRDefault="00EB676A" w:rsidP="00EB676A">
      <w:pPr>
        <w:keepNext/>
        <w:keepLines/>
        <w:spacing w:before="120"/>
        <w:ind w:left="1985" w:hanging="1985"/>
        <w:rPr>
          <w:rFonts w:ascii="Arial" w:hAnsi="Arial"/>
        </w:rPr>
      </w:pPr>
      <w:r w:rsidRPr="001E6C5A">
        <w:rPr>
          <w:rFonts w:ascii="Arial" w:hAnsi="Arial"/>
        </w:rPr>
        <w:t>6.2.10.3.2</w:t>
      </w:r>
      <w:r w:rsidRPr="001E6C5A">
        <w:rPr>
          <w:rFonts w:ascii="Arial" w:hAnsi="Arial"/>
        </w:rPr>
        <w:tab/>
        <w:t>Test procedure sequence</w:t>
      </w:r>
    </w:p>
    <w:p w14:paraId="11EAA2A6" w14:textId="77777777" w:rsidR="00EB676A" w:rsidRPr="001E6C5A" w:rsidRDefault="00EB676A" w:rsidP="00EB676A">
      <w:pPr>
        <w:keepNext/>
        <w:keepLines/>
        <w:spacing w:before="60"/>
        <w:jc w:val="center"/>
        <w:rPr>
          <w:rFonts w:ascii="Arial" w:hAnsi="Arial"/>
          <w:b/>
        </w:rPr>
      </w:pPr>
      <w:bookmarkStart w:id="477" w:name="_Toc21006044"/>
      <w:bookmarkStart w:id="478" w:name="_Toc36037717"/>
      <w:bookmarkStart w:id="479" w:name="_Toc43837570"/>
      <w:bookmarkStart w:id="480" w:name="_Toc60995682"/>
      <w:bookmarkStart w:id="481" w:name="_Toc69159810"/>
      <w:r w:rsidRPr="001E6C5A">
        <w:rPr>
          <w:rFonts w:ascii="Arial" w:hAnsi="Arial"/>
          <w:b/>
        </w:rPr>
        <w:t>Table 6.2.10.3.2-1: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28F12ED2" w14:textId="77777777" w:rsidTr="00BC3F8D">
        <w:tc>
          <w:tcPr>
            <w:tcW w:w="534" w:type="dxa"/>
            <w:tcBorders>
              <w:top w:val="single" w:sz="4" w:space="0" w:color="auto"/>
              <w:left w:val="single" w:sz="4" w:space="0" w:color="auto"/>
              <w:bottom w:val="nil"/>
              <w:right w:val="single" w:sz="4" w:space="0" w:color="auto"/>
            </w:tcBorders>
            <w:hideMark/>
          </w:tcPr>
          <w:p w14:paraId="716E6E6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348D62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F00B6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4959E1D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83AF5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4BA5327" w14:textId="77777777" w:rsidTr="00BC3F8D">
        <w:tc>
          <w:tcPr>
            <w:tcW w:w="534" w:type="dxa"/>
            <w:tcBorders>
              <w:top w:val="nil"/>
              <w:left w:val="single" w:sz="4" w:space="0" w:color="auto"/>
              <w:bottom w:val="single" w:sz="4" w:space="0" w:color="auto"/>
              <w:right w:val="single" w:sz="4" w:space="0" w:color="auto"/>
            </w:tcBorders>
          </w:tcPr>
          <w:p w14:paraId="479DF0C0"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129D403"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CB73D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6CCE6CF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4637BD8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36E2CD2" w14:textId="77777777" w:rsidR="00EB676A" w:rsidRPr="001E6C5A" w:rsidRDefault="00EB676A" w:rsidP="00BC3F8D">
            <w:pPr>
              <w:keepNext/>
              <w:keepLines/>
              <w:spacing w:after="0"/>
              <w:jc w:val="center"/>
              <w:rPr>
                <w:rFonts w:ascii="Arial" w:hAnsi="Arial"/>
                <w:b/>
                <w:sz w:val="18"/>
              </w:rPr>
            </w:pPr>
          </w:p>
        </w:tc>
      </w:tr>
      <w:tr w:rsidR="00EB676A" w:rsidRPr="001E6C5A" w14:paraId="0D3B572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B14B0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3D6F875" w14:textId="6C437625"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482" w:author="MCC160" w:date="2022-11-01T12:11:00Z">
              <w:r w:rsidRPr="001E6C5A" w:rsidDel="00276FA9">
                <w:rPr>
                  <w:rFonts w:ascii="Arial" w:hAnsi="Arial"/>
                  <w:sz w:val="18"/>
                </w:rPr>
                <w:delText xml:space="preserve">Is the procedure </w:delText>
              </w:r>
            </w:del>
            <w:ins w:id="483" w:author="MCC160" w:date="2022-11-01T12:11:00Z">
              <w:r w:rsidR="00276FA9" w:rsidRPr="00276FA9">
                <w:rPr>
                  <w:rFonts w:ascii="Arial" w:hAnsi="Arial"/>
                  <w:sz w:val="18"/>
                </w:rPr>
                <w:t xml:space="preserve">Does the UE (MCPTT Client) correctly perform test procedure </w:t>
              </w:r>
              <w:r w:rsidR="00276FA9">
                <w:rPr>
                  <w:rFonts w:ascii="Arial" w:hAnsi="Arial"/>
                  <w:sz w:val="18"/>
                </w:rPr>
                <w:t>'</w:t>
              </w:r>
            </w:ins>
            <w:r w:rsidRPr="001E6C5A">
              <w:rPr>
                <w:rFonts w:ascii="Arial" w:hAnsi="Arial"/>
                <w:sz w:val="18"/>
              </w:rPr>
              <w:t>MCPTT CT Call establishment automatic commencement using a pre-established session</w:t>
            </w:r>
            <w:ins w:id="484" w:author="MCC160" w:date="2022-11-01T12:11:00Z">
              <w:r w:rsidR="00276FA9">
                <w:rPr>
                  <w:rFonts w:ascii="Arial" w:hAnsi="Arial"/>
                  <w:sz w:val="18"/>
                </w:rPr>
                <w:t>'</w:t>
              </w:r>
            </w:ins>
            <w:r w:rsidRPr="001E6C5A">
              <w:rPr>
                <w:rFonts w:ascii="Arial" w:hAnsi="Arial"/>
                <w:sz w:val="18"/>
              </w:rPr>
              <w:t xml:space="preserve"> as described in TS 36.579-1 [2] table 5.3A.8.3-1</w:t>
            </w:r>
            <w:del w:id="485" w:author="MCC160" w:date="2022-11-01T12:11:00Z">
              <w:r w:rsidRPr="001E6C5A" w:rsidDel="00276FA9">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90687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95BC7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AE8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592D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507102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88BBB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391D98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D53B4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F51364D"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99CFD0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A3628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6B38C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04B7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3F07A1E5"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successfully established?</w:t>
            </w:r>
          </w:p>
          <w:p w14:paraId="22DAA88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9812B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75486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6F5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D898D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B6B9DC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6D321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09283F9B"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681CD2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B91E3C"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CC9BB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2F4B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4DAD81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91D2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073DFED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70652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419B8F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19DACC0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9D113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1F0B29B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AA072F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8679007" w14:textId="0EC601D9"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486" w:author="MCC160" w:date="2022-11-01T12:11:00Z">
              <w:r w:rsidRPr="001E6C5A" w:rsidDel="00276FA9">
                <w:rPr>
                  <w:rFonts w:ascii="Arial" w:hAnsi="Arial"/>
                  <w:sz w:val="18"/>
                </w:rPr>
                <w:delText xml:space="preserve">Is the procedure </w:delText>
              </w:r>
            </w:del>
            <w:ins w:id="487" w:author="MCC160" w:date="2022-11-01T12:11:00Z">
              <w:r w:rsidR="00276FA9" w:rsidRPr="00276FA9">
                <w:rPr>
                  <w:rFonts w:ascii="Arial" w:hAnsi="Arial"/>
                  <w:sz w:val="18"/>
                </w:rPr>
                <w:t xml:space="preserve">Does the UE (MCPTT Client) correctly perform test procedure </w:t>
              </w:r>
              <w:r w:rsidR="00276FA9">
                <w:rPr>
                  <w:rFonts w:ascii="Arial" w:hAnsi="Arial"/>
                  <w:sz w:val="18"/>
                </w:rPr>
                <w:t>'</w:t>
              </w:r>
            </w:ins>
            <w:r w:rsidRPr="001E6C5A">
              <w:rPr>
                <w:rFonts w:ascii="Arial" w:hAnsi="Arial"/>
                <w:sz w:val="18"/>
              </w:rPr>
              <w:t>MCPTT CT call release keeping the pre-established session</w:t>
            </w:r>
            <w:ins w:id="488" w:author="MCC160" w:date="2022-11-01T12:11:00Z">
              <w:r w:rsidR="00276FA9">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5.3A.5</w:t>
            </w:r>
            <w:r w:rsidRPr="001E6C5A">
              <w:rPr>
                <w:rFonts w:ascii="Arial" w:hAnsi="Arial"/>
                <w:sz w:val="18"/>
              </w:rPr>
              <w:t>.3-1 to release the call</w:t>
            </w:r>
            <w:del w:id="489" w:author="MCC160" w:date="2022-11-01T12:11:00Z">
              <w:r w:rsidRPr="001E6C5A" w:rsidDel="00276FA9">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780D20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AA84C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AB4A5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F3F00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A2C379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A4B7A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0CB54B0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20BFD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1256B0"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79470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B2CB4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0B848F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D5D271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9B1A6FF"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terminated?</w:t>
            </w:r>
          </w:p>
          <w:p w14:paraId="2F607867"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2F7D3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72CAB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6D734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8F3EC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7DA92E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8D35A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2F440AF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06562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2288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289F1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01A9C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AF596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74191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tcPr>
          <w:p w14:paraId="3967E08B"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establishment of an MCPTT private call within a pre-established session, Automatic Commencement Mode without Floor Control.</w:t>
            </w:r>
          </w:p>
          <w:p w14:paraId="611E0F62" w14:textId="4F7D4162" w:rsidR="00EB676A" w:rsidRPr="001E6C5A" w:rsidRDefault="00EB676A" w:rsidP="00BC3F8D">
            <w:pPr>
              <w:keepNext/>
              <w:keepLines/>
              <w:spacing w:after="0"/>
              <w:rPr>
                <w:rFonts w:ascii="Arial" w:hAnsi="Arial"/>
                <w:sz w:val="18"/>
              </w:rPr>
            </w:pPr>
            <w:r w:rsidRPr="001E6C5A">
              <w:rPr>
                <w:rFonts w:ascii="Arial" w:hAnsi="Arial"/>
                <w:sz w:val="18"/>
              </w:rPr>
              <w:t>(NOTE 1)</w:t>
            </w:r>
            <w:ins w:id="490" w:author="MCC160" w:date="2022-11-01T14:58:00Z">
              <w:r w:rsidR="00F9603B">
                <w:rPr>
                  <w:rFonts w:ascii="Arial" w:hAnsi="Arial"/>
                  <w:sz w:val="18"/>
                </w:rPr>
                <w:t>.</w:t>
              </w:r>
            </w:ins>
            <w:del w:id="491" w:author="MCC160" w:date="2022-11-01T14:58:00Z">
              <w:r w:rsidRPr="001E6C5A" w:rsidDel="00F9603B">
                <w:rPr>
                  <w:rFonts w:ascii="Arial" w:hAnsi="Arial"/>
                  <w:sz w:val="18"/>
                </w:rPr>
                <w:delText>:</w:delText>
              </w:r>
            </w:del>
          </w:p>
          <w:p w14:paraId="5941091A" w14:textId="77777777" w:rsidR="00EB676A" w:rsidRPr="001E6C5A" w:rsidRDefault="00EB676A" w:rsidP="00BC3F8D">
            <w:pPr>
              <w:keepNext/>
              <w:keepLines/>
              <w:spacing w:after="0"/>
              <w:rPr>
                <w:rFonts w:ascii="Arial" w:hAnsi="Arial"/>
                <w:sz w:val="18"/>
              </w:rPr>
            </w:pPr>
          </w:p>
          <w:p w14:paraId="2F0716DE" w14:textId="77777777" w:rsidR="00EB676A" w:rsidRPr="001E6C5A" w:rsidRDefault="00EB676A" w:rsidP="00BC3F8D">
            <w:pPr>
              <w:keepNext/>
              <w:keepLines/>
              <w:spacing w:after="0"/>
              <w:rPr>
                <w:rFonts w:ascii="Arial" w:hAnsi="Arial"/>
                <w:sz w:val="18"/>
              </w:rPr>
            </w:pPr>
            <w:r w:rsidRPr="001E6C5A">
              <w:rPr>
                <w:rFonts w:ascii="Arial" w:hAnsi="Arial"/>
                <w:sz w:val="18"/>
              </w:rPr>
              <w:t>NOTE: This is to verify that although the Client has released the call it has not terminated the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3E0516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42E641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2C20B4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38D0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3278A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904E9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6C859352" w14:textId="10813505"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492" w:author="MCC160" w:date="2022-11-01T12:00:00Z">
              <w:r w:rsidRPr="001E6C5A" w:rsidDel="001D091D">
                <w:rPr>
                  <w:rFonts w:ascii="Arial" w:hAnsi="Arial"/>
                  <w:sz w:val="18"/>
                </w:rPr>
                <w:delText>Does the UE (</w:delText>
              </w:r>
              <w:r w:rsidRPr="001E6C5A" w:rsidDel="001D091D">
                <w:rPr>
                  <w:rFonts w:ascii="Arial" w:hAnsi="Arial"/>
                  <w:sz w:val="18"/>
                  <w:lang w:eastAsia="ko-KR"/>
                </w:rPr>
                <w:delText xml:space="preserve">MCPTT client) perform procedure for </w:delText>
              </w:r>
            </w:del>
            <w:ins w:id="493" w:author="MCC160" w:date="2022-11-01T12:00:00Z">
              <w:r w:rsidR="001D091D">
                <w:rPr>
                  <w:rFonts w:ascii="Arial" w:hAnsi="Arial"/>
                  <w:sz w:val="18"/>
                </w:rPr>
                <w:t>Does the UE (MCPTT Client) correctly perform test procedure '</w:t>
              </w:r>
            </w:ins>
            <w:r w:rsidRPr="001E6C5A">
              <w:rPr>
                <w:rFonts w:ascii="Arial" w:hAnsi="Arial"/>
                <w:sz w:val="18"/>
                <w:lang w:eastAsia="ko-KR"/>
              </w:rPr>
              <w:t>MCPTT CO call establishment using a pre-established session</w:t>
            </w:r>
            <w:ins w:id="494" w:author="MCC160" w:date="2022-11-01T12:08:00Z">
              <w:r w:rsidR="00276FA9">
                <w:rPr>
                  <w:rFonts w:ascii="Arial" w:hAnsi="Arial"/>
                  <w:sz w:val="18"/>
                  <w:lang w:eastAsia="ko-KR"/>
                </w:rPr>
                <w:t>'</w:t>
              </w:r>
            </w:ins>
            <w:r w:rsidRPr="001E6C5A">
              <w:rPr>
                <w:rFonts w:ascii="Arial" w:hAnsi="Arial"/>
                <w:sz w:val="18"/>
                <w:lang w:eastAsia="ko-KR"/>
              </w:rPr>
              <w:t xml:space="preserve"> as described in TS 36.579-1 [2] table 5.3A.3.3-1 to</w:t>
            </w:r>
            <w:r w:rsidRPr="001E6C5A">
              <w:rPr>
                <w:rFonts w:ascii="Arial" w:hAnsi="Arial"/>
                <w:sz w:val="18"/>
              </w:rPr>
              <w:t xml:space="preserve"> establish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w:t>
            </w:r>
            <w:r w:rsidRPr="001E6C5A">
              <w:rPr>
                <w:rFonts w:ascii="Arial" w:hAnsi="Arial"/>
                <w:sz w:val="18"/>
                <w:lang w:eastAsia="ko-KR"/>
              </w:rPr>
              <w:t xml:space="preserve">, </w:t>
            </w:r>
            <w:r w:rsidRPr="001E6C5A">
              <w:rPr>
                <w:rFonts w:ascii="Arial" w:hAnsi="Arial"/>
                <w:sz w:val="18"/>
              </w:rPr>
              <w:t>within a pre-established session</w:t>
            </w:r>
            <w:r w:rsidRPr="001E6C5A">
              <w:rPr>
                <w:rFonts w:ascii="Arial" w:hAnsi="Arial"/>
                <w:sz w:val="18"/>
                <w:lang w:eastAsia="ko-KR"/>
              </w:rPr>
              <w:t>, Automatic Commencement Mode, no Force of automatic commencement, without Floor Control?</w:t>
            </w:r>
          </w:p>
        </w:tc>
        <w:tc>
          <w:tcPr>
            <w:tcW w:w="708" w:type="dxa"/>
            <w:tcBorders>
              <w:top w:val="single" w:sz="4" w:space="0" w:color="auto"/>
              <w:left w:val="single" w:sz="4" w:space="0" w:color="auto"/>
              <w:bottom w:val="single" w:sz="4" w:space="0" w:color="auto"/>
              <w:right w:val="single" w:sz="4" w:space="0" w:color="auto"/>
            </w:tcBorders>
            <w:hideMark/>
          </w:tcPr>
          <w:p w14:paraId="5B71AC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2E7DA4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AE71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387D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06766C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B4B75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8" w:type="dxa"/>
            <w:tcBorders>
              <w:top w:val="single" w:sz="4" w:space="0" w:color="auto"/>
              <w:left w:val="single" w:sz="4" w:space="0" w:color="auto"/>
              <w:bottom w:val="single" w:sz="4" w:space="0" w:color="auto"/>
              <w:right w:val="single" w:sz="4" w:space="0" w:color="auto"/>
            </w:tcBorders>
            <w:hideMark/>
          </w:tcPr>
          <w:p w14:paraId="58E7EA1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40B99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059E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E8C581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1B89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3A06AB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9DE29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ADD5645" w14:textId="77777777" w:rsidR="00EB676A" w:rsidRPr="001E6C5A" w:rsidRDefault="00EB676A" w:rsidP="00BC3F8D">
            <w:pPr>
              <w:keepNext/>
              <w:keepLines/>
              <w:spacing w:after="0"/>
              <w:rPr>
                <w:rFonts w:ascii="Arial" w:hAnsi="Arial"/>
                <w:sz w:val="18"/>
              </w:rPr>
            </w:pPr>
            <w:r w:rsidRPr="001E6C5A">
              <w:rPr>
                <w:rFonts w:ascii="Arial" w:hAnsi="Arial"/>
                <w:sz w:val="18"/>
              </w:rPr>
              <w:t>Wait for 5 sec.</w:t>
            </w:r>
          </w:p>
        </w:tc>
        <w:tc>
          <w:tcPr>
            <w:tcW w:w="708" w:type="dxa"/>
            <w:tcBorders>
              <w:top w:val="single" w:sz="4" w:space="0" w:color="auto"/>
              <w:left w:val="single" w:sz="4" w:space="0" w:color="auto"/>
              <w:bottom w:val="single" w:sz="4" w:space="0" w:color="auto"/>
              <w:right w:val="single" w:sz="4" w:space="0" w:color="auto"/>
            </w:tcBorders>
            <w:hideMark/>
          </w:tcPr>
          <w:p w14:paraId="584369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2535E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7920F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6786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A21CF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C29E1F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0DCF9103"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release of the MCPTT private call.</w:t>
            </w:r>
          </w:p>
          <w:p w14:paraId="6EFADB5B"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8BE25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1C0BB8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9E5FA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EB1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0CC95A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23F20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ABE7701" w14:textId="2BE924FD" w:rsidR="00EB676A" w:rsidRPr="001E6C5A" w:rsidRDefault="00EB676A" w:rsidP="00BC3F8D">
            <w:pPr>
              <w:keepNext/>
              <w:keepLines/>
              <w:spacing w:after="0"/>
              <w:rPr>
                <w:rFonts w:ascii="Arial" w:hAnsi="Arial"/>
                <w:sz w:val="18"/>
              </w:rPr>
            </w:pPr>
            <w:r w:rsidRPr="001E6C5A">
              <w:rPr>
                <w:rFonts w:ascii="Arial" w:hAnsi="Arial"/>
                <w:sz w:val="18"/>
              </w:rPr>
              <w:t>The UE (</w:t>
            </w:r>
            <w:r w:rsidRPr="001E6C5A">
              <w:rPr>
                <w:rFonts w:ascii="Arial" w:hAnsi="Arial"/>
                <w:sz w:val="18"/>
                <w:lang w:eastAsia="ko-KR"/>
              </w:rPr>
              <w:t xml:space="preserve">MCPTT client) </w:t>
            </w:r>
            <w:del w:id="495" w:author="MCC160" w:date="2022-11-01T12:12:00Z">
              <w:r w:rsidRPr="001E6C5A" w:rsidDel="00276FA9">
                <w:rPr>
                  <w:rFonts w:ascii="Arial" w:hAnsi="Arial"/>
                  <w:sz w:val="18"/>
                  <w:lang w:eastAsia="ko-KR"/>
                </w:rPr>
                <w:delText xml:space="preserve">s </w:delText>
              </w:r>
            </w:del>
            <w:r w:rsidRPr="001E6C5A">
              <w:rPr>
                <w:rFonts w:ascii="Arial" w:hAnsi="Arial"/>
                <w:sz w:val="18"/>
              </w:rPr>
              <w:t xml:space="preserve">performs procedure </w:t>
            </w:r>
            <w:del w:id="496" w:author="MCC160" w:date="2022-11-01T12:12:00Z">
              <w:r w:rsidRPr="001E6C5A" w:rsidDel="00276FA9">
                <w:rPr>
                  <w:rFonts w:ascii="Arial" w:hAnsi="Arial"/>
                  <w:sz w:val="18"/>
                </w:rPr>
                <w:delText xml:space="preserve">for </w:delText>
              </w:r>
            </w:del>
            <w:ins w:id="497" w:author="MCC160" w:date="2022-11-01T12:12:00Z">
              <w:r w:rsidR="00276FA9">
                <w:rPr>
                  <w:rFonts w:ascii="Arial" w:hAnsi="Arial"/>
                  <w:sz w:val="18"/>
                </w:rPr>
                <w:t>'</w:t>
              </w:r>
            </w:ins>
            <w:r w:rsidRPr="001E6C5A">
              <w:rPr>
                <w:rFonts w:ascii="Arial" w:hAnsi="Arial"/>
                <w:sz w:val="18"/>
              </w:rPr>
              <w:t>MCPTT CO call release keeping the pre-established session</w:t>
            </w:r>
            <w:ins w:id="498" w:author="MCC160" w:date="2022-11-01T12:12:00Z">
              <w:r w:rsidR="00276FA9">
                <w:rPr>
                  <w:rFonts w:ascii="Arial" w:hAnsi="Arial"/>
                  <w:sz w:val="18"/>
                </w:rPr>
                <w:t>'</w:t>
              </w:r>
            </w:ins>
            <w:r w:rsidRPr="001E6C5A">
              <w:rPr>
                <w:rFonts w:ascii="Arial" w:hAnsi="Arial"/>
                <w:sz w:val="18"/>
              </w:rPr>
              <w:t xml:space="preserve"> as described in </w:t>
            </w:r>
            <w:r w:rsidRPr="001E6C5A">
              <w:rPr>
                <w:rFonts w:ascii="Arial" w:hAnsi="Arial"/>
                <w:sz w:val="18"/>
                <w:lang w:eastAsia="ko-KR"/>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57E856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3BFD2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36AEB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D77C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E02E81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394C7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3DB887C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B3D9F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61DEDC3"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3725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F968F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0A02D54"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08F742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1A67F14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3BF7AA26" w14:textId="77777777" w:rsidR="00EB676A" w:rsidRPr="001E6C5A" w:rsidRDefault="00EB676A" w:rsidP="00EB676A"/>
    <w:p w14:paraId="27473F99" w14:textId="77777777" w:rsidR="00EB676A" w:rsidRPr="001E6C5A" w:rsidRDefault="00EB676A" w:rsidP="00EB676A">
      <w:pPr>
        <w:keepNext/>
        <w:keepLines/>
        <w:spacing w:before="120"/>
        <w:ind w:left="1985" w:hanging="1985"/>
        <w:rPr>
          <w:rFonts w:ascii="Arial" w:hAnsi="Arial"/>
        </w:rPr>
      </w:pPr>
      <w:r w:rsidRPr="001E6C5A">
        <w:rPr>
          <w:rFonts w:ascii="Arial" w:hAnsi="Arial"/>
        </w:rPr>
        <w:t>6.2.10.3.3</w:t>
      </w:r>
      <w:r w:rsidRPr="001E6C5A">
        <w:rPr>
          <w:rFonts w:ascii="Arial" w:hAnsi="Arial"/>
        </w:rPr>
        <w:tab/>
        <w:t>Specific message contents</w:t>
      </w:r>
    </w:p>
    <w:p w14:paraId="735F8CD2" w14:textId="77777777" w:rsidR="00EB676A" w:rsidRPr="001E6C5A" w:rsidRDefault="00EB676A" w:rsidP="00EB676A">
      <w:pPr>
        <w:keepNext/>
        <w:keepLines/>
        <w:spacing w:before="60"/>
        <w:jc w:val="center"/>
        <w:rPr>
          <w:rFonts w:ascii="Arial" w:hAnsi="Arial"/>
          <w:b/>
        </w:rPr>
      </w:pPr>
      <w:r w:rsidRPr="001E6C5A">
        <w:rPr>
          <w:rFonts w:ascii="Arial" w:hAnsi="Arial"/>
          <w:b/>
        </w:rPr>
        <w:t>Table 6.2.10.3.3-1: Connect (Step 1, Table 6.2.10.3.2-1;</w:t>
      </w:r>
      <w:r>
        <w:rPr>
          <w:rFonts w:ascii="Arial" w:hAnsi="Arial"/>
          <w:b/>
        </w:rPr>
        <w:br/>
        <w:t>s</w:t>
      </w:r>
      <w:r w:rsidRPr="001E6C5A">
        <w:rPr>
          <w:rFonts w:ascii="Arial" w:hAnsi="Arial"/>
          <w:b/>
        </w:rPr>
        <w:t>tep 2, TS 36.579-1 [2] Table 5.3A.8.3-1)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28B1B4EF"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3AA55FE"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w:t>
            </w:r>
          </w:p>
        </w:tc>
      </w:tr>
    </w:tbl>
    <w:p w14:paraId="44770F7D" w14:textId="77777777" w:rsidR="00EB676A" w:rsidRPr="001E6C5A" w:rsidRDefault="00EB676A" w:rsidP="00EB676A"/>
    <w:p w14:paraId="269A0002" w14:textId="77777777" w:rsidR="00EB676A" w:rsidRPr="001E6C5A" w:rsidRDefault="00EB676A" w:rsidP="00EB676A">
      <w:pPr>
        <w:keepNext/>
        <w:keepLines/>
        <w:spacing w:before="60"/>
        <w:jc w:val="center"/>
        <w:rPr>
          <w:rFonts w:ascii="Arial" w:hAnsi="Arial"/>
          <w:b/>
        </w:rPr>
      </w:pPr>
      <w:r w:rsidRPr="001E6C5A">
        <w:rPr>
          <w:rFonts w:ascii="Arial" w:hAnsi="Arial"/>
          <w:b/>
        </w:rPr>
        <w:t>Table 6.2.10.3.3-2</w:t>
      </w:r>
      <w:r>
        <w:rPr>
          <w:rFonts w:ascii="Arial" w:hAnsi="Arial"/>
          <w:b/>
        </w:rPr>
        <w:t>..</w:t>
      </w:r>
      <w:r w:rsidRPr="001E6C5A">
        <w:rPr>
          <w:rFonts w:ascii="Arial" w:hAnsi="Arial"/>
          <w:b/>
        </w:rPr>
        <w:t>3: Void</w:t>
      </w:r>
    </w:p>
    <w:p w14:paraId="7CFF1F2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6.2.10.3.3-4: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10, Table 6.2.10.3.2-1;</w:t>
      </w:r>
      <w:r>
        <w:rPr>
          <w:rFonts w:ascii="Arial" w:hAnsi="Arial"/>
          <w:b/>
        </w:rPr>
        <w:br/>
        <w:t>s</w:t>
      </w:r>
      <w:r w:rsidRPr="001E6C5A">
        <w:rPr>
          <w:rFonts w:ascii="Arial" w:hAnsi="Arial"/>
          <w:b/>
        </w:rPr>
        <w:t>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F96EE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25AC7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5CE99B7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C4D203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DA426F"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3395CA"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306045B"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E1E3B7" w14:textId="77777777" w:rsidR="00EB676A" w:rsidRPr="001E6C5A" w:rsidRDefault="00EB676A" w:rsidP="00BC3F8D">
            <w:pPr>
              <w:keepNext/>
              <w:keepLines/>
              <w:spacing w:after="0"/>
              <w:jc w:val="center"/>
              <w:rPr>
                <w:rFonts w:ascii="Arial" w:hAnsi="Arial"/>
                <w:b/>
                <w:bCs/>
                <w:color w:val="000000"/>
                <w:sz w:val="18"/>
              </w:rPr>
            </w:pPr>
            <w:r w:rsidRPr="001E6C5A">
              <w:rPr>
                <w:rFonts w:ascii="Arial" w:hAnsi="Arial"/>
                <w:b/>
                <w:bCs/>
                <w:color w:val="000000"/>
                <w:sz w:val="18"/>
              </w:rPr>
              <w:t>Condition</w:t>
            </w:r>
          </w:p>
        </w:tc>
      </w:tr>
      <w:tr w:rsidR="00EB676A" w:rsidRPr="001E6C5A" w14:paraId="4C4AAB3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8FEEED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71DFAA9" w14:textId="77777777" w:rsidR="00EB676A" w:rsidRPr="001E6C5A" w:rsidRDefault="00EB676A" w:rsidP="00BC3F8D">
            <w:pPr>
              <w:keepNext/>
              <w:keepLines/>
              <w:spacing w:after="0"/>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25FA9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00B3A7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9CF99C4" w14:textId="77777777" w:rsidR="00EB676A" w:rsidRPr="001E6C5A" w:rsidRDefault="00EB676A" w:rsidP="00BC3F8D">
            <w:pPr>
              <w:keepNext/>
              <w:keepLines/>
              <w:spacing w:after="0"/>
              <w:rPr>
                <w:rFonts w:ascii="Arial" w:hAnsi="Arial"/>
                <w:sz w:val="18"/>
              </w:rPr>
            </w:pPr>
          </w:p>
        </w:tc>
      </w:tr>
      <w:tr w:rsidR="00EB676A" w:rsidRPr="001E6C5A" w14:paraId="25900F8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96A9C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9FD1B5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0F2B88" w14:textId="77777777" w:rsidR="00EB676A" w:rsidRPr="001E6C5A" w:rsidRDefault="00EB676A" w:rsidP="00BC3F8D">
            <w:pPr>
              <w:keepNext/>
              <w:keepLines/>
              <w:spacing w:after="0"/>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705C01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2A741B2" w14:textId="77777777" w:rsidR="00EB676A" w:rsidRPr="001E6C5A" w:rsidRDefault="00EB676A" w:rsidP="00BC3F8D">
            <w:pPr>
              <w:keepNext/>
              <w:keepLines/>
              <w:spacing w:after="0"/>
              <w:rPr>
                <w:rFonts w:ascii="Arial" w:hAnsi="Arial"/>
                <w:sz w:val="18"/>
              </w:rPr>
            </w:pPr>
          </w:p>
        </w:tc>
      </w:tr>
      <w:tr w:rsidR="00EB676A" w:rsidRPr="001E6C5A" w14:paraId="531FE6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AF601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D05395A"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6.2.10.3.3-4A</w:t>
            </w:r>
            <w:r w:rsidRPr="001E6C5A">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0C760EF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29927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E5C769" w14:textId="77777777" w:rsidR="00EB676A" w:rsidRPr="001E6C5A" w:rsidRDefault="00EB676A" w:rsidP="00BC3F8D">
            <w:pPr>
              <w:keepNext/>
              <w:keepLines/>
              <w:spacing w:after="0"/>
              <w:rPr>
                <w:rFonts w:ascii="Arial" w:hAnsi="Arial"/>
                <w:sz w:val="18"/>
              </w:rPr>
            </w:pPr>
          </w:p>
        </w:tc>
      </w:tr>
    </w:tbl>
    <w:p w14:paraId="09DE8B86" w14:textId="77777777" w:rsidR="00EB676A" w:rsidRPr="001E6C5A" w:rsidRDefault="00EB676A" w:rsidP="00EB676A"/>
    <w:p w14:paraId="399B4489" w14:textId="77777777" w:rsidR="00EB676A" w:rsidRPr="001E6C5A" w:rsidRDefault="00EB676A" w:rsidP="00EB676A">
      <w:pPr>
        <w:keepNext/>
        <w:keepLines/>
        <w:spacing w:before="60"/>
        <w:jc w:val="center"/>
        <w:rPr>
          <w:rFonts w:ascii="Arial" w:hAnsi="Arial"/>
          <w:b/>
        </w:rPr>
      </w:pPr>
      <w:r w:rsidRPr="001E6C5A">
        <w:rPr>
          <w:rFonts w:ascii="Arial" w:hAnsi="Arial"/>
          <w:b/>
        </w:rPr>
        <w:t>Table 6.2.10.3.3-4A: Resource-lists (Table 6.2.10.3.3-4)</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7F791A" w14:textId="77777777" w:rsidTr="00BC3F8D">
        <w:trPr>
          <w:cantSplit/>
        </w:trPr>
        <w:tc>
          <w:tcPr>
            <w:tcW w:w="9640" w:type="dxa"/>
            <w:tcBorders>
              <w:top w:val="single" w:sz="4" w:space="0" w:color="auto"/>
              <w:left w:val="single" w:sz="4" w:space="0" w:color="auto"/>
              <w:bottom w:val="single" w:sz="4" w:space="0" w:color="auto"/>
              <w:right w:val="single" w:sz="4" w:space="0" w:color="auto"/>
            </w:tcBorders>
            <w:hideMark/>
          </w:tcPr>
          <w:p w14:paraId="14A0FFBC"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5.5.3.3.1-1 condition PRE-ESTABLISH, PRIVATE-CALL</w:t>
            </w:r>
            <w:r w:rsidRPr="00B71283">
              <w:rPr>
                <w:rFonts w:ascii="Arial" w:hAnsi="Arial" w:cs="Arial"/>
                <w:sz w:val="18"/>
                <w:szCs w:val="18"/>
              </w:rPr>
              <w:t xml:space="preserve"> with the </w:t>
            </w:r>
            <w:proofErr w:type="spellStart"/>
            <w:r w:rsidRPr="00B71283">
              <w:rPr>
                <w:rFonts w:ascii="Arial" w:hAnsi="Arial" w:cs="Arial"/>
                <w:sz w:val="18"/>
                <w:szCs w:val="18"/>
              </w:rPr>
              <w:t>uri</w:t>
            </w:r>
            <w:proofErr w:type="spellEnd"/>
            <w:r w:rsidRPr="00B71283">
              <w:rPr>
                <w:rFonts w:ascii="Arial" w:hAnsi="Arial" w:cs="Arial"/>
                <w:sz w:val="18"/>
                <w:szCs w:val="18"/>
              </w:rPr>
              <w:t xml:space="preserve"> attribute of the entry extended with the SIP URI header fields as specified in Table 6.2.</w:t>
            </w:r>
            <w:r>
              <w:rPr>
                <w:rFonts w:ascii="Arial" w:hAnsi="Arial" w:cs="Arial"/>
                <w:sz w:val="18"/>
                <w:szCs w:val="18"/>
              </w:rPr>
              <w:t>10</w:t>
            </w:r>
            <w:r w:rsidRPr="00B71283">
              <w:rPr>
                <w:rFonts w:ascii="Arial" w:hAnsi="Arial" w:cs="Arial"/>
                <w:sz w:val="18"/>
                <w:szCs w:val="18"/>
              </w:rPr>
              <w:t>.3.3-</w:t>
            </w:r>
            <w:r>
              <w:rPr>
                <w:rFonts w:ascii="Arial" w:hAnsi="Arial" w:cs="Arial"/>
                <w:sz w:val="18"/>
                <w:szCs w:val="18"/>
              </w:rPr>
              <w:t>4</w:t>
            </w:r>
            <w:r w:rsidRPr="00B71283">
              <w:rPr>
                <w:rFonts w:ascii="Arial" w:hAnsi="Arial" w:cs="Arial"/>
                <w:sz w:val="18"/>
                <w:szCs w:val="18"/>
              </w:rPr>
              <w:t>B</w:t>
            </w:r>
          </w:p>
        </w:tc>
      </w:tr>
    </w:tbl>
    <w:p w14:paraId="5855E849" w14:textId="77777777" w:rsidR="00EB676A" w:rsidRPr="001E6C5A" w:rsidRDefault="00EB676A" w:rsidP="00EB676A"/>
    <w:p w14:paraId="72BD0C8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6.2.10.3.3-4B: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sidRPr="001E6C5A">
        <w:rPr>
          <w:rFonts w:ascii="Arial" w:hAnsi="Arial"/>
          <w:b/>
        </w:rPr>
        <w:br/>
        <w:t>(</w:t>
      </w:r>
      <w:r w:rsidRPr="00B71283">
        <w:rPr>
          <w:rFonts w:ascii="Arial" w:hAnsi="Arial"/>
          <w:b/>
        </w:rPr>
        <w:t>Table 6.2.10.3.3-4A</w:t>
      </w:r>
      <w:r w:rsidRPr="001E6C5A">
        <w:rPr>
          <w:rFonts w:ascii="Arial" w:hAnsi="Arial"/>
          <w:b/>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7"/>
        <w:gridCol w:w="2127"/>
        <w:gridCol w:w="2127"/>
        <w:gridCol w:w="1419"/>
        <w:gridCol w:w="1130"/>
      </w:tblGrid>
      <w:tr w:rsidR="00EB676A" w:rsidRPr="001E6C5A" w14:paraId="68059FA2" w14:textId="77777777" w:rsidTr="00BC3F8D">
        <w:trPr>
          <w:cantSplit/>
        </w:trPr>
        <w:tc>
          <w:tcPr>
            <w:tcW w:w="9930" w:type="dxa"/>
            <w:gridSpan w:val="5"/>
            <w:tcBorders>
              <w:top w:val="single" w:sz="4" w:space="0" w:color="auto"/>
              <w:left w:val="single" w:sz="4" w:space="0" w:color="auto"/>
              <w:bottom w:val="single" w:sz="4" w:space="0" w:color="auto"/>
              <w:right w:val="single" w:sz="4" w:space="0" w:color="auto"/>
            </w:tcBorders>
            <w:hideMark/>
          </w:tcPr>
          <w:p w14:paraId="5995EF2E"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381EEC0E"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ACA0795"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391B106"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741217A"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8AE072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0" w:type="dxa"/>
            <w:tcBorders>
              <w:top w:val="single" w:sz="4" w:space="0" w:color="auto"/>
              <w:left w:val="single" w:sz="4" w:space="0" w:color="auto"/>
              <w:bottom w:val="single" w:sz="4" w:space="0" w:color="auto"/>
              <w:right w:val="single" w:sz="4" w:space="0" w:color="auto"/>
            </w:tcBorders>
            <w:hideMark/>
          </w:tcPr>
          <w:p w14:paraId="275662F4"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75FB95C6" w14:textId="77777777" w:rsidTr="00BC3F8D">
        <w:tc>
          <w:tcPr>
            <w:tcW w:w="3127" w:type="dxa"/>
            <w:tcBorders>
              <w:top w:val="single" w:sz="4" w:space="0" w:color="auto"/>
              <w:left w:val="single" w:sz="4" w:space="0" w:color="auto"/>
              <w:bottom w:val="single" w:sz="4" w:space="0" w:color="auto"/>
              <w:right w:val="single" w:sz="4" w:space="0" w:color="auto"/>
            </w:tcBorders>
            <w:vAlign w:val="center"/>
            <w:hideMark/>
          </w:tcPr>
          <w:p w14:paraId="15529E85"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1D98081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7B47E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8231D3"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2DBE3B74" w14:textId="77777777" w:rsidR="00EB676A" w:rsidRPr="001E6C5A" w:rsidRDefault="00EB676A" w:rsidP="00BC3F8D">
            <w:pPr>
              <w:pStyle w:val="TAL"/>
            </w:pPr>
          </w:p>
        </w:tc>
      </w:tr>
      <w:tr w:rsidR="00EB676A" w:rsidRPr="001E6C5A" w14:paraId="7B6A1669"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4FADB574" w14:textId="77777777" w:rsidR="00EB676A" w:rsidRPr="001E6C5A" w:rsidRDefault="00EB676A" w:rsidP="00BC3F8D">
            <w:pPr>
              <w:pStyle w:val="TAL"/>
              <w:rPr>
                <w:rFonts w:cs="Arial"/>
                <w:szCs w:val="18"/>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170BF7"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D32E0FD" w14:textId="77777777" w:rsidR="00EB676A" w:rsidRPr="001E6C5A" w:rsidRDefault="00EB676A" w:rsidP="00BC3F8D">
            <w:pPr>
              <w:pStyle w:val="TAL"/>
            </w:pPr>
            <w:r w:rsidRPr="001E6C5A">
              <w:rPr>
                <w:b/>
              </w:rPr>
              <w:t>SDP Message</w:t>
            </w:r>
          </w:p>
        </w:tc>
        <w:tc>
          <w:tcPr>
            <w:tcW w:w="1419" w:type="dxa"/>
            <w:tcBorders>
              <w:top w:val="single" w:sz="4" w:space="0" w:color="auto"/>
              <w:left w:val="single" w:sz="4" w:space="0" w:color="auto"/>
              <w:bottom w:val="single" w:sz="4" w:space="0" w:color="auto"/>
              <w:right w:val="single" w:sz="4" w:space="0" w:color="auto"/>
            </w:tcBorders>
          </w:tcPr>
          <w:p w14:paraId="33EE3715"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4C3ED0E" w14:textId="77777777" w:rsidR="00EB676A" w:rsidRPr="001E6C5A" w:rsidRDefault="00EB676A" w:rsidP="00BC3F8D">
            <w:pPr>
              <w:pStyle w:val="TAL"/>
            </w:pPr>
          </w:p>
        </w:tc>
      </w:tr>
      <w:tr w:rsidR="00EB676A" w:rsidRPr="001E6C5A" w14:paraId="4D9A86C0"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2FEAC2AA" w14:textId="77777777" w:rsidR="00EB676A" w:rsidRPr="001C30B0" w:rsidRDefault="00EB676A" w:rsidP="00BC3F8D">
            <w:pPr>
              <w:pStyle w:val="TAL"/>
            </w:pPr>
            <w:r w:rsidRPr="001C30B0">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C3ACBCC" w14:textId="77777777" w:rsidR="00EB676A" w:rsidRPr="001C30B0"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6A93B5B"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355701A1"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5E642B8" w14:textId="77777777" w:rsidR="00EB676A" w:rsidRPr="001E6C5A" w:rsidRDefault="00EB676A" w:rsidP="00BC3F8D">
            <w:pPr>
              <w:pStyle w:val="TAL"/>
            </w:pPr>
          </w:p>
        </w:tc>
      </w:tr>
      <w:tr w:rsidR="00EB676A" w:rsidRPr="001E6C5A" w14:paraId="46F18171"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C3061E5" w14:textId="77777777" w:rsidR="00EB676A" w:rsidRPr="001C30B0" w:rsidRDefault="00EB676A" w:rsidP="00BC3F8D">
            <w:pPr>
              <w:pStyle w:val="TAL"/>
              <w:rPr>
                <w:bCs/>
              </w:rPr>
            </w:pPr>
            <w:r w:rsidRPr="001C30B0">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728687B" w14:textId="77777777" w:rsidR="00EB676A" w:rsidRPr="001C30B0" w:rsidRDefault="00EB676A" w:rsidP="00BC3F8D">
            <w:pPr>
              <w:pStyle w:val="TAL"/>
            </w:pPr>
            <w:r w:rsidRPr="001C30B0">
              <w:t>“application/</w:t>
            </w:r>
            <w:proofErr w:type="spellStart"/>
            <w:r w:rsidRPr="001C30B0">
              <w:t>sdp</w:t>
            </w:r>
            <w:proofErr w:type="spellEnd"/>
            <w:r w:rsidRPr="001C30B0">
              <w:t>”</w:t>
            </w:r>
          </w:p>
        </w:tc>
        <w:tc>
          <w:tcPr>
            <w:tcW w:w="2127" w:type="dxa"/>
            <w:tcBorders>
              <w:top w:val="single" w:sz="4" w:space="0" w:color="auto"/>
              <w:left w:val="single" w:sz="4" w:space="0" w:color="auto"/>
              <w:bottom w:val="single" w:sz="4" w:space="0" w:color="auto"/>
              <w:right w:val="single" w:sz="4" w:space="0" w:color="auto"/>
            </w:tcBorders>
          </w:tcPr>
          <w:p w14:paraId="543D0BCD" w14:textId="77777777" w:rsidR="00EB676A" w:rsidRPr="001E6C5A" w:rsidRDefault="00EB676A" w:rsidP="00BC3F8D">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44FA9E80"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5D9F64F9" w14:textId="77777777" w:rsidR="00EB676A" w:rsidRPr="001E6C5A" w:rsidRDefault="00EB676A" w:rsidP="00BC3F8D">
            <w:pPr>
              <w:pStyle w:val="TAL"/>
            </w:pPr>
          </w:p>
        </w:tc>
      </w:tr>
      <w:tr w:rsidR="00EB676A" w:rsidRPr="001E6C5A" w14:paraId="2EE9A428" w14:textId="77777777" w:rsidTr="00BC3F8D">
        <w:tc>
          <w:tcPr>
            <w:tcW w:w="3127" w:type="dxa"/>
            <w:tcBorders>
              <w:top w:val="single" w:sz="4" w:space="0" w:color="auto"/>
              <w:left w:val="single" w:sz="4" w:space="0" w:color="auto"/>
              <w:bottom w:val="single" w:sz="4" w:space="0" w:color="auto"/>
              <w:right w:val="single" w:sz="4" w:space="0" w:color="auto"/>
            </w:tcBorders>
            <w:hideMark/>
          </w:tcPr>
          <w:p w14:paraId="39FFB5DA" w14:textId="77777777" w:rsidR="00EB676A" w:rsidRPr="001E6C5A" w:rsidRDefault="00EB676A" w:rsidP="00BC3F8D">
            <w:pPr>
              <w:pStyle w:val="TAL"/>
              <w:rPr>
                <w:b/>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F031F5" w14:textId="77777777" w:rsidR="00EB676A" w:rsidRPr="001E6C5A" w:rsidRDefault="00EB676A" w:rsidP="00BC3F8D">
            <w:pPr>
              <w:pStyle w:val="TAL"/>
            </w:pPr>
            <w:r w:rsidRPr="001E6C5A">
              <w:t xml:space="preserve">SDP Message as described in </w:t>
            </w:r>
            <w:r w:rsidRPr="001E6C5A">
              <w:rPr>
                <w:bCs/>
              </w:rPr>
              <w:t>Table 6.2.10.3.3.5</w:t>
            </w:r>
          </w:p>
        </w:tc>
        <w:tc>
          <w:tcPr>
            <w:tcW w:w="2127" w:type="dxa"/>
            <w:tcBorders>
              <w:top w:val="single" w:sz="4" w:space="0" w:color="auto"/>
              <w:left w:val="single" w:sz="4" w:space="0" w:color="auto"/>
              <w:bottom w:val="single" w:sz="4" w:space="0" w:color="auto"/>
              <w:right w:val="single" w:sz="4" w:space="0" w:color="auto"/>
            </w:tcBorders>
          </w:tcPr>
          <w:p w14:paraId="16B93B9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B30543E"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81CAB6F" w14:textId="77777777" w:rsidR="00EB676A" w:rsidRPr="001E6C5A" w:rsidRDefault="00EB676A" w:rsidP="00BC3F8D">
            <w:pPr>
              <w:pStyle w:val="TAL"/>
            </w:pPr>
          </w:p>
        </w:tc>
      </w:tr>
      <w:tr w:rsidR="00EB676A" w:rsidRPr="001E6C5A" w14:paraId="55416208"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544B5C69" w14:textId="77777777" w:rsidR="00EB676A" w:rsidRPr="001E6C5A" w:rsidRDefault="00EB676A" w:rsidP="00BC3F8D">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2505B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959ABC1" w14:textId="77777777" w:rsidR="00EB676A" w:rsidRPr="001E6C5A" w:rsidRDefault="00EB676A" w:rsidP="00BC3F8D">
            <w:pPr>
              <w:pStyle w:val="TAL"/>
            </w:pPr>
            <w:r>
              <w:rPr>
                <w:b/>
              </w:rPr>
              <w:t>MCPTT-Info</w:t>
            </w:r>
          </w:p>
        </w:tc>
        <w:tc>
          <w:tcPr>
            <w:tcW w:w="1419" w:type="dxa"/>
            <w:tcBorders>
              <w:top w:val="single" w:sz="4" w:space="0" w:color="auto"/>
              <w:left w:val="single" w:sz="4" w:space="0" w:color="auto"/>
              <w:bottom w:val="single" w:sz="4" w:space="0" w:color="auto"/>
              <w:right w:val="single" w:sz="4" w:space="0" w:color="auto"/>
            </w:tcBorders>
          </w:tcPr>
          <w:p w14:paraId="701ED644"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6A0ECFA8" w14:textId="77777777" w:rsidR="00EB676A" w:rsidRPr="001E6C5A" w:rsidRDefault="00EB676A" w:rsidP="00BC3F8D">
            <w:pPr>
              <w:pStyle w:val="TAL"/>
            </w:pPr>
          </w:p>
        </w:tc>
      </w:tr>
      <w:tr w:rsidR="00EB676A" w:rsidRPr="001E6C5A" w14:paraId="768431F5" w14:textId="77777777" w:rsidTr="00BC3F8D">
        <w:tc>
          <w:tcPr>
            <w:tcW w:w="3127" w:type="dxa"/>
            <w:tcBorders>
              <w:top w:val="single" w:sz="4" w:space="0" w:color="auto"/>
              <w:left w:val="single" w:sz="4" w:space="0" w:color="auto"/>
              <w:bottom w:val="single" w:sz="4" w:space="0" w:color="auto"/>
              <w:right w:val="single" w:sz="4" w:space="0" w:color="auto"/>
            </w:tcBorders>
            <w:vAlign w:val="center"/>
          </w:tcPr>
          <w:p w14:paraId="485AAC5D" w14:textId="77777777" w:rsidR="00EB676A" w:rsidRPr="001E6C5A" w:rsidRDefault="00EB676A" w:rsidP="00BC3F8D">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993555C" w14:textId="77777777" w:rsidR="00EB676A" w:rsidRPr="001E6C5A" w:rsidRDefault="00EB676A" w:rsidP="00BC3F8D">
            <w:pPr>
              <w:pStyle w:val="TAL"/>
            </w:pPr>
            <w:r>
              <w:rPr>
                <w:rFonts w:cs="Arial"/>
                <w:szCs w:val="18"/>
              </w:rPr>
              <w:t xml:space="preserve">MCPTT-Info as described in </w:t>
            </w:r>
            <w:r>
              <w:t xml:space="preserve">Table </w:t>
            </w:r>
            <w:r w:rsidRPr="00647003">
              <w:t>6.2.10.3.3-</w:t>
            </w:r>
            <w:r>
              <w:t>5A</w:t>
            </w:r>
          </w:p>
        </w:tc>
        <w:tc>
          <w:tcPr>
            <w:tcW w:w="2127" w:type="dxa"/>
            <w:tcBorders>
              <w:top w:val="single" w:sz="4" w:space="0" w:color="auto"/>
              <w:left w:val="single" w:sz="4" w:space="0" w:color="auto"/>
              <w:bottom w:val="single" w:sz="4" w:space="0" w:color="auto"/>
              <w:right w:val="single" w:sz="4" w:space="0" w:color="auto"/>
            </w:tcBorders>
          </w:tcPr>
          <w:p w14:paraId="043E81A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003489" w14:textId="77777777" w:rsidR="00EB676A" w:rsidRPr="001E6C5A" w:rsidRDefault="00EB676A" w:rsidP="00BC3F8D">
            <w:pPr>
              <w:pStyle w:val="TAL"/>
            </w:pPr>
          </w:p>
        </w:tc>
        <w:tc>
          <w:tcPr>
            <w:tcW w:w="1130" w:type="dxa"/>
            <w:tcBorders>
              <w:top w:val="single" w:sz="4" w:space="0" w:color="auto"/>
              <w:left w:val="single" w:sz="4" w:space="0" w:color="auto"/>
              <w:bottom w:val="single" w:sz="4" w:space="0" w:color="auto"/>
              <w:right w:val="single" w:sz="4" w:space="0" w:color="auto"/>
            </w:tcBorders>
          </w:tcPr>
          <w:p w14:paraId="3BEC624F" w14:textId="77777777" w:rsidR="00EB676A" w:rsidRPr="001E6C5A" w:rsidRDefault="00EB676A" w:rsidP="00BC3F8D">
            <w:pPr>
              <w:pStyle w:val="TAL"/>
            </w:pPr>
          </w:p>
        </w:tc>
      </w:tr>
    </w:tbl>
    <w:p w14:paraId="487D8C39" w14:textId="77777777" w:rsidR="00EB676A" w:rsidRPr="001E6C5A" w:rsidRDefault="00EB676A" w:rsidP="00EB676A"/>
    <w:p w14:paraId="1379493E" w14:textId="77777777" w:rsidR="00EB676A" w:rsidRPr="001E6C5A" w:rsidRDefault="00EB676A" w:rsidP="00EB676A">
      <w:pPr>
        <w:keepNext/>
        <w:keepLines/>
        <w:spacing w:before="60"/>
        <w:jc w:val="center"/>
        <w:rPr>
          <w:rFonts w:ascii="Arial" w:hAnsi="Arial"/>
          <w:b/>
        </w:rPr>
      </w:pPr>
      <w:r w:rsidRPr="001E6C5A">
        <w:rPr>
          <w:rFonts w:ascii="Arial" w:hAnsi="Arial"/>
          <w:b/>
        </w:rPr>
        <w:t>Table 6.2.10.3.3-5: SDP Message</w:t>
      </w:r>
      <w:r w:rsidRPr="001E6C5A">
        <w:rPr>
          <w:rFonts w:ascii="Arial" w:hAnsi="Arial"/>
          <w:b/>
          <w:lang w:eastAsia="ko-KR"/>
        </w:rPr>
        <w:t xml:space="preserve"> in SIP REFER</w:t>
      </w:r>
      <w:r w:rsidRPr="001E6C5A">
        <w:rPr>
          <w:rFonts w:ascii="Arial" w:hAnsi="Arial"/>
          <w:b/>
        </w:rPr>
        <w:t xml:space="preserve"> (Table 6.2.10.3.3-4B)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10B921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FB7D8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SDP_OFFER, PRE_ESTABLISHED_SESSION, PRIVATE-CALL, WITHOUT_SECURITY, WITHOUT_FLOORCONTROL</w:t>
            </w:r>
          </w:p>
        </w:tc>
      </w:tr>
    </w:tbl>
    <w:p w14:paraId="33F135DB" w14:textId="77777777" w:rsidR="00EB676A" w:rsidRPr="001E6C5A" w:rsidRDefault="00EB676A" w:rsidP="00EB676A"/>
    <w:p w14:paraId="47ABEBCD" w14:textId="77777777" w:rsidR="00EB676A" w:rsidRDefault="00EB676A" w:rsidP="00EB676A">
      <w:pPr>
        <w:pStyle w:val="TH"/>
      </w:pPr>
      <w:r>
        <w:t xml:space="preserve">Table </w:t>
      </w:r>
      <w:r w:rsidRPr="00647003">
        <w:t>6.2.10.3.3-</w:t>
      </w:r>
      <w:r>
        <w:t xml:space="preserve">5A: </w:t>
      </w:r>
      <w:r>
        <w:rPr>
          <w:lang w:eastAsia="ko-KR"/>
        </w:rPr>
        <w:t xml:space="preserve">MCPTT-Info in SIP header fields </w:t>
      </w:r>
      <w:r>
        <w:t xml:space="preserve">(Table </w:t>
      </w:r>
      <w:r w:rsidRPr="00647003">
        <w:t>6.2.10.3.3-4B</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6F863F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981E344" w14:textId="77777777" w:rsidR="00EB676A" w:rsidRDefault="00EB676A" w:rsidP="00BC3F8D">
            <w:pPr>
              <w:pStyle w:val="TAL"/>
            </w:pPr>
            <w:r>
              <w:t>Derivation Path: TS 36.579-1 [2], Table 5.5.3.2.1-1, condition GROUP-CALL, INVITE-REFER</w:t>
            </w:r>
          </w:p>
        </w:tc>
      </w:tr>
    </w:tbl>
    <w:p w14:paraId="321F1641" w14:textId="77777777" w:rsidR="00EB676A" w:rsidRDefault="00EB676A" w:rsidP="00EB676A"/>
    <w:p w14:paraId="6DA57F4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6.2.10.3.3-6: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10, Table 6.2.10.3.2-1;</w:t>
      </w:r>
      <w:r w:rsidRPr="001E6C5A">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4F197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1107B1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w:t>
            </w:r>
            <w:r>
              <w:rPr>
                <w:rFonts w:ascii="Arial" w:hAnsi="Arial"/>
                <w:sz w:val="18"/>
              </w:rPr>
              <w:t xml:space="preserve"> </w:t>
            </w:r>
            <w:r w:rsidRPr="00FC2B8C">
              <w:rPr>
                <w:rFonts w:ascii="Arial" w:hAnsi="Arial"/>
                <w:sz w:val="18"/>
              </w:rPr>
              <w:t>condition REFER-RSP</w:t>
            </w:r>
          </w:p>
        </w:tc>
      </w:tr>
      <w:tr w:rsidR="00EB676A" w:rsidRPr="001E6C5A" w14:paraId="621CFD5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90CA9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EB8D88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45671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35014C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2390F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74F53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D305B0A" w14:textId="77777777" w:rsidR="00EB676A" w:rsidRPr="00E654C5" w:rsidRDefault="00EB676A" w:rsidP="00BC3F8D">
            <w:pPr>
              <w:pStyle w:val="TAL"/>
              <w:rPr>
                <w:b/>
                <w:bCs/>
              </w:rPr>
            </w:pPr>
            <w:r w:rsidRPr="00E654C5">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132143F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E39DA9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84782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1013B5E" w14:textId="77777777" w:rsidR="00EB676A" w:rsidRPr="001E6C5A" w:rsidRDefault="00EB676A" w:rsidP="00BC3F8D">
            <w:pPr>
              <w:pStyle w:val="TAL"/>
            </w:pPr>
          </w:p>
        </w:tc>
      </w:tr>
      <w:tr w:rsidR="00EB676A" w:rsidRPr="001E6C5A" w14:paraId="75CB07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944155E" w14:textId="77777777" w:rsidR="00EB676A" w:rsidRPr="00A43C2D" w:rsidRDefault="00EB676A" w:rsidP="00BC3F8D">
            <w:pPr>
              <w:pStyle w:val="TAL"/>
              <w:rPr>
                <w:b/>
                <w:bCs/>
              </w:rPr>
            </w:pPr>
            <w:r w:rsidRPr="001E089C">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3F4A13F" w14:textId="77777777" w:rsidR="00EB676A" w:rsidRPr="001E6C5A" w:rsidRDefault="00EB676A" w:rsidP="00BC3F8D">
            <w:pPr>
              <w:pStyle w:val="TAL"/>
            </w:pPr>
            <w:r w:rsidRPr="004436C6">
              <w:rPr>
                <w:szCs w:val="18"/>
              </w:rPr>
              <w:t>"application/</w:t>
            </w:r>
            <w:proofErr w:type="spellStart"/>
            <w:r w:rsidRPr="004436C6">
              <w:rPr>
                <w:szCs w:val="18"/>
              </w:rPr>
              <w:t>sdp</w:t>
            </w:r>
            <w:proofErr w:type="spellEnd"/>
            <w:r w:rsidRPr="004436C6">
              <w:rPr>
                <w:szCs w:val="18"/>
              </w:rPr>
              <w:t>"</w:t>
            </w:r>
          </w:p>
        </w:tc>
        <w:tc>
          <w:tcPr>
            <w:tcW w:w="2127" w:type="dxa"/>
            <w:tcBorders>
              <w:top w:val="single" w:sz="4" w:space="0" w:color="auto"/>
              <w:left w:val="single" w:sz="4" w:space="0" w:color="auto"/>
              <w:bottom w:val="single" w:sz="4" w:space="0" w:color="auto"/>
              <w:right w:val="single" w:sz="4" w:space="0" w:color="auto"/>
            </w:tcBorders>
          </w:tcPr>
          <w:p w14:paraId="1ADACF8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57EEC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B48A" w14:textId="77777777" w:rsidR="00EB676A" w:rsidRPr="001E6C5A" w:rsidRDefault="00EB676A" w:rsidP="00BC3F8D">
            <w:pPr>
              <w:pStyle w:val="TAL"/>
            </w:pPr>
          </w:p>
        </w:tc>
      </w:tr>
      <w:tr w:rsidR="00EB676A" w:rsidRPr="001E6C5A" w14:paraId="13F23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08E4B1EE" w14:textId="77777777" w:rsidR="00EB676A" w:rsidRPr="00CB4983" w:rsidRDefault="00EB676A" w:rsidP="00BC3F8D">
            <w:pPr>
              <w:pStyle w:val="TAL"/>
              <w:rPr>
                <w:b/>
                <w:bCs/>
              </w:rPr>
            </w:pPr>
            <w:r>
              <w:rPr>
                <w:rFonts w:cs="Arial"/>
                <w:b/>
                <w:bCs/>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88AA28B"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98A995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299F8F"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8DAFB94" w14:textId="77777777" w:rsidR="00EB676A" w:rsidRPr="001E6C5A" w:rsidRDefault="00EB676A" w:rsidP="00BC3F8D">
            <w:pPr>
              <w:pStyle w:val="TAL"/>
            </w:pPr>
          </w:p>
        </w:tc>
      </w:tr>
      <w:tr w:rsidR="00EB676A" w:rsidRPr="001E6C5A" w14:paraId="25CE46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4DA72FAC" w14:textId="77777777" w:rsidR="00EB676A" w:rsidRPr="00CB4983" w:rsidRDefault="00EB676A" w:rsidP="00BC3F8D">
            <w:pPr>
              <w:pStyle w:val="TAL"/>
              <w:rPr>
                <w:b/>
                <w:bCs/>
              </w:rPr>
            </w:pPr>
            <w:r w:rsidRPr="001E089C">
              <w:rPr>
                <w:rFonts w:cs="Arial"/>
                <w:szCs w:val="18"/>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tcPr>
          <w:p w14:paraId="21DCA863" w14:textId="77777777" w:rsidR="00EB676A" w:rsidRPr="001E6C5A" w:rsidRDefault="00EB676A" w:rsidP="00BC3F8D">
            <w:pPr>
              <w:pStyle w:val="TAL"/>
            </w:pPr>
            <w:r w:rsidRPr="001E6C5A">
              <w:t>As described in Table 6.2.10.3.3-7</w:t>
            </w:r>
          </w:p>
        </w:tc>
        <w:tc>
          <w:tcPr>
            <w:tcW w:w="2127" w:type="dxa"/>
            <w:tcBorders>
              <w:top w:val="single" w:sz="4" w:space="0" w:color="auto"/>
              <w:left w:val="single" w:sz="4" w:space="0" w:color="auto"/>
              <w:bottom w:val="single" w:sz="4" w:space="0" w:color="auto"/>
              <w:right w:val="single" w:sz="4" w:space="0" w:color="auto"/>
            </w:tcBorders>
          </w:tcPr>
          <w:p w14:paraId="29349BB5"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2463C0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B78D69E" w14:textId="77777777" w:rsidR="00EB676A" w:rsidRPr="001E6C5A" w:rsidRDefault="00EB676A" w:rsidP="00BC3F8D">
            <w:pPr>
              <w:pStyle w:val="TAL"/>
            </w:pPr>
          </w:p>
        </w:tc>
      </w:tr>
    </w:tbl>
    <w:p w14:paraId="7576C480" w14:textId="77777777" w:rsidR="00EB676A" w:rsidRPr="001E6C5A" w:rsidRDefault="00EB676A" w:rsidP="00EB676A"/>
    <w:p w14:paraId="685D64CC" w14:textId="77777777" w:rsidR="00EB676A" w:rsidRPr="001E6C5A" w:rsidRDefault="00EB676A" w:rsidP="00EB676A">
      <w:pPr>
        <w:keepNext/>
        <w:keepLines/>
        <w:spacing w:before="60"/>
        <w:jc w:val="center"/>
        <w:rPr>
          <w:rFonts w:ascii="Arial" w:hAnsi="Arial"/>
          <w:b/>
        </w:rPr>
      </w:pPr>
      <w:r w:rsidRPr="001E6C5A">
        <w:rPr>
          <w:rFonts w:ascii="Arial" w:hAnsi="Arial"/>
          <w:b/>
        </w:rPr>
        <w:t>Table 6.2.10.3.3-7: SDP Message</w:t>
      </w:r>
      <w:r w:rsidRPr="001E6C5A">
        <w:rPr>
          <w:rFonts w:ascii="Arial" w:hAnsi="Arial"/>
          <w:b/>
          <w:lang w:eastAsia="ko-KR"/>
        </w:rPr>
        <w:t xml:space="preserve"> in SIP 200 (OK)</w:t>
      </w:r>
      <w:r w:rsidRPr="001E6C5A">
        <w:rPr>
          <w:rFonts w:ascii="Arial" w:hAnsi="Arial"/>
          <w:b/>
        </w:rPr>
        <w:t xml:space="preserve"> (Table 6.2.10.3.3-6)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108650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61F0E18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PRE_ESTABLISHED_SESSION, PRIVATE_CALL, WITHOUT_FLOORCONTROL</w:t>
            </w:r>
          </w:p>
        </w:tc>
      </w:tr>
    </w:tbl>
    <w:p w14:paraId="6A17F8AF" w14:textId="77777777" w:rsidR="00EB676A" w:rsidRPr="001E6C5A" w:rsidRDefault="00EB676A" w:rsidP="00EB676A"/>
    <w:p w14:paraId="34AC2E43" w14:textId="77777777" w:rsidR="00EB676A" w:rsidRPr="001E6C5A" w:rsidRDefault="00EB676A" w:rsidP="00EB676A">
      <w:pPr>
        <w:keepNext/>
        <w:keepLines/>
        <w:spacing w:before="60"/>
        <w:jc w:val="center"/>
        <w:rPr>
          <w:rFonts w:ascii="Arial" w:hAnsi="Arial"/>
          <w:b/>
        </w:rPr>
      </w:pPr>
      <w:r w:rsidRPr="001E6C5A">
        <w:rPr>
          <w:rFonts w:ascii="Arial" w:hAnsi="Arial"/>
          <w:b/>
        </w:rPr>
        <w:t>Table 6.2.10.3.3-7A: Connect (Step 10, Table 6.2.10.3.2-1;</w:t>
      </w:r>
      <w:r>
        <w:rPr>
          <w:rFonts w:ascii="Arial" w:hAnsi="Arial"/>
          <w:b/>
        </w:rPr>
        <w:br/>
      </w:r>
      <w:r w:rsidRPr="001E6C5A">
        <w:rPr>
          <w:rFonts w:ascii="Arial" w:hAnsi="Arial"/>
          <w:b/>
        </w:rPr>
        <w:t>step 4,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1999CF3" w14:textId="77777777" w:rsidTr="00BC3F8D">
        <w:tc>
          <w:tcPr>
            <w:tcW w:w="9640" w:type="dxa"/>
            <w:tcBorders>
              <w:top w:val="single" w:sz="4" w:space="0" w:color="auto"/>
              <w:left w:val="single" w:sz="4" w:space="0" w:color="auto"/>
              <w:bottom w:val="single" w:sz="4" w:space="0" w:color="auto"/>
              <w:right w:val="single" w:sz="4" w:space="0" w:color="auto"/>
            </w:tcBorders>
            <w:hideMark/>
          </w:tcPr>
          <w:p w14:paraId="4C778E4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 ACK</w:t>
            </w:r>
          </w:p>
        </w:tc>
      </w:tr>
    </w:tbl>
    <w:p w14:paraId="1D26CC61" w14:textId="77777777" w:rsidR="00EB676A" w:rsidRPr="001E6C5A" w:rsidRDefault="00EB676A" w:rsidP="00EB676A"/>
    <w:p w14:paraId="747B5E41" w14:textId="77777777" w:rsidR="00EB676A" w:rsidRPr="001E6C5A" w:rsidRDefault="00EB676A" w:rsidP="00EB676A">
      <w:pPr>
        <w:keepNext/>
        <w:keepLines/>
        <w:spacing w:before="60"/>
        <w:jc w:val="center"/>
        <w:rPr>
          <w:rFonts w:ascii="Arial" w:hAnsi="Arial"/>
          <w:b/>
        </w:rPr>
      </w:pPr>
      <w:r w:rsidRPr="001E6C5A">
        <w:rPr>
          <w:rFonts w:ascii="Arial" w:hAnsi="Arial"/>
          <w:b/>
        </w:rPr>
        <w:t>Table 6.2.10.3.3-8</w:t>
      </w:r>
      <w:r>
        <w:rPr>
          <w:rFonts w:ascii="Arial" w:hAnsi="Arial"/>
          <w:b/>
        </w:rPr>
        <w:t>..</w:t>
      </w:r>
      <w:r w:rsidRPr="001E6C5A">
        <w:rPr>
          <w:rFonts w:ascii="Arial" w:hAnsi="Arial"/>
          <w:b/>
        </w:rPr>
        <w:t xml:space="preserve">9: </w:t>
      </w:r>
      <w:r w:rsidRPr="001E6C5A">
        <w:rPr>
          <w:rFonts w:ascii="Arial" w:hAnsi="Arial"/>
          <w:b/>
          <w:lang w:eastAsia="ko-KR"/>
        </w:rPr>
        <w:t>Void</w:t>
      </w:r>
      <w:r w:rsidRPr="001E6C5A">
        <w:rPr>
          <w:rFonts w:ascii="Arial" w:hAnsi="Arial"/>
          <w:b/>
        </w:rPr>
        <w:t>)</w:t>
      </w:r>
    </w:p>
    <w:p w14:paraId="3BDBEC95" w14:textId="77777777" w:rsidR="00EB676A" w:rsidRPr="001E6C5A" w:rsidRDefault="00EB676A" w:rsidP="00EB676A">
      <w:bookmarkStart w:id="499" w:name="_Toc76583164"/>
      <w:bookmarkStart w:id="500" w:name="_Toc83808716"/>
      <w:bookmarkStart w:id="501" w:name="_Toc91233545"/>
      <w:bookmarkStart w:id="502" w:name="_Toc100349024"/>
      <w:bookmarkStart w:id="503" w:name="_Toc106787180"/>
    </w:p>
    <w:p w14:paraId="7F0FEB77"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6.2.11</w:t>
      </w:r>
      <w:r w:rsidRPr="001E6C5A">
        <w:rPr>
          <w:rFonts w:ascii="Arial" w:hAnsi="Arial"/>
          <w:sz w:val="28"/>
        </w:rPr>
        <w:tab/>
        <w:t>On-network / Private Call / Within a pre-established session / Manual Commencement Mode / Without Floor Control / Release of the Call and the pre-established session / Client Terminated (CT)</w:t>
      </w:r>
      <w:bookmarkEnd w:id="477"/>
      <w:bookmarkEnd w:id="478"/>
      <w:bookmarkEnd w:id="479"/>
      <w:bookmarkEnd w:id="480"/>
      <w:bookmarkEnd w:id="481"/>
      <w:bookmarkEnd w:id="499"/>
      <w:bookmarkEnd w:id="500"/>
      <w:bookmarkEnd w:id="501"/>
      <w:bookmarkEnd w:id="502"/>
      <w:bookmarkEnd w:id="503"/>
    </w:p>
    <w:p w14:paraId="20C91E2E" w14:textId="77777777" w:rsidR="00EB676A" w:rsidRPr="001E6C5A" w:rsidRDefault="00EB676A" w:rsidP="00EB676A">
      <w:pPr>
        <w:keepNext/>
        <w:keepLines/>
        <w:spacing w:before="120"/>
        <w:ind w:left="1985" w:hanging="1985"/>
        <w:rPr>
          <w:rFonts w:ascii="Arial" w:hAnsi="Arial"/>
        </w:rPr>
      </w:pPr>
      <w:r w:rsidRPr="001E6C5A">
        <w:rPr>
          <w:rFonts w:ascii="Arial" w:hAnsi="Arial"/>
        </w:rPr>
        <w:t>6.2.11.1</w:t>
      </w:r>
      <w:r w:rsidRPr="001E6C5A">
        <w:rPr>
          <w:rFonts w:ascii="Arial" w:hAnsi="Arial"/>
        </w:rPr>
        <w:tab/>
        <w:t>Test Purpose (TP)</w:t>
      </w:r>
    </w:p>
    <w:p w14:paraId="5E979E8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79AA913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manual commencement, and, having established a pre-established session, without End-to-end communication security and without floor control }</w:t>
      </w:r>
    </w:p>
    <w:p w14:paraId="1F92C1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C0F8A3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re-INVITE message as a part of request for establishment of a client Terminated MCPTT private call, within the pre-established session, Manual Commencement Mode }</w:t>
      </w:r>
    </w:p>
    <w:p w14:paraId="5B35F32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3FBE58E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465EDD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62FD7E"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1A3AC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with automatic commencement, and, having established a pre-established session, Automatic Commencement Mode without End-to-end communication security and without floor control, and, the User having accepted a request for the establishment of a client Terminated MCPTT private call within the pre-established session }</w:t>
      </w:r>
    </w:p>
    <w:p w14:paraId="0F113F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3C37C1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media plane control Connect message as a part of request for establishment of a client Terminated MCPTT private call, within the pre-established session }</w:t>
      </w:r>
    </w:p>
    <w:p w14:paraId="1D7CBF2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media plane control Acknowledgement message accepting the establishment of the media plane and thereby the establishment of the MCPTT private call }</w:t>
      </w:r>
    </w:p>
    <w:p w14:paraId="55BDD6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ECD0B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4E7B2D"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CD85AA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Private Call Within a pre-established session }</w:t>
      </w:r>
    </w:p>
    <w:p w14:paraId="331B2C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4866D2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(MCPTT Client) is informed for the termination of the ongoing MCPTT private call by the Server sending a SIP BYE message }</w:t>
      </w:r>
    </w:p>
    <w:p w14:paraId="241594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accepts the request and after sending a SIP 200 (OK) response terminates the call and the pre-established MCPTT session }</w:t>
      </w:r>
    </w:p>
    <w:p w14:paraId="6AE578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059101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C243D" w14:textId="77777777" w:rsidR="00EB676A" w:rsidRPr="001E6C5A" w:rsidRDefault="00EB676A" w:rsidP="00EB676A">
      <w:pPr>
        <w:keepNext/>
        <w:keepLines/>
        <w:spacing w:before="120"/>
        <w:ind w:left="1985" w:hanging="1985"/>
        <w:rPr>
          <w:rFonts w:ascii="Arial" w:hAnsi="Arial"/>
        </w:rPr>
      </w:pPr>
      <w:r w:rsidRPr="001E6C5A">
        <w:rPr>
          <w:rFonts w:ascii="Arial" w:hAnsi="Arial"/>
        </w:rPr>
        <w:t>6.2.11.2</w:t>
      </w:r>
      <w:r w:rsidRPr="001E6C5A">
        <w:rPr>
          <w:rFonts w:ascii="Arial" w:hAnsi="Arial"/>
        </w:rPr>
        <w:tab/>
        <w:t>Conformance requirements</w:t>
      </w:r>
    </w:p>
    <w:p w14:paraId="79973417" w14:textId="77777777" w:rsidR="00EB676A" w:rsidRPr="001E6C5A" w:rsidRDefault="00EB676A" w:rsidP="00EB676A">
      <w:r w:rsidRPr="001E6C5A">
        <w:t>References: The conformance requirements covered in the present TC are specified in: TS 24.379 clauses 6.2.3.1.1, 6.2.3.2.1, 6.2.6, 11.1.1.2.1.2, 11.1.1.2.2.2, 11.1.2.2, TS 24.380 clauses 4.1.2.1, 4.1.2.3, 9.2.2.3.2. Unless otherwise stated these are Rel-13 requirements.</w:t>
      </w:r>
    </w:p>
    <w:p w14:paraId="38B64F37" w14:textId="77777777" w:rsidR="00EB676A" w:rsidRPr="001E6C5A" w:rsidRDefault="00EB676A" w:rsidP="00EB676A">
      <w:r w:rsidRPr="001E6C5A">
        <w:t>[TS 24.379, clause 6.2.3.1.1]</w:t>
      </w:r>
    </w:p>
    <w:p w14:paraId="4509CA5F"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3A56CBD"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1C495A6A"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451E607C"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396855EE" w14:textId="77777777" w:rsidR="00EB676A" w:rsidRPr="001E6C5A" w:rsidRDefault="00EB676A" w:rsidP="00EB676A">
      <w:pPr>
        <w:ind w:left="568" w:hanging="284"/>
      </w:pPr>
      <w:r w:rsidRPr="001E6C5A">
        <w:t>6)</w:t>
      </w:r>
      <w:r w:rsidRPr="001E6C5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B55FFA"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332FF5D4" w14:textId="77777777" w:rsidR="00EB676A" w:rsidRPr="001E6C5A" w:rsidRDefault="00EB676A" w:rsidP="00EB676A">
      <w:pPr>
        <w:keepLines/>
        <w:ind w:left="1135" w:hanging="851"/>
      </w:pPr>
      <w:r w:rsidRPr="001E6C5A">
        <w:t>NOTE:</w:t>
      </w:r>
      <w:r w:rsidRPr="001E6C5A">
        <w:tab/>
        <w:t>In the case of a new emergency call where the terminating client is using a pre-established session, the SIP INVITE request containing a Replaces header is used to replace the pre-established session.</w:t>
      </w:r>
    </w:p>
    <w:p w14:paraId="51F6912B"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7B2BFF93"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61F8AC40"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BF50B3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22BBE90A" w14:textId="77777777" w:rsidR="00EB676A" w:rsidRPr="001E6C5A" w:rsidRDefault="00EB676A" w:rsidP="00EB676A">
      <w:r w:rsidRPr="001E6C5A">
        <w:t>[TS 24.379, clause 6.2.3.2.1]</w:t>
      </w:r>
    </w:p>
    <w:p w14:paraId="1DE7F6FB" w14:textId="77777777" w:rsidR="00EB676A" w:rsidRPr="001E6C5A" w:rsidRDefault="00EB676A" w:rsidP="00EB676A">
      <w:pPr>
        <w:rPr>
          <w:lang w:eastAsia="ko-KR"/>
        </w:rPr>
      </w:pPr>
      <w:r w:rsidRPr="001E6C5A">
        <w:rPr>
          <w:lang w:eastAsia="ko-KR"/>
        </w:rPr>
        <w:t>The MCPTT client:</w:t>
      </w:r>
    </w:p>
    <w:p w14:paraId="66FAC68F"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3DA051D0"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4A6F67B0"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2EE99D96"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534F446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22FF229E"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30DFD80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166F22BE" w14:textId="77777777" w:rsidR="00EB676A" w:rsidRPr="001E6C5A" w:rsidRDefault="00EB676A" w:rsidP="00EB676A">
      <w:r w:rsidRPr="001E6C5A">
        <w:t>[TS 24.379, clause 6.2.6]</w:t>
      </w:r>
    </w:p>
    <w:p w14:paraId="40948E38" w14:textId="77777777" w:rsidR="00EB676A" w:rsidRPr="001E6C5A" w:rsidRDefault="00EB676A" w:rsidP="00EB676A">
      <w:r w:rsidRPr="001E6C5A">
        <w:t>Upon receiving a SIP BYE request, the MCPTT client:</w:t>
      </w:r>
    </w:p>
    <w:p w14:paraId="1E20C0DB"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6993421C"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515C20FC" w14:textId="77777777" w:rsidR="00EB676A" w:rsidRPr="001E6C5A" w:rsidRDefault="00EB676A" w:rsidP="00EB676A">
      <w:r w:rsidRPr="001E6C5A">
        <w:t>[TS 24.379, clause 11.1.1.2.1.2]</w:t>
      </w:r>
    </w:p>
    <w:p w14:paraId="566A4434"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5C764DE" w14:textId="77777777" w:rsidR="00EB676A" w:rsidRPr="001E6C5A" w:rsidRDefault="00EB676A" w:rsidP="00EB676A">
      <w:pPr>
        <w:rPr>
          <w:lang w:eastAsia="ko-KR"/>
        </w:rPr>
      </w:pPr>
      <w:r w:rsidRPr="001E6C5A">
        <w:rPr>
          <w:lang w:eastAsia="ko-KR"/>
        </w:rPr>
        <w:t>The MCPTT client:</w:t>
      </w:r>
    </w:p>
    <w:p w14:paraId="0D757AA8" w14:textId="77777777" w:rsidR="00EB676A" w:rsidRPr="001E6C5A" w:rsidRDefault="00EB676A" w:rsidP="00EB676A">
      <w:pPr>
        <w:ind w:left="568" w:hanging="284"/>
        <w:rPr>
          <w:lang w:eastAsia="ko-KR"/>
        </w:rPr>
      </w:pPr>
      <w:r w:rsidRPr="001E6C5A">
        <w:rPr>
          <w:lang w:eastAsia="ko-KR"/>
        </w:rPr>
        <w:t>...</w:t>
      </w:r>
    </w:p>
    <w:p w14:paraId="6EEF48FC" w14:textId="77777777" w:rsidR="00EB676A" w:rsidRPr="001E6C5A" w:rsidRDefault="00EB676A" w:rsidP="00EB676A">
      <w:pPr>
        <w:ind w:left="568" w:hanging="284"/>
      </w:pPr>
      <w:r w:rsidRPr="001E6C5A">
        <w:t>4)</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6CCFD019"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33.179 [46];</w:t>
      </w:r>
    </w:p>
    <w:p w14:paraId="7B6F464A" w14:textId="77777777" w:rsidR="00EB676A" w:rsidRPr="001E6C5A" w:rsidRDefault="00EB676A" w:rsidP="00EB676A">
      <w:pPr>
        <w:ind w:left="851" w:hanging="284"/>
      </w:pPr>
      <w:r w:rsidRPr="001E6C5A">
        <w:t>b)</w:t>
      </w:r>
      <w:r w:rsidRPr="001E6C5A">
        <w:tab/>
        <w:t>shall convert the MCPTT ID to a UID as described in 3GPP TS 33.179 [46];</w:t>
      </w:r>
    </w:p>
    <w:p w14:paraId="76E884C8" w14:textId="77777777" w:rsidR="00EB676A" w:rsidRPr="001E6C5A" w:rsidRDefault="00EB676A" w:rsidP="00EB676A">
      <w:pPr>
        <w:ind w:left="851" w:hanging="284"/>
      </w:pPr>
      <w:r w:rsidRPr="001E6C5A">
        <w:t>c)</w:t>
      </w:r>
      <w:r w:rsidRPr="001E6C5A">
        <w:tab/>
        <w:t>shall use the UID to validate the signature of the MIKEY-SAKKE I_MESSAGE as described in 3GPP TS 33.179 [46];</w:t>
      </w:r>
    </w:p>
    <w:p w14:paraId="513AEF41"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MIKEY-SAKE I_MESSAGE failed" </w:t>
      </w:r>
      <w:r w:rsidRPr="001E6C5A">
        <w:t xml:space="preserve">in a Warning header field </w:t>
      </w:r>
      <w:r w:rsidRPr="001E6C5A">
        <w:rPr>
          <w:lang w:eastAsia="ko-KR"/>
        </w:rPr>
        <w:t>as specified in subclause</w:t>
      </w:r>
      <w:r w:rsidRPr="001E6C5A">
        <w:t> 4.4; and</w:t>
      </w:r>
    </w:p>
    <w:p w14:paraId="5CF98187" w14:textId="77777777" w:rsidR="00EB676A" w:rsidRPr="001E6C5A" w:rsidRDefault="00EB676A" w:rsidP="00EB676A">
      <w:pPr>
        <w:ind w:left="851" w:hanging="284"/>
      </w:pPr>
      <w:r w:rsidRPr="001E6C5A">
        <w:t>e)</w:t>
      </w:r>
      <w:r w:rsidRPr="001E6C5A">
        <w:tab/>
        <w:t>if the signature of the MIKEY-SAKKE I_MESSAGE was successfully validated:</w:t>
      </w:r>
    </w:p>
    <w:p w14:paraId="6AEB0DFA"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33.179 [46]; and</w:t>
      </w:r>
    </w:p>
    <w:p w14:paraId="56842C46" w14:textId="77777777" w:rsidR="00EB676A" w:rsidRPr="001E6C5A" w:rsidRDefault="00EB676A" w:rsidP="00EB676A">
      <w:pPr>
        <w:ind w:left="1135" w:hanging="284"/>
      </w:pPr>
      <w:r w:rsidRPr="001E6C5A">
        <w:t>ii)</w:t>
      </w:r>
      <w:r w:rsidRPr="001E6C5A">
        <w:tab/>
        <w:t>shall extract the PCK-ID, from the payload as specified in 3GPP TS 33.179 [46];</w:t>
      </w:r>
    </w:p>
    <w:p w14:paraId="27A36E65"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43CEE0EC" w14:textId="77777777" w:rsidR="00EB676A" w:rsidRPr="001E6C5A" w:rsidRDefault="00EB676A" w:rsidP="00EB676A">
      <w:pPr>
        <w:ind w:left="568" w:hanging="284"/>
        <w:rPr>
          <w:lang w:eastAsia="ko-KR"/>
        </w:rPr>
      </w:pPr>
      <w:r w:rsidRPr="001E6C5A">
        <w:t>...</w:t>
      </w:r>
    </w:p>
    <w:p w14:paraId="72979B78" w14:textId="77777777" w:rsidR="00EB676A" w:rsidRPr="001E6C5A" w:rsidRDefault="00EB676A" w:rsidP="00EB676A">
      <w:pPr>
        <w:ind w:left="568" w:hanging="284"/>
      </w:pPr>
      <w:r w:rsidRPr="001E6C5A">
        <w:t>8)</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3D342D5A" w14:textId="77777777" w:rsidR="00EB676A" w:rsidRPr="001E6C5A" w:rsidRDefault="00EB676A" w:rsidP="00EB676A">
      <w:pPr>
        <w:ind w:left="851" w:hanging="284"/>
        <w:rPr>
          <w:lang w:eastAsia="ko-KR"/>
        </w:rPr>
      </w:pPr>
      <w:r w:rsidRPr="001E6C5A">
        <w:rPr>
          <w:lang w:eastAsia="ko-KR"/>
        </w:rPr>
        <w:t>a)</w:t>
      </w:r>
      <w:r w:rsidRPr="001E6C5A">
        <w:rPr>
          <w:lang w:eastAsia="ko-KR"/>
        </w:rPr>
        <w:tab/>
        <w:t>SIP INVITE request contains an Answer-Mode header field with the value "Manual" and the MCPTT service setting at the invited MCPTT client for answering the call is set to manual commencement mode; or</w:t>
      </w:r>
    </w:p>
    <w:p w14:paraId="15BC98C2" w14:textId="77777777" w:rsidR="00EB676A" w:rsidRPr="001E6C5A" w:rsidRDefault="00EB676A" w:rsidP="00EB676A">
      <w:r w:rsidRPr="001E6C5A">
        <w:t>[TS 24.379, clause 11.1.1.2.2.2]</w:t>
      </w:r>
    </w:p>
    <w:p w14:paraId="7F3D13C1" w14:textId="77777777" w:rsidR="00EB676A" w:rsidRPr="001E6C5A" w:rsidRDefault="00EB676A" w:rsidP="00EB676A">
      <w:r w:rsidRPr="001E6C5A">
        <w:t>The MCPTT client shall follow the procedures for termination of multimedia sessions as specified in subclause 11.1.1.2.1.2 with the following clarifications:</w:t>
      </w:r>
    </w:p>
    <w:p w14:paraId="652BC5AD" w14:textId="77777777" w:rsidR="00EB676A" w:rsidRPr="001E6C5A" w:rsidRDefault="00EB676A" w:rsidP="00EB676A">
      <w:pPr>
        <w:ind w:left="568" w:hanging="284"/>
      </w:pPr>
      <w:r w:rsidRPr="001E6C5A">
        <w:t>...</w:t>
      </w:r>
    </w:p>
    <w:p w14:paraId="5B4B73B5" w14:textId="77777777" w:rsidR="00EB676A" w:rsidRPr="001E6C5A" w:rsidRDefault="00EB676A" w:rsidP="00EB676A">
      <w:pPr>
        <w:ind w:left="568" w:hanging="284"/>
        <w:rPr>
          <w:lang w:eastAsia="ko-KR"/>
        </w:rPr>
      </w:pPr>
      <w:r w:rsidRPr="001E6C5A">
        <w:t>2)</w:t>
      </w:r>
      <w:r w:rsidRPr="001E6C5A">
        <w:tab/>
        <w:t>if the MCPTT client is targeted for a new normal priority private call, the MCPTT client receives a SIP re-INVITE request rather than a SIP INVITE request</w:t>
      </w:r>
      <w:r w:rsidRPr="001E6C5A">
        <w:rPr>
          <w:lang w:eastAsia="ko-KR"/>
        </w:rPr>
        <w:t>.</w:t>
      </w:r>
    </w:p>
    <w:p w14:paraId="78A2DC3D" w14:textId="77777777" w:rsidR="00EB676A" w:rsidRPr="001E6C5A" w:rsidRDefault="00EB676A" w:rsidP="00EB676A">
      <w:r w:rsidRPr="001E6C5A">
        <w:t>[TS 24.379, clause 11.1.2.2]</w:t>
      </w:r>
    </w:p>
    <w:p w14:paraId="1AE8092C" w14:textId="77777777" w:rsidR="00EB676A" w:rsidRPr="001E6C5A" w:rsidRDefault="00EB676A" w:rsidP="00EB676A">
      <w:pPr>
        <w:rPr>
          <w:lang w:eastAsia="ko-KR"/>
        </w:rPr>
      </w:pPr>
      <w:r w:rsidRPr="001E6C5A">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52B49DF2" w14:textId="77777777" w:rsidR="00EB676A" w:rsidRPr="001E6C5A" w:rsidRDefault="00EB676A" w:rsidP="00EB676A">
      <w:r w:rsidRPr="001E6C5A">
        <w:t>[TS 24.380, clause 4.1.2.1]</w:t>
      </w:r>
    </w:p>
    <w:p w14:paraId="761C3942" w14:textId="77777777" w:rsidR="00EB676A" w:rsidRPr="001E6C5A" w:rsidRDefault="00EB676A" w:rsidP="00EB676A">
      <w:r w:rsidRPr="001E6C5A">
        <w:t>A pre-established session can be used when initiating a pre-arranged group call, a chat group call or a private call. Similarly a pre-established session can be released for reuse after the termination of  a pre-arranged group call, chat group call and private call.</w:t>
      </w:r>
    </w:p>
    <w:p w14:paraId="33CD8BD8" w14:textId="77777777" w:rsidR="00EB676A" w:rsidRPr="001E6C5A" w:rsidRDefault="00EB676A" w:rsidP="00EB676A">
      <w:r w:rsidRPr="001E6C5A">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6F7AA27A" w14:textId="77777777" w:rsidR="00EB676A" w:rsidRPr="001E6C5A" w:rsidRDefault="00EB676A" w:rsidP="00EB676A">
      <w:r w:rsidRPr="001E6C5A">
        <w:t>[TS 24.380, clause 4.1.2.3]</w:t>
      </w:r>
    </w:p>
    <w:p w14:paraId="4EB80753" w14:textId="77777777" w:rsidR="00EB676A" w:rsidRPr="001E6C5A" w:rsidRDefault="00EB676A" w:rsidP="00EB676A">
      <w:r w:rsidRPr="001E6C5A">
        <w:t>A call setup over a pre-established session can also be released by using the specifications in 3GPP TS 24.379 [2] (without the use of Disconnect message) as a result the pre-established session, which has been used for this call, is also released.</w:t>
      </w:r>
    </w:p>
    <w:p w14:paraId="04FDCF4D" w14:textId="77777777" w:rsidR="00EB676A" w:rsidRPr="001E6C5A" w:rsidRDefault="00EB676A" w:rsidP="00EB676A">
      <w:r w:rsidRPr="001E6C5A">
        <w:t>[TS 24.380, clause 9.2.2.3.2]</w:t>
      </w:r>
    </w:p>
    <w:p w14:paraId="18066FC7" w14:textId="77777777" w:rsidR="00EB676A" w:rsidRPr="001E6C5A" w:rsidRDefault="00EB676A" w:rsidP="00EB676A">
      <w:r w:rsidRPr="001E6C5A">
        <w:t>Upon reception of a Connect message:</w:t>
      </w:r>
    </w:p>
    <w:p w14:paraId="49FADE9D" w14:textId="77777777" w:rsidR="00EB676A" w:rsidRPr="001E6C5A" w:rsidRDefault="00EB676A" w:rsidP="00EB676A">
      <w:pPr>
        <w:ind w:left="568" w:hanging="284"/>
      </w:pPr>
      <w:r w:rsidRPr="001E6C5A">
        <w:t>1.</w:t>
      </w:r>
      <w:r w:rsidRPr="001E6C5A">
        <w:tab/>
        <w:t>if the MCPTT client accepts the incoming call the MCPTT client:</w:t>
      </w:r>
    </w:p>
    <w:p w14:paraId="383B0527" w14:textId="77777777" w:rsidR="00EB676A" w:rsidRPr="001E6C5A" w:rsidRDefault="00EB676A" w:rsidP="00EB676A">
      <w:pPr>
        <w:ind w:left="851" w:hanging="284"/>
      </w:pPr>
      <w:r w:rsidRPr="001E6C5A">
        <w:t>a.</w:t>
      </w:r>
      <w:r w:rsidRPr="001E6C5A">
        <w:tab/>
        <w:t>shall send the Acknowledgement message with Reason Code field set to 'Accepted';</w:t>
      </w:r>
    </w:p>
    <w:p w14:paraId="4B417405"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290CCF44"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6.2.11; and</w:t>
      </w:r>
    </w:p>
    <w:p w14:paraId="6B78294F" w14:textId="77777777" w:rsidR="00EB676A" w:rsidRPr="001E6C5A" w:rsidRDefault="00EB676A" w:rsidP="00EB676A">
      <w:pPr>
        <w:ind w:left="851" w:hanging="284"/>
      </w:pPr>
      <w:r w:rsidRPr="001E6C5A">
        <w:t>d. shall enter the 'U: Pre-established session in use' state; or</w:t>
      </w:r>
    </w:p>
    <w:p w14:paraId="7BD5B215" w14:textId="77777777" w:rsidR="00EB676A" w:rsidRPr="001E6C5A" w:rsidRDefault="00EB676A" w:rsidP="00EB676A">
      <w:pPr>
        <w:keepNext/>
        <w:keepLines/>
        <w:spacing w:before="120"/>
        <w:ind w:left="1985" w:hanging="1985"/>
        <w:rPr>
          <w:rFonts w:ascii="Arial" w:hAnsi="Arial"/>
        </w:rPr>
      </w:pPr>
      <w:r w:rsidRPr="001E6C5A">
        <w:rPr>
          <w:rFonts w:ascii="Arial" w:hAnsi="Arial"/>
        </w:rPr>
        <w:t>6.2.11.3</w:t>
      </w:r>
      <w:r w:rsidRPr="001E6C5A">
        <w:rPr>
          <w:rFonts w:ascii="Arial" w:hAnsi="Arial"/>
        </w:rPr>
        <w:tab/>
        <w:t>Test description</w:t>
      </w:r>
    </w:p>
    <w:p w14:paraId="501DCF88" w14:textId="77777777" w:rsidR="00EB676A" w:rsidRPr="001E6C5A" w:rsidRDefault="00EB676A" w:rsidP="00EB676A">
      <w:pPr>
        <w:keepNext/>
        <w:keepLines/>
        <w:spacing w:before="120"/>
        <w:ind w:left="1985" w:hanging="1985"/>
        <w:rPr>
          <w:rFonts w:ascii="Arial" w:hAnsi="Arial"/>
        </w:rPr>
      </w:pPr>
      <w:r w:rsidRPr="001E6C5A">
        <w:rPr>
          <w:rFonts w:ascii="Arial" w:hAnsi="Arial"/>
        </w:rPr>
        <w:t>6.2.11.3.1</w:t>
      </w:r>
      <w:r w:rsidRPr="001E6C5A">
        <w:rPr>
          <w:rFonts w:ascii="Arial" w:hAnsi="Arial"/>
        </w:rPr>
        <w:tab/>
        <w:t>Pre-test conditions</w:t>
      </w:r>
    </w:p>
    <w:p w14:paraId="22AF70A5"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F81346C" w14:textId="77777777" w:rsidR="00EB676A" w:rsidRPr="001E6C5A" w:rsidRDefault="00EB676A" w:rsidP="00EB676A">
      <w:pPr>
        <w:ind w:left="568" w:hanging="284"/>
      </w:pPr>
      <w:r w:rsidRPr="001E6C5A">
        <w:t>-</w:t>
      </w:r>
      <w:r w:rsidRPr="001E6C5A">
        <w:tab/>
        <w:t>SS (MCPTT server)</w:t>
      </w:r>
    </w:p>
    <w:p w14:paraId="5AC4DBD7"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D32A152"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A6394F1" w14:textId="77777777" w:rsidR="00EB676A" w:rsidRPr="001E6C5A" w:rsidRDefault="00EB676A" w:rsidP="00EB676A">
      <w:pPr>
        <w:ind w:left="568" w:hanging="284"/>
      </w:pPr>
      <w:r w:rsidRPr="001E6C5A">
        <w:t>-</w:t>
      </w:r>
      <w:r w:rsidRPr="001E6C5A">
        <w:tab/>
        <w:t>UE (MCPTT client)</w:t>
      </w:r>
    </w:p>
    <w:p w14:paraId="4955A656" w14:textId="77777777" w:rsidR="00EB676A" w:rsidRPr="001E6C5A" w:rsidRDefault="00EB676A" w:rsidP="00EB676A">
      <w:pPr>
        <w:ind w:left="568" w:hanging="284"/>
      </w:pPr>
      <w:r w:rsidRPr="001E6C5A">
        <w:t>-</w:t>
      </w:r>
      <w:r w:rsidRPr="001E6C5A">
        <w:tab/>
        <w:t>The test USIM set as defined in TS 36.579-1 [2], subclause 5.5.10 is inserted.</w:t>
      </w:r>
    </w:p>
    <w:p w14:paraId="75DB0156"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6DCF471C"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3E7FB93"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5AB20BA"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01134FBF" w14:textId="77777777" w:rsidR="00EB676A" w:rsidRPr="001E6C5A" w:rsidRDefault="00EB676A" w:rsidP="00EB676A">
      <w:pPr>
        <w:ind w:left="568" w:hanging="284"/>
      </w:pPr>
      <w:r w:rsidRPr="001E6C5A">
        <w:t>-</w:t>
      </w:r>
      <w:r w:rsidRPr="001E6C5A">
        <w:tab/>
        <w:t>UE States at the end of the preamble</w:t>
      </w:r>
    </w:p>
    <w:p w14:paraId="5CE7137F" w14:textId="77777777" w:rsidR="00EB676A" w:rsidRPr="001E6C5A" w:rsidRDefault="00EB676A" w:rsidP="00EB676A">
      <w:pPr>
        <w:ind w:left="851" w:hanging="284"/>
      </w:pPr>
      <w:r w:rsidRPr="001E6C5A">
        <w:t>-</w:t>
      </w:r>
      <w:r w:rsidRPr="001E6C5A">
        <w:tab/>
        <w:t>The UE is in E-UTRA Registered, Idle Mode state.</w:t>
      </w:r>
    </w:p>
    <w:p w14:paraId="27E3E96C"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D7EA3F5" w14:textId="77777777" w:rsidR="00EB676A" w:rsidRPr="001E6C5A" w:rsidRDefault="00EB676A" w:rsidP="00EB676A">
      <w:pPr>
        <w:keepNext/>
        <w:keepLines/>
        <w:spacing w:before="120"/>
        <w:ind w:left="1985" w:hanging="1985"/>
        <w:rPr>
          <w:rFonts w:ascii="Arial" w:hAnsi="Arial"/>
        </w:rPr>
      </w:pPr>
      <w:r w:rsidRPr="001E6C5A">
        <w:rPr>
          <w:rFonts w:ascii="Arial" w:hAnsi="Arial"/>
        </w:rPr>
        <w:t>6.2.11.3.2</w:t>
      </w:r>
      <w:r w:rsidRPr="001E6C5A">
        <w:rPr>
          <w:rFonts w:ascii="Arial" w:hAnsi="Arial"/>
        </w:rPr>
        <w:tab/>
        <w:t>Test procedure sequence</w:t>
      </w:r>
    </w:p>
    <w:p w14:paraId="2E64D209" w14:textId="77777777" w:rsidR="00EB676A" w:rsidRPr="001E6C5A" w:rsidRDefault="00EB676A" w:rsidP="00EB676A">
      <w:pPr>
        <w:keepNext/>
        <w:keepLines/>
        <w:spacing w:before="60"/>
        <w:jc w:val="center"/>
        <w:rPr>
          <w:rFonts w:ascii="Arial" w:hAnsi="Arial"/>
          <w:b/>
        </w:rPr>
      </w:pPr>
      <w:bookmarkStart w:id="504" w:name="_Toc21006045"/>
      <w:bookmarkStart w:id="505" w:name="_Toc36037718"/>
      <w:bookmarkStart w:id="506" w:name="_Toc43837571"/>
      <w:bookmarkStart w:id="507" w:name="_Toc60995683"/>
      <w:bookmarkStart w:id="508" w:name="_Toc69159811"/>
      <w:r w:rsidRPr="001E6C5A">
        <w:rPr>
          <w:rFonts w:ascii="Arial" w:hAnsi="Arial"/>
          <w:b/>
        </w:rPr>
        <w:t>Table 6.2.11.3.2-1: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3B47130B" w14:textId="77777777" w:rsidTr="00B244BA">
        <w:tc>
          <w:tcPr>
            <w:tcW w:w="533" w:type="dxa"/>
            <w:tcBorders>
              <w:top w:val="single" w:sz="4" w:space="0" w:color="auto"/>
              <w:left w:val="single" w:sz="4" w:space="0" w:color="auto"/>
              <w:bottom w:val="nil"/>
              <w:right w:val="single" w:sz="4" w:space="0" w:color="auto"/>
            </w:tcBorders>
            <w:hideMark/>
          </w:tcPr>
          <w:p w14:paraId="6CDA69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
          <w:p w14:paraId="12130E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01EE87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3CC7D8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BCCE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170015B" w14:textId="77777777" w:rsidTr="00B244BA">
        <w:tc>
          <w:tcPr>
            <w:tcW w:w="533" w:type="dxa"/>
            <w:tcBorders>
              <w:top w:val="nil"/>
              <w:left w:val="single" w:sz="4" w:space="0" w:color="auto"/>
              <w:bottom w:val="single" w:sz="4" w:space="0" w:color="auto"/>
              <w:right w:val="single" w:sz="4" w:space="0" w:color="auto"/>
            </w:tcBorders>
          </w:tcPr>
          <w:p w14:paraId="30B26DBB"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
          <w:p w14:paraId="48286584"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50CB56D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23CF40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0E7C35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63E5C84" w14:textId="77777777" w:rsidR="00EB676A" w:rsidRPr="001E6C5A" w:rsidRDefault="00EB676A" w:rsidP="00BC3F8D">
            <w:pPr>
              <w:keepNext/>
              <w:keepLines/>
              <w:spacing w:after="0"/>
              <w:jc w:val="center"/>
              <w:rPr>
                <w:rFonts w:ascii="Arial" w:hAnsi="Arial"/>
                <w:b/>
                <w:sz w:val="18"/>
              </w:rPr>
            </w:pPr>
          </w:p>
        </w:tc>
      </w:tr>
      <w:tr w:rsidR="00EB676A" w:rsidRPr="001E6C5A" w14:paraId="04B14616"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0F0CBE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00CA966A" w14:textId="7352C41F" w:rsidR="00EB676A" w:rsidRDefault="00EB676A" w:rsidP="00BC3F8D">
            <w:pPr>
              <w:keepNext/>
              <w:keepLines/>
              <w:spacing w:after="0"/>
              <w:rPr>
                <w:ins w:id="509" w:author="MCC160" w:date="2022-11-01T15:42:00Z"/>
                <w:rFonts w:ascii="Arial" w:hAnsi="Arial"/>
                <w:sz w:val="18"/>
              </w:rPr>
            </w:pPr>
            <w:proofErr w:type="spellStart"/>
            <w:r w:rsidRPr="001E6C5A">
              <w:rPr>
                <w:rFonts w:ascii="Arial" w:hAnsi="Arial"/>
                <w:sz w:val="18"/>
              </w:rPr>
              <w:t>Check:</w:t>
            </w:r>
            <w:ins w:id="510" w:author="MCC160" w:date="2022-11-01T15:43:00Z">
              <w:r w:rsidR="00D57E40" w:rsidRPr="00D57E40">
                <w:rPr>
                  <w:rFonts w:ascii="Arial" w:hAnsi="Arial"/>
                  <w:sz w:val="18"/>
                </w:rPr>
                <w:t>Does</w:t>
              </w:r>
              <w:proofErr w:type="spellEnd"/>
              <w:r w:rsidR="00D57E40" w:rsidRPr="00D57E40">
                <w:rPr>
                  <w:rFonts w:ascii="Arial" w:hAnsi="Arial"/>
                  <w:sz w:val="18"/>
                </w:rPr>
                <w:t xml:space="preserve"> the UE (MCPTT Client) correctly perform test procedure 'MCX CT private call establishment, manual commencement' as described in TS 36.579-1 [2] Table 5.3.6.3-1 to establish a private call, on-demand, manual commencement mode, without floor control</w:t>
              </w:r>
              <w:r w:rsidR="00D57E40">
                <w:rPr>
                  <w:rFonts w:ascii="Arial" w:hAnsi="Arial"/>
                  <w:sz w:val="18"/>
                </w:rPr>
                <w:t>?</w:t>
              </w:r>
            </w:ins>
            <w:del w:id="511" w:author="MCC160" w:date="2022-11-01T15:43:00Z">
              <w:r w:rsidRPr="001E6C5A" w:rsidDel="00D57E40">
                <w:rPr>
                  <w:rFonts w:ascii="Arial" w:hAnsi="Arial"/>
                  <w:sz w:val="18"/>
                </w:rPr>
                <w:delText xml:space="preserve"> Does the UE (</w:delText>
              </w:r>
              <w:r w:rsidRPr="001E6C5A" w:rsidDel="00D57E40">
                <w:rPr>
                  <w:rFonts w:ascii="Arial" w:hAnsi="Arial"/>
                  <w:sz w:val="18"/>
                  <w:lang w:eastAsia="ko-KR"/>
                </w:rPr>
                <w:delText xml:space="preserve">MCPTT client) successfully complete a CT </w:delText>
              </w:r>
              <w:r w:rsidRPr="001E6C5A" w:rsidDel="00D57E40">
                <w:rPr>
                  <w:rFonts w:ascii="Arial" w:hAnsi="Arial"/>
                  <w:sz w:val="18"/>
                </w:rPr>
                <w:delText xml:space="preserve">MCPTT private call, on-demand Manual Commencement Mode and no floor control call setup, using the pre-established in the preamble session, </w:delText>
              </w:r>
              <w:r w:rsidRPr="001E6C5A" w:rsidDel="00D57E40">
                <w:rPr>
                  <w:rFonts w:ascii="Arial" w:hAnsi="Arial"/>
                  <w:sz w:val="18"/>
                  <w:lang w:eastAsia="zh-CN"/>
                </w:rPr>
                <w:delText xml:space="preserve">as per the step sequence specified in TS 36.579-1 [2], </w:delText>
              </w:r>
              <w:r w:rsidDel="00D57E40">
                <w:rPr>
                  <w:rFonts w:ascii="Arial" w:hAnsi="Arial"/>
                  <w:sz w:val="18"/>
                  <w:lang w:eastAsia="zh-CN"/>
                </w:rPr>
                <w:delText xml:space="preserve">Table </w:delText>
              </w:r>
              <w:r w:rsidRPr="001E6C5A" w:rsidDel="00D57E40">
                <w:rPr>
                  <w:rFonts w:ascii="Arial" w:hAnsi="Arial"/>
                  <w:sz w:val="18"/>
                </w:rPr>
                <w:delText>5.3.6</w:delText>
              </w:r>
              <w:r w:rsidDel="00D57E40">
                <w:rPr>
                  <w:rFonts w:ascii="Arial" w:hAnsi="Arial"/>
                  <w:sz w:val="18"/>
                </w:rPr>
                <w:delText>.3-1</w:delText>
              </w:r>
              <w:r w:rsidRPr="001E6C5A" w:rsidDel="00D57E40">
                <w:rPr>
                  <w:rFonts w:ascii="Arial" w:hAnsi="Arial"/>
                  <w:sz w:val="18"/>
                </w:rPr>
                <w:delText>, procedure for MCX CT private call establishment, manual commencement?</w:delText>
              </w:r>
            </w:del>
          </w:p>
          <w:p w14:paraId="16714A27" w14:textId="77777777" w:rsidR="00D57E40" w:rsidRPr="001E6C5A" w:rsidRDefault="00D57E40" w:rsidP="00BC3F8D">
            <w:pPr>
              <w:keepNext/>
              <w:keepLines/>
              <w:spacing w:after="0"/>
              <w:rPr>
                <w:rFonts w:ascii="Arial" w:hAnsi="Arial"/>
                <w:sz w:val="18"/>
                <w:lang w:eastAsia="ko-KR"/>
              </w:rPr>
            </w:pPr>
          </w:p>
          <w:p w14:paraId="76F916E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Note: The session has been established by the UE (MCPTT Client) and the request is for manual answer mode, therefore INVITE is used for establishing the call as specified in TS 24.380 [10], clause 9.3.2.3.3 and TS 24.379 [9] clause 11.1.1.2.2.2.</w:t>
            </w:r>
          </w:p>
        </w:tc>
        <w:tc>
          <w:tcPr>
            <w:tcW w:w="708" w:type="dxa"/>
            <w:tcBorders>
              <w:top w:val="single" w:sz="4" w:space="0" w:color="auto"/>
              <w:left w:val="single" w:sz="4" w:space="0" w:color="auto"/>
              <w:bottom w:val="single" w:sz="4" w:space="0" w:color="auto"/>
              <w:right w:val="single" w:sz="4" w:space="0" w:color="auto"/>
            </w:tcBorders>
            <w:hideMark/>
          </w:tcPr>
          <w:p w14:paraId="4CF097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E47715"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943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5AEF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9B2D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FDA68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w:t>
            </w:r>
          </w:p>
        </w:tc>
        <w:tc>
          <w:tcPr>
            <w:tcW w:w="3967" w:type="dxa"/>
            <w:tcBorders>
              <w:top w:val="single" w:sz="4" w:space="0" w:color="auto"/>
              <w:left w:val="single" w:sz="4" w:space="0" w:color="auto"/>
              <w:bottom w:val="single" w:sz="4" w:space="0" w:color="auto"/>
              <w:right w:val="single" w:sz="4" w:space="0" w:color="auto"/>
            </w:tcBorders>
            <w:hideMark/>
          </w:tcPr>
          <w:p w14:paraId="18D76F9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BE04F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768905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17663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C49B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6FC22E"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63A8D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
          <w:p w14:paraId="7F5E3B72"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Connect message.</w:t>
            </w:r>
          </w:p>
        </w:tc>
        <w:tc>
          <w:tcPr>
            <w:tcW w:w="708" w:type="dxa"/>
            <w:tcBorders>
              <w:top w:val="single" w:sz="4" w:space="0" w:color="auto"/>
              <w:left w:val="single" w:sz="4" w:space="0" w:color="auto"/>
              <w:bottom w:val="single" w:sz="4" w:space="0" w:color="auto"/>
              <w:right w:val="single" w:sz="4" w:space="0" w:color="auto"/>
            </w:tcBorders>
            <w:hideMark/>
          </w:tcPr>
          <w:p w14:paraId="5D1B860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3F210C4" w14:textId="77777777" w:rsidR="00EB676A" w:rsidRPr="001E6C5A" w:rsidRDefault="00EB676A" w:rsidP="00BC3F8D">
            <w:pPr>
              <w:keepNext/>
              <w:keepLines/>
              <w:spacing w:after="0"/>
              <w:rPr>
                <w:rFonts w:ascii="Arial" w:hAnsi="Arial"/>
                <w:sz w:val="18"/>
              </w:rPr>
            </w:pPr>
            <w:r w:rsidRPr="001E6C5A">
              <w:rPr>
                <w:rFonts w:ascii="Arial" w:hAnsi="Arial"/>
                <w:sz w:val="18"/>
              </w:rPr>
              <w:t>Connect</w:t>
            </w:r>
          </w:p>
        </w:tc>
        <w:tc>
          <w:tcPr>
            <w:tcW w:w="565" w:type="dxa"/>
            <w:tcBorders>
              <w:top w:val="single" w:sz="4" w:space="0" w:color="auto"/>
              <w:left w:val="single" w:sz="4" w:space="0" w:color="auto"/>
              <w:bottom w:val="single" w:sz="4" w:space="0" w:color="auto"/>
              <w:right w:val="single" w:sz="4" w:space="0" w:color="auto"/>
            </w:tcBorders>
            <w:hideMark/>
          </w:tcPr>
          <w:p w14:paraId="7879EE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C30A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E2DABB"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79492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
          <w:p w14:paraId="0EF96E43"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an Acknowledge?</w:t>
            </w:r>
          </w:p>
        </w:tc>
        <w:tc>
          <w:tcPr>
            <w:tcW w:w="708" w:type="dxa"/>
            <w:tcBorders>
              <w:top w:val="single" w:sz="4" w:space="0" w:color="auto"/>
              <w:left w:val="single" w:sz="4" w:space="0" w:color="auto"/>
              <w:bottom w:val="single" w:sz="4" w:space="0" w:color="auto"/>
              <w:right w:val="single" w:sz="4" w:space="0" w:color="auto"/>
            </w:tcBorders>
            <w:hideMark/>
          </w:tcPr>
          <w:p w14:paraId="1207C0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E675521" w14:textId="77777777" w:rsidR="00EB676A" w:rsidRPr="001E6C5A" w:rsidRDefault="00EB676A" w:rsidP="00BC3F8D">
            <w:pPr>
              <w:keepNext/>
              <w:keepLines/>
              <w:spacing w:after="0"/>
              <w:rPr>
                <w:rFonts w:ascii="Arial" w:hAnsi="Arial"/>
                <w:sz w:val="18"/>
              </w:rPr>
            </w:pPr>
            <w:r w:rsidRPr="001E6C5A">
              <w:rPr>
                <w:rFonts w:ascii="Arial" w:hAnsi="Arial"/>
                <w:sz w:val="18"/>
              </w:rPr>
              <w:t>Acknowledge</w:t>
            </w:r>
          </w:p>
        </w:tc>
        <w:tc>
          <w:tcPr>
            <w:tcW w:w="565" w:type="dxa"/>
            <w:tcBorders>
              <w:top w:val="single" w:sz="4" w:space="0" w:color="auto"/>
              <w:left w:val="single" w:sz="4" w:space="0" w:color="auto"/>
              <w:bottom w:val="single" w:sz="4" w:space="0" w:color="auto"/>
              <w:right w:val="single" w:sz="4" w:space="0" w:color="auto"/>
            </w:tcBorders>
            <w:hideMark/>
          </w:tcPr>
          <w:p w14:paraId="6D39B2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98E08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3748F6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1EE0B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
          <w:p w14:paraId="5443D513"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9522E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0C5C3E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DF9C0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54F6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A7E6C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39AD92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
          <w:p w14:paraId="52DBC692"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Floor (NOTE 1).</w:t>
            </w:r>
          </w:p>
        </w:tc>
        <w:tc>
          <w:tcPr>
            <w:tcW w:w="708" w:type="dxa"/>
            <w:tcBorders>
              <w:top w:val="single" w:sz="4" w:space="0" w:color="auto"/>
              <w:left w:val="single" w:sz="4" w:space="0" w:color="auto"/>
              <w:bottom w:val="single" w:sz="4" w:space="0" w:color="auto"/>
              <w:right w:val="single" w:sz="4" w:space="0" w:color="auto"/>
            </w:tcBorders>
            <w:hideMark/>
          </w:tcPr>
          <w:p w14:paraId="545DB4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9DC5DA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6008B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003F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D90836F" w14:textId="77777777" w:rsidTr="00B244BA">
        <w:trPr>
          <w:trHeight w:val="555"/>
        </w:trPr>
        <w:tc>
          <w:tcPr>
            <w:tcW w:w="533" w:type="dxa"/>
            <w:tcBorders>
              <w:top w:val="single" w:sz="4" w:space="0" w:color="auto"/>
              <w:left w:val="single" w:sz="4" w:space="0" w:color="auto"/>
              <w:bottom w:val="single" w:sz="4" w:space="0" w:color="auto"/>
              <w:right w:val="single" w:sz="4" w:space="0" w:color="auto"/>
            </w:tcBorders>
            <w:hideMark/>
          </w:tcPr>
          <w:p w14:paraId="6F2285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7A</w:t>
            </w:r>
          </w:p>
        </w:tc>
        <w:tc>
          <w:tcPr>
            <w:tcW w:w="3967" w:type="dxa"/>
            <w:tcBorders>
              <w:top w:val="single" w:sz="4" w:space="0" w:color="auto"/>
              <w:left w:val="single" w:sz="4" w:space="0" w:color="auto"/>
              <w:bottom w:val="single" w:sz="4" w:space="0" w:color="auto"/>
              <w:right w:val="single" w:sz="4" w:space="0" w:color="auto"/>
            </w:tcBorders>
            <w:hideMark/>
          </w:tcPr>
          <w:p w14:paraId="1A7B2DD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029AD0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833E8BE"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A746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3C0B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503E6CD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5C0F23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
          <w:p w14:paraId="3036C96B" w14:textId="276E5756" w:rsidR="00D57E40" w:rsidRDefault="00EB676A" w:rsidP="00BC3F8D">
            <w:pPr>
              <w:keepNext/>
              <w:keepLines/>
              <w:spacing w:after="0"/>
              <w:rPr>
                <w:ins w:id="512" w:author="MCC160" w:date="2022-11-01T15:45:00Z"/>
                <w:rFonts w:ascii="Arial" w:eastAsia="SimSun" w:hAnsi="Arial"/>
                <w:sz w:val="18"/>
              </w:rPr>
            </w:pPr>
            <w:r w:rsidRPr="001E6C5A">
              <w:rPr>
                <w:rFonts w:ascii="Arial" w:eastAsia="Calibri" w:hAnsi="Arial"/>
                <w:sz w:val="18"/>
              </w:rPr>
              <w:t>Check:</w:t>
            </w:r>
            <w:ins w:id="513" w:author="MCC160" w:date="2022-11-01T15:45:00Z">
              <w:r w:rsidR="00D57E40">
                <w:rPr>
                  <w:rFonts w:ascii="Arial" w:eastAsia="Calibri" w:hAnsi="Arial"/>
                  <w:sz w:val="18"/>
                </w:rPr>
                <w:t xml:space="preserve"> </w:t>
              </w:r>
              <w:r w:rsidR="00D57E40" w:rsidRPr="00D57E40">
                <w:rPr>
                  <w:rFonts w:ascii="Arial" w:eastAsia="Calibri" w:hAnsi="Arial"/>
                  <w:sz w:val="18"/>
                </w:rPr>
                <w:t>Does the UE (MCPTT Client) correctly perform test procedure 'MCX CT call release' as described in TS 36.579-1 [2] Table 5.3.12.3-1 to release the call?</w:t>
              </w:r>
            </w:ins>
            <w:del w:id="514" w:author="MCC160" w:date="2022-11-01T15:45:00Z">
              <w:r w:rsidRPr="001E6C5A" w:rsidDel="00D57E40">
                <w:rPr>
                  <w:rFonts w:ascii="Arial" w:eastAsia="Calibri" w:hAnsi="Arial"/>
                  <w:sz w:val="18"/>
                </w:rPr>
                <w:delText xml:space="preserve"> Is the procedure for </w:delText>
              </w:r>
              <w:r w:rsidRPr="001E6C5A" w:rsidDel="00D57E40">
                <w:rPr>
                  <w:rFonts w:ascii="Arial" w:eastAsia="SimSun" w:hAnsi="Arial"/>
                  <w:sz w:val="18"/>
                </w:rPr>
                <w:delText xml:space="preserve">MCX CT call release </w:delText>
              </w:r>
              <w:r w:rsidRPr="001E6C5A" w:rsidDel="00D57E40">
                <w:rPr>
                  <w:rFonts w:ascii="Arial" w:eastAsia="Calibri" w:hAnsi="Arial"/>
                  <w:sz w:val="18"/>
                </w:rPr>
                <w:delText xml:space="preserve">as described in </w:delText>
              </w:r>
              <w:r w:rsidRPr="001E6C5A" w:rsidDel="00D57E40">
                <w:rPr>
                  <w:rFonts w:ascii="Arial" w:eastAsia="SimSun" w:hAnsi="Arial"/>
                  <w:sz w:val="18"/>
                </w:rPr>
                <w:delText xml:space="preserve">TS 36.579-1 [2] Table 5.3.12.3-1 to end the On-demand Pre-arranged Group Call correctly performed? </w:delText>
              </w:r>
            </w:del>
          </w:p>
          <w:p w14:paraId="6B28AAD4" w14:textId="77777777" w:rsidR="00D57E40" w:rsidRDefault="00D57E40" w:rsidP="00BC3F8D">
            <w:pPr>
              <w:keepNext/>
              <w:keepLines/>
              <w:spacing w:after="0"/>
              <w:rPr>
                <w:ins w:id="515" w:author="MCC160" w:date="2022-11-01T15:45:00Z"/>
                <w:rFonts w:ascii="Arial" w:eastAsia="SimSun" w:hAnsi="Arial"/>
                <w:sz w:val="18"/>
              </w:rPr>
            </w:pPr>
          </w:p>
          <w:p w14:paraId="4BE2E709" w14:textId="57BC3ACD" w:rsidR="00EB676A" w:rsidRPr="001E6C5A" w:rsidRDefault="00EB676A" w:rsidP="00BC3F8D">
            <w:pPr>
              <w:keepNext/>
              <w:keepLines/>
              <w:spacing w:after="0"/>
              <w:rPr>
                <w:rFonts w:ascii="Arial" w:hAnsi="Arial"/>
                <w:sz w:val="18"/>
              </w:rPr>
            </w:pPr>
            <w:r w:rsidRPr="001E6C5A">
              <w:rPr>
                <w:rFonts w:ascii="Arial" w:hAnsi="Arial"/>
                <w:sz w:val="18"/>
                <w:lang w:eastAsia="ko-KR"/>
              </w:rPr>
              <w:t xml:space="preserve">NOTE: This way of release is used to trigger not only release of the call but also release of the pre-established session, see </w:t>
            </w:r>
            <w:r w:rsidRPr="001E6C5A">
              <w:rPr>
                <w:rFonts w:ascii="Arial" w:hAnsi="Arial"/>
                <w:sz w:val="18"/>
              </w:rPr>
              <w:t>TS 24.380 [10], clause 4.1.2.3. Whether the session was released is then verified with the step 12.</w:t>
            </w:r>
          </w:p>
        </w:tc>
        <w:tc>
          <w:tcPr>
            <w:tcW w:w="708" w:type="dxa"/>
            <w:tcBorders>
              <w:top w:val="single" w:sz="4" w:space="0" w:color="auto"/>
              <w:left w:val="single" w:sz="4" w:space="0" w:color="auto"/>
              <w:bottom w:val="single" w:sz="4" w:space="0" w:color="auto"/>
              <w:right w:val="single" w:sz="4" w:space="0" w:color="auto"/>
            </w:tcBorders>
            <w:hideMark/>
          </w:tcPr>
          <w:p w14:paraId="5AC622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E1C02B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A19C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A0AED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B89B9D8"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05E2C4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
          <w:p w14:paraId="67A4017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9D970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5BCB2E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32896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2257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A5EA8F7"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DAB905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
          <w:p w14:paraId="69CE84EB"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call has been terminated?</w:t>
            </w:r>
          </w:p>
          <w:p w14:paraId="32CE27AE"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9D4FE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B3FC7FA"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8E7A2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96247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1ED2850"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6C84B19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
          <w:p w14:paraId="399CFD7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6B486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6945ABB"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699E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FE54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47232EA"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23047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hideMark/>
          </w:tcPr>
          <w:p w14:paraId="413D5D8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ko-KR"/>
              </w:rPr>
              <w:t>p</w:t>
            </w:r>
            <w:r w:rsidRPr="001E6C5A">
              <w:rPr>
                <w:rFonts w:ascii="Arial" w:hAnsi="Arial"/>
                <w:sz w:val="18"/>
              </w:rPr>
              <w:t xml:space="preserve">rivate </w:t>
            </w:r>
            <w:r w:rsidRPr="001E6C5A">
              <w:rPr>
                <w:rFonts w:ascii="Arial" w:hAnsi="Arial"/>
                <w:sz w:val="18"/>
                <w:lang w:eastAsia="ko-KR"/>
              </w:rPr>
              <w:t>c</w:t>
            </w:r>
            <w:r w:rsidRPr="001E6C5A">
              <w:rPr>
                <w:rFonts w:ascii="Arial" w:hAnsi="Arial"/>
                <w:sz w:val="18"/>
              </w:rPr>
              <w:t>all, manual commencement mode without floor control.</w:t>
            </w:r>
          </w:p>
          <w:p w14:paraId="6A3ACB1A"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6C8E9F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6832F2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B503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42C4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94D3B22"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1C180C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61A868BA" w14:textId="2FCC7D88" w:rsidR="00EB676A" w:rsidRDefault="00EB676A" w:rsidP="00BC3F8D">
            <w:pPr>
              <w:keepNext/>
              <w:keepLines/>
              <w:spacing w:after="0"/>
              <w:rPr>
                <w:rFonts w:ascii="Arial" w:hAnsi="Arial"/>
                <w:sz w:val="18"/>
              </w:rPr>
            </w:pPr>
            <w:r w:rsidRPr="0044226E">
              <w:rPr>
                <w:rFonts w:ascii="Arial" w:hAnsi="Arial"/>
                <w:sz w:val="18"/>
              </w:rPr>
              <w:t>Check:</w:t>
            </w:r>
            <w:ins w:id="516" w:author="MCC160" w:date="2022-11-01T15:48:00Z">
              <w:r w:rsidR="00B244BA">
                <w:rPr>
                  <w:rFonts w:ascii="Arial" w:hAnsi="Arial"/>
                  <w:sz w:val="18"/>
                </w:rPr>
                <w:t xml:space="preserve"> </w:t>
              </w:r>
              <w:r w:rsidR="00B244BA" w:rsidRPr="00B244BA">
                <w:rPr>
                  <w:rFonts w:ascii="Arial" w:hAnsi="Arial"/>
                  <w:sz w:val="18"/>
                </w:rPr>
                <w:t>Does the UE (MCPTT Client) correctly perform test procedure 'MCPTT CO private call establishment, manual commencement' as described in TS 36.579.1 [2] Table 5.3A.2.3-1 to establish a private call with manual commencement mode and without floor control?</w:t>
              </w:r>
            </w:ins>
            <w:del w:id="517" w:author="MCC160" w:date="2022-11-01T15:48:00Z">
              <w:r w:rsidRPr="0044226E" w:rsidDel="00B244BA">
                <w:rPr>
                  <w:rFonts w:ascii="Arial" w:hAnsi="Arial"/>
                  <w:sz w:val="18"/>
                </w:rPr>
                <w:delText xml:space="preserve"> </w:delText>
              </w:r>
            </w:del>
            <w:del w:id="518" w:author="MCC160" w:date="2022-11-01T12:00:00Z">
              <w:r w:rsidRPr="0044226E" w:rsidDel="001D091D">
                <w:rPr>
                  <w:rFonts w:ascii="Arial" w:hAnsi="Arial"/>
                  <w:sz w:val="18"/>
                </w:rPr>
                <w:delText xml:space="preserve">Does the UE (MCPTT Client) perform procedure for </w:delText>
              </w:r>
            </w:del>
            <w:del w:id="519" w:author="MCC160" w:date="2022-11-01T15:48:00Z">
              <w:r w:rsidRPr="0044226E" w:rsidDel="00B244BA">
                <w:rPr>
                  <w:rFonts w:ascii="Arial" w:hAnsi="Arial"/>
                  <w:sz w:val="18"/>
                </w:rPr>
                <w:delText>MCPTT CO private call establishment, manual commencement to establish an MCPTT private call with manual commencement mode and no floor control as described in TS 36.579.1 [2] Table 5.3A.2.3-1 with option a of NOTE 1 applied?</w:delText>
              </w:r>
            </w:del>
          </w:p>
          <w:p w14:paraId="14C6A048" w14:textId="77777777" w:rsidR="00EB676A" w:rsidRPr="001E6C5A" w:rsidRDefault="00EB676A" w:rsidP="00BC3F8D">
            <w:pPr>
              <w:keepNext/>
              <w:keepLines/>
              <w:spacing w:after="0"/>
              <w:rPr>
                <w:rFonts w:ascii="Arial" w:hAnsi="Arial"/>
                <w:sz w:val="18"/>
              </w:rPr>
            </w:pPr>
          </w:p>
          <w:p w14:paraId="22FFB589" w14:textId="77777777" w:rsidR="00EB676A" w:rsidRPr="001E6C5A" w:rsidRDefault="00EB676A" w:rsidP="00BC3F8D">
            <w:pPr>
              <w:keepNext/>
              <w:keepLines/>
              <w:spacing w:after="0"/>
              <w:rPr>
                <w:rFonts w:ascii="Arial" w:hAnsi="Arial"/>
                <w:sz w:val="18"/>
              </w:rPr>
            </w:pPr>
            <w:r w:rsidRPr="001E6C5A">
              <w:rPr>
                <w:rFonts w:ascii="Arial" w:hAnsi="Arial"/>
                <w:sz w:val="18"/>
              </w:rPr>
              <w:t>Note: If the session was not terminated then the UE (</w:t>
            </w:r>
            <w:r w:rsidRPr="001E6C5A">
              <w:rPr>
                <w:rFonts w:ascii="Arial" w:hAnsi="Arial"/>
                <w:sz w:val="18"/>
                <w:lang w:eastAsia="ko-KR"/>
              </w:rPr>
              <w:t>MCPTT client) will send a REFER.</w:t>
            </w:r>
          </w:p>
        </w:tc>
        <w:tc>
          <w:tcPr>
            <w:tcW w:w="708" w:type="dxa"/>
            <w:tcBorders>
              <w:top w:val="single" w:sz="4" w:space="0" w:color="auto"/>
              <w:left w:val="single" w:sz="4" w:space="0" w:color="auto"/>
              <w:bottom w:val="single" w:sz="4" w:space="0" w:color="auto"/>
              <w:right w:val="single" w:sz="4" w:space="0" w:color="auto"/>
            </w:tcBorders>
            <w:hideMark/>
          </w:tcPr>
          <w:p w14:paraId="46E418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783DE3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EFD0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31C8C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EEBD14D"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2E27E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14-16</w:t>
            </w:r>
          </w:p>
        </w:tc>
        <w:tc>
          <w:tcPr>
            <w:tcW w:w="3967" w:type="dxa"/>
            <w:tcBorders>
              <w:top w:val="single" w:sz="4" w:space="0" w:color="auto"/>
              <w:left w:val="single" w:sz="4" w:space="0" w:color="auto"/>
              <w:bottom w:val="single" w:sz="4" w:space="0" w:color="auto"/>
              <w:right w:val="single" w:sz="4" w:space="0" w:color="auto"/>
            </w:tcBorders>
            <w:hideMark/>
          </w:tcPr>
          <w:p w14:paraId="6615AB3E"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685748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797AEC1"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1181F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84B3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65CC0FF"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27C938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hideMark/>
          </w:tcPr>
          <w:p w14:paraId="42F270D0" w14:textId="77777777" w:rsidR="00552E8D" w:rsidRDefault="00552E8D" w:rsidP="00BC3F8D">
            <w:pPr>
              <w:keepNext/>
              <w:keepLines/>
              <w:spacing w:after="0"/>
              <w:rPr>
                <w:ins w:id="520" w:author="MCC160" w:date="2022-11-01T17:15:00Z"/>
                <w:rFonts w:ascii="Arial" w:hAnsi="Arial"/>
                <w:sz w:val="18"/>
              </w:rPr>
            </w:pPr>
            <w:ins w:id="521" w:author="MCC160" w:date="2022-11-01T17:15:00Z">
              <w:r w:rsidRPr="00552E8D">
                <w:rPr>
                  <w:rFonts w:ascii="Arial" w:hAnsi="Arial"/>
                  <w:sz w:val="18"/>
                </w:rPr>
                <w:t>Make the UE (MCPTT client) request to release the call.</w:t>
              </w:r>
            </w:ins>
          </w:p>
          <w:p w14:paraId="6D7977E9" w14:textId="2F19690B" w:rsidR="00EB676A" w:rsidRPr="001E6C5A" w:rsidDel="00552E8D" w:rsidRDefault="00EB676A" w:rsidP="00BC3F8D">
            <w:pPr>
              <w:keepNext/>
              <w:keepLines/>
              <w:spacing w:after="0"/>
              <w:rPr>
                <w:del w:id="522" w:author="MCC160" w:date="2022-11-01T17:15:00Z"/>
                <w:rFonts w:ascii="Arial" w:hAnsi="Arial"/>
                <w:sz w:val="18"/>
              </w:rPr>
            </w:pPr>
            <w:del w:id="523" w:author="MCC160" w:date="2022-11-01T17:15:00Z">
              <w:r w:rsidRPr="001E6C5A" w:rsidDel="00552E8D">
                <w:rPr>
                  <w:rFonts w:ascii="Arial" w:hAnsi="Arial"/>
                  <w:sz w:val="18"/>
                </w:rPr>
                <w:delText xml:space="preserve">Make the UE (MCPTT </w:delText>
              </w:r>
            </w:del>
            <w:del w:id="524" w:author="MCC160" w:date="2022-11-01T17:12:00Z">
              <w:r w:rsidRPr="001E6C5A" w:rsidDel="00552E8D">
                <w:rPr>
                  <w:rFonts w:ascii="Arial" w:hAnsi="Arial"/>
                  <w:sz w:val="18"/>
                </w:rPr>
                <w:delText>User</w:delText>
              </w:r>
            </w:del>
            <w:del w:id="525" w:author="MCC160" w:date="2022-11-01T17:15:00Z">
              <w:r w:rsidRPr="001E6C5A" w:rsidDel="00552E8D">
                <w:rPr>
                  <w:rFonts w:ascii="Arial" w:hAnsi="Arial"/>
                  <w:sz w:val="18"/>
                </w:rPr>
                <w:delText>) request</w:delText>
              </w:r>
            </w:del>
            <w:del w:id="526" w:author="MCC160" w:date="2022-11-01T17:12:00Z">
              <w:r w:rsidRPr="001E6C5A" w:rsidDel="00552E8D">
                <w:rPr>
                  <w:rFonts w:ascii="Arial" w:hAnsi="Arial"/>
                  <w:sz w:val="18"/>
                </w:rPr>
                <w:delText xml:space="preserve"> termination of the MCPTT private call.</w:delText>
              </w:r>
            </w:del>
          </w:p>
          <w:p w14:paraId="67FA1044"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7F4EEC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1E0389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1E8B0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C749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B244BA" w:rsidRPr="001E6C5A" w14:paraId="7A9CFC2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F64C143" w14:textId="77777777" w:rsidR="00B244BA" w:rsidRPr="001E6C5A" w:rsidRDefault="00B244BA" w:rsidP="00B244BA">
            <w:pPr>
              <w:keepNext/>
              <w:keepLines/>
              <w:spacing w:after="0"/>
              <w:jc w:val="center"/>
              <w:rPr>
                <w:rFonts w:ascii="Arial" w:hAnsi="Arial"/>
                <w:sz w:val="18"/>
              </w:rPr>
            </w:pPr>
            <w:r w:rsidRPr="001E6C5A">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hideMark/>
          </w:tcPr>
          <w:p w14:paraId="5757243F" w14:textId="18F9DA96" w:rsidR="00B244BA" w:rsidRPr="001E6C5A" w:rsidRDefault="00B244BA" w:rsidP="00B244BA">
            <w:pPr>
              <w:keepNext/>
              <w:keepLines/>
              <w:spacing w:after="0"/>
              <w:rPr>
                <w:rFonts w:ascii="Arial" w:hAnsi="Arial"/>
                <w:sz w:val="18"/>
              </w:rPr>
            </w:pPr>
            <w:ins w:id="527" w:author="MCC160" w:date="2022-11-01T15:50:00Z">
              <w:r w:rsidRPr="001E6C5A">
                <w:rPr>
                  <w:rFonts w:ascii="Arial" w:hAnsi="Arial"/>
                  <w:sz w:val="18"/>
                </w:rPr>
                <w:t>The UE (MCPTT Client) perform</w:t>
              </w:r>
              <w:r>
                <w:rPr>
                  <w:rFonts w:ascii="Arial" w:hAnsi="Arial"/>
                  <w:sz w:val="18"/>
                </w:rPr>
                <w:t>s</w:t>
              </w:r>
              <w:r w:rsidRPr="001E6C5A">
                <w:rPr>
                  <w:rFonts w:ascii="Arial" w:hAnsi="Arial"/>
                  <w:sz w:val="18"/>
                </w:rPr>
                <w:t xml:space="preserve"> </w:t>
              </w:r>
              <w:r>
                <w:rPr>
                  <w:rFonts w:ascii="Arial" w:hAnsi="Arial"/>
                  <w:sz w:val="18"/>
                </w:rPr>
                <w:t>test</w:t>
              </w:r>
              <w:r w:rsidRPr="001E6C5A">
                <w:rPr>
                  <w:rFonts w:ascii="Arial" w:hAnsi="Arial"/>
                  <w:sz w:val="18"/>
                </w:rPr>
                <w:t xml:space="preserve"> procedure </w:t>
              </w:r>
              <w:r>
                <w:rPr>
                  <w:rFonts w:ascii="Arial" w:hAnsi="Arial"/>
                  <w:sz w:val="18"/>
                </w:rPr>
                <w:t>'</w:t>
              </w:r>
              <w:r w:rsidRPr="001E6C5A">
                <w:rPr>
                  <w:rFonts w:ascii="Arial" w:hAnsi="Arial"/>
                  <w:sz w:val="18"/>
                </w:rPr>
                <w:t>MCX CO call release</w:t>
              </w:r>
              <w:r>
                <w:rPr>
                  <w:rFonts w:ascii="Arial" w:hAnsi="Arial"/>
                  <w:sz w:val="18"/>
                </w:rPr>
                <w:t>'</w:t>
              </w:r>
              <w:r w:rsidRPr="001E6C5A">
                <w:rPr>
                  <w:rFonts w:ascii="Arial" w:hAnsi="Arial"/>
                  <w:sz w:val="18"/>
                </w:rPr>
                <w:t xml:space="preserve"> as described in TS 36.579-1 [2] Table 5.3.10.3-1 to </w:t>
              </w:r>
              <w:r>
                <w:rPr>
                  <w:rFonts w:ascii="Arial" w:hAnsi="Arial"/>
                  <w:sz w:val="18"/>
                </w:rPr>
                <w:t>release</w:t>
              </w:r>
              <w:r w:rsidRPr="001E6C5A">
                <w:rPr>
                  <w:rFonts w:ascii="Arial" w:hAnsi="Arial"/>
                  <w:sz w:val="18"/>
                </w:rPr>
                <w:t xml:space="preserve"> the call.</w:t>
              </w:r>
            </w:ins>
            <w:del w:id="528" w:author="MCC160" w:date="2022-11-01T15:50:00Z">
              <w:r w:rsidRPr="001E6C5A" w:rsidDel="00896163">
                <w:rPr>
                  <w:rFonts w:ascii="Arial" w:hAnsi="Arial"/>
                  <w:sz w:val="18"/>
                  <w:lang w:eastAsia="zh-CN"/>
                </w:rPr>
                <w:delText xml:space="preserve">The step sequence specified in TS 36.579-1 [2], subclause </w:delText>
              </w:r>
              <w:r w:rsidRPr="001E6C5A" w:rsidDel="00896163">
                <w:rPr>
                  <w:rFonts w:ascii="Arial" w:hAnsi="Arial"/>
                  <w:sz w:val="18"/>
                </w:rPr>
                <w:delText>5.3.10, procedure for MCX CO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451656EF"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511E4B2" w14:textId="77777777" w:rsidR="00B244BA" w:rsidRPr="001E6C5A" w:rsidRDefault="00B244BA" w:rsidP="00B244BA">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A7F3A49"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EBD026"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r>
      <w:tr w:rsidR="00B244BA" w:rsidRPr="001E6C5A" w14:paraId="1591066C" w14:textId="77777777" w:rsidTr="00B244BA">
        <w:tc>
          <w:tcPr>
            <w:tcW w:w="533" w:type="dxa"/>
            <w:tcBorders>
              <w:top w:val="single" w:sz="4" w:space="0" w:color="auto"/>
              <w:left w:val="single" w:sz="4" w:space="0" w:color="auto"/>
              <w:bottom w:val="single" w:sz="4" w:space="0" w:color="auto"/>
              <w:right w:val="single" w:sz="4" w:space="0" w:color="auto"/>
            </w:tcBorders>
            <w:hideMark/>
          </w:tcPr>
          <w:p w14:paraId="738310ED" w14:textId="77777777" w:rsidR="00B244BA" w:rsidRPr="001E6C5A" w:rsidRDefault="00B244BA" w:rsidP="00B244BA">
            <w:pPr>
              <w:keepNext/>
              <w:keepLines/>
              <w:spacing w:after="0"/>
              <w:jc w:val="center"/>
              <w:rPr>
                <w:rFonts w:ascii="Arial" w:hAnsi="Arial"/>
                <w:sz w:val="18"/>
              </w:rPr>
            </w:pPr>
            <w:r w:rsidRPr="001E6C5A">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
          <w:p w14:paraId="062D5880" w14:textId="77777777" w:rsidR="00B244BA" w:rsidRPr="001E6C5A" w:rsidRDefault="00B244BA" w:rsidP="00B244BA">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4A8D87B"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C85A015" w14:textId="77777777" w:rsidR="00B244BA" w:rsidRPr="001E6C5A" w:rsidRDefault="00B244BA" w:rsidP="00B244BA">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D5AFE5A"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DC896D" w14:textId="77777777" w:rsidR="00B244BA" w:rsidRPr="001E6C5A" w:rsidRDefault="00B244BA" w:rsidP="00B244BA">
            <w:pPr>
              <w:keepNext/>
              <w:keepLines/>
              <w:spacing w:after="0"/>
              <w:jc w:val="center"/>
              <w:rPr>
                <w:rFonts w:ascii="Arial" w:hAnsi="Arial"/>
                <w:sz w:val="18"/>
              </w:rPr>
            </w:pPr>
            <w:r w:rsidRPr="001E6C5A">
              <w:rPr>
                <w:rFonts w:ascii="Arial" w:hAnsi="Arial"/>
                <w:sz w:val="18"/>
              </w:rPr>
              <w:t>-</w:t>
            </w:r>
          </w:p>
        </w:tc>
      </w:tr>
      <w:tr w:rsidR="00B244BA" w:rsidRPr="001E6C5A" w14:paraId="50D4B287" w14:textId="77777777" w:rsidTr="00B244BA">
        <w:tc>
          <w:tcPr>
            <w:tcW w:w="9600" w:type="dxa"/>
            <w:gridSpan w:val="6"/>
            <w:tcBorders>
              <w:top w:val="single" w:sz="4" w:space="0" w:color="auto"/>
              <w:left w:val="single" w:sz="4" w:space="0" w:color="auto"/>
              <w:bottom w:val="single" w:sz="4" w:space="0" w:color="auto"/>
              <w:right w:val="single" w:sz="4" w:space="0" w:color="auto"/>
            </w:tcBorders>
            <w:hideMark/>
          </w:tcPr>
          <w:p w14:paraId="77B01F51" w14:textId="77777777" w:rsidR="00B244BA" w:rsidRPr="001E6C5A" w:rsidRDefault="00B244BA" w:rsidP="00B244BA">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media plane control messages related to call setup/release over a pre-established session are sent over the channel used for media plane control.</w:t>
            </w:r>
          </w:p>
          <w:p w14:paraId="3AAE6E92" w14:textId="77777777" w:rsidR="00B244BA" w:rsidRPr="001E6C5A" w:rsidRDefault="00B244BA" w:rsidP="00B244BA">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This is expected to be done via a suitable implementation dependent MMI.</w:t>
            </w:r>
          </w:p>
        </w:tc>
      </w:tr>
    </w:tbl>
    <w:p w14:paraId="0AD1B692" w14:textId="77777777" w:rsidR="00EB676A" w:rsidRPr="001E6C5A" w:rsidRDefault="00EB676A" w:rsidP="00EB676A"/>
    <w:p w14:paraId="2A55A421" w14:textId="77777777" w:rsidR="00EB676A" w:rsidRPr="001E6C5A" w:rsidRDefault="00EB676A" w:rsidP="00EB676A">
      <w:pPr>
        <w:keepNext/>
        <w:keepLines/>
        <w:spacing w:before="120"/>
        <w:ind w:left="1985" w:hanging="1985"/>
        <w:rPr>
          <w:rFonts w:ascii="Arial" w:hAnsi="Arial"/>
        </w:rPr>
      </w:pPr>
      <w:r w:rsidRPr="001E6C5A">
        <w:rPr>
          <w:rFonts w:ascii="Arial" w:hAnsi="Arial"/>
        </w:rPr>
        <w:t>6.2.11.3.3</w:t>
      </w:r>
      <w:r w:rsidRPr="001E6C5A">
        <w:rPr>
          <w:rFonts w:ascii="Arial" w:hAnsi="Arial"/>
        </w:rPr>
        <w:tab/>
        <w:t>Specific message contents</w:t>
      </w:r>
    </w:p>
    <w:p w14:paraId="32865C7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1, Table 6.2.11.3.2-1;</w:t>
      </w:r>
      <w:r>
        <w:rPr>
          <w:rFonts w:ascii="Arial" w:hAnsi="Arial"/>
          <w:b/>
        </w:rPr>
        <w:br/>
        <w:t>s</w:t>
      </w:r>
      <w:r w:rsidRPr="001E6C5A">
        <w:rPr>
          <w:rFonts w:ascii="Arial" w:hAnsi="Arial"/>
          <w: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76E0B13E"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5BF8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w:t>
            </w:r>
            <w:r>
              <w:rPr>
                <w:rFonts w:ascii="Arial" w:hAnsi="Arial"/>
                <w:sz w:val="18"/>
              </w:rPr>
              <w:t>2</w:t>
            </w:r>
            <w:r w:rsidRPr="001E6C5A">
              <w:rPr>
                <w:rFonts w:ascii="Arial" w:hAnsi="Arial"/>
                <w:sz w:val="18"/>
              </w:rPr>
              <w:t>-1, condition re-INVITE, MANUAL</w:t>
            </w:r>
          </w:p>
        </w:tc>
      </w:tr>
      <w:tr w:rsidR="00EB676A" w:rsidRPr="001E6C5A" w14:paraId="50685B3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4FCA1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D0FB4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43795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D9346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2613607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28D15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4E8050B4" w14:textId="77777777" w:rsidR="00EB676A" w:rsidRPr="00E654C5" w:rsidRDefault="00EB676A" w:rsidP="00BC3F8D">
            <w:pPr>
              <w:pStyle w:val="TAL"/>
              <w:rPr>
                <w:b/>
                <w:bCs/>
              </w:rPr>
            </w:pPr>
            <w:r w:rsidRPr="00E654C5">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A4EFAB"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18B4AA2"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BB2F0D"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308C57D" w14:textId="77777777" w:rsidR="00EB676A" w:rsidRPr="001E6C5A" w:rsidRDefault="00EB676A" w:rsidP="00BC3F8D">
            <w:pPr>
              <w:pStyle w:val="TAL"/>
            </w:pPr>
          </w:p>
        </w:tc>
      </w:tr>
      <w:tr w:rsidR="00EB676A" w:rsidRPr="001E6C5A" w14:paraId="1BF9BA5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9172FD" w14:textId="77777777" w:rsidR="00EB676A" w:rsidRPr="001E6C5A" w:rsidRDefault="00EB676A" w:rsidP="00BC3F8D">
            <w:pPr>
              <w:pStyle w:val="TAL"/>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F512ED"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E3DEB9" w14:textId="77777777" w:rsidR="00EB676A" w:rsidRPr="001E6C5A" w:rsidRDefault="00EB676A" w:rsidP="00BC3F8D">
            <w:pPr>
              <w:pStyle w:val="TAL"/>
            </w:pPr>
            <w:r w:rsidRPr="001E6C5A">
              <w:t>SDP message</w:t>
            </w:r>
          </w:p>
        </w:tc>
        <w:tc>
          <w:tcPr>
            <w:tcW w:w="1418" w:type="dxa"/>
            <w:tcBorders>
              <w:top w:val="single" w:sz="4" w:space="0" w:color="auto"/>
              <w:left w:val="single" w:sz="4" w:space="0" w:color="auto"/>
              <w:bottom w:val="single" w:sz="4" w:space="0" w:color="auto"/>
              <w:right w:val="single" w:sz="4" w:space="0" w:color="auto"/>
            </w:tcBorders>
          </w:tcPr>
          <w:p w14:paraId="27E423C5"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3CF7C2" w14:textId="77777777" w:rsidR="00EB676A" w:rsidRPr="001E6C5A" w:rsidRDefault="00EB676A" w:rsidP="00BC3F8D">
            <w:pPr>
              <w:pStyle w:val="TAL"/>
            </w:pPr>
          </w:p>
        </w:tc>
      </w:tr>
      <w:tr w:rsidR="00EB676A" w:rsidRPr="001E6C5A" w14:paraId="0D7E833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6EBF53" w14:textId="77777777" w:rsidR="00EB676A" w:rsidRPr="001E6C5A" w:rsidRDefault="00EB676A" w:rsidP="00BC3F8D">
            <w:pPr>
              <w:pStyle w:val="TAL"/>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1AEA891" w14:textId="77777777" w:rsidR="00EB676A" w:rsidRPr="001E6C5A" w:rsidRDefault="00EB676A" w:rsidP="00BC3F8D">
            <w:pPr>
              <w:pStyle w:val="TAL"/>
            </w:pPr>
            <w:r w:rsidRPr="001E6C5A">
              <w:t>SDP message as described in Table 6.2.11.3.3-2</w:t>
            </w:r>
          </w:p>
        </w:tc>
        <w:tc>
          <w:tcPr>
            <w:tcW w:w="2126" w:type="dxa"/>
            <w:tcBorders>
              <w:top w:val="single" w:sz="4" w:space="0" w:color="auto"/>
              <w:left w:val="single" w:sz="4" w:space="0" w:color="auto"/>
              <w:bottom w:val="single" w:sz="4" w:space="0" w:color="auto"/>
              <w:right w:val="single" w:sz="4" w:space="0" w:color="auto"/>
            </w:tcBorders>
          </w:tcPr>
          <w:p w14:paraId="5485C593"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F97ED5"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40837078" w14:textId="77777777" w:rsidR="00EB676A" w:rsidRPr="001E6C5A" w:rsidRDefault="00EB676A" w:rsidP="00BC3F8D">
            <w:pPr>
              <w:pStyle w:val="TAL"/>
            </w:pPr>
          </w:p>
        </w:tc>
      </w:tr>
      <w:tr w:rsidR="00EB676A" w:rsidRPr="001E6C5A" w14:paraId="23D4BB7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97B88E0" w14:textId="77777777" w:rsidR="00EB676A" w:rsidRPr="001E6C5A" w:rsidRDefault="00EB676A" w:rsidP="00BC3F8D">
            <w:pPr>
              <w:pStyle w:val="TAL"/>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33EDB4F"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7028B0" w14:textId="77777777" w:rsidR="00EB676A" w:rsidRPr="001E6C5A" w:rsidRDefault="00EB676A" w:rsidP="00BC3F8D">
            <w:pPr>
              <w:pStyle w:val="TAL"/>
            </w:pPr>
            <w:r w:rsidRPr="001E6C5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12D5AA41"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9F12993" w14:textId="77777777" w:rsidR="00EB676A" w:rsidRPr="001E6C5A" w:rsidRDefault="00EB676A" w:rsidP="00BC3F8D">
            <w:pPr>
              <w:pStyle w:val="TAL"/>
            </w:pPr>
          </w:p>
        </w:tc>
      </w:tr>
      <w:tr w:rsidR="00EB676A" w:rsidRPr="001E6C5A" w14:paraId="3736AE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3281CD2" w14:textId="77777777" w:rsidR="00EB676A" w:rsidRPr="001E6C5A" w:rsidRDefault="00EB676A" w:rsidP="00BC3F8D">
            <w:pPr>
              <w:pStyle w:val="TAL"/>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4E6694D" w14:textId="77777777" w:rsidR="00EB676A" w:rsidRPr="001E6C5A" w:rsidRDefault="00EB676A" w:rsidP="00BC3F8D">
            <w:pPr>
              <w:pStyle w:val="TAL"/>
            </w:pPr>
            <w:r w:rsidRPr="001E6C5A">
              <w:t xml:space="preserve">MCPTT-Info as described in Table </w:t>
            </w:r>
            <w:r w:rsidRPr="00F8131B">
              <w:t>6.2.11.3.3-2</w:t>
            </w:r>
            <w:r>
              <w:t>A</w:t>
            </w:r>
          </w:p>
        </w:tc>
        <w:tc>
          <w:tcPr>
            <w:tcW w:w="2126" w:type="dxa"/>
            <w:tcBorders>
              <w:top w:val="single" w:sz="4" w:space="0" w:color="auto"/>
              <w:left w:val="single" w:sz="4" w:space="0" w:color="auto"/>
              <w:bottom w:val="single" w:sz="4" w:space="0" w:color="auto"/>
              <w:right w:val="single" w:sz="4" w:space="0" w:color="auto"/>
            </w:tcBorders>
          </w:tcPr>
          <w:p w14:paraId="36626D9D"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13F42D"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0D8B61E1" w14:textId="77777777" w:rsidR="00EB676A" w:rsidRPr="001E6C5A" w:rsidRDefault="00EB676A" w:rsidP="00BC3F8D">
            <w:pPr>
              <w:pStyle w:val="TAL"/>
            </w:pPr>
          </w:p>
        </w:tc>
      </w:tr>
    </w:tbl>
    <w:p w14:paraId="47C60D4E" w14:textId="77777777" w:rsidR="00EB676A" w:rsidRPr="001E6C5A" w:rsidRDefault="00EB676A" w:rsidP="00EB676A"/>
    <w:p w14:paraId="13F95250" w14:textId="77777777" w:rsidR="00EB676A" w:rsidRPr="001E6C5A" w:rsidRDefault="00EB676A" w:rsidP="00EB676A">
      <w:pPr>
        <w:keepNext/>
        <w:keepLines/>
        <w:spacing w:before="60"/>
        <w:jc w:val="center"/>
        <w:rPr>
          <w:rFonts w:ascii="Arial" w:hAnsi="Arial"/>
          <w:b/>
        </w:rPr>
      </w:pPr>
      <w:r w:rsidRPr="001E6C5A">
        <w:rPr>
          <w:rFonts w:ascii="Arial" w:hAnsi="Arial"/>
          <w:b/>
        </w:rPr>
        <w:t>Table 6.2.11.3.3-2: SDP Message</w:t>
      </w:r>
      <w:r w:rsidRPr="001E6C5A">
        <w:rPr>
          <w:rFonts w:ascii="Arial" w:hAnsi="Arial"/>
          <w:b/>
          <w:lang w:eastAsia="ko-KR"/>
        </w:rPr>
        <w:t xml:space="preserve"> in SIP INVITE</w:t>
      </w:r>
      <w:r w:rsidRPr="001E6C5A">
        <w:rPr>
          <w:rFonts w:ascii="Arial" w:hAnsi="Arial"/>
          <w:b/>
        </w:rPr>
        <w:t xml:space="preserve"> (Table 6.2.11.3.3-1)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E451220"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ED78CE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 SDP_OFFER, PRE_ESTABLISHED_SESSION, WITHOUT_SECURITY, WITHOUT_FLOORCONTROL</w:t>
            </w:r>
          </w:p>
        </w:tc>
      </w:tr>
    </w:tbl>
    <w:p w14:paraId="0AD4FC71" w14:textId="77777777" w:rsidR="00EB676A" w:rsidRPr="001E6C5A" w:rsidRDefault="00EB676A" w:rsidP="00EB676A"/>
    <w:p w14:paraId="27E531FA" w14:textId="77777777" w:rsidR="00EB676A" w:rsidRDefault="00EB676A" w:rsidP="00EB676A">
      <w:pPr>
        <w:pStyle w:val="TH"/>
      </w:pPr>
      <w:r>
        <w:t xml:space="preserve">Table </w:t>
      </w:r>
      <w:r w:rsidRPr="000C1067">
        <w:t>6.2.</w:t>
      </w:r>
      <w:r>
        <w:t>11</w:t>
      </w:r>
      <w:r w:rsidRPr="000C1067">
        <w:t>.3.3-2</w:t>
      </w:r>
      <w:r>
        <w:t xml:space="preserve">A: </w:t>
      </w:r>
      <w:r>
        <w:rPr>
          <w:lang w:eastAsia="ko-KR"/>
        </w:rPr>
        <w:t>MCPTT-Info in SIP INVITE</w:t>
      </w:r>
      <w:r>
        <w:t xml:space="preserve"> (Table </w:t>
      </w:r>
      <w:r w:rsidRPr="000C1067">
        <w:t>6.2.</w:t>
      </w:r>
      <w:r>
        <w:t>11</w:t>
      </w:r>
      <w:r w:rsidRPr="000C1067">
        <w:t>.3.3-</w:t>
      </w:r>
      <w:r w:rsidRPr="00F73E45">
        <w:t>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67FC6D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EBAFCC5" w14:textId="77777777" w:rsidR="00EB676A" w:rsidRDefault="00EB676A" w:rsidP="00BC3F8D">
            <w:pPr>
              <w:pStyle w:val="TAL"/>
            </w:pPr>
            <w:r>
              <w:t xml:space="preserve">Derivation Path: TS 36.579-1 [2], Table 5.5.3.2.2-1, condition </w:t>
            </w:r>
            <w:r w:rsidRPr="009B0EB0">
              <w:t>PRIVATE-CALL</w:t>
            </w:r>
          </w:p>
        </w:tc>
      </w:tr>
    </w:tbl>
    <w:p w14:paraId="6EFC0590" w14:textId="77777777" w:rsidR="00EB676A" w:rsidRDefault="00EB676A" w:rsidP="00EB676A"/>
    <w:p w14:paraId="556E4EE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6.2.11.3.3-3: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(Step 3, Table 6.2.11.3.2-1;</w:t>
      </w:r>
      <w:r>
        <w:rPr>
          <w:rFonts w:ascii="Arial" w:hAnsi="Arial"/>
          <w:b/>
        </w:rPr>
        <w:br/>
        <w:t>s</w:t>
      </w:r>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24E2AA68"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D531C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w:t>
            </w:r>
            <w:r>
              <w:rPr>
                <w:rFonts w:ascii="Arial" w:hAnsi="Arial"/>
                <w:sz w:val="18"/>
              </w:rPr>
              <w:t>1</w:t>
            </w:r>
            <w:r w:rsidRPr="001E6C5A">
              <w:rPr>
                <w:rFonts w:ascii="Arial" w:hAnsi="Arial"/>
                <w:sz w:val="18"/>
              </w:rPr>
              <w:t>-1 condition INVITE</w:t>
            </w:r>
            <w:r>
              <w:rPr>
                <w:rFonts w:ascii="Arial" w:hAnsi="Arial"/>
                <w:sz w:val="18"/>
              </w:rPr>
              <w:t>-</w:t>
            </w:r>
            <w:r w:rsidRPr="001E6C5A">
              <w:rPr>
                <w:rFonts w:ascii="Arial" w:hAnsi="Arial"/>
                <w:sz w:val="18"/>
              </w:rPr>
              <w:t>RSP</w:t>
            </w:r>
          </w:p>
        </w:tc>
      </w:tr>
      <w:tr w:rsidR="00EB676A" w:rsidRPr="001E6C5A" w14:paraId="227C926C"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6B023D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B8A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D2C9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995C6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41E8FE9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2DA29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2009F45B" w14:textId="77777777" w:rsidR="00EB676A" w:rsidRPr="00E654C5" w:rsidRDefault="00EB676A" w:rsidP="00BC3F8D">
            <w:pPr>
              <w:pStyle w:val="TAL"/>
              <w:rPr>
                <w:b/>
                <w:bCs/>
              </w:rPr>
            </w:pPr>
            <w:r w:rsidRPr="00E654C5">
              <w:rPr>
                <w:b/>
                <w:bCs/>
              </w:rPr>
              <w:t>Message-body</w:t>
            </w:r>
          </w:p>
        </w:tc>
        <w:tc>
          <w:tcPr>
            <w:tcW w:w="2126" w:type="dxa"/>
            <w:tcBorders>
              <w:top w:val="single" w:sz="4" w:space="0" w:color="auto"/>
              <w:left w:val="single" w:sz="4" w:space="0" w:color="auto"/>
              <w:bottom w:val="single" w:sz="4" w:space="0" w:color="auto"/>
              <w:right w:val="single" w:sz="4" w:space="0" w:color="auto"/>
            </w:tcBorders>
            <w:vAlign w:val="center"/>
          </w:tcPr>
          <w:p w14:paraId="38F00699"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B39F69E"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B6FFD7"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6C819912" w14:textId="77777777" w:rsidR="00EB676A" w:rsidRPr="001E6C5A" w:rsidRDefault="00EB676A" w:rsidP="00BC3F8D">
            <w:pPr>
              <w:pStyle w:val="TAL"/>
            </w:pPr>
          </w:p>
        </w:tc>
      </w:tr>
      <w:tr w:rsidR="00EB676A" w:rsidRPr="001E6C5A" w14:paraId="6EB65B9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67E69B4" w14:textId="77777777" w:rsidR="00EB676A" w:rsidRPr="00B629D8" w:rsidRDefault="00EB676A" w:rsidP="00BC3F8D">
            <w:pPr>
              <w:pStyle w:val="TAL"/>
              <w:rPr>
                <w:b/>
                <w:bCs/>
              </w:rPr>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AA08A3"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81A44C8" w14:textId="77777777" w:rsidR="00EB676A" w:rsidRPr="001E6C5A" w:rsidRDefault="00EB676A" w:rsidP="00BC3F8D">
            <w:pPr>
              <w:pStyle w:val="TAL"/>
            </w:pPr>
            <w:r w:rsidRPr="001E089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2CD9854"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459A908" w14:textId="77777777" w:rsidR="00EB676A" w:rsidRPr="001E6C5A" w:rsidRDefault="00EB676A" w:rsidP="00BC3F8D">
            <w:pPr>
              <w:pStyle w:val="TAL"/>
            </w:pPr>
          </w:p>
        </w:tc>
      </w:tr>
      <w:tr w:rsidR="00EB676A" w:rsidRPr="001E6C5A" w14:paraId="4190B4C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4E3A456" w14:textId="77777777" w:rsidR="00EB676A" w:rsidRPr="00B629D8" w:rsidRDefault="00EB676A" w:rsidP="00BC3F8D">
            <w:pPr>
              <w:pStyle w:val="TAL"/>
              <w:rPr>
                <w:b/>
                <w:bCs/>
              </w:rPr>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0C246F5B" w14:textId="77777777" w:rsidR="00EB676A" w:rsidRPr="00B629D8" w:rsidRDefault="00EB676A" w:rsidP="00BC3F8D">
            <w:pPr>
              <w:pStyle w:val="TAL"/>
            </w:pPr>
            <w:r w:rsidRPr="001E6C5A">
              <w:t xml:space="preserve">SDP message as described in Table </w:t>
            </w:r>
            <w:r w:rsidRPr="009E4B42">
              <w:t>6.2.</w:t>
            </w:r>
            <w:r>
              <w:t>11</w:t>
            </w:r>
            <w:r w:rsidRPr="009E4B42">
              <w:t>.3.3-4</w:t>
            </w:r>
          </w:p>
        </w:tc>
        <w:tc>
          <w:tcPr>
            <w:tcW w:w="2126" w:type="dxa"/>
            <w:tcBorders>
              <w:top w:val="single" w:sz="4" w:space="0" w:color="auto"/>
              <w:left w:val="single" w:sz="4" w:space="0" w:color="auto"/>
              <w:bottom w:val="single" w:sz="4" w:space="0" w:color="auto"/>
              <w:right w:val="single" w:sz="4" w:space="0" w:color="auto"/>
            </w:tcBorders>
          </w:tcPr>
          <w:p w14:paraId="6CD0B00D"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CFED331"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76F8CB00" w14:textId="77777777" w:rsidR="00EB676A" w:rsidRPr="001E6C5A" w:rsidRDefault="00EB676A" w:rsidP="00BC3F8D">
            <w:pPr>
              <w:pStyle w:val="TAL"/>
            </w:pPr>
          </w:p>
        </w:tc>
      </w:tr>
      <w:tr w:rsidR="00EB676A" w:rsidRPr="001E6C5A" w14:paraId="0E58E89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7747189" w14:textId="77777777" w:rsidR="00EB676A" w:rsidRPr="00B629D8" w:rsidRDefault="00EB676A" w:rsidP="00BC3F8D">
            <w:pPr>
              <w:pStyle w:val="TAL"/>
              <w:rPr>
                <w:b/>
                <w:bCs/>
              </w:rPr>
            </w:pPr>
            <w:r w:rsidRPr="001E6C5A">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93491E6" w14:textId="77777777" w:rsidR="00EB676A" w:rsidRPr="00B629D8"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CE0B6E" w14:textId="77777777" w:rsidR="00EB676A" w:rsidRPr="001E6C5A" w:rsidRDefault="00EB676A" w:rsidP="00BC3F8D">
            <w:pPr>
              <w:pStyle w:val="TAL"/>
            </w:pPr>
            <w:r w:rsidRPr="001E6C5A">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B9963F0"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369BB419" w14:textId="77777777" w:rsidR="00EB676A" w:rsidRPr="001E6C5A" w:rsidRDefault="00EB676A" w:rsidP="00BC3F8D">
            <w:pPr>
              <w:pStyle w:val="TAL"/>
            </w:pPr>
          </w:p>
        </w:tc>
      </w:tr>
      <w:tr w:rsidR="00EB676A" w:rsidRPr="001E6C5A" w14:paraId="0BA811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3E0BE75" w14:textId="77777777" w:rsidR="00EB676A" w:rsidRPr="00B629D8" w:rsidRDefault="00EB676A" w:rsidP="00BC3F8D">
            <w:pPr>
              <w:pStyle w:val="TAL"/>
              <w:rPr>
                <w:b/>
                <w:bCs/>
              </w:rPr>
            </w:pPr>
            <w:r w:rsidRPr="001E6C5A">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FF745CD" w14:textId="77777777" w:rsidR="00EB676A" w:rsidRPr="00B629D8" w:rsidRDefault="00EB676A" w:rsidP="00BC3F8D">
            <w:pPr>
              <w:pStyle w:val="TAL"/>
            </w:pPr>
            <w:r w:rsidRPr="001E6C5A">
              <w:t xml:space="preserve">MCPTT-Info as described in Table </w:t>
            </w:r>
            <w:r w:rsidRPr="00B629D8">
              <w:t>6.2.</w:t>
            </w:r>
            <w:r>
              <w:t>11</w:t>
            </w:r>
            <w:r w:rsidRPr="00B629D8">
              <w:t>.3.3-4</w:t>
            </w:r>
            <w:r>
              <w:t>A</w:t>
            </w:r>
          </w:p>
        </w:tc>
        <w:tc>
          <w:tcPr>
            <w:tcW w:w="2126" w:type="dxa"/>
            <w:tcBorders>
              <w:top w:val="single" w:sz="4" w:space="0" w:color="auto"/>
              <w:left w:val="single" w:sz="4" w:space="0" w:color="auto"/>
              <w:bottom w:val="single" w:sz="4" w:space="0" w:color="auto"/>
              <w:right w:val="single" w:sz="4" w:space="0" w:color="auto"/>
            </w:tcBorders>
          </w:tcPr>
          <w:p w14:paraId="2C3DA543" w14:textId="77777777" w:rsidR="00EB676A" w:rsidRPr="001E6C5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3F9C25F" w14:textId="77777777" w:rsidR="00EB676A" w:rsidRPr="001E6C5A" w:rsidRDefault="00EB676A" w:rsidP="00BC3F8D">
            <w:pPr>
              <w:pStyle w:val="TAL"/>
            </w:pPr>
          </w:p>
        </w:tc>
        <w:tc>
          <w:tcPr>
            <w:tcW w:w="1139" w:type="dxa"/>
            <w:gridSpan w:val="2"/>
            <w:tcBorders>
              <w:top w:val="single" w:sz="4" w:space="0" w:color="auto"/>
              <w:left w:val="single" w:sz="4" w:space="0" w:color="auto"/>
              <w:bottom w:val="single" w:sz="4" w:space="0" w:color="auto"/>
              <w:right w:val="single" w:sz="4" w:space="0" w:color="auto"/>
            </w:tcBorders>
          </w:tcPr>
          <w:p w14:paraId="2FA297D8" w14:textId="77777777" w:rsidR="00EB676A" w:rsidRPr="001E6C5A" w:rsidRDefault="00EB676A" w:rsidP="00BC3F8D">
            <w:pPr>
              <w:pStyle w:val="TAL"/>
            </w:pPr>
          </w:p>
        </w:tc>
      </w:tr>
    </w:tbl>
    <w:p w14:paraId="49B1B29B" w14:textId="77777777" w:rsidR="00EB676A" w:rsidRPr="001E6C5A" w:rsidRDefault="00EB676A" w:rsidP="00EB676A"/>
    <w:p w14:paraId="411DB1A3" w14:textId="77777777" w:rsidR="00EB676A" w:rsidRPr="001E6C5A" w:rsidRDefault="00EB676A" w:rsidP="00EB676A">
      <w:pPr>
        <w:keepNext/>
        <w:keepLines/>
        <w:spacing w:before="60"/>
        <w:jc w:val="center"/>
        <w:rPr>
          <w:rFonts w:ascii="Arial" w:hAnsi="Arial"/>
          <w:b/>
        </w:rPr>
      </w:pPr>
      <w:r w:rsidRPr="001E6C5A">
        <w:rPr>
          <w:rFonts w:ascii="Arial" w:hAnsi="Arial"/>
          <w:b/>
        </w:rPr>
        <w:t>Table 6.2.11.3.3-4: SDP Message</w:t>
      </w:r>
      <w:r w:rsidRPr="001E6C5A">
        <w:rPr>
          <w:rFonts w:ascii="Arial" w:hAnsi="Arial"/>
          <w:b/>
          <w:lang w:eastAsia="ko-KR"/>
        </w:rPr>
        <w:t xml:space="preserve"> in SIP 200 (OK)</w:t>
      </w:r>
      <w:r w:rsidRPr="001E6C5A">
        <w:rPr>
          <w:rFonts w:ascii="Arial" w:hAnsi="Arial"/>
          <w:b/>
        </w:rPr>
        <w:t xml:space="preserve"> (Table 6.2.11.3.3-3)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7FBD2F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B347F1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1</w:t>
            </w:r>
            <w:r w:rsidRPr="001E6C5A">
              <w:rPr>
                <w:rFonts w:ascii="Arial" w:hAnsi="Arial"/>
                <w:sz w:val="18"/>
              </w:rPr>
              <w:t>-1 condition PRIVAT-CALL, SDP_ANSWER, PRE_ESTABLISHED_SESSION, WITHOUT_FLOORCONTROL</w:t>
            </w:r>
          </w:p>
        </w:tc>
      </w:tr>
    </w:tbl>
    <w:p w14:paraId="32D9507B" w14:textId="77777777" w:rsidR="00EB676A" w:rsidRPr="001E6C5A" w:rsidRDefault="00EB676A" w:rsidP="00EB676A"/>
    <w:p w14:paraId="55F15719" w14:textId="77777777" w:rsidR="00EB676A" w:rsidRDefault="00EB676A" w:rsidP="00EB676A">
      <w:pPr>
        <w:pStyle w:val="TH"/>
      </w:pPr>
      <w:r>
        <w:t xml:space="preserve">Table </w:t>
      </w:r>
      <w:r w:rsidRPr="00B629D8">
        <w:t>6.2.11.3.3-4A</w:t>
      </w:r>
      <w:r>
        <w:t xml:space="preserve">: </w:t>
      </w:r>
      <w:r>
        <w:rPr>
          <w:lang w:eastAsia="ko-KR"/>
        </w:rPr>
        <w:t xml:space="preserve">MCPTT-Info in </w:t>
      </w:r>
      <w:r w:rsidRPr="00812112">
        <w:rPr>
          <w:lang w:eastAsia="ko-KR"/>
        </w:rPr>
        <w:t xml:space="preserve">SIP 200 (OK) </w:t>
      </w:r>
      <w:r>
        <w:t xml:space="preserve">(Table </w:t>
      </w:r>
      <w:r w:rsidRPr="00B629D8">
        <w:t>6.2.11.3.3-3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96E2029"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26A740D0" w14:textId="77777777" w:rsidR="00EB676A" w:rsidRDefault="00EB676A" w:rsidP="00BC3F8D">
            <w:pPr>
              <w:pStyle w:val="TAL"/>
            </w:pPr>
            <w:r>
              <w:t xml:space="preserve">Derivation Path: TS 36.579-1 [2], Table 5.5.3.2.1-1, condition </w:t>
            </w:r>
            <w:r w:rsidRPr="00D26A65">
              <w:t>INVITE-RSP</w:t>
            </w:r>
          </w:p>
        </w:tc>
      </w:tr>
    </w:tbl>
    <w:p w14:paraId="10D4B25E" w14:textId="77777777" w:rsidR="00EB676A" w:rsidRDefault="00EB676A" w:rsidP="00EB676A"/>
    <w:p w14:paraId="4ACB8229" w14:textId="77777777" w:rsidR="00EB676A" w:rsidRPr="001E6C5A" w:rsidRDefault="00EB676A" w:rsidP="00EB676A">
      <w:pPr>
        <w:keepNext/>
        <w:keepLines/>
        <w:spacing w:before="60"/>
        <w:jc w:val="center"/>
        <w:rPr>
          <w:rFonts w:ascii="Arial" w:hAnsi="Arial"/>
          <w:b/>
        </w:rPr>
      </w:pPr>
      <w:r w:rsidRPr="001E6C5A">
        <w:rPr>
          <w:rFonts w:ascii="Arial" w:hAnsi="Arial"/>
          <w:b/>
        </w:rPr>
        <w:t>Table 6.2.11.3.3-5: Void</w:t>
      </w:r>
    </w:p>
    <w:p w14:paraId="7C4D39B4" w14:textId="77777777" w:rsidR="00EB676A" w:rsidRPr="001E6C5A" w:rsidRDefault="00EB676A" w:rsidP="00EB676A">
      <w:pPr>
        <w:keepNext/>
        <w:keepLines/>
        <w:spacing w:before="60"/>
        <w:jc w:val="center"/>
        <w:rPr>
          <w:rFonts w:ascii="Arial" w:hAnsi="Arial"/>
          <w:b/>
        </w:rPr>
      </w:pPr>
      <w:r w:rsidRPr="001E6C5A">
        <w:rPr>
          <w:rFonts w:ascii="Arial" w:hAnsi="Arial"/>
          <w:b/>
        </w:rPr>
        <w:t>Table 6.2.11.3.3-6: Connect (Step 4, Table 6.2.11.3.2-1)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rsidRPr="001E6C5A" w14:paraId="0B304524"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39ABB44A"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5.5.6.12-1, condition PRIVATE-CALL, WITHOUT_FLOORCONTROL</w:t>
            </w:r>
          </w:p>
        </w:tc>
      </w:tr>
    </w:tbl>
    <w:p w14:paraId="55D929C7" w14:textId="77777777" w:rsidR="00EB676A" w:rsidRPr="001E6C5A" w:rsidRDefault="00EB676A" w:rsidP="00EB676A"/>
    <w:p w14:paraId="07249DE0" w14:textId="77777777" w:rsidR="00EB676A" w:rsidRPr="001E6C5A" w:rsidRDefault="00EB676A" w:rsidP="00EB676A">
      <w:pPr>
        <w:keepNext/>
        <w:keepLines/>
        <w:spacing w:before="60"/>
        <w:jc w:val="center"/>
        <w:rPr>
          <w:rFonts w:ascii="Arial" w:hAnsi="Arial"/>
          <w:b/>
        </w:rPr>
      </w:pPr>
      <w:r w:rsidRPr="001E6C5A">
        <w:rPr>
          <w:rFonts w:ascii="Arial" w:hAnsi="Arial"/>
          <w:b/>
        </w:rPr>
        <w:t>Table 6.2.11.3.3-7: Void</w:t>
      </w:r>
    </w:p>
    <w:p w14:paraId="22C9410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6.2.11.3.3-8: SIP INVITE </w:t>
      </w:r>
      <w:r>
        <w:rPr>
          <w:rFonts w:ascii="Arial" w:hAnsi="Arial"/>
          <w:b/>
        </w:rPr>
        <w:t xml:space="preserve">from the UE </w:t>
      </w:r>
      <w:r w:rsidRPr="001E6C5A">
        <w:rPr>
          <w:rFonts w:ascii="Arial" w:hAnsi="Arial"/>
          <w:b/>
        </w:rPr>
        <w:t>(Step 13, Table 6.2.11.3.2-1;</w:t>
      </w:r>
      <w:r>
        <w:rPr>
          <w:rFonts w:ascii="Arial" w:hAnsi="Arial"/>
          <w:b/>
        </w:rPr>
        <w:br/>
      </w:r>
      <w:r w:rsidRPr="001E6C5A">
        <w:rPr>
          <w:rFonts w:ascii="Arial" w:hAnsi="Arial"/>
          <w:b/>
        </w:rPr>
        <w:t>step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2F9E3B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DD0EBF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62FE52A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7A27E2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FCFB7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EC54E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026BB1E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8940E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FF9E9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B6642E"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D2E0E6D"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EC640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69C5769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638533" w14:textId="77777777" w:rsidR="00EB676A" w:rsidRPr="001E6C5A" w:rsidRDefault="00EB676A" w:rsidP="00BC3F8D">
            <w:pPr>
              <w:pStyle w:val="TAL"/>
            </w:pPr>
          </w:p>
        </w:tc>
      </w:tr>
      <w:tr w:rsidR="00EB676A" w:rsidRPr="001E6C5A" w14:paraId="32D49E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804DA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2311F8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1930F33"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1BB083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372D60" w14:textId="77777777" w:rsidR="00EB676A" w:rsidRPr="001E6C5A" w:rsidRDefault="00EB676A" w:rsidP="00BC3F8D">
            <w:pPr>
              <w:pStyle w:val="TAL"/>
            </w:pPr>
          </w:p>
        </w:tc>
      </w:tr>
      <w:tr w:rsidR="00EB676A" w:rsidRPr="001E6C5A" w14:paraId="5523FAE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CAF06F"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7685BB" w14:textId="77777777" w:rsidR="00EB676A" w:rsidRPr="001E6C5A" w:rsidRDefault="00EB676A" w:rsidP="00BC3F8D">
            <w:pPr>
              <w:pStyle w:val="TAL"/>
            </w:pPr>
            <w:r w:rsidRPr="001E6C5A">
              <w:t>SDP-Message as described in Table 6.2.11.3.3-9</w:t>
            </w:r>
          </w:p>
        </w:tc>
        <w:tc>
          <w:tcPr>
            <w:tcW w:w="2127" w:type="dxa"/>
            <w:tcBorders>
              <w:top w:val="single" w:sz="4" w:space="0" w:color="auto"/>
              <w:left w:val="single" w:sz="4" w:space="0" w:color="auto"/>
              <w:bottom w:val="single" w:sz="4" w:space="0" w:color="auto"/>
              <w:right w:val="single" w:sz="4" w:space="0" w:color="auto"/>
            </w:tcBorders>
          </w:tcPr>
          <w:p w14:paraId="3AF4FB4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5889F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6B0BBDD" w14:textId="77777777" w:rsidR="00EB676A" w:rsidRPr="001E6C5A" w:rsidRDefault="00EB676A" w:rsidP="00BC3F8D">
            <w:pPr>
              <w:pStyle w:val="TAL"/>
            </w:pPr>
          </w:p>
        </w:tc>
      </w:tr>
      <w:tr w:rsidR="00EB676A" w:rsidRPr="001E6C5A" w14:paraId="2927A30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05D6627"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A24D821"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28474C1"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5E7FF9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E896D01" w14:textId="77777777" w:rsidR="00EB676A" w:rsidRPr="001E6C5A" w:rsidRDefault="00EB676A" w:rsidP="00BC3F8D">
            <w:pPr>
              <w:pStyle w:val="TAL"/>
            </w:pPr>
          </w:p>
        </w:tc>
      </w:tr>
      <w:tr w:rsidR="00EB676A" w:rsidRPr="001E6C5A" w14:paraId="7832B8C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70A5C0C5"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1E12A1F" w14:textId="77777777" w:rsidR="00EB676A" w:rsidRPr="001E6C5A" w:rsidRDefault="00EB676A" w:rsidP="00BC3F8D">
            <w:pPr>
              <w:pStyle w:val="TAL"/>
            </w:pPr>
            <w:r>
              <w:rPr>
                <w:lang w:eastAsia="ko-KR"/>
              </w:rPr>
              <w:t xml:space="preserve">MCPTT-Info as described in Table </w:t>
            </w:r>
            <w:r w:rsidRPr="00102095">
              <w:rPr>
                <w:lang w:eastAsia="ko-KR"/>
              </w:rPr>
              <w:t>6.2.11.3.3-9</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5619B81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3B8E3A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01B968" w14:textId="77777777" w:rsidR="00EB676A" w:rsidRPr="001E6C5A" w:rsidRDefault="00EB676A" w:rsidP="00BC3F8D">
            <w:pPr>
              <w:pStyle w:val="TAL"/>
            </w:pPr>
          </w:p>
        </w:tc>
      </w:tr>
    </w:tbl>
    <w:p w14:paraId="4CE776A5" w14:textId="77777777" w:rsidR="00EB676A" w:rsidRPr="001E6C5A" w:rsidRDefault="00EB676A" w:rsidP="00EB676A"/>
    <w:p w14:paraId="66BF7560" w14:textId="77777777" w:rsidR="00EB676A" w:rsidRPr="001E6C5A" w:rsidRDefault="00EB676A" w:rsidP="00EB676A">
      <w:pPr>
        <w:keepNext/>
        <w:keepLines/>
        <w:spacing w:before="60"/>
        <w:jc w:val="center"/>
        <w:rPr>
          <w:rFonts w:ascii="Arial" w:hAnsi="Arial"/>
          <w:b/>
        </w:rPr>
      </w:pPr>
      <w:r w:rsidRPr="001E6C5A">
        <w:rPr>
          <w:rFonts w:ascii="Arial" w:hAnsi="Arial"/>
          <w:b/>
        </w:rPr>
        <w:t>Table 6.2.11.3.3-9: SDP Message in SIP INVITE (Table 6.2.11.3.3-8)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29165A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06D11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PRIVATE-CALL, </w:t>
            </w:r>
            <w:r>
              <w:rPr>
                <w:rFonts w:ascii="Arial" w:hAnsi="Arial"/>
                <w:sz w:val="18"/>
              </w:rPr>
              <w:t>INITIAL_</w:t>
            </w:r>
            <w:r w:rsidRPr="001E6C5A">
              <w:rPr>
                <w:rFonts w:ascii="Arial" w:hAnsi="Arial"/>
                <w:sz w:val="18"/>
              </w:rPr>
              <w:t>SDP_OFFER, WITHOUT_FLOORCONTROL</w:t>
            </w:r>
          </w:p>
        </w:tc>
      </w:tr>
    </w:tbl>
    <w:p w14:paraId="2EF5BE3E" w14:textId="77777777" w:rsidR="00EB676A" w:rsidRPr="001E6C5A" w:rsidRDefault="00EB676A" w:rsidP="00EB676A"/>
    <w:p w14:paraId="24900CB1" w14:textId="77777777" w:rsidR="00EB676A" w:rsidRDefault="00EB676A" w:rsidP="00EB676A">
      <w:pPr>
        <w:pStyle w:val="TH"/>
      </w:pPr>
      <w:r>
        <w:t xml:space="preserve">Table </w:t>
      </w:r>
      <w:r w:rsidRPr="00090DBA">
        <w:t>6.2.11.3.3-9</w:t>
      </w:r>
      <w:r>
        <w:t xml:space="preserve">A: </w:t>
      </w:r>
      <w:r>
        <w:rPr>
          <w:lang w:eastAsia="ko-KR"/>
        </w:rPr>
        <w:t>MCPTT-Info in SIP INVITE</w:t>
      </w:r>
      <w:r>
        <w:t xml:space="preserve"> (</w:t>
      </w:r>
      <w:r w:rsidRPr="00AA1EB7">
        <w:t xml:space="preserve">Table </w:t>
      </w:r>
      <w:r w:rsidRPr="00090DBA">
        <w:t>6.2.11.3.3-</w:t>
      </w:r>
      <w:r>
        <w:t>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51C3AC31"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543B6AC" w14:textId="77777777" w:rsidR="00EB676A" w:rsidRDefault="00EB676A" w:rsidP="00BC3F8D">
            <w:pPr>
              <w:pStyle w:val="TAL"/>
            </w:pPr>
            <w:r>
              <w:t xml:space="preserve">Derivation Path: TS 36.579-1 [2], Table 5.5.3.2.1-1 condition </w:t>
            </w:r>
            <w:r w:rsidRPr="00CF2AAB">
              <w:t>INVITE_REFER, PRIVATE-CALL</w:t>
            </w:r>
          </w:p>
        </w:tc>
      </w:tr>
    </w:tbl>
    <w:p w14:paraId="5AB1A71F" w14:textId="77777777" w:rsidR="00EB676A" w:rsidRDefault="00EB676A" w:rsidP="00EB676A"/>
    <w:p w14:paraId="6C65298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6.2.11.3.3-9A: SIP 200 (OK) </w:t>
      </w:r>
      <w:r>
        <w:rPr>
          <w:rFonts w:ascii="Arial" w:hAnsi="Arial"/>
          <w:b/>
        </w:rPr>
        <w:t xml:space="preserve">from the SS </w:t>
      </w:r>
      <w:r w:rsidRPr="001E6C5A">
        <w:rPr>
          <w:rFonts w:ascii="Arial" w:hAnsi="Arial"/>
          <w:b/>
        </w:rPr>
        <w:t>(step 13 Table 6.2.11.3.2-1;</w:t>
      </w:r>
      <w:r>
        <w:rPr>
          <w:rFonts w:ascii="Arial" w:hAnsi="Arial"/>
          <w:b/>
        </w:rPr>
        <w:br/>
      </w:r>
      <w:r w:rsidRPr="001E6C5A">
        <w:rPr>
          <w:rFonts w:ascii="Arial" w:hAnsi="Arial"/>
          <w:b/>
        </w:rPr>
        <w:t>step 5, TS 36.579-1 [2] Table 5.3A.2.3-1)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6"/>
        <w:gridCol w:w="2126"/>
        <w:gridCol w:w="1418"/>
        <w:gridCol w:w="1134"/>
      </w:tblGrid>
      <w:tr w:rsidR="00EB676A" w:rsidRPr="001E6C5A" w14:paraId="1A8A7E51" w14:textId="77777777" w:rsidTr="00BC3F8D">
        <w:tc>
          <w:tcPr>
            <w:tcW w:w="9930" w:type="dxa"/>
            <w:gridSpan w:val="5"/>
            <w:tcBorders>
              <w:top w:val="single" w:sz="4" w:space="0" w:color="auto"/>
              <w:left w:val="single" w:sz="4" w:space="0" w:color="auto"/>
              <w:bottom w:val="single" w:sz="4" w:space="0" w:color="auto"/>
              <w:right w:val="single" w:sz="4" w:space="0" w:color="auto"/>
            </w:tcBorders>
            <w:hideMark/>
          </w:tcPr>
          <w:p w14:paraId="7FF5FA2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 PRIVATE-CALL</w:t>
            </w:r>
          </w:p>
        </w:tc>
      </w:tr>
      <w:tr w:rsidR="00EB676A" w:rsidRPr="001E6C5A" w14:paraId="39E2C39C"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E1C9C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AA51C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B47FA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353427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C2A9D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BF23103" w14:textId="77777777" w:rsidTr="00BC3F8D">
        <w:tc>
          <w:tcPr>
            <w:tcW w:w="3126" w:type="dxa"/>
            <w:tcBorders>
              <w:top w:val="single" w:sz="4" w:space="0" w:color="auto"/>
              <w:left w:val="single" w:sz="4" w:space="0" w:color="auto"/>
              <w:bottom w:val="single" w:sz="4" w:space="0" w:color="auto"/>
              <w:right w:val="single" w:sz="4" w:space="0" w:color="auto"/>
            </w:tcBorders>
            <w:hideMark/>
          </w:tcPr>
          <w:p w14:paraId="4B7709B8" w14:textId="77777777" w:rsidR="00EB676A" w:rsidRPr="001E6C5A" w:rsidRDefault="00EB676A" w:rsidP="00BC3F8D">
            <w:pPr>
              <w:keepNext/>
              <w:keepLines/>
              <w:spacing w:after="0"/>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0BCADB6" w14:textId="77777777" w:rsidR="00EB676A" w:rsidRPr="001E6C5A" w:rsidRDefault="00EB676A" w:rsidP="00BC3F8D">
            <w:pPr>
              <w:keepNext/>
              <w:keepLines/>
              <w:spacing w:after="0"/>
            </w:pPr>
          </w:p>
        </w:tc>
        <w:tc>
          <w:tcPr>
            <w:tcW w:w="2126" w:type="dxa"/>
            <w:tcBorders>
              <w:top w:val="single" w:sz="4" w:space="0" w:color="auto"/>
              <w:left w:val="single" w:sz="4" w:space="0" w:color="auto"/>
              <w:bottom w:val="single" w:sz="4" w:space="0" w:color="auto"/>
              <w:right w:val="single" w:sz="4" w:space="0" w:color="auto"/>
            </w:tcBorders>
          </w:tcPr>
          <w:p w14:paraId="5160FF1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2756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1DD146" w14:textId="77777777" w:rsidR="00EB676A" w:rsidRPr="001E6C5A" w:rsidRDefault="00EB676A" w:rsidP="00BC3F8D">
            <w:pPr>
              <w:keepNext/>
              <w:keepLines/>
              <w:spacing w:after="0"/>
              <w:rPr>
                <w:rFonts w:ascii="Arial" w:hAnsi="Arial"/>
                <w:sz w:val="18"/>
              </w:rPr>
            </w:pPr>
          </w:p>
        </w:tc>
      </w:tr>
      <w:tr w:rsidR="00EB676A" w:rsidRPr="001E6C5A" w14:paraId="7898B2A7" w14:textId="77777777" w:rsidTr="00BC3F8D">
        <w:tc>
          <w:tcPr>
            <w:tcW w:w="3126" w:type="dxa"/>
            <w:tcBorders>
              <w:top w:val="single" w:sz="4" w:space="0" w:color="auto"/>
              <w:left w:val="single" w:sz="4" w:space="0" w:color="auto"/>
              <w:bottom w:val="single" w:sz="4" w:space="0" w:color="auto"/>
              <w:right w:val="single" w:sz="4" w:space="0" w:color="auto"/>
            </w:tcBorders>
            <w:vAlign w:val="center"/>
            <w:hideMark/>
          </w:tcPr>
          <w:p w14:paraId="454F1DF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3DCA3A"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6.2.11.3.3-9B</w:t>
            </w:r>
          </w:p>
        </w:tc>
        <w:tc>
          <w:tcPr>
            <w:tcW w:w="2126" w:type="dxa"/>
            <w:tcBorders>
              <w:top w:val="single" w:sz="4" w:space="0" w:color="auto"/>
              <w:left w:val="single" w:sz="4" w:space="0" w:color="auto"/>
              <w:bottom w:val="single" w:sz="4" w:space="0" w:color="auto"/>
              <w:right w:val="single" w:sz="4" w:space="0" w:color="auto"/>
            </w:tcBorders>
          </w:tcPr>
          <w:p w14:paraId="6883D4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8402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50FA21" w14:textId="77777777" w:rsidR="00EB676A" w:rsidRPr="001E6C5A" w:rsidRDefault="00EB676A" w:rsidP="00BC3F8D">
            <w:pPr>
              <w:keepNext/>
              <w:keepLines/>
              <w:spacing w:after="0"/>
              <w:rPr>
                <w:rFonts w:ascii="Arial" w:hAnsi="Arial"/>
                <w:sz w:val="18"/>
              </w:rPr>
            </w:pPr>
          </w:p>
        </w:tc>
      </w:tr>
    </w:tbl>
    <w:p w14:paraId="150ABBD0" w14:textId="77777777" w:rsidR="00EB676A" w:rsidRPr="001E6C5A" w:rsidRDefault="00EB676A" w:rsidP="00EB676A"/>
    <w:p w14:paraId="57D3D9E0" w14:textId="77777777" w:rsidR="00EB676A" w:rsidRPr="001E6C5A" w:rsidRDefault="00EB676A" w:rsidP="00EB676A">
      <w:pPr>
        <w:keepNext/>
        <w:keepLines/>
        <w:spacing w:before="60"/>
        <w:jc w:val="center"/>
        <w:rPr>
          <w:rFonts w:ascii="Arial" w:hAnsi="Arial"/>
          <w:b/>
        </w:rPr>
      </w:pPr>
      <w:r w:rsidRPr="001E6C5A">
        <w:rPr>
          <w:rFonts w:ascii="Arial" w:hAnsi="Arial"/>
          <w:b/>
        </w:rPr>
        <w:t>Table 6.2.11.3.3-9B: SDP in SIP 200 (OK) (Table 6.2.11.3.3-3A)</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EB676A" w:rsidRPr="001E6C5A" w14:paraId="252A0F74" w14:textId="77777777" w:rsidTr="00BC3F8D">
        <w:tc>
          <w:tcPr>
            <w:tcW w:w="9928" w:type="dxa"/>
            <w:tcBorders>
              <w:top w:val="single" w:sz="4" w:space="0" w:color="auto"/>
              <w:left w:val="single" w:sz="4" w:space="0" w:color="auto"/>
              <w:bottom w:val="single" w:sz="4" w:space="0" w:color="auto"/>
              <w:right w:val="single" w:sz="4" w:space="0" w:color="auto"/>
            </w:tcBorders>
            <w:hideMark/>
          </w:tcPr>
          <w:p w14:paraId="755A52D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 SDP_ANSWER, WITHOUT_FLOORCONTROL</w:t>
            </w:r>
          </w:p>
        </w:tc>
      </w:tr>
    </w:tbl>
    <w:p w14:paraId="599F91E8" w14:textId="77777777" w:rsidR="00EB676A" w:rsidRPr="001E6C5A" w:rsidRDefault="00EB676A" w:rsidP="00EB676A"/>
    <w:p w14:paraId="59AD5708" w14:textId="77777777" w:rsidR="00EB676A" w:rsidRPr="001E6C5A" w:rsidRDefault="00EB676A" w:rsidP="00EB676A">
      <w:pPr>
        <w:keepNext/>
        <w:keepLines/>
        <w:spacing w:before="120"/>
        <w:ind w:left="1134" w:hanging="1134"/>
        <w:outlineLvl w:val="2"/>
        <w:rPr>
          <w:rFonts w:ascii="Arial" w:hAnsi="Arial"/>
          <w:sz w:val="28"/>
        </w:rPr>
      </w:pPr>
      <w:bookmarkStart w:id="529" w:name="_Toc76583165"/>
      <w:bookmarkStart w:id="530" w:name="_Toc83808717"/>
      <w:bookmarkStart w:id="531" w:name="_Toc91233546"/>
      <w:bookmarkStart w:id="532" w:name="_Toc100349025"/>
      <w:bookmarkStart w:id="533" w:name="_Toc106787181"/>
      <w:r w:rsidRPr="001E6C5A">
        <w:rPr>
          <w:rFonts w:ascii="Arial" w:hAnsi="Arial"/>
          <w:sz w:val="28"/>
        </w:rPr>
        <w:t>6.2.12</w:t>
      </w:r>
      <w:r w:rsidRPr="001E6C5A">
        <w:rPr>
          <w:rFonts w:ascii="Arial" w:hAnsi="Arial"/>
          <w:sz w:val="28"/>
        </w:rPr>
        <w:tab/>
        <w:t>On-network / Private Call / Private Call Call-Back Request / Private Call Call-Back Cancel Request / Client Originated (CO) / Private call call-back fulfilment</w:t>
      </w:r>
      <w:bookmarkEnd w:id="504"/>
      <w:bookmarkEnd w:id="505"/>
      <w:bookmarkEnd w:id="506"/>
      <w:bookmarkEnd w:id="507"/>
      <w:bookmarkEnd w:id="508"/>
      <w:bookmarkEnd w:id="529"/>
      <w:bookmarkEnd w:id="530"/>
      <w:bookmarkEnd w:id="531"/>
      <w:bookmarkEnd w:id="532"/>
      <w:bookmarkEnd w:id="533"/>
    </w:p>
    <w:p w14:paraId="69F0C15E" w14:textId="77777777" w:rsidR="00EB676A" w:rsidRPr="001E6C5A" w:rsidRDefault="00EB676A" w:rsidP="00EB676A">
      <w:pPr>
        <w:keepNext/>
        <w:keepLines/>
        <w:spacing w:before="120"/>
        <w:ind w:left="1985" w:hanging="1985"/>
        <w:rPr>
          <w:rFonts w:ascii="Arial" w:hAnsi="Arial"/>
        </w:rPr>
      </w:pPr>
      <w:r w:rsidRPr="001E6C5A">
        <w:rPr>
          <w:rFonts w:ascii="Arial" w:hAnsi="Arial"/>
        </w:rPr>
        <w:t>6.2.12.1</w:t>
      </w:r>
      <w:r w:rsidRPr="001E6C5A">
        <w:rPr>
          <w:rFonts w:ascii="Arial" w:hAnsi="Arial"/>
        </w:rPr>
        <w:tab/>
        <w:t>Test Purpose (TP)</w:t>
      </w:r>
    </w:p>
    <w:p w14:paraId="54372FD4"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432BB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094DDFA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B8AD2D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MCPTT User requests sending a private call call-back request to a targeted user</w:t>
      </w:r>
      <w:r w:rsidRPr="001E6C5A">
        <w:rPr>
          <w:rFonts w:ascii="Courier New" w:hAnsi="Courier New"/>
          <w:sz w:val="16"/>
          <w:lang w:eastAsia="zh-CN"/>
        </w:rPr>
        <w:t xml:space="preserve"> </w:t>
      </w:r>
      <w:r w:rsidRPr="001E6C5A">
        <w:rPr>
          <w:rFonts w:ascii="Courier New" w:hAnsi="Courier New"/>
          <w:sz w:val="16"/>
        </w:rPr>
        <w:t>}</w:t>
      </w:r>
    </w:p>
    <w:p w14:paraId="67C6E6D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rPr>
        <w:t>upon receiving a SIP MESSAGE request for private call call-back response for terminating client with an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rPr>
        <w:t>the MCPTT client sets the private call call-back requesting client state to "PCCB-I3: confirmed" }</w:t>
      </w:r>
    </w:p>
    <w:p w14:paraId="54924EB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BE2E4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6F6A68"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3F51CF8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40934D4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E08717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cancel the private call call-back }</w:t>
      </w:r>
    </w:p>
    <w:p w14:paraId="54F59F7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cancelling the call-back and including the </w:t>
      </w:r>
      <w:r w:rsidRPr="001E6C5A">
        <w:rPr>
          <w:rFonts w:ascii="Courier New" w:hAnsi="Courier New"/>
          <w:sz w:val="16"/>
          <w:lang w:eastAsia="ko-KR"/>
        </w:rPr>
        <w:t xml:space="preserve">MCPTT ID of the targeted MCPTT user, </w:t>
      </w:r>
      <w:r w:rsidRPr="001E6C5A">
        <w:rPr>
          <w:rFonts w:ascii="Courier New" w:hAnsi="Courier New"/>
          <w:b/>
          <w:sz w:val="16"/>
          <w:lang w:eastAsia="ko-KR"/>
        </w:rPr>
        <w:t>and</w:t>
      </w:r>
      <w:r w:rsidRPr="001E6C5A">
        <w:rPr>
          <w:rFonts w:ascii="Courier New" w:hAnsi="Courier New"/>
          <w:sz w:val="16"/>
          <w:lang w:eastAsia="ko-KR"/>
        </w:rPr>
        <w:t xml:space="preserve">, </w:t>
      </w:r>
      <w:r w:rsidRPr="001E6C5A">
        <w:rPr>
          <w:rFonts w:ascii="Courier New" w:hAnsi="Courier New"/>
          <w:sz w:val="16"/>
        </w:rPr>
        <w:t>upon receiving a SIP MESSAGE request for private call call-back cancel response for terminating client with an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set to an MCPTT-ID matching a "PCCB requesting client entry" stored on the client</w:t>
      </w:r>
      <w:r w:rsidRPr="001E6C5A">
        <w:rPr>
          <w:rFonts w:ascii="Courier New" w:hAnsi="Courier New"/>
          <w:sz w:val="16"/>
          <w:lang w:eastAsia="ko-KR"/>
        </w:rPr>
        <w:t xml:space="preserve"> then </w:t>
      </w:r>
      <w:r w:rsidRPr="001E6C5A">
        <w:rPr>
          <w:rFonts w:ascii="Courier New" w:hAnsi="Courier New"/>
          <w:sz w:val="16"/>
        </w:rPr>
        <w:t>the MCPTT client sets the private call call-back requesting client state to "PCCB-I1: no-call-back" }</w:t>
      </w:r>
    </w:p>
    <w:p w14:paraId="6DF2C1B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4FD5E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24B462"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362908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5F3D4A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D6A8DE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request for private call establishment from the target for a call-back MCPTT User (MCPTT-ID matching a "PCCB requesting client entry") }</w:t>
      </w:r>
    </w:p>
    <w:p w14:paraId="0BD2E06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w:t>
      </w:r>
      <w:r w:rsidRPr="001E6C5A">
        <w:rPr>
          <w:rFonts w:ascii="Courier New" w:hAnsi="Courier New"/>
          <w:sz w:val="16"/>
          <w:lang w:eastAsia="ko-KR"/>
        </w:rPr>
        <w:t xml:space="preserve">upon sending a SIP 200 (OK) response to the request for establishment of a private call, </w:t>
      </w:r>
      <w:r w:rsidRPr="001E6C5A">
        <w:rPr>
          <w:rFonts w:ascii="Courier New" w:hAnsi="Courier New"/>
          <w:sz w:val="16"/>
        </w:rPr>
        <w:t xml:space="preserve">sets the private call call-back requesting client state to "PCCB-I1: no-call-back" and shall delete the </w:t>
      </w:r>
      <w:r w:rsidRPr="001E6C5A">
        <w:rPr>
          <w:rFonts w:ascii="Courier New" w:hAnsi="Courier New"/>
          <w:sz w:val="16"/>
          <w:lang w:eastAsia="ko-KR"/>
        </w:rPr>
        <w:t>"PCCB requesting client</w:t>
      </w:r>
      <w:r w:rsidRPr="001E6C5A">
        <w:rPr>
          <w:rFonts w:ascii="Courier New" w:hAnsi="Courier New"/>
          <w:sz w:val="16"/>
        </w:rPr>
        <w:t xml:space="preserve"> entry" associated with the target MCPTT user }</w:t>
      </w:r>
    </w:p>
    <w:p w14:paraId="33F801E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C6DA1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DF805A" w14:textId="77777777" w:rsidR="00EB676A" w:rsidRPr="001E6C5A" w:rsidRDefault="00EB676A" w:rsidP="00EB676A">
      <w:pPr>
        <w:keepNext/>
        <w:keepLines/>
        <w:spacing w:before="120"/>
        <w:ind w:left="1985" w:hanging="1985"/>
        <w:rPr>
          <w:rFonts w:ascii="Arial" w:hAnsi="Arial"/>
        </w:rPr>
      </w:pPr>
      <w:r w:rsidRPr="001E6C5A">
        <w:rPr>
          <w:rFonts w:ascii="Arial" w:hAnsi="Arial"/>
        </w:rPr>
        <w:t>6.2.12.2</w:t>
      </w:r>
      <w:r w:rsidRPr="001E6C5A">
        <w:rPr>
          <w:rFonts w:ascii="Arial" w:hAnsi="Arial"/>
        </w:rPr>
        <w:tab/>
        <w:t>Conformance requirements</w:t>
      </w:r>
    </w:p>
    <w:p w14:paraId="2D4BB9C3" w14:textId="77777777" w:rsidR="00EB676A" w:rsidRPr="001E6C5A" w:rsidRDefault="00EB676A" w:rsidP="00EB676A">
      <w:r w:rsidRPr="001E6C5A">
        <w:t>References: The conformance requirements covered in the present TC are specified in: TS 24.379 clauses 11.1.5.2.1</w:t>
      </w:r>
      <w:r w:rsidRPr="001E6C5A">
        <w:rPr>
          <w:lang w:eastAsia="ko-KR"/>
        </w:rPr>
        <w:t xml:space="preserve">, </w:t>
      </w:r>
      <w:r w:rsidRPr="001E6C5A">
        <w:t>11.1.5.2.3. Unless otherwise stated these are Rel-14 requirements.</w:t>
      </w:r>
    </w:p>
    <w:p w14:paraId="4D22491A" w14:textId="77777777" w:rsidR="00EB676A" w:rsidRPr="001E6C5A" w:rsidRDefault="00EB676A" w:rsidP="00EB676A">
      <w:r w:rsidRPr="001E6C5A">
        <w:t>[TS 24.379, clause 11.1.5.2.1]</w:t>
      </w:r>
    </w:p>
    <w:p w14:paraId="375B4D6D" w14:textId="77777777" w:rsidR="00EB676A" w:rsidRPr="001E6C5A" w:rsidRDefault="00EB676A" w:rsidP="00EB676A">
      <w:r w:rsidRPr="001E6C5A">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E6C5A">
        <w:rPr>
          <w:rFonts w:eastAsia="SimSun"/>
        </w:rPr>
        <w:t xml:space="preserve">SIP MESSAGE request in accordance with 3GPP TS 24.229 [4] and </w:t>
      </w:r>
      <w:r w:rsidRPr="001E6C5A">
        <w:rPr>
          <w:lang w:eastAsia="ko-KR"/>
        </w:rPr>
        <w:t xml:space="preserve">IETF RFC 3428 [33] </w:t>
      </w:r>
      <w:r w:rsidRPr="001E6C5A">
        <w:t>with the clarifications given below.</w:t>
      </w:r>
    </w:p>
    <w:p w14:paraId="44B6266A" w14:textId="77777777" w:rsidR="00EB676A" w:rsidRPr="001E6C5A" w:rsidRDefault="00EB676A" w:rsidP="00EB676A">
      <w:r w:rsidRPr="001E6C5A">
        <w:t>The MCPTT client:</w:t>
      </w:r>
    </w:p>
    <w:p w14:paraId="1AEC85DB" w14:textId="77777777" w:rsidR="00EB676A" w:rsidRPr="001E6C5A" w:rsidRDefault="00EB676A" w:rsidP="00EB676A">
      <w:pPr>
        <w:ind w:left="568" w:hanging="284"/>
      </w:pPr>
      <w:r w:rsidRPr="001E6C5A">
        <w:t>1)</w:t>
      </w:r>
      <w:r w:rsidRPr="001E6C5A">
        <w:tab/>
        <w:t>shall include the ICSI value "urn:urn-7:3gpp-service.ims.icsi.mcptt" (</w:t>
      </w:r>
      <w:r w:rsidRPr="001E6C5A">
        <w:rPr>
          <w:lang w:eastAsia="zh-CN"/>
        </w:rPr>
        <w:t xml:space="preserve">coded as specified in </w:t>
      </w:r>
      <w:r w:rsidRPr="001E6C5A">
        <w:t>3GPP TS 24.229 [4]</w:t>
      </w:r>
      <w:r w:rsidRPr="001E6C5A">
        <w:rPr>
          <w:lang w:eastAsia="zh-CN"/>
        </w:rPr>
        <w:t xml:space="preserve">), </w:t>
      </w:r>
      <w:r w:rsidRPr="001E6C5A">
        <w:t>in a P-Preferred-Service header field according to IETF </w:t>
      </w:r>
      <w:r w:rsidRPr="001E6C5A">
        <w:rPr>
          <w:rFonts w:eastAsia="MS Mincho"/>
        </w:rPr>
        <w:t xml:space="preserve">RFC 6050 [9] </w:t>
      </w:r>
      <w:r w:rsidRPr="001E6C5A">
        <w:t>in the SIP MESSAGE request;</w:t>
      </w:r>
    </w:p>
    <w:p w14:paraId="7ED7D1C3" w14:textId="77777777" w:rsidR="00EB676A" w:rsidRPr="001E6C5A" w:rsidRDefault="00EB676A" w:rsidP="00EB676A">
      <w:pPr>
        <w:ind w:left="568" w:hanging="284"/>
      </w:pPr>
      <w:r w:rsidRPr="001E6C5A">
        <w:t>2)</w:t>
      </w:r>
      <w:r w:rsidRPr="001E6C5A">
        <w:tab/>
        <w:t xml:space="preserve">shall include an Accept-Contact header field with the </w:t>
      </w:r>
      <w:r w:rsidRPr="001E6C5A">
        <w:rPr>
          <w:rFonts w:eastAsia="SimSun"/>
          <w:lang w:eastAsia="zh-CN"/>
        </w:rPr>
        <w:t>g.3gpp.icsi-ref</w:t>
      </w:r>
      <w:r w:rsidRPr="001E6C5A">
        <w:t xml:space="preserve"> media feature tag containing the value of "urn:urn-7:3gpp-service.ims.icsi.mcptt" along with the "require" and "explicit" header field parameters according to IETF RFC 3841 [6];</w:t>
      </w:r>
    </w:p>
    <w:p w14:paraId="38971050" w14:textId="77777777" w:rsidR="00EB676A" w:rsidRPr="001E6C5A" w:rsidRDefault="00EB676A" w:rsidP="00EB676A">
      <w:pPr>
        <w:ind w:left="568" w:hanging="284"/>
      </w:pPr>
      <w:r w:rsidRPr="001E6C5A">
        <w:t>3)</w:t>
      </w:r>
      <w:r w:rsidRPr="001E6C5A">
        <w:tab/>
        <w:t>may include a P-Preferred-Identity header field in the SIP MESSAGE request containing a public user identity as specified in 3GPP TS 24.229 [4];</w:t>
      </w:r>
    </w:p>
    <w:p w14:paraId="1659AB40" w14:textId="77777777" w:rsidR="00EB676A" w:rsidRPr="001E6C5A" w:rsidRDefault="00EB676A" w:rsidP="00EB676A">
      <w:pPr>
        <w:ind w:left="568" w:hanging="284"/>
        <w:rPr>
          <w:rFonts w:eastAsia="SimSun"/>
        </w:rPr>
      </w:pPr>
      <w:r w:rsidRPr="001E6C5A">
        <w:rPr>
          <w:lang w:eastAsia="ko-KR"/>
        </w:rPr>
        <w:t>4)</w:t>
      </w:r>
      <w:r w:rsidRPr="001E6C5A">
        <w:rPr>
          <w:lang w:eastAsia="ko-KR"/>
        </w:rPr>
        <w:tab/>
      </w:r>
      <w:r w:rsidRPr="001E6C5A">
        <w:rPr>
          <w:rFonts w:eastAsia="SimSun"/>
        </w:rPr>
        <w:t xml:space="preserve">shall set the Request-URI to the public service identity </w:t>
      </w:r>
      <w:r w:rsidRPr="001E6C5A">
        <w:t>identifying the participating MCPTT function serving the MCPTT user</w:t>
      </w:r>
      <w:r w:rsidRPr="001E6C5A">
        <w:rPr>
          <w:rFonts w:eastAsia="SimSun"/>
        </w:rPr>
        <w:t>;</w:t>
      </w:r>
    </w:p>
    <w:p w14:paraId="090B7618"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in an </w:t>
      </w:r>
      <w:r w:rsidRPr="001E6C5A">
        <w:t>application/</w:t>
      </w:r>
      <w:proofErr w:type="spellStart"/>
      <w:r w:rsidRPr="001E6C5A">
        <w:t>resource-lists+xml</w:t>
      </w:r>
      <w:proofErr w:type="spellEnd"/>
      <w:r w:rsidRPr="001E6C5A">
        <w:t xml:space="preserve"> </w:t>
      </w:r>
      <w:r w:rsidRPr="001E6C5A">
        <w:rPr>
          <w:lang w:eastAsia="ko-KR"/>
        </w:rPr>
        <w:t>MIME body, the MCPTT ID of the targeted MCPTT user, according to rules and procedures of IETF RFC 5366 [20];</w:t>
      </w:r>
    </w:p>
    <w:p w14:paraId="17BE20E8" w14:textId="77777777" w:rsidR="00EB676A" w:rsidRPr="001E6C5A" w:rsidRDefault="00EB676A" w:rsidP="00EB676A">
      <w:pPr>
        <w:ind w:left="568" w:hanging="284"/>
      </w:pPr>
      <w:r w:rsidRPr="001E6C5A">
        <w:t>6)</w:t>
      </w:r>
      <w:r w:rsidRPr="001E6C5A">
        <w:tab/>
        <w:t>shall include an application/vnd.3gpp.mcptt-info+xml MIME body as specified in clause F.1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w:t>
      </w:r>
      <w:proofErr w:type="spellStart"/>
      <w:r w:rsidRPr="001E6C5A">
        <w:t>anyExt</w:t>
      </w:r>
      <w:proofErr w:type="spellEnd"/>
      <w:r w:rsidRPr="001E6C5A">
        <w:t>&gt; element containing:</w:t>
      </w:r>
    </w:p>
    <w:p w14:paraId="740121DF" w14:textId="77777777" w:rsidR="00EB676A" w:rsidRPr="001E6C5A" w:rsidRDefault="00EB676A" w:rsidP="00EB676A">
      <w:pPr>
        <w:ind w:left="851" w:hanging="284"/>
      </w:pPr>
      <w:r w:rsidRPr="001E6C5A">
        <w:t>a)</w:t>
      </w:r>
      <w:r w:rsidRPr="001E6C5A">
        <w:tab/>
        <w:t>if the request is a private call call-back request:</w:t>
      </w:r>
    </w:p>
    <w:p w14:paraId="6A7D4DB0" w14:textId="77777777" w:rsidR="00EB676A" w:rsidRPr="001E6C5A" w:rsidRDefault="00EB676A" w:rsidP="00EB676A">
      <w:pPr>
        <w:ind w:left="1135" w:hanging="284"/>
      </w:pPr>
      <w:proofErr w:type="spellStart"/>
      <w:r w:rsidRPr="001E6C5A">
        <w:t>i</w:t>
      </w:r>
      <w:proofErr w:type="spellEnd"/>
      <w:r w:rsidRPr="001E6C5A">
        <w:t>)</w:t>
      </w:r>
      <w:r w:rsidRPr="001E6C5A">
        <w:tab/>
        <w:t>the &lt;request-type&gt; set to a value of "private-call-call-back-request&gt;;</w:t>
      </w:r>
    </w:p>
    <w:p w14:paraId="641A4582" w14:textId="77777777" w:rsidR="00EB676A" w:rsidRPr="001E6C5A" w:rsidRDefault="00EB676A" w:rsidP="00EB676A">
      <w:pPr>
        <w:ind w:left="1135" w:hanging="284"/>
      </w:pPr>
      <w:r w:rsidRPr="001E6C5A">
        <w:t>ii)</w:t>
      </w:r>
      <w:r w:rsidRPr="001E6C5A">
        <w:tab/>
        <w:t>the &lt;urgency-</w:t>
      </w:r>
      <w:proofErr w:type="spellStart"/>
      <w:r w:rsidRPr="001E6C5A">
        <w:t>ind</w:t>
      </w:r>
      <w:proofErr w:type="spellEnd"/>
      <w:r w:rsidRPr="001E6C5A">
        <w:t>&gt; set to a value of "low", "normal" or "high" to indicate the urgency of the call-back request; and</w:t>
      </w:r>
    </w:p>
    <w:p w14:paraId="5EE96DA2" w14:textId="77777777" w:rsidR="00EB676A" w:rsidRPr="001E6C5A" w:rsidRDefault="00EB676A" w:rsidP="00EB676A">
      <w:pPr>
        <w:ind w:left="1135" w:hanging="284"/>
      </w:pPr>
      <w:r w:rsidRPr="001E6C5A">
        <w:t>iii)</w:t>
      </w:r>
      <w:r w:rsidRPr="001E6C5A">
        <w:tab/>
        <w:t>the &lt;time-of-request&gt; set to the date and time of the request using the format specified in clause F.1.3; and</w:t>
      </w:r>
    </w:p>
    <w:p w14:paraId="3C1FBEC9" w14:textId="77777777" w:rsidR="00EB676A" w:rsidRPr="001E6C5A" w:rsidRDefault="00EB676A" w:rsidP="00EB676A">
      <w:pPr>
        <w:ind w:left="851" w:hanging="284"/>
      </w:pPr>
      <w:r w:rsidRPr="001E6C5A">
        <w:t>b)</w:t>
      </w:r>
      <w:r w:rsidRPr="001E6C5A">
        <w:tab/>
        <w:t>if the request is a private call call-back cancel request, the &lt;request-type&gt; set to a value of "private-call-call-back-cancel-request";</w:t>
      </w:r>
    </w:p>
    <w:p w14:paraId="28E7042E" w14:textId="77777777" w:rsidR="00EB676A" w:rsidRPr="001E6C5A" w:rsidRDefault="00EB676A" w:rsidP="00EB676A">
      <w:pPr>
        <w:ind w:left="568" w:hanging="284"/>
      </w:pPr>
      <w:r w:rsidRPr="001E6C5A">
        <w:t>7)</w:t>
      </w:r>
      <w:r w:rsidRPr="001E6C5A">
        <w:tab/>
        <w:t xml:space="preserve">shall </w:t>
      </w:r>
      <w:r w:rsidRPr="001E6C5A">
        <w:rPr>
          <w:lang w:eastAsia="ko-KR"/>
        </w:rPr>
        <w:t>store a "PCCB requesting client</w:t>
      </w:r>
      <w:r w:rsidRPr="001E6C5A">
        <w:t xml:space="preserve"> entry" containing the MCPTT ID of the targeted user and:</w:t>
      </w:r>
    </w:p>
    <w:p w14:paraId="41982669" w14:textId="77777777" w:rsidR="00EB676A" w:rsidRPr="001E6C5A" w:rsidRDefault="00EB676A" w:rsidP="00EB676A">
      <w:pPr>
        <w:ind w:left="851" w:hanging="284"/>
      </w:pPr>
      <w:r w:rsidRPr="001E6C5A">
        <w:t>a)</w:t>
      </w:r>
      <w:r w:rsidRPr="001E6C5A">
        <w:tab/>
        <w:t xml:space="preserve">if the request is a private call call-back request, shall </w:t>
      </w:r>
      <w:r w:rsidRPr="001E6C5A">
        <w:rPr>
          <w:lang w:eastAsia="ko-KR"/>
        </w:rPr>
        <w:t>set the</w:t>
      </w:r>
      <w:r w:rsidRPr="001E6C5A">
        <w:t xml:space="preserve"> private call call-back requesting client state to "PCCB-I2: confirm-pending"; and</w:t>
      </w:r>
    </w:p>
    <w:p w14:paraId="050671D9" w14:textId="77777777" w:rsidR="00EB676A" w:rsidRPr="001E6C5A" w:rsidRDefault="00EB676A" w:rsidP="00EB676A">
      <w:pPr>
        <w:ind w:left="851" w:hanging="284"/>
      </w:pPr>
      <w:r w:rsidRPr="001E6C5A">
        <w:t>b)</w:t>
      </w:r>
      <w:r w:rsidRPr="001E6C5A">
        <w:tab/>
        <w:t xml:space="preserve">if the request is a private call call-back cancel request, shall </w:t>
      </w:r>
      <w:r w:rsidRPr="001E6C5A">
        <w:rPr>
          <w:lang w:eastAsia="ko-KR"/>
        </w:rPr>
        <w:t>set</w:t>
      </w:r>
      <w:r w:rsidRPr="001E6C5A">
        <w:t xml:space="preserve"> the private call call-back requesting client state to "PCCB-I4: cancel-pending"; and</w:t>
      </w:r>
    </w:p>
    <w:p w14:paraId="634A544B" w14:textId="77777777" w:rsidR="00EB676A" w:rsidRPr="001E6C5A" w:rsidRDefault="00EB676A" w:rsidP="00EB676A">
      <w:pPr>
        <w:ind w:left="568" w:hanging="284"/>
        <w:rPr>
          <w:rFonts w:eastAsia="SimSun"/>
        </w:rPr>
      </w:pPr>
      <w:r w:rsidRPr="001E6C5A">
        <w:rPr>
          <w:lang w:eastAsia="ko-KR"/>
        </w:rPr>
        <w:t>8)</w:t>
      </w:r>
      <w:r w:rsidRPr="001E6C5A">
        <w:rPr>
          <w:lang w:eastAsia="ko-KR"/>
        </w:rPr>
        <w:tab/>
        <w:t xml:space="preserve">shall send the </w:t>
      </w:r>
      <w:r w:rsidRPr="001E6C5A">
        <w:rPr>
          <w:rFonts w:eastAsia="SimSun"/>
        </w:rPr>
        <w:t>SIP MESSAGE request according to rules and procedures of 3GPP TS 24.229 [4].</w:t>
      </w:r>
    </w:p>
    <w:p w14:paraId="35909F82" w14:textId="77777777" w:rsidR="00EB676A" w:rsidRPr="001E6C5A" w:rsidRDefault="00EB676A" w:rsidP="00EB676A">
      <w:pPr>
        <w:rPr>
          <w:lang w:eastAsia="ko-KR"/>
        </w:rPr>
      </w:pPr>
      <w:r w:rsidRPr="001E6C5A">
        <w:t>....</w:t>
      </w:r>
    </w:p>
    <w:p w14:paraId="0844050A" w14:textId="77777777" w:rsidR="00EB676A" w:rsidRPr="001E6C5A" w:rsidRDefault="00EB676A" w:rsidP="00EB676A">
      <w:r w:rsidRPr="001E6C5A">
        <w:t>Upon receiving a "SIP MESSAGE request for private call call-back response for terminating client" with an &lt;</w:t>
      </w:r>
      <w:proofErr w:type="spellStart"/>
      <w:r w:rsidRPr="001E6C5A">
        <w:t>mcptt</w:t>
      </w:r>
      <w:proofErr w:type="spellEnd"/>
      <w:r w:rsidRPr="001E6C5A">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3481F6B3" w14:textId="77777777" w:rsidR="00EB676A" w:rsidRPr="001E6C5A" w:rsidRDefault="00EB676A" w:rsidP="00EB676A">
      <w:r w:rsidRPr="001E6C5A">
        <w:t>Upon receiving a "SIP MESSAGE request for private call call-back cancel response for terminating client" with an &lt;</w:t>
      </w:r>
      <w:proofErr w:type="spellStart"/>
      <w:r w:rsidRPr="001E6C5A">
        <w:t>mcptt</w:t>
      </w:r>
      <w:proofErr w:type="spellEnd"/>
      <w:r w:rsidRPr="001E6C5A">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E6C5A">
        <w:rPr>
          <w:lang w:eastAsia="ko-KR"/>
        </w:rPr>
        <w:t>"PCCB requesting client</w:t>
      </w:r>
      <w:r w:rsidRPr="001E6C5A">
        <w:t xml:space="preserve"> entry" associated with the target MCPTT user.</w:t>
      </w:r>
    </w:p>
    <w:p w14:paraId="78E1EEFD" w14:textId="77777777" w:rsidR="00EB676A" w:rsidRPr="001E6C5A" w:rsidRDefault="00EB676A" w:rsidP="00EB676A">
      <w:r w:rsidRPr="001E6C5A">
        <w:t>[TS 24.379, clause 11.1.5.2.3]</w:t>
      </w:r>
    </w:p>
    <w:p w14:paraId="0E9A686F" w14:textId="77777777" w:rsidR="00EB676A" w:rsidRPr="001E6C5A" w:rsidRDefault="00EB676A" w:rsidP="00EB676A">
      <w:r w:rsidRPr="001E6C5A">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rPr>
        <w:t>requesting MCPTT user</w:t>
      </w:r>
      <w:r w:rsidRPr="001E6C5A">
        <w:t xml:space="preserve"> as found in the "PCCB target client entry" stored on the UE, by following the procedures in:</w:t>
      </w:r>
    </w:p>
    <w:p w14:paraId="54A51C00" w14:textId="77777777" w:rsidR="00EB676A" w:rsidRPr="001E6C5A" w:rsidRDefault="00EB676A" w:rsidP="00EB676A">
      <w:pPr>
        <w:ind w:left="568" w:hanging="284"/>
        <w:rPr>
          <w:lang w:eastAsia="ko-KR"/>
        </w:rPr>
      </w:pPr>
      <w:r w:rsidRPr="001E6C5A">
        <w:t>...</w:t>
      </w:r>
    </w:p>
    <w:p w14:paraId="5D30163F" w14:textId="77777777" w:rsidR="00EB676A" w:rsidRPr="001E6C5A" w:rsidRDefault="00EB676A" w:rsidP="00EB676A">
      <w:pPr>
        <w:ind w:left="568" w:hanging="284"/>
        <w:rPr>
          <w:lang w:eastAsia="ko-KR"/>
        </w:rPr>
      </w:pPr>
      <w:r w:rsidRPr="001E6C5A">
        <w:rPr>
          <w:lang w:eastAsia="ko-KR"/>
        </w:rPr>
        <w:t>2)</w:t>
      </w:r>
      <w:r w:rsidRPr="001E6C5A">
        <w:tab/>
      </w:r>
      <w:r w:rsidRPr="001E6C5A">
        <w:rPr>
          <w:lang w:eastAsia="ko-KR"/>
        </w:rPr>
        <w:t>subclause 11.1.2.2 for private call without floor control;</w:t>
      </w:r>
    </w:p>
    <w:p w14:paraId="18D25E75" w14:textId="77777777" w:rsidR="00EB676A" w:rsidRPr="001E6C5A" w:rsidRDefault="00EB676A" w:rsidP="00EB676A">
      <w:pPr>
        <w:rPr>
          <w:lang w:eastAsia="ko-KR"/>
        </w:rPr>
      </w:pPr>
      <w:r w:rsidRPr="001E6C5A">
        <w:rPr>
          <w:lang w:eastAsia="ko-KR"/>
        </w:rPr>
        <w:t xml:space="preserve">Upon sending a SIP 200 (OK) response to the request for establishment of a private call as specified in subclause 11.1.1.2.1.1, subclause 11.1.1.2.2.1 or subclause 11.1.2.2, if the </w:t>
      </w:r>
      <w:r w:rsidRPr="001E6C5A">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E6C5A">
        <w:rPr>
          <w:lang w:eastAsia="ko-KR"/>
        </w:rPr>
        <w:t>"PCCB requesting client</w:t>
      </w:r>
      <w:r w:rsidRPr="001E6C5A">
        <w:t xml:space="preserve"> entry" associated with the target MCPTT user.</w:t>
      </w:r>
    </w:p>
    <w:p w14:paraId="597E73BD" w14:textId="77777777" w:rsidR="00EB676A" w:rsidRPr="001E6C5A" w:rsidRDefault="00EB676A" w:rsidP="00EB676A">
      <w:pPr>
        <w:keepNext/>
        <w:keepLines/>
        <w:spacing w:before="120"/>
        <w:ind w:left="1985" w:hanging="1985"/>
        <w:rPr>
          <w:rFonts w:ascii="Arial" w:hAnsi="Arial"/>
        </w:rPr>
      </w:pPr>
      <w:r w:rsidRPr="001E6C5A">
        <w:rPr>
          <w:rFonts w:ascii="Arial" w:hAnsi="Arial"/>
        </w:rPr>
        <w:t>6.2.12.3</w:t>
      </w:r>
      <w:r w:rsidRPr="001E6C5A">
        <w:rPr>
          <w:rFonts w:ascii="Arial" w:hAnsi="Arial"/>
        </w:rPr>
        <w:tab/>
        <w:t>Test description</w:t>
      </w:r>
    </w:p>
    <w:p w14:paraId="632AED34" w14:textId="77777777" w:rsidR="00EB676A" w:rsidRPr="001E6C5A" w:rsidRDefault="00EB676A" w:rsidP="00EB676A">
      <w:pPr>
        <w:keepNext/>
        <w:keepLines/>
        <w:spacing w:before="120"/>
        <w:ind w:left="1985" w:hanging="1985"/>
        <w:rPr>
          <w:rFonts w:ascii="Arial" w:hAnsi="Arial"/>
        </w:rPr>
      </w:pPr>
      <w:r w:rsidRPr="001E6C5A">
        <w:rPr>
          <w:rFonts w:ascii="Arial" w:hAnsi="Arial"/>
        </w:rPr>
        <w:t>6.2.12.3.1</w:t>
      </w:r>
      <w:r w:rsidRPr="001E6C5A">
        <w:rPr>
          <w:rFonts w:ascii="Arial" w:hAnsi="Arial"/>
        </w:rPr>
        <w:tab/>
        <w:t>Pre-test conditions</w:t>
      </w:r>
    </w:p>
    <w:p w14:paraId="00DAD20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65B87D8E" w14:textId="77777777" w:rsidR="00EB676A" w:rsidRPr="001E6C5A" w:rsidRDefault="00EB676A" w:rsidP="00EB676A">
      <w:pPr>
        <w:ind w:left="568" w:hanging="284"/>
      </w:pPr>
      <w:r w:rsidRPr="001E6C5A">
        <w:t>-</w:t>
      </w:r>
      <w:r w:rsidRPr="001E6C5A">
        <w:tab/>
        <w:t>SS (MCPTT server)</w:t>
      </w:r>
    </w:p>
    <w:p w14:paraId="71B5AC11"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96FAAA"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81B3A93" w14:textId="77777777" w:rsidR="00EB676A" w:rsidRPr="001E6C5A" w:rsidRDefault="00EB676A" w:rsidP="00EB676A">
      <w:pPr>
        <w:ind w:left="568" w:hanging="284"/>
      </w:pPr>
      <w:r w:rsidRPr="001E6C5A">
        <w:t>-</w:t>
      </w:r>
      <w:r w:rsidRPr="001E6C5A">
        <w:tab/>
        <w:t>UE (MCPTT client)</w:t>
      </w:r>
    </w:p>
    <w:p w14:paraId="47A30C0B" w14:textId="77777777" w:rsidR="00EB676A" w:rsidRPr="001E6C5A" w:rsidRDefault="00EB676A" w:rsidP="00EB676A">
      <w:pPr>
        <w:ind w:left="568" w:hanging="284"/>
      </w:pPr>
      <w:r w:rsidRPr="001E6C5A">
        <w:t>-</w:t>
      </w:r>
      <w:r w:rsidRPr="001E6C5A">
        <w:tab/>
        <w:t>The test USIM set as defined in TS 36.579-1 [2], subclause 5.5.10 is inserted.</w:t>
      </w:r>
    </w:p>
    <w:p w14:paraId="5511D88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28ACF81B"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EB6F2B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1B89EDDC" w14:textId="77777777" w:rsidR="00EB676A" w:rsidRPr="001E6C5A" w:rsidRDefault="00EB676A" w:rsidP="00EB676A">
      <w:pPr>
        <w:ind w:left="568" w:hanging="284"/>
      </w:pPr>
      <w:r w:rsidRPr="001E6C5A">
        <w:t>-</w:t>
      </w:r>
      <w:r w:rsidRPr="001E6C5A">
        <w:tab/>
        <w:t>UE States at the end of the preamble</w:t>
      </w:r>
    </w:p>
    <w:p w14:paraId="1576DE2D" w14:textId="77777777" w:rsidR="00EB676A" w:rsidRPr="001E6C5A" w:rsidRDefault="00EB676A" w:rsidP="00EB676A">
      <w:pPr>
        <w:ind w:left="851" w:hanging="284"/>
      </w:pPr>
      <w:r w:rsidRPr="001E6C5A">
        <w:t>-</w:t>
      </w:r>
      <w:r w:rsidRPr="001E6C5A">
        <w:tab/>
        <w:t>The UE is in E-UTRA Registered, Idle Mode state.</w:t>
      </w:r>
    </w:p>
    <w:p w14:paraId="0C36223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3CC595A" w14:textId="77777777" w:rsidR="00EB676A" w:rsidRPr="001E6C5A" w:rsidRDefault="00EB676A" w:rsidP="00EB676A">
      <w:pPr>
        <w:keepNext/>
        <w:keepLines/>
        <w:spacing w:before="120"/>
        <w:ind w:left="1985" w:hanging="1985"/>
        <w:rPr>
          <w:rFonts w:ascii="Arial" w:hAnsi="Arial"/>
        </w:rPr>
      </w:pPr>
      <w:r w:rsidRPr="001E6C5A">
        <w:rPr>
          <w:rFonts w:ascii="Arial" w:hAnsi="Arial"/>
        </w:rPr>
        <w:t>6.2.12.3.2</w:t>
      </w:r>
      <w:r w:rsidRPr="001E6C5A">
        <w:rPr>
          <w:rFonts w:ascii="Arial" w:hAnsi="Arial"/>
        </w:rPr>
        <w:tab/>
        <w:t>Test procedure sequence</w:t>
      </w:r>
    </w:p>
    <w:p w14:paraId="218C8759" w14:textId="77777777" w:rsidR="00EB676A" w:rsidRPr="001E6C5A" w:rsidRDefault="00EB676A" w:rsidP="00EB676A">
      <w:pPr>
        <w:keepNext/>
        <w:keepLines/>
        <w:spacing w:before="60"/>
        <w:jc w:val="center"/>
        <w:rPr>
          <w:rFonts w:ascii="Arial" w:hAnsi="Arial"/>
          <w:b/>
        </w:rPr>
      </w:pPr>
      <w:bookmarkStart w:id="534" w:name="_Toc21006046"/>
      <w:bookmarkStart w:id="535" w:name="_Toc36037719"/>
      <w:bookmarkStart w:id="536" w:name="_Toc43837572"/>
      <w:bookmarkStart w:id="537" w:name="_Toc60995684"/>
      <w:bookmarkStart w:id="538" w:name="_Toc69159812"/>
      <w:r w:rsidRPr="001E6C5A">
        <w:rPr>
          <w:rFonts w:ascii="Arial" w:hAnsi="Arial"/>
          <w:b/>
        </w:rPr>
        <w:t>Table 6.2.12.3.2-1: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4FF58E05" w14:textId="77777777" w:rsidTr="00BC3F8D">
        <w:trPr>
          <w:cantSplit/>
        </w:trPr>
        <w:tc>
          <w:tcPr>
            <w:tcW w:w="534" w:type="dxa"/>
            <w:tcBorders>
              <w:top w:val="single" w:sz="4" w:space="0" w:color="auto"/>
              <w:left w:val="single" w:sz="4" w:space="0" w:color="auto"/>
              <w:bottom w:val="nil"/>
              <w:right w:val="single" w:sz="4" w:space="0" w:color="auto"/>
            </w:tcBorders>
            <w:hideMark/>
          </w:tcPr>
          <w:p w14:paraId="273116E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214897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DF4B5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95A215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1BD230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39B21C8" w14:textId="77777777" w:rsidTr="00BC3F8D">
        <w:trPr>
          <w:cantSplit/>
        </w:trPr>
        <w:tc>
          <w:tcPr>
            <w:tcW w:w="534" w:type="dxa"/>
            <w:tcBorders>
              <w:top w:val="nil"/>
              <w:left w:val="single" w:sz="4" w:space="0" w:color="auto"/>
              <w:bottom w:val="single" w:sz="4" w:space="0" w:color="auto"/>
              <w:right w:val="single" w:sz="4" w:space="0" w:color="auto"/>
            </w:tcBorders>
          </w:tcPr>
          <w:p w14:paraId="1A5644CA"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99C43C"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80A1D3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710BFA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894FAF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66D2116" w14:textId="77777777" w:rsidR="00EB676A" w:rsidRPr="001E6C5A" w:rsidRDefault="00EB676A" w:rsidP="00BC3F8D">
            <w:pPr>
              <w:keepNext/>
              <w:keepLines/>
              <w:spacing w:after="0"/>
              <w:jc w:val="center"/>
              <w:rPr>
                <w:rFonts w:ascii="Arial" w:hAnsi="Arial"/>
                <w:b/>
                <w:sz w:val="18"/>
              </w:rPr>
            </w:pPr>
          </w:p>
        </w:tc>
      </w:tr>
      <w:tr w:rsidR="00EB676A" w:rsidRPr="001E6C5A" w14:paraId="69F7D35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16BD8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16B5CA5"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sending a private call call-back request.</w:t>
            </w:r>
          </w:p>
          <w:p w14:paraId="5ECDEEEC"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D53AA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BDF78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BCCFCE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0E4E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08218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745FC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2-3B</w:t>
            </w:r>
          </w:p>
        </w:tc>
        <w:tc>
          <w:tcPr>
            <w:tcW w:w="3968" w:type="dxa"/>
            <w:tcBorders>
              <w:top w:val="single" w:sz="4" w:space="0" w:color="auto"/>
              <w:left w:val="single" w:sz="4" w:space="0" w:color="auto"/>
              <w:bottom w:val="single" w:sz="4" w:space="0" w:color="auto"/>
              <w:right w:val="single" w:sz="4" w:space="0" w:color="auto"/>
            </w:tcBorders>
            <w:hideMark/>
          </w:tcPr>
          <w:p w14:paraId="028AB8E6" w14:textId="01A06E15" w:rsidR="00EB676A" w:rsidRPr="001E6C5A" w:rsidRDefault="00EB676A">
            <w:pPr>
              <w:pStyle w:val="TAL"/>
              <w:pPrChange w:id="539" w:author="MCC160" w:date="2022-11-01T14:48:00Z">
                <w:pPr>
                  <w:keepNext/>
                  <w:keepLines/>
                  <w:spacing w:after="0"/>
                </w:pPr>
              </w:pPrChange>
            </w:pPr>
            <w:r w:rsidRPr="001E6C5A">
              <w:t>Check: Does the UE (</w:t>
            </w:r>
            <w:r w:rsidRPr="001E6C5A">
              <w:rPr>
                <w:lang w:eastAsia="ko-KR"/>
              </w:rPr>
              <w:t>MCPTT client) correctly perform steps 1a1</w:t>
            </w:r>
            <w:ins w:id="540" w:author="MCC160" w:date="2022-11-03T13:39:00Z">
              <w:r w:rsidR="004967DA">
                <w:rPr>
                  <w:lang w:eastAsia="ko-KR"/>
                </w:rPr>
                <w:t>-5</w:t>
              </w:r>
            </w:ins>
            <w:del w:id="541" w:author="MCC160" w:date="2022-11-03T13:39:00Z">
              <w:r w:rsidRPr="001E6C5A" w:rsidDel="004967DA">
                <w:rPr>
                  <w:lang w:eastAsia="ko-KR"/>
                </w:rPr>
                <w:delText xml:space="preserve"> to 5</w:delText>
              </w:r>
            </w:del>
            <w:r w:rsidRPr="001E6C5A">
              <w:rPr>
                <w:lang w:eastAsia="ko-KR"/>
              </w:rPr>
              <w:t xml:space="preserve"> of </w:t>
            </w:r>
            <w:del w:id="542" w:author="MCC160" w:date="2022-11-01T12:15:00Z">
              <w:r w:rsidRPr="001E6C5A" w:rsidDel="00276FA9">
                <w:rPr>
                  <w:lang w:eastAsia="ko-KR"/>
                </w:rPr>
                <w:delText xml:space="preserve">the </w:delText>
              </w:r>
            </w:del>
            <w:ins w:id="543" w:author="MCC160" w:date="2022-11-01T12:15:00Z">
              <w:r w:rsidR="00276FA9">
                <w:rPr>
                  <w:lang w:eastAsia="ko-KR"/>
                </w:rPr>
                <w:t xml:space="preserve">test </w:t>
              </w:r>
            </w:ins>
            <w:r w:rsidRPr="001E6C5A">
              <w:rPr>
                <w:lang w:eastAsia="ko-KR"/>
              </w:rPr>
              <w:t xml:space="preserve">procedure </w:t>
            </w:r>
            <w:del w:id="544" w:author="MCC160" w:date="2022-11-01T12:15:00Z">
              <w:r w:rsidRPr="001E6C5A" w:rsidDel="00276FA9">
                <w:rPr>
                  <w:lang w:eastAsia="ko-KR"/>
                </w:rPr>
                <w:delText xml:space="preserve">for </w:delText>
              </w:r>
            </w:del>
            <w:ins w:id="545" w:author="MCC160" w:date="2022-11-01T12:15:00Z">
              <w:r w:rsidR="00276FA9">
                <w:rPr>
                  <w:lang w:eastAsia="ko-KR"/>
                </w:rPr>
                <w:t>'</w:t>
              </w:r>
            </w:ins>
            <w:r w:rsidRPr="001E6C5A">
              <w:rPr>
                <w:lang w:eastAsia="ko-KR"/>
              </w:rPr>
              <w:t>MCX SIP MESSAGE Request - Accept CO</w:t>
            </w:r>
            <w:ins w:id="546" w:author="MCC160" w:date="2022-11-01T12:15:00Z">
              <w:r w:rsidR="00276FA9">
                <w:rPr>
                  <w:lang w:eastAsia="ko-KR"/>
                </w:rPr>
                <w:t>'</w:t>
              </w:r>
            </w:ins>
            <w:r w:rsidRPr="001E6C5A">
              <w:rPr>
                <w:lang w:eastAsia="ko-KR"/>
              </w:rPr>
              <w:t xml:space="preserve"> as described in TS 36.579-1 [2] Table 5.3.30.3-</w:t>
            </w:r>
            <w:ins w:id="547" w:author="MCC160" w:date="2022-11-01T12:15:00Z">
              <w:r w:rsidR="00276FA9">
                <w:rPr>
                  <w:lang w:eastAsia="ko-KR"/>
                </w:rPr>
                <w:t>1</w:t>
              </w:r>
            </w:ins>
            <w:r w:rsidRPr="001E6C5A">
              <w:rPr>
                <w:lang w:eastAsia="ko-KR"/>
              </w:rPr>
              <w:t xml:space="preserve"> </w:t>
            </w:r>
            <w:r w:rsidRPr="001E6C5A">
              <w:t xml:space="preserve">requesting a private call call-back providing </w:t>
            </w:r>
            <w:r w:rsidRPr="001E6C5A">
              <w:rPr>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1EE4091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3DF11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576E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2F637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A6711B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FBFD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A28F2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cancelling of the private call call-back request (based on the </w:t>
            </w:r>
            <w:r w:rsidRPr="001E6C5A">
              <w:rPr>
                <w:rFonts w:ascii="Arial" w:hAnsi="Arial"/>
                <w:sz w:val="18"/>
                <w:lang w:eastAsia="ko-KR"/>
              </w:rPr>
              <w:t>MCPTT ID of the targeted MCPTT user)</w:t>
            </w:r>
            <w:r w:rsidRPr="001E6C5A">
              <w:rPr>
                <w:rFonts w:ascii="Arial" w:hAnsi="Arial"/>
                <w:sz w:val="18"/>
              </w:rPr>
              <w:t>.</w:t>
            </w:r>
          </w:p>
          <w:p w14:paraId="1FE5144D"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2487F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255ED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8729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5B15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F0AC4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1FFA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5-6A</w:t>
            </w:r>
          </w:p>
        </w:tc>
        <w:tc>
          <w:tcPr>
            <w:tcW w:w="3968" w:type="dxa"/>
            <w:tcBorders>
              <w:top w:val="single" w:sz="4" w:space="0" w:color="auto"/>
              <w:left w:val="single" w:sz="4" w:space="0" w:color="auto"/>
              <w:bottom w:val="single" w:sz="4" w:space="0" w:color="auto"/>
              <w:right w:val="single" w:sz="4" w:space="0" w:color="auto"/>
            </w:tcBorders>
            <w:hideMark/>
          </w:tcPr>
          <w:p w14:paraId="58E218C5" w14:textId="4470F1A2"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correctly perform steps 2</w:t>
            </w:r>
            <w:ins w:id="548" w:author="MCC160" w:date="2022-11-01T14:48:00Z">
              <w:r w:rsidR="007D453B">
                <w:rPr>
                  <w:rFonts w:ascii="Arial" w:hAnsi="Arial"/>
                  <w:sz w:val="18"/>
                  <w:lang w:eastAsia="ko-KR"/>
                </w:rPr>
                <w:t>-5</w:t>
              </w:r>
            </w:ins>
            <w:del w:id="549" w:author="MCC160" w:date="2022-11-01T14:48:00Z">
              <w:r w:rsidRPr="001E6C5A" w:rsidDel="007D453B">
                <w:rPr>
                  <w:rFonts w:ascii="Arial" w:hAnsi="Arial"/>
                  <w:sz w:val="18"/>
                  <w:lang w:eastAsia="ko-KR"/>
                </w:rPr>
                <w:delText xml:space="preserve"> to 5</w:delText>
              </w:r>
            </w:del>
            <w:r w:rsidRPr="001E6C5A">
              <w:rPr>
                <w:rFonts w:ascii="Arial" w:hAnsi="Arial"/>
                <w:sz w:val="18"/>
                <w:lang w:eastAsia="ko-KR"/>
              </w:rPr>
              <w:t xml:space="preserve"> of </w:t>
            </w:r>
            <w:del w:id="550" w:author="MCC160" w:date="2022-11-01T12:15:00Z">
              <w:r w:rsidRPr="001E6C5A" w:rsidDel="00276FA9">
                <w:rPr>
                  <w:rFonts w:ascii="Arial" w:hAnsi="Arial"/>
                  <w:sz w:val="18"/>
                  <w:lang w:eastAsia="ko-KR"/>
                </w:rPr>
                <w:delText xml:space="preserve">the </w:delText>
              </w:r>
            </w:del>
            <w:ins w:id="551" w:author="MCC160" w:date="2022-11-01T12:15:00Z">
              <w:r w:rsidR="00276FA9">
                <w:rPr>
                  <w:rFonts w:ascii="Arial" w:hAnsi="Arial"/>
                  <w:sz w:val="18"/>
                  <w:lang w:eastAsia="ko-KR"/>
                </w:rPr>
                <w:t>test</w:t>
              </w:r>
              <w:r w:rsidR="00276FA9" w:rsidRPr="001E6C5A">
                <w:rPr>
                  <w:rFonts w:ascii="Arial" w:hAnsi="Arial"/>
                  <w:sz w:val="18"/>
                  <w:lang w:eastAsia="ko-KR"/>
                </w:rPr>
                <w:t xml:space="preserve"> </w:t>
              </w:r>
            </w:ins>
            <w:r w:rsidRPr="001E6C5A">
              <w:rPr>
                <w:rFonts w:ascii="Arial" w:hAnsi="Arial"/>
                <w:sz w:val="18"/>
                <w:lang w:eastAsia="ko-KR"/>
              </w:rPr>
              <w:t xml:space="preserve">procedure </w:t>
            </w:r>
            <w:del w:id="552" w:author="MCC160" w:date="2022-11-01T12:15:00Z">
              <w:r w:rsidRPr="001E6C5A" w:rsidDel="00276FA9">
                <w:rPr>
                  <w:rFonts w:ascii="Arial" w:hAnsi="Arial"/>
                  <w:sz w:val="18"/>
                  <w:lang w:eastAsia="ko-KR"/>
                </w:rPr>
                <w:delText xml:space="preserve">for </w:delText>
              </w:r>
            </w:del>
            <w:ins w:id="553" w:author="MCC160" w:date="2022-11-01T12:15:00Z">
              <w:r w:rsidR="00276FA9">
                <w:rPr>
                  <w:rFonts w:ascii="Arial" w:hAnsi="Arial"/>
                  <w:sz w:val="18"/>
                  <w:lang w:eastAsia="ko-KR"/>
                </w:rPr>
                <w:t>'</w:t>
              </w:r>
            </w:ins>
            <w:r w:rsidRPr="001E6C5A">
              <w:rPr>
                <w:rFonts w:ascii="Arial" w:hAnsi="Arial"/>
                <w:sz w:val="18"/>
                <w:lang w:eastAsia="ko-KR"/>
              </w:rPr>
              <w:t>MCX SIP MESSAGE Request - Accept CO</w:t>
            </w:r>
            <w:ins w:id="554" w:author="MCC160" w:date="2022-11-01T12:16:00Z">
              <w:r w:rsidR="00276FA9">
                <w:rPr>
                  <w:rFonts w:ascii="Arial" w:hAnsi="Arial"/>
                  <w:sz w:val="18"/>
                  <w:lang w:eastAsia="ko-KR"/>
                </w:rPr>
                <w:t>'</w:t>
              </w:r>
            </w:ins>
            <w:r w:rsidRPr="001E6C5A">
              <w:rPr>
                <w:rFonts w:ascii="Arial" w:hAnsi="Arial"/>
                <w:sz w:val="18"/>
                <w:lang w:eastAsia="ko-KR"/>
              </w:rPr>
              <w:t xml:space="preserve"> as described in TS 36.579-1 [2] Table 5.3.30.3-1 to cancel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4DD12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022AA9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F7A6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3BB13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E41361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E0CD9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7DFC5F0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cancelling of the private call call-back request (based on the </w:t>
            </w:r>
            <w:r w:rsidRPr="001E6C5A">
              <w:rPr>
                <w:rFonts w:ascii="Arial" w:hAnsi="Arial"/>
                <w:sz w:val="18"/>
                <w:lang w:eastAsia="ko-KR"/>
              </w:rPr>
              <w:t>MCPTT ID of the same targeted MCPTT user as in step 5)</w:t>
            </w:r>
            <w:r w:rsidRPr="001E6C5A">
              <w:rPr>
                <w:rFonts w:ascii="Arial" w:hAnsi="Arial"/>
                <w:sz w:val="18"/>
              </w:rPr>
              <w:t>.</w:t>
            </w:r>
          </w:p>
          <w:p w14:paraId="55D6E5C3"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p w14:paraId="30394FAB" w14:textId="77777777" w:rsidR="00EB676A" w:rsidRPr="001E6C5A" w:rsidRDefault="00EB676A" w:rsidP="00BC3F8D">
            <w:pPr>
              <w:keepNext/>
              <w:keepLines/>
              <w:spacing w:after="0"/>
              <w:rPr>
                <w:rFonts w:ascii="Arial" w:hAnsi="Arial"/>
                <w:sz w:val="18"/>
              </w:rPr>
            </w:pPr>
            <w:r w:rsidRPr="001E6C5A">
              <w:rPr>
                <w:rFonts w:ascii="Arial" w:hAnsi="Arial"/>
                <w:sz w:val="18"/>
              </w:rPr>
              <w:t>NOTE: Depending on the implementation the User may not be provided with an entry for pending call-back.</w:t>
            </w:r>
          </w:p>
        </w:tc>
        <w:tc>
          <w:tcPr>
            <w:tcW w:w="708" w:type="dxa"/>
            <w:tcBorders>
              <w:top w:val="single" w:sz="4" w:space="0" w:color="auto"/>
              <w:left w:val="single" w:sz="4" w:space="0" w:color="auto"/>
              <w:bottom w:val="single" w:sz="4" w:space="0" w:color="auto"/>
              <w:right w:val="single" w:sz="4" w:space="0" w:color="auto"/>
            </w:tcBorders>
            <w:hideMark/>
          </w:tcPr>
          <w:p w14:paraId="21B227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A9654F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479E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962C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958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6C61C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1951807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66B9A4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AE3E69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141228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17A44F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4B1C0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3ADD0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E298382" w14:textId="77777777" w:rsidR="00EB676A" w:rsidRPr="001E6C5A" w:rsidRDefault="00EB676A" w:rsidP="00BC3F8D">
            <w:pPr>
              <w:keepNext/>
              <w:keepLines/>
              <w:spacing w:after="0"/>
              <w:rPr>
                <w:rFonts w:ascii="Arial" w:hAnsi="Arial"/>
                <w:sz w:val="18"/>
              </w:rPr>
            </w:pPr>
            <w:r w:rsidRPr="001E6C5A">
              <w:rPr>
                <w:rFonts w:ascii="Arial" w:hAnsi="Arial"/>
                <w:sz w:val="18"/>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9A6F5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53688C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A0C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3F3A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5F0725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2221C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1B7A908"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sending a private call call-back request.</w:t>
            </w:r>
          </w:p>
          <w:p w14:paraId="5DDC7976"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E2C90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97994"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C79F13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D27ABA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780FD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45F638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1A7AD9F0" w14:textId="7F0F1313"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55" w:author="MCC160" w:date="2022-11-01T12:17:00Z">
              <w:r w:rsidRPr="001E6C5A" w:rsidDel="00847CB2">
                <w:rPr>
                  <w:rFonts w:ascii="Arial" w:hAnsi="Arial"/>
                  <w:sz w:val="18"/>
                </w:rPr>
                <w:delText>Does the UE (</w:delText>
              </w:r>
              <w:r w:rsidRPr="001E6C5A" w:rsidDel="00847CB2">
                <w:rPr>
                  <w:rFonts w:ascii="Arial" w:hAnsi="Arial"/>
                  <w:sz w:val="18"/>
                  <w:lang w:eastAsia="ko-KR"/>
                </w:rPr>
                <w:delText xml:space="preserve">MCPTT client) correctly perform procedure for </w:delText>
              </w:r>
            </w:del>
            <w:ins w:id="556" w:author="MCC160" w:date="2022-11-01T12:16:00Z">
              <w:r w:rsidR="00847CB2" w:rsidRPr="00847CB2">
                <w:rPr>
                  <w:rFonts w:ascii="Arial" w:hAnsi="Arial"/>
                  <w:sz w:val="18"/>
                  <w:lang w:eastAsia="ko-KR"/>
                </w:rPr>
                <w:t xml:space="preserve">Does the UE (MCPTT Client) correctly perform test procedure </w:t>
              </w:r>
              <w:r w:rsidR="00847CB2">
                <w:rPr>
                  <w:rFonts w:ascii="Arial" w:hAnsi="Arial"/>
                  <w:sz w:val="18"/>
                  <w:lang w:eastAsia="ko-KR"/>
                </w:rPr>
                <w:t>'</w:t>
              </w:r>
            </w:ins>
            <w:r w:rsidRPr="001E6C5A">
              <w:rPr>
                <w:rFonts w:ascii="Arial" w:hAnsi="Arial"/>
                <w:sz w:val="18"/>
                <w:lang w:eastAsia="ko-KR"/>
              </w:rPr>
              <w:t>MCX SIP MESSAGE Request - Accept CO</w:t>
            </w:r>
            <w:ins w:id="557" w:author="MCC160" w:date="2022-11-01T12:16:00Z">
              <w:r w:rsidR="00847CB2">
                <w:rPr>
                  <w:rFonts w:ascii="Arial" w:hAnsi="Arial"/>
                  <w:sz w:val="18"/>
                  <w:lang w:eastAsia="ko-KR"/>
                </w:rPr>
                <w:t>'</w:t>
              </w:r>
            </w:ins>
            <w:r w:rsidRPr="001E6C5A">
              <w:rPr>
                <w:rFonts w:ascii="Arial" w:hAnsi="Arial"/>
                <w:sz w:val="18"/>
                <w:lang w:eastAsia="ko-KR"/>
              </w:rPr>
              <w:t xml:space="preserve"> as described in TS 36.579-1 [2] Table 5.3.30.3-1 </w:t>
            </w:r>
            <w:r w:rsidRPr="001E6C5A">
              <w:rPr>
                <w:rFonts w:ascii="Arial" w:hAnsi="Arial"/>
                <w:sz w:val="18"/>
              </w:rPr>
              <w:t xml:space="preserve">requesting a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76078B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A713AA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394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9CC58D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98AEAF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C044A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10A-11A</w:t>
            </w:r>
          </w:p>
        </w:tc>
        <w:tc>
          <w:tcPr>
            <w:tcW w:w="3968" w:type="dxa"/>
            <w:tcBorders>
              <w:top w:val="single" w:sz="4" w:space="0" w:color="auto"/>
              <w:left w:val="single" w:sz="4" w:space="0" w:color="auto"/>
              <w:bottom w:val="single" w:sz="4" w:space="0" w:color="auto"/>
              <w:right w:val="single" w:sz="4" w:space="0" w:color="auto"/>
            </w:tcBorders>
            <w:hideMark/>
          </w:tcPr>
          <w:p w14:paraId="2BA24ED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CB7B8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2D958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2CF7C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E21D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1719B0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163DC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1F0DB4EC" w14:textId="77777777" w:rsidR="00EB676A" w:rsidRPr="001E6C5A" w:rsidRDefault="00EB676A" w:rsidP="00BC3F8D">
            <w:pPr>
              <w:keepNext/>
              <w:keepLines/>
              <w:spacing w:after="0"/>
              <w:rPr>
                <w:rFonts w:ascii="Arial" w:hAnsi="Arial"/>
                <w:sz w:val="18"/>
              </w:rPr>
            </w:pPr>
            <w:r w:rsidRPr="001E6C5A">
              <w:rPr>
                <w:rFonts w:ascii="Arial" w:hAnsi="Arial"/>
                <w:sz w:val="18"/>
              </w:rPr>
              <w:t>Wait for 5 sec (randomly chosen value to simulate realistic behaviour at the targeted side).</w:t>
            </w:r>
          </w:p>
        </w:tc>
        <w:tc>
          <w:tcPr>
            <w:tcW w:w="708" w:type="dxa"/>
            <w:tcBorders>
              <w:top w:val="single" w:sz="4" w:space="0" w:color="auto"/>
              <w:left w:val="single" w:sz="4" w:space="0" w:color="auto"/>
              <w:bottom w:val="single" w:sz="4" w:space="0" w:color="auto"/>
              <w:right w:val="single" w:sz="4" w:space="0" w:color="auto"/>
            </w:tcBorders>
            <w:hideMark/>
          </w:tcPr>
          <w:p w14:paraId="6BE2869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24C4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C4569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DC248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DEF8584"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E55CC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C9C3D09" w14:textId="2987AA7F"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58" w:author="MCC160" w:date="2022-11-01T12:17:00Z">
              <w:r w:rsidRPr="001E6C5A" w:rsidDel="00847CB2">
                <w:rPr>
                  <w:rFonts w:ascii="Arial" w:hAnsi="Arial"/>
                  <w:sz w:val="18"/>
                </w:rPr>
                <w:delText>Does the UE (</w:delText>
              </w:r>
              <w:r w:rsidRPr="001E6C5A" w:rsidDel="00847CB2">
                <w:rPr>
                  <w:rFonts w:ascii="Arial" w:hAnsi="Arial"/>
                  <w:sz w:val="18"/>
                  <w:lang w:eastAsia="ko-KR"/>
                </w:rPr>
                <w:delText>MCPTT client) successfully perform</w:delText>
              </w:r>
              <w:r w:rsidRPr="001E6C5A" w:rsidDel="00847CB2">
                <w:rPr>
                  <w:rFonts w:ascii="Arial" w:hAnsi="Arial"/>
                  <w:sz w:val="18"/>
                </w:rPr>
                <w:delText xml:space="preserve"> procedure for </w:delText>
              </w:r>
            </w:del>
            <w:ins w:id="559" w:author="MCC160" w:date="2022-11-01T12:17:00Z">
              <w:r w:rsidR="00847CB2" w:rsidRPr="00847CB2">
                <w:rPr>
                  <w:rFonts w:ascii="Arial" w:hAnsi="Arial"/>
                  <w:sz w:val="18"/>
                </w:rPr>
                <w:t xml:space="preserve">Does the UE (MCPTT Client) correctly perform test procedure </w:t>
              </w:r>
              <w:r w:rsidR="00847CB2">
                <w:rPr>
                  <w:rFonts w:ascii="Arial" w:hAnsi="Arial"/>
                  <w:sz w:val="18"/>
                </w:rPr>
                <w:t>'</w:t>
              </w:r>
            </w:ins>
            <w:r w:rsidRPr="001E6C5A">
              <w:rPr>
                <w:rFonts w:ascii="Arial" w:hAnsi="Arial"/>
                <w:sz w:val="18"/>
              </w:rPr>
              <w:t>MCPTT CT private call establishment, manual commencement</w:t>
            </w:r>
            <w:ins w:id="560" w:author="MCC160" w:date="2022-11-01T12:17:00Z">
              <w:r w:rsidR="00847CB2">
                <w:rPr>
                  <w:rFonts w:ascii="Arial" w:hAnsi="Arial"/>
                  <w:sz w:val="18"/>
                </w:rPr>
                <w:t>'</w:t>
              </w:r>
            </w:ins>
            <w:r w:rsidRPr="001E6C5A">
              <w:rPr>
                <w:rFonts w:ascii="Arial" w:hAnsi="Arial"/>
                <w:sz w:val="18"/>
                <w:lang w:eastAsia="zh-CN"/>
              </w:rPr>
              <w:t xml:space="preserve"> as described in TS 36.579-1 [2], </w:t>
            </w:r>
            <w:r w:rsidRPr="001F3437">
              <w:rPr>
                <w:rFonts w:ascii="Arial" w:hAnsi="Arial"/>
                <w:sz w:val="18"/>
                <w:lang w:eastAsia="zh-CN"/>
              </w:rPr>
              <w:t xml:space="preserve">Table </w:t>
            </w:r>
            <w:r w:rsidRPr="001E6C5A">
              <w:rPr>
                <w:rFonts w:ascii="Arial" w:hAnsi="Arial"/>
                <w:sz w:val="18"/>
              </w:rPr>
              <w:t>5.3.6</w:t>
            </w:r>
            <w:r>
              <w:rPr>
                <w:rFonts w:ascii="Arial" w:hAnsi="Arial"/>
                <w:sz w:val="18"/>
              </w:rPr>
              <w:t>.3-1</w:t>
            </w:r>
            <w:r w:rsidRPr="001E6C5A">
              <w:rPr>
                <w:rFonts w:ascii="Arial" w:hAnsi="Arial"/>
                <w:sz w:val="18"/>
              </w:rPr>
              <w:t xml:space="preserve"> to establish an MCX private call (Private call </w:t>
            </w:r>
            <w:proofErr w:type="spellStart"/>
            <w:r w:rsidRPr="001E6C5A">
              <w:rPr>
                <w:rFonts w:ascii="Arial" w:hAnsi="Arial"/>
                <w:sz w:val="18"/>
              </w:rPr>
              <w:t>call</w:t>
            </w:r>
            <w:proofErr w:type="spellEnd"/>
            <w:r w:rsidRPr="001E6C5A">
              <w:rPr>
                <w:rFonts w:ascii="Arial" w:hAnsi="Arial"/>
                <w:sz w:val="18"/>
              </w:rPr>
              <w:t xml:space="preserve"> back fulfilment)?</w:t>
            </w:r>
          </w:p>
        </w:tc>
        <w:tc>
          <w:tcPr>
            <w:tcW w:w="708" w:type="dxa"/>
            <w:tcBorders>
              <w:top w:val="single" w:sz="4" w:space="0" w:color="auto"/>
              <w:left w:val="single" w:sz="4" w:space="0" w:color="auto"/>
              <w:bottom w:val="single" w:sz="4" w:space="0" w:color="auto"/>
              <w:right w:val="single" w:sz="4" w:space="0" w:color="auto"/>
            </w:tcBorders>
            <w:hideMark/>
          </w:tcPr>
          <w:p w14:paraId="50DE677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F355C2F"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1E6A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2DE87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D61F5A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E1EE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14-16</w:t>
            </w:r>
          </w:p>
        </w:tc>
        <w:tc>
          <w:tcPr>
            <w:tcW w:w="3968" w:type="dxa"/>
            <w:tcBorders>
              <w:top w:val="single" w:sz="4" w:space="0" w:color="auto"/>
              <w:left w:val="single" w:sz="4" w:space="0" w:color="auto"/>
              <w:bottom w:val="single" w:sz="4" w:space="0" w:color="auto"/>
              <w:right w:val="single" w:sz="4" w:space="0" w:color="auto"/>
            </w:tcBorders>
            <w:hideMark/>
          </w:tcPr>
          <w:p w14:paraId="7E8B2EA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89E3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0E5064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D2EF6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B8961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5B8DAA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218C0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3AA6BC52" w14:textId="2FE3E7D8" w:rsidR="00EB676A" w:rsidRPr="001E6C5A" w:rsidRDefault="00EB676A" w:rsidP="00BC3F8D">
            <w:pPr>
              <w:keepNext/>
              <w:keepLines/>
              <w:spacing w:after="0"/>
              <w:rPr>
                <w:rFonts w:ascii="Arial" w:hAnsi="Arial"/>
                <w:sz w:val="18"/>
              </w:rPr>
            </w:pPr>
            <w:r w:rsidRPr="001E6C5A">
              <w:rPr>
                <w:rFonts w:ascii="Arial" w:hAnsi="Arial"/>
                <w:sz w:val="18"/>
              </w:rPr>
              <w:t xml:space="preserve">Steps 1 and 2 of </w:t>
            </w:r>
            <w:del w:id="561" w:author="MCC160" w:date="2022-11-01T12:19:00Z">
              <w:r w:rsidRPr="001E6C5A" w:rsidDel="00847CB2">
                <w:rPr>
                  <w:rFonts w:ascii="Arial" w:hAnsi="Arial"/>
                  <w:sz w:val="18"/>
                </w:rPr>
                <w:delText xml:space="preserve">the </w:delText>
              </w:r>
            </w:del>
            <w:ins w:id="562" w:author="MCC160" w:date="2022-11-01T12:19:00Z">
              <w:r w:rsidR="00847CB2">
                <w:rPr>
                  <w:rFonts w:ascii="Arial" w:hAnsi="Arial"/>
                  <w:sz w:val="18"/>
                </w:rPr>
                <w:t>test</w:t>
              </w:r>
              <w:r w:rsidR="00847CB2" w:rsidRPr="001E6C5A">
                <w:rPr>
                  <w:rFonts w:ascii="Arial" w:hAnsi="Arial"/>
                  <w:sz w:val="18"/>
                </w:rPr>
                <w:t xml:space="preserve"> </w:t>
              </w:r>
            </w:ins>
            <w:r w:rsidRPr="001E6C5A">
              <w:rPr>
                <w:rFonts w:ascii="Arial" w:hAnsi="Arial"/>
                <w:sz w:val="18"/>
              </w:rPr>
              <w:t xml:space="preserve">procedure </w:t>
            </w:r>
            <w:del w:id="563" w:author="MCC160" w:date="2022-11-01T12:19:00Z">
              <w:r w:rsidRPr="001E6C5A" w:rsidDel="00847CB2">
                <w:rPr>
                  <w:rFonts w:ascii="Arial" w:hAnsi="Arial"/>
                  <w:sz w:val="18"/>
                </w:rPr>
                <w:delText xml:space="preserve">for </w:delText>
              </w:r>
            </w:del>
            <w:ins w:id="564" w:author="MCC160" w:date="2022-11-01T12:19:00Z">
              <w:r w:rsidR="00847CB2">
                <w:rPr>
                  <w:rFonts w:ascii="Arial" w:hAnsi="Arial"/>
                  <w:sz w:val="18"/>
                </w:rPr>
                <w:t>'</w:t>
              </w:r>
            </w:ins>
            <w:r w:rsidRPr="001E6C5A">
              <w:rPr>
                <w:rFonts w:ascii="Arial" w:hAnsi="Arial"/>
                <w:sz w:val="18"/>
              </w:rPr>
              <w:t>MCX CT call release</w:t>
            </w:r>
            <w:ins w:id="565" w:author="MCC160" w:date="2022-11-01T12:19:00Z">
              <w:r w:rsidR="00847CB2">
                <w:rPr>
                  <w:rFonts w:ascii="Arial" w:hAnsi="Arial"/>
                  <w:sz w:val="18"/>
                </w:rPr>
                <w:t>'</w:t>
              </w:r>
            </w:ins>
            <w:r w:rsidRPr="001E6C5A">
              <w:rPr>
                <w:rFonts w:ascii="Arial" w:hAnsi="Arial"/>
                <w:sz w:val="18"/>
              </w:rPr>
              <w:t xml:space="preserve"> as described in TS 36.579-1 [2] Table 5.3.12.3-1 are performed</w:t>
            </w:r>
          </w:p>
        </w:tc>
        <w:tc>
          <w:tcPr>
            <w:tcW w:w="708" w:type="dxa"/>
            <w:tcBorders>
              <w:top w:val="single" w:sz="4" w:space="0" w:color="auto"/>
              <w:left w:val="single" w:sz="4" w:space="0" w:color="auto"/>
              <w:bottom w:val="single" w:sz="4" w:space="0" w:color="auto"/>
              <w:right w:val="single" w:sz="4" w:space="0" w:color="auto"/>
            </w:tcBorders>
            <w:hideMark/>
          </w:tcPr>
          <w:p w14:paraId="29936F5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822C5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0667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C5F0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C94935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A97D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8" w:type="dxa"/>
            <w:tcBorders>
              <w:top w:val="single" w:sz="4" w:space="0" w:color="auto"/>
              <w:left w:val="single" w:sz="4" w:space="0" w:color="auto"/>
              <w:bottom w:val="single" w:sz="4" w:space="0" w:color="auto"/>
              <w:right w:val="single" w:sz="4" w:space="0" w:color="auto"/>
            </w:tcBorders>
            <w:hideMark/>
          </w:tcPr>
          <w:p w14:paraId="21E5BBB7" w14:textId="77777777" w:rsidR="004967DA" w:rsidRDefault="00EB676A" w:rsidP="00BC3F8D">
            <w:pPr>
              <w:keepNext/>
              <w:keepLines/>
              <w:spacing w:after="0"/>
              <w:rPr>
                <w:ins w:id="566" w:author="MCC160" w:date="2022-11-03T13:40:00Z"/>
                <w:rFonts w:ascii="Arial" w:hAnsi="Arial"/>
                <w:sz w:val="18"/>
              </w:rPr>
            </w:pPr>
            <w:r w:rsidRPr="001E6C5A">
              <w:rPr>
                <w:rFonts w:ascii="Arial" w:hAnsi="Arial"/>
                <w:sz w:val="18"/>
              </w:rPr>
              <w:t xml:space="preserve">Make the UE (MCPTT User) request cancelling of the private call call-back request (based on the </w:t>
            </w:r>
            <w:r w:rsidRPr="001E6C5A">
              <w:rPr>
                <w:rFonts w:ascii="Arial" w:hAnsi="Arial"/>
                <w:sz w:val="18"/>
                <w:lang w:eastAsia="ko-KR"/>
              </w:rPr>
              <w:t>MCPTT ID of the same targeted MCPTT user as in step 10)</w:t>
            </w:r>
            <w:r w:rsidRPr="001E6C5A">
              <w:rPr>
                <w:rFonts w:ascii="Arial" w:hAnsi="Arial"/>
                <w:sz w:val="18"/>
              </w:rPr>
              <w:t>.</w:t>
            </w:r>
            <w:del w:id="567" w:author="MCC160" w:date="2022-11-03T13:40:00Z">
              <w:r w:rsidRPr="001E6C5A" w:rsidDel="004967DA">
                <w:rPr>
                  <w:rFonts w:ascii="Arial" w:hAnsi="Arial"/>
                  <w:sz w:val="18"/>
                </w:rPr>
                <w:delText xml:space="preserve"> </w:delText>
              </w:r>
            </w:del>
          </w:p>
          <w:p w14:paraId="643DBE59" w14:textId="747E072A" w:rsidR="00EB676A" w:rsidRPr="001E6C5A" w:rsidRDefault="00EB676A" w:rsidP="00BC3F8D">
            <w:pPr>
              <w:keepNext/>
              <w:keepLines/>
              <w:spacing w:after="0"/>
              <w:rPr>
                <w:rFonts w:ascii="Arial" w:hAnsi="Arial"/>
                <w:sz w:val="18"/>
              </w:rPr>
            </w:pPr>
            <w:r w:rsidRPr="001E6C5A">
              <w:rPr>
                <w:rFonts w:ascii="Arial" w:hAnsi="Arial"/>
                <w:sz w:val="18"/>
              </w:rPr>
              <w:t>(NOTE 1, NOTE 2)</w:t>
            </w:r>
          </w:p>
        </w:tc>
        <w:tc>
          <w:tcPr>
            <w:tcW w:w="708" w:type="dxa"/>
            <w:tcBorders>
              <w:top w:val="single" w:sz="4" w:space="0" w:color="auto"/>
              <w:left w:val="single" w:sz="4" w:space="0" w:color="auto"/>
              <w:bottom w:val="single" w:sz="4" w:space="0" w:color="auto"/>
              <w:right w:val="single" w:sz="4" w:space="0" w:color="auto"/>
            </w:tcBorders>
            <w:hideMark/>
          </w:tcPr>
          <w:p w14:paraId="2FBC50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79397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9F3C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DC82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DE4D22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AE5B95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w:t>
            </w:r>
          </w:p>
        </w:tc>
        <w:tc>
          <w:tcPr>
            <w:tcW w:w="3968" w:type="dxa"/>
            <w:tcBorders>
              <w:top w:val="single" w:sz="4" w:space="0" w:color="auto"/>
              <w:left w:val="single" w:sz="4" w:space="0" w:color="auto"/>
              <w:bottom w:val="single" w:sz="4" w:space="0" w:color="auto"/>
              <w:right w:val="single" w:sz="4" w:space="0" w:color="auto"/>
            </w:tcBorders>
            <w:hideMark/>
          </w:tcPr>
          <w:p w14:paraId="1A0409B0" w14:textId="77777777" w:rsidR="00EB676A" w:rsidRPr="001E6C5A" w:rsidRDefault="00EB676A" w:rsidP="00BC3F8D">
            <w:pPr>
              <w:keepNext/>
              <w:keepLines/>
              <w:spacing w:after="0"/>
              <w:rPr>
                <w:rFonts w:ascii="Arial" w:hAnsi="Arial"/>
                <w:sz w:val="18"/>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the MCPTT ID of the targeted MCPTT user?</w:t>
            </w:r>
          </w:p>
        </w:tc>
        <w:tc>
          <w:tcPr>
            <w:tcW w:w="708" w:type="dxa"/>
            <w:tcBorders>
              <w:top w:val="single" w:sz="4" w:space="0" w:color="auto"/>
              <w:left w:val="single" w:sz="4" w:space="0" w:color="auto"/>
              <w:bottom w:val="single" w:sz="4" w:space="0" w:color="auto"/>
              <w:right w:val="single" w:sz="4" w:space="0" w:color="auto"/>
            </w:tcBorders>
            <w:hideMark/>
          </w:tcPr>
          <w:p w14:paraId="27F4589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3F66BE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7F970D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0FC661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2863552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E5DEC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44E1EB0" w14:textId="77777777" w:rsidR="00EB676A" w:rsidRPr="001E6C5A" w:rsidRDefault="00EB676A" w:rsidP="00BC3F8D">
            <w:pPr>
              <w:keepNext/>
              <w:keepLines/>
              <w:spacing w:after="0"/>
              <w:rPr>
                <w:rFonts w:ascii="Arial" w:hAnsi="Arial"/>
                <w:sz w:val="18"/>
              </w:rPr>
            </w:pPr>
            <w:r w:rsidRPr="001E6C5A">
              <w:rPr>
                <w:rFonts w:ascii="Arial" w:hAnsi="Arial"/>
                <w:sz w:val="18"/>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53FC1E5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A25496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37E8F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485E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BC35C31"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5C68D04"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2D1C8FBF"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Depending on the implementation the User may not be provided with an entry for pending call-back.</w:t>
            </w:r>
          </w:p>
        </w:tc>
      </w:tr>
    </w:tbl>
    <w:p w14:paraId="50B49A6B" w14:textId="77777777" w:rsidR="00EB676A" w:rsidRPr="001E6C5A" w:rsidRDefault="00EB676A" w:rsidP="00EB676A"/>
    <w:p w14:paraId="3B94D3D0" w14:textId="77777777" w:rsidR="00EB676A" w:rsidRPr="001E6C5A" w:rsidRDefault="00EB676A" w:rsidP="00EB676A">
      <w:pPr>
        <w:keepNext/>
        <w:keepLines/>
        <w:spacing w:before="120"/>
        <w:ind w:left="1985" w:hanging="1985"/>
        <w:rPr>
          <w:rFonts w:ascii="Arial" w:hAnsi="Arial"/>
        </w:rPr>
      </w:pPr>
      <w:r w:rsidRPr="001E6C5A">
        <w:rPr>
          <w:rFonts w:ascii="Arial" w:hAnsi="Arial"/>
        </w:rPr>
        <w:t>6.2.12.3.3</w:t>
      </w:r>
      <w:r w:rsidRPr="001E6C5A">
        <w:rPr>
          <w:rFonts w:ascii="Arial" w:hAnsi="Arial"/>
        </w:rPr>
        <w:tab/>
        <w:t>Specific message contents</w:t>
      </w:r>
    </w:p>
    <w:p w14:paraId="578E9D5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(Steps 2, 10, Table 6.2.12.3.2-1;</w:t>
      </w:r>
      <w:r>
        <w:rPr>
          <w:rFonts w:ascii="Arial" w:hAnsi="Arial"/>
          <w:b/>
        </w:rPr>
        <w:br/>
        <w:t>s</w:t>
      </w:r>
      <w:r w:rsidRPr="001E6C5A">
        <w:rPr>
          <w:rFonts w:ascii="Arial" w:hAnsi="Arial"/>
          <w: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8B1D0B8"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36F71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2EBB83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A118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4366B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C78C0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419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655A5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A042DF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AA562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5B9A40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D5876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B7D6A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B39266" w14:textId="77777777" w:rsidR="00EB676A" w:rsidRPr="001E6C5A" w:rsidRDefault="00EB676A" w:rsidP="00BC3F8D">
            <w:pPr>
              <w:keepNext/>
              <w:keepLines/>
              <w:spacing w:after="0"/>
              <w:rPr>
                <w:rFonts w:ascii="Arial" w:hAnsi="Arial"/>
                <w:sz w:val="18"/>
              </w:rPr>
            </w:pPr>
          </w:p>
        </w:tc>
      </w:tr>
      <w:tr w:rsidR="00EB676A" w:rsidRPr="001E6C5A" w14:paraId="381D4D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635D0D"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F5A82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64066FC"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7FBBBF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B5C396" w14:textId="77777777" w:rsidR="00EB676A" w:rsidRPr="001E6C5A" w:rsidRDefault="00EB676A" w:rsidP="00BC3F8D">
            <w:pPr>
              <w:keepNext/>
              <w:keepLines/>
              <w:spacing w:after="0"/>
              <w:rPr>
                <w:rFonts w:ascii="Arial" w:hAnsi="Arial"/>
                <w:sz w:val="18"/>
              </w:rPr>
            </w:pPr>
          </w:p>
        </w:tc>
      </w:tr>
      <w:tr w:rsidR="00EB676A" w:rsidRPr="001E6C5A" w14:paraId="738419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21B3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EA7669"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6.2.12.3.3-2</w:t>
            </w:r>
          </w:p>
        </w:tc>
        <w:tc>
          <w:tcPr>
            <w:tcW w:w="2126" w:type="dxa"/>
            <w:tcBorders>
              <w:top w:val="single" w:sz="4" w:space="0" w:color="auto"/>
              <w:left w:val="single" w:sz="4" w:space="0" w:color="auto"/>
              <w:bottom w:val="single" w:sz="4" w:space="0" w:color="auto"/>
              <w:right w:val="single" w:sz="4" w:space="0" w:color="auto"/>
            </w:tcBorders>
          </w:tcPr>
          <w:p w14:paraId="37CD778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06E762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B71A99" w14:textId="77777777" w:rsidR="00EB676A" w:rsidRPr="001E6C5A" w:rsidRDefault="00EB676A" w:rsidP="00BC3F8D">
            <w:pPr>
              <w:keepNext/>
              <w:keepLines/>
              <w:spacing w:after="0"/>
              <w:rPr>
                <w:rFonts w:ascii="Arial" w:hAnsi="Arial"/>
                <w:sz w:val="18"/>
              </w:rPr>
            </w:pPr>
          </w:p>
        </w:tc>
      </w:tr>
    </w:tbl>
    <w:p w14:paraId="2DC1EDC7" w14:textId="77777777" w:rsidR="00EB676A" w:rsidRPr="001E6C5A" w:rsidRDefault="00EB676A" w:rsidP="00EB676A"/>
    <w:p w14:paraId="03CBAE0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6.2.12.3.3-2: </w:t>
      </w:r>
      <w:r w:rsidRPr="001E6C5A">
        <w:rPr>
          <w:rFonts w:ascii="Arial" w:hAnsi="Arial"/>
          <w:b/>
          <w:lang w:eastAsia="ko-KR"/>
        </w:rPr>
        <w:t>MCPTT-Info in SIP MESSAGE</w:t>
      </w:r>
      <w:r w:rsidRPr="001E6C5A">
        <w:rPr>
          <w:rFonts w:ascii="Arial" w:hAnsi="Arial"/>
          <w:b/>
        </w:rPr>
        <w:t xml:space="preserve"> (Table 6.2.12.3.3-1)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303083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E122D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1693F51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6026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BDCFC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D9EE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97B8F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FA0CA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FB114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52DC3DA"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7BF55E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24EE18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2F89E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CA5F26" w14:textId="77777777" w:rsidR="00EB676A" w:rsidRPr="001E6C5A" w:rsidRDefault="00EB676A" w:rsidP="00BC3F8D">
            <w:pPr>
              <w:keepNext/>
              <w:keepLines/>
              <w:spacing w:after="0"/>
              <w:rPr>
                <w:rFonts w:ascii="Arial" w:hAnsi="Arial"/>
                <w:sz w:val="18"/>
              </w:rPr>
            </w:pPr>
          </w:p>
        </w:tc>
      </w:tr>
      <w:tr w:rsidR="00EB676A" w:rsidRPr="001E6C5A" w14:paraId="10F1C6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7757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851C87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841D7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6AA2D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F4DDE8" w14:textId="77777777" w:rsidR="00EB676A" w:rsidRPr="001E6C5A" w:rsidRDefault="00EB676A" w:rsidP="00BC3F8D">
            <w:pPr>
              <w:keepNext/>
              <w:keepLines/>
              <w:spacing w:after="0"/>
              <w:rPr>
                <w:rFonts w:ascii="Arial" w:hAnsi="Arial"/>
                <w:sz w:val="18"/>
              </w:rPr>
            </w:pPr>
          </w:p>
        </w:tc>
      </w:tr>
      <w:tr w:rsidR="00EB676A" w:rsidRPr="001E6C5A" w14:paraId="783DC77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5FB9E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16CCC8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5F04F6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6F2331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248637" w14:textId="77777777" w:rsidR="00EB676A" w:rsidRPr="001E6C5A" w:rsidRDefault="00EB676A" w:rsidP="00BC3F8D">
            <w:pPr>
              <w:keepNext/>
              <w:keepLines/>
              <w:spacing w:after="0"/>
              <w:rPr>
                <w:rFonts w:ascii="Arial" w:hAnsi="Arial"/>
                <w:sz w:val="18"/>
              </w:rPr>
            </w:pPr>
          </w:p>
        </w:tc>
      </w:tr>
      <w:tr w:rsidR="00EB676A" w:rsidRPr="001E6C5A" w14:paraId="4FC4CD5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181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51C025B"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1E930D3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6FAF2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9E7A3F" w14:textId="77777777" w:rsidR="00EB676A" w:rsidRPr="001E6C5A" w:rsidRDefault="00EB676A" w:rsidP="00BC3F8D">
            <w:pPr>
              <w:keepNext/>
              <w:keepLines/>
              <w:spacing w:after="0"/>
              <w:rPr>
                <w:rFonts w:ascii="Arial" w:hAnsi="Arial"/>
                <w:sz w:val="18"/>
              </w:rPr>
            </w:pPr>
          </w:p>
        </w:tc>
      </w:tr>
      <w:tr w:rsidR="00EB676A" w:rsidRPr="001E6C5A" w14:paraId="619A9AA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06E9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urgency-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0315FF4" w14:textId="77777777" w:rsidR="00EB676A" w:rsidRPr="001E6C5A" w:rsidRDefault="00EB676A" w:rsidP="00BC3F8D">
            <w:pPr>
              <w:keepNext/>
              <w:keepLines/>
              <w:spacing w:after="0"/>
              <w:rPr>
                <w:rFonts w:ascii="Arial" w:hAnsi="Arial"/>
                <w:sz w:val="18"/>
              </w:rPr>
            </w:pPr>
            <w:r w:rsidRPr="001E6C5A">
              <w:rPr>
                <w:rFonts w:ascii="Arial" w:hAnsi="Arial"/>
                <w:sz w:val="18"/>
              </w:rPr>
              <w:t>"low", "normal" or "high"</w:t>
            </w:r>
          </w:p>
        </w:tc>
        <w:tc>
          <w:tcPr>
            <w:tcW w:w="2126" w:type="dxa"/>
            <w:tcBorders>
              <w:top w:val="single" w:sz="4" w:space="0" w:color="auto"/>
              <w:left w:val="single" w:sz="4" w:space="0" w:color="auto"/>
              <w:bottom w:val="single" w:sz="4" w:space="0" w:color="auto"/>
              <w:right w:val="single" w:sz="4" w:space="0" w:color="auto"/>
            </w:tcBorders>
          </w:tcPr>
          <w:p w14:paraId="413AEED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CE917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25437A" w14:textId="77777777" w:rsidR="00EB676A" w:rsidRPr="001E6C5A" w:rsidRDefault="00EB676A" w:rsidP="00BC3F8D">
            <w:pPr>
              <w:keepNext/>
              <w:keepLines/>
              <w:spacing w:after="0"/>
              <w:rPr>
                <w:rFonts w:ascii="Arial" w:hAnsi="Arial"/>
                <w:sz w:val="18"/>
              </w:rPr>
            </w:pPr>
          </w:p>
        </w:tc>
      </w:tr>
      <w:tr w:rsidR="00EB676A" w:rsidRPr="001E6C5A" w14:paraId="7C568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2BD1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31AD831" w14:textId="77777777" w:rsidR="00EB676A" w:rsidRPr="001E6C5A" w:rsidRDefault="00EB676A" w:rsidP="00BC3F8D">
            <w:pPr>
              <w:keepNext/>
              <w:keepLines/>
              <w:spacing w:after="0"/>
              <w:rPr>
                <w:rFonts w:ascii="Arial" w:hAnsi="Arial"/>
                <w:sz w:val="18"/>
              </w:rPr>
            </w:pPr>
            <w:r w:rsidRPr="001E6C5A">
              <w:rPr>
                <w:rFonts w:ascii="Arial" w:hAnsi="Arial"/>
                <w:sz w:val="18"/>
              </w:rPr>
              <w:t>"</w:t>
            </w:r>
            <w:proofErr w:type="spellStart"/>
            <w:r w:rsidRPr="001E6C5A">
              <w:rPr>
                <w:rFonts w:ascii="Arial" w:hAnsi="Arial"/>
                <w:sz w:val="18"/>
              </w:rPr>
              <w:t>YYYY-MM-DDThh:mm:ss</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7E4AC09" w14:textId="77777777" w:rsidR="00EB676A" w:rsidRPr="001E6C5A" w:rsidRDefault="00EB676A" w:rsidP="00BC3F8D">
            <w:pPr>
              <w:keepNext/>
              <w:keepLines/>
              <w:spacing w:after="0"/>
              <w:rPr>
                <w:rFonts w:ascii="Arial" w:hAnsi="Arial"/>
                <w:sz w:val="18"/>
              </w:rPr>
            </w:pPr>
            <w:r w:rsidRPr="001E6C5A">
              <w:rPr>
                <w:rFonts w:ascii="Arial" w:hAnsi="Arial"/>
                <w:sz w:val="18"/>
              </w:rPr>
              <w:t>set to the date and time of the request</w:t>
            </w:r>
          </w:p>
        </w:tc>
        <w:tc>
          <w:tcPr>
            <w:tcW w:w="1418" w:type="dxa"/>
            <w:tcBorders>
              <w:top w:val="single" w:sz="4" w:space="0" w:color="auto"/>
              <w:left w:val="single" w:sz="4" w:space="0" w:color="auto"/>
              <w:bottom w:val="single" w:sz="4" w:space="0" w:color="auto"/>
              <w:right w:val="single" w:sz="4" w:space="0" w:color="auto"/>
            </w:tcBorders>
          </w:tcPr>
          <w:p w14:paraId="1AA8DD1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B378783" w14:textId="77777777" w:rsidR="00EB676A" w:rsidRPr="001E6C5A" w:rsidRDefault="00EB676A" w:rsidP="00BC3F8D">
            <w:pPr>
              <w:keepNext/>
              <w:keepLines/>
              <w:spacing w:after="0"/>
              <w:rPr>
                <w:rFonts w:ascii="Arial" w:hAnsi="Arial"/>
                <w:sz w:val="18"/>
              </w:rPr>
            </w:pPr>
          </w:p>
        </w:tc>
      </w:tr>
    </w:tbl>
    <w:p w14:paraId="1FA94D8A" w14:textId="77777777" w:rsidR="00EB676A" w:rsidRPr="001E6C5A" w:rsidRDefault="00EB676A" w:rsidP="00EB676A"/>
    <w:p w14:paraId="3D10656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6.2.12.3.3-3: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(Steps 3, 10, Table 6.2.12.3.2-1</w:t>
      </w:r>
      <w:r>
        <w:rPr>
          <w:rFonts w:ascii="Arial" w:hAnsi="Arial"/>
          <w:b/>
        </w:rPr>
        <w:t>;</w:t>
      </w:r>
      <w:r>
        <w:rPr>
          <w:rFonts w:ascii="Arial" w:hAnsi="Arial"/>
          <w:b/>
        </w:rPr>
        <w:br/>
        <w:t>s</w:t>
      </w:r>
      <w:r w:rsidRPr="001E6C5A">
        <w:rPr>
          <w:rFonts w:ascii="Arial" w:hAnsi="Arial"/>
          <w: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8906D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90ED1B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3A44A36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C9FD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C31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39809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AC2B7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B0F05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43789E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3E376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BDF799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747E7A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8DBC3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79802F" w14:textId="77777777" w:rsidR="00EB676A" w:rsidRPr="001E6C5A" w:rsidRDefault="00EB676A" w:rsidP="00BC3F8D">
            <w:pPr>
              <w:keepNext/>
              <w:keepLines/>
              <w:spacing w:after="0"/>
              <w:rPr>
                <w:rFonts w:ascii="Arial" w:hAnsi="Arial"/>
                <w:sz w:val="18"/>
              </w:rPr>
            </w:pPr>
          </w:p>
        </w:tc>
      </w:tr>
      <w:tr w:rsidR="00EB676A" w:rsidRPr="001E6C5A" w14:paraId="5D47CBD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1B336C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349E0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439C857"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7C7870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93CDB7" w14:textId="77777777" w:rsidR="00EB676A" w:rsidRPr="001E6C5A" w:rsidRDefault="00EB676A" w:rsidP="00BC3F8D">
            <w:pPr>
              <w:keepNext/>
              <w:keepLines/>
              <w:spacing w:after="0"/>
              <w:rPr>
                <w:rFonts w:ascii="Arial" w:hAnsi="Arial"/>
                <w:sz w:val="18"/>
              </w:rPr>
            </w:pPr>
          </w:p>
        </w:tc>
      </w:tr>
      <w:tr w:rsidR="00EB676A" w:rsidRPr="001E6C5A" w14:paraId="1B6AB10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6388D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8661FF"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6.2.12.3.3-4</w:t>
            </w:r>
          </w:p>
        </w:tc>
        <w:tc>
          <w:tcPr>
            <w:tcW w:w="2126" w:type="dxa"/>
            <w:tcBorders>
              <w:top w:val="single" w:sz="4" w:space="0" w:color="auto"/>
              <w:left w:val="single" w:sz="4" w:space="0" w:color="auto"/>
              <w:bottom w:val="single" w:sz="4" w:space="0" w:color="auto"/>
              <w:right w:val="single" w:sz="4" w:space="0" w:color="auto"/>
            </w:tcBorders>
          </w:tcPr>
          <w:p w14:paraId="656A5A1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DFD4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B9F14A" w14:textId="77777777" w:rsidR="00EB676A" w:rsidRPr="001E6C5A" w:rsidRDefault="00EB676A" w:rsidP="00BC3F8D">
            <w:pPr>
              <w:keepNext/>
              <w:keepLines/>
              <w:spacing w:after="0"/>
              <w:rPr>
                <w:rFonts w:ascii="Arial" w:hAnsi="Arial"/>
                <w:sz w:val="18"/>
              </w:rPr>
            </w:pPr>
          </w:p>
        </w:tc>
      </w:tr>
    </w:tbl>
    <w:p w14:paraId="6716FB4A" w14:textId="77777777" w:rsidR="00EB676A" w:rsidRPr="001E6C5A" w:rsidRDefault="00EB676A" w:rsidP="00EB676A"/>
    <w:p w14:paraId="77B32F3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6.2.12.3.3-4: </w:t>
      </w:r>
      <w:r w:rsidRPr="001E6C5A">
        <w:rPr>
          <w:rFonts w:ascii="Arial" w:hAnsi="Arial"/>
          <w:b/>
          <w:lang w:eastAsia="ko-KR"/>
        </w:rPr>
        <w:t>MCPTT-Info in SIP MESSAGE</w:t>
      </w:r>
      <w:r w:rsidRPr="001E6C5A">
        <w:rPr>
          <w:rFonts w:ascii="Arial" w:hAnsi="Arial"/>
          <w:b/>
        </w:rPr>
        <w:t xml:space="preserve"> (Table 6.2.12.3.3-3)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2DAA99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027D31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697D8E5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9A81C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49330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36B0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D0F20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6FF10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E1114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C9F3A0"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E94031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4650A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120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9FC9E5" w14:textId="77777777" w:rsidR="00EB676A" w:rsidRPr="001E6C5A" w:rsidRDefault="00EB676A" w:rsidP="00BC3F8D">
            <w:pPr>
              <w:keepNext/>
              <w:keepLines/>
              <w:spacing w:after="0"/>
              <w:rPr>
                <w:rFonts w:ascii="Arial" w:hAnsi="Arial"/>
                <w:sz w:val="18"/>
              </w:rPr>
            </w:pPr>
          </w:p>
        </w:tc>
      </w:tr>
      <w:tr w:rsidR="00EB676A" w:rsidRPr="001E6C5A" w14:paraId="67B367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47C4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C42899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A4B0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2297D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279606" w14:textId="77777777" w:rsidR="00EB676A" w:rsidRPr="001E6C5A" w:rsidRDefault="00EB676A" w:rsidP="00BC3F8D">
            <w:pPr>
              <w:keepNext/>
              <w:keepLines/>
              <w:spacing w:after="0"/>
              <w:rPr>
                <w:rFonts w:ascii="Arial" w:hAnsi="Arial"/>
                <w:sz w:val="18"/>
              </w:rPr>
            </w:pPr>
          </w:p>
        </w:tc>
      </w:tr>
      <w:tr w:rsidR="00EB676A" w:rsidRPr="001E6C5A" w14:paraId="0A1A424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9A6FD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7C240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F0E0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8097D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32C772" w14:textId="77777777" w:rsidR="00EB676A" w:rsidRPr="001E6C5A" w:rsidRDefault="00EB676A" w:rsidP="00BC3F8D">
            <w:pPr>
              <w:keepNext/>
              <w:keepLines/>
              <w:spacing w:after="0"/>
              <w:rPr>
                <w:rFonts w:ascii="Arial" w:hAnsi="Arial"/>
                <w:sz w:val="18"/>
              </w:rPr>
            </w:pPr>
          </w:p>
        </w:tc>
      </w:tr>
      <w:tr w:rsidR="00EB676A" w:rsidRPr="001E6C5A" w14:paraId="783BC8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C6D339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46148F3"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5338805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0A9B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9C24C7" w14:textId="77777777" w:rsidR="00EB676A" w:rsidRPr="001E6C5A" w:rsidRDefault="00EB676A" w:rsidP="00BC3F8D">
            <w:pPr>
              <w:keepNext/>
              <w:keepLines/>
              <w:spacing w:after="0"/>
              <w:rPr>
                <w:rFonts w:ascii="Arial" w:hAnsi="Arial"/>
                <w:sz w:val="18"/>
              </w:rPr>
            </w:pPr>
          </w:p>
        </w:tc>
      </w:tr>
    </w:tbl>
    <w:p w14:paraId="28941B06" w14:textId="77777777" w:rsidR="00EB676A" w:rsidRPr="001E6C5A" w:rsidRDefault="00EB676A" w:rsidP="00EB676A"/>
    <w:p w14:paraId="54DD7D09" w14:textId="77777777" w:rsidR="00EB676A" w:rsidRPr="001E6C5A" w:rsidRDefault="00EB676A" w:rsidP="00EB676A">
      <w:pPr>
        <w:keepNext/>
        <w:keepLines/>
        <w:spacing w:before="60"/>
        <w:jc w:val="center"/>
        <w:rPr>
          <w:rFonts w:ascii="Arial" w:hAnsi="Arial"/>
          <w:b/>
        </w:rPr>
      </w:pPr>
      <w:r w:rsidRPr="001E6C5A">
        <w:rPr>
          <w:rFonts w:ascii="Arial" w:hAnsi="Arial"/>
          <w:b/>
        </w:rPr>
        <w:t>Table 6.2.12.3.3-5: Void</w:t>
      </w:r>
    </w:p>
    <w:p w14:paraId="5012A38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6.2.12.3.3-6: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 5, Table 6.2.12.3.2-1;</w:t>
      </w:r>
      <w:r>
        <w:rPr>
          <w:rFonts w:ascii="Arial" w:hAnsi="Arial"/>
          <w:b/>
        </w:rPr>
        <w:br/>
        <w:t>s</w:t>
      </w:r>
      <w:r w:rsidRPr="001E6C5A">
        <w:rPr>
          <w:rFonts w:ascii="Arial" w:hAnsi="Arial"/>
          <w:b/>
        </w:rPr>
        <w:t>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BD0BE0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18430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131F700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2172C3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084F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FCEEAA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0D56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B37F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B1BC5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819416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BEF51E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26E9C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AE4759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7F7E45" w14:textId="77777777" w:rsidR="00EB676A" w:rsidRPr="001E6C5A" w:rsidRDefault="00EB676A" w:rsidP="00BC3F8D">
            <w:pPr>
              <w:keepNext/>
              <w:keepLines/>
              <w:spacing w:after="0"/>
              <w:rPr>
                <w:rFonts w:ascii="Arial" w:hAnsi="Arial"/>
                <w:sz w:val="18"/>
              </w:rPr>
            </w:pPr>
          </w:p>
        </w:tc>
      </w:tr>
      <w:tr w:rsidR="00EB676A" w:rsidRPr="001E6C5A" w14:paraId="308827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8128A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01C2B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97F945"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C42792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2F7429" w14:textId="77777777" w:rsidR="00EB676A" w:rsidRPr="001E6C5A" w:rsidRDefault="00EB676A" w:rsidP="00BC3F8D">
            <w:pPr>
              <w:keepNext/>
              <w:keepLines/>
              <w:spacing w:after="0"/>
              <w:rPr>
                <w:rFonts w:ascii="Arial" w:hAnsi="Arial"/>
                <w:sz w:val="18"/>
              </w:rPr>
            </w:pPr>
          </w:p>
        </w:tc>
      </w:tr>
      <w:tr w:rsidR="00EB676A" w:rsidRPr="001E6C5A" w14:paraId="335606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25B8FF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AE43B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6.2.12.3.3-7</w:t>
            </w:r>
          </w:p>
        </w:tc>
        <w:tc>
          <w:tcPr>
            <w:tcW w:w="2126" w:type="dxa"/>
            <w:tcBorders>
              <w:top w:val="single" w:sz="4" w:space="0" w:color="auto"/>
              <w:left w:val="single" w:sz="4" w:space="0" w:color="auto"/>
              <w:bottom w:val="single" w:sz="4" w:space="0" w:color="auto"/>
              <w:right w:val="single" w:sz="4" w:space="0" w:color="auto"/>
            </w:tcBorders>
          </w:tcPr>
          <w:p w14:paraId="616835E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E956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B8CB25" w14:textId="77777777" w:rsidR="00EB676A" w:rsidRPr="001E6C5A" w:rsidRDefault="00EB676A" w:rsidP="00BC3F8D">
            <w:pPr>
              <w:keepNext/>
              <w:keepLines/>
              <w:spacing w:after="0"/>
              <w:rPr>
                <w:rFonts w:ascii="Arial" w:hAnsi="Arial"/>
                <w:sz w:val="18"/>
              </w:rPr>
            </w:pPr>
          </w:p>
        </w:tc>
      </w:tr>
    </w:tbl>
    <w:p w14:paraId="0642A34E" w14:textId="77777777" w:rsidR="00EB676A" w:rsidRPr="001E6C5A" w:rsidRDefault="00EB676A" w:rsidP="00EB676A"/>
    <w:p w14:paraId="457F90E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6.2.12.3.3-7: </w:t>
      </w:r>
      <w:r w:rsidRPr="001E6C5A">
        <w:rPr>
          <w:rFonts w:ascii="Arial" w:hAnsi="Arial"/>
          <w:b/>
          <w:lang w:eastAsia="ko-KR"/>
        </w:rPr>
        <w:t>MCPTT-Info in SIP MESSAGE</w:t>
      </w:r>
      <w:r w:rsidRPr="001E6C5A">
        <w:rPr>
          <w:rFonts w:ascii="Arial" w:hAnsi="Arial"/>
          <w:b/>
        </w:rPr>
        <w:t xml:space="preserve"> (Table 6.2.12.3.3-6)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132109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E7804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405423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B466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DC55C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ED487E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A6F122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218E69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4DDACC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F2FD8E"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2F6353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641F9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1C24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BB4F4A" w14:textId="77777777" w:rsidR="00EB676A" w:rsidRPr="001E6C5A" w:rsidRDefault="00EB676A" w:rsidP="00BC3F8D">
            <w:pPr>
              <w:keepNext/>
              <w:keepLines/>
              <w:spacing w:after="0"/>
              <w:rPr>
                <w:rFonts w:ascii="Arial" w:hAnsi="Arial"/>
                <w:sz w:val="18"/>
              </w:rPr>
            </w:pPr>
          </w:p>
        </w:tc>
      </w:tr>
      <w:tr w:rsidR="00EB676A" w:rsidRPr="001E6C5A" w14:paraId="5C5D0F6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73A923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D08BAF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2F9BEB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57D2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6EBD33" w14:textId="77777777" w:rsidR="00EB676A" w:rsidRPr="001E6C5A" w:rsidRDefault="00EB676A" w:rsidP="00BC3F8D">
            <w:pPr>
              <w:keepNext/>
              <w:keepLines/>
              <w:spacing w:after="0"/>
              <w:rPr>
                <w:rFonts w:ascii="Arial" w:hAnsi="Arial"/>
                <w:sz w:val="18"/>
              </w:rPr>
            </w:pPr>
          </w:p>
        </w:tc>
      </w:tr>
      <w:tr w:rsidR="00EB676A" w:rsidRPr="001E6C5A" w14:paraId="5460C9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243C3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E267EA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5D62FA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w:t>
            </w:r>
            <w:r>
              <w:rPr>
                <w:rFonts w:ascii="Arial" w:hAnsi="Arial"/>
                <w:sz w:val="18"/>
              </w:rPr>
              <w:t>–</w:t>
            </w:r>
            <w:r w:rsidRPr="001E6C5A">
              <w:rPr>
                <w:rFonts w:ascii="Arial" w:hAnsi="Arial"/>
                <w:sz w:val="18"/>
              </w:rPr>
              <w:t xml:space="preserve"> these need not be checked</w:t>
            </w:r>
          </w:p>
        </w:tc>
        <w:tc>
          <w:tcPr>
            <w:tcW w:w="1418" w:type="dxa"/>
            <w:tcBorders>
              <w:top w:val="single" w:sz="4" w:space="0" w:color="auto"/>
              <w:left w:val="single" w:sz="4" w:space="0" w:color="auto"/>
              <w:bottom w:val="single" w:sz="4" w:space="0" w:color="auto"/>
              <w:right w:val="single" w:sz="4" w:space="0" w:color="auto"/>
            </w:tcBorders>
          </w:tcPr>
          <w:p w14:paraId="24EDEE4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6DC16BA" w14:textId="77777777" w:rsidR="00EB676A" w:rsidRPr="001E6C5A" w:rsidRDefault="00EB676A" w:rsidP="00BC3F8D">
            <w:pPr>
              <w:keepNext/>
              <w:keepLines/>
              <w:spacing w:after="0"/>
              <w:rPr>
                <w:rFonts w:ascii="Arial" w:hAnsi="Arial"/>
                <w:sz w:val="18"/>
              </w:rPr>
            </w:pPr>
          </w:p>
        </w:tc>
      </w:tr>
      <w:tr w:rsidR="00EB676A" w:rsidRPr="001E6C5A" w14:paraId="6AF865F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00F6A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A6DB184"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2D3FC88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FBD58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3A8B23" w14:textId="77777777" w:rsidR="00EB676A" w:rsidRPr="001E6C5A" w:rsidRDefault="00EB676A" w:rsidP="00BC3F8D">
            <w:pPr>
              <w:keepNext/>
              <w:keepLines/>
              <w:spacing w:after="0"/>
              <w:rPr>
                <w:rFonts w:ascii="Arial" w:hAnsi="Arial"/>
                <w:sz w:val="18"/>
              </w:rPr>
            </w:pPr>
          </w:p>
        </w:tc>
      </w:tr>
    </w:tbl>
    <w:p w14:paraId="566C20E0" w14:textId="77777777" w:rsidR="00EB676A" w:rsidRPr="001E6C5A" w:rsidRDefault="00EB676A" w:rsidP="00EB676A"/>
    <w:p w14:paraId="0D36061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6.2.12.3.3-8: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 6, Table 6.2.12.3.2-1;</w:t>
      </w:r>
      <w:r>
        <w:rPr>
          <w:rFonts w:ascii="Arial" w:hAnsi="Arial"/>
          <w:b/>
        </w:rPr>
        <w:br/>
        <w:t>s</w:t>
      </w:r>
      <w:r w:rsidRPr="001E6C5A">
        <w:rPr>
          <w:rFonts w:ascii="Arial" w:hAnsi="Arial"/>
          <w:b/>
        </w:rPr>
        <w:t>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1DFD57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C95977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355672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30E1D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A042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1F5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89316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DCBFA8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3DF6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79E65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721E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2C638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2E5F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6D3036" w14:textId="77777777" w:rsidR="00EB676A" w:rsidRPr="001E6C5A" w:rsidRDefault="00EB676A" w:rsidP="00BC3F8D">
            <w:pPr>
              <w:keepNext/>
              <w:keepLines/>
              <w:spacing w:after="0"/>
              <w:rPr>
                <w:rFonts w:ascii="Arial" w:hAnsi="Arial"/>
                <w:sz w:val="18"/>
              </w:rPr>
            </w:pPr>
          </w:p>
        </w:tc>
      </w:tr>
      <w:tr w:rsidR="00EB676A" w:rsidRPr="001E6C5A" w14:paraId="4B2C080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A4806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ADF3F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93AEA6"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599FE3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D583BE" w14:textId="77777777" w:rsidR="00EB676A" w:rsidRPr="001E6C5A" w:rsidRDefault="00EB676A" w:rsidP="00BC3F8D">
            <w:pPr>
              <w:keepNext/>
              <w:keepLines/>
              <w:spacing w:after="0"/>
              <w:rPr>
                <w:rFonts w:ascii="Arial" w:hAnsi="Arial"/>
                <w:sz w:val="18"/>
              </w:rPr>
            </w:pPr>
          </w:p>
        </w:tc>
      </w:tr>
      <w:tr w:rsidR="00EB676A" w:rsidRPr="001E6C5A" w14:paraId="0EA1AC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33E00D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B30655"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6.2.12.3.3-9</w:t>
            </w:r>
          </w:p>
        </w:tc>
        <w:tc>
          <w:tcPr>
            <w:tcW w:w="2126" w:type="dxa"/>
            <w:tcBorders>
              <w:top w:val="single" w:sz="4" w:space="0" w:color="auto"/>
              <w:left w:val="single" w:sz="4" w:space="0" w:color="auto"/>
              <w:bottom w:val="single" w:sz="4" w:space="0" w:color="auto"/>
              <w:right w:val="single" w:sz="4" w:space="0" w:color="auto"/>
            </w:tcBorders>
          </w:tcPr>
          <w:p w14:paraId="6B06B6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9930D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F3160C" w14:textId="77777777" w:rsidR="00EB676A" w:rsidRPr="001E6C5A" w:rsidRDefault="00EB676A" w:rsidP="00BC3F8D">
            <w:pPr>
              <w:keepNext/>
              <w:keepLines/>
              <w:spacing w:after="0"/>
              <w:rPr>
                <w:rFonts w:ascii="Arial" w:hAnsi="Arial"/>
                <w:sz w:val="18"/>
              </w:rPr>
            </w:pPr>
          </w:p>
        </w:tc>
      </w:tr>
    </w:tbl>
    <w:p w14:paraId="6B727B32" w14:textId="77777777" w:rsidR="00EB676A" w:rsidRPr="001E6C5A" w:rsidRDefault="00EB676A" w:rsidP="00EB676A"/>
    <w:p w14:paraId="21ED1B3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6.2.12.3.3-9: </w:t>
      </w:r>
      <w:r w:rsidRPr="001E6C5A">
        <w:rPr>
          <w:rFonts w:ascii="Arial" w:hAnsi="Arial"/>
          <w:b/>
          <w:lang w:eastAsia="ko-KR"/>
        </w:rPr>
        <w:t>MCPTT-Info in SIP MESSAGE</w:t>
      </w:r>
      <w:r w:rsidRPr="001E6C5A">
        <w:rPr>
          <w:rFonts w:ascii="Arial" w:hAnsi="Arial"/>
          <w:b/>
        </w:rPr>
        <w:t xml:space="preserve"> (Table 6.2.12.3.3-8)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4205803"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3AA03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4D680E6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D27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37E35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D19950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7773F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6A830E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503CA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BFCE653"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01CC96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B6676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D0009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B4CC05" w14:textId="77777777" w:rsidR="00EB676A" w:rsidRPr="001E6C5A" w:rsidRDefault="00EB676A" w:rsidP="00BC3F8D">
            <w:pPr>
              <w:keepNext/>
              <w:keepLines/>
              <w:spacing w:after="0"/>
              <w:rPr>
                <w:rFonts w:ascii="Arial" w:hAnsi="Arial"/>
                <w:sz w:val="18"/>
              </w:rPr>
            </w:pPr>
          </w:p>
        </w:tc>
      </w:tr>
      <w:tr w:rsidR="00EB676A" w:rsidRPr="001E6C5A" w14:paraId="5C9240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D705C4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A908BD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0DF8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9B97D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1C87CB" w14:textId="77777777" w:rsidR="00EB676A" w:rsidRPr="001E6C5A" w:rsidRDefault="00EB676A" w:rsidP="00BC3F8D">
            <w:pPr>
              <w:keepNext/>
              <w:keepLines/>
              <w:spacing w:after="0"/>
              <w:rPr>
                <w:rFonts w:ascii="Arial" w:hAnsi="Arial"/>
                <w:sz w:val="18"/>
              </w:rPr>
            </w:pPr>
          </w:p>
        </w:tc>
      </w:tr>
      <w:tr w:rsidR="00EB676A" w:rsidRPr="001E6C5A" w14:paraId="395D057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1B4D87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1E1FA9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557624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5461F5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044F24" w14:textId="77777777" w:rsidR="00EB676A" w:rsidRPr="001E6C5A" w:rsidRDefault="00EB676A" w:rsidP="00BC3F8D">
            <w:pPr>
              <w:keepNext/>
              <w:keepLines/>
              <w:spacing w:after="0"/>
              <w:rPr>
                <w:rFonts w:ascii="Arial" w:hAnsi="Arial"/>
                <w:sz w:val="18"/>
              </w:rPr>
            </w:pPr>
          </w:p>
        </w:tc>
      </w:tr>
      <w:tr w:rsidR="00EB676A" w:rsidRPr="001E6C5A" w14:paraId="3B6C4C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A7D4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187F2DA"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577C52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66EFD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0CC19C" w14:textId="77777777" w:rsidR="00EB676A" w:rsidRPr="001E6C5A" w:rsidRDefault="00EB676A" w:rsidP="00BC3F8D">
            <w:pPr>
              <w:keepNext/>
              <w:keepLines/>
              <w:spacing w:after="0"/>
              <w:rPr>
                <w:rFonts w:ascii="Arial" w:hAnsi="Arial"/>
                <w:sz w:val="18"/>
              </w:rPr>
            </w:pPr>
          </w:p>
        </w:tc>
      </w:tr>
    </w:tbl>
    <w:p w14:paraId="44C820E2" w14:textId="77777777" w:rsidR="00EB676A" w:rsidRPr="001E6C5A" w:rsidRDefault="00EB676A" w:rsidP="00EB676A"/>
    <w:p w14:paraId="4CA26979" w14:textId="77777777" w:rsidR="00EB676A" w:rsidRPr="001E6C5A" w:rsidRDefault="00EB676A" w:rsidP="00EB676A">
      <w:pPr>
        <w:keepNext/>
        <w:keepLines/>
        <w:spacing w:before="60"/>
        <w:jc w:val="center"/>
        <w:rPr>
          <w:rFonts w:ascii="Arial" w:hAnsi="Arial"/>
          <w:b/>
        </w:rPr>
      </w:pPr>
      <w:r w:rsidRPr="001E6C5A">
        <w:rPr>
          <w:rFonts w:ascii="Arial" w:hAnsi="Arial"/>
          <w:b/>
        </w:rPr>
        <w:t>Table 6.2.12.3.3-10: Void</w:t>
      </w:r>
    </w:p>
    <w:p w14:paraId="0DB52BF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6.2.12.3.3-11: </w:t>
      </w:r>
      <w:r w:rsidRPr="001E6C5A">
        <w:rPr>
          <w:rFonts w:ascii="Arial" w:hAnsi="Arial"/>
          <w:b/>
          <w:lang w:eastAsia="ko-KR"/>
        </w:rPr>
        <w:t>SIP INVITE</w:t>
      </w:r>
      <w:r w:rsidRPr="001E6C5A">
        <w:rPr>
          <w:rFonts w:ascii="Arial" w:hAnsi="Arial"/>
          <w:b/>
        </w:rPr>
        <w:t xml:space="preserve"> </w:t>
      </w:r>
      <w:r w:rsidRPr="00E622B2">
        <w:rPr>
          <w:rFonts w:ascii="Arial" w:hAnsi="Arial"/>
          <w:b/>
        </w:rPr>
        <w:t xml:space="preserve">from the SS </w:t>
      </w:r>
      <w:r w:rsidRPr="001E6C5A">
        <w:rPr>
          <w:rFonts w:ascii="Arial" w:hAnsi="Arial"/>
          <w:b/>
        </w:rPr>
        <w:t>(Step 13, Table 6.2.12.3.2-1;</w:t>
      </w:r>
      <w:r>
        <w:rPr>
          <w:rFonts w:ascii="Arial" w:hAnsi="Arial"/>
          <w:b/>
        </w:rPr>
        <w:br/>
        <w:t>s</w:t>
      </w:r>
      <w:r w:rsidRPr="001E6C5A">
        <w:rPr>
          <w:rFonts w:ascii="Arial" w:hAnsi="Arial"/>
          <w:b/>
        </w:rPr>
        <w:t>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5718AC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A64508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MANUAL</w:t>
            </w:r>
          </w:p>
        </w:tc>
      </w:tr>
      <w:tr w:rsidR="00EB676A" w:rsidRPr="001E6C5A" w14:paraId="410BA1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E4ED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8943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DDC6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F17DD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19876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9AD483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4A3E55"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19464A6D"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8A201B4"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3A28228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0C110C6" w14:textId="77777777" w:rsidR="00EB676A" w:rsidRPr="001E6C5A" w:rsidRDefault="00EB676A" w:rsidP="00BC3F8D">
            <w:pPr>
              <w:pStyle w:val="TAL"/>
            </w:pPr>
          </w:p>
        </w:tc>
      </w:tr>
      <w:tr w:rsidR="00EB676A" w:rsidRPr="001E6C5A" w14:paraId="6FBE7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B7EFA6"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71776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9FEFB9E" w14:textId="77777777" w:rsidR="00EB676A" w:rsidRPr="001E6C5A" w:rsidRDefault="00EB676A" w:rsidP="00BC3F8D">
            <w:pPr>
              <w:pStyle w:val="TAL"/>
            </w:pPr>
            <w:r w:rsidRPr="001E6C5A">
              <w:t>SDP-Message</w:t>
            </w:r>
          </w:p>
        </w:tc>
        <w:tc>
          <w:tcPr>
            <w:tcW w:w="1419" w:type="dxa"/>
            <w:tcBorders>
              <w:top w:val="single" w:sz="4" w:space="0" w:color="auto"/>
              <w:left w:val="single" w:sz="4" w:space="0" w:color="auto"/>
              <w:bottom w:val="single" w:sz="4" w:space="0" w:color="auto"/>
              <w:right w:val="single" w:sz="4" w:space="0" w:color="auto"/>
            </w:tcBorders>
          </w:tcPr>
          <w:p w14:paraId="0607BBA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B60A85" w14:textId="77777777" w:rsidR="00EB676A" w:rsidRPr="001E6C5A" w:rsidRDefault="00EB676A" w:rsidP="00BC3F8D">
            <w:pPr>
              <w:pStyle w:val="TAL"/>
            </w:pPr>
          </w:p>
        </w:tc>
      </w:tr>
      <w:tr w:rsidR="00EB676A" w:rsidRPr="001E6C5A" w14:paraId="2550E4B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10176"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521404" w14:textId="77777777" w:rsidR="00EB676A" w:rsidRPr="001E6C5A" w:rsidRDefault="00EB676A" w:rsidP="00BC3F8D">
            <w:pPr>
              <w:pStyle w:val="TAL"/>
            </w:pPr>
            <w:r w:rsidRPr="001E6C5A">
              <w:t>SDP Message as described in Table 6.2.12.3.3-12</w:t>
            </w:r>
          </w:p>
        </w:tc>
        <w:tc>
          <w:tcPr>
            <w:tcW w:w="2127" w:type="dxa"/>
            <w:tcBorders>
              <w:top w:val="single" w:sz="4" w:space="0" w:color="auto"/>
              <w:left w:val="single" w:sz="4" w:space="0" w:color="auto"/>
              <w:bottom w:val="single" w:sz="4" w:space="0" w:color="auto"/>
              <w:right w:val="single" w:sz="4" w:space="0" w:color="auto"/>
            </w:tcBorders>
          </w:tcPr>
          <w:p w14:paraId="41D69294"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C2094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1EB2756" w14:textId="77777777" w:rsidR="00EB676A" w:rsidRPr="001E6C5A" w:rsidRDefault="00EB676A" w:rsidP="00BC3F8D">
            <w:pPr>
              <w:pStyle w:val="TAL"/>
            </w:pPr>
          </w:p>
        </w:tc>
      </w:tr>
      <w:tr w:rsidR="00EB676A" w:rsidRPr="001E6C5A" w14:paraId="3993BB2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B62E51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FCA94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6F712E2"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7F9C5F3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FE79CF" w14:textId="77777777" w:rsidR="00EB676A" w:rsidRPr="001E6C5A" w:rsidRDefault="00EB676A" w:rsidP="00BC3F8D">
            <w:pPr>
              <w:pStyle w:val="TAL"/>
            </w:pPr>
          </w:p>
        </w:tc>
      </w:tr>
      <w:tr w:rsidR="00EB676A" w:rsidRPr="001E6C5A" w14:paraId="6D1FFA3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380003D"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0961707" w14:textId="77777777" w:rsidR="00EB676A" w:rsidRPr="001E6C5A" w:rsidRDefault="00EB676A" w:rsidP="00BC3F8D">
            <w:pPr>
              <w:pStyle w:val="TAL"/>
            </w:pPr>
            <w:r w:rsidRPr="001E6C5A">
              <w:t xml:space="preserve">MCPTT-Info as described in Table </w:t>
            </w:r>
            <w:r w:rsidRPr="00F8131B">
              <w:t>6.2.12.3.3-12B</w:t>
            </w:r>
          </w:p>
        </w:tc>
        <w:tc>
          <w:tcPr>
            <w:tcW w:w="2127" w:type="dxa"/>
            <w:tcBorders>
              <w:top w:val="single" w:sz="4" w:space="0" w:color="auto"/>
              <w:left w:val="single" w:sz="4" w:space="0" w:color="auto"/>
              <w:bottom w:val="single" w:sz="4" w:space="0" w:color="auto"/>
              <w:right w:val="single" w:sz="4" w:space="0" w:color="auto"/>
            </w:tcBorders>
          </w:tcPr>
          <w:p w14:paraId="68FE2C8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A00023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623F36" w14:textId="77777777" w:rsidR="00EB676A" w:rsidRPr="001E6C5A" w:rsidRDefault="00EB676A" w:rsidP="00BC3F8D">
            <w:pPr>
              <w:pStyle w:val="TAL"/>
            </w:pPr>
          </w:p>
        </w:tc>
      </w:tr>
    </w:tbl>
    <w:p w14:paraId="7ECF1D11" w14:textId="77777777" w:rsidR="00EB676A" w:rsidRPr="001E6C5A" w:rsidRDefault="00EB676A" w:rsidP="00EB676A"/>
    <w:p w14:paraId="6A9B1693" w14:textId="77777777" w:rsidR="00EB676A" w:rsidRPr="001E6C5A" w:rsidRDefault="00EB676A" w:rsidP="00EB676A">
      <w:pPr>
        <w:keepNext/>
        <w:keepLines/>
        <w:spacing w:before="60"/>
        <w:jc w:val="center"/>
        <w:rPr>
          <w:rFonts w:ascii="Arial" w:hAnsi="Arial"/>
          <w:b/>
        </w:rPr>
      </w:pPr>
      <w:r w:rsidRPr="001E6C5A">
        <w:rPr>
          <w:rFonts w:ascii="Arial" w:hAnsi="Arial"/>
          <w:b/>
        </w:rPr>
        <w:t>Table 6.2.12.3.3-12: SDP Message</w:t>
      </w:r>
      <w:r w:rsidRPr="001E6C5A">
        <w:rPr>
          <w:rFonts w:ascii="Arial" w:hAnsi="Arial"/>
          <w:b/>
          <w:lang w:eastAsia="ko-KR"/>
        </w:rPr>
        <w:t xml:space="preserve"> in SIP INVITE</w:t>
      </w:r>
      <w:r w:rsidRPr="001E6C5A">
        <w:rPr>
          <w:rFonts w:ascii="Arial" w:hAnsi="Arial"/>
          <w:b/>
        </w:rPr>
        <w:t xml:space="preserve"> (Table 6.2.12.3.3-11)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529712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ABDF9E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INITIAL_SDP_OFFER, PRIVATE-CALL, WITHOUT_FLOORCONTROL</w:t>
            </w:r>
          </w:p>
        </w:tc>
      </w:tr>
    </w:tbl>
    <w:p w14:paraId="61E6DBA1" w14:textId="77777777" w:rsidR="00EB676A" w:rsidRPr="001E6C5A" w:rsidRDefault="00EB676A" w:rsidP="00EB676A"/>
    <w:p w14:paraId="70848FFE" w14:textId="77777777" w:rsidR="00EB676A" w:rsidRDefault="00EB676A" w:rsidP="00EB676A">
      <w:pPr>
        <w:pStyle w:val="TH"/>
      </w:pPr>
      <w:r>
        <w:t xml:space="preserve">Table </w:t>
      </w:r>
      <w:r w:rsidRPr="009B0EB0">
        <w:t>6.2.</w:t>
      </w:r>
      <w:r>
        <w:t>1</w:t>
      </w:r>
      <w:r w:rsidRPr="009B0EB0">
        <w:t>2.3.3-1</w:t>
      </w:r>
      <w:r>
        <w:t xml:space="preserve">2B: </w:t>
      </w:r>
      <w:r>
        <w:rPr>
          <w:lang w:eastAsia="ko-KR"/>
        </w:rPr>
        <w:t>MCPTT-Info in SIP INVITE</w:t>
      </w:r>
      <w:r>
        <w:t xml:space="preserve"> (Table </w:t>
      </w:r>
      <w:r w:rsidRPr="00F73E45">
        <w:t>6.2.</w:t>
      </w:r>
      <w:r>
        <w:t>1</w:t>
      </w:r>
      <w:r w:rsidRPr="00F73E45">
        <w:t>2.3.3-1</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76E342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89501AE" w14:textId="77777777" w:rsidR="00EB676A" w:rsidRDefault="00EB676A" w:rsidP="00BC3F8D">
            <w:pPr>
              <w:pStyle w:val="TAL"/>
            </w:pPr>
            <w:r>
              <w:t xml:space="preserve">Derivation Path: TS 36.579-1 [2], Table 5.5.3.2.2-1, condition </w:t>
            </w:r>
            <w:r w:rsidRPr="009B0EB0">
              <w:t>PRIVATE-CALL</w:t>
            </w:r>
          </w:p>
        </w:tc>
      </w:tr>
    </w:tbl>
    <w:p w14:paraId="59D44C28" w14:textId="77777777" w:rsidR="00EB676A" w:rsidRDefault="00EB676A" w:rsidP="00EB676A"/>
    <w:p w14:paraId="407A822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6.2.12.3.3-13: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(Step 13, Table 6.2.12.3.2-1;</w:t>
      </w:r>
      <w:r>
        <w:rPr>
          <w:rFonts w:ascii="Arial" w:hAnsi="Arial"/>
          <w:b/>
        </w:rPr>
        <w:br/>
        <w:t>s</w:t>
      </w:r>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E612A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6E01A6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1C65F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0A25EC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01A55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18B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69ABD7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964002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C9C0F6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F39C5C4"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664BAC2"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15D740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39ECD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3EDC74" w14:textId="77777777" w:rsidR="00EB676A" w:rsidRPr="001E6C5A" w:rsidRDefault="00EB676A" w:rsidP="00BC3F8D">
            <w:pPr>
              <w:pStyle w:val="TAL"/>
            </w:pPr>
          </w:p>
        </w:tc>
      </w:tr>
      <w:tr w:rsidR="00EB676A" w:rsidRPr="001E6C5A" w14:paraId="6E5FAD1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A07C447" w14:textId="77777777" w:rsidR="00EB676A" w:rsidRPr="00B629D8"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70193D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9058FE"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56B2FE9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DD9311" w14:textId="77777777" w:rsidR="00EB676A" w:rsidRPr="001E6C5A" w:rsidRDefault="00EB676A" w:rsidP="00BC3F8D">
            <w:pPr>
              <w:pStyle w:val="TAL"/>
            </w:pPr>
          </w:p>
        </w:tc>
      </w:tr>
      <w:tr w:rsidR="00EB676A" w:rsidRPr="001E6C5A" w14:paraId="2C4D8BD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7805B37" w14:textId="77777777" w:rsidR="00EB676A" w:rsidRPr="00B629D8"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42384398" w14:textId="77777777" w:rsidR="00EB676A" w:rsidRPr="001E6C5A" w:rsidRDefault="00EB676A" w:rsidP="00BC3F8D">
            <w:pPr>
              <w:pStyle w:val="TAL"/>
            </w:pPr>
            <w:r w:rsidRPr="001E6C5A">
              <w:t xml:space="preserve">SDP message as described in Table </w:t>
            </w:r>
            <w:r w:rsidRPr="00B629D8">
              <w:t>6.2.12.3.3-1</w:t>
            </w:r>
            <w:r>
              <w:t>4</w:t>
            </w:r>
          </w:p>
        </w:tc>
        <w:tc>
          <w:tcPr>
            <w:tcW w:w="2127" w:type="dxa"/>
            <w:tcBorders>
              <w:top w:val="single" w:sz="4" w:space="0" w:color="auto"/>
              <w:left w:val="single" w:sz="4" w:space="0" w:color="auto"/>
              <w:bottom w:val="single" w:sz="4" w:space="0" w:color="auto"/>
              <w:right w:val="single" w:sz="4" w:space="0" w:color="auto"/>
            </w:tcBorders>
          </w:tcPr>
          <w:p w14:paraId="0385E64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E0E7C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9285B90" w14:textId="77777777" w:rsidR="00EB676A" w:rsidRPr="001E6C5A" w:rsidRDefault="00EB676A" w:rsidP="00BC3F8D">
            <w:pPr>
              <w:pStyle w:val="TAL"/>
            </w:pPr>
          </w:p>
        </w:tc>
      </w:tr>
      <w:tr w:rsidR="00EB676A" w:rsidRPr="001E6C5A" w14:paraId="4A3A0F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5FA797E" w14:textId="77777777" w:rsidR="00EB676A" w:rsidRPr="00B629D8"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513AE1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F098D1B"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C7710D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CEAFC6" w14:textId="77777777" w:rsidR="00EB676A" w:rsidRPr="001E6C5A" w:rsidRDefault="00EB676A" w:rsidP="00BC3F8D">
            <w:pPr>
              <w:pStyle w:val="TAL"/>
            </w:pPr>
          </w:p>
        </w:tc>
      </w:tr>
      <w:tr w:rsidR="00EB676A" w:rsidRPr="001E6C5A" w14:paraId="5BEB70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0709F47" w14:textId="77777777" w:rsidR="00EB676A" w:rsidRPr="00B629D8"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B9B261B" w14:textId="77777777" w:rsidR="00EB676A" w:rsidRPr="001E6C5A" w:rsidRDefault="00EB676A" w:rsidP="00BC3F8D">
            <w:pPr>
              <w:pStyle w:val="TAL"/>
            </w:pPr>
            <w:r w:rsidRPr="001E6C5A">
              <w:t xml:space="preserve">MCPTT-Info as described in Table </w:t>
            </w:r>
            <w:r w:rsidRPr="00B629D8">
              <w:t>6.2.12.3.3-14</w:t>
            </w:r>
            <w:r>
              <w:t>A</w:t>
            </w:r>
          </w:p>
        </w:tc>
        <w:tc>
          <w:tcPr>
            <w:tcW w:w="2127" w:type="dxa"/>
            <w:tcBorders>
              <w:top w:val="single" w:sz="4" w:space="0" w:color="auto"/>
              <w:left w:val="single" w:sz="4" w:space="0" w:color="auto"/>
              <w:bottom w:val="single" w:sz="4" w:space="0" w:color="auto"/>
              <w:right w:val="single" w:sz="4" w:space="0" w:color="auto"/>
            </w:tcBorders>
          </w:tcPr>
          <w:p w14:paraId="3A11C64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6F178C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B326FD" w14:textId="77777777" w:rsidR="00EB676A" w:rsidRPr="001E6C5A" w:rsidRDefault="00EB676A" w:rsidP="00BC3F8D">
            <w:pPr>
              <w:pStyle w:val="TAL"/>
            </w:pPr>
          </w:p>
        </w:tc>
      </w:tr>
    </w:tbl>
    <w:p w14:paraId="72413E19" w14:textId="77777777" w:rsidR="00EB676A" w:rsidRPr="001E6C5A" w:rsidRDefault="00EB676A" w:rsidP="00EB676A"/>
    <w:p w14:paraId="4BF84163" w14:textId="77777777" w:rsidR="00EB676A" w:rsidRPr="001E6C5A" w:rsidRDefault="00EB676A" w:rsidP="00EB676A">
      <w:pPr>
        <w:keepNext/>
        <w:keepLines/>
        <w:spacing w:before="60"/>
        <w:jc w:val="center"/>
        <w:rPr>
          <w:rFonts w:ascii="Arial" w:hAnsi="Arial"/>
          <w:b/>
        </w:rPr>
      </w:pPr>
      <w:r w:rsidRPr="001E6C5A">
        <w:rPr>
          <w:rFonts w:ascii="Arial" w:hAnsi="Arial"/>
          <w:b/>
        </w:rPr>
        <w:t>Table 6.2.12.3.3-14: SDP Message</w:t>
      </w:r>
      <w:r w:rsidRPr="001E6C5A">
        <w:rPr>
          <w:rFonts w:ascii="Arial" w:hAnsi="Arial"/>
          <w:b/>
          <w:lang w:eastAsia="ko-KR"/>
        </w:rPr>
        <w:t xml:space="preserve"> in SIP 200 (OK)</w:t>
      </w:r>
      <w:r w:rsidRPr="001E6C5A">
        <w:rPr>
          <w:rFonts w:ascii="Arial" w:hAnsi="Arial"/>
          <w:b/>
        </w:rPr>
        <w:t xml:space="preserve"> (Table 6.2.12.3.3-13)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F1635BE"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DF159F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SDP_ANSWER, PRIVATE-CALL, WITHOUT_FLOORCONTROL</w:t>
            </w:r>
          </w:p>
        </w:tc>
      </w:tr>
    </w:tbl>
    <w:p w14:paraId="1218BD60" w14:textId="77777777" w:rsidR="00EB676A" w:rsidRPr="001E6C5A" w:rsidRDefault="00EB676A" w:rsidP="00EB676A"/>
    <w:p w14:paraId="5A25CF62" w14:textId="77777777" w:rsidR="00EB676A" w:rsidRDefault="00EB676A" w:rsidP="00EB676A">
      <w:pPr>
        <w:pStyle w:val="TH"/>
      </w:pPr>
      <w:r>
        <w:t xml:space="preserve">Table </w:t>
      </w:r>
      <w:r w:rsidRPr="0066171A">
        <w:t>6.2.12.3.3-1</w:t>
      </w:r>
      <w:r>
        <w:t xml:space="preserve">4A: </w:t>
      </w:r>
      <w:r>
        <w:rPr>
          <w:lang w:eastAsia="ko-KR"/>
        </w:rPr>
        <w:t xml:space="preserve">MCPTT-Info in </w:t>
      </w:r>
      <w:r w:rsidRPr="00812112">
        <w:rPr>
          <w:lang w:eastAsia="ko-KR"/>
        </w:rPr>
        <w:t xml:space="preserve">SIP 200 (OK) </w:t>
      </w:r>
      <w:r>
        <w:t xml:space="preserve">(Table </w:t>
      </w:r>
      <w:r w:rsidRPr="0066171A">
        <w:t>6.2.12.3.3-13</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0BFC12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791D5B0" w14:textId="77777777" w:rsidR="00EB676A" w:rsidRDefault="00EB676A" w:rsidP="00BC3F8D">
            <w:pPr>
              <w:pStyle w:val="TAL"/>
            </w:pPr>
            <w:r>
              <w:t xml:space="preserve">Derivation Path: TS 36.579-1 [2], Table 5.5.3.2.1-1, condition </w:t>
            </w:r>
            <w:r w:rsidRPr="00D26A65">
              <w:t>INVITE-RSP</w:t>
            </w:r>
          </w:p>
        </w:tc>
      </w:tr>
    </w:tbl>
    <w:p w14:paraId="476153D3" w14:textId="77777777" w:rsidR="00EB676A" w:rsidRDefault="00EB676A" w:rsidP="00EB676A"/>
    <w:p w14:paraId="7BD9A60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6.2.12.3.3-15: </w:t>
      </w:r>
      <w:r w:rsidRPr="001E6C5A">
        <w:rPr>
          <w:rFonts w:ascii="Arial" w:hAnsi="Arial"/>
          <w:b/>
          <w:lang w:eastAsia="ko-KR"/>
        </w:rPr>
        <w:t>Void</w:t>
      </w:r>
    </w:p>
    <w:p w14:paraId="67C28B31" w14:textId="77777777" w:rsidR="00EB676A" w:rsidRDefault="00EB676A" w:rsidP="00EB676A">
      <w:bookmarkStart w:id="568" w:name="_Toc76583166"/>
      <w:bookmarkStart w:id="569" w:name="_Toc83808718"/>
      <w:bookmarkStart w:id="570" w:name="_Toc91233547"/>
      <w:bookmarkStart w:id="571" w:name="_Toc100349026"/>
      <w:bookmarkStart w:id="572" w:name="_Toc106787182"/>
    </w:p>
    <w:p w14:paraId="2D62C95E" w14:textId="77777777" w:rsidR="00EB676A" w:rsidRPr="001E6C5A" w:rsidRDefault="00EB676A" w:rsidP="00EB676A">
      <w:pPr>
        <w:keepNext/>
        <w:keepLines/>
        <w:spacing w:before="120"/>
        <w:ind w:left="1134" w:hanging="1134"/>
        <w:outlineLvl w:val="2"/>
        <w:rPr>
          <w:rFonts w:ascii="Arial" w:hAnsi="Arial"/>
          <w:sz w:val="28"/>
        </w:rPr>
      </w:pPr>
      <w:r w:rsidRPr="001E6C5A">
        <w:rPr>
          <w:rFonts w:ascii="Arial" w:hAnsi="Arial"/>
          <w:sz w:val="28"/>
        </w:rPr>
        <w:t>6.2.13</w:t>
      </w:r>
      <w:r w:rsidRPr="001E6C5A">
        <w:rPr>
          <w:rFonts w:ascii="Arial" w:hAnsi="Arial"/>
          <w:sz w:val="28"/>
        </w:rPr>
        <w:tab/>
        <w:t>On-network / Private Call / Private Call Call-Back Request / Private Call Call-Back Cancel Request / Client Terminated (CT) / Private call call-back fulfilment</w:t>
      </w:r>
      <w:bookmarkEnd w:id="534"/>
      <w:bookmarkEnd w:id="535"/>
      <w:bookmarkEnd w:id="536"/>
      <w:bookmarkEnd w:id="537"/>
      <w:bookmarkEnd w:id="538"/>
      <w:bookmarkEnd w:id="568"/>
      <w:bookmarkEnd w:id="569"/>
      <w:bookmarkEnd w:id="570"/>
      <w:bookmarkEnd w:id="571"/>
      <w:bookmarkEnd w:id="572"/>
    </w:p>
    <w:p w14:paraId="41D3EA93" w14:textId="77777777" w:rsidR="00EB676A" w:rsidRPr="001E6C5A" w:rsidRDefault="00EB676A" w:rsidP="00EB676A">
      <w:pPr>
        <w:keepNext/>
        <w:keepLines/>
        <w:spacing w:before="120"/>
        <w:ind w:left="1985" w:hanging="1985"/>
        <w:rPr>
          <w:rFonts w:ascii="Arial" w:hAnsi="Arial"/>
        </w:rPr>
      </w:pPr>
      <w:r w:rsidRPr="001E6C5A">
        <w:rPr>
          <w:rFonts w:ascii="Arial" w:hAnsi="Arial"/>
        </w:rPr>
        <w:t>6.2.13.1</w:t>
      </w:r>
      <w:r w:rsidRPr="001E6C5A">
        <w:rPr>
          <w:rFonts w:ascii="Arial" w:hAnsi="Arial"/>
        </w:rPr>
        <w:tab/>
        <w:t>Test Purpose (TP)</w:t>
      </w:r>
    </w:p>
    <w:p w14:paraId="79DAD18E"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AA631B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p>
    <w:p w14:paraId="34CE208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2C1EBB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 for a private call call-back request for terminating client</w:t>
      </w:r>
      <w:r w:rsidRPr="001E6C5A">
        <w:rPr>
          <w:rFonts w:ascii="Courier New" w:hAnsi="Courier New"/>
          <w:sz w:val="16"/>
          <w:lang w:eastAsia="zh-CN"/>
        </w:rPr>
        <w:t xml:space="preserve"> </w:t>
      </w:r>
      <w:r w:rsidRPr="001E6C5A">
        <w:rPr>
          <w:rFonts w:ascii="Courier New" w:hAnsi="Courier New"/>
          <w:sz w:val="16"/>
        </w:rPr>
        <w:t>}</w:t>
      </w:r>
    </w:p>
    <w:p w14:paraId="447C0F0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shall store a "PCCB target client entry" and notify the user of the stored information related to the private call </w:t>
      </w:r>
      <w:proofErr w:type="spellStart"/>
      <w:r w:rsidRPr="001E6C5A">
        <w:rPr>
          <w:rFonts w:ascii="Courier New" w:hAnsi="Courier New"/>
          <w:sz w:val="16"/>
        </w:rPr>
        <w:t>call</w:t>
      </w:r>
      <w:proofErr w:type="spellEnd"/>
      <w:r w:rsidRPr="001E6C5A">
        <w:rPr>
          <w:rFonts w:ascii="Courier New" w:hAnsi="Courier New"/>
          <w:sz w:val="16"/>
        </w:rPr>
        <w:t xml:space="preserve"> back request, </w:t>
      </w:r>
      <w:r w:rsidRPr="001E6C5A">
        <w:rPr>
          <w:rFonts w:ascii="Courier New" w:hAnsi="Courier New"/>
          <w:b/>
          <w:sz w:val="16"/>
        </w:rPr>
        <w:t>and</w:t>
      </w:r>
      <w:r w:rsidRPr="001E6C5A">
        <w:rPr>
          <w:rFonts w:ascii="Courier New" w:hAnsi="Courier New"/>
          <w:sz w:val="16"/>
        </w:rPr>
        <w:t xml:space="preserve">, send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response acknowledging the request, </w:t>
      </w:r>
      <w:r w:rsidRPr="001E6C5A">
        <w:rPr>
          <w:rFonts w:ascii="Courier New" w:hAnsi="Courier New"/>
          <w:sz w:val="16"/>
          <w:lang w:eastAsia="ko-KR"/>
        </w:rPr>
        <w:t xml:space="preserve">including in an </w:t>
      </w:r>
      <w:r w:rsidRPr="001E6C5A">
        <w:rPr>
          <w:rFonts w:ascii="Courier New" w:hAnsi="Courier New"/>
          <w:sz w:val="16"/>
        </w:rPr>
        <w:t>application/</w:t>
      </w:r>
      <w:proofErr w:type="spellStart"/>
      <w:r w:rsidRPr="001E6C5A">
        <w:rPr>
          <w:rFonts w:ascii="Courier New" w:hAnsi="Courier New"/>
          <w:sz w:val="16"/>
        </w:rPr>
        <w:t>resource-lists+xml</w:t>
      </w:r>
      <w:proofErr w:type="spellEnd"/>
      <w:r w:rsidRPr="001E6C5A">
        <w:rPr>
          <w:rFonts w:ascii="Courier New" w:hAnsi="Courier New"/>
          <w:sz w:val="16"/>
        </w:rPr>
        <w:t xml:space="preserve"> </w:t>
      </w:r>
      <w:r w:rsidRPr="001E6C5A">
        <w:rPr>
          <w:rFonts w:ascii="Courier New" w:hAnsi="Courier New"/>
          <w:sz w:val="16"/>
          <w:lang w:eastAsia="ko-KR"/>
        </w:rPr>
        <w:t xml:space="preserve">MIME body, the MCPTT ID contained in the </w:t>
      </w:r>
      <w:r w:rsidRPr="001E6C5A">
        <w:rPr>
          <w:rFonts w:ascii="Courier New" w:hAnsi="Courier New"/>
          <w:sz w:val="16"/>
        </w:rPr>
        <w:t>&lt;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 vnd.3gpp.mcptt-info+xml MIME body of the received SIP MESSAGE request }</w:t>
      </w:r>
    </w:p>
    <w:p w14:paraId="6658CF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82C239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E0F74"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4383A69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rPr>
        <w:t>and</w:t>
      </w:r>
      <w:r w:rsidRPr="001E6C5A">
        <w:rPr>
          <w:rFonts w:ascii="Courier New" w:hAnsi="Courier New"/>
          <w:sz w:val="16"/>
        </w:rPr>
        <w:t>, the MCPTT client having responded positively to a private call call-back request and set the private call call-back receiving client state set to "PCCB-R2: private-call-pending" }</w:t>
      </w:r>
    </w:p>
    <w:p w14:paraId="2C9AB35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5DEEB3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request for private call call-back cancel request for terminating client where the "PCCB target client entry" associated with the MCPTT ID in the &lt;</w:t>
      </w:r>
      <w:proofErr w:type="spellStart"/>
      <w:r w:rsidRPr="001E6C5A">
        <w:rPr>
          <w:rFonts w:ascii="Courier New" w:hAnsi="Courier New"/>
          <w:sz w:val="16"/>
        </w:rPr>
        <w:t>mcptt</w:t>
      </w:r>
      <w:proofErr w:type="spellEnd"/>
      <w:r w:rsidRPr="001E6C5A">
        <w:rPr>
          <w:rFonts w:ascii="Courier New" w:hAnsi="Courier New"/>
          <w:sz w:val="16"/>
        </w:rPr>
        <w:t>-calling-user-id&gt; element in the application/vnd.3gpp.mcptt-info+xml MIME body contains a private call call-back requesting client state set to "PCCB-R2: private-call-pending" }</w:t>
      </w:r>
    </w:p>
    <w:p w14:paraId="13F1A7C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the MCPTT client shall set the private call call-back requesting client state to "PCCB-R1: no-call-back" and shall delete the "PCCB target client entry" associated with the requesting MCPTT user and sends a </w:t>
      </w:r>
      <w:r w:rsidRPr="001E6C5A">
        <w:rPr>
          <w:rFonts w:ascii="Courier New" w:eastAsia="SimSun" w:hAnsi="Courier New"/>
          <w:sz w:val="16"/>
        </w:rPr>
        <w:t>SIP MESSAGE</w:t>
      </w:r>
      <w:r w:rsidRPr="001E6C5A">
        <w:rPr>
          <w:rFonts w:ascii="Courier New" w:hAnsi="Courier New"/>
          <w:sz w:val="16"/>
        </w:rPr>
        <w:t xml:space="preserve"> </w:t>
      </w:r>
      <w:proofErr w:type="spellStart"/>
      <w:r w:rsidRPr="001E6C5A">
        <w:rPr>
          <w:rFonts w:ascii="Courier New" w:hAnsi="Courier New"/>
          <w:sz w:val="16"/>
        </w:rPr>
        <w:t>message</w:t>
      </w:r>
      <w:proofErr w:type="spellEnd"/>
      <w:r w:rsidRPr="001E6C5A">
        <w:rPr>
          <w:rFonts w:ascii="Courier New" w:hAnsi="Courier New"/>
          <w:sz w:val="16"/>
        </w:rPr>
        <w:t xml:space="preserve"> acknowledging the cancelling of the call-back }</w:t>
      </w:r>
    </w:p>
    <w:p w14:paraId="38BEED4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FA201D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DFD75"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06155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and authorized to initiate and receive private calls with manual commencement and to request and cancel private call call-back, </w:t>
      </w:r>
      <w:r w:rsidRPr="001E6C5A">
        <w:rPr>
          <w:rFonts w:ascii="Courier New" w:hAnsi="Courier New"/>
          <w:b/>
          <w:sz w:val="16"/>
        </w:rPr>
        <w:t>and</w:t>
      </w:r>
      <w:r w:rsidRPr="001E6C5A">
        <w:rPr>
          <w:rFonts w:ascii="Courier New" w:hAnsi="Courier New"/>
          <w:sz w:val="16"/>
        </w:rPr>
        <w:t>, the MCPTT client having responded positively to a private call call-back request and set the private call call-back receiving client state set to "PCCB-R2: private-call-pending" }</w:t>
      </w:r>
    </w:p>
    <w:p w14:paraId="111E0EE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92F57F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target MCPTT user wants to make a private call call-back using the MCPTT ID of the </w:t>
      </w:r>
      <w:r w:rsidRPr="001E6C5A">
        <w:rPr>
          <w:rFonts w:ascii="Courier New" w:eastAsia="Malgun Gothic" w:hAnsi="Courier New"/>
          <w:sz w:val="16"/>
        </w:rPr>
        <w:t>requesting MCPTT user</w:t>
      </w:r>
      <w:r w:rsidRPr="001E6C5A">
        <w:rPr>
          <w:rFonts w:ascii="Courier New" w:hAnsi="Courier New"/>
          <w:sz w:val="16"/>
        </w:rPr>
        <w:t xml:space="preserve"> as found in the "PCCB target client entry" stored on the UE }</w:t>
      </w:r>
    </w:p>
    <w:p w14:paraId="384F601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the target MCPTT client, shall initiate a private call in manual commencement mode towards the requesting MCPTT client, </w:t>
      </w:r>
      <w:r w:rsidRPr="001E6C5A">
        <w:rPr>
          <w:rFonts w:ascii="Courier New" w:hAnsi="Courier New"/>
          <w:b/>
          <w:sz w:val="16"/>
        </w:rPr>
        <w:t>and</w:t>
      </w:r>
      <w:r w:rsidRPr="001E6C5A">
        <w:rPr>
          <w:rFonts w:ascii="Courier New" w:hAnsi="Courier New"/>
          <w:sz w:val="16"/>
        </w:rPr>
        <w:t xml:space="preserve">, </w:t>
      </w:r>
      <w:r w:rsidRPr="001E6C5A">
        <w:rPr>
          <w:rFonts w:ascii="Courier New" w:hAnsi="Courier New"/>
          <w:sz w:val="16"/>
          <w:lang w:eastAsia="ko-KR"/>
        </w:rPr>
        <w:t xml:space="preserve">upon receiving a SIP 2xx response to the SIP INVITE request for establishment of the private call </w:t>
      </w:r>
      <w:r w:rsidRPr="001E6C5A">
        <w:rPr>
          <w:rFonts w:ascii="Courier New" w:hAnsi="Courier New"/>
          <w:sz w:val="16"/>
        </w:rPr>
        <w:t xml:space="preserve">shall set the private call call-back target client state to "PCCB-R1: no-call-back" and shall delete the </w:t>
      </w:r>
      <w:r w:rsidRPr="001E6C5A">
        <w:rPr>
          <w:rFonts w:ascii="Courier New" w:hAnsi="Courier New"/>
          <w:sz w:val="16"/>
          <w:lang w:eastAsia="ko-KR"/>
        </w:rPr>
        <w:t xml:space="preserve">"PCCB target client entry" associated with the requesting MCPTT user </w:t>
      </w:r>
      <w:r w:rsidRPr="001E6C5A">
        <w:rPr>
          <w:rFonts w:ascii="Courier New" w:hAnsi="Courier New"/>
          <w:sz w:val="16"/>
        </w:rPr>
        <w:t>}</w:t>
      </w:r>
    </w:p>
    <w:p w14:paraId="58267B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74D23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DB900" w14:textId="77777777" w:rsidR="00EB676A" w:rsidRPr="001E6C5A" w:rsidRDefault="00EB676A" w:rsidP="00EB676A">
      <w:pPr>
        <w:keepNext/>
        <w:keepLines/>
        <w:spacing w:before="120"/>
        <w:ind w:left="1985" w:hanging="1985"/>
        <w:rPr>
          <w:rFonts w:ascii="Arial" w:hAnsi="Arial"/>
        </w:rPr>
      </w:pPr>
      <w:r w:rsidRPr="001E6C5A">
        <w:rPr>
          <w:rFonts w:ascii="Arial" w:hAnsi="Arial"/>
        </w:rPr>
        <w:t>6.2.13.2</w:t>
      </w:r>
      <w:r w:rsidRPr="001E6C5A">
        <w:rPr>
          <w:rFonts w:ascii="Arial" w:hAnsi="Arial"/>
        </w:rPr>
        <w:tab/>
        <w:t>Conformance requirements</w:t>
      </w:r>
    </w:p>
    <w:p w14:paraId="378F0E17" w14:textId="77777777" w:rsidR="00EB676A" w:rsidRPr="001E6C5A" w:rsidRDefault="00EB676A" w:rsidP="00EB676A">
      <w:r w:rsidRPr="001E6C5A">
        <w:t>References: The conformance requirements covered in the present TC are specified in: TS 24.379 clauses 11.1.5.2.2</w:t>
      </w:r>
      <w:r w:rsidRPr="001E6C5A">
        <w:rPr>
          <w:lang w:eastAsia="ko-KR"/>
        </w:rPr>
        <w:t xml:space="preserve">, </w:t>
      </w:r>
      <w:r w:rsidRPr="001E6C5A">
        <w:t>11.1.5.2.3. Unless otherwise stated these are Rel-14 requirements.</w:t>
      </w:r>
    </w:p>
    <w:p w14:paraId="061C6113" w14:textId="77777777" w:rsidR="00EB676A" w:rsidRPr="001E6C5A" w:rsidRDefault="00EB676A" w:rsidP="00EB676A">
      <w:r w:rsidRPr="001E6C5A">
        <w:t>[TS 24.379, clause 11.1.5.2.2]</w:t>
      </w:r>
    </w:p>
    <w:p w14:paraId="09C4CBC8" w14:textId="77777777" w:rsidR="00EB676A" w:rsidRPr="001E6C5A" w:rsidRDefault="00EB676A" w:rsidP="00EB676A">
      <w:r w:rsidRPr="001E6C5A">
        <w:t>Upon receiving a "SIP MESSAGE request for private call call-back request for terminating client", the MCPTT client:</w:t>
      </w:r>
    </w:p>
    <w:p w14:paraId="5DCA5BC5" w14:textId="77777777" w:rsidR="00EB676A" w:rsidRPr="001E6C5A" w:rsidRDefault="00EB676A" w:rsidP="00EB676A">
      <w:pPr>
        <w:ind w:left="568" w:hanging="284"/>
      </w:pPr>
      <w:r w:rsidRPr="001E6C5A">
        <w:t>1)</w:t>
      </w:r>
      <w:r w:rsidRPr="001E6C5A">
        <w:tab/>
        <w:t>shall store a "PCCB target client entry" entry with:</w:t>
      </w:r>
    </w:p>
    <w:p w14:paraId="372F8389" w14:textId="77777777" w:rsidR="00EB676A" w:rsidRPr="001E6C5A" w:rsidRDefault="00EB676A" w:rsidP="00EB676A">
      <w:pPr>
        <w:ind w:left="851" w:hanging="284"/>
      </w:pPr>
      <w:r w:rsidRPr="001E6C5A">
        <w:t>a)</w:t>
      </w:r>
      <w:r w:rsidRPr="001E6C5A">
        <w:tab/>
        <w:t>the MCPTT ID set to the MCPTT ID contained in the &lt;</w:t>
      </w:r>
      <w:proofErr w:type="spellStart"/>
      <w:r w:rsidRPr="001E6C5A">
        <w:t>mcptt</w:t>
      </w:r>
      <w:proofErr w:type="spellEnd"/>
      <w:r w:rsidRPr="001E6C5A">
        <w:t>-calling-user-id&gt; element in the application/vnd.3gpp.mcptt-info+xml MIME body;</w:t>
      </w:r>
    </w:p>
    <w:p w14:paraId="34D5F8FC" w14:textId="77777777" w:rsidR="00EB676A" w:rsidRPr="001E6C5A" w:rsidRDefault="00EB676A" w:rsidP="00EB676A">
      <w:pPr>
        <w:ind w:left="851" w:hanging="284"/>
      </w:pPr>
      <w:r w:rsidRPr="001E6C5A">
        <w:t>b)</w:t>
      </w:r>
      <w:r w:rsidRPr="001E6C5A">
        <w:tab/>
        <w:t>the private call call-back receiving client state set to "PCCB-I2: private-call-pending";</w:t>
      </w:r>
    </w:p>
    <w:p w14:paraId="0FBDA9B3" w14:textId="77777777" w:rsidR="00EB676A" w:rsidRPr="001E6C5A" w:rsidRDefault="00EB676A" w:rsidP="00EB676A">
      <w:pPr>
        <w:ind w:left="851" w:hanging="284"/>
      </w:pPr>
      <w:r w:rsidRPr="001E6C5A">
        <w:t>c)</w:t>
      </w:r>
      <w:r w:rsidRPr="001E6C5A">
        <w:tab/>
        <w:t>the urgency set to the value of the &lt;urgency-</w:t>
      </w:r>
      <w:proofErr w:type="spellStart"/>
      <w:r w:rsidRPr="001E6C5A">
        <w:t>ind</w:t>
      </w:r>
      <w:proofErr w:type="spellEnd"/>
      <w:r w:rsidRPr="001E6C5A">
        <w:t>&gt; element in the application/vnd.3gpp.mcptt-info+xml MIME body; and</w:t>
      </w:r>
    </w:p>
    <w:p w14:paraId="7A23FCCF" w14:textId="77777777" w:rsidR="00EB676A" w:rsidRPr="001E6C5A" w:rsidRDefault="00EB676A" w:rsidP="00EB676A">
      <w:pPr>
        <w:ind w:left="851" w:hanging="284"/>
      </w:pPr>
      <w:r w:rsidRPr="001E6C5A">
        <w:t>d)</w:t>
      </w:r>
      <w:r w:rsidRPr="001E6C5A">
        <w:tab/>
        <w:t>the time-of-request set to the value of the &lt;time-of-request&gt; element in the application/vnd.3gpp.mcptt-info+xml MIME body; and</w:t>
      </w:r>
    </w:p>
    <w:p w14:paraId="51A687A9" w14:textId="77777777" w:rsidR="00EB676A" w:rsidRPr="001E6C5A" w:rsidRDefault="00EB676A" w:rsidP="00EB676A">
      <w:pPr>
        <w:ind w:left="568" w:hanging="284"/>
      </w:pPr>
      <w:r w:rsidRPr="001E6C5A">
        <w:t>2)</w:t>
      </w:r>
      <w:r w:rsidRPr="001E6C5A">
        <w:tab/>
        <w:t xml:space="preserve">shall notify the user of the stored information related to the private call </w:t>
      </w:r>
      <w:proofErr w:type="spellStart"/>
      <w:r w:rsidRPr="001E6C5A">
        <w:t>call</w:t>
      </w:r>
      <w:proofErr w:type="spellEnd"/>
      <w:r w:rsidRPr="001E6C5A">
        <w:t xml:space="preserve"> back request.</w:t>
      </w:r>
    </w:p>
    <w:p w14:paraId="7CAF3EF9" w14:textId="77777777" w:rsidR="00EB676A" w:rsidRPr="001E6C5A" w:rsidRDefault="00EB676A" w:rsidP="00EB676A">
      <w:r w:rsidRPr="001E6C5A">
        <w:t>Upon receiving a "SIP MESSAGE request for private call call-back cancel request for terminating client" where the "PCCB target client entry" associated with the MCPTT ID in the &lt;</w:t>
      </w:r>
      <w:proofErr w:type="spellStart"/>
      <w:r w:rsidRPr="001E6C5A">
        <w:t>mcptt</w:t>
      </w:r>
      <w:proofErr w:type="spellEnd"/>
      <w:r w:rsidRPr="001E6C5A">
        <w:t>-calling-user-id&gt; element in the application/vnd.3gpp.mcptt-info+xml MIME body contains a private call call-back requesting client state set to "PCCB-R2: private-call-pending", the MCPTT client shall set the private call call-back requesting client state to "PCCB-R1: no-call-back" and shall delete the "PCCB target client entry" associated with the requesting MCPTT user.</w:t>
      </w:r>
    </w:p>
    <w:p w14:paraId="6A0FDBD4" w14:textId="77777777" w:rsidR="00EB676A" w:rsidRPr="001E6C5A" w:rsidRDefault="00EB676A" w:rsidP="00EB676A">
      <w:pPr>
        <w:rPr>
          <w:rFonts w:eastAsia="SimSun"/>
        </w:rPr>
      </w:pPr>
      <w:r w:rsidRPr="001E6C5A">
        <w:rPr>
          <w:rFonts w:eastAsia="SimSun"/>
        </w:rPr>
        <w:t>The MCPTT client:</w:t>
      </w:r>
    </w:p>
    <w:p w14:paraId="7D713A24" w14:textId="77777777" w:rsidR="00EB676A" w:rsidRPr="001E6C5A" w:rsidRDefault="00EB676A" w:rsidP="00EB676A">
      <w:pPr>
        <w:ind w:left="568" w:hanging="284"/>
      </w:pPr>
      <w:r w:rsidRPr="001E6C5A">
        <w:rPr>
          <w:rFonts w:eastAsia="SimSun"/>
        </w:rPr>
        <w:t>1)</w:t>
      </w:r>
      <w:r w:rsidRPr="001E6C5A">
        <w:rPr>
          <w:rFonts w:eastAsia="SimSun"/>
        </w:rPr>
        <w:tab/>
        <w:t>shall generate a SIP MESSAGE request in accordance with 3GPP TS 24.229 [4] and IETF RFC 3428 [33]:</w:t>
      </w:r>
    </w:p>
    <w:p w14:paraId="7BD06705" w14:textId="77777777" w:rsidR="00EB676A" w:rsidRPr="001E6C5A" w:rsidRDefault="00EB676A" w:rsidP="00EB676A">
      <w:pPr>
        <w:ind w:left="568" w:hanging="284"/>
      </w:pPr>
      <w:r w:rsidRPr="001E6C5A">
        <w:t>2)</w:t>
      </w:r>
      <w:r w:rsidRPr="001E6C5A">
        <w:tab/>
        <w:t>shall include the ICSI value "urn:urn-7:3gpp-service.ims.icsi.mcptt" (</w:t>
      </w:r>
      <w:r w:rsidRPr="001E6C5A">
        <w:rPr>
          <w:lang w:eastAsia="zh-CN"/>
        </w:rPr>
        <w:t xml:space="preserve">coded as specified in </w:t>
      </w:r>
      <w:r w:rsidRPr="001E6C5A">
        <w:t>3GPP TS 24.229 [4]</w:t>
      </w:r>
      <w:r w:rsidRPr="001E6C5A">
        <w:rPr>
          <w:lang w:eastAsia="zh-CN"/>
        </w:rPr>
        <w:t xml:space="preserve">), </w:t>
      </w:r>
      <w:r w:rsidRPr="001E6C5A">
        <w:t>in a P-Preferred-Service header field according to IETF </w:t>
      </w:r>
      <w:r w:rsidRPr="001E6C5A">
        <w:rPr>
          <w:rFonts w:eastAsia="MS Mincho"/>
        </w:rPr>
        <w:t xml:space="preserve">RFC 6050 [9] </w:t>
      </w:r>
      <w:r w:rsidRPr="001E6C5A">
        <w:t>in the SIP MESSAGE request;</w:t>
      </w:r>
    </w:p>
    <w:p w14:paraId="050D130C" w14:textId="77777777" w:rsidR="00EB676A" w:rsidRPr="001E6C5A" w:rsidRDefault="00EB676A" w:rsidP="00EB676A">
      <w:pPr>
        <w:ind w:left="568" w:hanging="284"/>
      </w:pPr>
      <w:r w:rsidRPr="001E6C5A">
        <w:t>3)</w:t>
      </w:r>
      <w:r w:rsidRPr="001E6C5A">
        <w:tab/>
        <w:t xml:space="preserve">shall include an Accept-Contact header field with the </w:t>
      </w:r>
      <w:r w:rsidRPr="001E6C5A">
        <w:rPr>
          <w:rFonts w:eastAsia="SimSun"/>
          <w:lang w:eastAsia="zh-CN"/>
        </w:rPr>
        <w:t>g.3gpp.icsi-ref</w:t>
      </w:r>
      <w:r w:rsidRPr="001E6C5A">
        <w:t xml:space="preserve"> media feature tag containing the value of "urn:urn-7:3gpp-service.ims.icsi.mcptt" along with the "require" and "explicit" header field parameters according to IETF RFC 3841 [6] in the SIP MESSAGE request</w:t>
      </w:r>
    </w:p>
    <w:p w14:paraId="61A059F2" w14:textId="77777777" w:rsidR="00EB676A" w:rsidRPr="001E6C5A" w:rsidRDefault="00EB676A" w:rsidP="00EB676A">
      <w:pPr>
        <w:ind w:left="568" w:hanging="284"/>
      </w:pPr>
      <w:r w:rsidRPr="001E6C5A">
        <w:t>4)</w:t>
      </w:r>
      <w:r w:rsidRPr="001E6C5A">
        <w:tab/>
        <w:t>may include a P-Preferred-Identity header field in the SIP MESSAGE request containing a public user identity as specified in 3GPP TS 24.229 [4];</w:t>
      </w:r>
    </w:p>
    <w:p w14:paraId="5FA787A8" w14:textId="77777777" w:rsidR="00EB676A" w:rsidRPr="001E6C5A" w:rsidRDefault="00EB676A" w:rsidP="00EB676A">
      <w:pPr>
        <w:ind w:left="568" w:hanging="284"/>
        <w:rPr>
          <w:rFonts w:eastAsia="SimSun"/>
        </w:rPr>
      </w:pPr>
      <w:r w:rsidRPr="001E6C5A">
        <w:rPr>
          <w:lang w:eastAsia="ko-KR"/>
        </w:rPr>
        <w:t>5)</w:t>
      </w:r>
      <w:r w:rsidRPr="001E6C5A">
        <w:rPr>
          <w:lang w:eastAsia="ko-KR"/>
        </w:rPr>
        <w:tab/>
      </w:r>
      <w:r w:rsidRPr="001E6C5A">
        <w:rPr>
          <w:rFonts w:eastAsia="SimSun"/>
        </w:rPr>
        <w:t xml:space="preserve">shall set the Request-URI in the SIP MESSAGE request to the public service identity </w:t>
      </w:r>
      <w:r w:rsidRPr="001E6C5A">
        <w:t>identifying the participating MCPTT function serving the MCPTT user</w:t>
      </w:r>
      <w:r w:rsidRPr="001E6C5A">
        <w:rPr>
          <w:rFonts w:eastAsia="SimSun"/>
        </w:rPr>
        <w:t>;</w:t>
      </w:r>
    </w:p>
    <w:p w14:paraId="390C23B4" w14:textId="77777777" w:rsidR="00EB676A" w:rsidRPr="001E6C5A" w:rsidRDefault="00EB676A" w:rsidP="00EB676A">
      <w:pPr>
        <w:ind w:left="568" w:hanging="284"/>
        <w:rPr>
          <w:lang w:eastAsia="ko-KR"/>
        </w:rPr>
      </w:pPr>
      <w:r w:rsidRPr="001E6C5A">
        <w:rPr>
          <w:lang w:eastAsia="ko-KR"/>
        </w:rPr>
        <w:t>6)</w:t>
      </w:r>
      <w:r w:rsidRPr="001E6C5A">
        <w:rPr>
          <w:lang w:eastAsia="ko-KR"/>
        </w:rPr>
        <w:tab/>
        <w:t xml:space="preserve">shall include in an </w:t>
      </w:r>
      <w:r w:rsidRPr="001E6C5A">
        <w:t>application/</w:t>
      </w:r>
      <w:proofErr w:type="spellStart"/>
      <w:r w:rsidRPr="001E6C5A">
        <w:t>resource-lists+xml</w:t>
      </w:r>
      <w:proofErr w:type="spellEnd"/>
      <w:r w:rsidRPr="001E6C5A">
        <w:t xml:space="preserve"> </w:t>
      </w:r>
      <w:r w:rsidRPr="001E6C5A">
        <w:rPr>
          <w:lang w:eastAsia="ko-KR"/>
        </w:rPr>
        <w:t xml:space="preserve">MIME body, the MCPTT ID contained in the </w:t>
      </w:r>
      <w:r w:rsidRPr="001E6C5A">
        <w:t>&lt;</w:t>
      </w:r>
      <w:proofErr w:type="spellStart"/>
      <w:r w:rsidRPr="001E6C5A">
        <w:t>mcptt</w:t>
      </w:r>
      <w:proofErr w:type="spellEnd"/>
      <w:r w:rsidRPr="001E6C5A">
        <w:t>-calling-user-id&gt; element in the application/ vnd.3gpp.mcptt-info+xml MIME body of the received SIP MESSAGE request;</w:t>
      </w:r>
    </w:p>
    <w:p w14:paraId="21C28AE8" w14:textId="77777777" w:rsidR="00EB676A" w:rsidRPr="001E6C5A" w:rsidRDefault="00EB676A" w:rsidP="00EB676A">
      <w:pPr>
        <w:ind w:left="568" w:hanging="284"/>
      </w:pPr>
      <w:r w:rsidRPr="001E6C5A">
        <w:t>7)</w:t>
      </w:r>
      <w:r w:rsidRPr="001E6C5A">
        <w:tab/>
        <w:t>shall include an application/vnd.3gpp.mcptt-info+xml MIME body as specified in clause F.1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w:t>
      </w:r>
      <w:proofErr w:type="spellStart"/>
      <w:r w:rsidRPr="001E6C5A">
        <w:t>anyExt</w:t>
      </w:r>
      <w:proofErr w:type="spellEnd"/>
      <w:r w:rsidRPr="001E6C5A">
        <w:t>&gt; element containing:</w:t>
      </w:r>
    </w:p>
    <w:p w14:paraId="3F57A9F1" w14:textId="77777777" w:rsidR="00EB676A" w:rsidRPr="001E6C5A" w:rsidRDefault="00EB676A" w:rsidP="00EB676A">
      <w:pPr>
        <w:ind w:left="851" w:hanging="284"/>
      </w:pPr>
      <w:r w:rsidRPr="001E6C5A">
        <w:t>a)</w:t>
      </w:r>
      <w:r w:rsidRPr="001E6C5A">
        <w:tab/>
        <w:t>if the received SIP MESSAGE was a "</w:t>
      </w:r>
      <w:r w:rsidRPr="001E6C5A">
        <w:rPr>
          <w:rFonts w:eastAsia="SimSun"/>
        </w:rPr>
        <w:t xml:space="preserve">SIP MESSAGE request for private call call-back request for terminating MCPTT client", the </w:t>
      </w:r>
      <w:r w:rsidRPr="001E6C5A">
        <w:t>&lt;response-type&gt; element set to a value of "private-call-call-back-response"; and</w:t>
      </w:r>
    </w:p>
    <w:p w14:paraId="211F5D37" w14:textId="77777777" w:rsidR="00EB676A" w:rsidRPr="001E6C5A" w:rsidRDefault="00EB676A" w:rsidP="00EB676A">
      <w:pPr>
        <w:ind w:left="851" w:hanging="284"/>
      </w:pPr>
      <w:r w:rsidRPr="001E6C5A">
        <w:t>b)</w:t>
      </w:r>
      <w:r w:rsidRPr="001E6C5A">
        <w:tab/>
        <w:t>if the received SIP MESSAGE was a "</w:t>
      </w:r>
      <w:r w:rsidRPr="001E6C5A">
        <w:rPr>
          <w:rFonts w:eastAsia="SimSun"/>
        </w:rPr>
        <w:t xml:space="preserve">SIP MESSAGE request for private call call-back cancel request for terminating MCPTT client", the </w:t>
      </w:r>
      <w:r w:rsidRPr="001E6C5A">
        <w:t>&lt;response-type&gt; element set to a value of "private-call-call-back-cancel-response"; and</w:t>
      </w:r>
    </w:p>
    <w:p w14:paraId="4B47D894" w14:textId="77777777" w:rsidR="00EB676A" w:rsidRPr="001E6C5A" w:rsidRDefault="00EB676A" w:rsidP="00EB676A">
      <w:pPr>
        <w:ind w:left="568" w:hanging="284"/>
        <w:rPr>
          <w:rFonts w:eastAsia="SimSun"/>
        </w:rPr>
      </w:pPr>
      <w:r w:rsidRPr="001E6C5A">
        <w:rPr>
          <w:lang w:eastAsia="ko-KR"/>
        </w:rPr>
        <w:t>8)</w:t>
      </w:r>
      <w:r w:rsidRPr="001E6C5A">
        <w:rPr>
          <w:lang w:eastAsia="ko-KR"/>
        </w:rPr>
        <w:tab/>
        <w:t xml:space="preserve">shall send the </w:t>
      </w:r>
      <w:r w:rsidRPr="001E6C5A">
        <w:rPr>
          <w:rFonts w:eastAsia="SimSun"/>
        </w:rPr>
        <w:t>SIP MESSAGE request according to rules and procedures of 3GPP TS 24.229 [4].</w:t>
      </w:r>
    </w:p>
    <w:p w14:paraId="1E4C7830" w14:textId="77777777" w:rsidR="00EB676A" w:rsidRPr="001E6C5A" w:rsidRDefault="00EB676A" w:rsidP="00EB676A">
      <w:r w:rsidRPr="001E6C5A">
        <w:t>[TS 24.379, clause 11.1.5.2.3]</w:t>
      </w:r>
    </w:p>
    <w:p w14:paraId="76AB9BC8" w14:textId="77777777" w:rsidR="00EB676A" w:rsidRPr="001E6C5A" w:rsidRDefault="00EB676A" w:rsidP="00EB676A">
      <w:r w:rsidRPr="001E6C5A">
        <w:t xml:space="preserve">When the target MCPTT user wants to make a private call call-back, the target MCPTT client shall initiate a private call in manual commencement mode towards the requesting MCPTT client using the MCPTT ID of the </w:t>
      </w:r>
      <w:r w:rsidRPr="001E6C5A">
        <w:rPr>
          <w:rFonts w:eastAsia="Malgun Gothic"/>
        </w:rPr>
        <w:t>requesting MCPTT user</w:t>
      </w:r>
      <w:r w:rsidRPr="001E6C5A">
        <w:t xml:space="preserve"> as found in the "PCCB target client entry" stored on the UE, by following the procedures in:</w:t>
      </w:r>
    </w:p>
    <w:p w14:paraId="30843966" w14:textId="77777777" w:rsidR="00EB676A" w:rsidRPr="001E6C5A" w:rsidRDefault="00EB676A" w:rsidP="00EB676A">
      <w:pPr>
        <w:ind w:left="568" w:hanging="284"/>
        <w:rPr>
          <w:lang w:eastAsia="ko-KR"/>
        </w:rPr>
      </w:pPr>
      <w:r w:rsidRPr="001E6C5A">
        <w:t>...</w:t>
      </w:r>
    </w:p>
    <w:p w14:paraId="5B9ACDB4" w14:textId="77777777" w:rsidR="00EB676A" w:rsidRPr="001E6C5A" w:rsidRDefault="00EB676A" w:rsidP="00EB676A">
      <w:pPr>
        <w:ind w:left="568" w:hanging="284"/>
        <w:rPr>
          <w:lang w:eastAsia="ko-KR"/>
        </w:rPr>
      </w:pPr>
      <w:r w:rsidRPr="001E6C5A">
        <w:rPr>
          <w:lang w:eastAsia="ko-KR"/>
        </w:rPr>
        <w:t>2)</w:t>
      </w:r>
      <w:r w:rsidRPr="001E6C5A">
        <w:tab/>
      </w:r>
      <w:r w:rsidRPr="001E6C5A">
        <w:rPr>
          <w:lang w:eastAsia="ko-KR"/>
        </w:rPr>
        <w:t>subclause 11.1.2.2 for private call without floor control;</w:t>
      </w:r>
    </w:p>
    <w:p w14:paraId="5CD24F73" w14:textId="77777777" w:rsidR="00EB676A" w:rsidRPr="001E6C5A" w:rsidRDefault="00EB676A" w:rsidP="00EB676A">
      <w:pPr>
        <w:rPr>
          <w:lang w:eastAsia="ko-KR"/>
        </w:rPr>
      </w:pPr>
      <w:r w:rsidRPr="001E6C5A">
        <w:rPr>
          <w:lang w:eastAsia="ko-KR"/>
        </w:rPr>
        <w:t>...</w:t>
      </w:r>
    </w:p>
    <w:p w14:paraId="0B3EDF8C" w14:textId="77777777" w:rsidR="00EB676A" w:rsidRPr="001E6C5A" w:rsidRDefault="00EB676A" w:rsidP="00EB676A">
      <w:pPr>
        <w:rPr>
          <w:lang w:eastAsia="ko-KR"/>
        </w:rPr>
      </w:pPr>
      <w:r w:rsidRPr="001E6C5A">
        <w:rPr>
          <w:lang w:eastAsia="ko-KR"/>
        </w:rPr>
        <w:t xml:space="preserve">Upon receiving a SIP 2xx response to the SIP INVITE request or SIP REFER request for establishment of the private call, as specified in subclause 11.1.1.2.1.1, subclause 11.1.1.2.2.1 or subclause 11.1.2.2, if the "PCCB target client entry" of the requesting MCPTT user contains a </w:t>
      </w:r>
      <w:r w:rsidRPr="001E6C5A">
        <w:t xml:space="preserve">private call call-back target client state set to "PCCB-R2: private-call-pending", then the target MCPTT client shall set the private call call-back target client state to "PCCB-R1: no-call-back" and shall delete the </w:t>
      </w:r>
      <w:r w:rsidRPr="001E6C5A">
        <w:rPr>
          <w:lang w:eastAsia="ko-KR"/>
        </w:rPr>
        <w:t>"PCCB target client entry" associated with the requesting MCPTT user.</w:t>
      </w:r>
    </w:p>
    <w:p w14:paraId="0612BF80" w14:textId="77777777" w:rsidR="00EB676A" w:rsidRPr="001E6C5A" w:rsidRDefault="00EB676A" w:rsidP="00EB676A">
      <w:pPr>
        <w:keepNext/>
        <w:keepLines/>
        <w:spacing w:before="120"/>
        <w:ind w:left="1985" w:hanging="1985"/>
        <w:rPr>
          <w:rFonts w:ascii="Arial" w:hAnsi="Arial"/>
        </w:rPr>
      </w:pPr>
      <w:r w:rsidRPr="001E6C5A">
        <w:rPr>
          <w:rFonts w:ascii="Arial" w:hAnsi="Arial"/>
        </w:rPr>
        <w:t>6.2.13.3</w:t>
      </w:r>
      <w:r w:rsidRPr="001E6C5A">
        <w:rPr>
          <w:rFonts w:ascii="Arial" w:hAnsi="Arial"/>
        </w:rPr>
        <w:tab/>
        <w:t>Test description</w:t>
      </w:r>
    </w:p>
    <w:p w14:paraId="18494979" w14:textId="77777777" w:rsidR="00EB676A" w:rsidRPr="001E6C5A" w:rsidRDefault="00EB676A" w:rsidP="00EB676A">
      <w:pPr>
        <w:keepNext/>
        <w:keepLines/>
        <w:spacing w:before="120"/>
        <w:ind w:left="1985" w:hanging="1985"/>
        <w:rPr>
          <w:rFonts w:ascii="Arial" w:hAnsi="Arial"/>
        </w:rPr>
      </w:pPr>
      <w:r w:rsidRPr="001E6C5A">
        <w:rPr>
          <w:rFonts w:ascii="Arial" w:hAnsi="Arial"/>
        </w:rPr>
        <w:t>6.2.13.3.1</w:t>
      </w:r>
      <w:r w:rsidRPr="001E6C5A">
        <w:rPr>
          <w:rFonts w:ascii="Arial" w:hAnsi="Arial"/>
        </w:rPr>
        <w:tab/>
        <w:t>Pre-test conditions</w:t>
      </w:r>
    </w:p>
    <w:p w14:paraId="4E9474B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304F189B" w14:textId="77777777" w:rsidR="00EB676A" w:rsidRPr="001E6C5A" w:rsidRDefault="00EB676A" w:rsidP="00EB676A">
      <w:pPr>
        <w:ind w:left="568" w:hanging="284"/>
      </w:pPr>
      <w:r w:rsidRPr="001E6C5A">
        <w:t>-</w:t>
      </w:r>
      <w:r w:rsidRPr="001E6C5A">
        <w:tab/>
        <w:t>SS (MCPTT server)</w:t>
      </w:r>
    </w:p>
    <w:p w14:paraId="656FB0A6"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D8AEF1"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BBC16D5" w14:textId="77777777" w:rsidR="00EB676A" w:rsidRPr="001E6C5A" w:rsidRDefault="00EB676A" w:rsidP="00EB676A">
      <w:pPr>
        <w:ind w:left="568" w:hanging="284"/>
      </w:pPr>
      <w:r w:rsidRPr="001E6C5A">
        <w:t>-</w:t>
      </w:r>
      <w:r w:rsidRPr="001E6C5A">
        <w:tab/>
        <w:t>UE (MCPTT client)</w:t>
      </w:r>
    </w:p>
    <w:p w14:paraId="79C4EDED" w14:textId="77777777" w:rsidR="00EB676A" w:rsidRPr="001E6C5A" w:rsidRDefault="00EB676A" w:rsidP="00EB676A">
      <w:pPr>
        <w:ind w:left="568" w:hanging="284"/>
      </w:pPr>
      <w:r w:rsidRPr="001E6C5A">
        <w:t>-</w:t>
      </w:r>
      <w:r w:rsidRPr="001E6C5A">
        <w:tab/>
        <w:t>The test USIM set as defined in TS 36.579-1 [2], subclause 5.5.10 is inserted.</w:t>
      </w:r>
    </w:p>
    <w:p w14:paraId="12E88361"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D04D176"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3CE4A908"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B3579D7" w14:textId="77777777" w:rsidR="00EB676A" w:rsidRPr="001E6C5A" w:rsidRDefault="00EB676A" w:rsidP="00EB676A">
      <w:pPr>
        <w:ind w:left="568" w:hanging="284"/>
      </w:pPr>
      <w:r w:rsidRPr="001E6C5A">
        <w:t>-</w:t>
      </w:r>
      <w:r w:rsidRPr="001E6C5A">
        <w:tab/>
        <w:t>UE States at the end of the preamble</w:t>
      </w:r>
    </w:p>
    <w:p w14:paraId="3D8FF018" w14:textId="77777777" w:rsidR="00EB676A" w:rsidRPr="001E6C5A" w:rsidRDefault="00EB676A" w:rsidP="00EB676A">
      <w:pPr>
        <w:ind w:left="851" w:hanging="284"/>
      </w:pPr>
      <w:r w:rsidRPr="001E6C5A">
        <w:t>-</w:t>
      </w:r>
      <w:r w:rsidRPr="001E6C5A">
        <w:tab/>
        <w:t>The UE is in E-UTRA Registered, Idle Mode state.</w:t>
      </w:r>
    </w:p>
    <w:p w14:paraId="55FA8B07"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07B4823C" w14:textId="77777777" w:rsidR="00EB676A" w:rsidRPr="001E6C5A" w:rsidRDefault="00EB676A" w:rsidP="00EB676A">
      <w:pPr>
        <w:keepNext/>
        <w:keepLines/>
        <w:spacing w:before="120"/>
        <w:ind w:left="1985" w:hanging="1985"/>
        <w:rPr>
          <w:rFonts w:ascii="Arial" w:hAnsi="Arial"/>
        </w:rPr>
      </w:pPr>
      <w:r w:rsidRPr="001E6C5A">
        <w:rPr>
          <w:rFonts w:ascii="Arial" w:hAnsi="Arial"/>
        </w:rPr>
        <w:t>6.2.13.3.2</w:t>
      </w:r>
      <w:r w:rsidRPr="001E6C5A">
        <w:rPr>
          <w:rFonts w:ascii="Arial" w:hAnsi="Arial"/>
        </w:rPr>
        <w:tab/>
        <w:t>Test procedure sequence</w:t>
      </w:r>
    </w:p>
    <w:p w14:paraId="32F4E07C" w14:textId="77777777" w:rsidR="00EB676A" w:rsidRPr="001E6C5A" w:rsidRDefault="00EB676A" w:rsidP="00EB676A">
      <w:pPr>
        <w:keepNext/>
        <w:keepLines/>
        <w:spacing w:before="60"/>
        <w:jc w:val="center"/>
        <w:rPr>
          <w:rFonts w:ascii="Arial" w:hAnsi="Arial"/>
          <w:b/>
        </w:rPr>
      </w:pPr>
      <w:bookmarkStart w:id="573" w:name="_Toc21006047"/>
      <w:bookmarkStart w:id="574" w:name="_Toc36037720"/>
      <w:bookmarkStart w:id="575" w:name="_Toc43837573"/>
      <w:bookmarkStart w:id="576" w:name="_Toc60995685"/>
      <w:bookmarkStart w:id="577" w:name="_Toc69159813"/>
      <w:r w:rsidRPr="001E6C5A">
        <w:rPr>
          <w:rFonts w:ascii="Arial" w:hAnsi="Arial"/>
          <w:b/>
        </w:rPr>
        <w:t>Table 6.2.13.3.2-1: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FE51C0A" w14:textId="77777777" w:rsidTr="00BC3F8D">
        <w:trPr>
          <w:cantSplit/>
        </w:trPr>
        <w:tc>
          <w:tcPr>
            <w:tcW w:w="534" w:type="dxa"/>
            <w:tcBorders>
              <w:top w:val="single" w:sz="4" w:space="0" w:color="auto"/>
              <w:left w:val="single" w:sz="4" w:space="0" w:color="auto"/>
              <w:bottom w:val="nil"/>
              <w:right w:val="single" w:sz="4" w:space="0" w:color="auto"/>
            </w:tcBorders>
            <w:hideMark/>
          </w:tcPr>
          <w:p w14:paraId="7754C0B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0972649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48966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63B479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B35F4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AB8D220" w14:textId="77777777" w:rsidTr="00BC3F8D">
        <w:trPr>
          <w:cantSplit/>
        </w:trPr>
        <w:tc>
          <w:tcPr>
            <w:tcW w:w="534" w:type="dxa"/>
            <w:tcBorders>
              <w:top w:val="nil"/>
              <w:left w:val="single" w:sz="4" w:space="0" w:color="auto"/>
              <w:bottom w:val="single" w:sz="4" w:space="0" w:color="auto"/>
              <w:right w:val="single" w:sz="4" w:space="0" w:color="auto"/>
            </w:tcBorders>
          </w:tcPr>
          <w:p w14:paraId="4371A697"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A10CB8A"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15D61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66F42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5561EDC"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3EA9DEA" w14:textId="77777777" w:rsidR="00EB676A" w:rsidRPr="001E6C5A" w:rsidRDefault="00EB676A" w:rsidP="00BC3F8D">
            <w:pPr>
              <w:keepNext/>
              <w:keepLines/>
              <w:spacing w:after="0"/>
              <w:jc w:val="center"/>
              <w:rPr>
                <w:rFonts w:ascii="Arial" w:hAnsi="Arial"/>
                <w:b/>
                <w:sz w:val="18"/>
              </w:rPr>
            </w:pPr>
          </w:p>
        </w:tc>
      </w:tr>
      <w:tr w:rsidR="00EB676A" w:rsidRPr="001E6C5A" w14:paraId="3A4E2DD0" w14:textId="77777777" w:rsidTr="00BC3F8D">
        <w:trPr>
          <w:cantSplit/>
          <w:trHeight w:val="947"/>
        </w:trPr>
        <w:tc>
          <w:tcPr>
            <w:tcW w:w="534" w:type="dxa"/>
            <w:tcBorders>
              <w:top w:val="single" w:sz="4" w:space="0" w:color="auto"/>
              <w:left w:val="single" w:sz="4" w:space="0" w:color="auto"/>
              <w:bottom w:val="single" w:sz="4" w:space="0" w:color="auto"/>
              <w:right w:val="single" w:sz="4" w:space="0" w:color="auto"/>
            </w:tcBorders>
            <w:hideMark/>
          </w:tcPr>
          <w:p w14:paraId="1F6217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1341475" w14:textId="6F8922DB"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78" w:author="MCC160" w:date="2022-11-01T12:22:00Z">
              <w:r w:rsidRPr="001E6C5A" w:rsidDel="00847CB2">
                <w:rPr>
                  <w:rFonts w:ascii="Arial" w:hAnsi="Arial"/>
                  <w:sz w:val="18"/>
                </w:rPr>
                <w:delText xml:space="preserve">Is the procedure for </w:delText>
              </w:r>
            </w:del>
            <w:ins w:id="579" w:author="MCC160" w:date="2022-11-01T12:22:00Z">
              <w:r w:rsidR="00847CB2" w:rsidRPr="00847CB2">
                <w:rPr>
                  <w:rFonts w:ascii="Arial" w:hAnsi="Arial"/>
                  <w:sz w:val="18"/>
                </w:rPr>
                <w:t xml:space="preserve">Does the UE (MCPTT Client) correctly perform test procedure </w:t>
              </w:r>
              <w:r w:rsidR="00847CB2">
                <w:rPr>
                  <w:rFonts w:ascii="Arial" w:hAnsi="Arial"/>
                  <w:sz w:val="18"/>
                </w:rPr>
                <w:t>'</w:t>
              </w:r>
            </w:ins>
            <w:r w:rsidRPr="001E6C5A">
              <w:rPr>
                <w:rFonts w:ascii="Arial" w:hAnsi="Arial"/>
                <w:sz w:val="18"/>
              </w:rPr>
              <w:t>MCX SIP MESSAGE Request - Accept CT</w:t>
            </w:r>
            <w:ins w:id="580" w:author="MCC160" w:date="2022-11-01T12:22: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5.3.31.3-1</w:t>
            </w:r>
            <w:r w:rsidRPr="001E6C5A">
              <w:rPr>
                <w:rFonts w:ascii="Arial" w:hAnsi="Arial"/>
                <w:sz w:val="18"/>
              </w:rPr>
              <w:t xml:space="preserve"> </w:t>
            </w:r>
            <w:del w:id="581" w:author="MCC160" w:date="2022-11-01T12:22:00Z">
              <w:r w:rsidRPr="001E6C5A" w:rsidDel="00847CB2">
                <w:rPr>
                  <w:rFonts w:ascii="Arial" w:hAnsi="Arial"/>
                  <w:sz w:val="18"/>
                  <w:lang w:eastAsia="ko-KR"/>
                </w:rPr>
                <w:delText xml:space="preserve"> </w:delText>
              </w:r>
            </w:del>
            <w:r w:rsidRPr="001E6C5A">
              <w:rPr>
                <w:rFonts w:ascii="Arial" w:hAnsi="Arial"/>
                <w:sz w:val="18"/>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rPr>
              <w:t>UE (MCPTT User)</w:t>
            </w:r>
            <w:r w:rsidRPr="001E6C5A">
              <w:rPr>
                <w:rFonts w:ascii="Arial" w:hAnsi="Arial"/>
                <w:sz w:val="18"/>
                <w:lang w:eastAsia="ko-KR"/>
              </w:rPr>
              <w:t xml:space="preserve"> </w:t>
            </w:r>
            <w:del w:id="582" w:author="MCC160" w:date="2022-11-01T12:22:00Z">
              <w:r w:rsidRPr="001E6C5A" w:rsidDel="00847CB2">
                <w:rPr>
                  <w:rFonts w:ascii="Arial" w:hAnsi="Arial"/>
                  <w:sz w:val="18"/>
                  <w:lang w:eastAsia="ko-KR"/>
                </w:rPr>
                <w:delText>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6018B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4551DCF"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0657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4662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ADF3FC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4046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1A</w:t>
            </w:r>
          </w:p>
        </w:tc>
        <w:tc>
          <w:tcPr>
            <w:tcW w:w="3968" w:type="dxa"/>
            <w:tcBorders>
              <w:top w:val="single" w:sz="4" w:space="0" w:color="auto"/>
              <w:left w:val="single" w:sz="4" w:space="0" w:color="auto"/>
              <w:bottom w:val="single" w:sz="4" w:space="0" w:color="auto"/>
              <w:right w:val="single" w:sz="4" w:space="0" w:color="auto"/>
            </w:tcBorders>
            <w:hideMark/>
          </w:tcPr>
          <w:p w14:paraId="10EBCFB4"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user about the stored information related to the private call </w:t>
            </w:r>
            <w:proofErr w:type="spellStart"/>
            <w:r w:rsidRPr="001E6C5A">
              <w:rPr>
                <w:rFonts w:ascii="Arial" w:hAnsi="Arial"/>
                <w:sz w:val="18"/>
              </w:rPr>
              <w:t>call</w:t>
            </w:r>
            <w:proofErr w:type="spellEnd"/>
            <w:r w:rsidRPr="001E6C5A">
              <w:rPr>
                <w:rFonts w:ascii="Arial" w:hAnsi="Arial"/>
                <w:sz w:val="18"/>
              </w:rPr>
              <w:t xml:space="preserve"> back request (</w:t>
            </w:r>
            <w:proofErr w:type="spellStart"/>
            <w:r w:rsidRPr="001E6C5A">
              <w:rPr>
                <w:rFonts w:ascii="Arial" w:hAnsi="Arial"/>
                <w:sz w:val="18"/>
              </w:rPr>
              <w:t>mcptt</w:t>
            </w:r>
            <w:proofErr w:type="spellEnd"/>
            <w:r w:rsidRPr="001E6C5A">
              <w:rPr>
                <w:rFonts w:ascii="Arial" w:hAnsi="Arial"/>
                <w:sz w:val="18"/>
              </w:rP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418BD5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C7A2BF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5F4A7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5DAED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F870D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19F9B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2-2A</w:t>
            </w:r>
          </w:p>
        </w:tc>
        <w:tc>
          <w:tcPr>
            <w:tcW w:w="3968" w:type="dxa"/>
            <w:tcBorders>
              <w:top w:val="single" w:sz="4" w:space="0" w:color="auto"/>
              <w:left w:val="single" w:sz="4" w:space="0" w:color="auto"/>
              <w:bottom w:val="single" w:sz="4" w:space="0" w:color="auto"/>
              <w:right w:val="single" w:sz="4" w:space="0" w:color="auto"/>
            </w:tcBorders>
            <w:hideMark/>
          </w:tcPr>
          <w:p w14:paraId="330D0EA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6F711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65564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tcPr>
          <w:p w14:paraId="0DAA9731" w14:textId="77777777" w:rsidR="00EB676A" w:rsidRPr="001E6C5A" w:rsidRDefault="00EB676A" w:rsidP="00BC3F8D">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76E048" w14:textId="77777777" w:rsidR="00EB676A" w:rsidRPr="001E6C5A" w:rsidRDefault="00EB676A" w:rsidP="00BC3F8D">
            <w:pPr>
              <w:keepNext/>
              <w:keepLines/>
              <w:spacing w:after="0"/>
              <w:jc w:val="center"/>
              <w:rPr>
                <w:rFonts w:ascii="Arial" w:hAnsi="Arial"/>
                <w:sz w:val="18"/>
              </w:rPr>
            </w:pPr>
          </w:p>
        </w:tc>
      </w:tr>
      <w:tr w:rsidR="00EB676A" w:rsidRPr="001E6C5A" w14:paraId="5651830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B29AE5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3-4B</w:t>
            </w:r>
          </w:p>
        </w:tc>
        <w:tc>
          <w:tcPr>
            <w:tcW w:w="3968" w:type="dxa"/>
            <w:tcBorders>
              <w:top w:val="single" w:sz="4" w:space="0" w:color="auto"/>
              <w:left w:val="single" w:sz="4" w:space="0" w:color="auto"/>
              <w:bottom w:val="single" w:sz="4" w:space="0" w:color="auto"/>
              <w:right w:val="single" w:sz="4" w:space="0" w:color="auto"/>
            </w:tcBorders>
            <w:hideMark/>
          </w:tcPr>
          <w:p w14:paraId="491322C4" w14:textId="55E582F5"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83" w:author="MCC160" w:date="2022-11-01T12:23:00Z">
              <w:r w:rsidRPr="001E6C5A" w:rsidDel="00847CB2">
                <w:rPr>
                  <w:rFonts w:ascii="Arial" w:hAnsi="Arial"/>
                  <w:sz w:val="18"/>
                </w:rPr>
                <w:delText xml:space="preserve">Are the </w:delText>
              </w:r>
            </w:del>
            <w:ins w:id="584" w:author="MCC160" w:date="2022-11-01T12:23:00Z">
              <w:r w:rsidR="00847CB2" w:rsidRPr="00847CB2">
                <w:rPr>
                  <w:rFonts w:ascii="Arial" w:hAnsi="Arial"/>
                  <w:sz w:val="18"/>
                </w:rPr>
                <w:t xml:space="preserve">Does the UE (MCPTT Client) correctly perform </w:t>
              </w:r>
            </w:ins>
            <w:r w:rsidRPr="001E6C5A">
              <w:rPr>
                <w:rFonts w:ascii="Arial" w:hAnsi="Arial"/>
                <w:sz w:val="18"/>
              </w:rPr>
              <w:t>steps 1a1</w:t>
            </w:r>
            <w:ins w:id="585" w:author="MCC160" w:date="2022-11-01T12:23:00Z">
              <w:r w:rsidR="00847CB2">
                <w:rPr>
                  <w:rFonts w:ascii="Arial" w:hAnsi="Arial"/>
                  <w:sz w:val="18"/>
                </w:rPr>
                <w:t>-5</w:t>
              </w:r>
            </w:ins>
            <w:del w:id="586" w:author="MCC160" w:date="2022-11-01T12:24:00Z">
              <w:r w:rsidRPr="001E6C5A" w:rsidDel="00847CB2">
                <w:rPr>
                  <w:rFonts w:ascii="Arial" w:hAnsi="Arial"/>
                  <w:sz w:val="18"/>
                </w:rPr>
                <w:delText xml:space="preserve"> </w:delText>
              </w:r>
            </w:del>
            <w:del w:id="587" w:author="MCC160" w:date="2022-11-01T12:23:00Z">
              <w:r w:rsidRPr="001E6C5A" w:rsidDel="00847CB2">
                <w:rPr>
                  <w:rFonts w:ascii="Arial" w:hAnsi="Arial"/>
                  <w:sz w:val="18"/>
                </w:rPr>
                <w:delText>to 5</w:delText>
              </w:r>
            </w:del>
            <w:r w:rsidRPr="001E6C5A">
              <w:rPr>
                <w:rFonts w:ascii="Arial" w:hAnsi="Arial"/>
                <w:sz w:val="18"/>
              </w:rPr>
              <w:t xml:space="preserve"> of </w:t>
            </w:r>
            <w:del w:id="588" w:author="MCC160" w:date="2022-11-01T12:24:00Z">
              <w:r w:rsidRPr="001E6C5A" w:rsidDel="00847CB2">
                <w:rPr>
                  <w:rFonts w:ascii="Arial" w:hAnsi="Arial"/>
                  <w:sz w:val="18"/>
                </w:rPr>
                <w:delText xml:space="preserve">the </w:delText>
              </w:r>
            </w:del>
            <w:ins w:id="589" w:author="MCC160" w:date="2022-11-01T12:24:00Z">
              <w:r w:rsidR="00847CB2">
                <w:rPr>
                  <w:rFonts w:ascii="Arial" w:hAnsi="Arial"/>
                  <w:sz w:val="18"/>
                </w:rPr>
                <w:t>test</w:t>
              </w:r>
              <w:r w:rsidR="00847CB2" w:rsidRPr="001E6C5A">
                <w:rPr>
                  <w:rFonts w:ascii="Arial" w:hAnsi="Arial"/>
                  <w:sz w:val="18"/>
                </w:rPr>
                <w:t xml:space="preserve"> </w:t>
              </w:r>
            </w:ins>
            <w:r w:rsidRPr="001E6C5A">
              <w:rPr>
                <w:rFonts w:ascii="Arial" w:hAnsi="Arial"/>
                <w:sz w:val="18"/>
              </w:rPr>
              <w:t xml:space="preserve">procedure </w:t>
            </w:r>
            <w:del w:id="590" w:author="MCC160" w:date="2022-11-01T12:24:00Z">
              <w:r w:rsidRPr="001E6C5A" w:rsidDel="00847CB2">
                <w:rPr>
                  <w:rFonts w:ascii="Arial" w:hAnsi="Arial"/>
                  <w:sz w:val="18"/>
                </w:rPr>
                <w:delText xml:space="preserve">for </w:delText>
              </w:r>
            </w:del>
            <w:ins w:id="591" w:author="MCC160" w:date="2022-11-01T12:24:00Z">
              <w:r w:rsidR="00847CB2">
                <w:rPr>
                  <w:rFonts w:ascii="Arial" w:hAnsi="Arial"/>
                  <w:sz w:val="18"/>
                </w:rPr>
                <w:t>'</w:t>
              </w:r>
            </w:ins>
            <w:r w:rsidRPr="001E6C5A">
              <w:rPr>
                <w:rFonts w:ascii="Arial" w:hAnsi="Arial"/>
                <w:sz w:val="18"/>
              </w:rPr>
              <w:t>MCX SIP MESSAGE Request - Accept CT</w:t>
            </w:r>
            <w:ins w:id="592" w:author="MCC160" w:date="2022-11-01T12:24: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as described in TS 36.579-1 [2] Table 5.3.31.3-1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w:t>
            </w:r>
            <w:r w:rsidRPr="001E6C5A">
              <w:rPr>
                <w:rFonts w:ascii="Arial" w:hAnsi="Arial"/>
                <w:sz w:val="18"/>
              </w:rPr>
              <w:t>UE (MCPTT User)</w:t>
            </w:r>
            <w:del w:id="593" w:author="MCC160" w:date="2022-11-01T12:24:00Z">
              <w:r w:rsidRPr="001E6C5A" w:rsidDel="00847CB2">
                <w:rPr>
                  <w:rFonts w:ascii="Arial" w:hAnsi="Arial"/>
                  <w:sz w:val="18"/>
                  <w:lang w:eastAsia="ko-KR"/>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E29922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BD8603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6F028F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660B01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39339D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1CA7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65B013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cancelling of the private call call-back request (based on the </w:t>
            </w:r>
            <w:r w:rsidRPr="001E6C5A">
              <w:rPr>
                <w:rFonts w:ascii="Arial" w:hAnsi="Arial"/>
                <w:sz w:val="18"/>
                <w:lang w:eastAsia="ko-KR"/>
              </w:rPr>
              <w:t xml:space="preserve">MCPTT ID of the MCPTT user provided in step 1 and shown to the User in step 1 </w:t>
            </w:r>
            <w:r w:rsidRPr="001E6C5A">
              <w:rPr>
                <w:rFonts w:ascii="Arial" w:hAnsi="Arial"/>
                <w:sz w:val="18"/>
              </w:rPr>
              <w:t>in Table 6.2.13.3.2-2</w:t>
            </w:r>
            <w:r w:rsidRPr="001E6C5A">
              <w:rPr>
                <w:rFonts w:ascii="Arial" w:hAnsi="Arial"/>
                <w:sz w:val="18"/>
                <w:lang w:eastAsia="ko-KR"/>
              </w:rPr>
              <w:t>)</w:t>
            </w:r>
            <w:r w:rsidRPr="001E6C5A">
              <w:rPr>
                <w:rFonts w:ascii="Arial" w:hAnsi="Arial"/>
                <w:sz w:val="18"/>
              </w:rPr>
              <w:t>. (NOTE 1)</w:t>
            </w:r>
          </w:p>
          <w:p w14:paraId="5C4A0D0B"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FE341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446D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81DAA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30FE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D59E2F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21FE4B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C96565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MCPTT user provided in step 1 and shown to the User in step 1 </w:t>
            </w:r>
            <w:r w:rsidRPr="001E6C5A">
              <w:rPr>
                <w:rFonts w:ascii="Arial" w:hAnsi="Arial"/>
                <w:sz w:val="18"/>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E7B05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09D13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4508C19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BF8A83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35CF2A6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C6576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6B6E9368" w14:textId="77777777" w:rsidR="00EB676A" w:rsidRPr="001E6C5A" w:rsidRDefault="00EB676A" w:rsidP="00BC3F8D">
            <w:pPr>
              <w:keepNext/>
              <w:keepLines/>
              <w:spacing w:after="0"/>
              <w:rPr>
                <w:rFonts w:ascii="Arial" w:hAnsi="Arial"/>
                <w:sz w:val="18"/>
              </w:rPr>
            </w:pPr>
            <w:r w:rsidRPr="001E6C5A">
              <w:rPr>
                <w:rFonts w:ascii="Arial" w:hAnsi="Arial"/>
                <w:sz w:val="18"/>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0C19EF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A16F7CC"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D21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46FF3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505EB9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9B97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572124E2" w14:textId="385E6617"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594" w:author="MCC160" w:date="2022-11-01T12:24:00Z">
              <w:r w:rsidRPr="001E6C5A" w:rsidDel="00847CB2">
                <w:rPr>
                  <w:rFonts w:ascii="Arial" w:hAnsi="Arial"/>
                  <w:sz w:val="18"/>
                </w:rPr>
                <w:delText xml:space="preserve">Is the procedure for </w:delText>
              </w:r>
            </w:del>
            <w:ins w:id="595" w:author="MCC160" w:date="2022-11-01T12:24:00Z">
              <w:r w:rsidR="00847CB2" w:rsidRPr="00847CB2">
                <w:rPr>
                  <w:rFonts w:ascii="Arial" w:hAnsi="Arial"/>
                  <w:sz w:val="18"/>
                </w:rPr>
                <w:t xml:space="preserve">Does the UE (MCPTT Client) correctly perform test procedure </w:t>
              </w:r>
              <w:r w:rsidR="00847CB2">
                <w:rPr>
                  <w:rFonts w:ascii="Arial" w:hAnsi="Arial"/>
                  <w:sz w:val="18"/>
                </w:rPr>
                <w:t>'</w:t>
              </w:r>
            </w:ins>
            <w:r w:rsidRPr="001E6C5A">
              <w:rPr>
                <w:rFonts w:ascii="Arial" w:hAnsi="Arial"/>
                <w:sz w:val="18"/>
              </w:rPr>
              <w:t>MCX SIP MESSAGE Request - Accept CT</w:t>
            </w:r>
            <w:ins w:id="596" w:author="MCC160" w:date="2022-11-01T12:25:00Z">
              <w:r w:rsidR="00847CB2">
                <w:rPr>
                  <w:rFonts w:ascii="Arial" w:hAnsi="Arial"/>
                  <w:sz w:val="18"/>
                </w:rPr>
                <w:t>'</w:t>
              </w:r>
            </w:ins>
            <w:r w:rsidRPr="001E6C5A">
              <w:rPr>
                <w:rFonts w:ascii="Arial" w:hAnsi="Arial"/>
                <w:sz w:val="18"/>
              </w:rPr>
              <w:t xml:space="preserve"> </w:t>
            </w:r>
            <w:r w:rsidRPr="001E6C5A">
              <w:rPr>
                <w:rFonts w:ascii="Arial" w:hAnsi="Arial"/>
                <w:sz w:val="18"/>
                <w:lang w:eastAsia="ko-KR"/>
              </w:rPr>
              <w:t xml:space="preserve">as described in TS 36.579-1 [2] Table 5.3.31.3-1 </w:t>
            </w:r>
            <w:r w:rsidRPr="001E6C5A">
              <w:rPr>
                <w:rFonts w:ascii="Arial" w:hAnsi="Arial"/>
                <w:sz w:val="18"/>
              </w:rPr>
              <w:t xml:space="preserve">requesting a private call call-back providing </w:t>
            </w:r>
            <w:r w:rsidRPr="001E6C5A">
              <w:rPr>
                <w:rFonts w:ascii="Arial" w:hAnsi="Arial"/>
                <w:sz w:val="18"/>
                <w:lang w:eastAsia="ko-KR"/>
              </w:rPr>
              <w:t xml:space="preserve">the MCPTT ID of the </w:t>
            </w:r>
            <w:r w:rsidRPr="001E6C5A">
              <w:rPr>
                <w:rFonts w:ascii="Arial" w:hAnsi="Arial"/>
                <w:sz w:val="18"/>
              </w:rPr>
              <w:t>UE (MCPTT User)</w:t>
            </w:r>
            <w:del w:id="597" w:author="MCC160" w:date="2022-11-01T12:25:00Z">
              <w:r w:rsidRPr="001E6C5A" w:rsidDel="00847CB2">
                <w:rPr>
                  <w:rFonts w:ascii="Arial" w:hAnsi="Arial"/>
                  <w:sz w:val="18"/>
                  <w:lang w:eastAsia="ko-KR"/>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D90E99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5EFB0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5D066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7048F9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06153B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F2B3E12" w14:textId="77777777" w:rsidR="00EB676A" w:rsidRPr="001E6C5A" w:rsidRDefault="00EB676A" w:rsidP="00BC3F8D">
            <w:pPr>
              <w:keepNext/>
              <w:keepLines/>
              <w:spacing w:after="0"/>
              <w:rPr>
                <w:rFonts w:ascii="Arial" w:hAnsi="Arial"/>
                <w:sz w:val="18"/>
              </w:rPr>
            </w:pPr>
            <w:r w:rsidRPr="001E6C5A">
              <w:rPr>
                <w:rFonts w:ascii="Arial" w:hAnsi="Arial"/>
                <w:sz w:val="18"/>
              </w:rPr>
              <w:t>7A</w:t>
            </w:r>
          </w:p>
        </w:tc>
        <w:tc>
          <w:tcPr>
            <w:tcW w:w="3968" w:type="dxa"/>
            <w:tcBorders>
              <w:top w:val="single" w:sz="4" w:space="0" w:color="auto"/>
              <w:left w:val="single" w:sz="4" w:space="0" w:color="auto"/>
              <w:bottom w:val="single" w:sz="4" w:space="0" w:color="auto"/>
              <w:right w:val="single" w:sz="4" w:space="0" w:color="auto"/>
            </w:tcBorders>
            <w:hideMark/>
          </w:tcPr>
          <w:p w14:paraId="28F8FFF3"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user about the stored information related to the private call </w:t>
            </w:r>
            <w:proofErr w:type="spellStart"/>
            <w:r w:rsidRPr="001E6C5A">
              <w:rPr>
                <w:rFonts w:ascii="Arial" w:hAnsi="Arial"/>
                <w:sz w:val="18"/>
              </w:rPr>
              <w:t>call</w:t>
            </w:r>
            <w:proofErr w:type="spellEnd"/>
            <w:r w:rsidRPr="001E6C5A">
              <w:rPr>
                <w:rFonts w:ascii="Arial" w:hAnsi="Arial"/>
                <w:sz w:val="18"/>
              </w:rPr>
              <w:t xml:space="preserve"> back request (</w:t>
            </w:r>
            <w:proofErr w:type="spellStart"/>
            <w:r w:rsidRPr="001E6C5A">
              <w:rPr>
                <w:rFonts w:ascii="Arial" w:hAnsi="Arial"/>
                <w:sz w:val="18"/>
              </w:rPr>
              <w:t>mcptt</w:t>
            </w:r>
            <w:proofErr w:type="spellEnd"/>
            <w:r w:rsidRPr="001E6C5A">
              <w:rPr>
                <w:rFonts w:ascii="Arial" w:hAnsi="Arial"/>
                <w:sz w:val="18"/>
              </w:rPr>
              <w:t>-calling-user-id, the call back urgency, time-of-request)? (NOTE 1)</w:t>
            </w:r>
          </w:p>
        </w:tc>
        <w:tc>
          <w:tcPr>
            <w:tcW w:w="708" w:type="dxa"/>
            <w:tcBorders>
              <w:top w:val="single" w:sz="4" w:space="0" w:color="auto"/>
              <w:left w:val="single" w:sz="4" w:space="0" w:color="auto"/>
              <w:bottom w:val="single" w:sz="4" w:space="0" w:color="auto"/>
              <w:right w:val="single" w:sz="4" w:space="0" w:color="auto"/>
            </w:tcBorders>
            <w:hideMark/>
          </w:tcPr>
          <w:p w14:paraId="737FC4B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AAD6EF"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044DB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02541F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6D302A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0D54D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8-8A</w:t>
            </w:r>
          </w:p>
        </w:tc>
        <w:tc>
          <w:tcPr>
            <w:tcW w:w="3968" w:type="dxa"/>
            <w:tcBorders>
              <w:top w:val="single" w:sz="4" w:space="0" w:color="auto"/>
              <w:left w:val="single" w:sz="4" w:space="0" w:color="auto"/>
              <w:bottom w:val="single" w:sz="4" w:space="0" w:color="auto"/>
              <w:right w:val="single" w:sz="4" w:space="0" w:color="auto"/>
            </w:tcBorders>
            <w:hideMark/>
          </w:tcPr>
          <w:p w14:paraId="321B590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E33833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93E943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0CA33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3866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81204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81969E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71FFB2D4" w14:textId="77777777" w:rsidR="00EB676A" w:rsidRPr="001E6C5A" w:rsidRDefault="00EB676A" w:rsidP="00BC3F8D">
            <w:pPr>
              <w:keepNext/>
              <w:keepLines/>
              <w:spacing w:after="0"/>
              <w:rPr>
                <w:rFonts w:ascii="Arial" w:hAnsi="Arial"/>
                <w:sz w:val="18"/>
              </w:rPr>
            </w:pPr>
            <w:r w:rsidRPr="001E6C5A">
              <w:rPr>
                <w:rFonts w:ascii="Arial" w:hAnsi="Arial"/>
                <w:sz w:val="18"/>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97C63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117C8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E3C2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5A6B8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CE5958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646E5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78D2E4C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private call call-back to the requesting MCPTT client (Private call call-back fulfilment) using the MCPTT ID of the </w:t>
            </w:r>
            <w:r w:rsidRPr="001E6C5A">
              <w:rPr>
                <w:rFonts w:ascii="Arial" w:eastAsia="Malgun Gothic" w:hAnsi="Arial"/>
                <w:sz w:val="18"/>
              </w:rPr>
              <w:t xml:space="preserve">requesting MCPTT user </w:t>
            </w:r>
            <w:r w:rsidRPr="001E6C5A">
              <w:rPr>
                <w:rFonts w:ascii="Arial" w:hAnsi="Arial"/>
                <w:sz w:val="18"/>
                <w:lang w:eastAsia="ko-KR"/>
              </w:rPr>
              <w:t xml:space="preserve">provided in step 7 and shown to the User in step 1 </w:t>
            </w:r>
            <w:r w:rsidRPr="001E6C5A">
              <w:rPr>
                <w:rFonts w:ascii="Arial" w:hAnsi="Arial"/>
                <w:sz w:val="18"/>
              </w:rPr>
              <w:t>in Table 6.2.13.3.2-1.</w:t>
            </w:r>
          </w:p>
          <w:p w14:paraId="4D9ED88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E52B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FC1B3E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51F4A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78446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18A67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EA597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01BFA1AD" w14:textId="6E0D24B9" w:rsidR="00EB676A" w:rsidRPr="001E6C5A" w:rsidRDefault="00EB676A" w:rsidP="00BC3F8D">
            <w:pPr>
              <w:keepNext/>
              <w:keepLines/>
              <w:spacing w:after="0"/>
              <w:rPr>
                <w:rFonts w:ascii="Arial" w:hAnsi="Arial"/>
                <w:sz w:val="18"/>
              </w:rPr>
            </w:pPr>
            <w:r w:rsidRPr="001E6C5A">
              <w:rPr>
                <w:rFonts w:ascii="Arial" w:eastAsia="SimSun" w:hAnsi="Arial"/>
                <w:sz w:val="18"/>
              </w:rPr>
              <w:t xml:space="preserve">Check: </w:t>
            </w:r>
            <w:del w:id="598" w:author="MCC160" w:date="2022-11-01T12:01:00Z">
              <w:r w:rsidRPr="001E6C5A" w:rsidDel="001D091D">
                <w:rPr>
                  <w:rFonts w:ascii="Arial" w:eastAsia="SimSun" w:hAnsi="Arial"/>
                  <w:sz w:val="18"/>
                </w:rPr>
                <w:delText xml:space="preserve">Does the UE (MCPTT Client) perform procedure for </w:delText>
              </w:r>
            </w:del>
            <w:ins w:id="599" w:author="MCC160" w:date="2022-11-01T12:01:00Z">
              <w:r w:rsidR="001D091D">
                <w:rPr>
                  <w:rFonts w:ascii="Arial" w:eastAsia="SimSun" w:hAnsi="Arial"/>
                  <w:sz w:val="18"/>
                </w:rPr>
                <w:t>Does the UE (MCPTT Client) correctly perform test procedure '</w:t>
              </w:r>
            </w:ins>
            <w:r w:rsidRPr="001E6C5A">
              <w:rPr>
                <w:rFonts w:ascii="Arial" w:eastAsia="SimSun" w:hAnsi="Arial"/>
                <w:sz w:val="18"/>
              </w:rPr>
              <w:t>MCPTT CO private call establishment, manual commencement</w:t>
            </w:r>
            <w:ins w:id="600" w:author="MCC160" w:date="2022-11-01T12:25:00Z">
              <w:r w:rsidR="00847CB2">
                <w:rPr>
                  <w:rFonts w:ascii="Arial" w:eastAsia="SimSun" w:hAnsi="Arial"/>
                  <w:sz w:val="18"/>
                </w:rPr>
                <w:t>'</w:t>
              </w:r>
            </w:ins>
            <w:del w:id="601" w:author="MCC160" w:date="2022-11-01T12:26:00Z">
              <w:r w:rsidRPr="001E6C5A" w:rsidDel="00847CB2">
                <w:rPr>
                  <w:rFonts w:ascii="Arial" w:eastAsia="Calibri" w:hAnsi="Arial"/>
                  <w:sz w:val="18"/>
                  <w:lang w:eastAsia="ko-KR"/>
                </w:rPr>
                <w:delText xml:space="preserve"> to establish an MCPTT private call with manual commencement mode</w:delText>
              </w:r>
            </w:del>
            <w:r w:rsidRPr="001E6C5A">
              <w:rPr>
                <w:rFonts w:ascii="Arial" w:eastAsia="Calibri" w:hAnsi="Arial"/>
                <w:sz w:val="18"/>
                <w:lang w:eastAsia="ko-KR"/>
              </w:rPr>
              <w:t xml:space="preserve"> as described in TS 36.579.1 [2] Table </w:t>
            </w:r>
            <w:r w:rsidRPr="001E6C5A">
              <w:rPr>
                <w:rFonts w:ascii="Arial" w:eastAsia="SimSun" w:hAnsi="Arial"/>
                <w:bCs/>
                <w:sz w:val="18"/>
              </w:rPr>
              <w:t>5.3A.2.3-1</w:t>
            </w:r>
            <w:ins w:id="602" w:author="MCC160" w:date="2022-11-01T12:26:00Z">
              <w:r w:rsidR="00F14AAF" w:rsidRPr="00F14AAF">
                <w:rPr>
                  <w:rFonts w:ascii="Arial" w:eastAsia="SimSun" w:hAnsi="Arial"/>
                  <w:bCs/>
                  <w:sz w:val="18"/>
                </w:rPr>
                <w:t xml:space="preserve"> to establish an MCPTT private call with manual commencement mode</w:t>
              </w:r>
            </w:ins>
            <w:r w:rsidRPr="001E6C5A">
              <w:rPr>
                <w:rFonts w:ascii="Arial" w:eastAsia="SimSun" w:hAnsi="Arial"/>
                <w:bCs/>
                <w:sz w:val="18"/>
              </w:rPr>
              <w:t xml:space="preserve"> with </w:t>
            </w:r>
            <w:r w:rsidRPr="001E6C5A">
              <w:rPr>
                <w:rFonts w:ascii="Arial" w:eastAsia="Calibri" w:hAnsi="Arial"/>
                <w:sz w:val="18"/>
                <w:lang w:eastAsia="ko-KR"/>
              </w:rPr>
              <w:t>option a of NOTE 1 applied</w:t>
            </w:r>
            <w:r w:rsidRPr="001E6C5A">
              <w:rPr>
                <w:rFonts w:ascii="Arial" w:eastAsia="SimSun"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FAA19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BA6F12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E7EAC6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CA8C4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14C6EC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5BD6E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11-13</w:t>
            </w:r>
          </w:p>
        </w:tc>
        <w:tc>
          <w:tcPr>
            <w:tcW w:w="3968" w:type="dxa"/>
            <w:tcBorders>
              <w:top w:val="single" w:sz="4" w:space="0" w:color="auto"/>
              <w:left w:val="single" w:sz="4" w:space="0" w:color="auto"/>
              <w:bottom w:val="single" w:sz="4" w:space="0" w:color="auto"/>
              <w:right w:val="single" w:sz="4" w:space="0" w:color="auto"/>
            </w:tcBorders>
            <w:hideMark/>
          </w:tcPr>
          <w:p w14:paraId="4F4BD41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2B13554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BAB0F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232A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1AA5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21599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C41A5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1111F12" w14:textId="77777777" w:rsidR="00552E8D" w:rsidRDefault="00552E8D" w:rsidP="00BC3F8D">
            <w:pPr>
              <w:keepNext/>
              <w:keepLines/>
              <w:spacing w:after="0"/>
              <w:rPr>
                <w:ins w:id="603" w:author="MCC160" w:date="2022-11-01T17:16:00Z"/>
                <w:rFonts w:ascii="Arial" w:hAnsi="Arial"/>
                <w:sz w:val="18"/>
              </w:rPr>
            </w:pPr>
            <w:ins w:id="604" w:author="MCC160" w:date="2022-11-01T17:16:00Z">
              <w:r w:rsidRPr="00552E8D">
                <w:rPr>
                  <w:rFonts w:ascii="Arial" w:hAnsi="Arial"/>
                  <w:sz w:val="18"/>
                </w:rPr>
                <w:t>Make the UE (MCPTT client) request to release the call.</w:t>
              </w:r>
            </w:ins>
          </w:p>
          <w:p w14:paraId="3D7BB7DA" w14:textId="554DB857" w:rsidR="00EB676A" w:rsidRPr="001E6C5A" w:rsidDel="00552E8D" w:rsidRDefault="00EB676A" w:rsidP="00BC3F8D">
            <w:pPr>
              <w:keepNext/>
              <w:keepLines/>
              <w:spacing w:after="0"/>
              <w:rPr>
                <w:del w:id="605" w:author="MCC160" w:date="2022-11-01T17:16:00Z"/>
                <w:rFonts w:ascii="Arial" w:hAnsi="Arial"/>
                <w:sz w:val="18"/>
              </w:rPr>
            </w:pPr>
            <w:del w:id="606" w:author="MCC160" w:date="2022-11-01T17:16:00Z">
              <w:r w:rsidRPr="001E6C5A" w:rsidDel="00552E8D">
                <w:rPr>
                  <w:rFonts w:ascii="Arial" w:hAnsi="Arial"/>
                  <w:sz w:val="18"/>
                </w:rPr>
                <w:delText xml:space="preserve">Make the UE (MCPTT </w:delText>
              </w:r>
            </w:del>
            <w:del w:id="607" w:author="MCC160" w:date="2022-11-01T17:12:00Z">
              <w:r w:rsidRPr="001E6C5A" w:rsidDel="00552E8D">
                <w:rPr>
                  <w:rFonts w:ascii="Arial" w:hAnsi="Arial"/>
                  <w:sz w:val="18"/>
                </w:rPr>
                <w:delText>User</w:delText>
              </w:r>
            </w:del>
            <w:del w:id="608" w:author="MCC160" w:date="2022-11-01T17:16:00Z">
              <w:r w:rsidRPr="001E6C5A" w:rsidDel="00552E8D">
                <w:rPr>
                  <w:rFonts w:ascii="Arial" w:hAnsi="Arial"/>
                  <w:sz w:val="18"/>
                </w:rPr>
                <w:delText>) request</w:delText>
              </w:r>
            </w:del>
            <w:del w:id="609" w:author="MCC160" w:date="2022-11-01T17:12:00Z">
              <w:r w:rsidRPr="001E6C5A" w:rsidDel="00552E8D">
                <w:rPr>
                  <w:rFonts w:ascii="Arial" w:hAnsi="Arial"/>
                  <w:sz w:val="18"/>
                </w:rPr>
                <w:delText xml:space="preserve"> termination of the MCPTT private call.</w:delText>
              </w:r>
            </w:del>
          </w:p>
          <w:p w14:paraId="4E49000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1932AF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5E338F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90C43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90F50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7BAA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1A8592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15-16</w:t>
            </w:r>
          </w:p>
        </w:tc>
        <w:tc>
          <w:tcPr>
            <w:tcW w:w="3968" w:type="dxa"/>
            <w:tcBorders>
              <w:top w:val="single" w:sz="4" w:space="0" w:color="auto"/>
              <w:left w:val="single" w:sz="4" w:space="0" w:color="auto"/>
              <w:bottom w:val="single" w:sz="4" w:space="0" w:color="auto"/>
              <w:right w:val="single" w:sz="4" w:space="0" w:color="auto"/>
            </w:tcBorders>
            <w:hideMark/>
          </w:tcPr>
          <w:p w14:paraId="426FF525" w14:textId="76E54FBD" w:rsidR="00EB676A" w:rsidRPr="001E6C5A" w:rsidRDefault="00EB676A" w:rsidP="00BC3F8D">
            <w:pPr>
              <w:keepNext/>
              <w:keepLines/>
              <w:spacing w:after="0"/>
              <w:rPr>
                <w:rFonts w:ascii="Arial" w:hAnsi="Arial"/>
                <w:sz w:val="18"/>
              </w:rPr>
            </w:pPr>
            <w:r w:rsidRPr="001E6C5A">
              <w:rPr>
                <w:rFonts w:ascii="Arial" w:hAnsi="Arial"/>
                <w:sz w:val="18"/>
              </w:rPr>
              <w:t xml:space="preserve">Steps 1 and 2 of </w:t>
            </w:r>
            <w:del w:id="610" w:author="MCC160" w:date="2022-11-01T12:27:00Z">
              <w:r w:rsidRPr="001E6C5A" w:rsidDel="00463E37">
                <w:rPr>
                  <w:rFonts w:ascii="Arial" w:hAnsi="Arial"/>
                  <w:sz w:val="18"/>
                </w:rPr>
                <w:delText xml:space="preserve">the </w:delText>
              </w:r>
            </w:del>
            <w:ins w:id="611" w:author="MCC160" w:date="2022-11-01T12:27:00Z">
              <w:r w:rsidR="00463E37">
                <w:rPr>
                  <w:rFonts w:ascii="Arial" w:hAnsi="Arial"/>
                  <w:sz w:val="18"/>
                </w:rPr>
                <w:t>test</w:t>
              </w:r>
              <w:r w:rsidR="00463E37" w:rsidRPr="001E6C5A">
                <w:rPr>
                  <w:rFonts w:ascii="Arial" w:hAnsi="Arial"/>
                  <w:sz w:val="18"/>
                </w:rPr>
                <w:t xml:space="preserve"> </w:t>
              </w:r>
            </w:ins>
            <w:r w:rsidRPr="001E6C5A">
              <w:rPr>
                <w:rFonts w:ascii="Arial" w:hAnsi="Arial"/>
                <w:sz w:val="18"/>
              </w:rPr>
              <w:t xml:space="preserve">procedure </w:t>
            </w:r>
            <w:del w:id="612" w:author="MCC160" w:date="2022-11-01T12:27:00Z">
              <w:r w:rsidRPr="001E6C5A" w:rsidDel="00463E37">
                <w:rPr>
                  <w:rFonts w:ascii="Arial" w:hAnsi="Arial"/>
                  <w:sz w:val="18"/>
                </w:rPr>
                <w:delText xml:space="preserve">for </w:delText>
              </w:r>
            </w:del>
            <w:ins w:id="613" w:author="MCC160" w:date="2022-11-01T12:27:00Z">
              <w:r w:rsidR="00463E37">
                <w:rPr>
                  <w:rFonts w:ascii="Arial" w:hAnsi="Arial"/>
                  <w:sz w:val="18"/>
                </w:rPr>
                <w:t>'</w:t>
              </w:r>
            </w:ins>
            <w:r w:rsidRPr="001E6C5A">
              <w:rPr>
                <w:rFonts w:ascii="Arial" w:hAnsi="Arial"/>
                <w:sz w:val="18"/>
              </w:rPr>
              <w:t>MCX CO call release</w:t>
            </w:r>
            <w:ins w:id="614" w:author="MCC160" w:date="2022-11-01T12:27:00Z">
              <w:r w:rsidR="00463E37">
                <w:rPr>
                  <w:rFonts w:ascii="Arial" w:hAnsi="Arial"/>
                  <w:sz w:val="18"/>
                </w:rPr>
                <w:t>'</w:t>
              </w:r>
            </w:ins>
            <w:r w:rsidRPr="001E6C5A">
              <w:rPr>
                <w:rFonts w:ascii="Arial" w:hAnsi="Arial"/>
                <w:sz w:val="18"/>
              </w:rPr>
              <w:t xml:space="preserve"> as described in TS 36.579-1 [2] Table 5.3.10.3-1 are performed</w:t>
            </w:r>
          </w:p>
        </w:tc>
        <w:tc>
          <w:tcPr>
            <w:tcW w:w="708" w:type="dxa"/>
            <w:tcBorders>
              <w:top w:val="single" w:sz="4" w:space="0" w:color="auto"/>
              <w:left w:val="single" w:sz="4" w:space="0" w:color="auto"/>
              <w:bottom w:val="single" w:sz="4" w:space="0" w:color="auto"/>
              <w:right w:val="single" w:sz="4" w:space="0" w:color="auto"/>
            </w:tcBorders>
            <w:hideMark/>
          </w:tcPr>
          <w:p w14:paraId="5C1C621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7EBB11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7F4D98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749EF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68E9C4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554E2E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w:t>
            </w:r>
          </w:p>
        </w:tc>
        <w:tc>
          <w:tcPr>
            <w:tcW w:w="3968" w:type="dxa"/>
            <w:tcBorders>
              <w:top w:val="single" w:sz="4" w:space="0" w:color="auto"/>
              <w:left w:val="single" w:sz="4" w:space="0" w:color="auto"/>
              <w:bottom w:val="single" w:sz="4" w:space="0" w:color="auto"/>
              <w:right w:val="single" w:sz="4" w:space="0" w:color="auto"/>
            </w:tcBorders>
            <w:hideMark/>
          </w:tcPr>
          <w:p w14:paraId="54917CC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cancelling of the private call call-back request (based on the </w:t>
            </w:r>
            <w:r w:rsidRPr="001E6C5A">
              <w:rPr>
                <w:rFonts w:ascii="Arial" w:hAnsi="Arial"/>
                <w:sz w:val="18"/>
                <w:lang w:eastAsia="ko-KR"/>
              </w:rPr>
              <w:t xml:space="preserve">MCPTT ID of the MCPTT user provided in step 7 and shown to the User in step 1 </w:t>
            </w:r>
            <w:r w:rsidRPr="001E6C5A">
              <w:rPr>
                <w:rFonts w:ascii="Arial" w:hAnsi="Arial"/>
                <w:sz w:val="18"/>
              </w:rPr>
              <w:t>in Table 6.2.13.3.2-1</w:t>
            </w:r>
            <w:r w:rsidRPr="001E6C5A">
              <w:rPr>
                <w:rFonts w:ascii="Arial" w:hAnsi="Arial"/>
                <w:sz w:val="18"/>
                <w:lang w:eastAsia="ko-KR"/>
              </w:rPr>
              <w:t>)</w:t>
            </w:r>
            <w:r w:rsidRPr="001E6C5A">
              <w:rPr>
                <w:rFonts w:ascii="Arial" w:hAnsi="Arial"/>
                <w:sz w:val="18"/>
              </w:rPr>
              <w:t>. (NOTE 1)</w:t>
            </w:r>
          </w:p>
          <w:p w14:paraId="6C6CB56F"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217946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9955A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77DC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5ADA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53DF1B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0D4C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18</w:t>
            </w:r>
          </w:p>
        </w:tc>
        <w:tc>
          <w:tcPr>
            <w:tcW w:w="3968" w:type="dxa"/>
            <w:tcBorders>
              <w:top w:val="single" w:sz="4" w:space="0" w:color="auto"/>
              <w:left w:val="single" w:sz="4" w:space="0" w:color="auto"/>
              <w:bottom w:val="single" w:sz="4" w:space="0" w:color="auto"/>
              <w:right w:val="single" w:sz="4" w:space="0" w:color="auto"/>
            </w:tcBorders>
            <w:hideMark/>
          </w:tcPr>
          <w:p w14:paraId="5145FAC6" w14:textId="77777777" w:rsidR="00EB676A" w:rsidRPr="001E6C5A" w:rsidRDefault="00EB676A" w:rsidP="00BC3F8D">
            <w:pPr>
              <w:keepNext/>
              <w:keepLines/>
              <w:spacing w:after="0"/>
              <w:rPr>
                <w:rFonts w:ascii="Arial" w:hAnsi="Arial"/>
                <w:sz w:val="18"/>
              </w:rPr>
            </w:pPr>
            <w:r w:rsidRPr="001E6C5A">
              <w:rPr>
                <w:rFonts w:ascii="Arial" w:hAnsi="Arial"/>
                <w:sz w:val="18"/>
              </w:rPr>
              <w:t>Check: Does, in the next 5 sec, the UE (</w:t>
            </w:r>
            <w:r w:rsidRPr="001E6C5A">
              <w:rPr>
                <w:rFonts w:ascii="Arial" w:hAnsi="Arial"/>
                <w:sz w:val="18"/>
                <w:lang w:eastAsia="ko-KR"/>
              </w:rPr>
              <w:t xml:space="preserve">MCPTT client) send a SIP </w:t>
            </w:r>
            <w:r w:rsidRPr="001E6C5A">
              <w:rPr>
                <w:rFonts w:ascii="Arial" w:eastAsia="SimSun" w:hAnsi="Arial"/>
                <w:sz w:val="18"/>
              </w:rPr>
              <w:t>MESSAGE</w:t>
            </w:r>
            <w:r w:rsidRPr="001E6C5A">
              <w:rPr>
                <w:rFonts w:ascii="Arial" w:hAnsi="Arial"/>
                <w:sz w:val="18"/>
                <w:lang w:eastAsia="ko-KR"/>
              </w:rPr>
              <w:t xml:space="preserve"> </w:t>
            </w:r>
            <w:proofErr w:type="spellStart"/>
            <w:r w:rsidRPr="001E6C5A">
              <w:rPr>
                <w:rFonts w:ascii="Arial" w:hAnsi="Arial"/>
                <w:sz w:val="18"/>
                <w:lang w:eastAsia="ko-KR"/>
              </w:rPr>
              <w:t>message</w:t>
            </w:r>
            <w:proofErr w:type="spellEnd"/>
            <w:r w:rsidRPr="001E6C5A">
              <w:rPr>
                <w:rFonts w:ascii="Arial" w:hAnsi="Arial"/>
                <w:sz w:val="18"/>
                <w:lang w:eastAsia="ko-KR"/>
              </w:rPr>
              <w:t xml:space="preserve"> cancelling the</w:t>
            </w:r>
            <w:r w:rsidRPr="001E6C5A">
              <w:rPr>
                <w:rFonts w:ascii="Arial" w:hAnsi="Arial"/>
                <w:sz w:val="18"/>
              </w:rPr>
              <w:t xml:space="preserve"> private call call-back providing </w:t>
            </w:r>
            <w:r w:rsidRPr="001E6C5A">
              <w:rPr>
                <w:rFonts w:ascii="Arial" w:hAnsi="Arial"/>
                <w:sz w:val="18"/>
                <w:lang w:eastAsia="ko-KR"/>
              </w:rPr>
              <w:t xml:space="preserve">the MCPTT ID of the MCPTT user provided in step 7 and shown to the User in step 1 </w:t>
            </w:r>
            <w:r w:rsidRPr="001E6C5A">
              <w:rPr>
                <w:rFonts w:ascii="Arial" w:hAnsi="Arial"/>
                <w:sz w:val="18"/>
              </w:rPr>
              <w:t>in Table 6.2.13.3.2-1</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4B271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4CB5060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 xml:space="preserve">SIP </w:t>
            </w:r>
            <w:r w:rsidRPr="001E6C5A">
              <w:rPr>
                <w:rFonts w:ascii="Arial" w:eastAsia="SimSun" w:hAnsi="Arial"/>
                <w:sz w:val="18"/>
              </w:rPr>
              <w:t>MESSAGE</w:t>
            </w:r>
          </w:p>
        </w:tc>
        <w:tc>
          <w:tcPr>
            <w:tcW w:w="565" w:type="dxa"/>
            <w:tcBorders>
              <w:top w:val="single" w:sz="4" w:space="0" w:color="auto"/>
              <w:left w:val="single" w:sz="4" w:space="0" w:color="auto"/>
              <w:bottom w:val="single" w:sz="4" w:space="0" w:color="auto"/>
              <w:right w:val="single" w:sz="4" w:space="0" w:color="auto"/>
            </w:tcBorders>
            <w:hideMark/>
          </w:tcPr>
          <w:p w14:paraId="57B45E2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D8CFF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47895E3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6F44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0B9F5F50" w14:textId="77777777" w:rsidR="00EB676A" w:rsidRPr="001E6C5A" w:rsidRDefault="00EB676A" w:rsidP="00BC3F8D">
            <w:pPr>
              <w:keepNext/>
              <w:keepLines/>
              <w:spacing w:after="0"/>
              <w:rPr>
                <w:rFonts w:ascii="Arial" w:hAnsi="Arial"/>
                <w:sz w:val="18"/>
              </w:rPr>
            </w:pPr>
            <w:r w:rsidRPr="001E6C5A">
              <w:rPr>
                <w:rFonts w:ascii="Arial" w:hAnsi="Arial"/>
                <w:sz w:val="18"/>
              </w:rPr>
              <w:t>EXCEPTION: SS releases the E-UTRA connection.</w:t>
            </w:r>
          </w:p>
        </w:tc>
        <w:tc>
          <w:tcPr>
            <w:tcW w:w="708" w:type="dxa"/>
            <w:tcBorders>
              <w:top w:val="single" w:sz="4" w:space="0" w:color="auto"/>
              <w:left w:val="single" w:sz="4" w:space="0" w:color="auto"/>
              <w:bottom w:val="single" w:sz="4" w:space="0" w:color="auto"/>
              <w:right w:val="single" w:sz="4" w:space="0" w:color="auto"/>
            </w:tcBorders>
            <w:hideMark/>
          </w:tcPr>
          <w:p w14:paraId="7C182F4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6DA2E2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B2A52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AD11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0BCC0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7BF06E4B"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51C43F4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Depending on the implementation the User may not be provided with an entry for pending call-back.</w:t>
            </w:r>
          </w:p>
        </w:tc>
      </w:tr>
    </w:tbl>
    <w:p w14:paraId="142213C4" w14:textId="77777777" w:rsidR="00EB676A" w:rsidRPr="001E6C5A" w:rsidRDefault="00EB676A" w:rsidP="00EB676A"/>
    <w:p w14:paraId="7A5CFEC5" w14:textId="77777777" w:rsidR="00EB676A" w:rsidRPr="001E6C5A" w:rsidRDefault="00EB676A" w:rsidP="00EB676A">
      <w:pPr>
        <w:keepNext/>
        <w:keepLines/>
        <w:spacing w:before="60"/>
        <w:jc w:val="center"/>
        <w:rPr>
          <w:rFonts w:ascii="Arial" w:hAnsi="Arial"/>
          <w:b/>
        </w:rPr>
      </w:pPr>
      <w:r w:rsidRPr="001E6C5A">
        <w:rPr>
          <w:rFonts w:ascii="Arial" w:hAnsi="Arial"/>
          <w:b/>
        </w:rPr>
        <w:t>Table 6.2.13.3.2-2: Void</w:t>
      </w:r>
    </w:p>
    <w:p w14:paraId="5CA6D116" w14:textId="77777777" w:rsidR="00EB676A" w:rsidRPr="001E6C5A" w:rsidRDefault="00EB676A" w:rsidP="00EB676A">
      <w:pPr>
        <w:keepNext/>
        <w:keepLines/>
        <w:spacing w:before="120"/>
        <w:ind w:left="1985" w:hanging="1985"/>
        <w:rPr>
          <w:rFonts w:ascii="Arial" w:hAnsi="Arial"/>
        </w:rPr>
      </w:pPr>
      <w:r w:rsidRPr="001E6C5A">
        <w:rPr>
          <w:rFonts w:ascii="Arial" w:hAnsi="Arial"/>
        </w:rPr>
        <w:t>6.2.13.3.3</w:t>
      </w:r>
      <w:r w:rsidRPr="001E6C5A">
        <w:rPr>
          <w:rFonts w:ascii="Arial" w:hAnsi="Arial"/>
        </w:rPr>
        <w:tab/>
        <w:t>Specific message contents</w:t>
      </w:r>
    </w:p>
    <w:p w14:paraId="06B02D3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(Steps 1, 7, Table 6.2.13.3.2-1;</w:t>
      </w:r>
      <w:r>
        <w:rPr>
          <w:rFonts w:ascii="Arial" w:hAnsi="Arial"/>
          <w:b/>
        </w:rPr>
        <w:br/>
        <w:t>s</w:t>
      </w:r>
      <w:r w:rsidRPr="001E6C5A">
        <w:rPr>
          <w:rFonts w:ascii="Arial" w:hAnsi="Arial"/>
          <w: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AB730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C3198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09734D3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0D149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EF83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A93CF4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38325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93F38C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D61F8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766261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4D0753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2E44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E994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1B74F0" w14:textId="77777777" w:rsidR="00EB676A" w:rsidRPr="001E6C5A" w:rsidRDefault="00EB676A" w:rsidP="00BC3F8D">
            <w:pPr>
              <w:keepNext/>
              <w:keepLines/>
              <w:spacing w:after="0"/>
              <w:rPr>
                <w:rFonts w:ascii="Arial" w:hAnsi="Arial"/>
                <w:sz w:val="18"/>
              </w:rPr>
            </w:pPr>
          </w:p>
        </w:tc>
      </w:tr>
      <w:tr w:rsidR="00EB676A" w:rsidRPr="001E6C5A" w14:paraId="473EEDC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294789F"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E432C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17D7715"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54E12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1E44B6" w14:textId="77777777" w:rsidR="00EB676A" w:rsidRPr="001E6C5A" w:rsidRDefault="00EB676A" w:rsidP="00BC3F8D">
            <w:pPr>
              <w:keepNext/>
              <w:keepLines/>
              <w:spacing w:after="0"/>
              <w:rPr>
                <w:rFonts w:ascii="Arial" w:hAnsi="Arial"/>
                <w:sz w:val="18"/>
              </w:rPr>
            </w:pPr>
          </w:p>
        </w:tc>
      </w:tr>
      <w:tr w:rsidR="00EB676A" w:rsidRPr="001E6C5A" w14:paraId="666CC0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35E3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548D8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6.2.13.3.3-2</w:t>
            </w:r>
          </w:p>
        </w:tc>
        <w:tc>
          <w:tcPr>
            <w:tcW w:w="2126" w:type="dxa"/>
            <w:tcBorders>
              <w:top w:val="single" w:sz="4" w:space="0" w:color="auto"/>
              <w:left w:val="single" w:sz="4" w:space="0" w:color="auto"/>
              <w:bottom w:val="single" w:sz="4" w:space="0" w:color="auto"/>
              <w:right w:val="single" w:sz="4" w:space="0" w:color="auto"/>
            </w:tcBorders>
          </w:tcPr>
          <w:p w14:paraId="70C5DD5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C92B0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84458B" w14:textId="77777777" w:rsidR="00EB676A" w:rsidRPr="001E6C5A" w:rsidRDefault="00EB676A" w:rsidP="00BC3F8D">
            <w:pPr>
              <w:keepNext/>
              <w:keepLines/>
              <w:spacing w:after="0"/>
              <w:rPr>
                <w:rFonts w:ascii="Arial" w:hAnsi="Arial"/>
                <w:sz w:val="18"/>
              </w:rPr>
            </w:pPr>
          </w:p>
        </w:tc>
      </w:tr>
    </w:tbl>
    <w:p w14:paraId="752315D8" w14:textId="77777777" w:rsidR="00EB676A" w:rsidRPr="001E6C5A" w:rsidRDefault="00EB676A" w:rsidP="00EB676A"/>
    <w:p w14:paraId="5E09E3A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6.2.13.3.3-2: </w:t>
      </w:r>
      <w:r w:rsidRPr="001E6C5A">
        <w:rPr>
          <w:rFonts w:ascii="Arial" w:hAnsi="Arial"/>
          <w:b/>
          <w:lang w:eastAsia="ko-KR"/>
        </w:rPr>
        <w:t>MCPTT-Info in SIP MESSAGE</w:t>
      </w:r>
      <w:r w:rsidRPr="001E6C5A">
        <w:rPr>
          <w:rFonts w:ascii="Arial" w:hAnsi="Arial"/>
          <w:b/>
        </w:rPr>
        <w:t xml:space="preserve"> (Table 6.2.13.3.3-1)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FE873B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6F2B9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6C31A4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AAD8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2DEA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8830F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6FA49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AD6596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C612FC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7277A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D6530A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07B76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14C51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AAE64" w14:textId="77777777" w:rsidR="00EB676A" w:rsidRPr="001E6C5A" w:rsidRDefault="00EB676A" w:rsidP="00BC3F8D">
            <w:pPr>
              <w:keepNext/>
              <w:keepLines/>
              <w:spacing w:after="0"/>
              <w:rPr>
                <w:rFonts w:ascii="Arial" w:hAnsi="Arial"/>
                <w:sz w:val="18"/>
              </w:rPr>
            </w:pPr>
          </w:p>
        </w:tc>
      </w:tr>
      <w:tr w:rsidR="00EB676A" w:rsidRPr="001E6C5A" w14:paraId="28750EF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772020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BC4138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C2D946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A3316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A9F051" w14:textId="77777777" w:rsidR="00EB676A" w:rsidRPr="001E6C5A" w:rsidRDefault="00EB676A" w:rsidP="00BC3F8D">
            <w:pPr>
              <w:keepNext/>
              <w:keepLines/>
              <w:spacing w:after="0"/>
              <w:rPr>
                <w:rFonts w:ascii="Arial" w:hAnsi="Arial"/>
                <w:sz w:val="18"/>
              </w:rPr>
            </w:pPr>
          </w:p>
        </w:tc>
      </w:tr>
      <w:tr w:rsidR="00EB676A" w:rsidRPr="001E6C5A" w14:paraId="4BA355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DCD0F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EDD2F7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671AC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1E0BE2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EB36D5" w14:textId="77777777" w:rsidR="00EB676A" w:rsidRPr="001E6C5A" w:rsidRDefault="00EB676A" w:rsidP="00BC3F8D">
            <w:pPr>
              <w:keepNext/>
              <w:keepLines/>
              <w:spacing w:after="0"/>
              <w:rPr>
                <w:rFonts w:ascii="Arial" w:hAnsi="Arial"/>
                <w:sz w:val="18"/>
              </w:rPr>
            </w:pPr>
          </w:p>
        </w:tc>
      </w:tr>
      <w:tr w:rsidR="00EB676A" w:rsidRPr="001E6C5A" w14:paraId="5C209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0E7BF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4AB5BE5E"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"private-call-call-back-request"</w:t>
            </w:r>
          </w:p>
        </w:tc>
        <w:tc>
          <w:tcPr>
            <w:tcW w:w="2126" w:type="dxa"/>
            <w:tcBorders>
              <w:top w:val="single" w:sz="4" w:space="0" w:color="auto"/>
              <w:left w:val="single" w:sz="4" w:space="0" w:color="auto"/>
              <w:bottom w:val="single" w:sz="4" w:space="0" w:color="auto"/>
              <w:right w:val="single" w:sz="4" w:space="0" w:color="auto"/>
            </w:tcBorders>
          </w:tcPr>
          <w:p w14:paraId="3954F29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EC626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7DC71" w14:textId="77777777" w:rsidR="00EB676A" w:rsidRPr="001E6C5A" w:rsidRDefault="00EB676A" w:rsidP="00BC3F8D">
            <w:pPr>
              <w:keepNext/>
              <w:keepLines/>
              <w:spacing w:after="0"/>
              <w:rPr>
                <w:rFonts w:ascii="Arial" w:hAnsi="Arial"/>
                <w:sz w:val="18"/>
              </w:rPr>
            </w:pPr>
          </w:p>
        </w:tc>
      </w:tr>
      <w:tr w:rsidR="00EB676A" w:rsidRPr="001E6C5A" w14:paraId="35A4B7D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98411A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urgency-</w:t>
            </w:r>
            <w:proofErr w:type="spellStart"/>
            <w:r w:rsidRPr="001E6C5A">
              <w:rPr>
                <w:rFonts w:ascii="Arial" w:hAnsi="Arial"/>
                <w:sz w:val="18"/>
              </w:rP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A5B97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"normal" </w:t>
            </w:r>
          </w:p>
        </w:tc>
        <w:tc>
          <w:tcPr>
            <w:tcW w:w="2126" w:type="dxa"/>
            <w:tcBorders>
              <w:top w:val="single" w:sz="4" w:space="0" w:color="auto"/>
              <w:left w:val="single" w:sz="4" w:space="0" w:color="auto"/>
              <w:bottom w:val="single" w:sz="4" w:space="0" w:color="auto"/>
              <w:right w:val="single" w:sz="4" w:space="0" w:color="auto"/>
            </w:tcBorders>
          </w:tcPr>
          <w:p w14:paraId="12C7D70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90089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A78BA4" w14:textId="77777777" w:rsidR="00EB676A" w:rsidRPr="001E6C5A" w:rsidRDefault="00EB676A" w:rsidP="00BC3F8D">
            <w:pPr>
              <w:keepNext/>
              <w:keepLines/>
              <w:spacing w:after="0"/>
              <w:rPr>
                <w:rFonts w:ascii="Arial" w:hAnsi="Arial"/>
                <w:sz w:val="18"/>
              </w:rPr>
            </w:pPr>
          </w:p>
        </w:tc>
      </w:tr>
      <w:tr w:rsidR="00EB676A" w:rsidRPr="001E6C5A" w14:paraId="7DB522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B2CB15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time-of-request</w:t>
            </w:r>
          </w:p>
        </w:tc>
        <w:tc>
          <w:tcPr>
            <w:tcW w:w="2126" w:type="dxa"/>
            <w:tcBorders>
              <w:top w:val="single" w:sz="4" w:space="0" w:color="auto"/>
              <w:left w:val="single" w:sz="4" w:space="0" w:color="auto"/>
              <w:bottom w:val="single" w:sz="4" w:space="0" w:color="auto"/>
              <w:right w:val="single" w:sz="4" w:space="0" w:color="auto"/>
            </w:tcBorders>
            <w:hideMark/>
          </w:tcPr>
          <w:p w14:paraId="4C9BCCA4" w14:textId="77777777" w:rsidR="00EB676A" w:rsidRPr="001E6C5A" w:rsidRDefault="00EB676A" w:rsidP="00BC3F8D">
            <w:pPr>
              <w:keepNext/>
              <w:keepLines/>
              <w:spacing w:after="0"/>
              <w:rPr>
                <w:rFonts w:ascii="Arial" w:hAnsi="Arial"/>
                <w:sz w:val="18"/>
              </w:rPr>
            </w:pPr>
            <w:r w:rsidRPr="001E6C5A">
              <w:rPr>
                <w:rFonts w:ascii="Arial" w:hAnsi="Arial"/>
                <w:sz w:val="18"/>
              </w:rPr>
              <w:t>"</w:t>
            </w:r>
            <w:proofErr w:type="spellStart"/>
            <w:r w:rsidRPr="001E6C5A">
              <w:rPr>
                <w:rFonts w:ascii="Arial" w:hAnsi="Arial"/>
                <w:sz w:val="18"/>
              </w:rPr>
              <w:t>YYYY-MM-DDThh:mm:ss</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100683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set to the date and time of the request </w:t>
            </w:r>
          </w:p>
        </w:tc>
        <w:tc>
          <w:tcPr>
            <w:tcW w:w="1418" w:type="dxa"/>
            <w:tcBorders>
              <w:top w:val="single" w:sz="4" w:space="0" w:color="auto"/>
              <w:left w:val="single" w:sz="4" w:space="0" w:color="auto"/>
              <w:bottom w:val="single" w:sz="4" w:space="0" w:color="auto"/>
              <w:right w:val="single" w:sz="4" w:space="0" w:color="auto"/>
            </w:tcBorders>
          </w:tcPr>
          <w:p w14:paraId="64E9CA0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F7EFBD" w14:textId="77777777" w:rsidR="00EB676A" w:rsidRPr="001E6C5A" w:rsidRDefault="00EB676A" w:rsidP="00BC3F8D">
            <w:pPr>
              <w:keepNext/>
              <w:keepLines/>
              <w:spacing w:after="0"/>
              <w:rPr>
                <w:rFonts w:ascii="Arial" w:hAnsi="Arial"/>
                <w:sz w:val="18"/>
              </w:rPr>
            </w:pPr>
          </w:p>
        </w:tc>
      </w:tr>
    </w:tbl>
    <w:p w14:paraId="28F0673E" w14:textId="77777777" w:rsidR="00EB676A" w:rsidRPr="001E6C5A" w:rsidRDefault="00EB676A" w:rsidP="00EB676A"/>
    <w:p w14:paraId="29B5759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6.2.13.3.3-3: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(Steps 1, 7, Table 6.2.13.3.2-1;</w:t>
      </w:r>
      <w:r>
        <w:rPr>
          <w:rFonts w:ascii="Arial" w:hAnsi="Arial"/>
          <w:b/>
        </w:rPr>
        <w:br/>
        <w:t>s</w:t>
      </w:r>
      <w:r w:rsidRPr="001E6C5A">
        <w:rPr>
          <w:rFonts w:ascii="Arial" w:hAnsi="Arial"/>
          <w: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8FE7B8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6CE0F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37B09B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5D4EAA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3B5DB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486124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67863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382457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6BB2E4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48C98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C68C4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A555DA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F6A3D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F73BBB" w14:textId="77777777" w:rsidR="00EB676A" w:rsidRPr="001E6C5A" w:rsidRDefault="00EB676A" w:rsidP="00BC3F8D">
            <w:pPr>
              <w:keepNext/>
              <w:keepLines/>
              <w:spacing w:after="0"/>
              <w:rPr>
                <w:rFonts w:ascii="Arial" w:hAnsi="Arial"/>
                <w:sz w:val="18"/>
              </w:rPr>
            </w:pPr>
          </w:p>
        </w:tc>
      </w:tr>
      <w:tr w:rsidR="00EB676A" w:rsidRPr="001E6C5A" w14:paraId="4FCED68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5EA4BB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680FC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27D78"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042A3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D3DCE9" w14:textId="77777777" w:rsidR="00EB676A" w:rsidRPr="001E6C5A" w:rsidRDefault="00EB676A" w:rsidP="00BC3F8D">
            <w:pPr>
              <w:keepNext/>
              <w:keepLines/>
              <w:spacing w:after="0"/>
              <w:rPr>
                <w:rFonts w:ascii="Arial" w:hAnsi="Arial"/>
                <w:sz w:val="18"/>
              </w:rPr>
            </w:pPr>
          </w:p>
        </w:tc>
      </w:tr>
      <w:tr w:rsidR="00EB676A" w:rsidRPr="001E6C5A" w14:paraId="6C6695B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09951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A9AA91"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6.2.13.3.3-4</w:t>
            </w:r>
          </w:p>
        </w:tc>
        <w:tc>
          <w:tcPr>
            <w:tcW w:w="2126" w:type="dxa"/>
            <w:tcBorders>
              <w:top w:val="single" w:sz="4" w:space="0" w:color="auto"/>
              <w:left w:val="single" w:sz="4" w:space="0" w:color="auto"/>
              <w:bottom w:val="single" w:sz="4" w:space="0" w:color="auto"/>
              <w:right w:val="single" w:sz="4" w:space="0" w:color="auto"/>
            </w:tcBorders>
          </w:tcPr>
          <w:p w14:paraId="1F011EE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0BF79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2603A5" w14:textId="77777777" w:rsidR="00EB676A" w:rsidRPr="001E6C5A" w:rsidRDefault="00EB676A" w:rsidP="00BC3F8D">
            <w:pPr>
              <w:keepNext/>
              <w:keepLines/>
              <w:spacing w:after="0"/>
              <w:rPr>
                <w:rFonts w:ascii="Arial" w:hAnsi="Arial"/>
                <w:sz w:val="18"/>
              </w:rPr>
            </w:pPr>
          </w:p>
        </w:tc>
      </w:tr>
      <w:tr w:rsidR="00EB676A" w:rsidRPr="001E6C5A" w14:paraId="335E21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68AD0A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7410B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DB1A867" w14:textId="77777777" w:rsidR="00EB676A" w:rsidRPr="001E6C5A" w:rsidRDefault="00EB676A" w:rsidP="00BC3F8D">
            <w:pPr>
              <w:keepNext/>
              <w:keepLines/>
              <w:spacing w:after="0"/>
              <w:rPr>
                <w:rFonts w:ascii="Arial" w:hAnsi="Arial"/>
                <w:sz w:val="18"/>
              </w:rPr>
            </w:pPr>
            <w:r w:rsidRPr="001E6C5A">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1396372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CFCFA8" w14:textId="77777777" w:rsidR="00EB676A" w:rsidRPr="001E6C5A" w:rsidRDefault="00EB676A" w:rsidP="00BC3F8D">
            <w:pPr>
              <w:keepNext/>
              <w:keepLines/>
              <w:spacing w:after="0"/>
              <w:rPr>
                <w:rFonts w:ascii="Arial" w:hAnsi="Arial"/>
                <w:sz w:val="18"/>
              </w:rPr>
            </w:pPr>
          </w:p>
        </w:tc>
      </w:tr>
      <w:tr w:rsidR="00EB676A" w:rsidRPr="001E6C5A" w14:paraId="33D00D2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415B5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596F2C" w14:textId="77777777" w:rsidR="00EB676A" w:rsidRPr="001E6C5A" w:rsidRDefault="00EB676A" w:rsidP="00BC3F8D">
            <w:pPr>
              <w:keepNext/>
              <w:keepLines/>
              <w:spacing w:after="0"/>
              <w:rPr>
                <w:rFonts w:ascii="Arial" w:hAnsi="Arial"/>
                <w:sz w:val="18"/>
              </w:rPr>
            </w:pPr>
            <w:r w:rsidRPr="001E6C5A">
              <w:rPr>
                <w:rFonts w:ascii="Arial" w:hAnsi="Arial"/>
                <w:sz w:val="18"/>
              </w:rPr>
              <w:t>Resource-lists as described in Table 6.2.13.3.3-5</w:t>
            </w:r>
          </w:p>
        </w:tc>
        <w:tc>
          <w:tcPr>
            <w:tcW w:w="2126" w:type="dxa"/>
            <w:tcBorders>
              <w:top w:val="single" w:sz="4" w:space="0" w:color="auto"/>
              <w:left w:val="single" w:sz="4" w:space="0" w:color="auto"/>
              <w:bottom w:val="single" w:sz="4" w:space="0" w:color="auto"/>
              <w:right w:val="single" w:sz="4" w:space="0" w:color="auto"/>
            </w:tcBorders>
          </w:tcPr>
          <w:p w14:paraId="750AB3A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9B61F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0924A9" w14:textId="77777777" w:rsidR="00EB676A" w:rsidRPr="001E6C5A" w:rsidRDefault="00EB676A" w:rsidP="00BC3F8D">
            <w:pPr>
              <w:keepNext/>
              <w:keepLines/>
              <w:spacing w:after="0"/>
              <w:rPr>
                <w:rFonts w:ascii="Arial" w:hAnsi="Arial"/>
                <w:sz w:val="18"/>
              </w:rPr>
            </w:pPr>
          </w:p>
        </w:tc>
      </w:tr>
    </w:tbl>
    <w:p w14:paraId="4F95A65A" w14:textId="77777777" w:rsidR="00EB676A" w:rsidRPr="001E6C5A" w:rsidRDefault="00EB676A" w:rsidP="00EB676A"/>
    <w:p w14:paraId="3B1BADF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6.2.13.3.3-4: </w:t>
      </w:r>
      <w:r w:rsidRPr="001E6C5A">
        <w:rPr>
          <w:rFonts w:ascii="Arial" w:hAnsi="Arial"/>
          <w:b/>
          <w:lang w:eastAsia="ko-KR"/>
        </w:rPr>
        <w:t>MCPTT-Info in SIP MESSAGE</w:t>
      </w:r>
      <w:r w:rsidRPr="001E6C5A">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CE0FF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FEE1D2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w:t>
            </w:r>
            <w:r>
              <w:rPr>
                <w:rFonts w:ascii="Arial" w:hAnsi="Arial"/>
                <w:sz w:val="18"/>
              </w:rPr>
              <w:t>1</w:t>
            </w:r>
            <w:r w:rsidRPr="001E6C5A">
              <w:rPr>
                <w:rFonts w:ascii="Arial" w:hAnsi="Arial"/>
                <w:sz w:val="18"/>
              </w:rPr>
              <w:t>-1, condition PRIVATE-CALL</w:t>
            </w:r>
          </w:p>
        </w:tc>
      </w:tr>
      <w:tr w:rsidR="00EB676A" w:rsidRPr="001E6C5A" w14:paraId="359AF11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BCF3D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E2C20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33AD20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298FD1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2320F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0A41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0A77A"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3C5A0C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B6BC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5C07C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A3CD5E" w14:textId="77777777" w:rsidR="00EB676A" w:rsidRPr="001E6C5A" w:rsidRDefault="00EB676A" w:rsidP="00BC3F8D">
            <w:pPr>
              <w:keepNext/>
              <w:keepLines/>
              <w:spacing w:after="0"/>
              <w:rPr>
                <w:rFonts w:ascii="Arial" w:hAnsi="Arial"/>
                <w:sz w:val="18"/>
              </w:rPr>
            </w:pPr>
          </w:p>
        </w:tc>
      </w:tr>
      <w:tr w:rsidR="00EB676A" w:rsidRPr="001E6C5A" w14:paraId="631C88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C88475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232605D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4B9C64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5F8FAE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BE0041" w14:textId="77777777" w:rsidR="00EB676A" w:rsidRPr="001E6C5A" w:rsidRDefault="00EB676A" w:rsidP="00BC3F8D">
            <w:pPr>
              <w:keepNext/>
              <w:keepLines/>
              <w:spacing w:after="0"/>
              <w:rPr>
                <w:rFonts w:ascii="Arial" w:hAnsi="Arial"/>
                <w:sz w:val="18"/>
              </w:rPr>
            </w:pPr>
          </w:p>
        </w:tc>
      </w:tr>
      <w:tr w:rsidR="00EB676A" w:rsidRPr="001E6C5A" w14:paraId="293D72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89AE97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9FAE57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942471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EAE526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9B84AB" w14:textId="77777777" w:rsidR="00EB676A" w:rsidRPr="001E6C5A" w:rsidRDefault="00EB676A" w:rsidP="00BC3F8D">
            <w:pPr>
              <w:keepNext/>
              <w:keepLines/>
              <w:spacing w:after="0"/>
              <w:rPr>
                <w:rFonts w:ascii="Arial" w:hAnsi="Arial"/>
                <w:sz w:val="18"/>
              </w:rPr>
            </w:pPr>
          </w:p>
        </w:tc>
      </w:tr>
      <w:tr w:rsidR="00EB676A" w:rsidRPr="001E6C5A" w14:paraId="0A28AF4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683F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7B62FA05"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"private-call-call-back-response"</w:t>
            </w:r>
          </w:p>
        </w:tc>
        <w:tc>
          <w:tcPr>
            <w:tcW w:w="2126" w:type="dxa"/>
            <w:tcBorders>
              <w:top w:val="single" w:sz="4" w:space="0" w:color="auto"/>
              <w:left w:val="single" w:sz="4" w:space="0" w:color="auto"/>
              <w:bottom w:val="single" w:sz="4" w:space="0" w:color="auto"/>
              <w:right w:val="single" w:sz="4" w:space="0" w:color="auto"/>
            </w:tcBorders>
          </w:tcPr>
          <w:p w14:paraId="1F1E9E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AEE62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C023C2" w14:textId="77777777" w:rsidR="00EB676A" w:rsidRPr="001E6C5A" w:rsidRDefault="00EB676A" w:rsidP="00BC3F8D">
            <w:pPr>
              <w:keepNext/>
              <w:keepLines/>
              <w:spacing w:after="0"/>
              <w:rPr>
                <w:rFonts w:ascii="Arial" w:hAnsi="Arial"/>
                <w:sz w:val="18"/>
              </w:rPr>
            </w:pPr>
          </w:p>
        </w:tc>
      </w:tr>
    </w:tbl>
    <w:p w14:paraId="55DA177B" w14:textId="77777777" w:rsidR="00EB676A" w:rsidRPr="001E6C5A" w:rsidRDefault="00EB676A" w:rsidP="00EB676A"/>
    <w:p w14:paraId="2AC3A2DA" w14:textId="77777777" w:rsidR="00EB676A" w:rsidRPr="001E6C5A" w:rsidRDefault="00EB676A" w:rsidP="00EB676A">
      <w:pPr>
        <w:keepNext/>
        <w:keepLines/>
        <w:spacing w:before="60"/>
        <w:jc w:val="center"/>
        <w:rPr>
          <w:rFonts w:ascii="Arial" w:hAnsi="Arial"/>
          <w:b/>
        </w:rPr>
      </w:pPr>
      <w:r w:rsidRPr="001E6C5A">
        <w:rPr>
          <w:rFonts w:ascii="Arial" w:hAnsi="Arial"/>
          <w:b/>
        </w:rPr>
        <w:t>Table 6.2.13.3.3-5: Resource-lists</w:t>
      </w:r>
      <w:r w:rsidRPr="001E6C5A">
        <w:rPr>
          <w:rFonts w:ascii="Arial" w:hAnsi="Arial"/>
          <w:b/>
          <w:lang w:eastAsia="ko-KR"/>
        </w:rPr>
        <w:t xml:space="preserve"> in SIP MESSAGE</w:t>
      </w:r>
      <w:r w:rsidRPr="001E6C5A">
        <w:rPr>
          <w:rFonts w:ascii="Arial" w:hAnsi="Arial"/>
          <w:b/>
        </w:rPr>
        <w:t xml:space="preserve"> (Table 6.2.13.3.3-3)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7AA261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2E4B3E8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5.5.3.3.2-1 condition MSG_RSP</w:t>
            </w:r>
          </w:p>
        </w:tc>
      </w:tr>
    </w:tbl>
    <w:p w14:paraId="75834B64" w14:textId="77777777" w:rsidR="00EB676A" w:rsidRPr="001E6C5A" w:rsidRDefault="00EB676A" w:rsidP="00EB676A"/>
    <w:p w14:paraId="48F026C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6.2.13.3.3-6: </w:t>
      </w:r>
      <w:r w:rsidRPr="001E6C5A">
        <w:rPr>
          <w:rFonts w:ascii="Arial" w:hAnsi="Arial"/>
          <w:b/>
          <w:lang w:eastAsia="ko-KR"/>
        </w:rPr>
        <w:t>SIP MESSAGE</w:t>
      </w:r>
      <w:r w:rsidRPr="001E6C5A">
        <w:rPr>
          <w:rFonts w:ascii="Arial" w:hAnsi="Arial"/>
          <w:b/>
        </w:rPr>
        <w:t xml:space="preserve"> </w:t>
      </w:r>
      <w:r>
        <w:rPr>
          <w:rFonts w:ascii="Arial" w:hAnsi="Arial"/>
          <w:b/>
        </w:rPr>
        <w:t xml:space="preserve">from the SS </w:t>
      </w:r>
      <w:r w:rsidRPr="001E6C5A">
        <w:rPr>
          <w:rFonts w:ascii="Arial" w:hAnsi="Arial"/>
          <w:b/>
        </w:rPr>
        <w:t>(Step 3, Table 6.2.13.3.2-1;</w:t>
      </w:r>
      <w:r>
        <w:rPr>
          <w:rFonts w:ascii="Arial" w:hAnsi="Arial"/>
          <w:b/>
        </w:rPr>
        <w:br/>
        <w:t>s</w:t>
      </w:r>
      <w:r w:rsidRPr="001E6C5A">
        <w:rPr>
          <w:rFonts w:ascii="Arial" w:hAnsi="Arial"/>
          <w:b/>
        </w:rPr>
        <w:t>tep 2,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6B3DEA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00C660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5.5.2.7.2-1 condition ACCEPT-CONTACT-WITH-MEDIA-FEATURE-TAG</w:t>
            </w:r>
          </w:p>
        </w:tc>
      </w:tr>
      <w:tr w:rsidR="00EB676A" w:rsidRPr="001E6C5A" w14:paraId="633DA8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D72B0D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F837E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4863B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CA7F3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2376C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6452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81B1F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D9617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1E7B2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666BF3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3529D" w14:textId="77777777" w:rsidR="00EB676A" w:rsidRPr="001E6C5A" w:rsidRDefault="00EB676A" w:rsidP="00BC3F8D">
            <w:pPr>
              <w:keepNext/>
              <w:keepLines/>
              <w:spacing w:after="0"/>
              <w:rPr>
                <w:rFonts w:ascii="Arial" w:hAnsi="Arial"/>
                <w:sz w:val="18"/>
              </w:rPr>
            </w:pPr>
          </w:p>
        </w:tc>
      </w:tr>
      <w:tr w:rsidR="00EB676A" w:rsidRPr="001E6C5A" w14:paraId="3D6ADB1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094ADF"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D89F9A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3BF8DA"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64C6940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2A4376" w14:textId="77777777" w:rsidR="00EB676A" w:rsidRPr="001E6C5A" w:rsidRDefault="00EB676A" w:rsidP="00BC3F8D">
            <w:pPr>
              <w:keepNext/>
              <w:keepLines/>
              <w:spacing w:after="0"/>
              <w:rPr>
                <w:rFonts w:ascii="Arial" w:hAnsi="Arial"/>
                <w:sz w:val="18"/>
              </w:rPr>
            </w:pPr>
          </w:p>
        </w:tc>
      </w:tr>
      <w:tr w:rsidR="00EB676A" w:rsidRPr="001E6C5A" w14:paraId="2708675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2BC7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E42DC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6.2.13.3.3-7</w:t>
            </w:r>
          </w:p>
        </w:tc>
        <w:tc>
          <w:tcPr>
            <w:tcW w:w="2126" w:type="dxa"/>
            <w:tcBorders>
              <w:top w:val="single" w:sz="4" w:space="0" w:color="auto"/>
              <w:left w:val="single" w:sz="4" w:space="0" w:color="auto"/>
              <w:bottom w:val="single" w:sz="4" w:space="0" w:color="auto"/>
              <w:right w:val="single" w:sz="4" w:space="0" w:color="auto"/>
            </w:tcBorders>
          </w:tcPr>
          <w:p w14:paraId="19BC959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C29B9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D7C760" w14:textId="77777777" w:rsidR="00EB676A" w:rsidRPr="001E6C5A" w:rsidRDefault="00EB676A" w:rsidP="00BC3F8D">
            <w:pPr>
              <w:keepNext/>
              <w:keepLines/>
              <w:spacing w:after="0"/>
              <w:rPr>
                <w:rFonts w:ascii="Arial" w:hAnsi="Arial"/>
                <w:sz w:val="18"/>
              </w:rPr>
            </w:pPr>
          </w:p>
        </w:tc>
      </w:tr>
    </w:tbl>
    <w:p w14:paraId="08718106" w14:textId="77777777" w:rsidR="00EB676A" w:rsidRPr="001E6C5A" w:rsidRDefault="00EB676A" w:rsidP="00EB676A"/>
    <w:p w14:paraId="056F85C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6.2.13.3.3-7: </w:t>
      </w:r>
      <w:r w:rsidRPr="001E6C5A">
        <w:rPr>
          <w:rFonts w:ascii="Arial" w:hAnsi="Arial"/>
          <w:b/>
          <w:lang w:eastAsia="ko-KR"/>
        </w:rPr>
        <w:t>MCPTT-Info in SIP MESSAGE</w:t>
      </w:r>
      <w:r w:rsidRPr="001E6C5A">
        <w:rPr>
          <w:rFonts w:ascii="Arial" w:hAnsi="Arial"/>
          <w:b/>
        </w:rPr>
        <w:t xml:space="preserve"> (Table 6.2.13.3.3-6)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7DA4CB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26C829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36F777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BD15D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FBB6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F90F9A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C5BD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81133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A564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A65CBD"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F40A8F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9F9BB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25C95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A922B6" w14:textId="77777777" w:rsidR="00EB676A" w:rsidRPr="001E6C5A" w:rsidRDefault="00EB676A" w:rsidP="00BC3F8D">
            <w:pPr>
              <w:keepNext/>
              <w:keepLines/>
              <w:spacing w:after="0"/>
              <w:rPr>
                <w:rFonts w:ascii="Arial" w:hAnsi="Arial"/>
                <w:sz w:val="18"/>
              </w:rPr>
            </w:pPr>
          </w:p>
        </w:tc>
      </w:tr>
      <w:tr w:rsidR="00EB676A" w:rsidRPr="001E6C5A" w14:paraId="7B03D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B08A2E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55F0EB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C4CAF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AC287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883C4" w14:textId="77777777" w:rsidR="00EB676A" w:rsidRPr="001E6C5A" w:rsidRDefault="00EB676A" w:rsidP="00BC3F8D">
            <w:pPr>
              <w:keepNext/>
              <w:keepLines/>
              <w:spacing w:after="0"/>
              <w:rPr>
                <w:rFonts w:ascii="Arial" w:hAnsi="Arial"/>
                <w:sz w:val="18"/>
              </w:rPr>
            </w:pPr>
          </w:p>
        </w:tc>
      </w:tr>
      <w:tr w:rsidR="00EB676A" w:rsidRPr="001E6C5A" w14:paraId="70F8DE5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033FA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ADA9B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155506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0F9BD8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E9D763" w14:textId="77777777" w:rsidR="00EB676A" w:rsidRPr="001E6C5A" w:rsidRDefault="00EB676A" w:rsidP="00BC3F8D">
            <w:pPr>
              <w:keepNext/>
              <w:keepLines/>
              <w:spacing w:after="0"/>
              <w:rPr>
                <w:rFonts w:ascii="Arial" w:hAnsi="Arial"/>
                <w:sz w:val="18"/>
              </w:rPr>
            </w:pPr>
          </w:p>
        </w:tc>
      </w:tr>
      <w:tr w:rsidR="00EB676A" w:rsidRPr="001E6C5A" w14:paraId="3D41C9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67750C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A61D427"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"private-call-call-back-cancel-request"</w:t>
            </w:r>
          </w:p>
        </w:tc>
        <w:tc>
          <w:tcPr>
            <w:tcW w:w="2126" w:type="dxa"/>
            <w:tcBorders>
              <w:top w:val="single" w:sz="4" w:space="0" w:color="auto"/>
              <w:left w:val="single" w:sz="4" w:space="0" w:color="auto"/>
              <w:bottom w:val="single" w:sz="4" w:space="0" w:color="auto"/>
              <w:right w:val="single" w:sz="4" w:space="0" w:color="auto"/>
            </w:tcBorders>
          </w:tcPr>
          <w:p w14:paraId="1614C66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0CC03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37443E" w14:textId="77777777" w:rsidR="00EB676A" w:rsidRPr="001E6C5A" w:rsidRDefault="00EB676A" w:rsidP="00BC3F8D">
            <w:pPr>
              <w:keepNext/>
              <w:keepLines/>
              <w:spacing w:after="0"/>
              <w:rPr>
                <w:rFonts w:ascii="Arial" w:hAnsi="Arial"/>
                <w:sz w:val="18"/>
              </w:rPr>
            </w:pPr>
          </w:p>
        </w:tc>
      </w:tr>
    </w:tbl>
    <w:p w14:paraId="1FE8928C" w14:textId="77777777" w:rsidR="00EB676A" w:rsidRPr="001E6C5A" w:rsidRDefault="00EB676A" w:rsidP="00EB676A"/>
    <w:p w14:paraId="384AD81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6.2.13.3.3-8: </w:t>
      </w:r>
      <w:r w:rsidRPr="001E6C5A">
        <w:rPr>
          <w:rFonts w:ascii="Arial" w:hAnsi="Arial"/>
          <w:b/>
          <w:lang w:eastAsia="ko-KR"/>
        </w:rPr>
        <w:t>SIP MESSAGE</w:t>
      </w:r>
      <w:r w:rsidRPr="001E6C5A">
        <w:rPr>
          <w:rFonts w:ascii="Arial" w:hAnsi="Arial"/>
          <w:b/>
        </w:rPr>
        <w:t xml:space="preserve"> </w:t>
      </w:r>
      <w:r>
        <w:rPr>
          <w:rFonts w:ascii="Arial" w:hAnsi="Arial"/>
          <w:b/>
        </w:rPr>
        <w:t xml:space="preserve">from the UE </w:t>
      </w:r>
      <w:r w:rsidRPr="001E6C5A">
        <w:rPr>
          <w:rFonts w:ascii="Arial" w:hAnsi="Arial"/>
          <w:b/>
        </w:rPr>
        <w:t>(Step 3, Table 6.2.13.3.2-1;</w:t>
      </w:r>
      <w:r>
        <w:rPr>
          <w:rFonts w:ascii="Arial" w:hAnsi="Arial"/>
          <w:b/>
        </w:rPr>
        <w:br/>
        <w:t>s</w:t>
      </w:r>
      <w:r w:rsidRPr="001E6C5A">
        <w:rPr>
          <w:rFonts w:ascii="Arial" w:hAnsi="Arial"/>
          <w:b/>
        </w:rPr>
        <w:t>tep 4, TS 36.579-1 [2], Table 5.3.31.3-1)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D60280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A51561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5.5.2.7.1-1, condition RESOURCE_LISTS</w:t>
            </w:r>
          </w:p>
        </w:tc>
      </w:tr>
      <w:tr w:rsidR="00EB676A" w:rsidRPr="001E6C5A" w14:paraId="3A53DCC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CECDB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A41B5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BA94F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7F12A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9EA3DD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4A7B78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4A103E"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A5DF2B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35284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57F94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03C4F4" w14:textId="77777777" w:rsidR="00EB676A" w:rsidRPr="001E6C5A" w:rsidRDefault="00EB676A" w:rsidP="00BC3F8D">
            <w:pPr>
              <w:keepNext/>
              <w:keepLines/>
              <w:spacing w:after="0"/>
              <w:rPr>
                <w:rFonts w:ascii="Arial" w:hAnsi="Arial"/>
                <w:sz w:val="18"/>
              </w:rPr>
            </w:pPr>
          </w:p>
        </w:tc>
      </w:tr>
      <w:tr w:rsidR="00EB676A" w:rsidRPr="001E6C5A" w14:paraId="2FEF25D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137BB29"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13F1E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2350FBA" w14:textId="77777777" w:rsidR="00EB676A" w:rsidRPr="001E6C5A" w:rsidRDefault="00EB676A" w:rsidP="00BC3F8D">
            <w:pPr>
              <w:keepNext/>
              <w:keepLines/>
              <w:spacing w:after="0"/>
              <w:rPr>
                <w:rFonts w:ascii="Arial" w:hAnsi="Arial"/>
                <w:sz w:val="18"/>
              </w:rPr>
            </w:pPr>
            <w:r w:rsidRPr="001E6C5A">
              <w:rPr>
                <w:rFonts w:ascii="Arial" w:hAnsi="Arial"/>
                <w:sz w:val="18"/>
              </w:rPr>
              <w:t>MCPTT-Info</w:t>
            </w:r>
          </w:p>
        </w:tc>
        <w:tc>
          <w:tcPr>
            <w:tcW w:w="1418" w:type="dxa"/>
            <w:tcBorders>
              <w:top w:val="single" w:sz="4" w:space="0" w:color="auto"/>
              <w:left w:val="single" w:sz="4" w:space="0" w:color="auto"/>
              <w:bottom w:val="single" w:sz="4" w:space="0" w:color="auto"/>
              <w:right w:val="single" w:sz="4" w:space="0" w:color="auto"/>
            </w:tcBorders>
          </w:tcPr>
          <w:p w14:paraId="08A92B5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F14BA0" w14:textId="77777777" w:rsidR="00EB676A" w:rsidRPr="001E6C5A" w:rsidRDefault="00EB676A" w:rsidP="00BC3F8D">
            <w:pPr>
              <w:keepNext/>
              <w:keepLines/>
              <w:spacing w:after="0"/>
              <w:rPr>
                <w:rFonts w:ascii="Arial" w:hAnsi="Arial"/>
                <w:sz w:val="18"/>
              </w:rPr>
            </w:pPr>
          </w:p>
        </w:tc>
      </w:tr>
      <w:tr w:rsidR="00EB676A" w:rsidRPr="001E6C5A" w14:paraId="727C22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8BBED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240842"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6.2.13.3.3-9</w:t>
            </w:r>
          </w:p>
        </w:tc>
        <w:tc>
          <w:tcPr>
            <w:tcW w:w="2126" w:type="dxa"/>
            <w:tcBorders>
              <w:top w:val="single" w:sz="4" w:space="0" w:color="auto"/>
              <w:left w:val="single" w:sz="4" w:space="0" w:color="auto"/>
              <w:bottom w:val="single" w:sz="4" w:space="0" w:color="auto"/>
              <w:right w:val="single" w:sz="4" w:space="0" w:color="auto"/>
            </w:tcBorders>
          </w:tcPr>
          <w:p w14:paraId="015D858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D82C5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29D278" w14:textId="77777777" w:rsidR="00EB676A" w:rsidRPr="001E6C5A" w:rsidRDefault="00EB676A" w:rsidP="00BC3F8D">
            <w:pPr>
              <w:keepNext/>
              <w:keepLines/>
              <w:spacing w:after="0"/>
              <w:rPr>
                <w:rFonts w:ascii="Arial" w:hAnsi="Arial"/>
                <w:sz w:val="18"/>
              </w:rPr>
            </w:pPr>
          </w:p>
        </w:tc>
      </w:tr>
      <w:tr w:rsidR="00EB676A" w:rsidRPr="001E6C5A" w14:paraId="34E0D2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363258"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36123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E6697D0" w14:textId="77777777" w:rsidR="00EB676A" w:rsidRPr="001E6C5A" w:rsidRDefault="00EB676A" w:rsidP="00BC3F8D">
            <w:pPr>
              <w:keepNext/>
              <w:keepLines/>
              <w:spacing w:after="0"/>
              <w:rPr>
                <w:rFonts w:ascii="Arial" w:hAnsi="Arial"/>
                <w:sz w:val="18"/>
              </w:rPr>
            </w:pPr>
            <w:r w:rsidRPr="001E6C5A">
              <w:rPr>
                <w:rFonts w:ascii="Arial" w:hAnsi="Arial"/>
                <w:sz w:val="18"/>
              </w:rPr>
              <w:t>Resource-Lists</w:t>
            </w:r>
          </w:p>
        </w:tc>
        <w:tc>
          <w:tcPr>
            <w:tcW w:w="1418" w:type="dxa"/>
            <w:tcBorders>
              <w:top w:val="single" w:sz="4" w:space="0" w:color="auto"/>
              <w:left w:val="single" w:sz="4" w:space="0" w:color="auto"/>
              <w:bottom w:val="single" w:sz="4" w:space="0" w:color="auto"/>
              <w:right w:val="single" w:sz="4" w:space="0" w:color="auto"/>
            </w:tcBorders>
          </w:tcPr>
          <w:p w14:paraId="60DABE8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CC5B8C" w14:textId="77777777" w:rsidR="00EB676A" w:rsidRPr="001E6C5A" w:rsidRDefault="00EB676A" w:rsidP="00BC3F8D">
            <w:pPr>
              <w:keepNext/>
              <w:keepLines/>
              <w:spacing w:after="0"/>
              <w:rPr>
                <w:rFonts w:ascii="Arial" w:hAnsi="Arial"/>
                <w:sz w:val="18"/>
              </w:rPr>
            </w:pPr>
          </w:p>
        </w:tc>
      </w:tr>
      <w:tr w:rsidR="00EB676A" w:rsidRPr="001E6C5A" w14:paraId="5A5EE4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EB79F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B2B100" w14:textId="77777777" w:rsidR="00EB676A" w:rsidRPr="001E6C5A" w:rsidRDefault="00EB676A" w:rsidP="00BC3F8D">
            <w:pPr>
              <w:keepNext/>
              <w:keepLines/>
              <w:spacing w:after="0"/>
              <w:rPr>
                <w:rFonts w:ascii="Arial" w:hAnsi="Arial"/>
                <w:sz w:val="18"/>
              </w:rPr>
            </w:pPr>
            <w:r w:rsidRPr="001E6C5A">
              <w:rPr>
                <w:rFonts w:ascii="Arial" w:hAnsi="Arial"/>
                <w:sz w:val="18"/>
              </w:rPr>
              <w:t>Resource-lists as described in Table 6.2.13.3.3-10</w:t>
            </w:r>
          </w:p>
        </w:tc>
        <w:tc>
          <w:tcPr>
            <w:tcW w:w="2126" w:type="dxa"/>
            <w:tcBorders>
              <w:top w:val="single" w:sz="4" w:space="0" w:color="auto"/>
              <w:left w:val="single" w:sz="4" w:space="0" w:color="auto"/>
              <w:bottom w:val="single" w:sz="4" w:space="0" w:color="auto"/>
              <w:right w:val="single" w:sz="4" w:space="0" w:color="auto"/>
            </w:tcBorders>
          </w:tcPr>
          <w:p w14:paraId="1D3D36A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665CA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FCCD5C" w14:textId="77777777" w:rsidR="00EB676A" w:rsidRPr="001E6C5A" w:rsidRDefault="00EB676A" w:rsidP="00BC3F8D">
            <w:pPr>
              <w:keepNext/>
              <w:keepLines/>
              <w:spacing w:after="0"/>
              <w:rPr>
                <w:rFonts w:ascii="Arial" w:hAnsi="Arial"/>
                <w:sz w:val="18"/>
              </w:rPr>
            </w:pPr>
          </w:p>
        </w:tc>
      </w:tr>
    </w:tbl>
    <w:p w14:paraId="056BA87F" w14:textId="77777777" w:rsidR="00EB676A" w:rsidRPr="001E6C5A" w:rsidRDefault="00EB676A" w:rsidP="00EB676A"/>
    <w:p w14:paraId="0E2BB90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6.2.13.3.3-9: </w:t>
      </w:r>
      <w:r w:rsidRPr="001E6C5A">
        <w:rPr>
          <w:rFonts w:ascii="Arial" w:hAnsi="Arial"/>
          <w:b/>
          <w:lang w:eastAsia="ko-KR"/>
        </w:rPr>
        <w:t>MCPTT-Info in SIP MESSAGE</w:t>
      </w:r>
      <w:r w:rsidRPr="001E6C5A">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BF6B99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E66E1F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w:t>
            </w:r>
          </w:p>
        </w:tc>
      </w:tr>
      <w:tr w:rsidR="00EB676A" w:rsidRPr="001E6C5A" w14:paraId="5E07B0A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3989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4C8D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0EA7F8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F2BDCC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0C26E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3CD39C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811714D"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34875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39E64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45314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04B14" w14:textId="77777777" w:rsidR="00EB676A" w:rsidRPr="001E6C5A" w:rsidRDefault="00EB676A" w:rsidP="00BC3F8D">
            <w:pPr>
              <w:keepNext/>
              <w:keepLines/>
              <w:spacing w:after="0"/>
              <w:rPr>
                <w:rFonts w:ascii="Arial" w:hAnsi="Arial"/>
                <w:sz w:val="18"/>
              </w:rPr>
            </w:pPr>
          </w:p>
        </w:tc>
      </w:tr>
      <w:tr w:rsidR="00EB676A" w:rsidRPr="001E6C5A" w14:paraId="47DC583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32D3B6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594D21F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1D77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71966C"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8A472FF" w14:textId="77777777" w:rsidR="00EB676A" w:rsidRPr="001E6C5A" w:rsidRDefault="00EB676A" w:rsidP="00BC3F8D">
            <w:pPr>
              <w:keepNext/>
              <w:keepLines/>
              <w:spacing w:after="0"/>
              <w:rPr>
                <w:rFonts w:ascii="Arial" w:hAnsi="Arial"/>
                <w:sz w:val="18"/>
              </w:rPr>
            </w:pPr>
          </w:p>
        </w:tc>
      </w:tr>
      <w:tr w:rsidR="00EB676A" w:rsidRPr="001E6C5A" w14:paraId="637B81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31C71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FAFC0A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47DC3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27BAEAB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CC5F94" w14:textId="77777777" w:rsidR="00EB676A" w:rsidRPr="001E6C5A" w:rsidRDefault="00EB676A" w:rsidP="00BC3F8D">
            <w:pPr>
              <w:keepNext/>
              <w:keepLines/>
              <w:spacing w:after="0"/>
              <w:rPr>
                <w:rFonts w:ascii="Arial" w:hAnsi="Arial"/>
                <w:sz w:val="18"/>
              </w:rPr>
            </w:pPr>
          </w:p>
        </w:tc>
      </w:tr>
      <w:tr w:rsidR="00EB676A" w:rsidRPr="001E6C5A" w14:paraId="2224EE8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4227DC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0A3F58EA" w14:textId="77777777" w:rsidR="00EB676A" w:rsidRPr="001E6C5A" w:rsidRDefault="00EB676A" w:rsidP="00BC3F8D">
            <w:pPr>
              <w:keepNext/>
              <w:keepLines/>
              <w:spacing w:after="0"/>
              <w:rPr>
                <w:rFonts w:ascii="Arial" w:hAnsi="Arial"/>
                <w:sz w:val="18"/>
              </w:rPr>
            </w:pPr>
            <w:r w:rsidRPr="001E6C5A">
              <w:rPr>
                <w:rFonts w:ascii="Arial" w:hAnsi="Arial"/>
                <w:sz w:val="18"/>
              </w:rPr>
              <w:t>"private-call-call-back-cancel-response"</w:t>
            </w:r>
          </w:p>
        </w:tc>
        <w:tc>
          <w:tcPr>
            <w:tcW w:w="2126" w:type="dxa"/>
            <w:tcBorders>
              <w:top w:val="single" w:sz="4" w:space="0" w:color="auto"/>
              <w:left w:val="single" w:sz="4" w:space="0" w:color="auto"/>
              <w:bottom w:val="single" w:sz="4" w:space="0" w:color="auto"/>
              <w:right w:val="single" w:sz="4" w:space="0" w:color="auto"/>
            </w:tcBorders>
          </w:tcPr>
          <w:p w14:paraId="3B42CFE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E313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2337EA" w14:textId="77777777" w:rsidR="00EB676A" w:rsidRPr="001E6C5A" w:rsidRDefault="00EB676A" w:rsidP="00BC3F8D">
            <w:pPr>
              <w:keepNext/>
              <w:keepLines/>
              <w:spacing w:after="0"/>
              <w:rPr>
                <w:rFonts w:ascii="Arial" w:hAnsi="Arial"/>
                <w:sz w:val="18"/>
              </w:rPr>
            </w:pPr>
          </w:p>
        </w:tc>
      </w:tr>
    </w:tbl>
    <w:p w14:paraId="7DDFF880" w14:textId="77777777" w:rsidR="00EB676A" w:rsidRPr="001E6C5A" w:rsidRDefault="00EB676A" w:rsidP="00EB676A"/>
    <w:p w14:paraId="144D3493" w14:textId="77777777" w:rsidR="00EB676A" w:rsidRPr="001E6C5A" w:rsidRDefault="00EB676A" w:rsidP="00EB676A">
      <w:pPr>
        <w:keepNext/>
        <w:keepLines/>
        <w:spacing w:before="60"/>
        <w:jc w:val="center"/>
        <w:rPr>
          <w:rFonts w:ascii="Arial" w:hAnsi="Arial"/>
          <w:b/>
        </w:rPr>
      </w:pPr>
      <w:r w:rsidRPr="001E6C5A">
        <w:rPr>
          <w:rFonts w:ascii="Arial" w:hAnsi="Arial"/>
          <w:b/>
        </w:rPr>
        <w:t>Table 6.2.13.3.3-10: Resource-lists</w:t>
      </w:r>
      <w:r w:rsidRPr="001E6C5A">
        <w:rPr>
          <w:rFonts w:ascii="Arial" w:hAnsi="Arial"/>
          <w:b/>
          <w:lang w:eastAsia="ko-KR"/>
        </w:rPr>
        <w:t xml:space="preserve"> in SIP MESSAGE</w:t>
      </w:r>
      <w:r w:rsidRPr="001E6C5A">
        <w:rPr>
          <w:rFonts w:ascii="Arial" w:hAnsi="Arial"/>
          <w:b/>
        </w:rPr>
        <w:t xml:space="preserve"> (Table 6.2.13.3.3-8)</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972BA8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0E6986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5.5.3.3.1-1 condition MSG_RSP</w:t>
            </w:r>
          </w:p>
        </w:tc>
      </w:tr>
    </w:tbl>
    <w:p w14:paraId="216AD5F0" w14:textId="77777777" w:rsidR="00EB676A" w:rsidRPr="001E6C5A" w:rsidRDefault="00EB676A" w:rsidP="00EB676A"/>
    <w:p w14:paraId="1A9E2C8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10, Table 6.2.13.3.2-1;</w:t>
      </w:r>
      <w:r>
        <w:rPr>
          <w:rFonts w:ascii="Arial" w:hAnsi="Arial"/>
          <w:b/>
        </w:rPr>
        <w:br/>
        <w:t>s</w:t>
      </w:r>
      <w:r w:rsidRPr="001E6C5A">
        <w:rPr>
          <w:rFonts w:ascii="Arial" w:hAnsi="Arial"/>
          <w:b/>
        </w:rPr>
        <w:t>tep 2,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B1DCD5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12031A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 MANUAL</w:t>
            </w:r>
          </w:p>
        </w:tc>
      </w:tr>
      <w:tr w:rsidR="00EB676A" w:rsidRPr="001E6C5A" w14:paraId="70AF9B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15BCEF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1E8D7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26555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6A3CFA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56221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824B9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BF09B64"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78861355" w14:textId="77777777" w:rsidR="00EB676A" w:rsidRPr="001E6C5A" w:rsidRDefault="00EB676A"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AA09312" w14:textId="77777777" w:rsidR="00EB676A" w:rsidRPr="001E6C5A" w:rsidRDefault="00EB676A" w:rsidP="00BC3F8D">
            <w:pPr>
              <w:pStyle w:val="TAL"/>
              <w:rPr>
                <w:rFonts w:eastAsia="Calibri"/>
              </w:rPr>
            </w:pPr>
          </w:p>
        </w:tc>
        <w:tc>
          <w:tcPr>
            <w:tcW w:w="1419" w:type="dxa"/>
            <w:tcBorders>
              <w:top w:val="single" w:sz="4" w:space="0" w:color="auto"/>
              <w:left w:val="single" w:sz="4" w:space="0" w:color="auto"/>
              <w:bottom w:val="single" w:sz="4" w:space="0" w:color="auto"/>
              <w:right w:val="single" w:sz="4" w:space="0" w:color="auto"/>
            </w:tcBorders>
          </w:tcPr>
          <w:p w14:paraId="0D3708A9"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53FD2F" w14:textId="77777777" w:rsidR="00EB676A" w:rsidRPr="001E6C5A" w:rsidRDefault="00EB676A" w:rsidP="00BC3F8D">
            <w:pPr>
              <w:pStyle w:val="TAL"/>
            </w:pPr>
          </w:p>
        </w:tc>
      </w:tr>
      <w:tr w:rsidR="00EB676A" w:rsidRPr="001E6C5A" w14:paraId="7DBB9B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3FFBE14"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52BF4B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256BB3C" w14:textId="77777777" w:rsidR="00EB676A" w:rsidRPr="00E654C5" w:rsidRDefault="00EB676A" w:rsidP="00BC3F8D">
            <w:pPr>
              <w:pStyle w:val="TAL"/>
              <w:rPr>
                <w:b/>
                <w:bCs/>
              </w:rPr>
            </w:pPr>
            <w:r w:rsidRPr="00E654C5">
              <w:rPr>
                <w:b/>
                <w:bCs/>
              </w:rPr>
              <w:t>SDP-Message</w:t>
            </w:r>
          </w:p>
        </w:tc>
        <w:tc>
          <w:tcPr>
            <w:tcW w:w="1419" w:type="dxa"/>
            <w:tcBorders>
              <w:top w:val="single" w:sz="4" w:space="0" w:color="auto"/>
              <w:left w:val="single" w:sz="4" w:space="0" w:color="auto"/>
              <w:bottom w:val="single" w:sz="4" w:space="0" w:color="auto"/>
              <w:right w:val="single" w:sz="4" w:space="0" w:color="auto"/>
            </w:tcBorders>
          </w:tcPr>
          <w:p w14:paraId="6459C89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0E986" w14:textId="77777777" w:rsidR="00EB676A" w:rsidRPr="001E6C5A" w:rsidRDefault="00EB676A" w:rsidP="00BC3F8D">
            <w:pPr>
              <w:pStyle w:val="TAL"/>
            </w:pPr>
          </w:p>
        </w:tc>
      </w:tr>
      <w:tr w:rsidR="00EB676A" w:rsidRPr="001E6C5A" w14:paraId="1C791E4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1369A0F"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C0EE84" w14:textId="77777777" w:rsidR="00EB676A" w:rsidRPr="001E6C5A" w:rsidRDefault="00EB676A" w:rsidP="00BC3F8D">
            <w:pPr>
              <w:pStyle w:val="TAL"/>
            </w:pPr>
            <w:r w:rsidRPr="001E6C5A">
              <w:t>SDP-Message as described in Table 6.2.13.3.3-12</w:t>
            </w:r>
          </w:p>
        </w:tc>
        <w:tc>
          <w:tcPr>
            <w:tcW w:w="2127" w:type="dxa"/>
            <w:tcBorders>
              <w:top w:val="single" w:sz="4" w:space="0" w:color="auto"/>
              <w:left w:val="single" w:sz="4" w:space="0" w:color="auto"/>
              <w:bottom w:val="single" w:sz="4" w:space="0" w:color="auto"/>
              <w:right w:val="single" w:sz="4" w:space="0" w:color="auto"/>
            </w:tcBorders>
          </w:tcPr>
          <w:p w14:paraId="728B1937"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5335F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C49F642" w14:textId="77777777" w:rsidR="00EB676A" w:rsidRPr="001E6C5A" w:rsidRDefault="00EB676A" w:rsidP="00BC3F8D">
            <w:pPr>
              <w:pStyle w:val="TAL"/>
            </w:pPr>
          </w:p>
        </w:tc>
      </w:tr>
      <w:tr w:rsidR="00EB676A" w:rsidRPr="001E6C5A" w14:paraId="3E1AF5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D8BCE54" w14:textId="77777777" w:rsidR="00EB676A" w:rsidRPr="001E6C5A" w:rsidRDefault="00EB676A" w:rsidP="00BC3F8D">
            <w:pPr>
              <w:pStyle w:val="TAL"/>
            </w:pPr>
            <w:r>
              <w:rPr>
                <w:lang w:eastAsia="ko-K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777575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85F6586" w14:textId="77777777" w:rsidR="00EB676A" w:rsidRPr="001E6C5A" w:rsidRDefault="00EB676A" w:rsidP="00BC3F8D">
            <w:pPr>
              <w:pStyle w:val="TAL"/>
            </w:pPr>
            <w:r w:rsidRPr="001E089C">
              <w:rPr>
                <w:b/>
                <w:lang w:eastAsia="ko-KR"/>
              </w:rPr>
              <w:t>MCPTT Info</w:t>
            </w:r>
          </w:p>
        </w:tc>
        <w:tc>
          <w:tcPr>
            <w:tcW w:w="1419" w:type="dxa"/>
            <w:tcBorders>
              <w:top w:val="single" w:sz="4" w:space="0" w:color="auto"/>
              <w:left w:val="single" w:sz="4" w:space="0" w:color="auto"/>
              <w:bottom w:val="single" w:sz="4" w:space="0" w:color="auto"/>
              <w:right w:val="single" w:sz="4" w:space="0" w:color="auto"/>
            </w:tcBorders>
          </w:tcPr>
          <w:p w14:paraId="6EC69E3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4B1A530" w14:textId="77777777" w:rsidR="00EB676A" w:rsidRPr="001E6C5A" w:rsidRDefault="00EB676A" w:rsidP="00BC3F8D">
            <w:pPr>
              <w:pStyle w:val="TAL"/>
            </w:pPr>
          </w:p>
        </w:tc>
      </w:tr>
      <w:tr w:rsidR="00EB676A" w:rsidRPr="001E6C5A" w14:paraId="1CB3CC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3ECD9F" w14:textId="77777777" w:rsidR="00EB676A" w:rsidRPr="001E6C5A" w:rsidRDefault="00EB676A" w:rsidP="00BC3F8D">
            <w:pPr>
              <w:pStyle w:val="TAL"/>
            </w:pPr>
            <w:r>
              <w:rPr>
                <w:lang w:eastAsia="ko-KR"/>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236329E6" w14:textId="77777777" w:rsidR="00EB676A" w:rsidRPr="001E6C5A" w:rsidRDefault="00EB676A" w:rsidP="00BC3F8D">
            <w:pPr>
              <w:pStyle w:val="TAL"/>
            </w:pPr>
            <w:r>
              <w:rPr>
                <w:lang w:eastAsia="ko-KR"/>
              </w:rPr>
              <w:t xml:space="preserve">MCPTT-Info as described in Table </w:t>
            </w:r>
            <w:r w:rsidRPr="000C6F6C">
              <w:rPr>
                <w:lang w:eastAsia="ko-KR"/>
              </w:rPr>
              <w:t>6.2.13.3.3-12</w:t>
            </w:r>
            <w:r>
              <w:rPr>
                <w:lang w:eastAsia="ko-KR"/>
              </w:rPr>
              <w:t>A</w:t>
            </w:r>
          </w:p>
        </w:tc>
        <w:tc>
          <w:tcPr>
            <w:tcW w:w="2127" w:type="dxa"/>
            <w:tcBorders>
              <w:top w:val="single" w:sz="4" w:space="0" w:color="auto"/>
              <w:left w:val="single" w:sz="4" w:space="0" w:color="auto"/>
              <w:bottom w:val="single" w:sz="4" w:space="0" w:color="auto"/>
              <w:right w:val="single" w:sz="4" w:space="0" w:color="auto"/>
            </w:tcBorders>
          </w:tcPr>
          <w:p w14:paraId="2E4B2DEE"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2DC0F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511588" w14:textId="77777777" w:rsidR="00EB676A" w:rsidRPr="001E6C5A" w:rsidRDefault="00EB676A" w:rsidP="00BC3F8D">
            <w:pPr>
              <w:pStyle w:val="TAL"/>
            </w:pPr>
          </w:p>
        </w:tc>
      </w:tr>
    </w:tbl>
    <w:p w14:paraId="38BF4976" w14:textId="77777777" w:rsidR="00EB676A" w:rsidRPr="001E6C5A" w:rsidRDefault="00EB676A" w:rsidP="00EB676A"/>
    <w:p w14:paraId="1D71F415" w14:textId="77777777" w:rsidR="00EB676A" w:rsidRPr="001E6C5A" w:rsidRDefault="00EB676A" w:rsidP="00EB676A">
      <w:pPr>
        <w:keepNext/>
        <w:keepLines/>
        <w:spacing w:before="60"/>
        <w:jc w:val="center"/>
        <w:rPr>
          <w:rFonts w:ascii="Arial" w:hAnsi="Arial"/>
          <w:b/>
        </w:rPr>
      </w:pPr>
      <w:r w:rsidRPr="001E6C5A">
        <w:rPr>
          <w:rFonts w:ascii="Arial" w:hAnsi="Arial"/>
          <w:b/>
        </w:rPr>
        <w:t>Table 6.2.13.3.3-12: SDP Message</w:t>
      </w:r>
      <w:r w:rsidRPr="001E6C5A">
        <w:rPr>
          <w:rFonts w:ascii="Arial" w:hAnsi="Arial"/>
          <w:b/>
          <w:lang w:eastAsia="ko-KR"/>
        </w:rPr>
        <w:t xml:space="preserve"> in SIP INVITE</w:t>
      </w:r>
      <w:r w:rsidRPr="001E6C5A">
        <w:rPr>
          <w:rFonts w:ascii="Arial" w:hAnsi="Arial"/>
          <w:b/>
        </w:rPr>
        <w:t xml:space="preserve"> (Table 6.2.13.3.3-11)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9797A62"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7AD96A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 WITHOUT_FLOORCONTROL</w:t>
            </w:r>
          </w:p>
        </w:tc>
      </w:tr>
    </w:tbl>
    <w:p w14:paraId="6458C2CA" w14:textId="77777777" w:rsidR="00EB676A" w:rsidRPr="001E6C5A" w:rsidRDefault="00EB676A" w:rsidP="00EB676A"/>
    <w:p w14:paraId="3C359A45" w14:textId="77777777" w:rsidR="00EB676A" w:rsidRDefault="00EB676A" w:rsidP="00EB676A">
      <w:pPr>
        <w:pStyle w:val="TH"/>
      </w:pPr>
      <w:r>
        <w:t xml:space="preserve">Table </w:t>
      </w:r>
      <w:r w:rsidRPr="00137600">
        <w:t>6.2.13.3.3-12</w:t>
      </w:r>
      <w:r>
        <w:t xml:space="preserve">A: </w:t>
      </w:r>
      <w:r>
        <w:rPr>
          <w:lang w:eastAsia="ko-KR"/>
        </w:rPr>
        <w:t>MCPTT-Info in SIP INVITE</w:t>
      </w:r>
      <w:r>
        <w:t xml:space="preserve"> (</w:t>
      </w:r>
      <w:r w:rsidRPr="00137600">
        <w:t>Table 6.2.13.3.3-11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469BA19"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6F6C2F91" w14:textId="77777777" w:rsidR="00EB676A" w:rsidRDefault="00EB676A" w:rsidP="00BC3F8D">
            <w:pPr>
              <w:pStyle w:val="TAL"/>
            </w:pPr>
            <w:r>
              <w:t xml:space="preserve">Derivation Path: TS 36.579-1 [2], Table 5.5.3.2.1-1 condition </w:t>
            </w:r>
            <w:r w:rsidRPr="00CF2AAB">
              <w:t>INVITE_REFER, PRIVATE-CALL</w:t>
            </w:r>
          </w:p>
        </w:tc>
      </w:tr>
    </w:tbl>
    <w:p w14:paraId="071524A2" w14:textId="77777777" w:rsidR="00EB676A" w:rsidRDefault="00EB676A" w:rsidP="00EB676A"/>
    <w:p w14:paraId="512AFC4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6.2.13.3.3-13: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10, Table 6.2.13.3.2-1;</w:t>
      </w:r>
      <w:r>
        <w:rPr>
          <w:rFonts w:ascii="Arial" w:hAnsi="Arial"/>
          <w:b/>
        </w:rPr>
        <w:br/>
        <w:t>s</w:t>
      </w:r>
      <w:r w:rsidRPr="001E6C5A">
        <w:rPr>
          <w:rFonts w:ascii="Arial" w:hAnsi="Arial"/>
          <w:b/>
        </w:rPr>
        <w:t>tep 5,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E99212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1CBD5A" w14:textId="77777777" w:rsidR="00EB676A" w:rsidRPr="001E6C5A" w:rsidRDefault="00EB676A" w:rsidP="00BC3F8D">
            <w:pPr>
              <w:keepNext/>
              <w:keepLines/>
              <w:tabs>
                <w:tab w:val="left" w:pos="5220"/>
              </w:tabs>
              <w:spacing w:after="0"/>
              <w:rPr>
                <w:rFonts w:ascii="Arial" w:hAnsi="Arial"/>
                <w:sz w:val="18"/>
              </w:rPr>
            </w:pPr>
            <w:r w:rsidRPr="001E6C5A">
              <w:rPr>
                <w:rFonts w:ascii="Arial" w:hAnsi="Arial"/>
                <w:sz w:val="18"/>
              </w:rPr>
              <w:t>Derivation Path: TS 36.579-1 [2], table 5.5.2.17.1.2-1, condition INVITE-RSP</w:t>
            </w:r>
          </w:p>
        </w:tc>
      </w:tr>
      <w:tr w:rsidR="00EB676A" w:rsidRPr="001E6C5A" w14:paraId="05F551F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39AA26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540D5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90EC5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7C6C93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0227B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845DB2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F56B51E" w14:textId="77777777" w:rsidR="00EB676A" w:rsidRPr="001E6C5A" w:rsidRDefault="00EB676A" w:rsidP="00BC3F8D">
            <w:pPr>
              <w:keepNext/>
              <w:keepLines/>
              <w:spacing w:after="0"/>
              <w:rPr>
                <w:rFonts w:ascii="Arial" w:hAnsi="Arial" w:cs="Arial"/>
                <w:b/>
                <w:bCs/>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2C6F1CD0" w14:textId="77777777" w:rsidR="00EB676A" w:rsidRPr="001E6C5A" w:rsidRDefault="00EB676A" w:rsidP="00BC3F8D">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DB1140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5A40C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743C9C" w14:textId="77777777" w:rsidR="00EB676A" w:rsidRPr="001E6C5A" w:rsidRDefault="00EB676A" w:rsidP="00BC3F8D">
            <w:pPr>
              <w:keepNext/>
              <w:keepLines/>
              <w:spacing w:after="0"/>
              <w:rPr>
                <w:rFonts w:ascii="Arial" w:hAnsi="Arial"/>
                <w:sz w:val="18"/>
              </w:rPr>
            </w:pPr>
          </w:p>
        </w:tc>
      </w:tr>
      <w:tr w:rsidR="00EB676A" w:rsidRPr="001E6C5A" w14:paraId="19450CA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AF44C25"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19E21B"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6.2.13.3.3-14</w:t>
            </w:r>
          </w:p>
        </w:tc>
        <w:tc>
          <w:tcPr>
            <w:tcW w:w="2126" w:type="dxa"/>
            <w:tcBorders>
              <w:top w:val="single" w:sz="4" w:space="0" w:color="auto"/>
              <w:left w:val="single" w:sz="4" w:space="0" w:color="auto"/>
              <w:bottom w:val="single" w:sz="4" w:space="0" w:color="auto"/>
              <w:right w:val="single" w:sz="4" w:space="0" w:color="auto"/>
            </w:tcBorders>
          </w:tcPr>
          <w:p w14:paraId="71042EA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7DA4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0AED7A" w14:textId="77777777" w:rsidR="00EB676A" w:rsidRPr="001E6C5A" w:rsidRDefault="00EB676A" w:rsidP="00BC3F8D">
            <w:pPr>
              <w:keepNext/>
              <w:keepLines/>
              <w:spacing w:after="0"/>
              <w:rPr>
                <w:rFonts w:ascii="Arial" w:hAnsi="Arial"/>
                <w:sz w:val="18"/>
              </w:rPr>
            </w:pPr>
          </w:p>
        </w:tc>
      </w:tr>
    </w:tbl>
    <w:p w14:paraId="090255E2" w14:textId="77777777" w:rsidR="00EB676A" w:rsidRPr="001E6C5A" w:rsidRDefault="00EB676A" w:rsidP="00EB676A"/>
    <w:p w14:paraId="39A566F7" w14:textId="77777777" w:rsidR="00EB676A" w:rsidRPr="001E6C5A" w:rsidRDefault="00EB676A" w:rsidP="00EB676A">
      <w:pPr>
        <w:keepNext/>
        <w:keepLines/>
        <w:spacing w:before="60"/>
        <w:jc w:val="center"/>
        <w:rPr>
          <w:rFonts w:ascii="Arial" w:hAnsi="Arial"/>
          <w:b/>
        </w:rPr>
      </w:pPr>
      <w:r w:rsidRPr="001E6C5A">
        <w:rPr>
          <w:rFonts w:ascii="Arial" w:hAnsi="Arial"/>
          <w:b/>
        </w:rPr>
        <w:t>Table 6.2.13.3.3-14: SDP Message</w:t>
      </w:r>
      <w:r w:rsidRPr="001E6C5A">
        <w:rPr>
          <w:rFonts w:ascii="Arial" w:hAnsi="Arial"/>
          <w:b/>
          <w:lang w:eastAsia="ko-KR"/>
        </w:rPr>
        <w:t xml:space="preserve"> in SIP 200 (OK)</w:t>
      </w:r>
      <w:r w:rsidRPr="001E6C5A">
        <w:rPr>
          <w:rFonts w:ascii="Arial" w:hAnsi="Arial"/>
          <w:b/>
        </w:rPr>
        <w:t xml:space="preserve"> (Table 6.2.13.3.3-13)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5A1CAA06"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96BDD7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WITHOUT_FLOORCONTROL</w:t>
            </w:r>
          </w:p>
        </w:tc>
      </w:tr>
    </w:tbl>
    <w:p w14:paraId="18B38911" w14:textId="77777777" w:rsidR="00EB676A" w:rsidRPr="001E6C5A" w:rsidRDefault="00EB676A" w:rsidP="00EB676A"/>
    <w:p w14:paraId="3A9DFF55"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6.2.13.3.3-15: </w:t>
      </w:r>
      <w:r w:rsidRPr="001E6C5A">
        <w:rPr>
          <w:rFonts w:ascii="Arial" w:hAnsi="Arial"/>
          <w:b/>
          <w:lang w:eastAsia="ko-KR"/>
        </w:rPr>
        <w:t>Void</w:t>
      </w:r>
    </w:p>
    <w:p w14:paraId="5A593585" w14:textId="77777777" w:rsidR="00EB676A" w:rsidRPr="001E6C5A" w:rsidRDefault="00EB676A" w:rsidP="00EB676A">
      <w:pPr>
        <w:keepNext/>
        <w:keepLines/>
        <w:spacing w:before="120"/>
        <w:ind w:left="1134" w:hanging="1134"/>
        <w:outlineLvl w:val="2"/>
        <w:rPr>
          <w:rFonts w:ascii="Arial" w:hAnsi="Arial"/>
          <w:sz w:val="28"/>
        </w:rPr>
      </w:pPr>
      <w:bookmarkStart w:id="615" w:name="_Toc76583167"/>
      <w:bookmarkStart w:id="616" w:name="_Toc83808719"/>
      <w:bookmarkStart w:id="617" w:name="_Toc91233548"/>
      <w:bookmarkStart w:id="618" w:name="_Toc100349027"/>
      <w:bookmarkStart w:id="619" w:name="_Toc106787183"/>
      <w:r w:rsidRPr="001E6C5A">
        <w:rPr>
          <w:rFonts w:ascii="Arial" w:hAnsi="Arial"/>
          <w:sz w:val="28"/>
        </w:rPr>
        <w:t>6.2.14</w:t>
      </w:r>
      <w:r w:rsidRPr="001E6C5A">
        <w:rPr>
          <w:rFonts w:ascii="Arial" w:hAnsi="Arial"/>
          <w:sz w:val="28"/>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 xml:space="preserve">Client Originated (CO) / </w:t>
      </w:r>
      <w:r w:rsidRPr="001E6C5A">
        <w:rPr>
          <w:rFonts w:ascii="Arial" w:hAnsi="Arial"/>
          <w:sz w:val="28"/>
          <w:lang w:eastAsia="ko-KR"/>
        </w:rPr>
        <w:t>Server initiated ambient call release</w:t>
      </w:r>
      <w:bookmarkEnd w:id="573"/>
      <w:bookmarkEnd w:id="574"/>
      <w:bookmarkEnd w:id="575"/>
      <w:bookmarkEnd w:id="576"/>
      <w:bookmarkEnd w:id="577"/>
      <w:bookmarkEnd w:id="615"/>
      <w:bookmarkEnd w:id="616"/>
      <w:bookmarkEnd w:id="617"/>
      <w:bookmarkEnd w:id="618"/>
      <w:bookmarkEnd w:id="619"/>
    </w:p>
    <w:p w14:paraId="2B6720C2" w14:textId="77777777" w:rsidR="00EB676A" w:rsidRPr="001E6C5A" w:rsidRDefault="00EB676A" w:rsidP="00EB676A">
      <w:pPr>
        <w:keepNext/>
        <w:keepLines/>
        <w:spacing w:before="120"/>
        <w:ind w:left="1985" w:hanging="1985"/>
        <w:rPr>
          <w:rFonts w:ascii="Arial" w:hAnsi="Arial"/>
        </w:rPr>
      </w:pPr>
      <w:r w:rsidRPr="001E6C5A">
        <w:rPr>
          <w:rFonts w:ascii="Arial" w:hAnsi="Arial"/>
        </w:rPr>
        <w:t>6.2.14.1</w:t>
      </w:r>
      <w:r w:rsidRPr="001E6C5A">
        <w:rPr>
          <w:rFonts w:ascii="Arial" w:hAnsi="Arial"/>
        </w:rPr>
        <w:tab/>
        <w:t>Test Purpose (TP)</w:t>
      </w:r>
    </w:p>
    <w:p w14:paraId="2E608C78"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48F990D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Remotely initiated ambient listening }</w:t>
      </w:r>
    </w:p>
    <w:p w14:paraId="2936594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50AE19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 xml:space="preserve">a remotely initiated ambient listening call </w:t>
      </w:r>
      <w:r w:rsidRPr="001E6C5A">
        <w:rPr>
          <w:rFonts w:ascii="Courier New" w:hAnsi="Courier New"/>
          <w:sz w:val="16"/>
        </w:rPr>
        <w:t>}</w:t>
      </w:r>
    </w:p>
    <w:p w14:paraId="2D7D229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w:t>
      </w:r>
      <w:r w:rsidRPr="001E6C5A">
        <w:rPr>
          <w:rFonts w:ascii="Courier New" w:hAnsi="Courier New"/>
          <w:sz w:val="16"/>
          <w:lang w:eastAsia="ko-KR"/>
        </w:rPr>
        <w:t>end-to-end security context provided)</w:t>
      </w:r>
      <w:r w:rsidRPr="001E6C5A">
        <w:rPr>
          <w:rFonts w:ascii="Courier New" w:hAnsi="Courier New"/>
          <w:sz w:val="16"/>
        </w:rPr>
        <w:t xml:space="preserve"> requesting the establishment of </w:t>
      </w:r>
      <w:r w:rsidRPr="001E6C5A">
        <w:rPr>
          <w:rFonts w:ascii="Courier New" w:hAnsi="Courier New"/>
          <w:sz w:val="16"/>
          <w:lang w:eastAsia="zh-CN"/>
        </w:rPr>
        <w:t>a remotely initiated ambient listening call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after indication from the MCPTT Server that the call was established notifies the MCPTT user, and does not do any floor request }</w:t>
      </w:r>
    </w:p>
    <w:p w14:paraId="34A3DDC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D810C7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808E6"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70A26F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remotely initiated ambient listening call, and, having been notified by the server that </w:t>
      </w:r>
      <w:r w:rsidRPr="001E6C5A">
        <w:rPr>
          <w:rFonts w:ascii="Courier New" w:hAnsi="Courier New"/>
          <w:sz w:val="16"/>
        </w:rPr>
        <w:t>the MCPTT server is capable of receiving a SIP BYE from an MCPTT client to release an ambient-listening call }</w:t>
      </w:r>
    </w:p>
    <w:p w14:paraId="3B8589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CEC6D1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User) wants to release the 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652130B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4555D86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95AF88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FD0D1E"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3ECE29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a remotely initiated ambient listening call</w:t>
      </w:r>
      <w:r w:rsidRPr="001E6C5A">
        <w:rPr>
          <w:rFonts w:ascii="Courier New" w:hAnsi="Courier New"/>
          <w:sz w:val="16"/>
        </w:rPr>
        <w:t xml:space="preserve"> }</w:t>
      </w:r>
    </w:p>
    <w:p w14:paraId="11BE42A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B10ED0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rPr>
        <w:t>"administrator-action" }</w:t>
      </w:r>
    </w:p>
    <w:p w14:paraId="6362A50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5A62A65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593F71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A78D4" w14:textId="77777777" w:rsidR="00EB676A" w:rsidRPr="001E6C5A" w:rsidRDefault="00EB676A" w:rsidP="00EB676A">
      <w:pPr>
        <w:keepNext/>
        <w:keepLines/>
        <w:spacing w:before="120"/>
        <w:ind w:left="1985" w:hanging="1985"/>
        <w:rPr>
          <w:rFonts w:ascii="Arial" w:hAnsi="Arial"/>
        </w:rPr>
      </w:pPr>
      <w:r w:rsidRPr="001E6C5A">
        <w:rPr>
          <w:rFonts w:ascii="Arial" w:hAnsi="Arial"/>
        </w:rPr>
        <w:t>6.2.14.2</w:t>
      </w:r>
      <w:r w:rsidRPr="001E6C5A">
        <w:rPr>
          <w:rFonts w:ascii="Arial" w:hAnsi="Arial"/>
        </w:rPr>
        <w:tab/>
        <w:t>Conformance requirements</w:t>
      </w:r>
    </w:p>
    <w:p w14:paraId="3D7A508E"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11.1.6.2.1.1, 11.1.6.2.1.3, 11.1.6.2.1.4, </w:t>
      </w:r>
      <w:r w:rsidRPr="001E6C5A">
        <w:t>6.2.1, 6.4, F.1.3. Unless otherwise stated these are Rel-14 requirements.</w:t>
      </w:r>
    </w:p>
    <w:p w14:paraId="187134E0" w14:textId="77777777" w:rsidR="00EB676A" w:rsidRPr="001E6C5A" w:rsidRDefault="00EB676A" w:rsidP="00EB676A">
      <w:r w:rsidRPr="001E6C5A">
        <w:t xml:space="preserve">[TS 24.379, clause </w:t>
      </w:r>
      <w:r w:rsidRPr="001E6C5A">
        <w:rPr>
          <w:lang w:eastAsia="ko-KR"/>
        </w:rPr>
        <w:t>11.1.6.2.1.1</w:t>
      </w:r>
      <w:r w:rsidRPr="001E6C5A">
        <w:t>]</w:t>
      </w:r>
    </w:p>
    <w:p w14:paraId="4A062E52"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ambient listening</w:t>
      </w:r>
      <w:r w:rsidRPr="001E6C5A">
        <w:t xml:space="preserve"> </w:t>
      </w:r>
      <w:r w:rsidRPr="001E6C5A">
        <w:rPr>
          <w:lang w:eastAsia="ko-KR"/>
        </w:rPr>
        <w:t>c</w:t>
      </w:r>
      <w:r w:rsidRPr="001E6C5A">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6A2BDB6D" w14:textId="77777777" w:rsidR="00EB676A" w:rsidRPr="001E6C5A" w:rsidRDefault="00EB676A" w:rsidP="00EB676A">
      <w:pPr>
        <w:rPr>
          <w:lang w:eastAsia="ko-KR"/>
        </w:rPr>
      </w:pPr>
      <w:r w:rsidRPr="001E6C5A">
        <w:rPr>
          <w:lang w:eastAsia="ko-KR"/>
        </w:rPr>
        <w:t>The MCPTT client:</w:t>
      </w:r>
    </w:p>
    <w:p w14:paraId="2F8DC40F"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6CA736A8" w14:textId="77777777" w:rsidR="00EB676A" w:rsidRPr="001E6C5A" w:rsidRDefault="00EB676A" w:rsidP="00EB676A">
      <w:pPr>
        <w:ind w:left="568" w:hanging="284"/>
      </w:pPr>
      <w:r w:rsidRPr="001E6C5A">
        <w:t>2)</w:t>
      </w:r>
      <w:r w:rsidRPr="001E6C5A">
        <w:tab/>
        <w:t>may include a P-Preferred-Identity header field in the SIP INVITE request containing a public user identity as specified in 3GPP TS 24.229 [4];</w:t>
      </w:r>
    </w:p>
    <w:p w14:paraId="65E8C89C"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E64F2FF" w14:textId="77777777" w:rsidR="00EB676A" w:rsidRPr="001E6C5A" w:rsidRDefault="00EB676A" w:rsidP="00EB676A">
      <w:pPr>
        <w:ind w:left="568" w:hanging="284"/>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71CAF0CF"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the ICSI value "urn:urn-7:3gpp-service.ims.icsi.mcptt" (coded as specified in 3GPP TS 24.229 [4]), in a P-Preferred-Service header field according to IETF RFC 6050 [9] in the SIP INVITE request;</w:t>
      </w:r>
    </w:p>
    <w:p w14:paraId="11851CAE"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3AA9ECD8" w14:textId="77777777" w:rsidR="00EB676A" w:rsidRPr="001E6C5A" w:rsidRDefault="00EB676A" w:rsidP="00EB676A">
      <w:pPr>
        <w:ind w:left="568" w:hanging="284"/>
      </w:pPr>
      <w:r w:rsidRPr="001E6C5A">
        <w:rPr>
          <w:lang w:eastAsia="ko-KR"/>
        </w:rPr>
        <w:t>7)</w:t>
      </w:r>
      <w:r w:rsidRPr="001E6C5A">
        <w:rPr>
          <w:lang w:eastAsia="ko-KR"/>
        </w:rPr>
        <w:tab/>
        <w:t xml:space="preserve">shall include </w:t>
      </w:r>
      <w:r w:rsidRPr="001E6C5A">
        <w:t>an application/vnd.3gpp.mcptt-info+xml MIME body with the &lt;session-type&gt; element set to a value of "ambient-listening";</w:t>
      </w:r>
    </w:p>
    <w:p w14:paraId="23EFE5B3" w14:textId="77777777" w:rsidR="00EB676A" w:rsidRPr="001E6C5A" w:rsidRDefault="00EB676A" w:rsidP="00EB676A">
      <w:pPr>
        <w:ind w:left="568" w:hanging="284"/>
      </w:pPr>
      <w:r w:rsidRPr="001E6C5A">
        <w:t>8)</w:t>
      </w:r>
      <w:r w:rsidRPr="001E6C5A">
        <w:tab/>
        <w:t>shall include in the application/vnd.3gpp.mcptt-info+xml MIME body an &lt;ambient-listening-type&gt; element set to a value of:</w:t>
      </w:r>
    </w:p>
    <w:p w14:paraId="454BC597" w14:textId="77777777" w:rsidR="00EB676A" w:rsidRPr="001E6C5A" w:rsidRDefault="00EB676A" w:rsidP="00EB676A">
      <w:pPr>
        <w:ind w:left="851" w:hanging="284"/>
      </w:pPr>
      <w:r w:rsidRPr="001E6C5A">
        <w:t>...</w:t>
      </w:r>
    </w:p>
    <w:p w14:paraId="06E8093A" w14:textId="77777777" w:rsidR="00EB676A" w:rsidRPr="001E6C5A" w:rsidRDefault="00EB676A" w:rsidP="00EB676A">
      <w:pPr>
        <w:ind w:left="851" w:hanging="284"/>
        <w:rPr>
          <w:lang w:eastAsia="x-none"/>
        </w:rPr>
      </w:pPr>
      <w:r w:rsidRPr="001E6C5A">
        <w:t>b)</w:t>
      </w:r>
      <w:r w:rsidRPr="001E6C5A">
        <w:tab/>
        <w:t>"remote-</w:t>
      </w:r>
      <w:proofErr w:type="spellStart"/>
      <w:r w:rsidRPr="001E6C5A">
        <w:t>init</w:t>
      </w:r>
      <w:proofErr w:type="spellEnd"/>
      <w:r w:rsidRPr="001E6C5A">
        <w:t>", if the MCPTT user has requested a remotely initiated ambient listening call;</w:t>
      </w:r>
    </w:p>
    <w:p w14:paraId="0EB6A19B" w14:textId="77777777" w:rsidR="00EB676A" w:rsidRPr="001E6C5A" w:rsidRDefault="00EB676A" w:rsidP="00EB676A">
      <w:pPr>
        <w:ind w:left="568" w:hanging="284"/>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0F627F3E" w14:textId="77777777" w:rsidR="00EB676A" w:rsidRPr="001E6C5A" w:rsidRDefault="00EB676A" w:rsidP="00EB676A">
      <w:pPr>
        <w:keepLines/>
        <w:ind w:left="1135" w:hanging="851"/>
      </w:pPr>
      <w:r w:rsidRPr="001E6C5A">
        <w:t>NOTE 1:</w:t>
      </w:r>
      <w:r w:rsidRPr="001E6C5A">
        <w:tab/>
        <w:t>the targeted MCPTT user is the listened-to MCPTT user in the case of a remotely initiated ambient listening call or the listening MCPTT user in the case of a locally initiated listening call.</w:t>
      </w:r>
    </w:p>
    <w:p w14:paraId="50B82F62" w14:textId="77777777" w:rsidR="00EB676A" w:rsidRPr="001E6C5A" w:rsidRDefault="00EB676A" w:rsidP="00EB676A">
      <w:pPr>
        <w:ind w:left="568" w:hanging="284"/>
        <w:rPr>
          <w:lang w:eastAsia="ko-KR"/>
        </w:rPr>
      </w:pPr>
      <w:r w:rsidRPr="001E6C5A">
        <w:rPr>
          <w:lang w:eastAsia="ko-KR"/>
        </w:rPr>
        <w:t>10)</w:t>
      </w:r>
      <w:r w:rsidRPr="001E6C5A">
        <w:rPr>
          <w:lang w:eastAsia="ko-KR"/>
        </w:rPr>
        <w:tab/>
        <w:t>if an end-to-end security context needs to be established then:</w:t>
      </w:r>
    </w:p>
    <w:p w14:paraId="44FEB5D7"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7A92E0E1"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6FCA0787"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348FC68C"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0AC0B01F"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1D313EC6" w14:textId="77777777" w:rsidR="00EB676A" w:rsidRPr="001E6C5A" w:rsidRDefault="00EB676A" w:rsidP="00EB676A">
      <w:pPr>
        <w:ind w:left="851" w:hanging="284"/>
        <w:rPr>
          <w:lang w:eastAsia="ko-KR"/>
        </w:rPr>
      </w:pPr>
      <w:r w:rsidRPr="001E6C5A">
        <w:rPr>
          <w:lang w:eastAsia="ko-KR"/>
        </w:rPr>
        <w:t>f)</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0541FD89" w14:textId="77777777" w:rsidR="00EB676A" w:rsidRPr="001E6C5A" w:rsidRDefault="00EB676A" w:rsidP="00EB676A">
      <w:pPr>
        <w:ind w:left="851" w:hanging="284"/>
        <w:rPr>
          <w:lang w:eastAsia="ko-KR"/>
        </w:rPr>
      </w:pPr>
      <w:r w:rsidRPr="001E6C5A">
        <w:t>g)</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4FA82ECF" w14:textId="77777777" w:rsidR="00EB676A" w:rsidRPr="001E6C5A" w:rsidRDefault="00EB676A" w:rsidP="00EB676A">
      <w:pPr>
        <w:ind w:left="568" w:hanging="284"/>
        <w:rPr>
          <w:lang w:eastAsia="ko-KR"/>
        </w:rPr>
      </w:pPr>
      <w:r w:rsidRPr="001E6C5A">
        <w:rPr>
          <w:lang w:eastAsia="ko-KR"/>
        </w:rPr>
        <w:t>11)</w:t>
      </w:r>
      <w:r w:rsidRPr="001E6C5A">
        <w:rPr>
          <w:lang w:eastAsia="ko-KR"/>
        </w:rPr>
        <w:tab/>
        <w:t>shall include an SDP offer according to 3GPP TS 24.229 [4] with the clarification given in subclause 6.2.1 and with a media stream of the offered media-floor control entity;</w:t>
      </w:r>
    </w:p>
    <w:p w14:paraId="0218A454" w14:textId="77777777" w:rsidR="00EB676A" w:rsidRPr="001E6C5A" w:rsidRDefault="00EB676A" w:rsidP="00EB676A">
      <w:pPr>
        <w:ind w:left="568" w:hanging="284"/>
        <w:rPr>
          <w:lang w:eastAsia="ko-KR"/>
        </w:rPr>
      </w:pPr>
      <w:r w:rsidRPr="001E6C5A">
        <w:rPr>
          <w:lang w:eastAsia="ko-KR"/>
        </w:rPr>
        <w:t>...</w:t>
      </w:r>
    </w:p>
    <w:p w14:paraId="0664D7ED" w14:textId="77777777" w:rsidR="00EB676A" w:rsidRPr="001E6C5A" w:rsidRDefault="00EB676A" w:rsidP="00EB676A">
      <w:pPr>
        <w:ind w:left="568" w:hanging="284"/>
        <w:rPr>
          <w:lang w:eastAsia="ko-KR"/>
        </w:rPr>
      </w:pPr>
      <w:r w:rsidRPr="001E6C5A">
        <w:rPr>
          <w:lang w:eastAsia="ko-KR"/>
        </w:rPr>
        <w:t>13)</w:t>
      </w:r>
      <w:r w:rsidRPr="001E6C5A">
        <w:rPr>
          <w:lang w:eastAsia="ko-KR"/>
        </w:rPr>
        <w:tab/>
        <w:t xml:space="preserve">if this is a remotely initiated ambient listening call, shall comply with the conditions for an </w:t>
      </w:r>
      <w:r w:rsidRPr="001E6C5A">
        <w:t>implicit request to grant the floor to the terminating MCPTT client</w:t>
      </w:r>
      <w:r w:rsidRPr="001E6C5A">
        <w:rPr>
          <w:lang w:eastAsia="ko-KR"/>
        </w:rPr>
        <w:t xml:space="preserve"> as specified in subclause 6.4;</w:t>
      </w:r>
    </w:p>
    <w:p w14:paraId="65BC556C" w14:textId="77777777" w:rsidR="00EB676A" w:rsidRPr="001E6C5A" w:rsidRDefault="00EB676A" w:rsidP="00EB676A">
      <w:pPr>
        <w:ind w:left="568" w:hanging="284"/>
        <w:rPr>
          <w:lang w:eastAsia="ko-KR"/>
        </w:rPr>
      </w:pPr>
      <w:r w:rsidRPr="001E6C5A">
        <w:rPr>
          <w:lang w:eastAsia="ko-KR"/>
        </w:rPr>
        <w:t>14) shall include in the SIP INVITE request a Priv-Answer-Mode header field with the value "Auto" according to the rules and procedures of IETF RFC 5373 [18]; and</w:t>
      </w:r>
    </w:p>
    <w:p w14:paraId="0525F528" w14:textId="77777777" w:rsidR="00EB676A" w:rsidRPr="001E6C5A" w:rsidRDefault="00EB676A" w:rsidP="00EB676A">
      <w:pPr>
        <w:ind w:left="568" w:hanging="284"/>
        <w:rPr>
          <w:lang w:eastAsia="ko-KR"/>
        </w:rPr>
      </w:pPr>
      <w:r w:rsidRPr="001E6C5A">
        <w:rPr>
          <w:lang w:eastAsia="ko-KR"/>
        </w:rPr>
        <w:t>15)</w:t>
      </w:r>
      <w:r w:rsidRPr="001E6C5A">
        <w:rPr>
          <w:lang w:eastAsia="ko-KR"/>
        </w:rPr>
        <w:tab/>
        <w:t>shall send the SIP INVITE request towards the participating MCPTT function according to 3GPP TS 24.229 [4].</w:t>
      </w:r>
    </w:p>
    <w:p w14:paraId="1C3ABD6D" w14:textId="77777777" w:rsidR="00EB676A" w:rsidRPr="001E6C5A" w:rsidRDefault="00EB676A" w:rsidP="00EB676A">
      <w:pPr>
        <w:rPr>
          <w:lang w:eastAsia="ko-KR"/>
        </w:rPr>
      </w:pPr>
      <w:r w:rsidRPr="001E6C5A">
        <w:rPr>
          <w:lang w:eastAsia="ko-KR"/>
        </w:rPr>
        <w:t>...</w:t>
      </w:r>
    </w:p>
    <w:p w14:paraId="1481B36D"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4ECD123F"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2C41D6D3" w14:textId="77777777" w:rsidR="00EB676A" w:rsidRPr="001E6C5A" w:rsidRDefault="00EB676A" w:rsidP="00EB676A">
      <w:pPr>
        <w:ind w:left="568" w:hanging="284"/>
        <w:rPr>
          <w:lang w:eastAsia="ko-KR"/>
        </w:rPr>
      </w:pPr>
      <w:r w:rsidRPr="001E6C5A">
        <w:rPr>
          <w:lang w:eastAsia="ko-KR"/>
        </w:rPr>
        <w:t>2)</w:t>
      </w:r>
      <w:r w:rsidRPr="001E6C5A">
        <w:rPr>
          <w:lang w:eastAsia="ko-KR"/>
        </w:rPr>
        <w:tab/>
        <w:t>if this is a</w:t>
      </w:r>
      <w:r w:rsidRPr="001E6C5A">
        <w:t xml:space="preserve"> remotely initiated ambient listening call, shall notify the user that the call has been successfully established</w:t>
      </w:r>
      <w:r w:rsidRPr="001E6C5A">
        <w:rPr>
          <w:lang w:eastAsia="ko-KR"/>
        </w:rPr>
        <w:t>;</w:t>
      </w:r>
    </w:p>
    <w:p w14:paraId="74DB319E" w14:textId="77777777" w:rsidR="00EB676A" w:rsidRPr="001E6C5A" w:rsidRDefault="00EB676A" w:rsidP="00EB676A">
      <w:r w:rsidRPr="001E6C5A">
        <w:t xml:space="preserve">[TS 24.379, clause </w:t>
      </w:r>
      <w:r w:rsidRPr="001E6C5A">
        <w:rPr>
          <w:lang w:eastAsia="ko-KR"/>
        </w:rPr>
        <w:t>11.1.6.2.1.3</w:t>
      </w:r>
      <w:r w:rsidRPr="001E6C5A">
        <w:t>]</w:t>
      </w:r>
    </w:p>
    <w:p w14:paraId="180B79DB"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w:t>
      </w:r>
    </w:p>
    <w:p w14:paraId="0B4E78FD" w14:textId="77777777" w:rsidR="00EB676A" w:rsidRPr="001E6C5A" w:rsidRDefault="00EB676A" w:rsidP="00EB676A">
      <w:pPr>
        <w:rPr>
          <w:lang w:eastAsia="ko-KR"/>
        </w:rPr>
      </w:pPr>
      <w:r w:rsidRPr="001E6C5A">
        <w:rPr>
          <w:lang w:eastAsia="ko-KR"/>
        </w:rPr>
        <w:t>The MCPTT client:</w:t>
      </w:r>
    </w:p>
    <w:p w14:paraId="5C843EC0" w14:textId="77777777" w:rsidR="00EB676A" w:rsidRPr="001E6C5A" w:rsidRDefault="00EB676A" w:rsidP="00EB676A">
      <w:pPr>
        <w:ind w:left="568" w:hanging="284"/>
      </w:pPr>
      <w:r w:rsidRPr="001E6C5A">
        <w:t>...</w:t>
      </w:r>
    </w:p>
    <w:p w14:paraId="58683878"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314B42F0" w14:textId="77777777" w:rsidR="00EB676A" w:rsidRPr="001E6C5A" w:rsidRDefault="00EB676A" w:rsidP="00EB676A">
      <w:pPr>
        <w:ind w:left="568" w:hanging="284"/>
      </w:pPr>
      <w:r w:rsidRPr="001E6C5A">
        <w:t>3)</w:t>
      </w:r>
      <w:r w:rsidRPr="001E6C5A">
        <w:tab/>
        <w:t>shall generate a SIP BYE request according to rules and procedures of 3GPP TS 24.229 [4] and IETF RFC 6086 [64]; and</w:t>
      </w:r>
    </w:p>
    <w:p w14:paraId="2F53C7E2" w14:textId="77777777" w:rsidR="00EB676A" w:rsidRPr="001E6C5A" w:rsidRDefault="00EB676A" w:rsidP="00EB676A">
      <w:pPr>
        <w:ind w:left="568" w:hanging="284"/>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3C27E2A6" w14:textId="77777777" w:rsidR="00EB676A" w:rsidRPr="001E6C5A" w:rsidRDefault="00EB676A" w:rsidP="00EB676A">
      <w:pPr>
        <w:rPr>
          <w:lang w:eastAsia="ko-KR"/>
        </w:rPr>
      </w:pPr>
      <w:r w:rsidRPr="001E6C5A">
        <w:rPr>
          <w:lang w:eastAsia="ko-KR"/>
        </w:rPr>
        <w:t>Upon receipt of the SIP 200 (OK) response to the SIP BYE request the MCPTT client:</w:t>
      </w:r>
    </w:p>
    <w:p w14:paraId="612EC0F6" w14:textId="77777777" w:rsidR="00EB676A" w:rsidRPr="001E6C5A" w:rsidRDefault="00EB676A" w:rsidP="00EB676A">
      <w:pPr>
        <w:ind w:left="568" w:hanging="284"/>
        <w:rPr>
          <w:lang w:eastAsia="ko-KR"/>
        </w:rPr>
      </w:pPr>
      <w:r w:rsidRPr="001E6C5A">
        <w:t>1)</w:t>
      </w:r>
      <w:r w:rsidRPr="001E6C5A">
        <w:tab/>
      </w:r>
      <w:r w:rsidRPr="001E6C5A">
        <w:rPr>
          <w:lang w:eastAsia="ko-KR"/>
        </w:rPr>
        <w:t>shall interact with the media plane as specified in 3GPP TS 24.380 [5];</w:t>
      </w:r>
    </w:p>
    <w:p w14:paraId="59AD8238" w14:textId="77777777" w:rsidR="00EB676A" w:rsidRPr="001E6C5A" w:rsidRDefault="00EB676A" w:rsidP="00EB676A">
      <w:r w:rsidRPr="001E6C5A">
        <w:t xml:space="preserve">[TS 24.379, clause </w:t>
      </w:r>
      <w:r w:rsidRPr="001E6C5A">
        <w:rPr>
          <w:lang w:eastAsia="ko-KR"/>
        </w:rPr>
        <w:t>11.1.6.2.1.4</w:t>
      </w:r>
      <w:r w:rsidRPr="001E6C5A">
        <w:t>]</w:t>
      </w:r>
    </w:p>
    <w:p w14:paraId="70698AEA"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1C03146B" w14:textId="77777777" w:rsidR="00EB676A" w:rsidRPr="001E6C5A" w:rsidRDefault="00EB676A" w:rsidP="00EB676A">
      <w:pPr>
        <w:ind w:left="568" w:hanging="284"/>
      </w:pPr>
      <w:r w:rsidRPr="001E6C5A">
        <w:t>1)</w:t>
      </w:r>
      <w:r w:rsidRPr="001E6C5A">
        <w:tab/>
        <w:t>shall comply with the procedures of subclause 6.2.6;</w:t>
      </w:r>
    </w:p>
    <w:p w14:paraId="3D330571" w14:textId="77777777" w:rsidR="00EB676A" w:rsidRPr="001E6C5A" w:rsidRDefault="00EB676A" w:rsidP="00EB676A">
      <w:r w:rsidRPr="001E6C5A">
        <w:t>[TS 24.379, clause 6.2.1]</w:t>
      </w:r>
    </w:p>
    <w:p w14:paraId="69649F35"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543CA851" w14:textId="77777777" w:rsidR="00EB676A" w:rsidRPr="001E6C5A" w:rsidRDefault="00EB676A" w:rsidP="00EB676A">
      <w:r w:rsidRPr="001E6C5A">
        <w:t>When composing an SDP offer according to 3GPP TS 24.229 [4] the MCPTT client:</w:t>
      </w:r>
    </w:p>
    <w:p w14:paraId="36121321" w14:textId="77777777" w:rsidR="00EB676A" w:rsidRPr="001E6C5A" w:rsidRDefault="00EB676A" w:rsidP="00EB676A">
      <w:pPr>
        <w:ind w:left="568" w:hanging="284"/>
      </w:pPr>
      <w:r w:rsidRPr="001E6C5A">
        <w:t>...</w:t>
      </w:r>
    </w:p>
    <w:p w14:paraId="6E749B72"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0A7C690A" w14:textId="77777777" w:rsidR="00EB676A" w:rsidRPr="001E6C5A" w:rsidRDefault="00EB676A" w:rsidP="00EB676A">
      <w:pPr>
        <w:ind w:left="851" w:hanging="284"/>
      </w:pPr>
      <w:r w:rsidRPr="001E6C5A">
        <w:t>...</w:t>
      </w:r>
    </w:p>
    <w:p w14:paraId="61D66B97" w14:textId="77777777" w:rsidR="00EB676A" w:rsidRPr="001E6C5A" w:rsidRDefault="00EB676A" w:rsidP="00EB676A">
      <w:pPr>
        <w:ind w:left="851" w:hanging="284"/>
      </w:pPr>
      <w:r w:rsidRPr="001E6C5A">
        <w:t>c)</w:t>
      </w:r>
      <w:r w:rsidRPr="001E6C5A">
        <w:tab/>
        <w:t>if the SDP offer is for an ambient listening call:</w:t>
      </w:r>
    </w:p>
    <w:p w14:paraId="79EA5A37" w14:textId="77777777" w:rsidR="00EB676A" w:rsidRPr="001E6C5A" w:rsidRDefault="00EB676A" w:rsidP="00EB676A">
      <w:pPr>
        <w:ind w:left="1135" w:hanging="284"/>
      </w:pPr>
      <w:proofErr w:type="spellStart"/>
      <w:r w:rsidRPr="001E6C5A">
        <w:t>i</w:t>
      </w:r>
      <w:proofErr w:type="spellEnd"/>
      <w:r w:rsidRPr="001E6C5A">
        <w:t>)</w:t>
      </w:r>
      <w:r w:rsidRPr="001E6C5A">
        <w:tab/>
        <w:t>if this is a remotely initiated ambient listening call, include an "a=</w:t>
      </w:r>
      <w:proofErr w:type="spellStart"/>
      <w:r w:rsidRPr="001E6C5A">
        <w:t>recvonly</w:t>
      </w:r>
      <w:proofErr w:type="spellEnd"/>
      <w:r w:rsidRPr="001E6C5A">
        <w:t>" attribute; or</w:t>
      </w:r>
    </w:p>
    <w:p w14:paraId="2E93F26F" w14:textId="77777777" w:rsidR="00EB676A" w:rsidRPr="001E6C5A" w:rsidRDefault="00EB676A" w:rsidP="00EB676A">
      <w:r w:rsidRPr="001E6C5A">
        <w:t>[TS 24.379, clause 6.4]</w:t>
      </w:r>
    </w:p>
    <w:p w14:paraId="7CC848F0" w14:textId="77777777" w:rsidR="00EB676A" w:rsidRPr="001E6C5A" w:rsidRDefault="00EB676A" w:rsidP="00EB676A">
      <w:r w:rsidRPr="001E6C5A">
        <w:t>An initial SIP INVITE request fulfilling the following criteria shall be regarded by the MCPTT server as an implicit request to grant the floor to the terminating MCPTT client when the originating MCPTT client:</w:t>
      </w:r>
    </w:p>
    <w:p w14:paraId="2AA31D5E" w14:textId="77777777" w:rsidR="00EB676A" w:rsidRPr="001E6C5A" w:rsidRDefault="00EB676A" w:rsidP="00EB676A">
      <w:pPr>
        <w:ind w:left="568" w:hanging="284"/>
      </w:pPr>
      <w:r w:rsidRPr="001E6C5A">
        <w:t>1)</w:t>
      </w:r>
      <w:r w:rsidRPr="001E6C5A">
        <w:tab/>
        <w:t>initiates a remotely initiated MCPTT ambient listening call; and</w:t>
      </w:r>
    </w:p>
    <w:p w14:paraId="4EAA747E" w14:textId="77777777" w:rsidR="00EB676A" w:rsidRPr="001E6C5A" w:rsidRDefault="00EB676A" w:rsidP="00EB676A">
      <w:pPr>
        <w:ind w:left="568" w:hanging="284"/>
      </w:pPr>
      <w:r w:rsidRPr="001E6C5A">
        <w:t>2)</w:t>
      </w:r>
      <w:r w:rsidRPr="001E6C5A">
        <w:tab/>
        <w:t>includes the "</w:t>
      </w:r>
      <w:proofErr w:type="spellStart"/>
      <w:r w:rsidRPr="001E6C5A">
        <w:t>mc_implicit_request</w:t>
      </w:r>
      <w:proofErr w:type="spellEnd"/>
      <w:r w:rsidRPr="001E6C5A">
        <w:t>" '</w:t>
      </w:r>
      <w:proofErr w:type="spellStart"/>
      <w:r w:rsidRPr="001E6C5A">
        <w:t>fmtp</w:t>
      </w:r>
      <w:proofErr w:type="spellEnd"/>
      <w:r w:rsidRPr="001E6C5A">
        <w:t>' attribute in the associated UDP stream for the floor control in the SDP offer/answer as specified in 3GPP TS 24.380 [5] clause 12.</w:t>
      </w:r>
    </w:p>
    <w:p w14:paraId="7C43DB57" w14:textId="77777777" w:rsidR="00EB676A" w:rsidRPr="001E6C5A" w:rsidRDefault="00EB676A" w:rsidP="00EB676A">
      <w:r w:rsidRPr="001E6C5A">
        <w:t>[TS 24.379, clause F.1.3]</w:t>
      </w:r>
    </w:p>
    <w:p w14:paraId="52428314" w14:textId="77777777" w:rsidR="00EB676A" w:rsidRPr="001E6C5A" w:rsidRDefault="00EB676A" w:rsidP="00EB676A">
      <w:r w:rsidRPr="001E6C5A">
        <w:t>If the &lt;</w:t>
      </w:r>
      <w:proofErr w:type="spellStart"/>
      <w:r w:rsidRPr="001E6C5A">
        <w:t>mcpttinfo</w:t>
      </w:r>
      <w:proofErr w:type="spellEnd"/>
      <w:r w:rsidRPr="001E6C5A">
        <w:t>&gt; contains the &lt;</w:t>
      </w:r>
      <w:proofErr w:type="spellStart"/>
      <w:r w:rsidRPr="001E6C5A">
        <w:t>mcptt</w:t>
      </w:r>
      <w:proofErr w:type="spellEnd"/>
      <w:r w:rsidRPr="001E6C5A">
        <w:t>-Params&gt; element then:</w:t>
      </w:r>
    </w:p>
    <w:p w14:paraId="5CAB7473" w14:textId="77777777" w:rsidR="00EB676A" w:rsidRPr="001E6C5A" w:rsidRDefault="00EB676A" w:rsidP="00EB676A">
      <w:pPr>
        <w:ind w:left="568" w:hanging="284"/>
      </w:pPr>
      <w:r w:rsidRPr="001E6C5A">
        <w:t>...</w:t>
      </w:r>
    </w:p>
    <w:p w14:paraId="389F45FB" w14:textId="77777777" w:rsidR="00EB676A" w:rsidRPr="001E6C5A" w:rsidRDefault="00EB676A" w:rsidP="00EB676A">
      <w:pPr>
        <w:ind w:left="568" w:hanging="284"/>
      </w:pPr>
      <w:r w:rsidRPr="001E6C5A">
        <w:t>2)</w:t>
      </w:r>
      <w:r w:rsidRPr="001E6C5A">
        <w:tab/>
        <w:t>the &lt;session-type&gt; can be included with:</w:t>
      </w:r>
    </w:p>
    <w:p w14:paraId="514C7EBB" w14:textId="77777777" w:rsidR="00EB676A" w:rsidRPr="001E6C5A" w:rsidRDefault="00EB676A" w:rsidP="00EB676A">
      <w:pPr>
        <w:ind w:left="851" w:hanging="284"/>
      </w:pPr>
      <w:r w:rsidRPr="001E6C5A">
        <w:t>...</w:t>
      </w:r>
    </w:p>
    <w:p w14:paraId="7EA6AFE2" w14:textId="77777777" w:rsidR="00EB676A" w:rsidRPr="001E6C5A" w:rsidRDefault="00EB676A" w:rsidP="00EB676A">
      <w:pPr>
        <w:ind w:left="851" w:hanging="284"/>
      </w:pPr>
      <w:r w:rsidRPr="001E6C5A">
        <w:t>e)</w:t>
      </w:r>
      <w:r w:rsidRPr="001E6C5A">
        <w:tab/>
        <w:t>a value of "ambient-listening" to indicate the MCPTT client wants to make an ambient listening call;</w:t>
      </w:r>
    </w:p>
    <w:p w14:paraId="5BB67D24" w14:textId="77777777" w:rsidR="00EB676A" w:rsidRPr="001E6C5A" w:rsidRDefault="00EB676A" w:rsidP="00EB676A">
      <w:pPr>
        <w:ind w:left="568" w:hanging="284"/>
      </w:pPr>
      <w:r w:rsidRPr="001E6C5A">
        <w:t>...</w:t>
      </w:r>
    </w:p>
    <w:p w14:paraId="02EBBAA7" w14:textId="77777777" w:rsidR="00EB676A" w:rsidRPr="001E6C5A" w:rsidRDefault="00EB676A" w:rsidP="00EB676A">
      <w:pPr>
        <w:ind w:left="568" w:hanging="284"/>
      </w:pPr>
      <w:r w:rsidRPr="001E6C5A">
        <w:t>19)</w:t>
      </w:r>
      <w:r w:rsidRPr="001E6C5A">
        <w:tab/>
        <w:t>the &lt;</w:t>
      </w:r>
      <w:proofErr w:type="spellStart"/>
      <w:r w:rsidRPr="001E6C5A">
        <w:t>anyExt</w:t>
      </w:r>
      <w:proofErr w:type="spellEnd"/>
      <w:r w:rsidRPr="001E6C5A">
        <w:t>&gt; can be included with the following elements not declared in the XML schema:</w:t>
      </w:r>
    </w:p>
    <w:p w14:paraId="286453B7" w14:textId="77777777" w:rsidR="00EB676A" w:rsidRPr="001E6C5A" w:rsidRDefault="00EB676A" w:rsidP="00EB676A">
      <w:pPr>
        <w:ind w:left="851" w:hanging="284"/>
      </w:pPr>
      <w:r w:rsidRPr="001E6C5A">
        <w:t>a)</w:t>
      </w:r>
      <w:r w:rsidRPr="001E6C5A">
        <w:tab/>
        <w:t>an &lt;ambient-listening-type&gt; of type "</w:t>
      </w:r>
      <w:proofErr w:type="spellStart"/>
      <w:r w:rsidRPr="001E6C5A">
        <w:t>xs:string</w:t>
      </w:r>
      <w:proofErr w:type="spellEnd"/>
      <w:r w:rsidRPr="001E6C5A">
        <w:t>":</w:t>
      </w:r>
    </w:p>
    <w:p w14:paraId="2BEC4C0E" w14:textId="77777777" w:rsidR="00EB676A" w:rsidRPr="001E6C5A" w:rsidRDefault="00EB676A" w:rsidP="00EB676A">
      <w:pPr>
        <w:ind w:left="1135" w:hanging="284"/>
      </w:pPr>
      <w:proofErr w:type="spellStart"/>
      <w:r w:rsidRPr="001E6C5A">
        <w:t>i</w:t>
      </w:r>
      <w:proofErr w:type="spellEnd"/>
      <w:r w:rsidRPr="001E6C5A">
        <w:t>)</w:t>
      </w:r>
      <w:r w:rsidRPr="001E6C5A">
        <w:tab/>
        <w:t>set to a value of "remote-</w:t>
      </w:r>
      <w:proofErr w:type="spellStart"/>
      <w:r w:rsidRPr="001E6C5A">
        <w:t>init</w:t>
      </w:r>
      <w:proofErr w:type="spellEnd"/>
      <w:r w:rsidRPr="001E6C5A">
        <w:t>" when the listening MCPTT user of an ambient listening call initiates the call; or</w:t>
      </w:r>
    </w:p>
    <w:p w14:paraId="232E84E3" w14:textId="77777777" w:rsidR="00EB676A" w:rsidRPr="001E6C5A" w:rsidRDefault="00EB676A" w:rsidP="00EB676A">
      <w:pPr>
        <w:keepNext/>
        <w:keepLines/>
        <w:spacing w:before="120"/>
        <w:ind w:left="1985" w:hanging="1985"/>
        <w:rPr>
          <w:rFonts w:ascii="Arial" w:hAnsi="Arial"/>
        </w:rPr>
      </w:pPr>
      <w:r w:rsidRPr="001E6C5A">
        <w:rPr>
          <w:rFonts w:ascii="Arial" w:hAnsi="Arial"/>
        </w:rPr>
        <w:t>6.2.14.3</w:t>
      </w:r>
      <w:r w:rsidRPr="001E6C5A">
        <w:rPr>
          <w:rFonts w:ascii="Arial" w:hAnsi="Arial"/>
        </w:rPr>
        <w:tab/>
        <w:t>Test description</w:t>
      </w:r>
    </w:p>
    <w:p w14:paraId="4AACBD19" w14:textId="77777777" w:rsidR="00EB676A" w:rsidRPr="001E6C5A" w:rsidRDefault="00EB676A" w:rsidP="00EB676A">
      <w:pPr>
        <w:keepNext/>
        <w:keepLines/>
        <w:spacing w:before="120"/>
        <w:ind w:left="1985" w:hanging="1985"/>
        <w:rPr>
          <w:rFonts w:ascii="Arial" w:hAnsi="Arial"/>
        </w:rPr>
      </w:pPr>
      <w:r w:rsidRPr="001E6C5A">
        <w:rPr>
          <w:rFonts w:ascii="Arial" w:hAnsi="Arial"/>
        </w:rPr>
        <w:t>6.2.14.3.1</w:t>
      </w:r>
      <w:r w:rsidRPr="001E6C5A">
        <w:rPr>
          <w:rFonts w:ascii="Arial" w:hAnsi="Arial"/>
        </w:rPr>
        <w:tab/>
        <w:t>Pre-test conditions</w:t>
      </w:r>
    </w:p>
    <w:p w14:paraId="5FDF509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15243310" w14:textId="77777777" w:rsidR="00EB676A" w:rsidRPr="001E6C5A" w:rsidRDefault="00EB676A" w:rsidP="00EB676A">
      <w:pPr>
        <w:ind w:left="568" w:hanging="284"/>
      </w:pPr>
      <w:r w:rsidRPr="001E6C5A">
        <w:t>-</w:t>
      </w:r>
      <w:r w:rsidRPr="001E6C5A">
        <w:tab/>
        <w:t>SS (MCPTT server)</w:t>
      </w:r>
    </w:p>
    <w:p w14:paraId="28C79DBE"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CFB4CF5"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FC3F8B2" w14:textId="77777777" w:rsidR="00EB676A" w:rsidRPr="001E6C5A" w:rsidRDefault="00EB676A" w:rsidP="00EB676A">
      <w:pPr>
        <w:ind w:left="568" w:hanging="284"/>
      </w:pPr>
      <w:r w:rsidRPr="001E6C5A">
        <w:t>-</w:t>
      </w:r>
      <w:r w:rsidRPr="001E6C5A">
        <w:tab/>
        <w:t>UE (MCPTT client)</w:t>
      </w:r>
    </w:p>
    <w:p w14:paraId="3C288627" w14:textId="77777777" w:rsidR="00EB676A" w:rsidRPr="001E6C5A" w:rsidRDefault="00EB676A" w:rsidP="00EB676A">
      <w:pPr>
        <w:ind w:left="568" w:hanging="284"/>
      </w:pPr>
      <w:r w:rsidRPr="001E6C5A">
        <w:t>-</w:t>
      </w:r>
      <w:r w:rsidRPr="001E6C5A">
        <w:tab/>
        <w:t>The test USIM set as defined in TS 36.579-1 [2], subclause 5.5.10 is inserted.</w:t>
      </w:r>
    </w:p>
    <w:p w14:paraId="79AF5690"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698CEB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3F3E4A3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3B23217" w14:textId="77777777" w:rsidR="00EB676A" w:rsidRPr="001E6C5A" w:rsidRDefault="00EB676A" w:rsidP="00EB676A">
      <w:pPr>
        <w:ind w:left="851" w:hanging="284"/>
      </w:pPr>
      <w:r w:rsidRPr="001E6C5A">
        <w:t>-</w:t>
      </w:r>
      <w:r w:rsidRPr="001E6C5A">
        <w:tab/>
        <w:t>The MCPTT User is authorized to initiate Remotely initiated ambient listening: the &lt;</w:t>
      </w:r>
      <w:r w:rsidRPr="001E6C5A">
        <w:rPr>
          <w:lang w:eastAsia="ko-KR"/>
        </w:rPr>
        <w:t>allow</w:t>
      </w:r>
      <w:r w:rsidRPr="001E6C5A">
        <w:t>-</w:t>
      </w:r>
      <w:r w:rsidRPr="001E6C5A">
        <w:rPr>
          <w:lang w:eastAsia="ko-KR"/>
        </w:rPr>
        <w:t>request-remote-initiated-ambient-listening</w:t>
      </w:r>
      <w:r w:rsidRPr="001E6C5A">
        <w:t>&gt; element of the &lt;ruleset&gt; element is present in the MCPTT user profile document and is set to "true"</w:t>
      </w:r>
    </w:p>
    <w:p w14:paraId="76387DD6" w14:textId="77777777" w:rsidR="00EB676A" w:rsidRPr="001E6C5A" w:rsidRDefault="00EB676A" w:rsidP="00EB676A">
      <w:pPr>
        <w:ind w:left="568" w:hanging="284"/>
      </w:pPr>
      <w:r w:rsidRPr="001E6C5A">
        <w:t>-</w:t>
      </w:r>
      <w:r w:rsidRPr="001E6C5A">
        <w:tab/>
        <w:t>UE States at the end of the preamble</w:t>
      </w:r>
    </w:p>
    <w:p w14:paraId="704060A4" w14:textId="77777777" w:rsidR="00EB676A" w:rsidRPr="001E6C5A" w:rsidRDefault="00EB676A" w:rsidP="00EB676A">
      <w:pPr>
        <w:ind w:left="851" w:hanging="284"/>
      </w:pPr>
      <w:r w:rsidRPr="001E6C5A">
        <w:t>-</w:t>
      </w:r>
      <w:r w:rsidRPr="001E6C5A">
        <w:tab/>
        <w:t>The UE is in E-UTRA Registered, Idle Mode state.</w:t>
      </w:r>
    </w:p>
    <w:p w14:paraId="70C874FA"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53C8F55" w14:textId="77777777" w:rsidR="00EB676A" w:rsidRPr="001E6C5A" w:rsidRDefault="00EB676A" w:rsidP="00EB676A">
      <w:pPr>
        <w:keepNext/>
        <w:keepLines/>
        <w:spacing w:before="120"/>
        <w:ind w:left="1985" w:hanging="1985"/>
        <w:rPr>
          <w:rFonts w:ascii="Arial" w:hAnsi="Arial"/>
        </w:rPr>
      </w:pPr>
      <w:r w:rsidRPr="001E6C5A">
        <w:rPr>
          <w:rFonts w:ascii="Arial" w:hAnsi="Arial"/>
        </w:rPr>
        <w:t>6.2.14.3.2</w:t>
      </w:r>
      <w:r w:rsidRPr="001E6C5A">
        <w:rPr>
          <w:rFonts w:ascii="Arial" w:hAnsi="Arial"/>
        </w:rPr>
        <w:tab/>
        <w:t>Test procedure sequence</w:t>
      </w:r>
    </w:p>
    <w:p w14:paraId="0F539B1B" w14:textId="77777777" w:rsidR="00EB676A" w:rsidRPr="001E6C5A" w:rsidRDefault="00EB676A" w:rsidP="00EB676A">
      <w:pPr>
        <w:keepNext/>
        <w:keepLines/>
        <w:spacing w:before="60"/>
        <w:jc w:val="center"/>
        <w:rPr>
          <w:rFonts w:ascii="Arial" w:hAnsi="Arial"/>
          <w:b/>
        </w:rPr>
      </w:pPr>
      <w:r w:rsidRPr="001E6C5A">
        <w:rPr>
          <w:rFonts w:ascii="Arial" w:hAnsi="Arial"/>
          <w:b/>
        </w:rPr>
        <w:t>Table 6.2.14.3.2-1: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42471F0C" w14:textId="77777777" w:rsidTr="00BC3F8D">
        <w:trPr>
          <w:cantSplit/>
        </w:trPr>
        <w:tc>
          <w:tcPr>
            <w:tcW w:w="534" w:type="dxa"/>
            <w:tcBorders>
              <w:top w:val="single" w:sz="4" w:space="0" w:color="auto"/>
              <w:left w:val="single" w:sz="4" w:space="0" w:color="auto"/>
              <w:bottom w:val="nil"/>
              <w:right w:val="single" w:sz="4" w:space="0" w:color="auto"/>
            </w:tcBorders>
            <w:hideMark/>
          </w:tcPr>
          <w:p w14:paraId="15720B8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3307CF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6375B3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4B3F3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69236A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F1B85ED" w14:textId="77777777" w:rsidTr="00BC3F8D">
        <w:trPr>
          <w:cantSplit/>
        </w:trPr>
        <w:tc>
          <w:tcPr>
            <w:tcW w:w="534" w:type="dxa"/>
            <w:tcBorders>
              <w:top w:val="nil"/>
              <w:left w:val="single" w:sz="4" w:space="0" w:color="auto"/>
              <w:bottom w:val="single" w:sz="4" w:space="0" w:color="auto"/>
              <w:right w:val="single" w:sz="4" w:space="0" w:color="auto"/>
            </w:tcBorders>
          </w:tcPr>
          <w:p w14:paraId="3D7EF7A9"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4AEFE23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FC721D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56918B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BE694A0"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7E09E09" w14:textId="77777777" w:rsidR="00EB676A" w:rsidRPr="001E6C5A" w:rsidRDefault="00EB676A" w:rsidP="00BC3F8D">
            <w:pPr>
              <w:keepNext/>
              <w:keepLines/>
              <w:spacing w:after="0"/>
              <w:jc w:val="center"/>
              <w:rPr>
                <w:rFonts w:ascii="Arial" w:hAnsi="Arial"/>
                <w:b/>
                <w:sz w:val="18"/>
              </w:rPr>
            </w:pPr>
          </w:p>
        </w:tc>
      </w:tr>
      <w:tr w:rsidR="00EB676A" w:rsidRPr="001E6C5A" w14:paraId="5C67574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DEDB9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4038BD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zh-CN"/>
              </w:rPr>
              <w:t>remotely initiated ambient listening call</w:t>
            </w:r>
            <w:r w:rsidRPr="001E6C5A">
              <w:rPr>
                <w:rFonts w:ascii="Arial" w:hAnsi="Arial"/>
                <w:sz w:val="18"/>
              </w:rPr>
              <w:t>. (NOTE 1)</w:t>
            </w:r>
          </w:p>
        </w:tc>
        <w:tc>
          <w:tcPr>
            <w:tcW w:w="708" w:type="dxa"/>
            <w:tcBorders>
              <w:top w:val="single" w:sz="4" w:space="0" w:color="auto"/>
              <w:left w:val="single" w:sz="4" w:space="0" w:color="auto"/>
              <w:bottom w:val="single" w:sz="4" w:space="0" w:color="auto"/>
              <w:right w:val="single" w:sz="4" w:space="0" w:color="auto"/>
            </w:tcBorders>
            <w:hideMark/>
          </w:tcPr>
          <w:p w14:paraId="2718E5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2213F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364C5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03E4A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83ED5D1"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38B61D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15357BFB" w14:textId="4D478651" w:rsidR="00EB676A" w:rsidRPr="001E6C5A" w:rsidRDefault="00EB676A" w:rsidP="00F9425C">
            <w:pPr>
              <w:keepNext/>
              <w:keepLines/>
              <w:spacing w:after="0"/>
              <w:rPr>
                <w:rFonts w:ascii="Arial" w:hAnsi="Arial"/>
                <w:sz w:val="18"/>
              </w:rPr>
            </w:pPr>
            <w:r w:rsidRPr="001E6C5A">
              <w:rPr>
                <w:rFonts w:ascii="Arial" w:hAnsi="Arial"/>
                <w:sz w:val="18"/>
              </w:rPr>
              <w:t>Check:</w:t>
            </w:r>
            <w:ins w:id="620" w:author="MCC160" w:date="2022-11-01T16:07:00Z">
              <w:r w:rsidR="00F9425C">
                <w:rPr>
                  <w:rFonts w:ascii="Arial" w:hAnsi="Arial"/>
                  <w:sz w:val="18"/>
                </w:rPr>
                <w:t xml:space="preserve"> </w:t>
              </w:r>
              <w:r w:rsidR="00F9425C" w:rsidRPr="00F9425C">
                <w:rPr>
                  <w:rFonts w:ascii="Arial" w:hAnsi="Arial"/>
                  <w:sz w:val="18"/>
                </w:rPr>
                <w:t>Does the UE (MCPTT Client)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621" w:author="MCC160" w:date="2022-11-01T16:08:00Z">
              <w:r w:rsidRPr="001E6C5A" w:rsidDel="00F9425C">
                <w:rPr>
                  <w:rFonts w:ascii="Arial" w:hAnsi="Arial"/>
                  <w:sz w:val="18"/>
                </w:rPr>
                <w:delText xml:space="preserve"> </w:delText>
              </w:r>
            </w:del>
            <w:del w:id="622" w:author="MCC160" w:date="2022-11-01T12:29:00Z">
              <w:r w:rsidRPr="001E6C5A" w:rsidDel="00485FAC">
                <w:rPr>
                  <w:rFonts w:ascii="Arial" w:hAnsi="Arial"/>
                  <w:sz w:val="18"/>
                </w:rPr>
                <w:delText>Does the UE (</w:delText>
              </w:r>
              <w:r w:rsidRPr="001E6C5A" w:rsidDel="00485FAC">
                <w:rPr>
                  <w:rFonts w:ascii="Arial" w:hAnsi="Arial"/>
                  <w:sz w:val="18"/>
                  <w:lang w:eastAsia="ko-KR"/>
                </w:rPr>
                <w:delText xml:space="preserve">MCPTT client) perform the procedure for </w:delText>
              </w:r>
            </w:del>
            <w:del w:id="623" w:author="MCC160" w:date="2022-11-01T16:08:00Z">
              <w:r w:rsidRPr="001E6C5A" w:rsidDel="00F9425C">
                <w:rPr>
                  <w:rFonts w:ascii="Arial" w:hAnsi="Arial"/>
                  <w:sz w:val="18"/>
                  <w:lang w:eastAsia="ko-KR"/>
                </w:rPr>
                <w:delText xml:space="preserve">MCPTT CO establishment/modification without provisional responses other than 100 Trying as described in TS 36.579-1 [2] Table 5.3A.1.3-1 </w:delText>
              </w:r>
            </w:del>
            <w:del w:id="624" w:author="MCC160" w:date="2022-11-01T12:30:00Z">
              <w:r w:rsidRPr="001E6C5A" w:rsidDel="00485FAC">
                <w:rPr>
                  <w:rFonts w:ascii="Arial" w:hAnsi="Arial"/>
                  <w:sz w:val="18"/>
                  <w:lang w:eastAsia="ko-KR"/>
                </w:rPr>
                <w:delText xml:space="preserve">for) </w:delText>
              </w:r>
              <w:r w:rsidRPr="001E6C5A" w:rsidDel="00485FAC">
                <w:rPr>
                  <w:rFonts w:ascii="Arial" w:hAnsi="Arial"/>
                  <w:sz w:val="18"/>
                </w:rPr>
                <w:delText>the establishment of</w:delText>
              </w:r>
            </w:del>
            <w:del w:id="625" w:author="MCC160" w:date="2022-11-01T16:08:00Z">
              <w:r w:rsidRPr="001E6C5A" w:rsidDel="00F9425C">
                <w:rPr>
                  <w:rFonts w:ascii="Arial" w:hAnsi="Arial"/>
                  <w:sz w:val="18"/>
                </w:rPr>
                <w:delText xml:space="preserve"> an MCPTT </w:delText>
              </w:r>
              <w:r w:rsidRPr="001E6C5A" w:rsidDel="00F9425C">
                <w:rPr>
                  <w:rFonts w:ascii="Arial" w:hAnsi="Arial"/>
                  <w:sz w:val="18"/>
                  <w:lang w:eastAsia="zh-CN"/>
                </w:rPr>
                <w:delText>remotely initiated ambient listening call</w:delText>
              </w:r>
              <w:r w:rsidRPr="001E6C5A" w:rsidDel="00F9425C">
                <w:rPr>
                  <w:rFonts w:ascii="Arial" w:hAnsi="Arial"/>
                  <w:sz w:val="18"/>
                  <w:lang w:eastAsia="ko-KR"/>
                </w:rPr>
                <w:delText>?</w:delText>
              </w:r>
            </w:del>
            <w:del w:id="626" w:author="MCC160" w:date="2022-11-01T12:30:00Z">
              <w:r w:rsidRPr="001E6C5A" w:rsidDel="00485FAC">
                <w:rPr>
                  <w:rFonts w:ascii="Arial" w:hAnsi="Arial"/>
                  <w:sz w:val="18"/>
                  <w:lang w:eastAsia="ko-KR"/>
                </w:rPr>
                <w:delText xml:space="preserve"> </w:delText>
              </w:r>
            </w:del>
            <w:del w:id="627" w:author="MCC160" w:date="2022-11-01T16:08:00Z">
              <w:r w:rsidRPr="001E6C5A" w:rsidDel="00F9425C">
                <w:rPr>
                  <w:rFonts w:ascii="Arial" w:hAnsi="Arial"/>
                  <w:sz w:val="18"/>
                </w:rPr>
                <w:delText xml:space="preserve">Option a in </w:delText>
              </w:r>
              <w:r w:rsidRPr="001E6C5A" w:rsidDel="00F9425C">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3FE1FD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D4CB2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83203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A76BD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44132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D9D7A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D7C2BE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FAD810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E3AEAD6"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500E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36E6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421A848"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43BEF5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5A587F1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0117E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A2C4EA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60D321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B295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E64AD6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A41B79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62DB344"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p>
          <w:p w14:paraId="4242F82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E365F0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E7B91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B3F6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D075C1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A4E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75D3A8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358FB771" w14:textId="77777777" w:rsidR="004967DA" w:rsidRDefault="00EB676A" w:rsidP="00BC3F8D">
            <w:pPr>
              <w:keepNext/>
              <w:keepLines/>
              <w:spacing w:after="0"/>
              <w:rPr>
                <w:ins w:id="628" w:author="MCC160" w:date="2022-11-03T13:43:00Z"/>
                <w:rFonts w:ascii="Arial" w:hAnsi="Arial"/>
                <w:sz w:val="18"/>
              </w:rPr>
            </w:pPr>
            <w:r w:rsidRPr="001E6C5A">
              <w:rPr>
                <w:rFonts w:ascii="Arial" w:hAnsi="Arial"/>
                <w:sz w:val="18"/>
              </w:rPr>
              <w:t>Make the UE (MCPTT User) request to speak (e.g. pressing the PTT button)</w:t>
            </w:r>
          </w:p>
          <w:p w14:paraId="1E9B65C0" w14:textId="41AD6F32" w:rsidR="00EB676A" w:rsidRPr="001E6C5A" w:rsidRDefault="00EB676A" w:rsidP="00BC3F8D">
            <w:pPr>
              <w:keepNext/>
              <w:keepLines/>
              <w:spacing w:after="0"/>
              <w:rPr>
                <w:rFonts w:ascii="Arial" w:hAnsi="Arial"/>
                <w:sz w:val="18"/>
              </w:rPr>
            </w:pPr>
            <w:del w:id="629" w:author="MCC160" w:date="2022-11-03T13:43:00Z">
              <w:r w:rsidRPr="001E6C5A" w:rsidDel="004967DA">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A9B31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BDF8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8F6682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05D1C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B15F78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4FD35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6A</w:t>
            </w:r>
          </w:p>
        </w:tc>
        <w:tc>
          <w:tcPr>
            <w:tcW w:w="3968" w:type="dxa"/>
            <w:tcBorders>
              <w:top w:val="single" w:sz="4" w:space="0" w:color="auto"/>
              <w:left w:val="single" w:sz="4" w:space="0" w:color="auto"/>
              <w:bottom w:val="single" w:sz="4" w:space="0" w:color="auto"/>
              <w:right w:val="single" w:sz="4" w:space="0" w:color="auto"/>
            </w:tcBorders>
            <w:hideMark/>
          </w:tcPr>
          <w:p w14:paraId="6109D66D"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517408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6B87A3E5" w14:textId="77777777" w:rsidR="00EB676A" w:rsidRPr="001E6C5A" w:rsidRDefault="00EB676A" w:rsidP="00BC3F8D">
            <w:pPr>
              <w:keepNext/>
              <w:keepLines/>
              <w:spacing w:after="0"/>
              <w:rPr>
                <w:rFonts w:ascii="Arial" w:hAnsi="Arial"/>
                <w:sz w:val="18"/>
              </w:rPr>
            </w:pPr>
            <w:r w:rsidRPr="001E6C5A">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4DA777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CA7593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7A87D3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4C6F05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67C64991" w14:textId="77777777" w:rsidR="00552E8D" w:rsidRDefault="00552E8D" w:rsidP="00BC3F8D">
            <w:pPr>
              <w:keepNext/>
              <w:keepLines/>
              <w:spacing w:after="0"/>
              <w:rPr>
                <w:ins w:id="630" w:author="MCC160" w:date="2022-11-01T17:16:00Z"/>
                <w:rFonts w:ascii="Arial" w:hAnsi="Arial"/>
                <w:sz w:val="18"/>
              </w:rPr>
            </w:pPr>
            <w:ins w:id="631" w:author="MCC160" w:date="2022-11-01T17:16:00Z">
              <w:r w:rsidRPr="00552E8D">
                <w:rPr>
                  <w:rFonts w:ascii="Arial" w:hAnsi="Arial"/>
                  <w:sz w:val="18"/>
                </w:rPr>
                <w:t>Make the UE (MCPTT client) request to release the call.</w:t>
              </w:r>
            </w:ins>
          </w:p>
          <w:p w14:paraId="5EFFB0DE" w14:textId="6C7C32E5" w:rsidR="00EB676A" w:rsidRPr="001E6C5A" w:rsidRDefault="00EB676A" w:rsidP="004967DA">
            <w:pPr>
              <w:keepNext/>
              <w:keepLines/>
              <w:spacing w:after="0"/>
              <w:rPr>
                <w:rFonts w:ascii="Arial" w:hAnsi="Arial"/>
                <w:sz w:val="18"/>
              </w:rPr>
            </w:pPr>
            <w:del w:id="632" w:author="MCC160" w:date="2022-11-01T17:16:00Z">
              <w:r w:rsidRPr="001E6C5A" w:rsidDel="00552E8D">
                <w:rPr>
                  <w:rFonts w:ascii="Arial" w:hAnsi="Arial"/>
                  <w:sz w:val="18"/>
                </w:rPr>
                <w:delText xml:space="preserve">Make the UE (MCPTT </w:delText>
              </w:r>
            </w:del>
            <w:del w:id="633" w:author="MCC160" w:date="2022-11-01T17:12:00Z">
              <w:r w:rsidRPr="001E6C5A" w:rsidDel="00552E8D">
                <w:rPr>
                  <w:rFonts w:ascii="Arial" w:hAnsi="Arial"/>
                  <w:sz w:val="18"/>
                </w:rPr>
                <w:delText>User</w:delText>
              </w:r>
            </w:del>
            <w:del w:id="634" w:author="MCC160" w:date="2022-11-01T17:16:00Z">
              <w:r w:rsidRPr="001E6C5A" w:rsidDel="00552E8D">
                <w:rPr>
                  <w:rFonts w:ascii="Arial" w:hAnsi="Arial"/>
                  <w:sz w:val="18"/>
                </w:rPr>
                <w:delText>) request</w:delText>
              </w:r>
            </w:del>
            <w:del w:id="635" w:author="MCC160" w:date="2022-11-01T17:13:00Z">
              <w:r w:rsidRPr="001E6C5A" w:rsidDel="00552E8D">
                <w:rPr>
                  <w:rFonts w:ascii="Arial" w:hAnsi="Arial"/>
                  <w:sz w:val="18"/>
                </w:rPr>
                <w:delText xml:space="preserve"> the release of the </w:delText>
              </w:r>
              <w:r w:rsidRPr="001E6C5A" w:rsidDel="00552E8D">
                <w:rPr>
                  <w:rFonts w:ascii="Arial" w:hAnsi="Arial"/>
                  <w:sz w:val="18"/>
                  <w:lang w:eastAsia="zh-CN"/>
                </w:rPr>
                <w:delText>Remotely initiated ambient listening call</w:delText>
              </w:r>
              <w:r w:rsidRPr="001E6C5A" w:rsidDel="00552E8D">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2311E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16707A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89DE6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AD97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0E8616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7C75F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46986C8B" w14:textId="698DC94A"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636"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637" w:author="MCC160" w:date="2022-11-01T12:01:00Z">
              <w:r w:rsidR="001D091D">
                <w:rPr>
                  <w:rFonts w:ascii="Arial" w:hAnsi="Arial"/>
                  <w:sz w:val="18"/>
                </w:rPr>
                <w:t>Does the UE (MCPTT Client) correctly perform test procedure '</w:t>
              </w:r>
            </w:ins>
            <w:r w:rsidRPr="001E6C5A">
              <w:rPr>
                <w:rFonts w:ascii="Arial" w:hAnsi="Arial"/>
                <w:sz w:val="18"/>
              </w:rPr>
              <w:t>MCX CO call release</w:t>
            </w:r>
            <w:ins w:id="638" w:author="MCC160" w:date="2022-11-01T12:31:00Z">
              <w:r w:rsidR="00485FA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639" w:author="MCC160" w:date="2022-11-03T14:10:00Z">
              <w:r w:rsidRPr="001E6C5A" w:rsidDel="004C404B">
                <w:rPr>
                  <w:rFonts w:ascii="Arial" w:eastAsia="Calibri" w:hAnsi="Arial"/>
                  <w:sz w:val="18"/>
                </w:rPr>
                <w:delText xml:space="preserve">end </w:delText>
              </w:r>
            </w:del>
            <w:ins w:id="640" w:author="MCC160" w:date="2022-11-03T14:10:00Z">
              <w:r w:rsidR="004C404B">
                <w:rPr>
                  <w:rFonts w:ascii="Arial" w:eastAsia="Calibri" w:hAnsi="Arial"/>
                  <w:sz w:val="18"/>
                </w:rPr>
                <w:t>release</w:t>
              </w:r>
              <w:r w:rsidR="004C404B"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6088F3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E8C787"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D3B41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54847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F4BF39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EEB47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9-10</w:t>
            </w:r>
          </w:p>
        </w:tc>
        <w:tc>
          <w:tcPr>
            <w:tcW w:w="3968" w:type="dxa"/>
            <w:tcBorders>
              <w:top w:val="single" w:sz="4" w:space="0" w:color="auto"/>
              <w:left w:val="single" w:sz="4" w:space="0" w:color="auto"/>
              <w:bottom w:val="single" w:sz="4" w:space="0" w:color="auto"/>
              <w:right w:val="single" w:sz="4" w:space="0" w:color="auto"/>
            </w:tcBorders>
            <w:hideMark/>
          </w:tcPr>
          <w:p w14:paraId="198D3A1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F9E1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55ECA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5645F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B9C1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0F40A8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FCDC5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6D068370" w14:textId="77777777" w:rsidR="004967DA" w:rsidRDefault="00EB676A" w:rsidP="00BC3F8D">
            <w:pPr>
              <w:keepNext/>
              <w:keepLines/>
              <w:spacing w:after="0"/>
              <w:rPr>
                <w:ins w:id="641" w:author="MCC160" w:date="2022-11-03T13:44:00Z"/>
                <w:rFonts w:ascii="Arial" w:hAnsi="Arial"/>
                <w:sz w:val="18"/>
              </w:rPr>
            </w:pPr>
            <w:r w:rsidRPr="001E6C5A">
              <w:rPr>
                <w:rFonts w:ascii="Arial" w:hAnsi="Arial"/>
                <w:sz w:val="18"/>
              </w:rPr>
              <w:t xml:space="preserve">Make the UE (MCPTT User) request the establishment of an MCPTT </w:t>
            </w:r>
            <w:r w:rsidRPr="001E6C5A">
              <w:rPr>
                <w:rFonts w:ascii="Arial" w:hAnsi="Arial"/>
                <w:sz w:val="18"/>
                <w:lang w:eastAsia="zh-CN"/>
              </w:rPr>
              <w:t>remotely initiated ambient listening call</w:t>
            </w:r>
            <w:r w:rsidRPr="001E6C5A">
              <w:rPr>
                <w:rFonts w:ascii="Arial" w:hAnsi="Arial"/>
                <w:sz w:val="18"/>
              </w:rPr>
              <w:t>.</w:t>
            </w:r>
            <w:del w:id="642" w:author="MCC160" w:date="2022-11-03T13:44:00Z">
              <w:r w:rsidRPr="001E6C5A" w:rsidDel="004967DA">
                <w:rPr>
                  <w:rFonts w:ascii="Arial" w:hAnsi="Arial"/>
                  <w:sz w:val="18"/>
                </w:rPr>
                <w:delText xml:space="preserve"> </w:delText>
              </w:r>
            </w:del>
          </w:p>
          <w:p w14:paraId="14261A94" w14:textId="2F3706A4"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4D65C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E9D33AC"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FD451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44E43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419AFF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D4533F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22E655EE" w14:textId="4A71E28D" w:rsidR="00EB676A" w:rsidRPr="001E6C5A" w:rsidRDefault="00EB676A" w:rsidP="002B6035">
            <w:pPr>
              <w:keepNext/>
              <w:keepLines/>
              <w:spacing w:after="0"/>
              <w:rPr>
                <w:rFonts w:ascii="Arial" w:hAnsi="Arial"/>
                <w:sz w:val="18"/>
              </w:rPr>
            </w:pPr>
            <w:r w:rsidRPr="001E6C5A">
              <w:rPr>
                <w:rFonts w:ascii="Arial" w:hAnsi="Arial"/>
                <w:sz w:val="18"/>
              </w:rPr>
              <w:t>Check:</w:t>
            </w:r>
            <w:ins w:id="643" w:author="MCC160" w:date="2022-11-01T16:14:00Z">
              <w:r w:rsidR="002B6035">
                <w:rPr>
                  <w:rFonts w:ascii="Arial" w:hAnsi="Arial"/>
                  <w:sz w:val="18"/>
                </w:rPr>
                <w:t xml:space="preserve"> </w:t>
              </w:r>
              <w:r w:rsidR="002B6035" w:rsidRPr="002B6035">
                <w:rPr>
                  <w:rFonts w:ascii="Arial" w:hAnsi="Arial"/>
                  <w:sz w:val="18"/>
                </w:rPr>
                <w:t>Does the UE (MCPTT Client) correctly perform test procedure 'MCPTT CO session establishment/modification without provisional responses other than 100 Trying' as described in TS 36.579-1 [2] Table 5.3A.1.3-1 to establish a remotely initiated ambient listening call without implicit floor control according to option a of NOTE 1 in TS 36.579.1 [2] Table 5.3A.1.3-1?</w:t>
              </w:r>
            </w:ins>
            <w:del w:id="644" w:author="MCC160" w:date="2022-11-01T16:14:00Z">
              <w:r w:rsidRPr="001E6C5A" w:rsidDel="002B6035">
                <w:rPr>
                  <w:rFonts w:ascii="Arial" w:hAnsi="Arial"/>
                  <w:sz w:val="18"/>
                </w:rPr>
                <w:delText xml:space="preserve"> </w:delText>
              </w:r>
            </w:del>
            <w:del w:id="645" w:author="MCC160" w:date="2022-11-01T12:32:00Z">
              <w:r w:rsidRPr="001E6C5A" w:rsidDel="00485FAC">
                <w:rPr>
                  <w:rFonts w:ascii="Arial" w:hAnsi="Arial"/>
                  <w:sz w:val="18"/>
                </w:rPr>
                <w:delText>Does the UE (</w:delText>
              </w:r>
              <w:r w:rsidRPr="001E6C5A" w:rsidDel="00485FAC">
                <w:rPr>
                  <w:rFonts w:ascii="Arial" w:hAnsi="Arial"/>
                  <w:sz w:val="18"/>
                  <w:lang w:eastAsia="ko-KR"/>
                </w:rPr>
                <w:delText xml:space="preserve">MCPTT client) perform the procedure for </w:delText>
              </w:r>
            </w:del>
            <w:del w:id="646" w:author="MCC160" w:date="2022-11-01T16:14:00Z">
              <w:r w:rsidRPr="001E6C5A" w:rsidDel="002B6035">
                <w:rPr>
                  <w:rFonts w:ascii="Arial" w:hAnsi="Arial"/>
                  <w:sz w:val="18"/>
                  <w:lang w:eastAsia="ko-KR"/>
                </w:rPr>
                <w:delText xml:space="preserve">MCPTT CO establishment/modification without provisional responses other than 100 Trying as described in TS 36.579-1 [2] Table 5.3A.1.3-1 </w:delText>
              </w:r>
            </w:del>
            <w:del w:id="647" w:author="MCC160" w:date="2022-11-01T12:32:00Z">
              <w:r w:rsidRPr="001E6C5A" w:rsidDel="00485FAC">
                <w:rPr>
                  <w:rFonts w:ascii="Arial" w:hAnsi="Arial"/>
                  <w:sz w:val="18"/>
                  <w:lang w:eastAsia="ko-KR"/>
                </w:rPr>
                <w:delText xml:space="preserve">for </w:delText>
              </w:r>
              <w:r w:rsidRPr="001E6C5A" w:rsidDel="00485FAC">
                <w:rPr>
                  <w:rFonts w:ascii="Arial" w:hAnsi="Arial"/>
                  <w:sz w:val="18"/>
                </w:rPr>
                <w:delText xml:space="preserve">the establishment of </w:delText>
              </w:r>
            </w:del>
            <w:del w:id="648" w:author="MCC160" w:date="2022-11-01T16:09:00Z">
              <w:r w:rsidRPr="001E6C5A" w:rsidDel="00F9425C">
                <w:rPr>
                  <w:rFonts w:ascii="Arial" w:hAnsi="Arial"/>
                  <w:sz w:val="18"/>
                </w:rPr>
                <w:delText>an MCPTT</w:delText>
              </w:r>
            </w:del>
            <w:del w:id="649" w:author="MCC160" w:date="2022-11-01T16:10:00Z">
              <w:r w:rsidRPr="001E6C5A" w:rsidDel="00F9425C">
                <w:rPr>
                  <w:rFonts w:ascii="Arial" w:hAnsi="Arial"/>
                  <w:sz w:val="18"/>
                </w:rPr>
                <w:delText xml:space="preserve"> </w:delText>
              </w:r>
            </w:del>
            <w:del w:id="650" w:author="MCC160" w:date="2022-11-01T16:14:00Z">
              <w:r w:rsidRPr="001E6C5A" w:rsidDel="002B6035">
                <w:rPr>
                  <w:rFonts w:ascii="Arial" w:hAnsi="Arial"/>
                  <w:sz w:val="18"/>
                  <w:lang w:eastAsia="zh-CN"/>
                </w:rPr>
                <w:delText>remotely initiated ambient listening call</w:delText>
              </w:r>
              <w:r w:rsidRPr="001E6C5A" w:rsidDel="002B6035">
                <w:rPr>
                  <w:rFonts w:ascii="Arial" w:hAnsi="Arial"/>
                  <w:sz w:val="18"/>
                  <w:lang w:eastAsia="ko-KR"/>
                </w:rPr>
                <w:delText>?</w:delText>
              </w:r>
            </w:del>
            <w:del w:id="651" w:author="MCC160" w:date="2022-11-01T12:33:00Z">
              <w:r w:rsidRPr="001E6C5A" w:rsidDel="00485FAC">
                <w:rPr>
                  <w:rFonts w:ascii="Arial" w:hAnsi="Arial"/>
                  <w:sz w:val="18"/>
                  <w:lang w:eastAsia="ko-KR"/>
                </w:rPr>
                <w:delText xml:space="preserve"> </w:delText>
              </w:r>
            </w:del>
            <w:del w:id="652" w:author="MCC160" w:date="2022-11-01T16:14:00Z">
              <w:r w:rsidRPr="001E6C5A" w:rsidDel="002B6035">
                <w:rPr>
                  <w:rFonts w:ascii="Arial" w:hAnsi="Arial"/>
                  <w:sz w:val="18"/>
                </w:rPr>
                <w:delText xml:space="preserve">Option a in </w:delText>
              </w:r>
              <w:r w:rsidRPr="001E6C5A" w:rsidDel="002B6035">
                <w:rPr>
                  <w:rFonts w:ascii="Arial" w:hAnsi="Arial"/>
                  <w:sz w:val="18"/>
                  <w:lang w:eastAsia="ko-KR"/>
                </w:rPr>
                <w:delText>TS 36.579-1 [2] Table 5.3A.1.3-1 is used.</w:delText>
              </w:r>
            </w:del>
          </w:p>
        </w:tc>
        <w:tc>
          <w:tcPr>
            <w:tcW w:w="708" w:type="dxa"/>
            <w:tcBorders>
              <w:top w:val="single" w:sz="4" w:space="0" w:color="auto"/>
              <w:left w:val="single" w:sz="4" w:space="0" w:color="auto"/>
              <w:bottom w:val="single" w:sz="4" w:space="0" w:color="auto"/>
              <w:right w:val="single" w:sz="4" w:space="0" w:color="auto"/>
            </w:tcBorders>
            <w:hideMark/>
          </w:tcPr>
          <w:p w14:paraId="797B59D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C32406F"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EDEA6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984EF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5246D73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819CC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3F697CA7"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CDFE9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4FFAEB8"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FDE9BD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A0E51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B932B1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2BB9E9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8" w:type="dxa"/>
            <w:tcBorders>
              <w:top w:val="single" w:sz="4" w:space="0" w:color="auto"/>
              <w:left w:val="single" w:sz="4" w:space="0" w:color="auto"/>
              <w:bottom w:val="single" w:sz="4" w:space="0" w:color="auto"/>
              <w:right w:val="single" w:sz="4" w:space="0" w:color="auto"/>
            </w:tcBorders>
            <w:hideMark/>
          </w:tcPr>
          <w:p w14:paraId="72BEF9F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894C8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549E44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5EC78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9509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8BDFBE"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7E9C4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w:t>
            </w:r>
          </w:p>
        </w:tc>
        <w:tc>
          <w:tcPr>
            <w:tcW w:w="3968" w:type="dxa"/>
            <w:tcBorders>
              <w:top w:val="single" w:sz="4" w:space="0" w:color="auto"/>
              <w:left w:val="single" w:sz="4" w:space="0" w:color="auto"/>
              <w:bottom w:val="single" w:sz="4" w:space="0" w:color="auto"/>
              <w:right w:val="single" w:sz="4" w:space="0" w:color="auto"/>
            </w:tcBorders>
            <w:hideMark/>
          </w:tcPr>
          <w:p w14:paraId="5E1DF80C"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EC1D8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92CF32"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4237B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53D1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CC29A5A"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31371A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7BFC4120" w14:textId="32DC2760"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653" w:author="MCC160" w:date="2022-11-01T12:33:00Z">
              <w:r w:rsidRPr="001E6C5A" w:rsidDel="00485FAC">
                <w:rPr>
                  <w:rFonts w:ascii="Arial" w:eastAsia="Calibri" w:hAnsi="Arial"/>
                  <w:sz w:val="18"/>
                </w:rPr>
                <w:delText xml:space="preserve">Is the procedure for </w:delText>
              </w:r>
            </w:del>
            <w:ins w:id="654" w:author="MCC160" w:date="2022-11-01T12:33:00Z">
              <w:r w:rsidR="00485FAC" w:rsidRPr="00485FAC">
                <w:rPr>
                  <w:rFonts w:ascii="Arial" w:eastAsia="Calibri" w:hAnsi="Arial"/>
                  <w:sz w:val="18"/>
                </w:rPr>
                <w:t xml:space="preserve">Does the UE (MCPTT Client) correctly perform test procedure </w:t>
              </w:r>
              <w:r w:rsidR="00485FAC">
                <w:rPr>
                  <w:rFonts w:ascii="Arial" w:eastAsia="Calibri" w:hAnsi="Arial"/>
                  <w:sz w:val="18"/>
                </w:rPr>
                <w:t>'</w:t>
              </w:r>
            </w:ins>
            <w:r w:rsidRPr="001E6C5A">
              <w:rPr>
                <w:rFonts w:ascii="Arial" w:hAnsi="Arial"/>
                <w:sz w:val="18"/>
              </w:rPr>
              <w:t>MCX CT call release</w:t>
            </w:r>
            <w:ins w:id="655" w:author="MCC160" w:date="2022-11-01T12:33:00Z">
              <w:r w:rsidR="00485FAC">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656" w:author="MCC160" w:date="2022-11-01T12:33:00Z">
              <w:r w:rsidRPr="001E6C5A" w:rsidDel="00485FAC">
                <w:rPr>
                  <w:rFonts w:ascii="Arial" w:hAnsi="Arial"/>
                  <w:sz w:val="18"/>
                </w:rPr>
                <w:delText xml:space="preserve">end </w:delText>
              </w:r>
            </w:del>
            <w:ins w:id="657" w:author="MCC160" w:date="2022-11-01T12:33:00Z">
              <w:r w:rsidR="00485FAC">
                <w:rPr>
                  <w:rFonts w:ascii="Arial" w:hAnsi="Arial"/>
                  <w:sz w:val="18"/>
                </w:rPr>
                <w:t>release</w:t>
              </w:r>
              <w:r w:rsidR="00485FAC" w:rsidRPr="001E6C5A">
                <w:rPr>
                  <w:rFonts w:ascii="Arial" w:hAnsi="Arial"/>
                  <w:sz w:val="18"/>
                </w:rPr>
                <w:t xml:space="preserve"> </w:t>
              </w:r>
            </w:ins>
            <w:r w:rsidRPr="001E6C5A">
              <w:rPr>
                <w:rFonts w:ascii="Arial" w:hAnsi="Arial"/>
                <w:sz w:val="18"/>
              </w:rPr>
              <w:t>the call</w:t>
            </w:r>
            <w:del w:id="658" w:author="MCC160" w:date="2022-11-01T12:34:00Z">
              <w:r w:rsidRPr="001E6C5A" w:rsidDel="00485FAC">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75B55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EEA013"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7FD12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1888376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14E255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0A835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17-18</w:t>
            </w:r>
          </w:p>
        </w:tc>
        <w:tc>
          <w:tcPr>
            <w:tcW w:w="3968" w:type="dxa"/>
            <w:tcBorders>
              <w:top w:val="single" w:sz="4" w:space="0" w:color="auto"/>
              <w:left w:val="single" w:sz="4" w:space="0" w:color="auto"/>
              <w:bottom w:val="single" w:sz="4" w:space="0" w:color="auto"/>
              <w:right w:val="single" w:sz="4" w:space="0" w:color="auto"/>
            </w:tcBorders>
            <w:hideMark/>
          </w:tcPr>
          <w:p w14:paraId="20082312"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733619D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D8B398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12BE99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ADC4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8ADA71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0DFB31AE"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38F0171D" w14:textId="77777777" w:rsidR="00EB676A" w:rsidRPr="001E6C5A" w:rsidRDefault="00EB676A" w:rsidP="00EB676A"/>
    <w:p w14:paraId="6DB393D1" w14:textId="77777777" w:rsidR="00EB676A" w:rsidRPr="001E6C5A" w:rsidRDefault="00EB676A" w:rsidP="00EB676A">
      <w:pPr>
        <w:keepNext/>
        <w:keepLines/>
        <w:spacing w:before="120"/>
        <w:ind w:left="1985" w:hanging="1985"/>
        <w:rPr>
          <w:rFonts w:ascii="Arial" w:hAnsi="Arial"/>
        </w:rPr>
      </w:pPr>
      <w:r w:rsidRPr="001E6C5A">
        <w:rPr>
          <w:rFonts w:ascii="Arial" w:hAnsi="Arial"/>
        </w:rPr>
        <w:t>6.2.14.3.3</w:t>
      </w:r>
      <w:r w:rsidRPr="001E6C5A">
        <w:rPr>
          <w:rFonts w:ascii="Arial" w:hAnsi="Arial"/>
        </w:rPr>
        <w:tab/>
        <w:t>Specific message contents</w:t>
      </w:r>
    </w:p>
    <w:p w14:paraId="1D3AA26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(Steps 2, 12, Table 6.2.14.3.2-1;</w:t>
      </w:r>
      <w:r>
        <w:rPr>
          <w:rFonts w:ascii="Arial" w:hAnsi="Arial"/>
          <w:b/>
        </w:rPr>
        <w:br/>
      </w:r>
      <w:r w:rsidRPr="001E6C5A">
        <w:rPr>
          <w:rFonts w:ascii="Arial" w:hAnsi="Arial"/>
          <w:b/>
        </w:rPr>
        <w:t>step 2,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2E4EFE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75FFD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727E933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D4B3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08909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9F37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0281E1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168F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AD64D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E3CE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4A6A4D2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B1F784F"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31575B0C"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7F4CA802" w14:textId="77777777" w:rsidR="00EB676A" w:rsidRPr="001E6C5A" w:rsidRDefault="00EB676A" w:rsidP="00BC3F8D">
            <w:pPr>
              <w:keepNext/>
              <w:keepLines/>
              <w:spacing w:after="0"/>
              <w:jc w:val="center"/>
              <w:rPr>
                <w:rFonts w:ascii="Arial" w:hAnsi="Arial"/>
                <w:b/>
                <w:sz w:val="18"/>
              </w:rPr>
            </w:pPr>
          </w:p>
        </w:tc>
      </w:tr>
      <w:tr w:rsidR="00EB676A" w:rsidRPr="001E6C5A" w14:paraId="31AB6AF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A79AC4F"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8D439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B4852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65CA1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06BDC8" w14:textId="77777777" w:rsidR="00EB676A" w:rsidRPr="001E6C5A" w:rsidRDefault="00EB676A" w:rsidP="00BC3F8D">
            <w:pPr>
              <w:keepNext/>
              <w:keepLines/>
              <w:spacing w:after="0"/>
              <w:rPr>
                <w:rFonts w:ascii="Arial" w:hAnsi="Arial"/>
                <w:sz w:val="18"/>
              </w:rPr>
            </w:pPr>
          </w:p>
        </w:tc>
      </w:tr>
      <w:tr w:rsidR="00EB676A" w:rsidRPr="001E6C5A" w14:paraId="75FA658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8324564"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5B9CDCC0"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2BCDA04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8A4DD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D8CB41" w14:textId="77777777" w:rsidR="00EB676A" w:rsidRPr="001E6C5A" w:rsidRDefault="00EB676A" w:rsidP="00BC3F8D">
            <w:pPr>
              <w:keepNext/>
              <w:keepLines/>
              <w:spacing w:after="0"/>
              <w:rPr>
                <w:rFonts w:ascii="Arial" w:hAnsi="Arial"/>
                <w:sz w:val="18"/>
              </w:rPr>
            </w:pPr>
          </w:p>
        </w:tc>
      </w:tr>
      <w:tr w:rsidR="00EB676A" w:rsidRPr="001E6C5A" w14:paraId="1BB37E6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1537D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230B360D"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0025647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8D127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A06CC" w14:textId="77777777" w:rsidR="00EB676A" w:rsidRPr="001E6C5A" w:rsidRDefault="00EB676A" w:rsidP="00BC3F8D">
            <w:pPr>
              <w:keepNext/>
              <w:keepLines/>
              <w:spacing w:after="0"/>
              <w:rPr>
                <w:rFonts w:ascii="Arial" w:hAnsi="Arial"/>
                <w:sz w:val="18"/>
              </w:rPr>
            </w:pPr>
          </w:p>
        </w:tc>
      </w:tr>
      <w:tr w:rsidR="00EB676A" w:rsidRPr="001E6C5A" w14:paraId="353665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004008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495A98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95F33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9F736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1AC64F" w14:textId="77777777" w:rsidR="00EB676A" w:rsidRPr="001E6C5A" w:rsidRDefault="00EB676A" w:rsidP="00BC3F8D">
            <w:pPr>
              <w:keepNext/>
              <w:keepLines/>
              <w:spacing w:after="0"/>
              <w:rPr>
                <w:rFonts w:ascii="Arial" w:hAnsi="Arial"/>
                <w:sz w:val="18"/>
              </w:rPr>
            </w:pPr>
          </w:p>
        </w:tc>
      </w:tr>
      <w:tr w:rsidR="00EB676A" w:rsidRPr="001E6C5A" w14:paraId="7410706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D8C89E"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194FBC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B8B41AE"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86398E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ED0CC9" w14:textId="77777777" w:rsidR="00EB676A" w:rsidRPr="001E6C5A" w:rsidRDefault="00EB676A" w:rsidP="00BC3F8D">
            <w:pPr>
              <w:keepNext/>
              <w:keepLines/>
              <w:spacing w:after="0"/>
              <w:rPr>
                <w:rFonts w:ascii="Arial" w:hAnsi="Arial"/>
                <w:sz w:val="18"/>
              </w:rPr>
            </w:pPr>
          </w:p>
        </w:tc>
      </w:tr>
      <w:tr w:rsidR="00EB676A" w:rsidRPr="001E6C5A" w14:paraId="698564D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B61E1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ACB152"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6.2.14.3.3-3</w:t>
            </w:r>
          </w:p>
        </w:tc>
        <w:tc>
          <w:tcPr>
            <w:tcW w:w="2126" w:type="dxa"/>
            <w:tcBorders>
              <w:top w:val="single" w:sz="4" w:space="0" w:color="auto"/>
              <w:left w:val="single" w:sz="4" w:space="0" w:color="auto"/>
              <w:bottom w:val="single" w:sz="4" w:space="0" w:color="auto"/>
              <w:right w:val="single" w:sz="4" w:space="0" w:color="auto"/>
            </w:tcBorders>
          </w:tcPr>
          <w:p w14:paraId="4A1B584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6166C3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54169D1" w14:textId="77777777" w:rsidR="00EB676A" w:rsidRPr="001E6C5A" w:rsidRDefault="00EB676A" w:rsidP="00BC3F8D">
            <w:pPr>
              <w:keepNext/>
              <w:keepLines/>
              <w:spacing w:after="0"/>
              <w:rPr>
                <w:rFonts w:ascii="Arial" w:hAnsi="Arial"/>
                <w:sz w:val="18"/>
              </w:rPr>
            </w:pPr>
          </w:p>
        </w:tc>
      </w:tr>
      <w:tr w:rsidR="00EB676A" w:rsidRPr="001E6C5A" w14:paraId="136A97B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D7A9E4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417655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0974FA9"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37D7E1C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FFE8CC0" w14:textId="77777777" w:rsidR="00EB676A" w:rsidRPr="001E6C5A" w:rsidRDefault="00EB676A" w:rsidP="00BC3F8D">
            <w:pPr>
              <w:keepNext/>
              <w:keepLines/>
              <w:spacing w:after="0"/>
              <w:rPr>
                <w:rFonts w:ascii="Arial" w:hAnsi="Arial"/>
                <w:sz w:val="18"/>
              </w:rPr>
            </w:pPr>
          </w:p>
        </w:tc>
      </w:tr>
      <w:tr w:rsidR="00EB676A" w:rsidRPr="001E6C5A" w14:paraId="01E16A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B4A112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81EE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6.2.14.3.3-2</w:t>
            </w:r>
          </w:p>
        </w:tc>
        <w:tc>
          <w:tcPr>
            <w:tcW w:w="2126" w:type="dxa"/>
            <w:tcBorders>
              <w:top w:val="single" w:sz="4" w:space="0" w:color="auto"/>
              <w:left w:val="single" w:sz="4" w:space="0" w:color="auto"/>
              <w:bottom w:val="single" w:sz="4" w:space="0" w:color="auto"/>
              <w:right w:val="single" w:sz="4" w:space="0" w:color="auto"/>
            </w:tcBorders>
          </w:tcPr>
          <w:p w14:paraId="0A9AED8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96D17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8EFC83B" w14:textId="77777777" w:rsidR="00EB676A" w:rsidRPr="001E6C5A" w:rsidRDefault="00EB676A" w:rsidP="00BC3F8D">
            <w:pPr>
              <w:keepNext/>
              <w:keepLines/>
              <w:spacing w:after="0"/>
              <w:rPr>
                <w:rFonts w:ascii="Arial" w:hAnsi="Arial"/>
                <w:sz w:val="18"/>
              </w:rPr>
            </w:pPr>
          </w:p>
        </w:tc>
      </w:tr>
    </w:tbl>
    <w:p w14:paraId="3FB446E0" w14:textId="77777777" w:rsidR="00EB676A" w:rsidRPr="001E6C5A" w:rsidRDefault="00EB676A" w:rsidP="00EB676A"/>
    <w:p w14:paraId="020FCE2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6.2.14.3.3-2: </w:t>
      </w:r>
      <w:r w:rsidRPr="001E6C5A">
        <w:rPr>
          <w:rFonts w:ascii="Arial" w:hAnsi="Arial"/>
          <w:b/>
          <w:lang w:eastAsia="ko-KR"/>
        </w:rPr>
        <w:t>MCPTT-Info in SIP INVITE</w:t>
      </w:r>
      <w:r w:rsidRPr="001E6C5A">
        <w:rPr>
          <w:rFonts w:ascii="Arial" w:hAnsi="Arial"/>
          <w:b/>
        </w:rPr>
        <w:t xml:space="preserve"> (Table 6.2.14.3.3-1)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D69F48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638EC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INVITE_REFER</w:t>
            </w:r>
          </w:p>
        </w:tc>
      </w:tr>
      <w:tr w:rsidR="00EB676A" w:rsidRPr="001E6C5A" w14:paraId="0721899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D7271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D03E98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A23057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C9642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79B4F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55E76B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A8D999"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4B097B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B8950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3B0A8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510ECEF" w14:textId="77777777" w:rsidR="00EB676A" w:rsidRPr="001E6C5A" w:rsidRDefault="00EB676A" w:rsidP="00BC3F8D">
            <w:pPr>
              <w:keepNext/>
              <w:keepLines/>
              <w:spacing w:after="0"/>
              <w:rPr>
                <w:rFonts w:ascii="Arial" w:hAnsi="Arial"/>
                <w:sz w:val="18"/>
              </w:rPr>
            </w:pPr>
          </w:p>
        </w:tc>
      </w:tr>
      <w:tr w:rsidR="00EB676A" w:rsidRPr="001E6C5A" w14:paraId="6DCC7CB2"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FC7DD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78740ED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69823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B4DEB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6D17D9B" w14:textId="77777777" w:rsidR="00EB676A" w:rsidRPr="001E6C5A" w:rsidRDefault="00EB676A" w:rsidP="00BC3F8D">
            <w:pPr>
              <w:keepNext/>
              <w:keepLines/>
              <w:spacing w:after="0"/>
              <w:rPr>
                <w:rFonts w:ascii="Arial" w:hAnsi="Arial"/>
                <w:sz w:val="18"/>
              </w:rPr>
            </w:pPr>
          </w:p>
        </w:tc>
      </w:tr>
      <w:tr w:rsidR="00EB676A" w:rsidRPr="001E6C5A" w14:paraId="74BBA007"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8D8AD4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B7B625F"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7797C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9BB882"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30227BF" w14:textId="77777777" w:rsidR="00EB676A" w:rsidRPr="001E6C5A" w:rsidRDefault="00EB676A" w:rsidP="00BC3F8D">
            <w:pPr>
              <w:keepNext/>
              <w:keepLines/>
              <w:spacing w:after="0"/>
              <w:rPr>
                <w:rFonts w:ascii="Arial" w:hAnsi="Arial"/>
                <w:sz w:val="18"/>
              </w:rPr>
            </w:pPr>
          </w:p>
        </w:tc>
      </w:tr>
      <w:tr w:rsidR="00EB676A" w:rsidRPr="001E6C5A" w14:paraId="326ED8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F71DF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F4626B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46F51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366F2A"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45539458" w14:textId="77777777" w:rsidR="00EB676A" w:rsidRPr="001E6C5A" w:rsidRDefault="00EB676A" w:rsidP="00BC3F8D">
            <w:pPr>
              <w:keepNext/>
              <w:keepLines/>
              <w:spacing w:after="0"/>
              <w:rPr>
                <w:rFonts w:ascii="Arial" w:hAnsi="Arial"/>
                <w:sz w:val="18"/>
              </w:rPr>
            </w:pPr>
          </w:p>
        </w:tc>
      </w:tr>
      <w:tr w:rsidR="00EB676A" w:rsidRPr="001E6C5A" w14:paraId="6371466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613E4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A9F3887" w14:textId="77777777" w:rsidR="00EB676A" w:rsidRPr="001E6C5A" w:rsidRDefault="00EB676A" w:rsidP="00BC3F8D">
            <w:pPr>
              <w:keepNext/>
              <w:keepLines/>
              <w:spacing w:after="0"/>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7948943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706B07E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1A0CFE" w14:textId="77777777" w:rsidR="00EB676A" w:rsidRPr="001E6C5A" w:rsidRDefault="00EB676A" w:rsidP="00BC3F8D">
            <w:pPr>
              <w:keepNext/>
              <w:keepLines/>
              <w:spacing w:after="0"/>
              <w:rPr>
                <w:rFonts w:ascii="Arial" w:hAnsi="Arial"/>
                <w:sz w:val="18"/>
              </w:rPr>
            </w:pPr>
          </w:p>
        </w:tc>
      </w:tr>
    </w:tbl>
    <w:p w14:paraId="0BA717B1" w14:textId="77777777" w:rsidR="00EB676A" w:rsidRPr="001E6C5A" w:rsidRDefault="00EB676A" w:rsidP="00EB676A"/>
    <w:p w14:paraId="2444AA35" w14:textId="77777777" w:rsidR="00EB676A" w:rsidRPr="001E6C5A" w:rsidRDefault="00EB676A" w:rsidP="00EB676A">
      <w:pPr>
        <w:keepNext/>
        <w:keepLines/>
        <w:spacing w:before="60"/>
        <w:jc w:val="center"/>
        <w:rPr>
          <w:rFonts w:ascii="Arial" w:hAnsi="Arial"/>
          <w:b/>
        </w:rPr>
      </w:pPr>
      <w:r w:rsidRPr="001E6C5A">
        <w:rPr>
          <w:rFonts w:ascii="Arial" w:hAnsi="Arial"/>
          <w:b/>
        </w:rPr>
        <w:t>Table 6.2.14.3.3-3: SDP Message</w:t>
      </w:r>
      <w:r w:rsidRPr="001E6C5A">
        <w:rPr>
          <w:rFonts w:ascii="Arial" w:hAnsi="Arial"/>
          <w:b/>
          <w:lang w:eastAsia="ko-KR"/>
        </w:rPr>
        <w:t xml:space="preserve"> in SIP INVITE</w:t>
      </w:r>
      <w:r w:rsidRPr="001E6C5A">
        <w:rPr>
          <w:rFonts w:ascii="Arial" w:hAnsi="Arial"/>
          <w:b/>
        </w:rPr>
        <w:t xml:space="preserve"> (Table 6.2.14.3.3-1)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1E6C5A" w14:paraId="07A794D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794282F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w:t>
            </w:r>
          </w:p>
        </w:tc>
      </w:tr>
      <w:tr w:rsidR="00EB676A" w:rsidRPr="001E6C5A" w14:paraId="6D123AA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30635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604151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4E2FE5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3453C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221DD21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9660DBB"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F6151F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3925237" w14:textId="77777777" w:rsidR="00EB676A" w:rsidRPr="001E6C5A"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68C799"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11BDF43A" w14:textId="77777777" w:rsidR="00EB676A" w:rsidRPr="001E6C5A"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F4F1F06" w14:textId="77777777" w:rsidR="00EB676A" w:rsidRPr="001E6C5A" w:rsidRDefault="00EB676A" w:rsidP="00BC3F8D">
            <w:pPr>
              <w:keepNext/>
              <w:keepLines/>
              <w:spacing w:after="0"/>
              <w:rPr>
                <w:rFonts w:ascii="Arial" w:hAnsi="Arial"/>
                <w:b/>
                <w:bCs/>
                <w:sz w:val="18"/>
              </w:rPr>
            </w:pPr>
          </w:p>
        </w:tc>
      </w:tr>
      <w:tr w:rsidR="00EB676A" w:rsidRPr="001E6C5A" w14:paraId="677E8FD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29B5FF"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A37C32A"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46FFB1"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6CC168C"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4E89CC41"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176DB9D3" w14:textId="77777777" w:rsidR="00EB676A" w:rsidRPr="001E6C5A" w:rsidRDefault="00EB676A" w:rsidP="00BC3F8D">
            <w:pPr>
              <w:keepNext/>
              <w:keepLines/>
              <w:spacing w:after="0"/>
              <w:rPr>
                <w:rFonts w:ascii="Arial" w:hAnsi="Arial"/>
                <w:sz w:val="18"/>
              </w:rPr>
            </w:pPr>
          </w:p>
        </w:tc>
      </w:tr>
      <w:tr w:rsidR="00EB676A" w:rsidRPr="001E6C5A" w14:paraId="4C17D67A"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603FA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076FE19"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1FFEFED8"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4835E64"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0EC8E578" w14:textId="77777777" w:rsidR="00EB676A" w:rsidRPr="001E6C5A" w:rsidRDefault="00EB676A" w:rsidP="00BC3F8D">
            <w:pPr>
              <w:keepNext/>
              <w:keepLines/>
              <w:spacing w:after="0"/>
              <w:rPr>
                <w:rFonts w:ascii="Arial" w:hAnsi="Arial"/>
                <w:sz w:val="18"/>
              </w:rPr>
            </w:pPr>
          </w:p>
        </w:tc>
      </w:tr>
    </w:tbl>
    <w:p w14:paraId="498BF4C4" w14:textId="77777777" w:rsidR="00EB676A" w:rsidRPr="001E6C5A" w:rsidRDefault="00EB676A" w:rsidP="00EB676A"/>
    <w:p w14:paraId="1939D30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(Steps 2, 12, Table 6.2.14.3.2-1;</w:t>
      </w:r>
      <w:r>
        <w:rPr>
          <w:rFonts w:ascii="Arial" w:hAnsi="Arial"/>
          <w:b/>
        </w:rPr>
        <w:br/>
      </w:r>
      <w:r w:rsidRPr="001E6C5A">
        <w:rPr>
          <w:rFonts w:ascii="Arial" w:hAnsi="Arial"/>
          <w:b/>
        </w:rPr>
        <w:t>step 4, TS 36.579-1 [2] Table 5.3A.1.3-1)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5CDCC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A6091F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w:t>
            </w:r>
            <w:r>
              <w:rPr>
                <w:rFonts w:ascii="Arial" w:hAnsi="Arial"/>
                <w:sz w:val="18"/>
              </w:rPr>
              <w:t>-</w:t>
            </w:r>
            <w:r w:rsidRPr="001E6C5A">
              <w:rPr>
                <w:rFonts w:ascii="Arial" w:hAnsi="Arial"/>
                <w:sz w:val="18"/>
              </w:rPr>
              <w:t>RSP</w:t>
            </w:r>
          </w:p>
        </w:tc>
      </w:tr>
      <w:tr w:rsidR="00EB676A" w:rsidRPr="001E6C5A" w14:paraId="4993C3D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31E29A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30763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34A6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ED10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3A8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3806E9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CDF19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2BBA14C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BD12B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C83648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B3458F" w14:textId="77777777" w:rsidR="00EB676A" w:rsidRPr="001E6C5A" w:rsidRDefault="00EB676A" w:rsidP="00BC3F8D">
            <w:pPr>
              <w:keepNext/>
              <w:keepLines/>
              <w:spacing w:after="0"/>
              <w:rPr>
                <w:rFonts w:ascii="Arial" w:hAnsi="Arial"/>
                <w:sz w:val="18"/>
              </w:rPr>
            </w:pPr>
          </w:p>
        </w:tc>
      </w:tr>
      <w:tr w:rsidR="00EB676A" w:rsidRPr="001E6C5A" w14:paraId="0DD4C6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1F899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w:t>
            </w:r>
            <w:proofErr w:type="spellStart"/>
            <w:r w:rsidRPr="001E6C5A">
              <w:rPr>
                <w:rFonts w:ascii="Arial" w:hAnsi="Arial"/>
                <w:bCs/>
                <w:sz w:val="18"/>
              </w:rPr>
              <w:t>fcap</w:t>
            </w:r>
            <w:proofErr w:type="spellEnd"/>
            <w:r w:rsidRPr="001E6C5A">
              <w:rPr>
                <w:rFonts w:ascii="Arial" w:hAnsi="Arial"/>
                <w:bCs/>
                <w:sz w:val="18"/>
              </w:rPr>
              <w:t>-name</w:t>
            </w:r>
          </w:p>
        </w:tc>
        <w:tc>
          <w:tcPr>
            <w:tcW w:w="2126" w:type="dxa"/>
            <w:tcBorders>
              <w:top w:val="single" w:sz="4" w:space="0" w:color="auto"/>
              <w:left w:val="single" w:sz="4" w:space="0" w:color="auto"/>
              <w:bottom w:val="single" w:sz="4" w:space="0" w:color="auto"/>
              <w:right w:val="single" w:sz="4" w:space="0" w:color="auto"/>
            </w:tcBorders>
            <w:hideMark/>
          </w:tcPr>
          <w:p w14:paraId="11ED8367" w14:textId="77777777" w:rsidR="00EB676A" w:rsidRPr="001E6C5A" w:rsidRDefault="00EB676A" w:rsidP="00BC3F8D">
            <w:pPr>
              <w:keepNext/>
              <w:keepLines/>
              <w:spacing w:after="0"/>
              <w:rPr>
                <w:rFonts w:ascii="Arial" w:hAnsi="Arial"/>
                <w:sz w:val="18"/>
              </w:rPr>
            </w:pPr>
            <w:r w:rsidRPr="001E6C5A">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5FD6C655" w14:textId="77777777" w:rsidR="00EB676A" w:rsidRPr="001E6C5A" w:rsidRDefault="00EB676A" w:rsidP="00BC3F8D">
            <w:pPr>
              <w:keepNext/>
              <w:keepLines/>
              <w:spacing w:after="0"/>
              <w:rPr>
                <w:rFonts w:ascii="Arial" w:hAnsi="Arial"/>
                <w:sz w:val="18"/>
              </w:rPr>
            </w:pPr>
            <w:r w:rsidRPr="001E6C5A">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4D83826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2E3C86" w14:textId="77777777" w:rsidR="00EB676A" w:rsidRPr="001E6C5A" w:rsidRDefault="00EB676A" w:rsidP="00BC3F8D">
            <w:pPr>
              <w:keepNext/>
              <w:keepLines/>
              <w:spacing w:after="0"/>
              <w:rPr>
                <w:rFonts w:ascii="Arial" w:hAnsi="Arial"/>
                <w:sz w:val="18"/>
              </w:rPr>
            </w:pPr>
          </w:p>
        </w:tc>
      </w:tr>
      <w:tr w:rsidR="00EB676A" w:rsidRPr="001E6C5A" w14:paraId="1E74A86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6D8DCE9" w14:textId="77777777" w:rsidR="00EB676A" w:rsidRPr="001E6C5A" w:rsidRDefault="00EB676A" w:rsidP="00BC3F8D">
            <w:pPr>
              <w:keepNext/>
              <w:keepLines/>
              <w:spacing w:after="0"/>
              <w:rPr>
                <w:rFonts w:ascii="Arial" w:hAnsi="Arial"/>
                <w:bCs/>
                <w:sz w:val="18"/>
              </w:rPr>
            </w:pPr>
            <w:r w:rsidRPr="001E6C5A">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9F9C7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42D93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95396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C8E7E3" w14:textId="77777777" w:rsidR="00EB676A" w:rsidRPr="001E6C5A" w:rsidRDefault="00EB676A" w:rsidP="00BC3F8D">
            <w:pPr>
              <w:keepNext/>
              <w:keepLines/>
              <w:spacing w:after="0"/>
              <w:rPr>
                <w:rFonts w:ascii="Arial" w:hAnsi="Arial"/>
                <w:sz w:val="18"/>
              </w:rPr>
            </w:pPr>
          </w:p>
        </w:tc>
      </w:tr>
      <w:tr w:rsidR="00EB676A" w:rsidRPr="001E6C5A" w14:paraId="3C532D7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C6D9FC7"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4979B1E"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6.2.14.3.3-4A</w:t>
            </w:r>
          </w:p>
        </w:tc>
        <w:tc>
          <w:tcPr>
            <w:tcW w:w="2126" w:type="dxa"/>
            <w:tcBorders>
              <w:top w:val="single" w:sz="4" w:space="0" w:color="auto"/>
              <w:left w:val="single" w:sz="4" w:space="0" w:color="auto"/>
              <w:bottom w:val="single" w:sz="4" w:space="0" w:color="auto"/>
              <w:right w:val="single" w:sz="4" w:space="0" w:color="auto"/>
            </w:tcBorders>
          </w:tcPr>
          <w:p w14:paraId="172691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9F762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83B212" w14:textId="77777777" w:rsidR="00EB676A" w:rsidRPr="001E6C5A" w:rsidRDefault="00EB676A" w:rsidP="00BC3F8D">
            <w:pPr>
              <w:keepNext/>
              <w:keepLines/>
              <w:spacing w:after="0"/>
              <w:rPr>
                <w:rFonts w:ascii="Arial" w:hAnsi="Arial"/>
                <w:sz w:val="18"/>
              </w:rPr>
            </w:pPr>
          </w:p>
        </w:tc>
      </w:tr>
    </w:tbl>
    <w:p w14:paraId="5E03E84C" w14:textId="77777777" w:rsidR="00EB676A" w:rsidRPr="001E6C5A" w:rsidRDefault="00EB676A" w:rsidP="00EB676A"/>
    <w:p w14:paraId="56F3A30B" w14:textId="77777777" w:rsidR="00EB676A" w:rsidRPr="001E6C5A" w:rsidRDefault="00EB676A" w:rsidP="00EB676A">
      <w:pPr>
        <w:keepNext/>
        <w:keepLines/>
        <w:spacing w:before="60"/>
        <w:jc w:val="center"/>
        <w:rPr>
          <w:rFonts w:ascii="Arial" w:hAnsi="Arial"/>
          <w:b/>
        </w:rPr>
      </w:pPr>
      <w:r w:rsidRPr="001E6C5A">
        <w:rPr>
          <w:rFonts w:ascii="Arial" w:hAnsi="Arial"/>
          <w:b/>
        </w:rPr>
        <w:t>Table 6.2.14.3.3-4A: SDP Message</w:t>
      </w:r>
      <w:r w:rsidRPr="001E6C5A">
        <w:rPr>
          <w:rFonts w:ascii="Arial" w:hAnsi="Arial"/>
          <w:b/>
          <w:lang w:eastAsia="ko-KR"/>
        </w:rPr>
        <w:t xml:space="preserve"> in SIP 200 OK</w:t>
      </w:r>
      <w:r w:rsidRPr="001E6C5A">
        <w:rPr>
          <w:rFonts w:ascii="Arial" w:hAnsi="Arial"/>
          <w:b/>
        </w:rPr>
        <w:t xml:space="preserve"> (Table 6.2.14.3.3-4)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rsidRPr="001E6C5A" w14:paraId="5B009DFA"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BC2CB5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w:t>
            </w:r>
            <w:r>
              <w:rPr>
                <w:rFonts w:ascii="Arial" w:hAnsi="Arial"/>
                <w:sz w:val="18"/>
              </w:rPr>
              <w:t>2</w:t>
            </w:r>
            <w:r w:rsidRPr="001E6C5A">
              <w:rPr>
                <w:rFonts w:ascii="Arial" w:hAnsi="Arial"/>
                <w:sz w:val="18"/>
              </w:rPr>
              <w:t>-1, condition PRIVATE-CALL, SDP_ANSWER</w:t>
            </w:r>
          </w:p>
        </w:tc>
      </w:tr>
      <w:tr w:rsidR="00EB676A" w:rsidRPr="001E6C5A" w14:paraId="028EC431"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1B96EF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1E1D55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4FC230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67CBFD7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17C8847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6F1878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09420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37B3AF" w14:textId="77777777" w:rsidR="00EB676A" w:rsidRPr="001E6C5A" w:rsidRDefault="00EB676A" w:rsidP="00BC3F8D">
            <w:pPr>
              <w:keepNext/>
              <w:keepLines/>
              <w:spacing w:after="0"/>
              <w:rPr>
                <w:rFonts w:ascii="Arial" w:hAnsi="Arial"/>
                <w:b/>
                <w:bCs/>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3F50B94"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audio</w:t>
            </w:r>
          </w:p>
        </w:tc>
        <w:tc>
          <w:tcPr>
            <w:tcW w:w="1418" w:type="dxa"/>
            <w:gridSpan w:val="2"/>
            <w:tcBorders>
              <w:top w:val="single" w:sz="4" w:space="0" w:color="auto"/>
              <w:left w:val="single" w:sz="4" w:space="0" w:color="auto"/>
              <w:bottom w:val="single" w:sz="4" w:space="0" w:color="auto"/>
              <w:right w:val="single" w:sz="4" w:space="0" w:color="auto"/>
            </w:tcBorders>
          </w:tcPr>
          <w:p w14:paraId="2AC9FFCA" w14:textId="77777777" w:rsidR="00EB676A" w:rsidRPr="001E6C5A" w:rsidRDefault="00EB676A" w:rsidP="00BC3F8D">
            <w:pPr>
              <w:keepNext/>
              <w:keepLines/>
              <w:spacing w:after="0"/>
              <w:rPr>
                <w:rFonts w:ascii="Arial" w:hAnsi="Arial"/>
                <w:b/>
                <w:bCs/>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2266A5C0" w14:textId="77777777" w:rsidR="00EB676A" w:rsidRPr="001E6C5A" w:rsidRDefault="00EB676A" w:rsidP="00BC3F8D">
            <w:pPr>
              <w:keepNext/>
              <w:keepLines/>
              <w:spacing w:after="0"/>
              <w:rPr>
                <w:rFonts w:ascii="Arial" w:hAnsi="Arial"/>
                <w:b/>
                <w:bCs/>
                <w:sz w:val="18"/>
              </w:rPr>
            </w:pPr>
          </w:p>
        </w:tc>
      </w:tr>
      <w:tr w:rsidR="00EB676A" w:rsidRPr="001E6C5A" w14:paraId="6403BAE0"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AE8F22E"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59F81AA"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33E1E03"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1124F54"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gridSpan w:val="2"/>
            <w:tcBorders>
              <w:top w:val="single" w:sz="4" w:space="0" w:color="auto"/>
              <w:left w:val="single" w:sz="4" w:space="0" w:color="auto"/>
              <w:bottom w:val="single" w:sz="4" w:space="0" w:color="auto"/>
              <w:right w:val="single" w:sz="4" w:space="0" w:color="auto"/>
            </w:tcBorders>
          </w:tcPr>
          <w:p w14:paraId="267A1545"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348EC40B" w14:textId="77777777" w:rsidR="00EB676A" w:rsidRPr="001E6C5A" w:rsidRDefault="00EB676A" w:rsidP="00BC3F8D">
            <w:pPr>
              <w:keepNext/>
              <w:keepLines/>
              <w:spacing w:after="0"/>
              <w:rPr>
                <w:rFonts w:ascii="Arial" w:hAnsi="Arial"/>
                <w:sz w:val="18"/>
              </w:rPr>
            </w:pPr>
          </w:p>
        </w:tc>
      </w:tr>
      <w:tr w:rsidR="00EB676A" w:rsidRPr="001E6C5A" w14:paraId="0BACC0C3"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E251E4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1069F9E"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262661EB"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9872F0B" w14:textId="77777777" w:rsidR="00EB676A" w:rsidRPr="001E6C5A" w:rsidRDefault="00EB676A" w:rsidP="00BC3F8D">
            <w:pPr>
              <w:keepNext/>
              <w:keepLines/>
              <w:spacing w:after="0"/>
              <w:rPr>
                <w:rFonts w:ascii="Arial" w:hAnsi="Arial"/>
                <w:sz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14:paraId="42247517" w14:textId="77777777" w:rsidR="00EB676A" w:rsidRPr="001E6C5A" w:rsidRDefault="00EB676A" w:rsidP="00BC3F8D">
            <w:pPr>
              <w:keepNext/>
              <w:keepLines/>
              <w:spacing w:after="0"/>
              <w:rPr>
                <w:rFonts w:ascii="Arial" w:hAnsi="Arial"/>
                <w:sz w:val="18"/>
              </w:rPr>
            </w:pPr>
          </w:p>
        </w:tc>
      </w:tr>
    </w:tbl>
    <w:p w14:paraId="7D6B9E4D" w14:textId="77777777" w:rsidR="00EB676A" w:rsidRPr="001E6C5A" w:rsidRDefault="00EB676A" w:rsidP="00EB676A"/>
    <w:p w14:paraId="24A4E949" w14:textId="77777777" w:rsidR="00EB676A" w:rsidRPr="001E6C5A" w:rsidRDefault="00EB676A" w:rsidP="00EB676A">
      <w:pPr>
        <w:keepNext/>
        <w:keepLines/>
        <w:spacing w:before="60"/>
        <w:jc w:val="center"/>
        <w:rPr>
          <w:rFonts w:ascii="Arial" w:hAnsi="Arial"/>
          <w:b/>
        </w:rPr>
      </w:pPr>
      <w:r w:rsidRPr="001E6C5A">
        <w:rPr>
          <w:rFonts w:ascii="Arial" w:hAnsi="Arial"/>
          <w:b/>
        </w:rPr>
        <w:t>Table 6.2.14.3.3-5: Floor Taken (Steps 4, 14, Table 6.2.14.3.2-1)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1E6C5A" w14:paraId="51EE2B22"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65964BFE"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Derivation Path: 36.579-1 [2], Table 5.5.6.7-1 </w:t>
            </w:r>
          </w:p>
        </w:tc>
      </w:tr>
      <w:tr w:rsidR="00EB676A" w:rsidRPr="001E6C5A" w14:paraId="0E885F5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38F9ABB7"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3D68B1"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E626A5"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654155"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Condition</w:t>
            </w:r>
          </w:p>
        </w:tc>
      </w:tr>
      <w:tr w:rsidR="00EB676A" w:rsidRPr="001E6C5A" w14:paraId="559BE944"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20BDE05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2F539C95" w14:textId="77777777" w:rsidR="00EB676A" w:rsidRPr="001E6C5A"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AABE18" w14:textId="77777777" w:rsidR="00EB676A" w:rsidRPr="001E6C5A"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4B80DF" w14:textId="77777777" w:rsidR="00EB676A" w:rsidRPr="001E6C5A" w:rsidRDefault="00EB676A" w:rsidP="00BC3F8D">
            <w:pPr>
              <w:keepNext/>
              <w:keepLines/>
              <w:spacing w:after="0"/>
              <w:rPr>
                <w:rFonts w:ascii="Arial" w:eastAsia="MS Mincho" w:hAnsi="Arial"/>
                <w:sz w:val="18"/>
              </w:rPr>
            </w:pPr>
          </w:p>
        </w:tc>
      </w:tr>
      <w:tr w:rsidR="00EB676A" w:rsidRPr="001E6C5A" w14:paraId="221126B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5950B217"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07CCF4C6"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CD7104B" w14:textId="77777777" w:rsidR="00EB676A" w:rsidRPr="001E6C5A" w:rsidRDefault="00EB676A" w:rsidP="00BC3F8D">
            <w:pPr>
              <w:keepNext/>
              <w:keepLines/>
              <w:spacing w:after="0"/>
              <w:rPr>
                <w:rFonts w:ascii="Arial" w:eastAsia="MS PGothic" w:hAnsi="Arial"/>
                <w:sz w:val="18"/>
              </w:rPr>
            </w:pPr>
            <w:r w:rsidRPr="001E6C5A">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4198E836" w14:textId="77777777" w:rsidR="00EB676A" w:rsidRPr="001E6C5A" w:rsidRDefault="00EB676A" w:rsidP="00BC3F8D">
            <w:pPr>
              <w:keepNext/>
              <w:keepLines/>
              <w:spacing w:after="0"/>
              <w:rPr>
                <w:rFonts w:ascii="Arial" w:eastAsia="MS Mincho" w:hAnsi="Arial"/>
                <w:sz w:val="18"/>
              </w:rPr>
            </w:pPr>
          </w:p>
        </w:tc>
      </w:tr>
    </w:tbl>
    <w:p w14:paraId="07076F83" w14:textId="77777777" w:rsidR="00EB676A" w:rsidRPr="001E6C5A" w:rsidRDefault="00EB676A" w:rsidP="00EB676A"/>
    <w:p w14:paraId="434DA212" w14:textId="77777777" w:rsidR="00EB676A" w:rsidRPr="001E6C5A" w:rsidRDefault="00EB676A" w:rsidP="00EB676A">
      <w:pPr>
        <w:keepNext/>
        <w:keepLines/>
        <w:spacing w:before="60"/>
        <w:jc w:val="center"/>
        <w:rPr>
          <w:rFonts w:ascii="Arial" w:hAnsi="Arial"/>
          <w:b/>
        </w:rPr>
      </w:pPr>
      <w:r w:rsidRPr="001E6C5A">
        <w:rPr>
          <w:rFonts w:ascii="Arial" w:hAnsi="Arial"/>
          <w:b/>
        </w:rPr>
        <w:t>Table 6.2.14.3.3-6: Void</w:t>
      </w:r>
    </w:p>
    <w:p w14:paraId="144F703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6.2.14.3.3-7: SIP BYE </w:t>
      </w:r>
      <w:r>
        <w:rPr>
          <w:rFonts w:ascii="Arial" w:hAnsi="Arial"/>
          <w:b/>
        </w:rPr>
        <w:t xml:space="preserve">from the SS </w:t>
      </w:r>
      <w:r w:rsidRPr="001E6C5A">
        <w:rPr>
          <w:rFonts w:ascii="Arial" w:hAnsi="Arial"/>
          <w:b/>
        </w:rPr>
        <w:t>(Step 16, Table 6.2.14.3.2-1;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C28BBB7"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68FF7F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r>
              <w:rPr>
                <w:rFonts w:ascii="Arial" w:hAnsi="Arial"/>
                <w:sz w:val="18"/>
              </w:rPr>
              <w:t>, condition MO_CALL</w:t>
            </w:r>
          </w:p>
        </w:tc>
      </w:tr>
      <w:tr w:rsidR="00EB676A" w:rsidRPr="001E6C5A" w14:paraId="009E96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1B60E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4620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4F358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2C62B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790FF4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38AFAF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F118C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F40E76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FB2A6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9650D0"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A71986" w14:textId="77777777" w:rsidR="00EB676A" w:rsidRPr="001E6C5A" w:rsidRDefault="00EB676A" w:rsidP="00BC3F8D">
            <w:pPr>
              <w:keepNext/>
              <w:keepLines/>
              <w:spacing w:after="0"/>
              <w:rPr>
                <w:rFonts w:ascii="Arial" w:hAnsi="Arial"/>
                <w:sz w:val="18"/>
              </w:rPr>
            </w:pPr>
          </w:p>
        </w:tc>
      </w:tr>
      <w:tr w:rsidR="00EB676A" w:rsidRPr="001E6C5A" w14:paraId="581DDE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5CB25BB"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D7359C4"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0D477E1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ABCC93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8017CE" w14:textId="77777777" w:rsidR="00EB676A" w:rsidRPr="001E6C5A" w:rsidRDefault="00EB676A" w:rsidP="00BC3F8D">
            <w:pPr>
              <w:keepNext/>
              <w:keepLines/>
              <w:spacing w:after="0"/>
              <w:rPr>
                <w:rFonts w:ascii="Arial" w:hAnsi="Arial"/>
                <w:sz w:val="18"/>
              </w:rPr>
            </w:pPr>
          </w:p>
        </w:tc>
      </w:tr>
      <w:tr w:rsidR="00EB676A" w:rsidRPr="001E6C5A" w14:paraId="663D16C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F28116"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E4EDE1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ABF66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1958B0"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96C2E68" w14:textId="77777777" w:rsidR="00EB676A" w:rsidRPr="001E6C5A" w:rsidRDefault="00EB676A" w:rsidP="00BC3F8D">
            <w:pPr>
              <w:keepNext/>
              <w:keepLines/>
              <w:spacing w:after="0"/>
              <w:rPr>
                <w:rFonts w:ascii="Arial" w:hAnsi="Arial"/>
                <w:sz w:val="18"/>
              </w:rPr>
            </w:pPr>
          </w:p>
        </w:tc>
      </w:tr>
      <w:tr w:rsidR="00EB676A" w:rsidRPr="001E6C5A" w14:paraId="63EB4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9FF00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2C8935D"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3CA279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D5C6B7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92CDBA" w14:textId="77777777" w:rsidR="00EB676A" w:rsidRPr="001E6C5A" w:rsidRDefault="00EB676A" w:rsidP="00BC3F8D">
            <w:pPr>
              <w:keepNext/>
              <w:keepLines/>
              <w:spacing w:after="0"/>
              <w:rPr>
                <w:rFonts w:ascii="Arial" w:hAnsi="Arial"/>
                <w:sz w:val="18"/>
              </w:rPr>
            </w:pPr>
          </w:p>
        </w:tc>
      </w:tr>
      <w:tr w:rsidR="00EB676A" w:rsidRPr="001E6C5A" w14:paraId="50B36D4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3F095A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FAAD973"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864F52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41ECED7"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F1BB83" w14:textId="77777777" w:rsidR="00EB676A" w:rsidRPr="001E6C5A" w:rsidRDefault="00EB676A" w:rsidP="00BC3F8D">
            <w:pPr>
              <w:keepNext/>
              <w:keepLines/>
              <w:spacing w:after="0"/>
              <w:rPr>
                <w:rFonts w:ascii="Arial" w:hAnsi="Arial"/>
                <w:sz w:val="18"/>
              </w:rPr>
            </w:pPr>
          </w:p>
        </w:tc>
      </w:tr>
      <w:tr w:rsidR="00EB676A" w:rsidRPr="001E6C5A" w14:paraId="0C0F32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E740AB9"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CC0B17"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2D2277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3406C87"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90335C" w14:textId="77777777" w:rsidR="00EB676A" w:rsidRPr="001E6C5A" w:rsidRDefault="00EB676A" w:rsidP="00BC3F8D">
            <w:pPr>
              <w:keepNext/>
              <w:keepLines/>
              <w:spacing w:after="0"/>
              <w:rPr>
                <w:rFonts w:ascii="Arial" w:hAnsi="Arial"/>
                <w:sz w:val="18"/>
              </w:rPr>
            </w:pPr>
          </w:p>
        </w:tc>
      </w:tr>
      <w:tr w:rsidR="00EB676A" w:rsidRPr="001E6C5A" w14:paraId="2B3EA6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3E1A0667" w14:textId="77777777" w:rsidR="00EB676A" w:rsidRPr="001E6C5A" w:rsidRDefault="00EB676A" w:rsidP="00BC3F8D">
            <w:pPr>
              <w:keepNext/>
              <w:keepLines/>
              <w:spacing w:after="0"/>
              <w:rPr>
                <w:rFonts w:ascii="Arial" w:hAnsi="Arial"/>
                <w:bCs/>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0774686D"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17D6CA42"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1A035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FF17BE" w14:textId="77777777" w:rsidR="00EB676A" w:rsidRPr="001E6C5A" w:rsidRDefault="00EB676A" w:rsidP="00BC3F8D">
            <w:pPr>
              <w:keepNext/>
              <w:keepLines/>
              <w:spacing w:after="0"/>
              <w:rPr>
                <w:rFonts w:ascii="Arial" w:hAnsi="Arial"/>
                <w:sz w:val="18"/>
              </w:rPr>
            </w:pPr>
          </w:p>
        </w:tc>
      </w:tr>
      <w:tr w:rsidR="00EB676A" w:rsidRPr="001E6C5A" w14:paraId="241503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D8715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55AF1B"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6.2.14.3.3-8</w:t>
            </w:r>
          </w:p>
        </w:tc>
        <w:tc>
          <w:tcPr>
            <w:tcW w:w="2127" w:type="dxa"/>
            <w:tcBorders>
              <w:top w:val="single" w:sz="4" w:space="0" w:color="auto"/>
              <w:left w:val="single" w:sz="4" w:space="0" w:color="auto"/>
              <w:bottom w:val="single" w:sz="4" w:space="0" w:color="auto"/>
              <w:right w:val="single" w:sz="4" w:space="0" w:color="auto"/>
            </w:tcBorders>
          </w:tcPr>
          <w:p w14:paraId="0C2B950D"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01B8F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02199C6" w14:textId="77777777" w:rsidR="00EB676A" w:rsidRPr="001E6C5A" w:rsidRDefault="00EB676A" w:rsidP="00BC3F8D">
            <w:pPr>
              <w:keepNext/>
              <w:keepLines/>
              <w:spacing w:after="0"/>
              <w:rPr>
                <w:rFonts w:ascii="Arial" w:hAnsi="Arial"/>
                <w:sz w:val="18"/>
              </w:rPr>
            </w:pPr>
          </w:p>
        </w:tc>
      </w:tr>
      <w:tr w:rsidR="00EB676A" w:rsidRPr="001E6C5A" w14:paraId="1FA60C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3B711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46DAA9C"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E37122A" w14:textId="77777777" w:rsidR="00EB676A" w:rsidRPr="001E6C5A" w:rsidRDefault="00EB676A" w:rsidP="00BC3F8D">
            <w:pPr>
              <w:keepNext/>
              <w:keepLines/>
              <w:spacing w:after="0"/>
              <w:rPr>
                <w:rFonts w:ascii="Arial" w:hAnsi="Arial"/>
                <w:sz w:val="18"/>
              </w:rPr>
            </w:pPr>
            <w:r w:rsidRPr="001E6C5A">
              <w:rPr>
                <w:rFonts w:ascii="Arial" w:hAnsi="Arial"/>
                <w:sz w:val="18"/>
              </w:rPr>
              <w:t>Signature</w:t>
            </w:r>
          </w:p>
        </w:tc>
        <w:tc>
          <w:tcPr>
            <w:tcW w:w="1419" w:type="dxa"/>
            <w:tcBorders>
              <w:top w:val="single" w:sz="4" w:space="0" w:color="auto"/>
              <w:left w:val="single" w:sz="4" w:space="0" w:color="auto"/>
              <w:bottom w:val="single" w:sz="4" w:space="0" w:color="auto"/>
              <w:right w:val="single" w:sz="4" w:space="0" w:color="auto"/>
            </w:tcBorders>
          </w:tcPr>
          <w:p w14:paraId="01C0B9E4"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9A81121" w14:textId="77777777" w:rsidR="00EB676A" w:rsidRPr="001E6C5A" w:rsidRDefault="00EB676A" w:rsidP="00BC3F8D">
            <w:pPr>
              <w:keepNext/>
              <w:keepLines/>
              <w:spacing w:after="0"/>
              <w:rPr>
                <w:rFonts w:ascii="Arial" w:hAnsi="Arial"/>
                <w:sz w:val="18"/>
              </w:rPr>
            </w:pPr>
          </w:p>
        </w:tc>
      </w:tr>
      <w:tr w:rsidR="00EB676A" w:rsidRPr="001E6C5A" w14:paraId="098A7A6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04463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A1EE8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1490A1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15B62D"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DFACCAB" w14:textId="77777777" w:rsidR="00EB676A" w:rsidRPr="001E6C5A" w:rsidRDefault="00EB676A" w:rsidP="00BC3F8D">
            <w:pPr>
              <w:keepNext/>
              <w:keepLines/>
              <w:spacing w:after="0"/>
              <w:rPr>
                <w:rFonts w:ascii="Arial" w:hAnsi="Arial"/>
                <w:sz w:val="18"/>
              </w:rPr>
            </w:pPr>
          </w:p>
        </w:tc>
      </w:tr>
      <w:tr w:rsidR="00EB676A" w:rsidRPr="001E6C5A" w14:paraId="372D54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085FF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ACB142"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2F190EC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591EB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8FD442D" w14:textId="77777777" w:rsidR="00EB676A" w:rsidRPr="001E6C5A" w:rsidRDefault="00EB676A" w:rsidP="00BC3F8D">
            <w:pPr>
              <w:keepNext/>
              <w:keepLines/>
              <w:spacing w:after="0"/>
              <w:rPr>
                <w:rFonts w:ascii="Arial" w:hAnsi="Arial"/>
                <w:sz w:val="18"/>
              </w:rPr>
            </w:pPr>
          </w:p>
        </w:tc>
      </w:tr>
      <w:tr w:rsidR="00EB676A" w:rsidRPr="001E6C5A" w14:paraId="0B2A8A3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11290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432251"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4A884F3F"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A550B3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B9C02F6" w14:textId="77777777" w:rsidR="00EB676A" w:rsidRPr="001E6C5A" w:rsidRDefault="00EB676A" w:rsidP="00BC3F8D">
            <w:pPr>
              <w:keepNext/>
              <w:keepLines/>
              <w:spacing w:after="0"/>
              <w:rPr>
                <w:rFonts w:ascii="Arial" w:hAnsi="Arial"/>
                <w:sz w:val="18"/>
              </w:rPr>
            </w:pPr>
          </w:p>
        </w:tc>
      </w:tr>
    </w:tbl>
    <w:p w14:paraId="7A05E4BA" w14:textId="77777777" w:rsidR="00EB676A" w:rsidRPr="001E6C5A" w:rsidRDefault="00EB676A" w:rsidP="00EB676A"/>
    <w:p w14:paraId="4F24B7F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6.2.14.3.3-8: </w:t>
      </w:r>
      <w:r w:rsidRPr="001E6C5A">
        <w:rPr>
          <w:rFonts w:ascii="Arial" w:hAnsi="Arial"/>
          <w:b/>
          <w:lang w:eastAsia="ko-KR"/>
        </w:rPr>
        <w:t>MCPTT-Info in SIP BYE</w:t>
      </w:r>
      <w:r w:rsidRPr="001E6C5A">
        <w:rPr>
          <w:rFonts w:ascii="Arial" w:hAnsi="Arial"/>
          <w:b/>
        </w:rPr>
        <w:t xml:space="preserve"> (Table 6.2.14.3.3-7)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082EB1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EB27D6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4506D5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8163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DB2A3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9EF45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B47C22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AEF9A7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74E9EE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3B4CC7"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7FD3D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3B43B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A29E8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6A9487C" w14:textId="77777777" w:rsidR="00EB676A" w:rsidRPr="001E6C5A" w:rsidRDefault="00EB676A" w:rsidP="00BC3F8D">
            <w:pPr>
              <w:keepNext/>
              <w:keepLines/>
              <w:spacing w:after="0"/>
              <w:rPr>
                <w:rFonts w:ascii="Arial" w:hAnsi="Arial"/>
                <w:sz w:val="18"/>
              </w:rPr>
            </w:pPr>
          </w:p>
        </w:tc>
      </w:tr>
      <w:tr w:rsidR="00EB676A" w:rsidRPr="001E6C5A" w14:paraId="56B3850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32E64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1B9DE6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2960BB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4CD78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BF45026" w14:textId="77777777" w:rsidR="00EB676A" w:rsidRPr="001E6C5A" w:rsidRDefault="00EB676A" w:rsidP="00BC3F8D">
            <w:pPr>
              <w:keepNext/>
              <w:keepLines/>
              <w:spacing w:after="0"/>
              <w:rPr>
                <w:rFonts w:ascii="Arial" w:hAnsi="Arial"/>
                <w:sz w:val="18"/>
              </w:rPr>
            </w:pPr>
          </w:p>
        </w:tc>
      </w:tr>
      <w:tr w:rsidR="00EB676A" w:rsidRPr="001E6C5A" w14:paraId="38147C9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002C1AC"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4CCA77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A40909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F7B1F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734B16" w14:textId="77777777" w:rsidR="00EB676A" w:rsidRPr="001E6C5A" w:rsidRDefault="00EB676A" w:rsidP="00BC3F8D">
            <w:pPr>
              <w:keepNext/>
              <w:keepLines/>
              <w:spacing w:after="0"/>
              <w:rPr>
                <w:rFonts w:ascii="Arial" w:hAnsi="Arial"/>
                <w:sz w:val="18"/>
              </w:rPr>
            </w:pPr>
          </w:p>
        </w:tc>
      </w:tr>
      <w:tr w:rsidR="00EB676A" w:rsidRPr="001E6C5A" w14:paraId="3F18E20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4FC48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D651873" w14:textId="77777777" w:rsidR="00EB676A" w:rsidRPr="001E6C5A" w:rsidRDefault="00EB676A" w:rsidP="00BC3F8D">
            <w:pPr>
              <w:keepNext/>
              <w:keepLines/>
              <w:spacing w:after="0"/>
              <w:rPr>
                <w:rFonts w:ascii="Arial" w:hAnsi="Arial"/>
                <w:sz w:val="18"/>
              </w:rPr>
            </w:pPr>
            <w:r w:rsidRPr="001E6C5A">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0A67EC0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D7039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6B0938B" w14:textId="77777777" w:rsidR="00EB676A" w:rsidRPr="001E6C5A" w:rsidRDefault="00EB676A" w:rsidP="00BC3F8D">
            <w:pPr>
              <w:keepNext/>
              <w:keepLines/>
              <w:spacing w:after="0"/>
              <w:rPr>
                <w:rFonts w:ascii="Arial" w:hAnsi="Arial"/>
                <w:sz w:val="18"/>
              </w:rPr>
            </w:pPr>
          </w:p>
        </w:tc>
      </w:tr>
    </w:tbl>
    <w:p w14:paraId="38A34E81" w14:textId="77777777" w:rsidR="00EB676A" w:rsidRPr="001E6C5A" w:rsidRDefault="00EB676A" w:rsidP="00EB676A"/>
    <w:p w14:paraId="6C07744A" w14:textId="77777777" w:rsidR="00EB676A" w:rsidRPr="001E6C5A" w:rsidRDefault="00EB676A" w:rsidP="00EB676A">
      <w:pPr>
        <w:keepNext/>
        <w:keepLines/>
        <w:spacing w:before="120"/>
        <w:ind w:left="1134" w:hanging="1134"/>
        <w:outlineLvl w:val="2"/>
        <w:rPr>
          <w:rFonts w:ascii="Arial" w:hAnsi="Arial"/>
          <w:sz w:val="28"/>
        </w:rPr>
      </w:pPr>
      <w:bookmarkStart w:id="659" w:name="_Toc21006048"/>
      <w:bookmarkStart w:id="660" w:name="_Toc36037721"/>
      <w:bookmarkStart w:id="661" w:name="_Toc43837574"/>
      <w:bookmarkStart w:id="662" w:name="_Toc60995686"/>
      <w:bookmarkStart w:id="663" w:name="_Toc69159814"/>
      <w:bookmarkStart w:id="664" w:name="_Toc76583168"/>
      <w:bookmarkStart w:id="665" w:name="_Toc83808720"/>
      <w:bookmarkStart w:id="666" w:name="_Toc91233549"/>
      <w:bookmarkStart w:id="667" w:name="_Toc100349028"/>
      <w:bookmarkStart w:id="668" w:name="_Toc106787184"/>
      <w:r w:rsidRPr="001E6C5A">
        <w:rPr>
          <w:rFonts w:ascii="Arial" w:hAnsi="Arial"/>
          <w:sz w:val="28"/>
        </w:rPr>
        <w:t>6.2.15</w:t>
      </w:r>
      <w:r w:rsidRPr="001E6C5A">
        <w:rPr>
          <w:rFonts w:ascii="Arial" w:hAnsi="Arial"/>
          <w:sz w:val="28"/>
        </w:rPr>
        <w:tab/>
        <w:t xml:space="preserve">On-network / Private Call / Ambient listening call / </w:t>
      </w:r>
      <w:r w:rsidRPr="001E6C5A">
        <w:rPr>
          <w:rFonts w:ascii="Arial" w:hAnsi="Arial"/>
          <w:sz w:val="28"/>
          <w:lang w:eastAsia="zh-CN"/>
        </w:rPr>
        <w:t xml:space="preserve">Remotely initiated </w:t>
      </w:r>
      <w:r w:rsidRPr="001E6C5A">
        <w:rPr>
          <w:rFonts w:ascii="Arial" w:hAnsi="Arial"/>
          <w:sz w:val="28"/>
        </w:rPr>
        <w:t xml:space="preserve">Ambient listening call / </w:t>
      </w:r>
      <w:r w:rsidRPr="001E6C5A">
        <w:rPr>
          <w:rFonts w:ascii="Arial" w:hAnsi="Arial"/>
          <w:sz w:val="28"/>
          <w:lang w:eastAsia="zh-CN"/>
        </w:rPr>
        <w:t>Remotely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Client Terminated (CT)</w:t>
      </w:r>
      <w:bookmarkEnd w:id="659"/>
      <w:bookmarkEnd w:id="660"/>
      <w:bookmarkEnd w:id="661"/>
      <w:bookmarkEnd w:id="662"/>
      <w:bookmarkEnd w:id="663"/>
      <w:bookmarkEnd w:id="664"/>
      <w:bookmarkEnd w:id="665"/>
      <w:bookmarkEnd w:id="666"/>
      <w:bookmarkEnd w:id="667"/>
      <w:bookmarkEnd w:id="668"/>
    </w:p>
    <w:p w14:paraId="75053B62" w14:textId="77777777" w:rsidR="00EB676A" w:rsidRPr="001E6C5A" w:rsidRDefault="00EB676A" w:rsidP="00EB676A">
      <w:pPr>
        <w:keepNext/>
        <w:keepLines/>
        <w:spacing w:before="120"/>
        <w:ind w:left="1985" w:hanging="1985"/>
        <w:rPr>
          <w:rFonts w:ascii="Arial" w:hAnsi="Arial"/>
        </w:rPr>
      </w:pPr>
      <w:r w:rsidRPr="001E6C5A">
        <w:rPr>
          <w:rFonts w:ascii="Arial" w:hAnsi="Arial"/>
        </w:rPr>
        <w:t>6.2.15.1</w:t>
      </w:r>
      <w:r w:rsidRPr="001E6C5A">
        <w:rPr>
          <w:rFonts w:ascii="Arial" w:hAnsi="Arial"/>
        </w:rPr>
        <w:tab/>
        <w:t>Test Purpose (TP)</w:t>
      </w:r>
    </w:p>
    <w:p w14:paraId="64C40C38"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015B6A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6C0D1D9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E357D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w:t>
      </w:r>
      <w:r w:rsidRPr="001E6C5A">
        <w:rPr>
          <w:rFonts w:ascii="Courier New" w:hAnsi="Courier New"/>
          <w:sz w:val="16"/>
          <w:lang w:eastAsia="zh-CN"/>
        </w:rPr>
        <w:t xml:space="preserve">remotely initiated ambient listening call </w:t>
      </w:r>
      <w:r w:rsidRPr="001E6C5A">
        <w:rPr>
          <w:rFonts w:ascii="Courier New" w:hAnsi="Courier New"/>
          <w:sz w:val="16"/>
        </w:rPr>
        <w:t>the SDP offer of the SIP INVITE request contains an "a=key-</w:t>
      </w:r>
      <w:proofErr w:type="spellStart"/>
      <w:r w:rsidRPr="001E6C5A">
        <w:rPr>
          <w:rFonts w:ascii="Courier New" w:hAnsi="Courier New"/>
          <w:sz w:val="16"/>
        </w:rPr>
        <w:t>mgmt</w:t>
      </w:r>
      <w:proofErr w:type="spellEnd"/>
      <w:r w:rsidRPr="001E6C5A">
        <w:rPr>
          <w:rFonts w:ascii="Courier New" w:hAnsi="Courier New"/>
          <w:sz w:val="16"/>
        </w:rPr>
        <w:t>" attribute field with a "</w:t>
      </w:r>
      <w:proofErr w:type="spellStart"/>
      <w:r w:rsidRPr="001E6C5A">
        <w:rPr>
          <w:rFonts w:ascii="Courier New" w:hAnsi="Courier New"/>
          <w:sz w:val="16"/>
        </w:rPr>
        <w:t>mikey</w:t>
      </w:r>
      <w:proofErr w:type="spellEnd"/>
      <w:r w:rsidRPr="001E6C5A">
        <w:rPr>
          <w:rFonts w:ascii="Courier New" w:hAnsi="Courier New"/>
          <w:sz w:val="16"/>
        </w:rPr>
        <w:t>" attribute value containing a MIKEY-SAKKE I_MESSAGE</w:t>
      </w:r>
      <w:r w:rsidRPr="001E6C5A">
        <w:rPr>
          <w:rFonts w:ascii="Courier New" w:hAnsi="Courier New"/>
          <w:sz w:val="16"/>
          <w:lang w:eastAsia="zh-CN"/>
        </w:rPr>
        <w:t xml:space="preserve"> </w:t>
      </w:r>
      <w:r w:rsidRPr="001E6C5A">
        <w:rPr>
          <w:rFonts w:ascii="Courier New" w:hAnsi="Courier New"/>
          <w:sz w:val="16"/>
        </w:rPr>
        <w:t>}</w:t>
      </w:r>
    </w:p>
    <w:p w14:paraId="751203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remotely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does not notify the user for the call establishment }</w:t>
      </w:r>
    </w:p>
    <w:p w14:paraId="4F22A8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F99F0D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B9D1BB"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6AFDA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rPr>
        <w:t xml:space="preserve"> }</w:t>
      </w:r>
    </w:p>
    <w:p w14:paraId="436081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8609E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 xml:space="preserve">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5DA290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r w:rsidRPr="001E6C5A">
        <w:rPr>
          <w:rFonts w:ascii="Courier New" w:hAnsi="Courier New"/>
          <w:b/>
          <w:sz w:val="16"/>
        </w:rPr>
        <w:t>and</w:t>
      </w:r>
      <w:r w:rsidRPr="001E6C5A">
        <w:rPr>
          <w:rFonts w:ascii="Courier New" w:hAnsi="Courier New"/>
          <w:sz w:val="16"/>
        </w:rPr>
        <w:t>, does not notify the user for the call release }</w:t>
      </w:r>
    </w:p>
    <w:p w14:paraId="4098F23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69207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270400" w14:textId="77777777" w:rsidR="00EB676A" w:rsidRPr="001E6C5A" w:rsidRDefault="00EB676A" w:rsidP="00EB676A">
      <w:pPr>
        <w:keepNext/>
        <w:keepLines/>
        <w:spacing w:before="120"/>
        <w:ind w:left="1985" w:hanging="1985"/>
        <w:rPr>
          <w:rFonts w:ascii="Arial" w:hAnsi="Arial"/>
        </w:rPr>
      </w:pPr>
      <w:r w:rsidRPr="001E6C5A">
        <w:rPr>
          <w:rFonts w:ascii="Arial" w:hAnsi="Arial"/>
        </w:rPr>
        <w:t>6.2.15.2</w:t>
      </w:r>
      <w:r w:rsidRPr="001E6C5A">
        <w:rPr>
          <w:rFonts w:ascii="Arial" w:hAnsi="Arial"/>
        </w:rPr>
        <w:tab/>
        <w:t>Conformance requirements</w:t>
      </w:r>
    </w:p>
    <w:p w14:paraId="52D15D8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t>, 6.2.6. Unless otherwise stated these are Rel-14 requirements.</w:t>
      </w:r>
    </w:p>
    <w:p w14:paraId="44FCC7C0" w14:textId="77777777" w:rsidR="00EB676A" w:rsidRPr="001E6C5A" w:rsidRDefault="00EB676A" w:rsidP="00EB676A">
      <w:r w:rsidRPr="001E6C5A">
        <w:t xml:space="preserve">[TS 24.379, clause </w:t>
      </w:r>
      <w:r w:rsidRPr="001E6C5A">
        <w:rPr>
          <w:lang w:eastAsia="ko-KR"/>
        </w:rPr>
        <w:t>11.1.6.2.1.2</w:t>
      </w:r>
      <w:r w:rsidRPr="001E6C5A">
        <w:t>]</w:t>
      </w:r>
    </w:p>
    <w:p w14:paraId="3087D8D5"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6696332D" w14:textId="77777777" w:rsidR="00EB676A" w:rsidRPr="001E6C5A" w:rsidRDefault="00EB676A" w:rsidP="00EB676A">
      <w:pPr>
        <w:rPr>
          <w:lang w:eastAsia="ko-KR"/>
        </w:rPr>
      </w:pPr>
      <w:r w:rsidRPr="001E6C5A">
        <w:rPr>
          <w:lang w:eastAsia="ko-KR"/>
        </w:rPr>
        <w:t>The MCPTT client:</w:t>
      </w:r>
    </w:p>
    <w:p w14:paraId="2B363059" w14:textId="77777777" w:rsidR="00EB676A" w:rsidRPr="001E6C5A" w:rsidRDefault="00EB676A" w:rsidP="00EB676A">
      <w:pPr>
        <w:ind w:left="568" w:hanging="284"/>
      </w:pPr>
      <w:r w:rsidRPr="001E6C5A">
        <w:t>...</w:t>
      </w:r>
    </w:p>
    <w:p w14:paraId="58E9887E"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12263287"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E6D15F8" w14:textId="77777777" w:rsidR="00EB676A" w:rsidRPr="001E6C5A" w:rsidRDefault="00EB676A" w:rsidP="00EB676A">
      <w:pPr>
        <w:ind w:left="851" w:hanging="284"/>
      </w:pPr>
      <w:r w:rsidRPr="001E6C5A">
        <w:t>b)</w:t>
      </w:r>
      <w:r w:rsidRPr="001E6C5A">
        <w:tab/>
        <w:t>shall convert the MCPTT ID to a UID as described in 3GPP TS 33.180 [78];</w:t>
      </w:r>
    </w:p>
    <w:p w14:paraId="19F0BC63"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4377EE04"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subclause</w:t>
      </w:r>
      <w:r w:rsidRPr="001E6C5A">
        <w:t> 4.4; and</w:t>
      </w:r>
    </w:p>
    <w:p w14:paraId="6AF2F74D" w14:textId="77777777" w:rsidR="00EB676A" w:rsidRPr="001E6C5A" w:rsidRDefault="00EB676A" w:rsidP="00EB676A">
      <w:pPr>
        <w:ind w:left="851" w:hanging="284"/>
      </w:pPr>
      <w:r w:rsidRPr="001E6C5A">
        <w:t>e)</w:t>
      </w:r>
      <w:r w:rsidRPr="001E6C5A">
        <w:tab/>
        <w:t>if the signature of the MIKEY-SAKKE I_MESSAGE was successfully validated:</w:t>
      </w:r>
    </w:p>
    <w:p w14:paraId="06063BB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382E7164" w14:textId="77777777" w:rsidR="00EB676A" w:rsidRPr="001E6C5A" w:rsidRDefault="00EB676A" w:rsidP="00EB676A">
      <w:pPr>
        <w:ind w:left="1135" w:hanging="284"/>
      </w:pPr>
      <w:r w:rsidRPr="001E6C5A">
        <w:t>ii)</w:t>
      </w:r>
      <w:r w:rsidRPr="001E6C5A">
        <w:tab/>
        <w:t>shall extract the PCK-ID, from the payload as specified in 3GPP TS 33.180 [78];</w:t>
      </w:r>
    </w:p>
    <w:p w14:paraId="68C0D7DA"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4925ADD2" w14:textId="77777777" w:rsidR="00EB676A" w:rsidRPr="001E6C5A" w:rsidRDefault="00EB676A" w:rsidP="00EB676A">
      <w:pPr>
        <w:ind w:left="568" w:hanging="284"/>
        <w:rPr>
          <w:lang w:eastAsia="ko-KR"/>
        </w:rPr>
      </w:pPr>
      <w:r w:rsidRPr="001E6C5A">
        <w:t>...</w:t>
      </w:r>
    </w:p>
    <w:p w14:paraId="458A3325"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subclause</w:t>
      </w:r>
      <w:r w:rsidRPr="001E6C5A">
        <w:t> </w:t>
      </w:r>
      <w:r w:rsidRPr="001E6C5A">
        <w:rPr>
          <w:lang w:eastAsia="ko-KR"/>
        </w:rPr>
        <w:t>6.2.3.1.1;</w:t>
      </w:r>
    </w:p>
    <w:p w14:paraId="61D8F4D2" w14:textId="77777777" w:rsidR="00EB676A" w:rsidRPr="001E6C5A" w:rsidRDefault="00EB676A" w:rsidP="00EB676A">
      <w:pPr>
        <w:ind w:left="568" w:hanging="284"/>
        <w:rPr>
          <w:lang w:eastAsia="ko-KR"/>
        </w:rPr>
      </w:pPr>
      <w:r w:rsidRPr="001E6C5A">
        <w:rPr>
          <w:lang w:eastAsia="ko-KR"/>
        </w:rPr>
        <w:t>...</w:t>
      </w:r>
    </w:p>
    <w:p w14:paraId="5B350915" w14:textId="77777777" w:rsidR="00EB676A" w:rsidRPr="001E6C5A" w:rsidRDefault="00EB676A" w:rsidP="00EB676A">
      <w:pPr>
        <w:ind w:left="568" w:hanging="284"/>
      </w:pPr>
      <w:r w:rsidRPr="001E6C5A">
        <w:t>8)</w:t>
      </w:r>
      <w:r w:rsidRPr="001E6C5A">
        <w:tab/>
        <w:t>if the received SIP INVITE request</w:t>
      </w:r>
      <w:r w:rsidRPr="001E6C5A">
        <w:rPr>
          <w:lang w:eastAsia="ko-KR"/>
        </w:rPr>
        <w:t xml:space="preserve"> includes an alert-info header field as specified in </w:t>
      </w:r>
      <w:r w:rsidRPr="001E6C5A">
        <w:t>IETF RFC 3261 [24] and as updated by IETF RFC 7462 [77] set to a value of "&lt;</w:t>
      </w:r>
      <w:r w:rsidRPr="001E6C5A">
        <w:rPr>
          <w:rFonts w:eastAsia="Malgun Gothic"/>
        </w:rPr>
        <w:t>file:///dev/null</w:t>
      </w:r>
      <w:r w:rsidRPr="001E6C5A">
        <w:t>&gt;" shall not give any indication of the progress of the call to the MCPTT user;</w:t>
      </w:r>
    </w:p>
    <w:p w14:paraId="1CAA60F1" w14:textId="77777777" w:rsidR="00EB676A" w:rsidRPr="001E6C5A" w:rsidRDefault="00EB676A" w:rsidP="00EB676A">
      <w:pPr>
        <w:keepLines/>
        <w:ind w:left="1135" w:hanging="851"/>
      </w:pPr>
      <w:r w:rsidRPr="001E6C5A">
        <w:t>NOTE 3:</w:t>
      </w:r>
      <w:r w:rsidRPr="001E6C5A">
        <w:tab/>
        <w:t>The alert-info header field having the value of "&lt;</w:t>
      </w:r>
      <w:r w:rsidRPr="001E6C5A">
        <w:rPr>
          <w:rFonts w:eastAsia="Malgun Gothic"/>
        </w:rPr>
        <w:t>file:///dev/null</w:t>
      </w:r>
      <w:r w:rsidRPr="001E6C5A">
        <w:t>&gt;" is intended to result in having a "null" alert, i.e. an alert with no content or physical manifestation of any kind.</w:t>
      </w:r>
    </w:p>
    <w:p w14:paraId="4F55D01F" w14:textId="77777777" w:rsidR="00EB676A" w:rsidRPr="001E6C5A" w:rsidRDefault="00EB676A" w:rsidP="00EB676A">
      <w:r w:rsidRPr="001E6C5A">
        <w:t xml:space="preserve">[TS 24.379, clause </w:t>
      </w:r>
      <w:r w:rsidRPr="001E6C5A">
        <w:rPr>
          <w:lang w:eastAsia="ko-KR"/>
        </w:rPr>
        <w:t>11.1.6.2.1.4</w:t>
      </w:r>
      <w:r w:rsidRPr="001E6C5A">
        <w:t>]</w:t>
      </w:r>
    </w:p>
    <w:p w14:paraId="2A1E158C"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5F2D5EFE" w14:textId="77777777" w:rsidR="00EB676A" w:rsidRPr="001E6C5A" w:rsidRDefault="00EB676A" w:rsidP="00EB676A">
      <w:pPr>
        <w:ind w:left="568" w:hanging="284"/>
      </w:pPr>
      <w:r w:rsidRPr="001E6C5A">
        <w:t>1)</w:t>
      </w:r>
      <w:r w:rsidRPr="001E6C5A">
        <w:tab/>
        <w:t>shall comply with the procedures of subclause 6.2.6;</w:t>
      </w:r>
    </w:p>
    <w:p w14:paraId="6AA22CE2"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6AA0C88B" w14:textId="77777777" w:rsidR="00EB676A" w:rsidRPr="001E6C5A" w:rsidRDefault="00EB676A" w:rsidP="00EB676A">
      <w:r w:rsidRPr="001E6C5A">
        <w:t xml:space="preserve">[TS 24.379, clause </w:t>
      </w:r>
      <w:r w:rsidRPr="001E6C5A">
        <w:rPr>
          <w:rFonts w:eastAsia="Malgun Gothic"/>
          <w:lang w:eastAsia="ko-KR"/>
        </w:rPr>
        <w:t>6.2.3.1.1</w:t>
      </w:r>
      <w:r w:rsidRPr="001E6C5A">
        <w:t>]</w:t>
      </w:r>
    </w:p>
    <w:p w14:paraId="353A72A9" w14:textId="77777777" w:rsidR="00EB676A" w:rsidRPr="001E6C5A" w:rsidRDefault="00EB676A" w:rsidP="00EB676A">
      <w:pPr>
        <w:rPr>
          <w:lang w:eastAsia="ko-KR"/>
        </w:rPr>
      </w:pPr>
      <w:r w:rsidRPr="001E6C5A">
        <w:rPr>
          <w:lang w:eastAsia="ko-KR"/>
        </w:rPr>
        <w:t>When performing the automatic commencement mode procedures, the MCPTT client:</w:t>
      </w:r>
    </w:p>
    <w:p w14:paraId="1E4D8208"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1E822F1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035487EE"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5CEF6663"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737D542" w14:textId="77777777" w:rsidR="00EB676A" w:rsidRPr="001E6C5A" w:rsidRDefault="00EB676A" w:rsidP="00EB676A">
      <w:pPr>
        <w:ind w:left="568" w:hanging="284"/>
      </w:pPr>
      <w:r w:rsidRPr="001E6C5A">
        <w:t>...</w:t>
      </w:r>
    </w:p>
    <w:p w14:paraId="63FD2808"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01F599B2" w14:textId="77777777" w:rsidR="00EB676A" w:rsidRPr="001E6C5A" w:rsidRDefault="00EB676A" w:rsidP="00EB676A">
      <w:pPr>
        <w:ind w:left="568" w:hanging="284"/>
        <w:rPr>
          <w:lang w:eastAsia="ko-KR"/>
        </w:rPr>
      </w:pPr>
      <w:r w:rsidRPr="001E6C5A">
        <w:rPr>
          <w:lang w:eastAsia="ko-KR"/>
        </w:rPr>
        <w:t>...</w:t>
      </w:r>
    </w:p>
    <w:p w14:paraId="4615EC86"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521FA6A0" w14:textId="77777777" w:rsidR="00EB676A" w:rsidRPr="001E6C5A" w:rsidRDefault="00EB676A" w:rsidP="00EB676A">
      <w:r w:rsidRPr="001E6C5A">
        <w:t>[TS 24.379, clause 6.2.6]</w:t>
      </w:r>
    </w:p>
    <w:p w14:paraId="23481FB8" w14:textId="77777777" w:rsidR="00EB676A" w:rsidRPr="001E6C5A" w:rsidRDefault="00EB676A" w:rsidP="00EB676A">
      <w:r w:rsidRPr="001E6C5A">
        <w:t>Upon receiving a SIP BYE request, the MCPTT client:</w:t>
      </w:r>
    </w:p>
    <w:p w14:paraId="20F59649"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08932A17"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0C27758" w14:textId="77777777" w:rsidR="00EB676A" w:rsidRPr="001E6C5A" w:rsidRDefault="00EB676A" w:rsidP="00EB676A">
      <w:pPr>
        <w:keepNext/>
        <w:keepLines/>
        <w:spacing w:before="120"/>
        <w:ind w:left="1985" w:hanging="1985"/>
        <w:rPr>
          <w:rFonts w:ascii="Arial" w:hAnsi="Arial"/>
        </w:rPr>
      </w:pPr>
      <w:r w:rsidRPr="001E6C5A">
        <w:rPr>
          <w:rFonts w:ascii="Arial" w:hAnsi="Arial"/>
        </w:rPr>
        <w:t>6.2.15.3</w:t>
      </w:r>
      <w:r w:rsidRPr="001E6C5A">
        <w:rPr>
          <w:rFonts w:ascii="Arial" w:hAnsi="Arial"/>
        </w:rPr>
        <w:tab/>
        <w:t>Test description</w:t>
      </w:r>
    </w:p>
    <w:p w14:paraId="0F692D49" w14:textId="77777777" w:rsidR="00EB676A" w:rsidRPr="001E6C5A" w:rsidRDefault="00EB676A" w:rsidP="00EB676A">
      <w:pPr>
        <w:keepNext/>
        <w:keepLines/>
        <w:spacing w:before="120"/>
        <w:ind w:left="1985" w:hanging="1985"/>
        <w:rPr>
          <w:rFonts w:ascii="Arial" w:hAnsi="Arial"/>
        </w:rPr>
      </w:pPr>
      <w:r w:rsidRPr="001E6C5A">
        <w:rPr>
          <w:rFonts w:ascii="Arial" w:hAnsi="Arial"/>
        </w:rPr>
        <w:t>6.2.15.3.1</w:t>
      </w:r>
      <w:r w:rsidRPr="001E6C5A">
        <w:rPr>
          <w:rFonts w:ascii="Arial" w:hAnsi="Arial"/>
        </w:rPr>
        <w:tab/>
        <w:t>Pre-test conditions</w:t>
      </w:r>
    </w:p>
    <w:p w14:paraId="50FAF37B"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465B84BC" w14:textId="77777777" w:rsidR="00EB676A" w:rsidRPr="001E6C5A" w:rsidRDefault="00EB676A" w:rsidP="00EB676A">
      <w:pPr>
        <w:ind w:left="568" w:hanging="284"/>
      </w:pPr>
      <w:r w:rsidRPr="001E6C5A">
        <w:t>-</w:t>
      </w:r>
      <w:r w:rsidRPr="001E6C5A">
        <w:tab/>
        <w:t>SS (MCPTT server)</w:t>
      </w:r>
    </w:p>
    <w:p w14:paraId="3FFFEBFA"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80C9AD4"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69C9C04" w14:textId="77777777" w:rsidR="00EB676A" w:rsidRPr="001E6C5A" w:rsidRDefault="00EB676A" w:rsidP="00EB676A">
      <w:pPr>
        <w:ind w:left="568" w:hanging="284"/>
      </w:pPr>
      <w:r w:rsidRPr="001E6C5A">
        <w:t>-</w:t>
      </w:r>
      <w:r w:rsidRPr="001E6C5A">
        <w:tab/>
        <w:t>UE (MCPTT client)</w:t>
      </w:r>
    </w:p>
    <w:p w14:paraId="711A3FF5" w14:textId="77777777" w:rsidR="00EB676A" w:rsidRPr="001E6C5A" w:rsidRDefault="00EB676A" w:rsidP="00EB676A">
      <w:pPr>
        <w:ind w:left="568" w:hanging="284"/>
      </w:pPr>
      <w:r w:rsidRPr="001E6C5A">
        <w:t>-</w:t>
      </w:r>
      <w:r w:rsidRPr="001E6C5A">
        <w:tab/>
        <w:t>The test USIM set as defined in TS 36.579-1 [2], subclause 5.5.10 is inserted.</w:t>
      </w:r>
    </w:p>
    <w:p w14:paraId="1714999C"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C55B60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4F35523B"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4BA08EE7" w14:textId="77777777" w:rsidR="00EB676A" w:rsidRPr="001E6C5A" w:rsidRDefault="00EB676A" w:rsidP="00EB676A">
      <w:pPr>
        <w:ind w:left="568" w:hanging="284"/>
      </w:pPr>
      <w:r w:rsidRPr="001E6C5A">
        <w:t>-</w:t>
      </w:r>
      <w:r w:rsidRPr="001E6C5A">
        <w:tab/>
        <w:t>UE States at the end of the preamble</w:t>
      </w:r>
    </w:p>
    <w:p w14:paraId="69971C37" w14:textId="77777777" w:rsidR="00EB676A" w:rsidRPr="001E6C5A" w:rsidRDefault="00EB676A" w:rsidP="00EB676A">
      <w:pPr>
        <w:ind w:left="851" w:hanging="284"/>
      </w:pPr>
      <w:r w:rsidRPr="001E6C5A">
        <w:t>-</w:t>
      </w:r>
      <w:r w:rsidRPr="001E6C5A">
        <w:tab/>
        <w:t>The UE is in E-UTRA Registered, Idle Mode state.</w:t>
      </w:r>
    </w:p>
    <w:p w14:paraId="65226430"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736A6917" w14:textId="77777777" w:rsidR="00EB676A" w:rsidRPr="001E6C5A" w:rsidRDefault="00EB676A" w:rsidP="00EB676A">
      <w:pPr>
        <w:keepNext/>
        <w:keepLines/>
        <w:spacing w:before="120"/>
        <w:ind w:left="1985" w:hanging="1985"/>
        <w:rPr>
          <w:rFonts w:ascii="Arial" w:hAnsi="Arial"/>
        </w:rPr>
      </w:pPr>
      <w:r w:rsidRPr="001E6C5A">
        <w:rPr>
          <w:rFonts w:ascii="Arial" w:hAnsi="Arial"/>
        </w:rPr>
        <w:t>6.2.15.3.2</w:t>
      </w:r>
      <w:r w:rsidRPr="001E6C5A">
        <w:rPr>
          <w:rFonts w:ascii="Arial" w:hAnsi="Arial"/>
        </w:rPr>
        <w:tab/>
        <w:t>Test procedure sequence</w:t>
      </w:r>
    </w:p>
    <w:p w14:paraId="544E8786" w14:textId="77777777" w:rsidR="00EB676A" w:rsidRPr="001E6C5A" w:rsidRDefault="00EB676A" w:rsidP="00EB676A">
      <w:pPr>
        <w:keepNext/>
        <w:keepLines/>
        <w:spacing w:before="60"/>
        <w:jc w:val="center"/>
        <w:rPr>
          <w:rFonts w:ascii="Arial" w:hAnsi="Arial"/>
          <w:b/>
        </w:rPr>
      </w:pPr>
      <w:r w:rsidRPr="001E6C5A">
        <w:rPr>
          <w:rFonts w:ascii="Arial" w:hAnsi="Arial"/>
          <w:b/>
        </w:rPr>
        <w:t>Table 6.2.15.3.2-1: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8FCA710" w14:textId="77777777" w:rsidTr="00BC3F8D">
        <w:trPr>
          <w:cantSplit/>
        </w:trPr>
        <w:tc>
          <w:tcPr>
            <w:tcW w:w="534" w:type="dxa"/>
            <w:tcBorders>
              <w:top w:val="single" w:sz="4" w:space="0" w:color="auto"/>
              <w:left w:val="single" w:sz="4" w:space="0" w:color="auto"/>
              <w:bottom w:val="nil"/>
              <w:right w:val="single" w:sz="4" w:space="0" w:color="auto"/>
            </w:tcBorders>
            <w:hideMark/>
          </w:tcPr>
          <w:p w14:paraId="63B1F65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3D457A6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7647E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2DB0DA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4C231C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CD25BCB" w14:textId="77777777" w:rsidTr="00BC3F8D">
        <w:trPr>
          <w:cantSplit/>
        </w:trPr>
        <w:tc>
          <w:tcPr>
            <w:tcW w:w="534" w:type="dxa"/>
            <w:tcBorders>
              <w:top w:val="nil"/>
              <w:left w:val="single" w:sz="4" w:space="0" w:color="auto"/>
              <w:bottom w:val="single" w:sz="4" w:space="0" w:color="auto"/>
              <w:right w:val="single" w:sz="4" w:space="0" w:color="auto"/>
            </w:tcBorders>
          </w:tcPr>
          <w:p w14:paraId="6FA1EFBE"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277518C"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68035B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1F9956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941AE9"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4D93BA7" w14:textId="77777777" w:rsidR="00EB676A" w:rsidRPr="001E6C5A" w:rsidRDefault="00EB676A" w:rsidP="00BC3F8D">
            <w:pPr>
              <w:keepNext/>
              <w:keepLines/>
              <w:spacing w:after="0"/>
              <w:jc w:val="center"/>
              <w:rPr>
                <w:rFonts w:ascii="Arial" w:hAnsi="Arial"/>
                <w:b/>
                <w:sz w:val="18"/>
              </w:rPr>
            </w:pPr>
          </w:p>
        </w:tc>
      </w:tr>
      <w:tr w:rsidR="00EB676A" w:rsidRPr="001E6C5A" w14:paraId="06C49876"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D186AB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7CC1CA02" w14:textId="15D3662E"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669" w:author="MCC160" w:date="2022-11-01T12:34:00Z">
              <w:r w:rsidRPr="001E6C5A" w:rsidDel="00C87EDE">
                <w:rPr>
                  <w:rFonts w:ascii="Arial" w:eastAsia="Calibri" w:hAnsi="Arial"/>
                  <w:sz w:val="18"/>
                </w:rPr>
                <w:delText xml:space="preserve">Is the </w:delText>
              </w:r>
              <w:r w:rsidRPr="001E6C5A" w:rsidDel="00C87EDE">
                <w:rPr>
                  <w:rFonts w:ascii="Arial" w:eastAsia="Calibri" w:hAnsi="Arial"/>
                  <w:sz w:val="18"/>
                  <w:lang w:eastAsia="ko-KR"/>
                </w:rPr>
                <w:delText xml:space="preserve">procedure for </w:delText>
              </w:r>
            </w:del>
            <w:ins w:id="670" w:author="MCC160" w:date="2022-11-01T12:34:00Z">
              <w:r w:rsidR="00C87EDE" w:rsidRPr="00C87EDE">
                <w:rPr>
                  <w:rFonts w:ascii="Arial" w:eastAsia="Calibri" w:hAnsi="Arial"/>
                  <w:sz w:val="18"/>
                  <w:lang w:eastAsia="ko-KR"/>
                </w:rPr>
                <w:t xml:space="preserve">Does the UE (MCPTT Client) correctly perform test procedure </w:t>
              </w:r>
              <w:r w:rsidR="00C87EDE">
                <w:rPr>
                  <w:rFonts w:ascii="Arial" w:eastAsia="Calibri" w:hAnsi="Arial"/>
                  <w:sz w:val="18"/>
                  <w:lang w:eastAsia="ko-KR"/>
                </w:rPr>
                <w:t>'</w:t>
              </w:r>
            </w:ins>
            <w:r w:rsidRPr="001E6C5A">
              <w:rPr>
                <w:rFonts w:ascii="Arial" w:hAnsi="Arial"/>
                <w:sz w:val="18"/>
              </w:rPr>
              <w:t>MCX CT session establishment/modification without provisional responses other than 100 Trying</w:t>
            </w:r>
            <w:ins w:id="671" w:author="MCC160" w:date="2022-11-01T12:34:00Z">
              <w:r w:rsidR="00C87EDE">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5.3.4.3-1 </w:t>
            </w:r>
            <w:r w:rsidRPr="001E6C5A">
              <w:rPr>
                <w:rFonts w:ascii="Arial" w:hAnsi="Arial"/>
                <w:sz w:val="18"/>
              </w:rPr>
              <w:t xml:space="preserve">to establish </w:t>
            </w:r>
            <w:del w:id="672" w:author="MCC160" w:date="2022-11-01T16:10:00Z">
              <w:r w:rsidRPr="001E6C5A" w:rsidDel="00F9425C">
                <w:rPr>
                  <w:rFonts w:ascii="Arial" w:hAnsi="Arial"/>
                  <w:sz w:val="18"/>
                </w:rPr>
                <w:delText xml:space="preserve">an MCPTT </w:delText>
              </w:r>
            </w:del>
            <w:ins w:id="673" w:author="MCC160" w:date="2022-11-01T16:10:00Z">
              <w:r w:rsidR="00F9425C">
                <w:rPr>
                  <w:rFonts w:ascii="Arial" w:hAnsi="Arial"/>
                  <w:sz w:val="18"/>
                </w:rPr>
                <w:t xml:space="preserve">a </w:t>
              </w:r>
            </w:ins>
            <w:r w:rsidRPr="001E6C5A">
              <w:rPr>
                <w:rFonts w:ascii="Arial" w:hAnsi="Arial"/>
                <w:sz w:val="18"/>
                <w:lang w:eastAsia="zh-CN"/>
              </w:rPr>
              <w:t>remotely initiated ambient listening call</w:t>
            </w:r>
            <w:del w:id="674" w:author="MCC160" w:date="2022-11-01T12:35:00Z">
              <w:r w:rsidRPr="001E6C5A" w:rsidDel="00C87EDE">
                <w:rPr>
                  <w:rFonts w:ascii="Arial" w:hAnsi="Arial"/>
                  <w:sz w:val="18"/>
                  <w:lang w:eastAsia="zh-CN"/>
                </w:rPr>
                <w:delText xml:space="preserve"> correctly performed</w:delText>
              </w:r>
            </w:del>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16FBA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4E7E5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C51E50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CCB85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9969F2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19AC0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6E9551E"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07352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323EF2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9B43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7E26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D29F2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64D25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0E73E43" w14:textId="24D7A731" w:rsidR="00EB676A" w:rsidRPr="001E6C5A" w:rsidRDefault="00C87EDE" w:rsidP="00BC3F8D">
            <w:pPr>
              <w:keepNext/>
              <w:keepLines/>
              <w:spacing w:after="0"/>
              <w:rPr>
                <w:rFonts w:ascii="Arial" w:hAnsi="Arial"/>
                <w:sz w:val="18"/>
              </w:rPr>
            </w:pPr>
            <w:ins w:id="675" w:author="MCC160" w:date="2022-11-01T12:35: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424C49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3A171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6383EC9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17317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698775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E30F9C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C056C6" w14:textId="77777777" w:rsidR="00C87EDE" w:rsidRDefault="00EB676A" w:rsidP="00BC3F8D">
            <w:pPr>
              <w:keepNext/>
              <w:keepLines/>
              <w:spacing w:after="0"/>
              <w:rPr>
                <w:ins w:id="676" w:author="MCC160" w:date="2022-11-01T12:35:00Z"/>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del w:id="677" w:author="MCC160" w:date="2022-11-01T12:35:00Z">
              <w:r w:rsidRPr="001E6C5A" w:rsidDel="00C87EDE">
                <w:rPr>
                  <w:rFonts w:ascii="Arial" w:hAnsi="Arial"/>
                  <w:sz w:val="18"/>
                </w:rPr>
                <w:delText xml:space="preserve"> </w:delText>
              </w:r>
            </w:del>
          </w:p>
          <w:p w14:paraId="77EB3A3B" w14:textId="120DA6B0"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625DB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6A3C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78D45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19F47F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0A687D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272F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445CEF6A"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C59A1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5865C5A"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E91D6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EBD0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26A0C9B"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0FB4F73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2C7D3C8C" w14:textId="455823A9"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678" w:author="MCC160" w:date="2022-11-01T12:35:00Z">
              <w:r w:rsidRPr="001E6C5A" w:rsidDel="00C87EDE">
                <w:rPr>
                  <w:rFonts w:ascii="Arial" w:eastAsia="Calibri" w:hAnsi="Arial"/>
                  <w:sz w:val="18"/>
                </w:rPr>
                <w:delText xml:space="preserve">Is the procedure for </w:delText>
              </w:r>
            </w:del>
            <w:ins w:id="679" w:author="MCC160" w:date="2022-11-01T12:35:00Z">
              <w:r w:rsidR="00C87EDE" w:rsidRPr="00C87EDE">
                <w:rPr>
                  <w:rFonts w:ascii="Arial" w:eastAsia="Calibri" w:hAnsi="Arial"/>
                  <w:sz w:val="18"/>
                </w:rPr>
                <w:t xml:space="preserve">Does the UE (MCPTT Client) correctly perform test procedure </w:t>
              </w:r>
              <w:r w:rsidR="00C87EDE">
                <w:rPr>
                  <w:rFonts w:ascii="Arial" w:eastAsia="Calibri" w:hAnsi="Arial"/>
                  <w:sz w:val="18"/>
                </w:rPr>
                <w:t>'</w:t>
              </w:r>
            </w:ins>
            <w:r w:rsidRPr="001E6C5A">
              <w:rPr>
                <w:rFonts w:ascii="Arial" w:hAnsi="Arial"/>
                <w:sz w:val="18"/>
              </w:rPr>
              <w:t>MCX CT call release</w:t>
            </w:r>
            <w:ins w:id="680" w:author="MCC160" w:date="2022-11-01T12:35:00Z">
              <w:r w:rsidR="00C87EDE">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681" w:author="MCC160" w:date="2022-11-01T12:35:00Z">
              <w:r w:rsidRPr="001E6C5A" w:rsidDel="00C87EDE">
                <w:rPr>
                  <w:rFonts w:ascii="Arial" w:hAnsi="Arial"/>
                  <w:sz w:val="18"/>
                </w:rPr>
                <w:delText xml:space="preserve">end </w:delText>
              </w:r>
            </w:del>
            <w:ins w:id="682" w:author="MCC160" w:date="2022-11-01T12:35:00Z">
              <w:r w:rsidR="00C87EDE">
                <w:rPr>
                  <w:rFonts w:ascii="Arial" w:hAnsi="Arial"/>
                  <w:sz w:val="18"/>
                </w:rPr>
                <w:t>release</w:t>
              </w:r>
              <w:r w:rsidR="00C87EDE" w:rsidRPr="001E6C5A">
                <w:rPr>
                  <w:rFonts w:ascii="Arial" w:hAnsi="Arial"/>
                  <w:sz w:val="18"/>
                </w:rPr>
                <w:t xml:space="preserve"> </w:t>
              </w:r>
            </w:ins>
            <w:r w:rsidRPr="001E6C5A">
              <w:rPr>
                <w:rFonts w:ascii="Arial" w:hAnsi="Arial"/>
                <w:sz w:val="18"/>
              </w:rPr>
              <w:t>the call</w:t>
            </w:r>
            <w:del w:id="683" w:author="MCC160" w:date="2022-11-01T12:35:00Z">
              <w:r w:rsidRPr="001E6C5A" w:rsidDel="00C87EDE">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5B8888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FFBFDA2"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13DF5F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1129E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 xml:space="preserve"> P</w:t>
            </w:r>
          </w:p>
        </w:tc>
      </w:tr>
      <w:tr w:rsidR="00EB676A" w:rsidRPr="001E6C5A" w14:paraId="00B8F6F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9724EB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11432D2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59282D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56561E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69F12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551F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969786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52E640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664D52B1"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user that the </w:t>
            </w:r>
            <w:r w:rsidRPr="001E6C5A">
              <w:rPr>
                <w:rFonts w:ascii="Arial" w:hAnsi="Arial"/>
                <w:sz w:val="18"/>
                <w:lang w:eastAsia="zh-CN"/>
              </w:rPr>
              <w:t>remotely initiated ambient listening call</w:t>
            </w:r>
            <w:r w:rsidRPr="001E6C5A">
              <w:rPr>
                <w:rFonts w:ascii="Arial" w:hAnsi="Arial"/>
                <w:sz w:val="18"/>
              </w:rPr>
              <w:t xml:space="preserve"> has been successfully released?</w:t>
            </w:r>
          </w:p>
          <w:p w14:paraId="3F6A4E08"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C405A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7BE858C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23F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682B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1C479CBB"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E3C59A2"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szCs w:val="22"/>
              </w:rPr>
              <w:t xml:space="preserve">NOTE 1: </w:t>
            </w:r>
            <w:r w:rsidRPr="001E6C5A">
              <w:rPr>
                <w:rFonts w:ascii="Arial" w:hAnsi="Arial"/>
                <w:sz w:val="18"/>
              </w:rPr>
              <w:t>This is expected to be done via a suitable implementation dependent MMI.</w:t>
            </w:r>
          </w:p>
        </w:tc>
      </w:tr>
    </w:tbl>
    <w:p w14:paraId="02547599" w14:textId="77777777" w:rsidR="00EB676A" w:rsidRPr="001E6C5A" w:rsidRDefault="00EB676A" w:rsidP="00EB676A"/>
    <w:p w14:paraId="7D3022E1" w14:textId="77777777" w:rsidR="00EB676A" w:rsidRPr="001E6C5A" w:rsidRDefault="00EB676A" w:rsidP="00EB676A">
      <w:pPr>
        <w:keepNext/>
        <w:keepLines/>
        <w:spacing w:before="120"/>
        <w:ind w:left="1985" w:hanging="1985"/>
        <w:rPr>
          <w:rFonts w:ascii="Arial" w:hAnsi="Arial"/>
        </w:rPr>
      </w:pPr>
      <w:r w:rsidRPr="001E6C5A">
        <w:rPr>
          <w:rFonts w:ascii="Arial" w:hAnsi="Arial"/>
        </w:rPr>
        <w:t>6.2.15.3.3</w:t>
      </w:r>
      <w:r w:rsidRPr="001E6C5A">
        <w:rPr>
          <w:rFonts w:ascii="Arial" w:hAnsi="Arial"/>
        </w:rPr>
        <w:tab/>
        <w:t>Specific message contents</w:t>
      </w:r>
    </w:p>
    <w:p w14:paraId="3AB709B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6.2.15.3.3-1: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6.2.15.3.2-1;</w:t>
      </w:r>
      <w:r>
        <w:rPr>
          <w:rFonts w:ascii="Arial" w:hAnsi="Arial"/>
          <w:b/>
        </w:rPr>
        <w:br/>
      </w:r>
      <w:r w:rsidRPr="001E6C5A">
        <w:rPr>
          <w:rFonts w:ascii="Arial" w:hAnsi="Arial"/>
          <w:b/>
        </w:rP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0D0886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FC017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49FB06B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B0E636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098F1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C413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43444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2427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AA9D48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E3CC6DC"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3CA5CADA"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F63DA5F"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74BD4BCB"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1D11B06C" w14:textId="77777777" w:rsidR="00EB676A" w:rsidRPr="001E6C5A" w:rsidRDefault="00EB676A" w:rsidP="00BC3F8D">
            <w:pPr>
              <w:keepNext/>
              <w:keepLines/>
              <w:spacing w:after="0"/>
              <w:jc w:val="center"/>
              <w:rPr>
                <w:rFonts w:ascii="Arial" w:hAnsi="Arial"/>
                <w:b/>
                <w:sz w:val="18"/>
              </w:rPr>
            </w:pPr>
          </w:p>
        </w:tc>
      </w:tr>
      <w:tr w:rsidR="00EB676A" w:rsidRPr="001E6C5A" w14:paraId="6DB219B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04A5EAF"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701F492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460E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97A01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E53F16" w14:textId="77777777" w:rsidR="00EB676A" w:rsidRPr="001E6C5A" w:rsidRDefault="00EB676A" w:rsidP="00BC3F8D">
            <w:pPr>
              <w:keepNext/>
              <w:keepLines/>
              <w:spacing w:after="0"/>
              <w:rPr>
                <w:rFonts w:ascii="Arial" w:hAnsi="Arial"/>
                <w:sz w:val="18"/>
              </w:rPr>
            </w:pPr>
          </w:p>
        </w:tc>
      </w:tr>
      <w:tr w:rsidR="00EB676A" w:rsidRPr="001E6C5A" w14:paraId="0FE9AF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9067F3"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2F0CE97"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3B322D4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FEEB8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9DAC59" w14:textId="77777777" w:rsidR="00EB676A" w:rsidRPr="001E6C5A" w:rsidRDefault="00EB676A" w:rsidP="00BC3F8D">
            <w:pPr>
              <w:keepNext/>
              <w:keepLines/>
              <w:spacing w:after="0"/>
              <w:rPr>
                <w:rFonts w:ascii="Arial" w:hAnsi="Arial"/>
                <w:sz w:val="18"/>
              </w:rPr>
            </w:pPr>
          </w:p>
        </w:tc>
      </w:tr>
      <w:tr w:rsidR="00EB676A" w:rsidRPr="001E6C5A" w14:paraId="53A29EB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2F1E07C"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643DC30C"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3070809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01396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5031DFF" w14:textId="77777777" w:rsidR="00EB676A" w:rsidRPr="001E6C5A" w:rsidRDefault="00EB676A" w:rsidP="00BC3F8D">
            <w:pPr>
              <w:keepNext/>
              <w:keepLines/>
              <w:spacing w:after="0"/>
              <w:rPr>
                <w:rFonts w:ascii="Arial" w:hAnsi="Arial"/>
                <w:sz w:val="18"/>
              </w:rPr>
            </w:pPr>
          </w:p>
        </w:tc>
      </w:tr>
      <w:tr w:rsidR="00EB676A" w:rsidRPr="001E6C5A" w14:paraId="0F75AFF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0AFE5F1" w14:textId="77777777" w:rsidR="00EB676A" w:rsidRPr="001E6C5A" w:rsidRDefault="00EB676A" w:rsidP="00BC3F8D">
            <w:pPr>
              <w:keepNext/>
              <w:keepLines/>
              <w:spacing w:after="0"/>
              <w:rPr>
                <w:rFonts w:ascii="Arial" w:hAnsi="Arial"/>
                <w:sz w:val="18"/>
              </w:rPr>
            </w:pPr>
            <w:r w:rsidRPr="001E6C5A">
              <w:rPr>
                <w:rFonts w:ascii="Arial" w:hAnsi="Arial"/>
                <w:b/>
                <w:bCs/>
                <w:sz w:val="18"/>
              </w:rPr>
              <w:t>Alert-Info</w:t>
            </w:r>
          </w:p>
        </w:tc>
        <w:tc>
          <w:tcPr>
            <w:tcW w:w="2126" w:type="dxa"/>
            <w:tcBorders>
              <w:top w:val="single" w:sz="4" w:space="0" w:color="auto"/>
              <w:left w:val="single" w:sz="4" w:space="0" w:color="auto"/>
              <w:bottom w:val="single" w:sz="4" w:space="0" w:color="auto"/>
              <w:right w:val="single" w:sz="4" w:space="0" w:color="auto"/>
            </w:tcBorders>
          </w:tcPr>
          <w:p w14:paraId="1715140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AD792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0E952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7BEE67" w14:textId="77777777" w:rsidR="00EB676A" w:rsidRPr="001E6C5A" w:rsidRDefault="00EB676A" w:rsidP="00BC3F8D">
            <w:pPr>
              <w:keepNext/>
              <w:keepLines/>
              <w:spacing w:after="0"/>
              <w:rPr>
                <w:rFonts w:ascii="Arial" w:hAnsi="Arial"/>
                <w:sz w:val="18"/>
              </w:rPr>
            </w:pPr>
          </w:p>
        </w:tc>
      </w:tr>
      <w:tr w:rsidR="00EB676A" w:rsidRPr="001E6C5A" w14:paraId="332CC72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0ECC0AB"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5A83877" w14:textId="77777777" w:rsidR="00EB676A" w:rsidRPr="001E6C5A" w:rsidRDefault="00EB676A" w:rsidP="00BC3F8D">
            <w:pPr>
              <w:keepNext/>
              <w:keepLines/>
              <w:spacing w:after="0"/>
              <w:rPr>
                <w:rFonts w:ascii="Arial" w:hAnsi="Arial"/>
                <w:sz w:val="18"/>
              </w:rPr>
            </w:pPr>
            <w:r w:rsidRPr="001E6C5A">
              <w:rPr>
                <w:rFonts w:ascii="Arial" w:hAnsi="Arial"/>
                <w:iCs/>
                <w:sz w:val="18"/>
              </w:rPr>
              <w:t>"&lt;file:///dev/null&gt;"</w:t>
            </w:r>
          </w:p>
        </w:tc>
        <w:tc>
          <w:tcPr>
            <w:tcW w:w="2126" w:type="dxa"/>
            <w:tcBorders>
              <w:top w:val="single" w:sz="4" w:space="0" w:color="auto"/>
              <w:left w:val="single" w:sz="4" w:space="0" w:color="auto"/>
              <w:bottom w:val="single" w:sz="4" w:space="0" w:color="auto"/>
              <w:right w:val="single" w:sz="4" w:space="0" w:color="auto"/>
            </w:tcBorders>
          </w:tcPr>
          <w:p w14:paraId="218AE6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8BE673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8A4959" w14:textId="77777777" w:rsidR="00EB676A" w:rsidRPr="001E6C5A" w:rsidRDefault="00EB676A" w:rsidP="00BC3F8D">
            <w:pPr>
              <w:keepNext/>
              <w:keepLines/>
              <w:spacing w:after="0"/>
              <w:rPr>
                <w:rFonts w:ascii="Arial" w:hAnsi="Arial"/>
                <w:sz w:val="18"/>
              </w:rPr>
            </w:pPr>
          </w:p>
        </w:tc>
      </w:tr>
      <w:tr w:rsidR="00EB676A" w:rsidRPr="001E6C5A" w14:paraId="48614B6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E10BB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F8A6E0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ACC00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4F247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366F86" w14:textId="77777777" w:rsidR="00EB676A" w:rsidRPr="001E6C5A" w:rsidRDefault="00EB676A" w:rsidP="00BC3F8D">
            <w:pPr>
              <w:keepNext/>
              <w:keepLines/>
              <w:spacing w:after="0"/>
              <w:rPr>
                <w:rFonts w:ascii="Arial" w:hAnsi="Arial"/>
                <w:sz w:val="18"/>
              </w:rPr>
            </w:pPr>
          </w:p>
        </w:tc>
      </w:tr>
      <w:tr w:rsidR="00EB676A" w:rsidRPr="001E6C5A" w14:paraId="3F5A929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796CBE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19C8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BC5F7"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2F265BF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A3C8C8" w14:textId="77777777" w:rsidR="00EB676A" w:rsidRPr="001E6C5A" w:rsidRDefault="00EB676A" w:rsidP="00BC3F8D">
            <w:pPr>
              <w:keepNext/>
              <w:keepLines/>
              <w:spacing w:after="0"/>
              <w:rPr>
                <w:rFonts w:ascii="Arial" w:hAnsi="Arial"/>
                <w:sz w:val="18"/>
              </w:rPr>
            </w:pPr>
          </w:p>
        </w:tc>
      </w:tr>
      <w:tr w:rsidR="00EB676A" w:rsidRPr="001E6C5A" w14:paraId="3DF18D2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B7C23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A38E40"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6.2.15.3.3-3</w:t>
            </w:r>
          </w:p>
        </w:tc>
        <w:tc>
          <w:tcPr>
            <w:tcW w:w="2126" w:type="dxa"/>
            <w:tcBorders>
              <w:top w:val="single" w:sz="4" w:space="0" w:color="auto"/>
              <w:left w:val="single" w:sz="4" w:space="0" w:color="auto"/>
              <w:bottom w:val="single" w:sz="4" w:space="0" w:color="auto"/>
              <w:right w:val="single" w:sz="4" w:space="0" w:color="auto"/>
            </w:tcBorders>
          </w:tcPr>
          <w:p w14:paraId="419523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69E7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AA7FB2" w14:textId="77777777" w:rsidR="00EB676A" w:rsidRPr="001E6C5A" w:rsidRDefault="00EB676A" w:rsidP="00BC3F8D">
            <w:pPr>
              <w:keepNext/>
              <w:keepLines/>
              <w:spacing w:after="0"/>
              <w:rPr>
                <w:rFonts w:ascii="Arial" w:hAnsi="Arial"/>
                <w:sz w:val="18"/>
              </w:rPr>
            </w:pPr>
          </w:p>
        </w:tc>
      </w:tr>
      <w:tr w:rsidR="00EB676A" w:rsidRPr="001E6C5A" w14:paraId="34D2FBA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C1FC6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FD85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AF6E68D"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2CF7766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863CB0" w14:textId="77777777" w:rsidR="00EB676A" w:rsidRPr="001E6C5A" w:rsidRDefault="00EB676A" w:rsidP="00BC3F8D">
            <w:pPr>
              <w:keepNext/>
              <w:keepLines/>
              <w:spacing w:after="0"/>
              <w:rPr>
                <w:rFonts w:ascii="Arial" w:hAnsi="Arial"/>
                <w:sz w:val="18"/>
              </w:rPr>
            </w:pPr>
          </w:p>
        </w:tc>
      </w:tr>
      <w:tr w:rsidR="00EB676A" w:rsidRPr="001E6C5A" w14:paraId="7591F3E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0D666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1F29E2"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6.2.15.3.3-2</w:t>
            </w:r>
          </w:p>
        </w:tc>
        <w:tc>
          <w:tcPr>
            <w:tcW w:w="2126" w:type="dxa"/>
            <w:tcBorders>
              <w:top w:val="single" w:sz="4" w:space="0" w:color="auto"/>
              <w:left w:val="single" w:sz="4" w:space="0" w:color="auto"/>
              <w:bottom w:val="single" w:sz="4" w:space="0" w:color="auto"/>
              <w:right w:val="single" w:sz="4" w:space="0" w:color="auto"/>
            </w:tcBorders>
          </w:tcPr>
          <w:p w14:paraId="1496851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7D845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34B29DF" w14:textId="77777777" w:rsidR="00EB676A" w:rsidRPr="001E6C5A" w:rsidRDefault="00EB676A" w:rsidP="00BC3F8D">
            <w:pPr>
              <w:keepNext/>
              <w:keepLines/>
              <w:spacing w:after="0"/>
              <w:rPr>
                <w:rFonts w:ascii="Arial" w:hAnsi="Arial"/>
                <w:sz w:val="18"/>
              </w:rPr>
            </w:pPr>
          </w:p>
        </w:tc>
      </w:tr>
    </w:tbl>
    <w:p w14:paraId="7B46BEFB" w14:textId="77777777" w:rsidR="00EB676A" w:rsidRPr="001E6C5A" w:rsidRDefault="00EB676A" w:rsidP="00EB676A"/>
    <w:p w14:paraId="6419A0D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6.2.15.3.3-2: </w:t>
      </w:r>
      <w:r w:rsidRPr="001E6C5A">
        <w:rPr>
          <w:rFonts w:ascii="Arial" w:hAnsi="Arial"/>
          <w:b/>
          <w:lang w:eastAsia="ko-KR"/>
        </w:rPr>
        <w:t>MCPTT-Info in SIP INVITE</w:t>
      </w:r>
      <w:r w:rsidRPr="001E6C5A">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C1BBC3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3C231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p>
        </w:tc>
      </w:tr>
      <w:tr w:rsidR="00EB676A" w:rsidRPr="001E6C5A" w14:paraId="5D2A35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F0F878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1CF3D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6AE0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D282A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8F5EA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C8C961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558185"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656AB9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601F61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4A53E1"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280A6D2" w14:textId="77777777" w:rsidR="00EB676A" w:rsidRPr="001E6C5A" w:rsidRDefault="00EB676A" w:rsidP="00BC3F8D">
            <w:pPr>
              <w:keepNext/>
              <w:keepLines/>
              <w:spacing w:after="0"/>
              <w:rPr>
                <w:rFonts w:ascii="Arial" w:hAnsi="Arial"/>
                <w:sz w:val="18"/>
              </w:rPr>
            </w:pPr>
          </w:p>
        </w:tc>
      </w:tr>
      <w:tr w:rsidR="00EB676A" w:rsidRPr="001E6C5A" w14:paraId="6B3E36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66B4F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73A367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F47292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027510"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151D3FB" w14:textId="77777777" w:rsidR="00EB676A" w:rsidRPr="001E6C5A" w:rsidRDefault="00EB676A" w:rsidP="00BC3F8D">
            <w:pPr>
              <w:keepNext/>
              <w:keepLines/>
              <w:spacing w:after="0"/>
              <w:rPr>
                <w:rFonts w:ascii="Arial" w:hAnsi="Arial"/>
                <w:sz w:val="18"/>
              </w:rPr>
            </w:pPr>
          </w:p>
        </w:tc>
      </w:tr>
      <w:tr w:rsidR="00EB676A" w:rsidRPr="001E6C5A" w14:paraId="1F05A1A3"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4CCFD2C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5BD64B40"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4711B5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5DCB5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24F809B" w14:textId="77777777" w:rsidR="00EB676A" w:rsidRPr="001E6C5A" w:rsidRDefault="00EB676A" w:rsidP="00BC3F8D">
            <w:pPr>
              <w:keepNext/>
              <w:keepLines/>
              <w:spacing w:after="0"/>
              <w:rPr>
                <w:rFonts w:ascii="Arial" w:hAnsi="Arial"/>
                <w:sz w:val="18"/>
              </w:rPr>
            </w:pPr>
          </w:p>
        </w:tc>
      </w:tr>
      <w:tr w:rsidR="00EB676A" w:rsidRPr="001E6C5A" w14:paraId="061292C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16B03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1F72610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0134D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54FA2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6E0D0F58" w14:textId="77777777" w:rsidR="00EB676A" w:rsidRPr="001E6C5A" w:rsidRDefault="00EB676A" w:rsidP="00BC3F8D">
            <w:pPr>
              <w:keepNext/>
              <w:keepLines/>
              <w:spacing w:after="0"/>
              <w:rPr>
                <w:rFonts w:ascii="Arial" w:hAnsi="Arial"/>
                <w:sz w:val="18"/>
              </w:rPr>
            </w:pPr>
          </w:p>
        </w:tc>
      </w:tr>
      <w:tr w:rsidR="00EB676A" w:rsidRPr="001E6C5A" w14:paraId="5EDC62F9"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94EF2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19A65F84" w14:textId="77777777" w:rsidR="00EB676A" w:rsidRPr="001E6C5A" w:rsidRDefault="00EB676A" w:rsidP="00BC3F8D">
            <w:pPr>
              <w:keepNext/>
              <w:keepLines/>
              <w:spacing w:after="0"/>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1EAB09F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AA3FB8"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85B3A66" w14:textId="77777777" w:rsidR="00EB676A" w:rsidRPr="001E6C5A" w:rsidRDefault="00EB676A" w:rsidP="00BC3F8D">
            <w:pPr>
              <w:keepNext/>
              <w:keepLines/>
              <w:spacing w:after="0"/>
              <w:rPr>
                <w:rFonts w:ascii="Arial" w:hAnsi="Arial"/>
                <w:sz w:val="18"/>
              </w:rPr>
            </w:pPr>
          </w:p>
        </w:tc>
      </w:tr>
    </w:tbl>
    <w:p w14:paraId="47CDD77A" w14:textId="77777777" w:rsidR="00EB676A" w:rsidRPr="001E6C5A" w:rsidRDefault="00EB676A" w:rsidP="00EB676A"/>
    <w:p w14:paraId="3ED0482D" w14:textId="77777777" w:rsidR="00EB676A" w:rsidRPr="001E6C5A" w:rsidRDefault="00EB676A" w:rsidP="00EB676A">
      <w:pPr>
        <w:keepNext/>
        <w:keepLines/>
        <w:spacing w:before="60"/>
        <w:jc w:val="center"/>
        <w:rPr>
          <w:rFonts w:ascii="Arial" w:hAnsi="Arial"/>
          <w:b/>
        </w:rPr>
      </w:pPr>
      <w:r w:rsidRPr="001E6C5A">
        <w:rPr>
          <w:rFonts w:ascii="Arial" w:hAnsi="Arial"/>
          <w:b/>
        </w:rPr>
        <w:t>Table 6.2.15.3.3-3: SDP Message</w:t>
      </w:r>
      <w:r w:rsidRPr="001E6C5A">
        <w:rPr>
          <w:rFonts w:ascii="Arial" w:hAnsi="Arial"/>
          <w:b/>
          <w:lang w:eastAsia="ko-KR"/>
        </w:rPr>
        <w:t xml:space="preserve"> in SIP INVITE</w:t>
      </w:r>
      <w:r w:rsidRPr="001E6C5A">
        <w:rPr>
          <w:rFonts w:ascii="Arial" w:hAnsi="Arial"/>
          <w:b/>
        </w:rPr>
        <w:t xml:space="preserve"> (Table 6.2.15.3.3-1)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581A4F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76DAC8E"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Pr>
                <w:rFonts w:ascii="Arial" w:hAnsi="Arial"/>
                <w:sz w:val="18"/>
              </w:rPr>
              <w:t xml:space="preserve">, </w:t>
            </w:r>
            <w:r w:rsidRPr="0046457A">
              <w:rPr>
                <w:rFonts w:ascii="Arial" w:hAnsi="Arial"/>
                <w:sz w:val="18"/>
              </w:rPr>
              <w:t>INITIAL_SDP_OFFER</w:t>
            </w:r>
          </w:p>
        </w:tc>
      </w:tr>
      <w:tr w:rsidR="00EB676A" w:rsidRPr="001E6C5A" w14:paraId="60D327A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9A3833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ED676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A51B5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F1767B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FF1F8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E4693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FA4761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3538DC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72C5F6"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92150D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26930F" w14:textId="77777777" w:rsidR="00EB676A" w:rsidRPr="001E6C5A" w:rsidRDefault="00EB676A" w:rsidP="00BC3F8D">
            <w:pPr>
              <w:keepNext/>
              <w:keepLines/>
              <w:spacing w:after="0"/>
              <w:rPr>
                <w:rFonts w:ascii="Arial" w:hAnsi="Arial"/>
                <w:sz w:val="18"/>
              </w:rPr>
            </w:pPr>
          </w:p>
        </w:tc>
      </w:tr>
      <w:tr w:rsidR="00EB676A" w:rsidRPr="001E6C5A" w14:paraId="0F0A54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DA51062"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407282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40B0EAC"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73E9355"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76A6FC3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F26D019" w14:textId="77777777" w:rsidR="00EB676A" w:rsidRPr="001E6C5A" w:rsidRDefault="00EB676A" w:rsidP="00BC3F8D">
            <w:pPr>
              <w:keepNext/>
              <w:keepLines/>
              <w:spacing w:after="0"/>
              <w:rPr>
                <w:rFonts w:ascii="Arial" w:hAnsi="Arial"/>
                <w:sz w:val="18"/>
              </w:rPr>
            </w:pPr>
          </w:p>
        </w:tc>
      </w:tr>
      <w:tr w:rsidR="00EB676A" w:rsidRPr="001E6C5A" w14:paraId="476964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5F6BF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59BD5A3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039C88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CE4B1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22A039" w14:textId="77777777" w:rsidR="00EB676A" w:rsidRPr="001E6C5A" w:rsidRDefault="00EB676A" w:rsidP="00BC3F8D">
            <w:pPr>
              <w:keepNext/>
              <w:keepLines/>
              <w:spacing w:after="0"/>
              <w:rPr>
                <w:rFonts w:ascii="Arial" w:hAnsi="Arial"/>
                <w:sz w:val="18"/>
              </w:rPr>
            </w:pPr>
          </w:p>
        </w:tc>
      </w:tr>
    </w:tbl>
    <w:p w14:paraId="313D9803" w14:textId="77777777" w:rsidR="00EB676A" w:rsidRPr="001E6C5A" w:rsidRDefault="00EB676A" w:rsidP="00EB676A"/>
    <w:p w14:paraId="22FD87B4" w14:textId="77777777" w:rsidR="00EB676A" w:rsidRPr="001E6C5A" w:rsidRDefault="00EB676A" w:rsidP="00EB676A">
      <w:pPr>
        <w:keepNext/>
        <w:keepLines/>
        <w:spacing w:before="60"/>
        <w:jc w:val="center"/>
        <w:rPr>
          <w:rFonts w:ascii="Arial" w:hAnsi="Arial"/>
          <w:b/>
        </w:rPr>
      </w:pPr>
      <w:bookmarkStart w:id="684" w:name="_Hlk64725421"/>
      <w:bookmarkStart w:id="685" w:name="_Hlk64726597"/>
      <w:r w:rsidRPr="001E6C5A">
        <w:rPr>
          <w:rFonts w:ascii="Arial" w:hAnsi="Arial"/>
          <w:b/>
        </w:rPr>
        <w:t xml:space="preserve">Table 6.2.15.3.3-3A: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6.2.15.3.2-1;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DC4EFB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4BCB5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769BEA6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72C5B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E77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AC74CA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AD4C9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04733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C1CD5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67D9AEF"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BADB158"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17953BC"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8E3A2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5A92E1" w14:textId="77777777" w:rsidR="00EB676A" w:rsidRPr="001E6C5A" w:rsidRDefault="00EB676A" w:rsidP="00BC3F8D">
            <w:pPr>
              <w:pStyle w:val="TAL"/>
            </w:pPr>
          </w:p>
        </w:tc>
      </w:tr>
      <w:tr w:rsidR="00EB676A" w:rsidRPr="001E6C5A" w14:paraId="2FDE835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FEEF8A3" w14:textId="77777777" w:rsidR="00EB676A" w:rsidRPr="0095004B"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C57F5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B3562A"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6FD8B7C"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7DCE233" w14:textId="77777777" w:rsidR="00EB676A" w:rsidRPr="001E6C5A" w:rsidRDefault="00EB676A" w:rsidP="00BC3F8D">
            <w:pPr>
              <w:pStyle w:val="TAL"/>
            </w:pPr>
          </w:p>
        </w:tc>
      </w:tr>
      <w:tr w:rsidR="00EB676A" w:rsidRPr="001E6C5A" w14:paraId="2B6B5E0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660642A" w14:textId="77777777" w:rsidR="00EB676A" w:rsidRPr="0095004B"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3AEF5967" w14:textId="77777777" w:rsidR="00EB676A" w:rsidRPr="001E6C5A" w:rsidRDefault="00EB676A" w:rsidP="00BC3F8D">
            <w:pPr>
              <w:pStyle w:val="TAL"/>
            </w:pPr>
            <w:r w:rsidRPr="001E6C5A">
              <w:t xml:space="preserve">SDP Message as described in Table </w:t>
            </w:r>
            <w:r w:rsidRPr="006B5109">
              <w:t>6.2.15.3.3-3B</w:t>
            </w:r>
          </w:p>
        </w:tc>
        <w:tc>
          <w:tcPr>
            <w:tcW w:w="2127" w:type="dxa"/>
            <w:tcBorders>
              <w:top w:val="single" w:sz="4" w:space="0" w:color="auto"/>
              <w:left w:val="single" w:sz="4" w:space="0" w:color="auto"/>
              <w:bottom w:val="single" w:sz="4" w:space="0" w:color="auto"/>
              <w:right w:val="single" w:sz="4" w:space="0" w:color="auto"/>
            </w:tcBorders>
          </w:tcPr>
          <w:p w14:paraId="0B459C7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8901EC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BF89B52" w14:textId="77777777" w:rsidR="00EB676A" w:rsidRPr="001E6C5A" w:rsidRDefault="00EB676A" w:rsidP="00BC3F8D">
            <w:pPr>
              <w:pStyle w:val="TAL"/>
            </w:pPr>
          </w:p>
        </w:tc>
      </w:tr>
      <w:tr w:rsidR="00EB676A" w:rsidRPr="001E6C5A" w14:paraId="4715096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02DFB9" w14:textId="77777777" w:rsidR="00EB676A" w:rsidRPr="0095004B"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4DAA59"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C8D18FD"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6C0450BD"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9A50A7" w14:textId="77777777" w:rsidR="00EB676A" w:rsidRPr="001E6C5A" w:rsidRDefault="00EB676A" w:rsidP="00BC3F8D">
            <w:pPr>
              <w:pStyle w:val="TAL"/>
            </w:pPr>
          </w:p>
        </w:tc>
      </w:tr>
      <w:tr w:rsidR="00EB676A" w:rsidRPr="001E6C5A" w14:paraId="13219B2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D15D20A" w14:textId="77777777" w:rsidR="00EB676A" w:rsidRPr="0095004B"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9279085" w14:textId="77777777" w:rsidR="00EB676A" w:rsidRPr="001E6C5A" w:rsidRDefault="00EB676A" w:rsidP="00BC3F8D">
            <w:pPr>
              <w:pStyle w:val="TAL"/>
            </w:pPr>
            <w:r>
              <w:t xml:space="preserve">MCPTT Info as described in Table </w:t>
            </w:r>
            <w:r w:rsidRPr="006B5109">
              <w:t>6.2.15.3.3-3</w:t>
            </w:r>
            <w:r>
              <w:t>C</w:t>
            </w:r>
          </w:p>
        </w:tc>
        <w:tc>
          <w:tcPr>
            <w:tcW w:w="2127" w:type="dxa"/>
            <w:tcBorders>
              <w:top w:val="single" w:sz="4" w:space="0" w:color="auto"/>
              <w:left w:val="single" w:sz="4" w:space="0" w:color="auto"/>
              <w:bottom w:val="single" w:sz="4" w:space="0" w:color="auto"/>
              <w:right w:val="single" w:sz="4" w:space="0" w:color="auto"/>
            </w:tcBorders>
          </w:tcPr>
          <w:p w14:paraId="1DDFEB5A"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254958B"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1F9B1A9" w14:textId="77777777" w:rsidR="00EB676A" w:rsidRPr="001E6C5A" w:rsidRDefault="00EB676A" w:rsidP="00BC3F8D">
            <w:pPr>
              <w:pStyle w:val="TAL"/>
            </w:pPr>
          </w:p>
        </w:tc>
      </w:tr>
      <w:bookmarkEnd w:id="684"/>
    </w:tbl>
    <w:p w14:paraId="0B4908D9" w14:textId="77777777" w:rsidR="00EB676A" w:rsidRPr="001E6C5A" w:rsidRDefault="00EB676A" w:rsidP="00EB676A"/>
    <w:p w14:paraId="0BE527BB" w14:textId="77777777" w:rsidR="00EB676A" w:rsidRPr="001E6C5A" w:rsidRDefault="00EB676A" w:rsidP="00EB676A">
      <w:pPr>
        <w:keepNext/>
        <w:keepLines/>
        <w:spacing w:before="60"/>
        <w:jc w:val="center"/>
        <w:rPr>
          <w:rFonts w:ascii="Arial" w:hAnsi="Arial"/>
          <w:b/>
        </w:rPr>
      </w:pPr>
      <w:r w:rsidRPr="001E6C5A">
        <w:rPr>
          <w:rFonts w:ascii="Arial" w:hAnsi="Arial"/>
          <w:b/>
        </w:rPr>
        <w:t>Table 6.2.15.3.3-3B: SDP Message</w:t>
      </w:r>
      <w:r w:rsidRPr="001E6C5A">
        <w:rPr>
          <w:rFonts w:ascii="Arial" w:hAnsi="Arial"/>
          <w:b/>
          <w:lang w:eastAsia="ko-KR"/>
        </w:rPr>
        <w:t xml:space="preserve"> in SIP 200 OK</w:t>
      </w:r>
      <w:r w:rsidRPr="001E6C5A">
        <w:rPr>
          <w:rFonts w:ascii="Arial" w:hAnsi="Arial"/>
          <w:b/>
        </w:rPr>
        <w:t xml:space="preserve"> (Table 6.2.15.3.3-3A)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0C13114"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31DB9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95004B">
              <w:rPr>
                <w:rFonts w:ascii="Arial" w:hAnsi="Arial"/>
                <w:sz w:val="18"/>
              </w:rPr>
              <w:t>SDP_ANSWER</w:t>
            </w:r>
          </w:p>
        </w:tc>
      </w:tr>
      <w:tr w:rsidR="00EB676A" w:rsidRPr="001E6C5A" w14:paraId="74CA9C1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84993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F6C1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72C1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84AF4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E4414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9225B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D31651"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C0BF3E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997E0D"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8857F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48B900E" w14:textId="77777777" w:rsidR="00EB676A" w:rsidRPr="001E6C5A" w:rsidRDefault="00EB676A" w:rsidP="00BC3F8D">
            <w:pPr>
              <w:keepNext/>
              <w:keepLines/>
              <w:spacing w:after="0"/>
              <w:rPr>
                <w:rFonts w:ascii="Arial" w:hAnsi="Arial"/>
                <w:sz w:val="18"/>
              </w:rPr>
            </w:pPr>
          </w:p>
        </w:tc>
      </w:tr>
      <w:tr w:rsidR="00EB676A" w:rsidRPr="001E6C5A" w14:paraId="1CB30F3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60BE63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18B229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1BBFD69"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63F58234"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5C90F5A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02D1608" w14:textId="77777777" w:rsidR="00EB676A" w:rsidRPr="001E6C5A" w:rsidRDefault="00EB676A" w:rsidP="00BC3F8D">
            <w:pPr>
              <w:keepNext/>
              <w:keepLines/>
              <w:spacing w:after="0"/>
              <w:rPr>
                <w:rFonts w:ascii="Arial" w:hAnsi="Arial"/>
                <w:sz w:val="18"/>
              </w:rPr>
            </w:pPr>
          </w:p>
        </w:tc>
      </w:tr>
      <w:tr w:rsidR="00EB676A" w:rsidRPr="001E6C5A" w14:paraId="14224E2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C5C8B4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558D14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B61757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E567C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FCADA37" w14:textId="77777777" w:rsidR="00EB676A" w:rsidRPr="001E6C5A" w:rsidRDefault="00EB676A" w:rsidP="00BC3F8D">
            <w:pPr>
              <w:keepNext/>
              <w:keepLines/>
              <w:spacing w:after="0"/>
              <w:rPr>
                <w:rFonts w:ascii="Arial" w:hAnsi="Arial"/>
                <w:sz w:val="18"/>
              </w:rPr>
            </w:pPr>
          </w:p>
        </w:tc>
      </w:tr>
    </w:tbl>
    <w:p w14:paraId="031D8777" w14:textId="77777777" w:rsidR="00EB676A" w:rsidRPr="001E6C5A" w:rsidRDefault="00EB676A" w:rsidP="00EB676A"/>
    <w:bookmarkEnd w:id="685"/>
    <w:p w14:paraId="1EE28A6B" w14:textId="77777777" w:rsidR="00EB676A" w:rsidRDefault="00EB676A" w:rsidP="00EB676A">
      <w:pPr>
        <w:pStyle w:val="TH"/>
      </w:pPr>
      <w:r>
        <w:t xml:space="preserve">Table </w:t>
      </w:r>
      <w:r w:rsidRPr="00C26037">
        <w:t>6.2.15.3.3-3C</w:t>
      </w:r>
      <w:r>
        <w:t xml:space="preserve">: </w:t>
      </w:r>
      <w:r>
        <w:rPr>
          <w:lang w:eastAsia="ko-KR"/>
        </w:rPr>
        <w:t xml:space="preserve">MCPTT-Info in </w:t>
      </w:r>
      <w:r w:rsidRPr="00812112">
        <w:rPr>
          <w:lang w:eastAsia="ko-KR"/>
        </w:rPr>
        <w:t xml:space="preserve">SIP 200 (OK) </w:t>
      </w:r>
      <w:r>
        <w:t xml:space="preserve">(Table </w:t>
      </w:r>
      <w:r w:rsidRPr="00C26037">
        <w:t>6.2.15.3.3-3</w:t>
      </w:r>
      <w:r>
        <w: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FB6F38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3E4E876" w14:textId="77777777" w:rsidR="00EB676A" w:rsidRDefault="00EB676A" w:rsidP="00BC3F8D">
            <w:pPr>
              <w:pStyle w:val="TAL"/>
            </w:pPr>
            <w:r>
              <w:t xml:space="preserve">Derivation Path: TS 36.579-1 [2], Table 5.5.3.2.1-1, condition </w:t>
            </w:r>
            <w:r w:rsidRPr="00D26A65">
              <w:t>INVITE-RSP</w:t>
            </w:r>
          </w:p>
        </w:tc>
      </w:tr>
    </w:tbl>
    <w:p w14:paraId="18AA254B" w14:textId="77777777" w:rsidR="00EB676A" w:rsidRDefault="00EB676A" w:rsidP="00EB676A"/>
    <w:p w14:paraId="52656325" w14:textId="77777777" w:rsidR="00EB676A" w:rsidRPr="001E6C5A" w:rsidRDefault="00EB676A" w:rsidP="00EB676A">
      <w:pPr>
        <w:keepNext/>
        <w:keepLines/>
        <w:spacing w:before="60"/>
        <w:jc w:val="center"/>
        <w:rPr>
          <w:rFonts w:ascii="Arial" w:hAnsi="Arial"/>
          <w:b/>
        </w:rPr>
      </w:pPr>
      <w:r w:rsidRPr="001E6C5A">
        <w:rPr>
          <w:rFonts w:ascii="Arial" w:hAnsi="Arial"/>
          <w:b/>
        </w:rPr>
        <w:t>Table 6.2.15.3.3-4</w:t>
      </w:r>
      <w:r>
        <w:rPr>
          <w:rFonts w:ascii="Arial" w:hAnsi="Arial"/>
          <w:b/>
        </w:rPr>
        <w:t>..</w:t>
      </w:r>
      <w:r w:rsidRPr="001E6C5A">
        <w:rPr>
          <w:rFonts w:ascii="Arial" w:hAnsi="Arial"/>
          <w:b/>
        </w:rPr>
        <w:t>5: Void</w:t>
      </w:r>
    </w:p>
    <w:p w14:paraId="1699656D" w14:textId="77777777" w:rsidR="00EB676A" w:rsidRPr="001E6C5A" w:rsidRDefault="00EB676A" w:rsidP="00EB676A"/>
    <w:p w14:paraId="15D4B80E" w14:textId="77777777" w:rsidR="00EB676A" w:rsidRPr="001E6C5A" w:rsidRDefault="00EB676A" w:rsidP="00EB676A">
      <w:pPr>
        <w:keepNext/>
        <w:keepLines/>
        <w:spacing w:before="120"/>
        <w:ind w:left="1134" w:hanging="1134"/>
        <w:outlineLvl w:val="2"/>
        <w:rPr>
          <w:rFonts w:ascii="Arial" w:hAnsi="Arial"/>
          <w:sz w:val="28"/>
        </w:rPr>
      </w:pPr>
      <w:bookmarkStart w:id="686" w:name="_Toc21006049"/>
      <w:bookmarkStart w:id="687" w:name="_Toc36037722"/>
      <w:bookmarkStart w:id="688" w:name="_Toc43837575"/>
      <w:bookmarkStart w:id="689" w:name="_Toc60995687"/>
      <w:bookmarkStart w:id="690" w:name="_Toc69159815"/>
      <w:bookmarkStart w:id="691" w:name="_Toc76583169"/>
      <w:bookmarkStart w:id="692" w:name="_Toc83808721"/>
      <w:bookmarkStart w:id="693" w:name="_Toc91233550"/>
      <w:bookmarkStart w:id="694" w:name="_Toc100349029"/>
      <w:bookmarkStart w:id="695" w:name="_Toc106787185"/>
      <w:r w:rsidRPr="001E6C5A">
        <w:rPr>
          <w:rFonts w:ascii="Arial" w:hAnsi="Arial"/>
          <w:sz w:val="28"/>
        </w:rPr>
        <w:t>6.2.16</w:t>
      </w:r>
      <w:r w:rsidRPr="001E6C5A">
        <w:rPr>
          <w:rFonts w:ascii="Arial" w:hAnsi="Arial"/>
          <w:sz w:val="28"/>
        </w:rPr>
        <w:tab/>
        <w:t>On-network / Private Call / Ambient listening call / Locally</w:t>
      </w:r>
      <w:r w:rsidRPr="001E6C5A">
        <w:rPr>
          <w:rFonts w:ascii="Arial" w:hAnsi="Arial"/>
          <w:sz w:val="28"/>
          <w:lang w:eastAsia="zh-CN"/>
        </w:rPr>
        <w:t xml:space="preserve"> initiated </w:t>
      </w:r>
      <w:r w:rsidRPr="001E6C5A">
        <w:rPr>
          <w:rFonts w:ascii="Arial" w:hAnsi="Arial"/>
          <w:sz w:val="28"/>
        </w:rPr>
        <w:t>Ambient listening call / Locally</w:t>
      </w:r>
      <w:r w:rsidRPr="001E6C5A">
        <w:rPr>
          <w:rFonts w:ascii="Arial" w:hAnsi="Arial"/>
          <w:sz w:val="28"/>
          <w:lang w:eastAsia="zh-CN"/>
        </w:rPr>
        <w:t xml:space="preserve">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 xml:space="preserve">Client Originated (CO) / </w:t>
      </w:r>
      <w:r w:rsidRPr="001E6C5A">
        <w:rPr>
          <w:rFonts w:ascii="Arial" w:hAnsi="Arial"/>
          <w:sz w:val="28"/>
          <w:lang w:eastAsia="ko-KR"/>
        </w:rPr>
        <w:t>Server initiated ambient call release</w:t>
      </w:r>
      <w:bookmarkEnd w:id="686"/>
      <w:bookmarkEnd w:id="687"/>
      <w:bookmarkEnd w:id="688"/>
      <w:bookmarkEnd w:id="689"/>
      <w:bookmarkEnd w:id="690"/>
      <w:bookmarkEnd w:id="691"/>
      <w:bookmarkEnd w:id="692"/>
      <w:bookmarkEnd w:id="693"/>
      <w:bookmarkEnd w:id="694"/>
      <w:bookmarkEnd w:id="695"/>
    </w:p>
    <w:p w14:paraId="1CA5A012" w14:textId="77777777" w:rsidR="00EB676A" w:rsidRPr="001E6C5A" w:rsidRDefault="00EB676A" w:rsidP="00EB676A">
      <w:pPr>
        <w:keepNext/>
        <w:keepLines/>
        <w:spacing w:before="120"/>
        <w:ind w:left="1985" w:hanging="1985"/>
        <w:rPr>
          <w:rFonts w:ascii="Arial" w:hAnsi="Arial"/>
        </w:rPr>
      </w:pPr>
      <w:r w:rsidRPr="001E6C5A">
        <w:rPr>
          <w:rFonts w:ascii="Arial" w:hAnsi="Arial"/>
        </w:rPr>
        <w:t>6.2.16.1</w:t>
      </w:r>
      <w:r w:rsidRPr="001E6C5A">
        <w:rPr>
          <w:rFonts w:ascii="Arial" w:hAnsi="Arial"/>
        </w:rPr>
        <w:tab/>
        <w:t>Test Purpose (TP)</w:t>
      </w:r>
    </w:p>
    <w:p w14:paraId="18FA81B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D5040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Locally initiated ambient listening }</w:t>
      </w:r>
    </w:p>
    <w:p w14:paraId="6AC7263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5131E1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MCPTT User requests the establishment of </w:t>
      </w:r>
      <w:r w:rsidRPr="001E6C5A">
        <w:rPr>
          <w:rFonts w:ascii="Courier New" w:hAnsi="Courier New"/>
          <w:sz w:val="16"/>
          <w:lang w:eastAsia="zh-CN"/>
        </w:rPr>
        <w:t xml:space="preserve">a MCPTT Locally initiated ambient listening call </w:t>
      </w:r>
      <w:r w:rsidRPr="001E6C5A">
        <w:rPr>
          <w:rFonts w:ascii="Courier New" w:hAnsi="Courier New"/>
          <w:sz w:val="16"/>
        </w:rPr>
        <w:t>}</w:t>
      </w:r>
    </w:p>
    <w:p w14:paraId="7977600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INVITE message requesting the establishment of </w:t>
      </w:r>
      <w:r w:rsidRPr="001E6C5A">
        <w:rPr>
          <w:rFonts w:ascii="Courier New" w:hAnsi="Courier New"/>
          <w:sz w:val="16"/>
          <w:lang w:eastAsia="zh-CN"/>
        </w:rPr>
        <w:t>a locally initiated ambient listening call</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upon indication from the MCPTT Server for the call progress and that the call was established does not notify the user }</w:t>
      </w:r>
    </w:p>
    <w:p w14:paraId="73AAF0F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FEBDF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F08129"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2397B3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locally initiated ambient listening call, and, having been notified by the server that </w:t>
      </w:r>
      <w:r w:rsidRPr="001E6C5A">
        <w:rPr>
          <w:rFonts w:ascii="Courier New" w:hAnsi="Courier New"/>
          <w:sz w:val="16"/>
        </w:rPr>
        <w:t>the MCPTT server is capable of receiving a SIP BYE from an MCPTT client to release an ambient-listening call }</w:t>
      </w:r>
    </w:p>
    <w:p w14:paraId="0DDC51C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839D1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MCPTT User wants to release the MCPTT locally</w:t>
      </w:r>
      <w:r w:rsidRPr="001E6C5A">
        <w:rPr>
          <w:rFonts w:ascii="Courier New" w:hAnsi="Courier New"/>
          <w:sz w:val="16"/>
          <w:lang w:eastAsia="zh-CN"/>
        </w:rPr>
        <w:t xml:space="preserve"> initiated ambient listening call</w:t>
      </w:r>
      <w:r w:rsidRPr="001E6C5A">
        <w:rPr>
          <w:rFonts w:ascii="Courier New" w:hAnsi="Courier New"/>
          <w:sz w:val="16"/>
        </w:rPr>
        <w:t xml:space="preserve"> }</w:t>
      </w:r>
    </w:p>
    <w:p w14:paraId="3D2CBA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77F7C6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79567D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BCEB96"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FA69C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a locally initiated ambient listening call</w:t>
      </w:r>
      <w:r w:rsidRPr="001E6C5A">
        <w:rPr>
          <w:rFonts w:ascii="Courier New" w:hAnsi="Courier New"/>
          <w:sz w:val="16"/>
        </w:rPr>
        <w:t xml:space="preserve"> }</w:t>
      </w:r>
    </w:p>
    <w:p w14:paraId="55D0BC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3EA5CD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BYE message </w:t>
      </w:r>
      <w:r w:rsidRPr="001E6C5A">
        <w:rPr>
          <w:rFonts w:ascii="Courier New" w:hAnsi="Courier New"/>
          <w:sz w:val="16"/>
          <w:lang w:eastAsia="ko-KR"/>
        </w:rPr>
        <w:t xml:space="preserve">including a &lt;release-reason&gt; element set to </w:t>
      </w:r>
      <w:r w:rsidRPr="001E6C5A">
        <w:rPr>
          <w:rFonts w:ascii="Courier New" w:hAnsi="Courier New"/>
          <w:sz w:val="16"/>
        </w:rPr>
        <w:t>"administrator-action" }</w:t>
      </w:r>
    </w:p>
    <w:p w14:paraId="10F8E69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37B429E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15B8F32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546C97" w14:textId="77777777" w:rsidR="00EB676A" w:rsidRPr="001E6C5A" w:rsidRDefault="00EB676A" w:rsidP="00EB676A">
      <w:pPr>
        <w:keepNext/>
        <w:keepLines/>
        <w:spacing w:before="120"/>
        <w:ind w:left="1985" w:hanging="1985"/>
        <w:rPr>
          <w:rFonts w:ascii="Arial" w:hAnsi="Arial"/>
        </w:rPr>
      </w:pPr>
      <w:r w:rsidRPr="001E6C5A">
        <w:rPr>
          <w:rFonts w:ascii="Arial" w:hAnsi="Arial"/>
        </w:rPr>
        <w:t>6.2.16.2</w:t>
      </w:r>
      <w:r w:rsidRPr="001E6C5A">
        <w:rPr>
          <w:rFonts w:ascii="Arial" w:hAnsi="Arial"/>
        </w:rPr>
        <w:tab/>
        <w:t>Conformance requirements</w:t>
      </w:r>
    </w:p>
    <w:p w14:paraId="08D6C5C2"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11.1.6.2.1.1, 11.1.6.2.1.3, 11.1.6.2.1.4, </w:t>
      </w:r>
      <w:r w:rsidRPr="001E6C5A">
        <w:t>6.2.1, 6.2.4.2.2, 6.4, F.1.3, TS 24.380, clause 12.1.2.2. Unless otherwise stated these are Rel-14 requirements.</w:t>
      </w:r>
    </w:p>
    <w:p w14:paraId="326D6258" w14:textId="77777777" w:rsidR="00EB676A" w:rsidRPr="001E6C5A" w:rsidRDefault="00EB676A" w:rsidP="00EB676A">
      <w:r w:rsidRPr="001E6C5A">
        <w:t xml:space="preserve">[TS 24.379, clause </w:t>
      </w:r>
      <w:r w:rsidRPr="001E6C5A">
        <w:rPr>
          <w:lang w:eastAsia="ko-KR"/>
        </w:rPr>
        <w:t>11.1.6.2.1.1</w:t>
      </w:r>
      <w:r w:rsidRPr="001E6C5A">
        <w:t>]</w:t>
      </w:r>
    </w:p>
    <w:p w14:paraId="29628CA8"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ambient listening</w:t>
      </w:r>
      <w:r w:rsidRPr="001E6C5A">
        <w:t xml:space="preserve"> </w:t>
      </w:r>
      <w:r w:rsidRPr="001E6C5A">
        <w:rPr>
          <w:lang w:eastAsia="ko-KR"/>
        </w:rPr>
        <w:t>c</w:t>
      </w:r>
      <w:r w:rsidRPr="001E6C5A">
        <w:t xml:space="preserve">all that has been authorised successfully by the requesting MCPTT client, </w:t>
      </w:r>
      <w:r w:rsidRPr="001E6C5A">
        <w:rPr>
          <w:lang w:eastAsia="ko-KR"/>
        </w:rPr>
        <w:t>the MCPTT client shall generate an initial SIP INVITE request by following the UE originating session procedures specified in 3GPP TS 24.229 [4], with the clarifications given below.</w:t>
      </w:r>
    </w:p>
    <w:p w14:paraId="44BAD5D5" w14:textId="77777777" w:rsidR="00EB676A" w:rsidRPr="001E6C5A" w:rsidRDefault="00EB676A" w:rsidP="00EB676A">
      <w:pPr>
        <w:rPr>
          <w:lang w:eastAsia="ko-KR"/>
        </w:rPr>
      </w:pPr>
      <w:r w:rsidRPr="001E6C5A">
        <w:rPr>
          <w:lang w:eastAsia="ko-KR"/>
        </w:rPr>
        <w:t>The MCPTT client:</w:t>
      </w:r>
    </w:p>
    <w:p w14:paraId="4EAA2D3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719457FC" w14:textId="77777777" w:rsidR="00EB676A" w:rsidRPr="001E6C5A" w:rsidRDefault="00EB676A" w:rsidP="00EB676A">
      <w:pPr>
        <w:ind w:left="568" w:hanging="284"/>
      </w:pPr>
      <w:r w:rsidRPr="001E6C5A">
        <w:t>2)</w:t>
      </w:r>
      <w:r w:rsidRPr="001E6C5A">
        <w:tab/>
        <w:t>may include a P-Preferred-Identity header field in the SIP INVITE request containing a public user identity as specified in 3GPP TS 24.229 [4];</w:t>
      </w:r>
    </w:p>
    <w:p w14:paraId="63005EAC"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203CDDB4" w14:textId="77777777" w:rsidR="00EB676A" w:rsidRPr="001E6C5A" w:rsidRDefault="00EB676A" w:rsidP="00EB676A">
      <w:pPr>
        <w:ind w:left="568" w:hanging="284"/>
        <w:rPr>
          <w:lang w:eastAsia="ko-KR"/>
        </w:rPr>
      </w:pPr>
      <w:r w:rsidRPr="001E6C5A">
        <w:rPr>
          <w:lang w:eastAsia="ko-KR"/>
        </w:rPr>
        <w:t>4)</w:t>
      </w:r>
      <w:r w:rsidRPr="001E6C5A">
        <w:rPr>
          <w:lang w:eastAsia="ko-KR"/>
        </w:rPr>
        <w:tab/>
        <w:t>shall include an Accept-Contact header field containing the g.3gpp.mcptt media feature tag along with the "require" and "explicit" header field parameters according to IETF RFC 3841 [6];</w:t>
      </w:r>
    </w:p>
    <w:p w14:paraId="5A120779" w14:textId="77777777" w:rsidR="00EB676A" w:rsidRPr="001E6C5A" w:rsidRDefault="00EB676A" w:rsidP="00EB676A">
      <w:pPr>
        <w:ind w:left="568" w:hanging="284"/>
        <w:rPr>
          <w:lang w:eastAsia="ko-KR"/>
        </w:rPr>
      </w:pPr>
      <w:r w:rsidRPr="001E6C5A">
        <w:rPr>
          <w:lang w:eastAsia="ko-KR"/>
        </w:rPr>
        <w:t>5)</w:t>
      </w:r>
      <w:r w:rsidRPr="001E6C5A">
        <w:rPr>
          <w:lang w:eastAsia="ko-KR"/>
        </w:rPr>
        <w:tab/>
        <w:t>shall include the ICSI value "urn:urn-7:3gpp-service.ims.icsi.mcptt" (coded as specified in 3GPP TS 24.229 [4]), in a P-Preferred-Service header field according to IETF RFC 6050 [9] in the SIP INVITE request;</w:t>
      </w:r>
    </w:p>
    <w:p w14:paraId="00B598EF"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51B8B27C" w14:textId="77777777" w:rsidR="00EB676A" w:rsidRPr="001E6C5A" w:rsidRDefault="00EB676A" w:rsidP="00EB676A">
      <w:pPr>
        <w:ind w:left="568" w:hanging="284"/>
      </w:pPr>
      <w:r w:rsidRPr="001E6C5A">
        <w:rPr>
          <w:lang w:eastAsia="ko-KR"/>
        </w:rPr>
        <w:t>7)</w:t>
      </w:r>
      <w:r w:rsidRPr="001E6C5A">
        <w:rPr>
          <w:lang w:eastAsia="ko-KR"/>
        </w:rPr>
        <w:tab/>
        <w:t xml:space="preserve">shall include </w:t>
      </w:r>
      <w:r w:rsidRPr="001E6C5A">
        <w:t>an application/vnd.3gpp.mcptt-info+xml MIME body with the &lt;session-type&gt; element set to a value of "ambient-listening";</w:t>
      </w:r>
    </w:p>
    <w:p w14:paraId="35A41897" w14:textId="77777777" w:rsidR="00EB676A" w:rsidRPr="001E6C5A" w:rsidRDefault="00EB676A" w:rsidP="00EB676A">
      <w:pPr>
        <w:ind w:left="568" w:hanging="284"/>
      </w:pPr>
      <w:r w:rsidRPr="001E6C5A">
        <w:t>8)</w:t>
      </w:r>
      <w:r w:rsidRPr="001E6C5A">
        <w:tab/>
        <w:t>shall include in the application/vnd.3gpp.mcptt-info+xml MIME body an &lt;ambient-listening-type&gt; element set to a value of:</w:t>
      </w:r>
    </w:p>
    <w:p w14:paraId="73501A1D" w14:textId="77777777" w:rsidR="00EB676A" w:rsidRPr="001E6C5A" w:rsidRDefault="00EB676A" w:rsidP="00EB676A">
      <w:pPr>
        <w:ind w:left="851" w:hanging="284"/>
      </w:pPr>
      <w:r w:rsidRPr="001E6C5A">
        <w:t>a)</w:t>
      </w:r>
      <w:r w:rsidRPr="001E6C5A">
        <w:tab/>
        <w:t>"local-</w:t>
      </w:r>
      <w:proofErr w:type="spellStart"/>
      <w:r w:rsidRPr="001E6C5A">
        <w:t>init</w:t>
      </w:r>
      <w:proofErr w:type="spellEnd"/>
      <w:r w:rsidRPr="001E6C5A">
        <w:t>", if the MCPTT user has requested a locally initiated ambient listening call; or</w:t>
      </w:r>
    </w:p>
    <w:p w14:paraId="6306D2C1" w14:textId="77777777" w:rsidR="00EB676A" w:rsidRPr="001E6C5A" w:rsidRDefault="00EB676A" w:rsidP="00EB676A">
      <w:pPr>
        <w:ind w:left="851" w:hanging="284"/>
      </w:pPr>
      <w:r w:rsidRPr="001E6C5A">
        <w:t>...</w:t>
      </w:r>
    </w:p>
    <w:p w14:paraId="17D018A6" w14:textId="77777777" w:rsidR="00EB676A" w:rsidRPr="001E6C5A" w:rsidRDefault="00EB676A" w:rsidP="00EB676A">
      <w:pPr>
        <w:ind w:left="568" w:hanging="284"/>
        <w:rPr>
          <w:lang w:eastAsia="ko-KR"/>
        </w:rPr>
      </w:pPr>
      <w:r w:rsidRPr="001E6C5A">
        <w:rPr>
          <w:lang w:eastAsia="ko-KR"/>
        </w:rPr>
        <w:t>9)</w:t>
      </w:r>
      <w:r w:rsidRPr="001E6C5A">
        <w:rPr>
          <w:lang w:eastAsia="ko-KR"/>
        </w:rPr>
        <w:tab/>
        <w:t>shall insert in the SIP INVITE request a MIME resource-lists body with the MCPTT ID of the targeted MCPTT user, according to rules and procedures of IETF RFC 5366 [20];</w:t>
      </w:r>
    </w:p>
    <w:p w14:paraId="254E4650" w14:textId="77777777" w:rsidR="00EB676A" w:rsidRPr="001E6C5A" w:rsidRDefault="00EB676A" w:rsidP="00EB676A">
      <w:pPr>
        <w:keepLines/>
        <w:ind w:left="1135" w:hanging="851"/>
      </w:pPr>
      <w:r w:rsidRPr="001E6C5A">
        <w:t>NOTE 1:</w:t>
      </w:r>
      <w:r w:rsidRPr="001E6C5A">
        <w:tab/>
        <w:t>the targeted MCPTT user is the listened-to MCPTT user in the case of a remotely initiated ambient listening call or the listening MCPTT user in the case of a locally initiated listening call.</w:t>
      </w:r>
    </w:p>
    <w:p w14:paraId="46EC32C5" w14:textId="77777777" w:rsidR="00EB676A" w:rsidRPr="001E6C5A" w:rsidRDefault="00EB676A" w:rsidP="00EB676A">
      <w:pPr>
        <w:ind w:left="568" w:hanging="284"/>
        <w:rPr>
          <w:lang w:eastAsia="ko-KR"/>
        </w:rPr>
      </w:pPr>
      <w:r w:rsidRPr="001E6C5A">
        <w:rPr>
          <w:lang w:eastAsia="ko-KR"/>
        </w:rPr>
        <w:t>10)</w:t>
      </w:r>
      <w:r w:rsidRPr="001E6C5A">
        <w:rPr>
          <w:lang w:eastAsia="ko-KR"/>
        </w:rPr>
        <w:tab/>
        <w:t>if an end-to-end security context needs to be established then:</w:t>
      </w:r>
    </w:p>
    <w:p w14:paraId="6E6482E2"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20FE17B5"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4EE03B1E"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0B48C8DD"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invited user and a time related parameter as described in 3GPP TS 33.180 [78];</w:t>
      </w:r>
    </w:p>
    <w:p w14:paraId="024E8D65"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1A931DA2" w14:textId="77777777" w:rsidR="00EB676A" w:rsidRPr="001E6C5A" w:rsidRDefault="00EB676A" w:rsidP="00EB676A">
      <w:pPr>
        <w:ind w:left="851" w:hanging="284"/>
        <w:rPr>
          <w:lang w:eastAsia="ko-KR"/>
        </w:rPr>
      </w:pPr>
      <w:r w:rsidRPr="001E6C5A">
        <w:rPr>
          <w:lang w:eastAsia="ko-KR"/>
        </w:rPr>
        <w:t>f)</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18E47D57" w14:textId="77777777" w:rsidR="00EB676A" w:rsidRPr="001E6C5A" w:rsidRDefault="00EB676A" w:rsidP="00EB676A">
      <w:pPr>
        <w:ind w:left="851" w:hanging="284"/>
        <w:rPr>
          <w:lang w:eastAsia="ko-KR"/>
        </w:rPr>
      </w:pPr>
      <w:r w:rsidRPr="001E6C5A">
        <w:t>g)</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10A9208A" w14:textId="77777777" w:rsidR="00EB676A" w:rsidRPr="001E6C5A" w:rsidRDefault="00EB676A" w:rsidP="00EB676A">
      <w:pPr>
        <w:ind w:left="568" w:hanging="284"/>
        <w:rPr>
          <w:lang w:eastAsia="ko-KR"/>
        </w:rPr>
      </w:pPr>
      <w:r w:rsidRPr="001E6C5A">
        <w:rPr>
          <w:lang w:eastAsia="ko-KR"/>
        </w:rPr>
        <w:t>11)</w:t>
      </w:r>
      <w:r w:rsidRPr="001E6C5A">
        <w:rPr>
          <w:lang w:eastAsia="ko-KR"/>
        </w:rPr>
        <w:tab/>
        <w:t>shall include an SDP offer according to 3GPP TS 24.229 [4] with the clarification given in subclause 6.2.1 and with a media stream of the offered media-floor control entity;</w:t>
      </w:r>
    </w:p>
    <w:p w14:paraId="43520EDF" w14:textId="77777777" w:rsidR="00EB676A" w:rsidRPr="001E6C5A" w:rsidRDefault="00EB676A" w:rsidP="00EB676A">
      <w:pPr>
        <w:ind w:left="568" w:hanging="284"/>
        <w:rPr>
          <w:lang w:eastAsia="ko-KR"/>
        </w:rPr>
      </w:pPr>
      <w:r w:rsidRPr="001E6C5A">
        <w:rPr>
          <w:lang w:eastAsia="ko-KR"/>
        </w:rPr>
        <w:t>12)</w:t>
      </w:r>
      <w:r w:rsidRPr="001E6C5A">
        <w:rPr>
          <w:lang w:eastAsia="ko-KR"/>
        </w:rPr>
        <w:tab/>
        <w:t>if this is a locally initiated ambient listening call, shall comply with the conditions for implicit floor control as specified in subclause 6.4;</w:t>
      </w:r>
    </w:p>
    <w:p w14:paraId="3E115874" w14:textId="77777777" w:rsidR="00EB676A" w:rsidRPr="001E6C5A" w:rsidRDefault="00EB676A" w:rsidP="00EB676A">
      <w:pPr>
        <w:ind w:left="568" w:hanging="284"/>
        <w:rPr>
          <w:lang w:eastAsia="ko-KR"/>
        </w:rPr>
      </w:pPr>
      <w:r w:rsidRPr="001E6C5A">
        <w:rPr>
          <w:lang w:eastAsia="ko-KR"/>
        </w:rPr>
        <w:t>...</w:t>
      </w:r>
    </w:p>
    <w:p w14:paraId="3A7B3302" w14:textId="77777777" w:rsidR="00EB676A" w:rsidRPr="001E6C5A" w:rsidRDefault="00EB676A" w:rsidP="00EB676A">
      <w:pPr>
        <w:ind w:left="568" w:hanging="284"/>
        <w:rPr>
          <w:lang w:eastAsia="ko-KR"/>
        </w:rPr>
      </w:pPr>
      <w:r w:rsidRPr="001E6C5A">
        <w:rPr>
          <w:lang w:eastAsia="ko-KR"/>
        </w:rPr>
        <w:t>14) shall include in the SIP INVITE request a Priv-Answer-Mode header field with the value "Auto" according to the rules and procedures of IETF RFC 5373 [18]; and</w:t>
      </w:r>
    </w:p>
    <w:p w14:paraId="2360978A" w14:textId="77777777" w:rsidR="00EB676A" w:rsidRPr="001E6C5A" w:rsidRDefault="00EB676A" w:rsidP="00EB676A">
      <w:pPr>
        <w:ind w:left="568" w:hanging="284"/>
        <w:rPr>
          <w:lang w:eastAsia="ko-KR"/>
        </w:rPr>
      </w:pPr>
      <w:r w:rsidRPr="001E6C5A">
        <w:rPr>
          <w:lang w:eastAsia="ko-KR"/>
        </w:rPr>
        <w:t>15)</w:t>
      </w:r>
      <w:r w:rsidRPr="001E6C5A">
        <w:rPr>
          <w:lang w:eastAsia="ko-KR"/>
        </w:rPr>
        <w:tab/>
        <w:t>shall send the SIP INVITE request towards the participating MCPTT function according to 3GPP TS 24.229 [4].</w:t>
      </w:r>
    </w:p>
    <w:p w14:paraId="4BA24B5E"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2C3244DE" w14:textId="77777777" w:rsidR="00EB676A" w:rsidRPr="001E6C5A" w:rsidRDefault="00EB676A" w:rsidP="00EB676A">
      <w:pPr>
        <w:ind w:left="568" w:hanging="284"/>
      </w:pPr>
      <w:bookmarkStart w:id="696" w:name="_Hlk83805775"/>
      <w:r w:rsidRPr="001E6C5A">
        <w:t>1)</w:t>
      </w:r>
      <w:r w:rsidRPr="001E6C5A">
        <w:tab/>
        <w:t xml:space="preserve">if the </w:t>
      </w:r>
      <w:r w:rsidRPr="001E6C5A">
        <w:rPr>
          <w:lang w:eastAsia="ko-KR"/>
        </w:rPr>
        <w:t xml:space="preserve">SIP 183(Session Progress) response includes an alert-info header field as specified in </w:t>
      </w:r>
      <w:r w:rsidRPr="001E6C5A">
        <w:t>IETF RFC 3261 [24] and as updated by IETF RFC 7462 [77] set to a value of "&lt;</w:t>
      </w:r>
      <w:r w:rsidRPr="001E6C5A">
        <w:rPr>
          <w:rFonts w:eastAsia="SimSun"/>
          <w:color w:val="0000FF"/>
          <w:u w:val="single"/>
        </w:rPr>
        <w:t>D:\dev\</w:t>
      </w:r>
      <w:proofErr w:type="spellStart"/>
      <w:r w:rsidRPr="001E6C5A">
        <w:rPr>
          <w:rFonts w:eastAsia="SimSun"/>
          <w:color w:val="0000FF"/>
          <w:u w:val="single"/>
        </w:rPr>
        <w:t>null</w:t>
      </w:r>
      <w:hyperlink r:id="rId13" w:history="1">
        <w:r w:rsidRPr="001E6C5A">
          <w:rPr>
            <w:color w:val="0563C1"/>
            <w:u w:val="single"/>
          </w:rPr>
          <w:t>C</w:t>
        </w:r>
        <w:proofErr w:type="spellEnd"/>
        <w:r w:rsidRPr="001E6C5A">
          <w:rPr>
            <w:color w:val="0563C1"/>
            <w:u w:val="single"/>
          </w:rPr>
          <w:t>:\dev\null</w:t>
        </w:r>
      </w:hyperlink>
      <w:r w:rsidRPr="001E6C5A">
        <w:rPr>
          <w:rFonts w:eastAsia="Malgun Gothic"/>
        </w:rPr>
        <w:t>file:///dev/null</w:t>
      </w:r>
      <w:r w:rsidRPr="001E6C5A">
        <w:t>&gt;" shall not give any indication of the progress of the call setup to the MCPTT user; and</w:t>
      </w:r>
    </w:p>
    <w:p w14:paraId="1F88CBD2" w14:textId="77777777" w:rsidR="00EB676A" w:rsidRPr="001E6C5A" w:rsidRDefault="00EB676A" w:rsidP="00EB676A">
      <w:pPr>
        <w:keepLines/>
        <w:ind w:left="1135" w:hanging="851"/>
      </w:pPr>
      <w:r w:rsidRPr="001E6C5A">
        <w:t>NOTE 2:</w:t>
      </w:r>
      <w:r w:rsidRPr="001E6C5A">
        <w:tab/>
        <w:t>The alert-info header field having the value of "&lt;</w:t>
      </w:r>
      <w:r w:rsidRPr="001E6C5A">
        <w:rPr>
          <w:rFonts w:eastAsia="SimSun"/>
          <w:color w:val="0000FF"/>
          <w:u w:val="single"/>
        </w:rPr>
        <w:t>D:\dev\</w:t>
      </w:r>
      <w:proofErr w:type="spellStart"/>
      <w:r w:rsidRPr="001E6C5A">
        <w:rPr>
          <w:rFonts w:eastAsia="SimSun"/>
          <w:color w:val="0000FF"/>
          <w:u w:val="single"/>
        </w:rPr>
        <w:t>null</w:t>
      </w:r>
      <w:hyperlink r:id="rId14" w:history="1">
        <w:r w:rsidRPr="001E6C5A">
          <w:rPr>
            <w:color w:val="0563C1"/>
            <w:u w:val="single"/>
          </w:rPr>
          <w:t>C</w:t>
        </w:r>
        <w:proofErr w:type="spellEnd"/>
        <w:r w:rsidRPr="001E6C5A">
          <w:rPr>
            <w:color w:val="0563C1"/>
            <w:u w:val="single"/>
          </w:rPr>
          <w:t>:\dev\null</w:t>
        </w:r>
      </w:hyperlink>
      <w:r w:rsidRPr="001E6C5A">
        <w:rPr>
          <w:rFonts w:eastAsia="Malgun Gothic"/>
        </w:rPr>
        <w:t>file:///dev/null</w:t>
      </w:r>
      <w:r w:rsidRPr="001E6C5A">
        <w:t>&gt;" is intended to result in having a "null" alert, i.e. an alert with no content or physical manifestation of any kind.</w:t>
      </w:r>
    </w:p>
    <w:bookmarkEnd w:id="696"/>
    <w:p w14:paraId="5E000297" w14:textId="77777777" w:rsidR="00EB676A" w:rsidRPr="001E6C5A" w:rsidRDefault="00EB676A" w:rsidP="00EB676A">
      <w:pPr>
        <w:ind w:left="568" w:hanging="284"/>
        <w:rPr>
          <w:lang w:eastAsia="ko-KR"/>
        </w:rPr>
      </w:pPr>
      <w:r w:rsidRPr="001E6C5A">
        <w:rPr>
          <w:lang w:eastAsia="ko-KR"/>
        </w:rPr>
        <w:t>...</w:t>
      </w:r>
    </w:p>
    <w:p w14:paraId="417049C0"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0BCA1E00"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63ED91E8" w14:textId="77777777" w:rsidR="00EB676A" w:rsidRPr="001E6C5A" w:rsidRDefault="00EB676A" w:rsidP="00EB676A">
      <w:pPr>
        <w:ind w:left="568" w:hanging="284"/>
        <w:rPr>
          <w:lang w:eastAsia="ko-KR"/>
        </w:rPr>
      </w:pPr>
      <w:r w:rsidRPr="001E6C5A">
        <w:rPr>
          <w:lang w:eastAsia="ko-KR"/>
        </w:rPr>
        <w:t>...</w:t>
      </w:r>
    </w:p>
    <w:p w14:paraId="2C035C0E" w14:textId="77777777" w:rsidR="00EB676A" w:rsidRPr="001E6C5A" w:rsidRDefault="00EB676A" w:rsidP="00EB676A">
      <w:pPr>
        <w:ind w:left="568" w:hanging="284"/>
        <w:rPr>
          <w:lang w:eastAsia="ko-KR"/>
        </w:rPr>
      </w:pPr>
      <w:r w:rsidRPr="001E6C5A">
        <w:rPr>
          <w:lang w:eastAsia="ko-KR"/>
        </w:rPr>
        <w:t>3)</w:t>
      </w:r>
      <w:r w:rsidRPr="001E6C5A">
        <w:rPr>
          <w:lang w:eastAsia="ko-KR"/>
        </w:rPr>
        <w:tab/>
        <w:t>if this is a</w:t>
      </w:r>
      <w:r w:rsidRPr="001E6C5A">
        <w:t xml:space="preserve"> locally initiated ambient listening call, shall not provide any indication to the user that the call has been successfully established</w:t>
      </w:r>
      <w:r w:rsidRPr="001E6C5A">
        <w:rPr>
          <w:lang w:eastAsia="ko-KR"/>
        </w:rPr>
        <w:t>;</w:t>
      </w:r>
    </w:p>
    <w:p w14:paraId="17EF58B5" w14:textId="77777777" w:rsidR="00EB676A" w:rsidRPr="001E6C5A" w:rsidRDefault="00EB676A" w:rsidP="00EB676A">
      <w:r w:rsidRPr="001E6C5A">
        <w:t xml:space="preserve">[TS 24.379, clause </w:t>
      </w:r>
      <w:r w:rsidRPr="001E6C5A">
        <w:rPr>
          <w:lang w:eastAsia="ko-KR"/>
        </w:rPr>
        <w:t>11.1.6.2.1.3</w:t>
      </w:r>
      <w:r w:rsidRPr="001E6C5A">
        <w:t>]</w:t>
      </w:r>
    </w:p>
    <w:p w14:paraId="542AE681"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w:t>
      </w:r>
    </w:p>
    <w:p w14:paraId="0CD9B909" w14:textId="77777777" w:rsidR="00EB676A" w:rsidRPr="001E6C5A" w:rsidRDefault="00EB676A" w:rsidP="00EB676A">
      <w:pPr>
        <w:rPr>
          <w:lang w:eastAsia="ko-KR"/>
        </w:rPr>
      </w:pPr>
      <w:r w:rsidRPr="001E6C5A">
        <w:rPr>
          <w:lang w:eastAsia="ko-KR"/>
        </w:rPr>
        <w:t>The MCPTT client:</w:t>
      </w:r>
    </w:p>
    <w:p w14:paraId="179C3D67" w14:textId="77777777" w:rsidR="00EB676A" w:rsidRPr="001E6C5A" w:rsidRDefault="00EB676A" w:rsidP="00EB676A">
      <w:pPr>
        <w:ind w:left="568" w:hanging="284"/>
      </w:pPr>
      <w:r w:rsidRPr="001E6C5A">
        <w:t>...</w:t>
      </w:r>
    </w:p>
    <w:p w14:paraId="5FEC558F"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089B312F" w14:textId="77777777" w:rsidR="00EB676A" w:rsidRPr="001E6C5A" w:rsidRDefault="00EB676A" w:rsidP="00EB676A">
      <w:pPr>
        <w:ind w:left="568" w:hanging="284"/>
      </w:pPr>
      <w:r w:rsidRPr="001E6C5A">
        <w:t>3)</w:t>
      </w:r>
      <w:r w:rsidRPr="001E6C5A">
        <w:tab/>
        <w:t>shall generate a SIP BYE request according to rules and procedures of 3GPP TS 24.229 [4] and IETF RFC 6086 [64]; and</w:t>
      </w:r>
    </w:p>
    <w:p w14:paraId="44BA9092" w14:textId="77777777" w:rsidR="00EB676A" w:rsidRPr="001E6C5A" w:rsidRDefault="00EB676A" w:rsidP="00EB676A">
      <w:pPr>
        <w:ind w:left="568" w:hanging="284"/>
        <w:rPr>
          <w:lang w:eastAsia="ko-KR"/>
        </w:rPr>
      </w:pPr>
      <w:r w:rsidRPr="001E6C5A">
        <w:rPr>
          <w:lang w:eastAsia="ko-KR"/>
        </w:rPr>
        <w:t>4)</w:t>
      </w:r>
      <w:r w:rsidRPr="001E6C5A">
        <w:rPr>
          <w:lang w:eastAsia="ko-KR"/>
        </w:rPr>
        <w:tab/>
        <w:t>shall send the SIP BYE request within the dialog of the MCPTT ambient call session as specified in 3GPP TS 24.229 [4].</w:t>
      </w:r>
    </w:p>
    <w:p w14:paraId="4449093B" w14:textId="77777777" w:rsidR="00EB676A" w:rsidRPr="001E6C5A" w:rsidRDefault="00EB676A" w:rsidP="00EB676A">
      <w:pPr>
        <w:rPr>
          <w:lang w:eastAsia="ko-KR"/>
        </w:rPr>
      </w:pPr>
      <w:r w:rsidRPr="001E6C5A">
        <w:rPr>
          <w:lang w:eastAsia="ko-KR"/>
        </w:rPr>
        <w:t>Upon receipt of the SIP 200 (OK) response to the SIP BYE request the MCPTT client:</w:t>
      </w:r>
    </w:p>
    <w:p w14:paraId="40F3EE41" w14:textId="77777777" w:rsidR="00EB676A" w:rsidRPr="001E6C5A" w:rsidRDefault="00EB676A" w:rsidP="00EB676A">
      <w:pPr>
        <w:ind w:left="568" w:hanging="284"/>
        <w:rPr>
          <w:lang w:eastAsia="ko-KR"/>
        </w:rPr>
      </w:pPr>
      <w:r w:rsidRPr="001E6C5A">
        <w:t>1)</w:t>
      </w:r>
      <w:r w:rsidRPr="001E6C5A">
        <w:tab/>
      </w:r>
      <w:r w:rsidRPr="001E6C5A">
        <w:rPr>
          <w:lang w:eastAsia="ko-KR"/>
        </w:rPr>
        <w:t>shall interact with the media plane as specified in 3GPP TS 24.380 [5];</w:t>
      </w:r>
    </w:p>
    <w:p w14:paraId="69081AF0" w14:textId="77777777" w:rsidR="00EB676A" w:rsidRPr="001E6C5A" w:rsidRDefault="00EB676A" w:rsidP="00EB676A">
      <w:pPr>
        <w:ind w:left="568" w:hanging="284"/>
        <w:rPr>
          <w:lang w:eastAsia="ko-KR"/>
        </w:rPr>
      </w:pPr>
      <w:r w:rsidRPr="001E6C5A">
        <w:rPr>
          <w:lang w:eastAsia="ko-KR"/>
        </w:rPr>
        <w:t>...</w:t>
      </w:r>
    </w:p>
    <w:p w14:paraId="76FE5588"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16243546" w14:textId="77777777" w:rsidR="00EB676A" w:rsidRPr="001E6C5A" w:rsidRDefault="00EB676A" w:rsidP="00EB676A">
      <w:r w:rsidRPr="001E6C5A">
        <w:t xml:space="preserve">[TS 24.379, clause </w:t>
      </w:r>
      <w:r w:rsidRPr="001E6C5A">
        <w:rPr>
          <w:lang w:eastAsia="ko-KR"/>
        </w:rPr>
        <w:t>11.1.6.2.1.4</w:t>
      </w:r>
      <w:r w:rsidRPr="001E6C5A">
        <w:t>]</w:t>
      </w:r>
    </w:p>
    <w:p w14:paraId="061C8371"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0EEB44B2" w14:textId="77777777" w:rsidR="00EB676A" w:rsidRPr="001E6C5A" w:rsidRDefault="00EB676A" w:rsidP="00EB676A">
      <w:pPr>
        <w:ind w:left="568" w:hanging="284"/>
      </w:pPr>
      <w:r w:rsidRPr="001E6C5A">
        <w:t>1)</w:t>
      </w:r>
      <w:r w:rsidRPr="001E6C5A">
        <w:tab/>
        <w:t>shall comply with the procedures of subclause 6.2.6;</w:t>
      </w:r>
    </w:p>
    <w:p w14:paraId="72B70E71" w14:textId="77777777" w:rsidR="00EB676A" w:rsidRPr="001E6C5A" w:rsidRDefault="00EB676A" w:rsidP="00EB676A">
      <w:pPr>
        <w:ind w:left="568" w:hanging="284"/>
      </w:pPr>
      <w:r w:rsidRPr="001E6C5A">
        <w:t>...</w:t>
      </w:r>
    </w:p>
    <w:p w14:paraId="73B20493"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0F66819A" w14:textId="77777777" w:rsidR="00EB676A" w:rsidRPr="001E6C5A" w:rsidRDefault="00EB676A" w:rsidP="00EB676A">
      <w:r w:rsidRPr="001E6C5A">
        <w:t>[TS 24.379, clause 6.2.1]</w:t>
      </w:r>
    </w:p>
    <w:p w14:paraId="6A86B0B5" w14:textId="77777777" w:rsidR="00EB676A" w:rsidRPr="001E6C5A" w:rsidRDefault="00EB676A" w:rsidP="00EB676A">
      <w:r w:rsidRPr="001E6C5A">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4C35FFB2" w14:textId="77777777" w:rsidR="00EB676A" w:rsidRPr="001E6C5A" w:rsidRDefault="00EB676A" w:rsidP="00EB676A">
      <w:r w:rsidRPr="001E6C5A">
        <w:t>When composing an SDP offer according to 3GPP TS 24.229 [4] the MCPTT client:</w:t>
      </w:r>
    </w:p>
    <w:p w14:paraId="4E9F37BD" w14:textId="77777777" w:rsidR="00EB676A" w:rsidRPr="001E6C5A" w:rsidRDefault="00EB676A" w:rsidP="00EB676A">
      <w:pPr>
        <w:ind w:left="568" w:hanging="284"/>
      </w:pPr>
      <w:r w:rsidRPr="001E6C5A">
        <w:t>...</w:t>
      </w:r>
    </w:p>
    <w:p w14:paraId="4D2A32F6" w14:textId="77777777" w:rsidR="00EB676A" w:rsidRPr="001E6C5A" w:rsidRDefault="00EB676A" w:rsidP="00EB676A">
      <w:pPr>
        <w:ind w:left="568" w:hanging="284"/>
      </w:pPr>
      <w:r w:rsidRPr="001E6C5A">
        <w:t>2)</w:t>
      </w:r>
      <w:r w:rsidRPr="001E6C5A">
        <w:tab/>
        <w:t>shall include an "m=audio" media-level section for the MCPTT media stream consisting of:</w:t>
      </w:r>
    </w:p>
    <w:p w14:paraId="66F1F762" w14:textId="77777777" w:rsidR="00EB676A" w:rsidRPr="001E6C5A" w:rsidRDefault="00EB676A" w:rsidP="00EB676A">
      <w:pPr>
        <w:ind w:left="851" w:hanging="284"/>
      </w:pPr>
      <w:r w:rsidRPr="001E6C5A">
        <w:t>...</w:t>
      </w:r>
    </w:p>
    <w:p w14:paraId="6BAC59A5" w14:textId="77777777" w:rsidR="00EB676A" w:rsidRPr="001E6C5A" w:rsidRDefault="00EB676A" w:rsidP="00EB676A">
      <w:pPr>
        <w:ind w:left="851" w:hanging="284"/>
      </w:pPr>
      <w:r w:rsidRPr="001E6C5A">
        <w:t>c)</w:t>
      </w:r>
      <w:r w:rsidRPr="001E6C5A">
        <w:tab/>
        <w:t>if the SDP offer is for an ambient listening call:</w:t>
      </w:r>
    </w:p>
    <w:p w14:paraId="4DF7F01F" w14:textId="77777777" w:rsidR="00EB676A" w:rsidRPr="001E6C5A" w:rsidRDefault="00EB676A" w:rsidP="00EB676A">
      <w:pPr>
        <w:ind w:left="1135" w:hanging="284"/>
      </w:pPr>
      <w:r w:rsidRPr="001E6C5A">
        <w:t>...</w:t>
      </w:r>
    </w:p>
    <w:p w14:paraId="3BC3C5BB" w14:textId="77777777" w:rsidR="00EB676A" w:rsidRPr="001E6C5A" w:rsidRDefault="00EB676A" w:rsidP="00EB676A">
      <w:pPr>
        <w:ind w:left="1135" w:hanging="284"/>
      </w:pPr>
      <w:r w:rsidRPr="001E6C5A">
        <w:t>ii)</w:t>
      </w:r>
      <w:r w:rsidRPr="001E6C5A">
        <w:tab/>
        <w:t>if this is a locally initiated ambient listening call, include an "a=</w:t>
      </w:r>
      <w:proofErr w:type="spellStart"/>
      <w:r w:rsidRPr="001E6C5A">
        <w:t>sendonly</w:t>
      </w:r>
      <w:proofErr w:type="spellEnd"/>
      <w:r w:rsidRPr="001E6C5A">
        <w:t>" attribute; and</w:t>
      </w:r>
    </w:p>
    <w:p w14:paraId="6085630F" w14:textId="77777777" w:rsidR="00EB676A" w:rsidRPr="001E6C5A" w:rsidRDefault="00EB676A" w:rsidP="00EB676A">
      <w:r w:rsidRPr="001E6C5A">
        <w:t>[TS 24.379, clause 6.2.4.2.2]</w:t>
      </w:r>
    </w:p>
    <w:p w14:paraId="78362544" w14:textId="77777777" w:rsidR="00EB676A" w:rsidRPr="001E6C5A" w:rsidRDefault="00EB676A" w:rsidP="00EB676A">
      <w:r w:rsidRPr="001E6C5A">
        <w:t>When a call is initiated as described in 3GPP TS 24.379 [2], the floor participant:</w:t>
      </w:r>
    </w:p>
    <w:p w14:paraId="50409458" w14:textId="77777777" w:rsidR="00EB676A" w:rsidRPr="001E6C5A" w:rsidRDefault="00EB676A" w:rsidP="00EB676A">
      <w:pPr>
        <w:ind w:left="568" w:hanging="284"/>
      </w:pPr>
      <w:r w:rsidRPr="001E6C5A">
        <w:t>1.</w:t>
      </w:r>
      <w:r w:rsidRPr="001E6C5A">
        <w:tab/>
        <w:t>shall create an instance of the 'Floor participant state transition diagram for basic operation';</w:t>
      </w:r>
    </w:p>
    <w:p w14:paraId="5887CA82" w14:textId="77777777" w:rsidR="00EB676A" w:rsidRPr="001E6C5A" w:rsidRDefault="00EB676A" w:rsidP="00EB676A">
      <w:pPr>
        <w:ind w:left="568" w:hanging="284"/>
      </w:pPr>
      <w:r w:rsidRPr="001E6C5A">
        <w:t>...</w:t>
      </w:r>
    </w:p>
    <w:p w14:paraId="6C70D58F" w14:textId="77777777" w:rsidR="00EB676A" w:rsidRPr="001E6C5A" w:rsidRDefault="00EB676A" w:rsidP="00EB676A">
      <w:pPr>
        <w:ind w:left="568" w:hanging="284"/>
      </w:pPr>
      <w:r w:rsidRPr="001E6C5A">
        <w:t>4.</w:t>
      </w:r>
      <w:r w:rsidRPr="001E6C5A">
        <w:tab/>
        <w:t>if for the established MCPTT call the SIP INVITE request is an implicit floor request:</w:t>
      </w:r>
    </w:p>
    <w:p w14:paraId="3FBDC436" w14:textId="77777777" w:rsidR="00EB676A" w:rsidRPr="001E6C5A" w:rsidRDefault="00EB676A" w:rsidP="00EB676A">
      <w:pPr>
        <w:ind w:left="851" w:hanging="284"/>
      </w:pPr>
      <w:r w:rsidRPr="001E6C5A">
        <w:t>a.</w:t>
      </w:r>
      <w:r w:rsidRPr="001E6C5A">
        <w:tab/>
        <w:t>shall start timer T101 (Floor Request) and initialise counter C101 (Floor Request) to 1;</w:t>
      </w:r>
    </w:p>
    <w:p w14:paraId="6E1D2FCB" w14:textId="77777777" w:rsidR="00EB676A" w:rsidRPr="001E6C5A" w:rsidRDefault="00EB676A" w:rsidP="00EB676A">
      <w:pPr>
        <w:ind w:left="851" w:hanging="284"/>
      </w:pPr>
      <w:r w:rsidRPr="001E6C5A">
        <w:t>b.</w:t>
      </w:r>
      <w:r w:rsidRPr="001E6C5A">
        <w:tab/>
        <w:t>shall enter the 'U: pending Request' state; and</w:t>
      </w:r>
    </w:p>
    <w:p w14:paraId="70BF7953" w14:textId="77777777" w:rsidR="00EB676A" w:rsidRPr="001E6C5A" w:rsidRDefault="00EB676A" w:rsidP="00EB676A">
      <w:r w:rsidRPr="001E6C5A">
        <w:t xml:space="preserve">[TS 24.379, clause </w:t>
      </w:r>
      <w:r w:rsidRPr="001E6C5A">
        <w:rPr>
          <w:lang w:eastAsia="ko-KR"/>
        </w:rPr>
        <w:t>6.4</w:t>
      </w:r>
      <w:r w:rsidRPr="001E6C5A">
        <w:t>]</w:t>
      </w:r>
    </w:p>
    <w:p w14:paraId="7C9E6BA5" w14:textId="77777777" w:rsidR="00EB676A" w:rsidRPr="001E6C5A" w:rsidRDefault="00EB676A" w:rsidP="00EB676A">
      <w:r w:rsidRPr="001E6C5A">
        <w:t>An initial SIP INVITE request fulfilling the following criteria shall be regarded by the MCPTT server as an implicit floor request by the originating MCPTT client when the MCPTT client:</w:t>
      </w:r>
    </w:p>
    <w:p w14:paraId="64949AF1" w14:textId="77777777" w:rsidR="00EB676A" w:rsidRPr="001E6C5A" w:rsidRDefault="00EB676A" w:rsidP="00EB676A">
      <w:pPr>
        <w:ind w:left="568" w:hanging="284"/>
      </w:pPr>
      <w:r w:rsidRPr="001E6C5A">
        <w:t>1)</w:t>
      </w:r>
      <w:r w:rsidRPr="001E6C5A">
        <w:tab/>
        <w:t>initiates an MCPTT speech session or initiates a pre-established session that is not used for a remotely initiated MCPTT ambient listening call; and</w:t>
      </w:r>
    </w:p>
    <w:p w14:paraId="3408EF16" w14:textId="77777777" w:rsidR="00EB676A" w:rsidRPr="001E6C5A" w:rsidRDefault="00EB676A" w:rsidP="00EB676A">
      <w:pPr>
        <w:ind w:left="568" w:hanging="284"/>
      </w:pPr>
      <w:r w:rsidRPr="001E6C5A">
        <w:t>2)</w:t>
      </w:r>
      <w:r w:rsidRPr="001E6C5A">
        <w:tab/>
        <w:t>includes the "</w:t>
      </w:r>
      <w:proofErr w:type="spellStart"/>
      <w:r w:rsidRPr="001E6C5A">
        <w:t>mc_implicit_request</w:t>
      </w:r>
      <w:proofErr w:type="spellEnd"/>
      <w:r w:rsidRPr="001E6C5A">
        <w:t>" '</w:t>
      </w:r>
      <w:proofErr w:type="spellStart"/>
      <w:r w:rsidRPr="001E6C5A">
        <w:t>fmtp</w:t>
      </w:r>
      <w:proofErr w:type="spellEnd"/>
      <w:r w:rsidRPr="001E6C5A">
        <w:t>' attribute in the associated UDP stream for the floor control in the SDP offer/answer as specified in 3GPP TS 24.380 [5] clause 12.</w:t>
      </w:r>
    </w:p>
    <w:p w14:paraId="55C8E92C" w14:textId="77777777" w:rsidR="00EB676A" w:rsidRPr="001E6C5A" w:rsidRDefault="00EB676A" w:rsidP="00EB676A">
      <w:r w:rsidRPr="001E6C5A">
        <w:t>[TS 24.380, clause 12.1.2.2]</w:t>
      </w:r>
    </w:p>
    <w:p w14:paraId="17A61015" w14:textId="77777777" w:rsidR="00EB676A" w:rsidRPr="001E6C5A" w:rsidRDefault="00EB676A" w:rsidP="00EB676A">
      <w:r w:rsidRPr="001E6C5A">
        <w:t>In an SDP offer, the "</w:t>
      </w:r>
      <w:proofErr w:type="spellStart"/>
      <w:r w:rsidRPr="001E6C5A">
        <w:t>mc_granted</w:t>
      </w:r>
      <w:proofErr w:type="spellEnd"/>
      <w:r w:rsidRPr="001E6C5A">
        <w:t xml:space="preserve">" </w:t>
      </w:r>
      <w:proofErr w:type="spellStart"/>
      <w:r w:rsidRPr="001E6C5A">
        <w:t>fmtp</w:t>
      </w:r>
      <w:proofErr w:type="spellEnd"/>
      <w:r w:rsidRPr="001E6C5A">
        <w:t xml:space="preserve"> attribute parameter indicates that the offeror supports the procedure where the answerer indicates, using the </w:t>
      </w:r>
      <w:proofErr w:type="spellStart"/>
      <w:r w:rsidRPr="001E6C5A">
        <w:t>fmtp</w:t>
      </w:r>
      <w:proofErr w:type="spellEnd"/>
      <w:r w:rsidRPr="001E6C5A">
        <w:t xml:space="preserve"> attribute in the associated SDP answer, that the floor has been granted to the offeror.</w:t>
      </w:r>
    </w:p>
    <w:p w14:paraId="58C3B9F6" w14:textId="77777777" w:rsidR="00EB676A" w:rsidRPr="001E6C5A" w:rsidRDefault="00EB676A" w:rsidP="00EB676A">
      <w:pPr>
        <w:keepLines/>
        <w:ind w:left="1135" w:hanging="851"/>
      </w:pPr>
      <w:r w:rsidRPr="001E6C5A">
        <w:t>NOTE 2: When the "</w:t>
      </w:r>
      <w:proofErr w:type="spellStart"/>
      <w:r w:rsidRPr="001E6C5A">
        <w:t>mc_granted</w:t>
      </w:r>
      <w:proofErr w:type="spellEnd"/>
      <w:r w:rsidRPr="001E6C5A">
        <w:t xml:space="preserve">" </w:t>
      </w:r>
      <w:proofErr w:type="spellStart"/>
      <w:r w:rsidRPr="001E6C5A">
        <w:t>fmtp</w:t>
      </w:r>
      <w:proofErr w:type="spellEnd"/>
      <w:r w:rsidRPr="001E6C5A">
        <w:t xml:space="preserve"> attribute is used in an SDP offer, it does not indicate an actual request for the floor. The SDP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can be used to request the floor. In an SDP answer, the attribute indicates that the floor has been granted to the offeror.</w:t>
      </w:r>
    </w:p>
    <w:p w14:paraId="67C20561" w14:textId="77777777" w:rsidR="00EB676A" w:rsidRPr="001E6C5A" w:rsidRDefault="00EB676A" w:rsidP="00EB676A">
      <w:pPr>
        <w:keepLines/>
        <w:ind w:left="1135" w:hanging="851"/>
      </w:pPr>
      <w:r w:rsidRPr="001E6C5A">
        <w:t>NOTE 3: Once the offeror has been granted the floor, the offeror has the floor until it receives a Floor Revoke message, or until the offeror itself releases the floor by sending a Floor Release message, as described in the present specification.</w:t>
      </w:r>
    </w:p>
    <w:p w14:paraId="1955537A" w14:textId="77777777" w:rsidR="00EB676A" w:rsidRPr="001E6C5A" w:rsidRDefault="00EB676A" w:rsidP="00EB676A">
      <w:r w:rsidRPr="001E6C5A">
        <w:t>In an SDP offer,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indicates that the offeror implicitly requests the floor (without the need to send a Floor Request message). In an SDP answer, the attribute parameter indicates that the answerer has accepted the implicit floor request. Once the answerer grants the floor to the offeror, the answerer will send a Floor Granted message.</w:t>
      </w:r>
    </w:p>
    <w:p w14:paraId="79701EBF" w14:textId="77777777" w:rsidR="00EB676A" w:rsidRPr="001E6C5A" w:rsidRDefault="00EB676A" w:rsidP="00EB676A">
      <w:pPr>
        <w:keepLines/>
        <w:ind w:left="1135" w:hanging="851"/>
      </w:pPr>
      <w:r w:rsidRPr="001E6C5A">
        <w:t>NOTE 4: The usage of the "</w:t>
      </w:r>
      <w:proofErr w:type="spellStart"/>
      <w:r w:rsidRPr="001E6C5A">
        <w:t>mc_implicit_request</w:t>
      </w:r>
      <w:proofErr w:type="spellEnd"/>
      <w:r w:rsidRPr="001E6C5A">
        <w:t xml:space="preserve">" </w:t>
      </w:r>
      <w:proofErr w:type="spellStart"/>
      <w:r w:rsidRPr="001E6C5A">
        <w:t>fmtp</w:t>
      </w:r>
      <w:proofErr w:type="spellEnd"/>
      <w:r w:rsidRPr="001E6C5A">
        <w:t xml:space="preserve"> attribute in an SDP answer does not mean that the answerer has granted the floor to the offeror, only that the answerer has accepted the implicit floor request.</w:t>
      </w:r>
    </w:p>
    <w:p w14:paraId="5D5884C3" w14:textId="77777777" w:rsidR="00EB676A" w:rsidRPr="001E6C5A" w:rsidRDefault="00EB676A" w:rsidP="00EB676A">
      <w:r w:rsidRPr="001E6C5A">
        <w:t>[TS 24.379, clause F.1.3]</w:t>
      </w:r>
    </w:p>
    <w:p w14:paraId="27EA24F4" w14:textId="77777777" w:rsidR="00EB676A" w:rsidRPr="001E6C5A" w:rsidRDefault="00EB676A" w:rsidP="00EB676A">
      <w:r w:rsidRPr="001E6C5A">
        <w:t>If the &lt;</w:t>
      </w:r>
      <w:proofErr w:type="spellStart"/>
      <w:r w:rsidRPr="001E6C5A">
        <w:t>mcpttinfo</w:t>
      </w:r>
      <w:proofErr w:type="spellEnd"/>
      <w:r w:rsidRPr="001E6C5A">
        <w:t>&gt; contains the &lt;</w:t>
      </w:r>
      <w:proofErr w:type="spellStart"/>
      <w:r w:rsidRPr="001E6C5A">
        <w:t>mcptt</w:t>
      </w:r>
      <w:proofErr w:type="spellEnd"/>
      <w:r w:rsidRPr="001E6C5A">
        <w:t>-Params&gt; element then:</w:t>
      </w:r>
    </w:p>
    <w:p w14:paraId="5C985EA2" w14:textId="77777777" w:rsidR="00EB676A" w:rsidRPr="001E6C5A" w:rsidRDefault="00EB676A" w:rsidP="00EB676A">
      <w:pPr>
        <w:ind w:left="568" w:hanging="284"/>
      </w:pPr>
      <w:r w:rsidRPr="001E6C5A">
        <w:t>...</w:t>
      </w:r>
    </w:p>
    <w:p w14:paraId="5C735D51" w14:textId="77777777" w:rsidR="00EB676A" w:rsidRPr="001E6C5A" w:rsidRDefault="00EB676A" w:rsidP="00EB676A">
      <w:pPr>
        <w:ind w:left="568" w:hanging="284"/>
      </w:pPr>
      <w:r w:rsidRPr="001E6C5A">
        <w:t>2)</w:t>
      </w:r>
      <w:r w:rsidRPr="001E6C5A">
        <w:tab/>
        <w:t>the &lt;session-type&gt; can be included with:</w:t>
      </w:r>
    </w:p>
    <w:p w14:paraId="50CFDEEA" w14:textId="77777777" w:rsidR="00EB676A" w:rsidRPr="001E6C5A" w:rsidRDefault="00EB676A" w:rsidP="00EB676A">
      <w:pPr>
        <w:ind w:left="851" w:hanging="284"/>
      </w:pPr>
      <w:r w:rsidRPr="001E6C5A">
        <w:t>...</w:t>
      </w:r>
    </w:p>
    <w:p w14:paraId="51A7A5D3" w14:textId="77777777" w:rsidR="00EB676A" w:rsidRPr="001E6C5A" w:rsidRDefault="00EB676A" w:rsidP="00EB676A">
      <w:pPr>
        <w:ind w:left="851" w:hanging="284"/>
      </w:pPr>
      <w:r w:rsidRPr="001E6C5A">
        <w:t>e)</w:t>
      </w:r>
      <w:r w:rsidRPr="001E6C5A">
        <w:tab/>
        <w:t>a value of "ambient-listening" to indicate the MCPTT client wants to make an ambient listening call;</w:t>
      </w:r>
    </w:p>
    <w:p w14:paraId="2791824B" w14:textId="77777777" w:rsidR="00EB676A" w:rsidRPr="001E6C5A" w:rsidRDefault="00EB676A" w:rsidP="00EB676A">
      <w:pPr>
        <w:ind w:left="568" w:hanging="284"/>
      </w:pPr>
      <w:r w:rsidRPr="001E6C5A">
        <w:t>...</w:t>
      </w:r>
    </w:p>
    <w:p w14:paraId="14404DA4" w14:textId="77777777" w:rsidR="00EB676A" w:rsidRPr="001E6C5A" w:rsidRDefault="00EB676A" w:rsidP="00EB676A">
      <w:pPr>
        <w:ind w:left="568" w:hanging="284"/>
      </w:pPr>
      <w:r w:rsidRPr="001E6C5A">
        <w:t>19)</w:t>
      </w:r>
      <w:r w:rsidRPr="001E6C5A">
        <w:tab/>
        <w:t>the &lt;</w:t>
      </w:r>
      <w:proofErr w:type="spellStart"/>
      <w:r w:rsidRPr="001E6C5A">
        <w:t>anyExt</w:t>
      </w:r>
      <w:proofErr w:type="spellEnd"/>
      <w:r w:rsidRPr="001E6C5A">
        <w:t>&gt; can be included with the following elements not declared in the XML schema:</w:t>
      </w:r>
    </w:p>
    <w:p w14:paraId="01EF509E" w14:textId="77777777" w:rsidR="00EB676A" w:rsidRPr="001E6C5A" w:rsidRDefault="00EB676A" w:rsidP="00EB676A">
      <w:pPr>
        <w:ind w:left="851" w:hanging="284"/>
      </w:pPr>
      <w:r w:rsidRPr="001E6C5A">
        <w:t>a)</w:t>
      </w:r>
      <w:r w:rsidRPr="001E6C5A">
        <w:tab/>
        <w:t>an &lt;ambient-listening-type&gt; of type "</w:t>
      </w:r>
      <w:proofErr w:type="spellStart"/>
      <w:r w:rsidRPr="001E6C5A">
        <w:t>xs:string</w:t>
      </w:r>
      <w:proofErr w:type="spellEnd"/>
      <w:r w:rsidRPr="001E6C5A">
        <w:t>":</w:t>
      </w:r>
    </w:p>
    <w:p w14:paraId="54F46E2D" w14:textId="77777777" w:rsidR="00EB676A" w:rsidRPr="001E6C5A" w:rsidRDefault="00EB676A" w:rsidP="00EB676A">
      <w:pPr>
        <w:ind w:left="1135" w:hanging="284"/>
      </w:pPr>
      <w:r w:rsidRPr="001E6C5A">
        <w:t>...</w:t>
      </w:r>
    </w:p>
    <w:p w14:paraId="403397B5" w14:textId="77777777" w:rsidR="00EB676A" w:rsidRPr="001E6C5A" w:rsidRDefault="00EB676A" w:rsidP="00EB676A">
      <w:pPr>
        <w:ind w:left="1135" w:hanging="284"/>
      </w:pPr>
      <w:r w:rsidRPr="001E6C5A">
        <w:t>ii)</w:t>
      </w:r>
      <w:r w:rsidRPr="001E6C5A">
        <w:tab/>
        <w:t>set to a value of "local-</w:t>
      </w:r>
      <w:proofErr w:type="spellStart"/>
      <w:r w:rsidRPr="001E6C5A">
        <w:t>init</w:t>
      </w:r>
      <w:proofErr w:type="spellEnd"/>
      <w:r w:rsidRPr="001E6C5A">
        <w:t>" when the listened-to MCPTT user of an ambient listening call initiates the call; and</w:t>
      </w:r>
    </w:p>
    <w:p w14:paraId="164FBFB1" w14:textId="77777777" w:rsidR="00EB676A" w:rsidRPr="001E6C5A" w:rsidRDefault="00EB676A" w:rsidP="00EB676A">
      <w:pPr>
        <w:keepNext/>
        <w:keepLines/>
        <w:spacing w:before="120"/>
        <w:ind w:left="1985" w:hanging="1985"/>
        <w:rPr>
          <w:rFonts w:ascii="Arial" w:hAnsi="Arial"/>
        </w:rPr>
      </w:pPr>
      <w:r w:rsidRPr="001E6C5A">
        <w:rPr>
          <w:rFonts w:ascii="Arial" w:hAnsi="Arial"/>
        </w:rPr>
        <w:t>6.2.16.3</w:t>
      </w:r>
      <w:r w:rsidRPr="001E6C5A">
        <w:rPr>
          <w:rFonts w:ascii="Arial" w:hAnsi="Arial"/>
        </w:rPr>
        <w:tab/>
        <w:t>Test description</w:t>
      </w:r>
    </w:p>
    <w:p w14:paraId="0C79A0FA" w14:textId="77777777" w:rsidR="00EB676A" w:rsidRPr="001E6C5A" w:rsidRDefault="00EB676A" w:rsidP="00EB676A">
      <w:pPr>
        <w:keepNext/>
        <w:keepLines/>
        <w:spacing w:before="120"/>
        <w:ind w:left="1985" w:hanging="1985"/>
        <w:rPr>
          <w:rFonts w:ascii="Arial" w:hAnsi="Arial"/>
        </w:rPr>
      </w:pPr>
      <w:r w:rsidRPr="001E6C5A">
        <w:rPr>
          <w:rFonts w:ascii="Arial" w:hAnsi="Arial"/>
        </w:rPr>
        <w:t>6.2.16.3.1</w:t>
      </w:r>
      <w:r w:rsidRPr="001E6C5A">
        <w:rPr>
          <w:rFonts w:ascii="Arial" w:hAnsi="Arial"/>
        </w:rPr>
        <w:tab/>
        <w:t>Pre-test conditions</w:t>
      </w:r>
    </w:p>
    <w:p w14:paraId="312148B9"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64EFB9FF" w14:textId="77777777" w:rsidR="00EB676A" w:rsidRPr="001E6C5A" w:rsidRDefault="00EB676A" w:rsidP="00EB676A">
      <w:pPr>
        <w:ind w:left="568" w:hanging="284"/>
      </w:pPr>
      <w:r w:rsidRPr="001E6C5A">
        <w:t>-</w:t>
      </w:r>
      <w:r w:rsidRPr="001E6C5A">
        <w:tab/>
        <w:t>SS (MCPTT server)</w:t>
      </w:r>
    </w:p>
    <w:p w14:paraId="5BBF4ED7"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407AD3"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5B4DFFF" w14:textId="77777777" w:rsidR="00EB676A" w:rsidRPr="001E6C5A" w:rsidRDefault="00EB676A" w:rsidP="00EB676A">
      <w:pPr>
        <w:ind w:left="568" w:hanging="284"/>
      </w:pPr>
      <w:r w:rsidRPr="001E6C5A">
        <w:t>-</w:t>
      </w:r>
      <w:r w:rsidRPr="001E6C5A">
        <w:tab/>
        <w:t>UE (MCPTT client)</w:t>
      </w:r>
    </w:p>
    <w:p w14:paraId="27021055" w14:textId="77777777" w:rsidR="00EB676A" w:rsidRPr="001E6C5A" w:rsidRDefault="00EB676A" w:rsidP="00EB676A">
      <w:pPr>
        <w:ind w:left="568" w:hanging="284"/>
      </w:pPr>
      <w:r w:rsidRPr="001E6C5A">
        <w:t>-</w:t>
      </w:r>
      <w:r w:rsidRPr="001E6C5A">
        <w:tab/>
        <w:t>The test USIM set as defined in TS 36.579-1 [2], subclause 5.5.10 is inserted.</w:t>
      </w:r>
    </w:p>
    <w:p w14:paraId="1539466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14F8A41"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377C477"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54B8F5CD" w14:textId="77777777" w:rsidR="00EB676A" w:rsidRPr="001E6C5A" w:rsidRDefault="00EB676A" w:rsidP="00EB676A">
      <w:pPr>
        <w:ind w:left="851" w:hanging="284"/>
      </w:pPr>
      <w:r w:rsidRPr="001E6C5A">
        <w:t>-</w:t>
      </w:r>
      <w:r w:rsidRPr="001E6C5A">
        <w:tab/>
        <w:t>The MCPTT User is authorized to initiate locally initiated ambient listening call: the &lt;</w:t>
      </w:r>
      <w:r w:rsidRPr="001E6C5A">
        <w:rPr>
          <w:lang w:eastAsia="ko-KR"/>
        </w:rPr>
        <w:t>allow</w:t>
      </w:r>
      <w:r w:rsidRPr="001E6C5A">
        <w:t>-</w:t>
      </w:r>
      <w:r w:rsidRPr="001E6C5A">
        <w:rPr>
          <w:lang w:eastAsia="ko-KR"/>
        </w:rPr>
        <w:t>request-locally-initiated-ambient-listening</w:t>
      </w:r>
      <w:r w:rsidRPr="001E6C5A">
        <w:t>&gt; element of the &lt;ruleset&gt; element is present in the MCPTT user profile document and is set to "true"</w:t>
      </w:r>
    </w:p>
    <w:p w14:paraId="56BA9AF4" w14:textId="77777777" w:rsidR="00EB676A" w:rsidRPr="001E6C5A" w:rsidRDefault="00EB676A" w:rsidP="00EB676A">
      <w:pPr>
        <w:ind w:left="568" w:hanging="284"/>
      </w:pPr>
      <w:r w:rsidRPr="001E6C5A">
        <w:t>-</w:t>
      </w:r>
      <w:r w:rsidRPr="001E6C5A">
        <w:tab/>
        <w:t>UE States at the end of the preamble</w:t>
      </w:r>
    </w:p>
    <w:p w14:paraId="4FD7688B" w14:textId="77777777" w:rsidR="00EB676A" w:rsidRPr="001E6C5A" w:rsidRDefault="00EB676A" w:rsidP="00EB676A">
      <w:pPr>
        <w:ind w:left="851" w:hanging="284"/>
      </w:pPr>
      <w:r w:rsidRPr="001E6C5A">
        <w:t>-</w:t>
      </w:r>
      <w:r w:rsidRPr="001E6C5A">
        <w:tab/>
        <w:t>The UE is in E-UTRA Registered, Idle Mode state.</w:t>
      </w:r>
    </w:p>
    <w:p w14:paraId="15D27789"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464090D8" w14:textId="77777777" w:rsidR="00EB676A" w:rsidRPr="001E6C5A" w:rsidRDefault="00EB676A" w:rsidP="00EB676A">
      <w:pPr>
        <w:keepNext/>
        <w:keepLines/>
        <w:spacing w:before="120"/>
        <w:ind w:left="1985" w:hanging="1985"/>
        <w:rPr>
          <w:rFonts w:ascii="Arial" w:hAnsi="Arial"/>
        </w:rPr>
      </w:pPr>
      <w:r w:rsidRPr="001E6C5A">
        <w:rPr>
          <w:rFonts w:ascii="Arial" w:hAnsi="Arial"/>
        </w:rPr>
        <w:t>6.2.16.3.2</w:t>
      </w:r>
      <w:r w:rsidRPr="001E6C5A">
        <w:rPr>
          <w:rFonts w:ascii="Arial" w:hAnsi="Arial"/>
        </w:rPr>
        <w:tab/>
        <w:t>Test procedure sequence</w:t>
      </w:r>
    </w:p>
    <w:p w14:paraId="360192A6" w14:textId="77777777" w:rsidR="00EB676A" w:rsidRPr="001E6C5A" w:rsidRDefault="00EB676A" w:rsidP="00EB676A">
      <w:pPr>
        <w:keepNext/>
        <w:keepLines/>
        <w:spacing w:before="60"/>
        <w:jc w:val="center"/>
        <w:rPr>
          <w:rFonts w:ascii="Arial" w:hAnsi="Arial"/>
          <w:b/>
        </w:rPr>
      </w:pPr>
      <w:r w:rsidRPr="001E6C5A">
        <w:rPr>
          <w:rFonts w:ascii="Arial" w:hAnsi="Arial"/>
          <w:b/>
        </w:rPr>
        <w:t>Table 6.2.16.3.2-1: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97" w:author="MCC160" w:date="2022-11-01T12:3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698">
          <w:tblGrid>
            <w:gridCol w:w="533"/>
            <w:gridCol w:w="3967"/>
            <w:gridCol w:w="708"/>
            <w:gridCol w:w="2977"/>
            <w:gridCol w:w="565"/>
            <w:gridCol w:w="850"/>
          </w:tblGrid>
        </w:tblGridChange>
      </w:tblGrid>
      <w:tr w:rsidR="00EB676A" w:rsidRPr="001E6C5A" w14:paraId="52462D38" w14:textId="77777777" w:rsidTr="008558AA">
        <w:trPr>
          <w:cantSplit/>
          <w:trPrChange w:id="699" w:author="MCC160" w:date="2022-11-01T12:37:00Z">
            <w:trPr>
              <w:cantSplit/>
            </w:trPr>
          </w:trPrChange>
        </w:trPr>
        <w:tc>
          <w:tcPr>
            <w:tcW w:w="533" w:type="dxa"/>
            <w:tcBorders>
              <w:top w:val="single" w:sz="4" w:space="0" w:color="auto"/>
              <w:left w:val="single" w:sz="4" w:space="0" w:color="auto"/>
              <w:bottom w:val="nil"/>
              <w:right w:val="single" w:sz="4" w:space="0" w:color="auto"/>
            </w:tcBorders>
            <w:hideMark/>
            <w:tcPrChange w:id="700" w:author="MCC160" w:date="2022-11-01T12:37:00Z">
              <w:tcPr>
                <w:tcW w:w="534" w:type="dxa"/>
                <w:tcBorders>
                  <w:top w:val="single" w:sz="4" w:space="0" w:color="auto"/>
                  <w:left w:val="single" w:sz="4" w:space="0" w:color="auto"/>
                  <w:bottom w:val="nil"/>
                  <w:right w:val="single" w:sz="4" w:space="0" w:color="auto"/>
                </w:tcBorders>
                <w:hideMark/>
              </w:tcPr>
            </w:tcPrChange>
          </w:tcPr>
          <w:p w14:paraId="7563BE8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Change w:id="701" w:author="MCC160" w:date="2022-11-01T12:37:00Z">
              <w:tcPr>
                <w:tcW w:w="3968" w:type="dxa"/>
                <w:tcBorders>
                  <w:top w:val="single" w:sz="4" w:space="0" w:color="auto"/>
                  <w:left w:val="single" w:sz="4" w:space="0" w:color="auto"/>
                  <w:bottom w:val="nil"/>
                  <w:right w:val="single" w:sz="4" w:space="0" w:color="auto"/>
                </w:tcBorders>
                <w:hideMark/>
              </w:tcPr>
            </w:tcPrChange>
          </w:tcPr>
          <w:p w14:paraId="0E90FA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702" w:author="MCC160" w:date="2022-11-01T12:3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AF2D93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703" w:author="MCC160" w:date="2022-11-01T12:37:00Z">
              <w:tcPr>
                <w:tcW w:w="565" w:type="dxa"/>
                <w:tcBorders>
                  <w:top w:val="single" w:sz="4" w:space="0" w:color="auto"/>
                  <w:left w:val="single" w:sz="4" w:space="0" w:color="auto"/>
                  <w:bottom w:val="nil"/>
                  <w:right w:val="single" w:sz="4" w:space="0" w:color="auto"/>
                </w:tcBorders>
                <w:hideMark/>
              </w:tcPr>
            </w:tcPrChange>
          </w:tcPr>
          <w:p w14:paraId="018358F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704" w:author="MCC160" w:date="2022-11-01T12:37:00Z">
              <w:tcPr>
                <w:tcW w:w="850" w:type="dxa"/>
                <w:tcBorders>
                  <w:top w:val="single" w:sz="4" w:space="0" w:color="auto"/>
                  <w:left w:val="single" w:sz="4" w:space="0" w:color="auto"/>
                  <w:bottom w:val="nil"/>
                  <w:right w:val="single" w:sz="4" w:space="0" w:color="auto"/>
                </w:tcBorders>
                <w:hideMark/>
              </w:tcPr>
            </w:tcPrChange>
          </w:tcPr>
          <w:p w14:paraId="26F9A54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118AE5FE" w14:textId="77777777" w:rsidTr="008558AA">
        <w:trPr>
          <w:cantSplit/>
          <w:trPrChange w:id="705" w:author="MCC160" w:date="2022-11-01T12:37:00Z">
            <w:trPr>
              <w:cantSplit/>
            </w:trPr>
          </w:trPrChange>
        </w:trPr>
        <w:tc>
          <w:tcPr>
            <w:tcW w:w="533" w:type="dxa"/>
            <w:tcBorders>
              <w:top w:val="nil"/>
              <w:left w:val="single" w:sz="4" w:space="0" w:color="auto"/>
              <w:bottom w:val="single" w:sz="4" w:space="0" w:color="auto"/>
              <w:right w:val="single" w:sz="4" w:space="0" w:color="auto"/>
            </w:tcBorders>
            <w:tcPrChange w:id="706" w:author="MCC160" w:date="2022-11-01T12:37:00Z">
              <w:tcPr>
                <w:tcW w:w="534" w:type="dxa"/>
                <w:tcBorders>
                  <w:top w:val="nil"/>
                  <w:left w:val="single" w:sz="4" w:space="0" w:color="auto"/>
                  <w:bottom w:val="single" w:sz="4" w:space="0" w:color="auto"/>
                  <w:right w:val="single" w:sz="4" w:space="0" w:color="auto"/>
                </w:tcBorders>
              </w:tcPr>
            </w:tcPrChange>
          </w:tcPr>
          <w:p w14:paraId="6941AAED"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707" w:author="MCC160" w:date="2022-11-01T12:37:00Z">
              <w:tcPr>
                <w:tcW w:w="3968" w:type="dxa"/>
                <w:tcBorders>
                  <w:top w:val="nil"/>
                  <w:left w:val="single" w:sz="4" w:space="0" w:color="auto"/>
                  <w:bottom w:val="single" w:sz="4" w:space="0" w:color="auto"/>
                  <w:right w:val="single" w:sz="4" w:space="0" w:color="auto"/>
                </w:tcBorders>
              </w:tcPr>
            </w:tcPrChange>
          </w:tcPr>
          <w:p w14:paraId="174725B5"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708"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7E61E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709"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7EA9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710" w:author="MCC160" w:date="2022-11-01T12:37:00Z">
              <w:tcPr>
                <w:tcW w:w="565" w:type="dxa"/>
                <w:tcBorders>
                  <w:top w:val="nil"/>
                  <w:left w:val="single" w:sz="4" w:space="0" w:color="auto"/>
                  <w:bottom w:val="single" w:sz="4" w:space="0" w:color="auto"/>
                  <w:right w:val="single" w:sz="4" w:space="0" w:color="auto"/>
                </w:tcBorders>
              </w:tcPr>
            </w:tcPrChange>
          </w:tcPr>
          <w:p w14:paraId="6C487AE6"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711" w:author="MCC160" w:date="2022-11-01T12:37:00Z">
              <w:tcPr>
                <w:tcW w:w="850" w:type="dxa"/>
                <w:tcBorders>
                  <w:top w:val="nil"/>
                  <w:left w:val="single" w:sz="4" w:space="0" w:color="auto"/>
                  <w:bottom w:val="single" w:sz="4" w:space="0" w:color="auto"/>
                  <w:right w:val="single" w:sz="4" w:space="0" w:color="auto"/>
                </w:tcBorders>
              </w:tcPr>
            </w:tcPrChange>
          </w:tcPr>
          <w:p w14:paraId="339FB90D" w14:textId="77777777" w:rsidR="00EB676A" w:rsidRPr="001E6C5A" w:rsidRDefault="00EB676A" w:rsidP="00BC3F8D">
            <w:pPr>
              <w:keepNext/>
              <w:keepLines/>
              <w:spacing w:after="0"/>
              <w:jc w:val="center"/>
              <w:rPr>
                <w:rFonts w:ascii="Arial" w:hAnsi="Arial"/>
                <w:b/>
                <w:sz w:val="18"/>
              </w:rPr>
            </w:pPr>
          </w:p>
        </w:tc>
      </w:tr>
      <w:tr w:rsidR="00EB676A" w:rsidRPr="001E6C5A" w14:paraId="214A2A85" w14:textId="77777777" w:rsidTr="008558AA">
        <w:trPr>
          <w:cantSplit/>
          <w:trPrChange w:id="71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1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8A5F29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714"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3157DF2C"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establishment of an MCPTT locally</w:t>
            </w:r>
            <w:r w:rsidRPr="001E6C5A">
              <w:rPr>
                <w:rFonts w:ascii="Arial" w:hAnsi="Arial"/>
                <w:sz w:val="18"/>
                <w:lang w:eastAsia="zh-CN"/>
              </w:rPr>
              <w:t xml:space="preserve"> initiated ambient listening call</w:t>
            </w:r>
            <w:r w:rsidRPr="001E6C5A">
              <w:rPr>
                <w:rFonts w:ascii="Arial" w:hAnsi="Arial"/>
                <w:sz w:val="18"/>
              </w:rPr>
              <w:t>. (NOTE 1)</w:t>
            </w:r>
          </w:p>
        </w:tc>
        <w:tc>
          <w:tcPr>
            <w:tcW w:w="708" w:type="dxa"/>
            <w:tcBorders>
              <w:top w:val="single" w:sz="4" w:space="0" w:color="auto"/>
              <w:left w:val="single" w:sz="4" w:space="0" w:color="auto"/>
              <w:bottom w:val="single" w:sz="4" w:space="0" w:color="auto"/>
              <w:right w:val="single" w:sz="4" w:space="0" w:color="auto"/>
            </w:tcBorders>
            <w:hideMark/>
            <w:tcPrChange w:id="71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1978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1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33BED7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71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D11F9B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1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75A6F6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882F34A" w14:textId="77777777" w:rsidTr="008558AA">
        <w:trPr>
          <w:cantSplit/>
          <w:trPrChange w:id="719"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20"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54DEA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hideMark/>
            <w:tcPrChange w:id="72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0925A90A" w14:textId="09E68B90" w:rsidR="00EB676A" w:rsidRPr="001E6C5A" w:rsidDel="002B6035" w:rsidRDefault="00EB676A" w:rsidP="002B6035">
            <w:pPr>
              <w:keepNext/>
              <w:keepLines/>
              <w:spacing w:after="0"/>
              <w:rPr>
                <w:del w:id="722" w:author="MCC160" w:date="2022-11-01T16:17:00Z"/>
                <w:rFonts w:ascii="Arial" w:hAnsi="Arial"/>
                <w:sz w:val="18"/>
                <w:lang w:eastAsia="ko-KR"/>
              </w:rPr>
            </w:pPr>
            <w:r w:rsidRPr="001E6C5A">
              <w:rPr>
                <w:rFonts w:ascii="Arial" w:hAnsi="Arial"/>
                <w:sz w:val="18"/>
              </w:rPr>
              <w:t xml:space="preserve">Check: </w:t>
            </w:r>
            <w:del w:id="723"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w:delText>
              </w:r>
              <w:r w:rsidRPr="001E6C5A" w:rsidDel="001D091D">
                <w:rPr>
                  <w:rFonts w:ascii="Arial" w:eastAsia="Calibri" w:hAnsi="Arial"/>
                  <w:sz w:val="18"/>
                  <w:lang w:eastAsia="ko-KR"/>
                </w:rPr>
                <w:delText xml:space="preserve">perform procedure for </w:delText>
              </w:r>
            </w:del>
            <w:ins w:id="724" w:author="MCC160" w:date="2022-11-01T12:01:00Z">
              <w:r w:rsidR="001D091D">
                <w:rPr>
                  <w:rFonts w:ascii="Arial" w:hAnsi="Arial"/>
                  <w:sz w:val="18"/>
                </w:rPr>
                <w:t>Does the UE (MCPTT Client) correctly perform test procedure '</w:t>
              </w:r>
            </w:ins>
            <w:r w:rsidRPr="001E6C5A">
              <w:rPr>
                <w:rFonts w:ascii="Arial" w:hAnsi="Arial"/>
                <w:sz w:val="18"/>
              </w:rPr>
              <w:t>MCPTT CO session establishment/modification without provisional responses other than 100 Trying</w:t>
            </w:r>
            <w:ins w:id="725" w:author="MCC160" w:date="2022-11-01T12:36:00Z">
              <w:r w:rsidR="008558AA">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 xml:space="preserve">5.3A.1.3-1 to </w:t>
            </w:r>
            <w:r w:rsidRPr="001E6C5A">
              <w:rPr>
                <w:rFonts w:ascii="Arial" w:eastAsia="Calibri" w:hAnsi="Arial"/>
                <w:sz w:val="18"/>
              </w:rPr>
              <w:t xml:space="preserve">establish </w:t>
            </w:r>
            <w:del w:id="726" w:author="MCC160" w:date="2022-11-01T12:40:00Z">
              <w:r w:rsidRPr="001E6C5A" w:rsidDel="00C86842">
                <w:rPr>
                  <w:rFonts w:ascii="Arial" w:hAnsi="Arial"/>
                  <w:sz w:val="18"/>
                </w:rPr>
                <w:delText>an MCPTT</w:delText>
              </w:r>
            </w:del>
            <w:ins w:id="727" w:author="MCC160" w:date="2022-11-01T12:40:00Z">
              <w:r w:rsidR="00C86842">
                <w:rPr>
                  <w:rFonts w:ascii="Arial" w:hAnsi="Arial"/>
                  <w:sz w:val="18"/>
                </w:rPr>
                <w:t>a</w:t>
              </w:r>
            </w:ins>
            <w:r w:rsidRPr="001E6C5A">
              <w:rPr>
                <w:rFonts w:ascii="Arial" w:hAnsi="Arial"/>
                <w:sz w:val="18"/>
              </w:rPr>
              <w:t xml:space="preserve"> locally</w:t>
            </w:r>
            <w:r w:rsidRPr="001E6C5A">
              <w:rPr>
                <w:rFonts w:ascii="Arial" w:hAnsi="Arial"/>
                <w:sz w:val="18"/>
                <w:lang w:eastAsia="zh-CN"/>
              </w:rPr>
              <w:t xml:space="preserve"> initiated ambient listening call with</w:t>
            </w:r>
            <w:ins w:id="728" w:author="MCC160" w:date="2022-11-01T16:17:00Z">
              <w:r w:rsidR="002B6035">
                <w:rPr>
                  <w:rFonts w:ascii="Arial" w:hAnsi="Arial"/>
                  <w:sz w:val="18"/>
                  <w:lang w:eastAsia="zh-CN"/>
                </w:rPr>
                <w:t xml:space="preserve"> implicit floor control</w:t>
              </w:r>
            </w:ins>
            <w:del w:id="729" w:author="MCC160" w:date="2022-11-01T16:17:00Z">
              <w:r w:rsidRPr="001E6C5A" w:rsidDel="002B6035">
                <w:rPr>
                  <w:rFonts w:ascii="Arial" w:hAnsi="Arial"/>
                  <w:sz w:val="18"/>
                  <w:lang w:eastAsia="ko-KR"/>
                </w:rPr>
                <w:delText>.</w:delText>
              </w:r>
            </w:del>
          </w:p>
          <w:p w14:paraId="04D2ACA5" w14:textId="72BBA748" w:rsidR="00EB676A" w:rsidRPr="001E6C5A" w:rsidRDefault="002B6035" w:rsidP="002B6035">
            <w:pPr>
              <w:keepNext/>
              <w:keepLines/>
              <w:spacing w:after="0"/>
              <w:rPr>
                <w:rFonts w:ascii="Arial" w:hAnsi="Arial"/>
                <w:sz w:val="18"/>
              </w:rPr>
            </w:pPr>
            <w:ins w:id="730" w:author="MCC160" w:date="2022-11-01T16:17:00Z">
              <w:r>
                <w:rPr>
                  <w:rFonts w:ascii="Arial" w:eastAsia="Calibri" w:hAnsi="Arial"/>
                  <w:sz w:val="18"/>
                  <w:lang w:eastAsia="ko-KR"/>
                </w:rPr>
                <w:t xml:space="preserve"> according to option</w:t>
              </w:r>
            </w:ins>
            <w:ins w:id="731" w:author="MCC160" w:date="2022-11-01T16:18:00Z">
              <w:r w:rsidRPr="002B6035">
                <w:rPr>
                  <w:rFonts w:ascii="Arial" w:eastAsia="Calibri" w:hAnsi="Arial"/>
                  <w:sz w:val="18"/>
                  <w:lang w:eastAsia="ko-KR"/>
                </w:rPr>
                <w:t xml:space="preserve"> </w:t>
              </w:r>
              <w:proofErr w:type="spellStart"/>
              <w:r w:rsidRPr="002B6035">
                <w:rPr>
                  <w:rFonts w:ascii="Arial" w:eastAsia="Calibri" w:hAnsi="Arial"/>
                  <w:sz w:val="18"/>
                  <w:lang w:eastAsia="ko-KR"/>
                </w:rPr>
                <w:t>b.i</w:t>
              </w:r>
              <w:proofErr w:type="spellEnd"/>
              <w:r w:rsidRPr="002B6035">
                <w:rPr>
                  <w:rFonts w:ascii="Arial" w:eastAsia="Calibri" w:hAnsi="Arial"/>
                  <w:sz w:val="18"/>
                  <w:lang w:eastAsia="ko-KR"/>
                </w:rPr>
                <w:t xml:space="preserve"> of NOTE 1 in TS 36.579.1 [2] Table 5.3A.1.3-1?</w:t>
              </w:r>
            </w:ins>
            <w:del w:id="732" w:author="MCC160" w:date="2022-11-01T16:17:00Z">
              <w:r w:rsidR="00EB676A" w:rsidRPr="001E6C5A" w:rsidDel="002B6035">
                <w:rPr>
                  <w:rFonts w:ascii="Arial" w:eastAsia="Calibri" w:hAnsi="Arial"/>
                  <w:sz w:val="18"/>
                  <w:lang w:eastAsia="ko-KR"/>
                </w:rPr>
                <w:delText xml:space="preserve">Option </w:delText>
              </w:r>
            </w:del>
            <w:del w:id="733" w:author="MCC160" w:date="2022-11-01T16:18:00Z">
              <w:r w:rsidR="00EB676A" w:rsidRPr="001E6C5A" w:rsidDel="002B6035">
                <w:rPr>
                  <w:rFonts w:ascii="Arial" w:eastAsia="Calibri" w:hAnsi="Arial"/>
                  <w:sz w:val="18"/>
                  <w:lang w:eastAsia="ko-KR"/>
                </w:rPr>
                <w:delText xml:space="preserve">b.i in TS 36.579.1 [2] Table </w:delText>
              </w:r>
              <w:r w:rsidR="00EB676A" w:rsidRPr="001E6C5A" w:rsidDel="002B6035">
                <w:rPr>
                  <w:rFonts w:ascii="Arial" w:hAnsi="Arial"/>
                  <w:bCs/>
                  <w:sz w:val="18"/>
                </w:rPr>
                <w:delText>5.3A.1.3-1</w:delText>
              </w:r>
              <w:r w:rsidR="00EB676A" w:rsidRPr="001E6C5A" w:rsidDel="002B6035">
                <w:rPr>
                  <w:rFonts w:ascii="Arial" w:eastAsia="Calibri" w:hAnsi="Arial"/>
                  <w:sz w:val="18"/>
                  <w:lang w:eastAsia="ko-KR"/>
                </w:rPr>
                <w:delText xml:space="preserve"> applied?</w:delText>
              </w:r>
            </w:del>
          </w:p>
        </w:tc>
        <w:tc>
          <w:tcPr>
            <w:tcW w:w="708" w:type="dxa"/>
            <w:tcBorders>
              <w:top w:val="single" w:sz="4" w:space="0" w:color="auto"/>
              <w:left w:val="single" w:sz="4" w:space="0" w:color="auto"/>
              <w:bottom w:val="single" w:sz="4" w:space="0" w:color="auto"/>
              <w:right w:val="single" w:sz="4" w:space="0" w:color="auto"/>
            </w:tcBorders>
            <w:hideMark/>
            <w:tcPrChange w:id="734"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135D86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35"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9BBFCE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736"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BE1EBB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737"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51C44A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E6720E8" w14:textId="77777777" w:rsidTr="008558AA">
        <w:trPr>
          <w:cantSplit/>
          <w:trPrChange w:id="738"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39"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52BC4D4D" w14:textId="1E269D90" w:rsidR="00EB676A" w:rsidRPr="001E6C5A" w:rsidRDefault="00EB676A" w:rsidP="00BC3F8D">
            <w:pPr>
              <w:keepNext/>
              <w:keepLines/>
              <w:spacing w:after="0"/>
              <w:jc w:val="center"/>
              <w:rPr>
                <w:rFonts w:ascii="Arial" w:hAnsi="Arial"/>
                <w:sz w:val="18"/>
              </w:rPr>
            </w:pPr>
            <w:r w:rsidRPr="001E6C5A">
              <w:rPr>
                <w:rFonts w:ascii="Arial" w:hAnsi="Arial"/>
                <w:sz w:val="18"/>
              </w:rPr>
              <w:t>3</w:t>
            </w:r>
            <w:ins w:id="740" w:author="MCC160" w:date="2022-11-01T12:37:00Z">
              <w:r w:rsidR="008558AA">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hideMark/>
            <w:tcPrChange w:id="74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CEE60B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742"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000E28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43"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CFE7E8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744"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0A47D6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45"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0F191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rsidDel="008558AA" w14:paraId="50BE824D" w14:textId="79403D12" w:rsidTr="008558AA">
        <w:trPr>
          <w:cantSplit/>
          <w:del w:id="746" w:author="MCC160" w:date="2022-11-01T12:37:00Z"/>
          <w:trPrChange w:id="747"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48"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65663C79" w14:textId="6C66EB7F" w:rsidR="00EB676A" w:rsidRPr="001E6C5A" w:rsidDel="008558AA" w:rsidRDefault="00EB676A" w:rsidP="00BC3F8D">
            <w:pPr>
              <w:keepNext/>
              <w:keepLines/>
              <w:spacing w:after="0"/>
              <w:jc w:val="center"/>
              <w:rPr>
                <w:del w:id="749" w:author="MCC160" w:date="2022-11-01T12:37:00Z"/>
                <w:rFonts w:ascii="Arial" w:hAnsi="Arial"/>
                <w:sz w:val="18"/>
              </w:rPr>
            </w:pPr>
            <w:del w:id="750" w:author="MCC160" w:date="2022-11-01T12:37:00Z">
              <w:r w:rsidRPr="001E6C5A" w:rsidDel="008558AA">
                <w:rPr>
                  <w:rFonts w:ascii="Arial" w:hAnsi="Arial"/>
                  <w:sz w:val="18"/>
                </w:rPr>
                <w:delText>4-6</w:delText>
              </w:r>
            </w:del>
          </w:p>
        </w:tc>
        <w:tc>
          <w:tcPr>
            <w:tcW w:w="3967" w:type="dxa"/>
            <w:tcBorders>
              <w:top w:val="single" w:sz="4" w:space="0" w:color="auto"/>
              <w:left w:val="single" w:sz="4" w:space="0" w:color="auto"/>
              <w:bottom w:val="single" w:sz="4" w:space="0" w:color="auto"/>
              <w:right w:val="single" w:sz="4" w:space="0" w:color="auto"/>
            </w:tcBorders>
            <w:hideMark/>
            <w:tcPrChange w:id="75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E2ACB3F" w14:textId="22D2F698" w:rsidR="00EB676A" w:rsidRPr="001E6C5A" w:rsidDel="008558AA" w:rsidRDefault="00EB676A" w:rsidP="00BC3F8D">
            <w:pPr>
              <w:keepNext/>
              <w:keepLines/>
              <w:spacing w:after="0"/>
              <w:rPr>
                <w:del w:id="752" w:author="MCC160" w:date="2022-11-01T12:37:00Z"/>
                <w:rFonts w:ascii="Arial" w:hAnsi="Arial"/>
                <w:sz w:val="18"/>
              </w:rPr>
            </w:pPr>
            <w:del w:id="753" w:author="MCC160" w:date="2022-11-01T12:37:00Z">
              <w:r w:rsidRPr="001E6C5A" w:rsidDel="008558AA">
                <w:rPr>
                  <w:rFonts w:ascii="Arial" w:hAnsi="Arial"/>
                  <w:sz w:val="18"/>
                  <w:lang w:eastAsia="ko-KR"/>
                </w:rPr>
                <w:delText>Void</w:delText>
              </w:r>
            </w:del>
          </w:p>
        </w:tc>
        <w:tc>
          <w:tcPr>
            <w:tcW w:w="708" w:type="dxa"/>
            <w:tcBorders>
              <w:top w:val="single" w:sz="4" w:space="0" w:color="auto"/>
              <w:left w:val="single" w:sz="4" w:space="0" w:color="auto"/>
              <w:bottom w:val="single" w:sz="4" w:space="0" w:color="auto"/>
              <w:right w:val="single" w:sz="4" w:space="0" w:color="auto"/>
            </w:tcBorders>
            <w:hideMark/>
            <w:tcPrChange w:id="754"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AC3E8D4" w14:textId="60E2E2BC" w:rsidR="00EB676A" w:rsidRPr="001E6C5A" w:rsidDel="008558AA" w:rsidRDefault="00EB676A" w:rsidP="00BC3F8D">
            <w:pPr>
              <w:keepNext/>
              <w:keepLines/>
              <w:spacing w:after="0"/>
              <w:jc w:val="center"/>
              <w:rPr>
                <w:del w:id="755" w:author="MCC160" w:date="2022-11-01T12:37:00Z"/>
                <w:rFonts w:ascii="Arial" w:hAnsi="Arial"/>
                <w:sz w:val="18"/>
              </w:rPr>
            </w:pPr>
            <w:del w:id="756" w:author="MCC160" w:date="2022-11-01T12:37:00Z">
              <w:r w:rsidRPr="001E6C5A" w:rsidDel="008558AA">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757"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8C80F03" w14:textId="419587FB" w:rsidR="00EB676A" w:rsidRPr="001E6C5A" w:rsidDel="008558AA" w:rsidRDefault="00EB676A" w:rsidP="00BC3F8D">
            <w:pPr>
              <w:keepNext/>
              <w:keepLines/>
              <w:spacing w:after="0"/>
              <w:rPr>
                <w:del w:id="758" w:author="MCC160" w:date="2022-11-01T12:37:00Z"/>
                <w:rFonts w:ascii="Arial" w:hAnsi="Arial"/>
                <w:sz w:val="18"/>
              </w:rPr>
            </w:pPr>
            <w:del w:id="759" w:author="MCC160" w:date="2022-11-01T12:37:00Z">
              <w:r w:rsidRPr="001E6C5A" w:rsidDel="008558AA">
                <w:rPr>
                  <w:rFonts w:ascii="Arial" w:hAnsi="Arial"/>
                  <w:sz w:val="18"/>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760"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2DF4EBEA" w14:textId="162A7156" w:rsidR="00EB676A" w:rsidRPr="001E6C5A" w:rsidDel="008558AA" w:rsidRDefault="00EB676A" w:rsidP="00BC3F8D">
            <w:pPr>
              <w:keepNext/>
              <w:keepLines/>
              <w:spacing w:after="0"/>
              <w:jc w:val="center"/>
              <w:rPr>
                <w:del w:id="761" w:author="MCC160" w:date="2022-11-01T12:37:00Z"/>
                <w:rFonts w:ascii="Arial" w:hAnsi="Arial"/>
                <w:sz w:val="18"/>
              </w:rPr>
            </w:pPr>
            <w:del w:id="762" w:author="MCC160" w:date="2022-11-01T12:37:00Z">
              <w:r w:rsidRPr="001E6C5A" w:rsidDel="008558AA">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763"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80B335F" w14:textId="4EADB687" w:rsidR="00EB676A" w:rsidRPr="001E6C5A" w:rsidDel="008558AA" w:rsidRDefault="00EB676A" w:rsidP="00BC3F8D">
            <w:pPr>
              <w:keepNext/>
              <w:keepLines/>
              <w:spacing w:after="0"/>
              <w:jc w:val="center"/>
              <w:rPr>
                <w:del w:id="764" w:author="MCC160" w:date="2022-11-01T12:37:00Z"/>
                <w:rFonts w:ascii="Arial" w:hAnsi="Arial"/>
                <w:sz w:val="18"/>
              </w:rPr>
            </w:pPr>
            <w:del w:id="765" w:author="MCC160" w:date="2022-11-01T12:37:00Z">
              <w:r w:rsidRPr="001E6C5A" w:rsidDel="008558AA">
                <w:rPr>
                  <w:rFonts w:ascii="Arial" w:hAnsi="Arial"/>
                  <w:sz w:val="18"/>
                </w:rPr>
                <w:delText>-</w:delText>
              </w:r>
            </w:del>
          </w:p>
        </w:tc>
      </w:tr>
      <w:tr w:rsidR="00EB676A" w:rsidRPr="001E6C5A" w14:paraId="49F99D02" w14:textId="77777777" w:rsidTr="008558AA">
        <w:trPr>
          <w:cantSplit/>
          <w:trPrChange w:id="766"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67"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799A6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768"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1C843803"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notify the user that the locally</w:t>
            </w:r>
            <w:r w:rsidRPr="001E6C5A">
              <w:rPr>
                <w:rFonts w:ascii="Arial" w:hAnsi="Arial"/>
                <w:sz w:val="18"/>
                <w:lang w:eastAsia="zh-CN"/>
              </w:rPr>
              <w:t xml:space="preserve"> initiated ambient listening call</w:t>
            </w:r>
            <w:r w:rsidRPr="001E6C5A">
              <w:rPr>
                <w:rFonts w:ascii="Arial" w:hAnsi="Arial"/>
                <w:sz w:val="18"/>
              </w:rPr>
              <w:t xml:space="preserve"> has been successfully established?</w:t>
            </w:r>
          </w:p>
          <w:p w14:paraId="17658529"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769"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CB246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70"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E59601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771"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5C88E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772"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A0702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73A42366" w14:textId="77777777" w:rsidTr="008558AA">
        <w:trPr>
          <w:cantSplit/>
          <w:trPrChange w:id="773"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74"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80942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775"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635BF88"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776"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3701B3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77"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575C8350"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778"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13266F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79"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449DC53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104803" w14:textId="77777777" w:rsidTr="008558AA">
        <w:trPr>
          <w:cantSplit/>
          <w:trPrChange w:id="780"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81"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AEEFE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hideMark/>
            <w:tcPrChange w:id="782"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BA3357C" w14:textId="77777777" w:rsidR="00552E8D" w:rsidRDefault="00552E8D" w:rsidP="00BC3F8D">
            <w:pPr>
              <w:keepNext/>
              <w:keepLines/>
              <w:spacing w:after="0"/>
              <w:rPr>
                <w:ins w:id="783" w:author="MCC160" w:date="2022-11-01T17:16:00Z"/>
                <w:rFonts w:ascii="Arial" w:hAnsi="Arial"/>
                <w:sz w:val="18"/>
              </w:rPr>
            </w:pPr>
            <w:ins w:id="784" w:author="MCC160" w:date="2022-11-01T17:16:00Z">
              <w:r w:rsidRPr="00552E8D">
                <w:rPr>
                  <w:rFonts w:ascii="Arial" w:hAnsi="Arial"/>
                  <w:sz w:val="18"/>
                </w:rPr>
                <w:t>Make the UE (MCPTT client) request to release the call.</w:t>
              </w:r>
            </w:ins>
          </w:p>
          <w:p w14:paraId="3DA1D908" w14:textId="2D8DC0DA" w:rsidR="00EB676A" w:rsidRPr="001E6C5A" w:rsidRDefault="00EB676A" w:rsidP="004C404B">
            <w:pPr>
              <w:keepNext/>
              <w:keepLines/>
              <w:spacing w:after="0"/>
              <w:rPr>
                <w:rFonts w:ascii="Arial" w:hAnsi="Arial"/>
                <w:sz w:val="18"/>
              </w:rPr>
            </w:pPr>
            <w:del w:id="785" w:author="MCC160" w:date="2022-11-01T17:16:00Z">
              <w:r w:rsidRPr="001E6C5A" w:rsidDel="00552E8D">
                <w:rPr>
                  <w:rFonts w:ascii="Arial" w:hAnsi="Arial"/>
                  <w:sz w:val="18"/>
                </w:rPr>
                <w:delText xml:space="preserve">Make the UE (MCPTT </w:delText>
              </w:r>
            </w:del>
            <w:del w:id="786" w:author="MCC160" w:date="2022-11-01T17:13:00Z">
              <w:r w:rsidRPr="001E6C5A" w:rsidDel="00552E8D">
                <w:rPr>
                  <w:rFonts w:ascii="Arial" w:hAnsi="Arial"/>
                  <w:sz w:val="18"/>
                </w:rPr>
                <w:delText>User</w:delText>
              </w:r>
            </w:del>
            <w:del w:id="787" w:author="MCC160" w:date="2022-11-01T17:16:00Z">
              <w:r w:rsidRPr="001E6C5A" w:rsidDel="00552E8D">
                <w:rPr>
                  <w:rFonts w:ascii="Arial" w:hAnsi="Arial"/>
                  <w:sz w:val="18"/>
                </w:rPr>
                <w:delText>) request the release of the Locally</w:delText>
              </w:r>
              <w:r w:rsidRPr="001E6C5A" w:rsidDel="00552E8D">
                <w:rPr>
                  <w:rFonts w:ascii="Arial" w:hAnsi="Arial"/>
                  <w:sz w:val="18"/>
                  <w:lang w:eastAsia="zh-CN"/>
                </w:rPr>
                <w:delText xml:space="preserve"> initiated ambient listening call</w:delText>
              </w:r>
              <w:r w:rsidRPr="001E6C5A" w:rsidDel="00552E8D">
                <w:rPr>
                  <w:rFonts w:ascii="Arial" w:hAnsi="Arial"/>
                  <w:sz w:val="18"/>
                </w:rPr>
                <w:delText xml:space="preserve">. </w:delText>
              </w:r>
            </w:del>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788"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050FE3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89"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8DAB7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790"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EF814A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91"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1E3D20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CF7558" w14:textId="77777777" w:rsidTr="008558AA">
        <w:trPr>
          <w:cantSplit/>
          <w:trPrChange w:id="79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79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4DA770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w:t>
            </w:r>
          </w:p>
        </w:tc>
        <w:tc>
          <w:tcPr>
            <w:tcW w:w="3967" w:type="dxa"/>
            <w:tcBorders>
              <w:top w:val="single" w:sz="4" w:space="0" w:color="auto"/>
              <w:left w:val="single" w:sz="4" w:space="0" w:color="auto"/>
              <w:bottom w:val="single" w:sz="4" w:space="0" w:color="auto"/>
              <w:right w:val="single" w:sz="4" w:space="0" w:color="auto"/>
            </w:tcBorders>
            <w:hideMark/>
            <w:tcPrChange w:id="794"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2BA546FD"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79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EA1258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79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729D981"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79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B89F08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79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25DD032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764BB13" w14:textId="77777777" w:rsidTr="008558AA">
        <w:trPr>
          <w:cantSplit/>
          <w:trPrChange w:id="799"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00"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73D579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80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FB435F8" w14:textId="6AC89339" w:rsidR="00EB676A" w:rsidRPr="001E6C5A" w:rsidRDefault="00EB676A" w:rsidP="00BC3F8D">
            <w:pPr>
              <w:keepNext/>
              <w:keepLines/>
              <w:spacing w:after="0"/>
              <w:rPr>
                <w:rFonts w:ascii="Arial" w:hAnsi="Arial"/>
                <w:sz w:val="18"/>
              </w:rPr>
            </w:pPr>
            <w:r w:rsidRPr="001E6C5A">
              <w:rPr>
                <w:rFonts w:ascii="Arial" w:hAnsi="Arial"/>
                <w:sz w:val="18"/>
              </w:rPr>
              <w:t xml:space="preserve">Check: </w:t>
            </w:r>
            <w:del w:id="802"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803" w:author="MCC160" w:date="2022-11-01T12:01:00Z">
              <w:r w:rsidR="001D091D">
                <w:rPr>
                  <w:rFonts w:ascii="Arial" w:hAnsi="Arial"/>
                  <w:sz w:val="18"/>
                </w:rPr>
                <w:t>Does the UE (MCPTT Client) correctly perform test procedure '</w:t>
              </w:r>
            </w:ins>
            <w:r w:rsidRPr="001E6C5A">
              <w:rPr>
                <w:rFonts w:ascii="Arial" w:hAnsi="Arial"/>
                <w:sz w:val="18"/>
              </w:rPr>
              <w:t>MCX CO call release</w:t>
            </w:r>
            <w:ins w:id="804" w:author="MCC160" w:date="2022-11-01T12:37:00Z">
              <w:r w:rsidR="008558A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5.3.10.3-1 </w:t>
            </w:r>
            <w:r w:rsidRPr="001E6C5A">
              <w:rPr>
                <w:rFonts w:ascii="Arial" w:eastAsia="Calibri" w:hAnsi="Arial"/>
                <w:sz w:val="18"/>
              </w:rPr>
              <w:t xml:space="preserve">to </w:t>
            </w:r>
            <w:del w:id="805" w:author="MCC160" w:date="2022-11-01T12:37:00Z">
              <w:r w:rsidRPr="001E6C5A" w:rsidDel="008558AA">
                <w:rPr>
                  <w:rFonts w:ascii="Arial" w:eastAsia="Calibri" w:hAnsi="Arial"/>
                  <w:sz w:val="18"/>
                </w:rPr>
                <w:delText xml:space="preserve">end </w:delText>
              </w:r>
            </w:del>
            <w:ins w:id="806" w:author="MCC160" w:date="2022-11-01T12:37:00Z">
              <w:r w:rsidR="008558AA">
                <w:rPr>
                  <w:rFonts w:ascii="Arial" w:eastAsia="Calibri" w:hAnsi="Arial"/>
                  <w:sz w:val="18"/>
                </w:rPr>
                <w:t>release</w:t>
              </w:r>
              <w:r w:rsidR="008558AA" w:rsidRPr="001E6C5A">
                <w:rPr>
                  <w:rFonts w:ascii="Arial" w:eastAsia="Calibri" w:hAnsi="Arial"/>
                  <w:sz w:val="18"/>
                </w:rPr>
                <w:t xml:space="preserve"> </w:t>
              </w:r>
            </w:ins>
            <w:r w:rsidRPr="001E6C5A">
              <w:rPr>
                <w:rFonts w:ascii="Arial" w:eastAsia="Calibri" w:hAnsi="Arial"/>
                <w:sz w:val="18"/>
              </w:rPr>
              <w:t xml:space="preserve">the call </w:t>
            </w:r>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807"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F874B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08"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24580BE5"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09"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0CD0A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Change w:id="810"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51AFC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9438CCC" w14:textId="77777777" w:rsidTr="008558AA">
        <w:trPr>
          <w:cantSplit/>
          <w:trPrChange w:id="811"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12"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E69B8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11-12</w:t>
            </w:r>
          </w:p>
        </w:tc>
        <w:tc>
          <w:tcPr>
            <w:tcW w:w="3967" w:type="dxa"/>
            <w:tcBorders>
              <w:top w:val="single" w:sz="4" w:space="0" w:color="auto"/>
              <w:left w:val="single" w:sz="4" w:space="0" w:color="auto"/>
              <w:bottom w:val="single" w:sz="4" w:space="0" w:color="auto"/>
              <w:right w:val="single" w:sz="4" w:space="0" w:color="auto"/>
            </w:tcBorders>
            <w:hideMark/>
            <w:tcPrChange w:id="813"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58DB804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814"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77D3F9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15"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1A1F6228"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16"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05646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17"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6EAD0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BB73652" w14:textId="77777777" w:rsidTr="008558AA">
        <w:trPr>
          <w:cantSplit/>
          <w:trPrChange w:id="818"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19"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2F7D69B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hideMark/>
            <w:tcPrChange w:id="820"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94E6CC5"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the establishment of an MCPTT locally</w:t>
            </w:r>
            <w:r w:rsidRPr="001E6C5A">
              <w:rPr>
                <w:rFonts w:ascii="Arial" w:hAnsi="Arial"/>
                <w:sz w:val="18"/>
                <w:lang w:eastAsia="zh-CN"/>
              </w:rPr>
              <w:t xml:space="preserve"> initiated ambient listening call</w:t>
            </w:r>
            <w:r w:rsidRPr="001E6C5A">
              <w:rPr>
                <w:rFonts w:ascii="Arial" w:hAnsi="Arial"/>
                <w:sz w:val="18"/>
              </w:rPr>
              <w:t>. (NOTE 1)</w:t>
            </w:r>
          </w:p>
        </w:tc>
        <w:tc>
          <w:tcPr>
            <w:tcW w:w="708" w:type="dxa"/>
            <w:tcBorders>
              <w:top w:val="single" w:sz="4" w:space="0" w:color="auto"/>
              <w:left w:val="single" w:sz="4" w:space="0" w:color="auto"/>
              <w:bottom w:val="single" w:sz="4" w:space="0" w:color="auto"/>
              <w:right w:val="single" w:sz="4" w:space="0" w:color="auto"/>
            </w:tcBorders>
            <w:hideMark/>
            <w:tcPrChange w:id="821"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50AFBE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22"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11C9AB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823"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41689C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24"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654E664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2E1CB7F" w14:textId="77777777" w:rsidTr="008558AA">
        <w:trPr>
          <w:cantSplit/>
          <w:trPrChange w:id="825"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26"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0EABB0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hideMark/>
            <w:tcPrChange w:id="827"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BAF0BFF" w14:textId="21E8E65C" w:rsidR="00EB676A" w:rsidRPr="001E6C5A" w:rsidDel="002B6035" w:rsidRDefault="00EB676A" w:rsidP="002B6035">
            <w:pPr>
              <w:keepNext/>
              <w:keepLines/>
              <w:spacing w:after="0"/>
              <w:rPr>
                <w:del w:id="828" w:author="MCC160" w:date="2022-11-01T16:21:00Z"/>
                <w:rFonts w:ascii="Arial" w:hAnsi="Arial"/>
                <w:sz w:val="18"/>
                <w:lang w:eastAsia="ko-KR"/>
              </w:rPr>
            </w:pPr>
            <w:r w:rsidRPr="001E6C5A">
              <w:rPr>
                <w:rFonts w:ascii="Arial" w:hAnsi="Arial"/>
                <w:sz w:val="18"/>
              </w:rPr>
              <w:t xml:space="preserve">Check: </w:t>
            </w:r>
            <w:del w:id="829"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w:delText>
              </w:r>
              <w:r w:rsidRPr="001E6C5A" w:rsidDel="001D091D">
                <w:rPr>
                  <w:rFonts w:ascii="Arial" w:eastAsia="Calibri" w:hAnsi="Arial"/>
                  <w:sz w:val="18"/>
                  <w:lang w:eastAsia="ko-KR"/>
                </w:rPr>
                <w:delText xml:space="preserve">perform procedure for </w:delText>
              </w:r>
            </w:del>
            <w:ins w:id="830" w:author="MCC160" w:date="2022-11-01T12:01:00Z">
              <w:r w:rsidR="001D091D">
                <w:rPr>
                  <w:rFonts w:ascii="Arial" w:hAnsi="Arial"/>
                  <w:sz w:val="18"/>
                </w:rPr>
                <w:t>Does the UE (MCPTT Client) correctly perform test procedure '</w:t>
              </w:r>
            </w:ins>
            <w:r w:rsidRPr="001E6C5A">
              <w:rPr>
                <w:rFonts w:ascii="Arial" w:hAnsi="Arial"/>
                <w:sz w:val="18"/>
              </w:rPr>
              <w:t>MCPTT CO session establishment/modification without provisional responses other than 100 Trying</w:t>
            </w:r>
            <w:ins w:id="831" w:author="MCC160" w:date="2022-11-01T12:38:00Z">
              <w:r w:rsidR="008558AA">
                <w:rPr>
                  <w:rFonts w:ascii="Arial" w:hAnsi="Arial"/>
                  <w:sz w:val="18"/>
                </w:rPr>
                <w:t>'</w:t>
              </w:r>
            </w:ins>
            <w:r w:rsidRPr="001E6C5A">
              <w:rPr>
                <w:rFonts w:ascii="Arial" w:hAnsi="Arial"/>
                <w:sz w:val="18"/>
              </w:rPr>
              <w:t xml:space="preserve"> as described in TS 36.579-1 [2] Table </w:t>
            </w:r>
            <w:r w:rsidRPr="001E6C5A">
              <w:rPr>
                <w:rFonts w:ascii="Arial" w:hAnsi="Arial"/>
                <w:bCs/>
                <w:sz w:val="18"/>
              </w:rPr>
              <w:t>5.3A.1.3-1</w:t>
            </w:r>
            <w:r w:rsidRPr="001E6C5A">
              <w:rPr>
                <w:rFonts w:ascii="Arial" w:eastAsia="Calibri" w:hAnsi="Arial"/>
                <w:sz w:val="18"/>
              </w:rPr>
              <w:t xml:space="preserve"> </w:t>
            </w:r>
            <w:del w:id="832" w:author="MCC160" w:date="2022-11-01T12:38:00Z">
              <w:r w:rsidRPr="001E6C5A" w:rsidDel="008558AA">
                <w:rPr>
                  <w:rFonts w:ascii="Arial" w:hAnsi="Arial"/>
                  <w:sz w:val="18"/>
                </w:rPr>
                <w:delText xml:space="preserve">for the establishment of </w:delText>
              </w:r>
            </w:del>
            <w:del w:id="833" w:author="MCC160" w:date="2022-11-01T12:41:00Z">
              <w:r w:rsidRPr="001E6C5A" w:rsidDel="00C86842">
                <w:rPr>
                  <w:rFonts w:ascii="Arial" w:hAnsi="Arial"/>
                  <w:sz w:val="18"/>
                </w:rPr>
                <w:delText>an MCPTT</w:delText>
              </w:r>
            </w:del>
            <w:del w:id="834" w:author="MCC160" w:date="2022-11-01T16:20:00Z">
              <w:r w:rsidRPr="001E6C5A" w:rsidDel="002B6035">
                <w:rPr>
                  <w:rFonts w:ascii="Arial" w:hAnsi="Arial"/>
                  <w:sz w:val="18"/>
                </w:rPr>
                <w:delText xml:space="preserve"> </w:delText>
              </w:r>
            </w:del>
            <w:ins w:id="835" w:author="MCC160" w:date="2022-11-01T12:42:00Z">
              <w:r w:rsidR="00481E65" w:rsidRPr="00481E65">
                <w:rPr>
                  <w:rFonts w:ascii="Arial" w:hAnsi="Arial"/>
                  <w:sz w:val="18"/>
                </w:rPr>
                <w:t xml:space="preserve">to establish </w:t>
              </w:r>
              <w:r w:rsidR="00481E65">
                <w:rPr>
                  <w:rFonts w:ascii="Arial" w:hAnsi="Arial"/>
                  <w:sz w:val="18"/>
                </w:rPr>
                <w:t xml:space="preserve">a </w:t>
              </w:r>
            </w:ins>
            <w:r w:rsidRPr="001E6C5A">
              <w:rPr>
                <w:rFonts w:ascii="Arial" w:hAnsi="Arial"/>
                <w:sz w:val="18"/>
              </w:rPr>
              <w:t>locally</w:t>
            </w:r>
            <w:r w:rsidRPr="001E6C5A">
              <w:rPr>
                <w:rFonts w:ascii="Arial" w:hAnsi="Arial"/>
                <w:sz w:val="18"/>
                <w:lang w:eastAsia="zh-CN"/>
              </w:rPr>
              <w:t xml:space="preserve"> initiated ambient listening call</w:t>
            </w:r>
            <w:ins w:id="836" w:author="MCC160" w:date="2022-11-01T16:21:00Z">
              <w:r w:rsidR="002B6035" w:rsidRPr="002B6035">
                <w:rPr>
                  <w:rFonts w:ascii="Arial" w:hAnsi="Arial"/>
                  <w:sz w:val="18"/>
                  <w:lang w:eastAsia="zh-CN"/>
                </w:rPr>
                <w:t xml:space="preserve"> with implicit floor control according to option </w:t>
              </w:r>
              <w:proofErr w:type="spellStart"/>
              <w:r w:rsidR="002B6035" w:rsidRPr="002B6035">
                <w:rPr>
                  <w:rFonts w:ascii="Arial" w:hAnsi="Arial"/>
                  <w:sz w:val="18"/>
                  <w:lang w:eastAsia="zh-CN"/>
                </w:rPr>
                <w:t>b.i</w:t>
              </w:r>
              <w:proofErr w:type="spellEnd"/>
              <w:r w:rsidR="002B6035" w:rsidRPr="002B6035">
                <w:rPr>
                  <w:rFonts w:ascii="Arial" w:hAnsi="Arial"/>
                  <w:sz w:val="18"/>
                  <w:lang w:eastAsia="zh-CN"/>
                </w:rPr>
                <w:t xml:space="preserve"> of NOTE 1 in TS 36.579.1 [2] Table 5.3A.1.3-1</w:t>
              </w:r>
            </w:ins>
            <w:r w:rsidRPr="001E6C5A">
              <w:rPr>
                <w:rFonts w:ascii="Arial" w:hAnsi="Arial"/>
                <w:sz w:val="18"/>
                <w:lang w:eastAsia="zh-CN"/>
              </w:rPr>
              <w:t>?</w:t>
            </w:r>
          </w:p>
          <w:p w14:paraId="356C33AB" w14:textId="68E86856" w:rsidR="00EB676A" w:rsidRPr="001E6C5A" w:rsidRDefault="00EB676A" w:rsidP="002B6035">
            <w:pPr>
              <w:keepNext/>
              <w:keepLines/>
              <w:spacing w:after="0"/>
              <w:rPr>
                <w:rFonts w:ascii="Arial" w:hAnsi="Arial"/>
                <w:sz w:val="18"/>
              </w:rPr>
            </w:pPr>
            <w:del w:id="837" w:author="MCC160" w:date="2022-11-01T16:21:00Z">
              <w:r w:rsidRPr="001E6C5A" w:rsidDel="002B6035">
                <w:rPr>
                  <w:rFonts w:ascii="Arial" w:eastAsia="Calibri" w:hAnsi="Arial"/>
                  <w:sz w:val="18"/>
                  <w:lang w:eastAsia="ko-KR"/>
                </w:rPr>
                <w:delText xml:space="preserve">Option b.i in TS 36.579.1 [2] Table </w:delText>
              </w:r>
              <w:r w:rsidRPr="001E6C5A" w:rsidDel="002B6035">
                <w:rPr>
                  <w:rFonts w:ascii="Arial" w:hAnsi="Arial"/>
                  <w:bCs/>
                  <w:sz w:val="18"/>
                </w:rPr>
                <w:delText>5.3A.1.3-1</w:delText>
              </w:r>
              <w:r w:rsidRPr="001E6C5A" w:rsidDel="002B6035">
                <w:rPr>
                  <w:rFonts w:ascii="Arial" w:eastAsia="Calibri" w:hAnsi="Arial"/>
                  <w:sz w:val="18"/>
                  <w:lang w:eastAsia="ko-KR"/>
                </w:rPr>
                <w:delText xml:space="preserve"> is applied.</w:delText>
              </w:r>
            </w:del>
          </w:p>
        </w:tc>
        <w:tc>
          <w:tcPr>
            <w:tcW w:w="708" w:type="dxa"/>
            <w:tcBorders>
              <w:top w:val="single" w:sz="4" w:space="0" w:color="auto"/>
              <w:left w:val="single" w:sz="4" w:space="0" w:color="auto"/>
              <w:bottom w:val="single" w:sz="4" w:space="0" w:color="auto"/>
              <w:right w:val="single" w:sz="4" w:space="0" w:color="auto"/>
            </w:tcBorders>
            <w:hideMark/>
            <w:tcPrChange w:id="838"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1306EEA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39"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0BFF4E99"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40"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5C76FE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841"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C15FEE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05E5792" w14:textId="77777777" w:rsidTr="008558AA">
        <w:trPr>
          <w:cantSplit/>
          <w:trPrChange w:id="84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4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B48BB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15-18</w:t>
            </w:r>
          </w:p>
        </w:tc>
        <w:tc>
          <w:tcPr>
            <w:tcW w:w="3967" w:type="dxa"/>
            <w:tcBorders>
              <w:top w:val="single" w:sz="4" w:space="0" w:color="auto"/>
              <w:left w:val="single" w:sz="4" w:space="0" w:color="auto"/>
              <w:bottom w:val="single" w:sz="4" w:space="0" w:color="auto"/>
              <w:right w:val="single" w:sz="4" w:space="0" w:color="auto"/>
            </w:tcBorders>
            <w:hideMark/>
            <w:tcPrChange w:id="844"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050DA9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84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68DE5A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4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353CE87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4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7CAEF8C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4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5F8B5C3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8EDB93" w14:textId="77777777" w:rsidTr="008558AA">
        <w:trPr>
          <w:cantSplit/>
          <w:trPrChange w:id="849"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50"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3E5233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hideMark/>
            <w:tcPrChange w:id="851"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728E05C5" w14:textId="4F8A3610"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852" w:author="MCC160" w:date="2022-11-01T12:39:00Z">
              <w:r w:rsidRPr="001E6C5A" w:rsidDel="008558AA">
                <w:rPr>
                  <w:rFonts w:ascii="Arial" w:eastAsia="Calibri" w:hAnsi="Arial"/>
                  <w:sz w:val="18"/>
                </w:rPr>
                <w:delText xml:space="preserve">Is the procedure for </w:delText>
              </w:r>
            </w:del>
            <w:ins w:id="853" w:author="MCC160" w:date="2022-11-01T12:39:00Z">
              <w:r w:rsidR="008558AA" w:rsidRPr="008558AA">
                <w:rPr>
                  <w:rFonts w:ascii="Arial" w:eastAsia="Calibri" w:hAnsi="Arial"/>
                  <w:sz w:val="18"/>
                </w:rPr>
                <w:t xml:space="preserve">Does the UE (MCPTT Client) correctly perform test procedure </w:t>
              </w:r>
              <w:r w:rsidR="008558AA">
                <w:rPr>
                  <w:rFonts w:ascii="Arial" w:eastAsia="Calibri" w:hAnsi="Arial"/>
                  <w:sz w:val="18"/>
                </w:rPr>
                <w:t>'</w:t>
              </w:r>
            </w:ins>
            <w:r w:rsidRPr="001E6C5A">
              <w:rPr>
                <w:rFonts w:ascii="Arial" w:hAnsi="Arial"/>
                <w:sz w:val="18"/>
              </w:rPr>
              <w:t>MCX CT call release</w:t>
            </w:r>
            <w:ins w:id="854" w:author="MCC160" w:date="2022-11-01T12:39:00Z">
              <w:r w:rsidR="008558A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855" w:author="MCC160" w:date="2022-11-01T12:39:00Z">
              <w:r w:rsidRPr="001E6C5A" w:rsidDel="008558AA">
                <w:rPr>
                  <w:rFonts w:ascii="Arial" w:hAnsi="Arial"/>
                  <w:sz w:val="18"/>
                </w:rPr>
                <w:delText xml:space="preserve">end </w:delText>
              </w:r>
            </w:del>
            <w:ins w:id="856" w:author="MCC160" w:date="2022-11-01T12:39:00Z">
              <w:r w:rsidR="008558AA">
                <w:rPr>
                  <w:rFonts w:ascii="Arial" w:hAnsi="Arial"/>
                  <w:sz w:val="18"/>
                </w:rPr>
                <w:t>release</w:t>
              </w:r>
              <w:r w:rsidR="008558AA" w:rsidRPr="001E6C5A">
                <w:rPr>
                  <w:rFonts w:ascii="Arial" w:hAnsi="Arial"/>
                  <w:sz w:val="18"/>
                </w:rPr>
                <w:t xml:space="preserve"> </w:t>
              </w:r>
            </w:ins>
            <w:r w:rsidRPr="001E6C5A">
              <w:rPr>
                <w:rFonts w:ascii="Arial" w:hAnsi="Arial"/>
                <w:sz w:val="18"/>
              </w:rPr>
              <w:t>the call</w:t>
            </w:r>
            <w:del w:id="857" w:author="MCC160" w:date="2022-11-01T12:39:00Z">
              <w:r w:rsidRPr="001E6C5A" w:rsidDel="008558AA">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Change w:id="858"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4D804A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59"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4DA7CB3E"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60"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392CF6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61"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0D03B6F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72A5017" w14:textId="77777777" w:rsidTr="008558AA">
        <w:trPr>
          <w:cantSplit/>
          <w:trPrChange w:id="862" w:author="MCC160" w:date="2022-11-01T12:37: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63" w:author="MCC160" w:date="2022-11-01T12:37:00Z">
              <w:tcPr>
                <w:tcW w:w="534" w:type="dxa"/>
                <w:tcBorders>
                  <w:top w:val="single" w:sz="4" w:space="0" w:color="auto"/>
                  <w:left w:val="single" w:sz="4" w:space="0" w:color="auto"/>
                  <w:bottom w:val="single" w:sz="4" w:space="0" w:color="auto"/>
                  <w:right w:val="single" w:sz="4" w:space="0" w:color="auto"/>
                </w:tcBorders>
                <w:hideMark/>
              </w:tcPr>
            </w:tcPrChange>
          </w:tcPr>
          <w:p w14:paraId="1D8A78E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20-21</w:t>
            </w:r>
          </w:p>
        </w:tc>
        <w:tc>
          <w:tcPr>
            <w:tcW w:w="3967" w:type="dxa"/>
            <w:tcBorders>
              <w:top w:val="single" w:sz="4" w:space="0" w:color="auto"/>
              <w:left w:val="single" w:sz="4" w:space="0" w:color="auto"/>
              <w:bottom w:val="single" w:sz="4" w:space="0" w:color="auto"/>
              <w:right w:val="single" w:sz="4" w:space="0" w:color="auto"/>
            </w:tcBorders>
            <w:hideMark/>
            <w:tcPrChange w:id="864" w:author="MCC160" w:date="2022-11-01T12:37:00Z">
              <w:tcPr>
                <w:tcW w:w="3968" w:type="dxa"/>
                <w:tcBorders>
                  <w:top w:val="single" w:sz="4" w:space="0" w:color="auto"/>
                  <w:left w:val="single" w:sz="4" w:space="0" w:color="auto"/>
                  <w:bottom w:val="single" w:sz="4" w:space="0" w:color="auto"/>
                  <w:right w:val="single" w:sz="4" w:space="0" w:color="auto"/>
                </w:tcBorders>
                <w:hideMark/>
              </w:tcPr>
            </w:tcPrChange>
          </w:tcPr>
          <w:p w14:paraId="644E3D31"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Change w:id="865" w:author="MCC160" w:date="2022-11-01T12:37:00Z">
              <w:tcPr>
                <w:tcW w:w="708" w:type="dxa"/>
                <w:tcBorders>
                  <w:top w:val="single" w:sz="4" w:space="0" w:color="auto"/>
                  <w:left w:val="single" w:sz="4" w:space="0" w:color="auto"/>
                  <w:bottom w:val="single" w:sz="4" w:space="0" w:color="auto"/>
                  <w:right w:val="single" w:sz="4" w:space="0" w:color="auto"/>
                </w:tcBorders>
                <w:hideMark/>
              </w:tcPr>
            </w:tcPrChange>
          </w:tcPr>
          <w:p w14:paraId="288E6ED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866" w:author="MCC160" w:date="2022-11-01T12:37:00Z">
              <w:tcPr>
                <w:tcW w:w="2978" w:type="dxa"/>
                <w:tcBorders>
                  <w:top w:val="single" w:sz="4" w:space="0" w:color="auto"/>
                  <w:left w:val="single" w:sz="4" w:space="0" w:color="auto"/>
                  <w:bottom w:val="single" w:sz="4" w:space="0" w:color="auto"/>
                  <w:right w:val="single" w:sz="4" w:space="0" w:color="auto"/>
                </w:tcBorders>
                <w:hideMark/>
              </w:tcPr>
            </w:tcPrChange>
          </w:tcPr>
          <w:p w14:paraId="7B40345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867" w:author="MCC160" w:date="2022-11-01T12:37:00Z">
              <w:tcPr>
                <w:tcW w:w="565" w:type="dxa"/>
                <w:tcBorders>
                  <w:top w:val="single" w:sz="4" w:space="0" w:color="auto"/>
                  <w:left w:val="single" w:sz="4" w:space="0" w:color="auto"/>
                  <w:bottom w:val="single" w:sz="4" w:space="0" w:color="auto"/>
                  <w:right w:val="single" w:sz="4" w:space="0" w:color="auto"/>
                </w:tcBorders>
                <w:hideMark/>
              </w:tcPr>
            </w:tcPrChange>
          </w:tcPr>
          <w:p w14:paraId="69247A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868" w:author="MCC160" w:date="2022-11-01T12:37:00Z">
              <w:tcPr>
                <w:tcW w:w="850" w:type="dxa"/>
                <w:tcBorders>
                  <w:top w:val="single" w:sz="4" w:space="0" w:color="auto"/>
                  <w:left w:val="single" w:sz="4" w:space="0" w:color="auto"/>
                  <w:bottom w:val="single" w:sz="4" w:space="0" w:color="auto"/>
                  <w:right w:val="single" w:sz="4" w:space="0" w:color="auto"/>
                </w:tcBorders>
                <w:hideMark/>
              </w:tcPr>
            </w:tcPrChange>
          </w:tcPr>
          <w:p w14:paraId="376DB7A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2BF7177" w14:textId="77777777" w:rsidTr="008558AA">
        <w:trPr>
          <w:cantSplit/>
          <w:trPrChange w:id="869" w:author="MCC160" w:date="2022-11-01T12:37: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870" w:author="MCC160" w:date="2022-11-01T12:3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7D4F4976"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65C21C2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r>
            <w:r w:rsidRPr="001E6C5A">
              <w:rPr>
                <w:rFonts w:ascii="Arial" w:hAnsi="Arial"/>
                <w:sz w:val="18"/>
                <w:lang w:eastAsia="ko-KR"/>
              </w:rPr>
              <w:t>Void</w:t>
            </w:r>
          </w:p>
        </w:tc>
      </w:tr>
    </w:tbl>
    <w:p w14:paraId="6570C5E2" w14:textId="77777777" w:rsidR="00EB676A" w:rsidRPr="001E6C5A" w:rsidRDefault="00EB676A" w:rsidP="00EB676A"/>
    <w:p w14:paraId="32645F45" w14:textId="77777777" w:rsidR="00EB676A" w:rsidRPr="001E6C5A" w:rsidRDefault="00EB676A" w:rsidP="00EB676A">
      <w:pPr>
        <w:keepNext/>
        <w:keepLines/>
        <w:spacing w:before="120"/>
        <w:ind w:left="1985" w:hanging="1985"/>
        <w:rPr>
          <w:rFonts w:ascii="Arial" w:hAnsi="Arial"/>
        </w:rPr>
      </w:pPr>
      <w:r w:rsidRPr="001E6C5A">
        <w:rPr>
          <w:rFonts w:ascii="Arial" w:hAnsi="Arial"/>
        </w:rPr>
        <w:t>6.2.16.3.3</w:t>
      </w:r>
      <w:r w:rsidRPr="001E6C5A">
        <w:rPr>
          <w:rFonts w:ascii="Arial" w:hAnsi="Arial"/>
        </w:rPr>
        <w:tab/>
        <w:t>Specific message contents</w:t>
      </w:r>
    </w:p>
    <w:p w14:paraId="4FA7B0A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6.2.16.3.3-1: </w:t>
      </w:r>
      <w:r w:rsidRPr="001E6C5A">
        <w:rPr>
          <w:rFonts w:ascii="Arial" w:hAnsi="Arial"/>
          <w:b/>
          <w:lang w:eastAsia="ko-KR"/>
        </w:rPr>
        <w:t>SIP INVITE</w:t>
      </w:r>
      <w:r w:rsidRPr="001E6C5A">
        <w:rPr>
          <w:rFonts w:ascii="Arial" w:hAnsi="Arial"/>
          <w:b/>
        </w:rPr>
        <w:t xml:space="preserve"> </w:t>
      </w:r>
      <w:r w:rsidRPr="0093228C">
        <w:rPr>
          <w:rFonts w:ascii="Arial" w:hAnsi="Arial"/>
          <w:b/>
        </w:rPr>
        <w:t xml:space="preserve">from the </w:t>
      </w:r>
      <w:r>
        <w:rPr>
          <w:rFonts w:ascii="Arial" w:hAnsi="Arial"/>
          <w:b/>
        </w:rPr>
        <w:t>UE</w:t>
      </w:r>
      <w:r w:rsidRPr="0093228C">
        <w:rPr>
          <w:rFonts w:ascii="Arial" w:hAnsi="Arial"/>
          <w:b/>
        </w:rPr>
        <w:t xml:space="preserve"> </w:t>
      </w:r>
      <w:r w:rsidRPr="001E6C5A">
        <w:rPr>
          <w:rFonts w:ascii="Arial" w:hAnsi="Arial"/>
          <w:b/>
        </w:rPr>
        <w:t>(Steps 2, 14, Table 6.2.16.3.2-1;</w:t>
      </w:r>
      <w:r>
        <w:rPr>
          <w:rFonts w:ascii="Arial" w:hAnsi="Arial"/>
          <w:b/>
        </w:rPr>
        <w:br/>
      </w:r>
      <w:r w:rsidRPr="001E6C5A">
        <w:rPr>
          <w:rFonts w:ascii="Arial" w:hAnsi="Arial"/>
          <w:b/>
        </w:rPr>
        <w:t xml:space="preserve">step 2, TS 36.579-1 [2] Table </w:t>
      </w:r>
      <w:r w:rsidRPr="00A02704">
        <w:rPr>
          <w:rFonts w:ascii="Arial" w:hAnsi="Arial"/>
          <w:b/>
        </w:rPr>
        <w:t>5.3</w:t>
      </w:r>
      <w:r>
        <w:rPr>
          <w:rFonts w:ascii="Arial" w:hAnsi="Arial"/>
          <w:b/>
        </w:rPr>
        <w:t>A</w:t>
      </w:r>
      <w:r w:rsidRPr="00A02704">
        <w:rPr>
          <w:rFonts w:ascii="Arial" w:hAnsi="Arial"/>
          <w:b/>
        </w:rPr>
        <w:t>.</w:t>
      </w:r>
      <w:r>
        <w:rPr>
          <w:rFonts w:ascii="Arial" w:hAnsi="Arial"/>
          <w:b/>
        </w:rPr>
        <w:t>1</w:t>
      </w:r>
      <w:r w:rsidRPr="00A02704">
        <w:rPr>
          <w:rFonts w:ascii="Arial" w:hAnsi="Arial"/>
          <w:b/>
        </w:rPr>
        <w:t>.3-1</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133"/>
        <w:gridCol w:w="6"/>
      </w:tblGrid>
      <w:tr w:rsidR="00EB676A" w:rsidRPr="001E6C5A" w14:paraId="6C974CBB" w14:textId="77777777" w:rsidTr="00BC3F8D">
        <w:trPr>
          <w:gridAfter w:val="1"/>
          <w:wAfter w:w="6" w:type="dxa"/>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320283"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5.5.2.5.1-1, condition PRIVATE-CALL</w:t>
            </w:r>
          </w:p>
        </w:tc>
      </w:tr>
      <w:tr w:rsidR="00EB676A" w:rsidRPr="001E6C5A" w14:paraId="29C96D35"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036786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A21A0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CE597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54ADD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34227A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B641FAA"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2F6F57BB"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5D8573BA"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3B59BC2"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49253E9D" w14:textId="77777777" w:rsidR="00EB676A" w:rsidRPr="001E6C5A" w:rsidRDefault="00EB676A" w:rsidP="00BC3F8D">
            <w:pPr>
              <w:keepNext/>
              <w:keepLines/>
              <w:spacing w:after="0"/>
              <w:jc w:val="center"/>
              <w:rPr>
                <w:rFonts w:ascii="Arial" w:hAnsi="Arial"/>
                <w:b/>
                <w:sz w:val="18"/>
              </w:rPr>
            </w:pPr>
          </w:p>
        </w:tc>
        <w:tc>
          <w:tcPr>
            <w:tcW w:w="1133" w:type="dxa"/>
            <w:tcBorders>
              <w:top w:val="single" w:sz="4" w:space="0" w:color="auto"/>
              <w:left w:val="single" w:sz="4" w:space="0" w:color="auto"/>
              <w:bottom w:val="single" w:sz="4" w:space="0" w:color="auto"/>
              <w:right w:val="single" w:sz="4" w:space="0" w:color="auto"/>
            </w:tcBorders>
          </w:tcPr>
          <w:p w14:paraId="34DFDE69" w14:textId="77777777" w:rsidR="00EB676A" w:rsidRPr="001E6C5A" w:rsidRDefault="00EB676A" w:rsidP="00BC3F8D">
            <w:pPr>
              <w:keepNext/>
              <w:keepLines/>
              <w:spacing w:after="0"/>
              <w:jc w:val="center"/>
              <w:rPr>
                <w:rFonts w:ascii="Arial" w:hAnsi="Arial"/>
                <w:b/>
                <w:sz w:val="18"/>
              </w:rPr>
            </w:pPr>
          </w:p>
        </w:tc>
      </w:tr>
      <w:tr w:rsidR="00EB676A" w:rsidRPr="001E6C5A" w14:paraId="76A1E978"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1B1F751B"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20DC571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004DAE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4DA9F4"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F7DC2AA" w14:textId="77777777" w:rsidR="00EB676A" w:rsidRPr="001E6C5A" w:rsidRDefault="00EB676A" w:rsidP="00BC3F8D">
            <w:pPr>
              <w:keepNext/>
              <w:keepLines/>
              <w:spacing w:after="0"/>
              <w:rPr>
                <w:rFonts w:ascii="Arial" w:hAnsi="Arial"/>
                <w:sz w:val="18"/>
              </w:rPr>
            </w:pPr>
          </w:p>
        </w:tc>
      </w:tr>
      <w:tr w:rsidR="00EB676A" w:rsidRPr="001E6C5A" w14:paraId="5C953441" w14:textId="77777777" w:rsidTr="00BC3F8D">
        <w:trPr>
          <w:gridAfter w:val="1"/>
          <w:wAfter w:w="6" w:type="dxa"/>
          <w:jc w:val="center"/>
        </w:trPr>
        <w:tc>
          <w:tcPr>
            <w:tcW w:w="2836" w:type="dxa"/>
            <w:tcBorders>
              <w:top w:val="single" w:sz="4" w:space="0" w:color="auto"/>
              <w:left w:val="single" w:sz="4" w:space="0" w:color="auto"/>
              <w:bottom w:val="single" w:sz="4" w:space="0" w:color="auto"/>
              <w:right w:val="single" w:sz="4" w:space="0" w:color="auto"/>
            </w:tcBorders>
            <w:hideMark/>
          </w:tcPr>
          <w:p w14:paraId="3C868825"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1021CE7C"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7BFB12C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0B80A7"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538153" w14:textId="77777777" w:rsidR="00EB676A" w:rsidRPr="001E6C5A" w:rsidRDefault="00EB676A" w:rsidP="00BC3F8D">
            <w:pPr>
              <w:keepNext/>
              <w:keepLines/>
              <w:spacing w:after="0"/>
              <w:rPr>
                <w:rFonts w:ascii="Arial" w:hAnsi="Arial"/>
                <w:sz w:val="18"/>
              </w:rPr>
            </w:pPr>
          </w:p>
        </w:tc>
      </w:tr>
      <w:tr w:rsidR="00EB676A" w:rsidRPr="001E6C5A" w14:paraId="17AA5C3A"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6302790E"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70EAE6F3" w14:textId="77777777" w:rsidR="00EB676A" w:rsidRPr="001E6C5A" w:rsidRDefault="00EB676A" w:rsidP="00BC3F8D">
            <w:pPr>
              <w:keepNext/>
              <w:keepLines/>
              <w:spacing w:after="0"/>
              <w:rPr>
                <w:rFonts w:ascii="Arial" w:hAnsi="Arial"/>
                <w:iCs/>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7EAAE27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BE3E73"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tcPr>
          <w:p w14:paraId="296EB88A" w14:textId="77777777" w:rsidR="00EB676A" w:rsidRPr="001E6C5A" w:rsidRDefault="00EB676A" w:rsidP="00BC3F8D">
            <w:pPr>
              <w:keepNext/>
              <w:keepLines/>
              <w:spacing w:after="0"/>
              <w:rPr>
                <w:rFonts w:ascii="Arial" w:hAnsi="Arial"/>
                <w:sz w:val="18"/>
              </w:rPr>
            </w:pPr>
          </w:p>
        </w:tc>
      </w:tr>
      <w:tr w:rsidR="00EB676A" w:rsidRPr="001E6C5A" w14:paraId="2B0C800B"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hideMark/>
          </w:tcPr>
          <w:p w14:paraId="7DA0EB97" w14:textId="77777777" w:rsidR="00EB676A" w:rsidRPr="001E6C5A" w:rsidRDefault="00EB676A" w:rsidP="00BC3F8D">
            <w:pPr>
              <w:keepNext/>
              <w:keepLines/>
              <w:spacing w:after="0"/>
              <w:rPr>
                <w:rFonts w:ascii="Arial" w:hAnsi="Arial"/>
                <w:sz w:val="18"/>
              </w:rPr>
            </w:pPr>
            <w:r w:rsidRPr="001E6C5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17B0DD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8CEF96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42A768"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31D0318" w14:textId="77777777" w:rsidR="00EB676A" w:rsidRPr="001E6C5A" w:rsidRDefault="00EB676A" w:rsidP="00BC3F8D">
            <w:pPr>
              <w:keepNext/>
              <w:keepLines/>
              <w:spacing w:after="0"/>
              <w:rPr>
                <w:rFonts w:ascii="Arial" w:hAnsi="Arial"/>
                <w:sz w:val="18"/>
              </w:rPr>
            </w:pPr>
          </w:p>
        </w:tc>
      </w:tr>
      <w:tr w:rsidR="00EB676A" w:rsidRPr="001E6C5A" w14:paraId="6BD05398"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98F50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FD990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AE4D9A4"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87E4D9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0732146" w14:textId="77777777" w:rsidR="00EB676A" w:rsidRPr="001E6C5A" w:rsidRDefault="00EB676A" w:rsidP="00BC3F8D">
            <w:pPr>
              <w:keepNext/>
              <w:keepLines/>
              <w:spacing w:after="0"/>
              <w:rPr>
                <w:rFonts w:ascii="Arial" w:hAnsi="Arial"/>
                <w:sz w:val="18"/>
              </w:rPr>
            </w:pPr>
          </w:p>
        </w:tc>
      </w:tr>
      <w:tr w:rsidR="00EB676A" w:rsidRPr="001E6C5A" w14:paraId="6E6268F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23CDE7"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9EEF1C"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4647D6F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0FB59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6EB69AED" w14:textId="77777777" w:rsidR="00EB676A" w:rsidRPr="001E6C5A" w:rsidRDefault="00EB676A" w:rsidP="00BC3F8D">
            <w:pPr>
              <w:keepNext/>
              <w:keepLines/>
              <w:spacing w:after="0"/>
              <w:rPr>
                <w:rFonts w:ascii="Arial" w:hAnsi="Arial"/>
                <w:sz w:val="18"/>
              </w:rPr>
            </w:pPr>
          </w:p>
        </w:tc>
      </w:tr>
      <w:tr w:rsidR="00EB676A" w:rsidRPr="001E6C5A" w14:paraId="0029A48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6190B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FA87B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3638C6"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5A2CD8F9"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58CA885" w14:textId="77777777" w:rsidR="00EB676A" w:rsidRPr="001E6C5A" w:rsidRDefault="00EB676A" w:rsidP="00BC3F8D">
            <w:pPr>
              <w:keepNext/>
              <w:keepLines/>
              <w:spacing w:after="0"/>
              <w:rPr>
                <w:rFonts w:ascii="Arial" w:hAnsi="Arial"/>
                <w:sz w:val="18"/>
              </w:rPr>
            </w:pPr>
          </w:p>
        </w:tc>
      </w:tr>
      <w:tr w:rsidR="00EB676A" w:rsidRPr="001E6C5A" w14:paraId="55E3090F"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89A6B78"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19C7EB"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731744C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B59DC4" w14:textId="77777777" w:rsidR="00EB676A" w:rsidRPr="001E6C5A" w:rsidRDefault="00EB676A" w:rsidP="00BC3F8D">
            <w:pPr>
              <w:keepNext/>
              <w:keepLines/>
              <w:spacing w:after="0"/>
              <w:rPr>
                <w:rFonts w:ascii="Arial" w:hAnsi="Arial"/>
                <w:sz w:val="18"/>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78725991" w14:textId="77777777" w:rsidR="00EB676A" w:rsidRPr="001E6C5A" w:rsidRDefault="00EB676A" w:rsidP="00BC3F8D">
            <w:pPr>
              <w:keepNext/>
              <w:keepLines/>
              <w:spacing w:after="0"/>
              <w:rPr>
                <w:rFonts w:ascii="Arial" w:hAnsi="Arial"/>
                <w:sz w:val="18"/>
              </w:rPr>
            </w:pPr>
          </w:p>
        </w:tc>
      </w:tr>
    </w:tbl>
    <w:p w14:paraId="01DF682F" w14:textId="77777777" w:rsidR="00EB676A" w:rsidRPr="001E6C5A" w:rsidRDefault="00EB676A" w:rsidP="00EB676A"/>
    <w:p w14:paraId="72AC7D7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6.2.16.3.3-2: </w:t>
      </w:r>
      <w:r w:rsidRPr="001E6C5A">
        <w:rPr>
          <w:rFonts w:ascii="Arial" w:hAnsi="Arial"/>
          <w:b/>
          <w:lang w:eastAsia="ko-KR"/>
        </w:rPr>
        <w:t>MCPTT-Info in SIP INVITE</w:t>
      </w:r>
      <w:r w:rsidRPr="001E6C5A">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38B54D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E56D08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PRIVATE-CALL, INVITE_RFEER</w:t>
            </w:r>
          </w:p>
        </w:tc>
      </w:tr>
      <w:tr w:rsidR="00EB676A" w:rsidRPr="001E6C5A" w14:paraId="0E112C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34194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DC139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6E8A01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5532F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563A8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FF4F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3F77964"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7F8D3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E4734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27CBF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C82309" w14:textId="77777777" w:rsidR="00EB676A" w:rsidRPr="001E6C5A" w:rsidRDefault="00EB676A" w:rsidP="00BC3F8D">
            <w:pPr>
              <w:keepNext/>
              <w:keepLines/>
              <w:spacing w:after="0"/>
              <w:rPr>
                <w:rFonts w:ascii="Arial" w:hAnsi="Arial"/>
                <w:sz w:val="18"/>
              </w:rPr>
            </w:pPr>
          </w:p>
        </w:tc>
      </w:tr>
      <w:tr w:rsidR="00EB676A" w:rsidRPr="001E6C5A" w14:paraId="3764721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2BA5AD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323C319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464F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035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40177FA" w14:textId="77777777" w:rsidR="00EB676A" w:rsidRPr="001E6C5A" w:rsidRDefault="00EB676A" w:rsidP="00BC3F8D">
            <w:pPr>
              <w:keepNext/>
              <w:keepLines/>
              <w:spacing w:after="0"/>
              <w:rPr>
                <w:rFonts w:ascii="Arial" w:hAnsi="Arial"/>
                <w:sz w:val="18"/>
              </w:rPr>
            </w:pPr>
          </w:p>
        </w:tc>
      </w:tr>
      <w:tr w:rsidR="00EB676A" w:rsidRPr="001E6C5A" w14:paraId="0E470715"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237A702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2B2DECDA"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1BE428C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FC71D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1A83D5D" w14:textId="77777777" w:rsidR="00EB676A" w:rsidRPr="001E6C5A" w:rsidRDefault="00EB676A" w:rsidP="00BC3F8D">
            <w:pPr>
              <w:keepNext/>
              <w:keepLines/>
              <w:spacing w:after="0"/>
              <w:rPr>
                <w:rFonts w:ascii="Arial" w:hAnsi="Arial"/>
                <w:sz w:val="18"/>
              </w:rPr>
            </w:pPr>
          </w:p>
        </w:tc>
      </w:tr>
      <w:tr w:rsidR="00EB676A" w:rsidRPr="001E6C5A" w14:paraId="0423A4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E7727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2B2018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95E801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09646F1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056C96" w14:textId="77777777" w:rsidR="00EB676A" w:rsidRPr="001E6C5A" w:rsidRDefault="00EB676A" w:rsidP="00BC3F8D">
            <w:pPr>
              <w:keepNext/>
              <w:keepLines/>
              <w:spacing w:after="0"/>
              <w:rPr>
                <w:rFonts w:ascii="Arial" w:hAnsi="Arial"/>
                <w:sz w:val="18"/>
              </w:rPr>
            </w:pPr>
          </w:p>
        </w:tc>
      </w:tr>
      <w:tr w:rsidR="00EB676A" w:rsidRPr="001E6C5A" w14:paraId="221E88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58DCB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7A172998" w14:textId="77777777" w:rsidR="00EB676A" w:rsidRPr="001E6C5A" w:rsidRDefault="00EB676A" w:rsidP="00BC3F8D">
            <w:pPr>
              <w:keepNext/>
              <w:keepLines/>
              <w:spacing w:after="0"/>
              <w:rPr>
                <w:rFonts w:ascii="Arial" w:hAnsi="Arial"/>
                <w:sz w:val="18"/>
              </w:rPr>
            </w:pPr>
            <w:r w:rsidRPr="001E6C5A">
              <w:rPr>
                <w:rFonts w:ascii="Arial" w:hAnsi="Arial"/>
                <w:sz w:val="18"/>
              </w:rPr>
              <w:t>"local-</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65A3AE5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65399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604AB2" w14:textId="77777777" w:rsidR="00EB676A" w:rsidRPr="001E6C5A" w:rsidRDefault="00EB676A" w:rsidP="00BC3F8D">
            <w:pPr>
              <w:keepNext/>
              <w:keepLines/>
              <w:spacing w:after="0"/>
              <w:rPr>
                <w:rFonts w:ascii="Arial" w:hAnsi="Arial"/>
                <w:sz w:val="18"/>
              </w:rPr>
            </w:pPr>
          </w:p>
        </w:tc>
      </w:tr>
    </w:tbl>
    <w:p w14:paraId="0875B6BF" w14:textId="77777777" w:rsidR="00EB676A" w:rsidRPr="001E6C5A" w:rsidRDefault="00EB676A" w:rsidP="00EB676A"/>
    <w:p w14:paraId="26F067CC" w14:textId="77777777" w:rsidR="00EB676A" w:rsidRPr="001E6C5A" w:rsidRDefault="00EB676A" w:rsidP="00EB676A">
      <w:pPr>
        <w:keepNext/>
        <w:keepLines/>
        <w:spacing w:before="60"/>
        <w:jc w:val="center"/>
        <w:rPr>
          <w:rFonts w:ascii="Arial" w:hAnsi="Arial"/>
          <w:b/>
        </w:rPr>
      </w:pPr>
      <w:r w:rsidRPr="001E6C5A">
        <w:rPr>
          <w:rFonts w:ascii="Arial" w:hAnsi="Arial"/>
          <w:b/>
        </w:rPr>
        <w:t>Table 6.2.16.3.3-3: SDP Message</w:t>
      </w:r>
      <w:r w:rsidRPr="001E6C5A">
        <w:rPr>
          <w:rFonts w:ascii="Arial" w:hAnsi="Arial"/>
          <w:b/>
          <w:lang w:eastAsia="ko-KR"/>
        </w:rPr>
        <w:t xml:space="preserve"> in SIP INVITE</w:t>
      </w:r>
      <w:r w:rsidRPr="001E6C5A">
        <w:rPr>
          <w:rFonts w:ascii="Arial" w:hAnsi="Arial"/>
          <w:b/>
        </w:rPr>
        <w:t xml:space="preserve"> (Table 6.2.16.3.3-1)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28B469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FCACF9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PRIVATE-CALL, INITIAL_SDP_OFFER, IMPLICIT_GRANT_REQUESTED</w:t>
            </w:r>
          </w:p>
        </w:tc>
      </w:tr>
      <w:tr w:rsidR="00EB676A" w:rsidRPr="001E6C5A" w14:paraId="466899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212F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82392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B71DE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703CB2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794E6D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D287A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5E4031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7564AB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47E0AE8"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2751C6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CE94A0" w14:textId="77777777" w:rsidR="00EB676A" w:rsidRPr="001E6C5A" w:rsidRDefault="00EB676A" w:rsidP="00BC3F8D">
            <w:pPr>
              <w:keepNext/>
              <w:keepLines/>
              <w:spacing w:after="0"/>
              <w:rPr>
                <w:rFonts w:ascii="Arial" w:hAnsi="Arial"/>
                <w:sz w:val="18"/>
              </w:rPr>
            </w:pPr>
          </w:p>
        </w:tc>
      </w:tr>
      <w:tr w:rsidR="00EB676A" w:rsidRPr="001E6C5A" w14:paraId="2E7A0D0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EB437C"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088D5F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C866B56"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1BD07199"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6A2CCA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E91125B" w14:textId="77777777" w:rsidR="00EB676A" w:rsidRPr="001E6C5A" w:rsidRDefault="00EB676A" w:rsidP="00BC3F8D">
            <w:pPr>
              <w:keepNext/>
              <w:keepLines/>
              <w:spacing w:after="0"/>
              <w:rPr>
                <w:rFonts w:ascii="Arial" w:hAnsi="Arial"/>
                <w:sz w:val="18"/>
              </w:rPr>
            </w:pPr>
          </w:p>
        </w:tc>
      </w:tr>
      <w:tr w:rsidR="00EB676A" w:rsidRPr="001E6C5A" w14:paraId="257C216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B532CA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0E3B07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F6BEB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FF76B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87AAE43" w14:textId="77777777" w:rsidR="00EB676A" w:rsidRPr="001E6C5A" w:rsidRDefault="00EB676A" w:rsidP="00BC3F8D">
            <w:pPr>
              <w:keepNext/>
              <w:keepLines/>
              <w:spacing w:after="0"/>
              <w:rPr>
                <w:rFonts w:ascii="Arial" w:hAnsi="Arial"/>
                <w:sz w:val="18"/>
              </w:rPr>
            </w:pPr>
          </w:p>
        </w:tc>
      </w:tr>
    </w:tbl>
    <w:p w14:paraId="26191BF8" w14:textId="77777777" w:rsidR="00EB676A" w:rsidRPr="001E6C5A" w:rsidRDefault="00EB676A" w:rsidP="00EB676A"/>
    <w:p w14:paraId="2C52C67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6.2.16.3.3-4: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(Steps 2, 14, Table 6.2.16.3.2-1;</w:t>
      </w:r>
      <w:r>
        <w:rPr>
          <w:rFonts w:ascii="Arial" w:hAnsi="Arial"/>
          <w:b/>
        </w:rPr>
        <w:br/>
      </w:r>
      <w:r w:rsidRPr="001E6C5A">
        <w:rPr>
          <w:rFonts w:ascii="Arial" w:hAnsi="Arial"/>
          <w:b/>
        </w:rPr>
        <w:t xml:space="preserve">Step 4, TS 36.579-1 [2] Table </w:t>
      </w:r>
      <w:r w:rsidRPr="00A02704">
        <w:rPr>
          <w:rFonts w:ascii="Arial" w:hAnsi="Arial"/>
          <w:b/>
        </w:rPr>
        <w:t>5.3A.1.3-1</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23EF3A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95C1F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5.5.2.17.1.2-1 condition INVITE-RSP</w:t>
            </w:r>
          </w:p>
        </w:tc>
      </w:tr>
      <w:tr w:rsidR="00EB676A" w:rsidRPr="001E6C5A" w14:paraId="725B553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1710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E7E57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59C7B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94E88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4C9F22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99869D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4E0649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Feature-Caps</w:t>
            </w:r>
          </w:p>
        </w:tc>
        <w:tc>
          <w:tcPr>
            <w:tcW w:w="2126" w:type="dxa"/>
            <w:tcBorders>
              <w:top w:val="single" w:sz="4" w:space="0" w:color="auto"/>
              <w:left w:val="single" w:sz="4" w:space="0" w:color="auto"/>
              <w:bottom w:val="single" w:sz="4" w:space="0" w:color="auto"/>
              <w:right w:val="single" w:sz="4" w:space="0" w:color="auto"/>
            </w:tcBorders>
          </w:tcPr>
          <w:p w14:paraId="1F80A1D8"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CDA7E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0AEE08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E83079" w14:textId="77777777" w:rsidR="00EB676A" w:rsidRPr="001E6C5A" w:rsidRDefault="00EB676A" w:rsidP="00BC3F8D">
            <w:pPr>
              <w:keepNext/>
              <w:keepLines/>
              <w:spacing w:after="0"/>
              <w:rPr>
                <w:rFonts w:ascii="Arial" w:hAnsi="Arial"/>
                <w:sz w:val="18"/>
              </w:rPr>
            </w:pPr>
          </w:p>
        </w:tc>
      </w:tr>
      <w:tr w:rsidR="00EB676A" w:rsidRPr="001E6C5A" w14:paraId="5949C7D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721919D"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w:t>
            </w:r>
            <w:proofErr w:type="spellStart"/>
            <w:r w:rsidRPr="001E6C5A">
              <w:rPr>
                <w:rFonts w:ascii="Arial" w:hAnsi="Arial"/>
                <w:bCs/>
                <w:sz w:val="18"/>
              </w:rPr>
              <w:t>fcap</w:t>
            </w:r>
            <w:proofErr w:type="spellEnd"/>
            <w:r w:rsidRPr="001E6C5A">
              <w:rPr>
                <w:rFonts w:ascii="Arial" w:hAnsi="Arial"/>
                <w:bCs/>
                <w:sz w:val="18"/>
              </w:rPr>
              <w:t>-name</w:t>
            </w:r>
          </w:p>
        </w:tc>
        <w:tc>
          <w:tcPr>
            <w:tcW w:w="2126" w:type="dxa"/>
            <w:tcBorders>
              <w:top w:val="single" w:sz="4" w:space="0" w:color="auto"/>
              <w:left w:val="single" w:sz="4" w:space="0" w:color="auto"/>
              <w:bottom w:val="single" w:sz="4" w:space="0" w:color="auto"/>
              <w:right w:val="single" w:sz="4" w:space="0" w:color="auto"/>
            </w:tcBorders>
            <w:hideMark/>
          </w:tcPr>
          <w:p w14:paraId="2DDBD71A" w14:textId="77777777" w:rsidR="00EB676A" w:rsidRPr="001E6C5A" w:rsidRDefault="00EB676A" w:rsidP="00BC3F8D">
            <w:pPr>
              <w:keepNext/>
              <w:keepLines/>
              <w:spacing w:after="0"/>
              <w:rPr>
                <w:rFonts w:ascii="Arial" w:hAnsi="Arial"/>
                <w:sz w:val="18"/>
              </w:rPr>
            </w:pPr>
            <w:r w:rsidRPr="001E6C5A">
              <w:rPr>
                <w:rFonts w:ascii="Arial" w:hAnsi="Arial"/>
                <w:sz w:val="18"/>
              </w:rPr>
              <w:t>"g.3gpp.mcptt.ambient-listening-call-release"</w:t>
            </w:r>
          </w:p>
        </w:tc>
        <w:tc>
          <w:tcPr>
            <w:tcW w:w="2126" w:type="dxa"/>
            <w:tcBorders>
              <w:top w:val="single" w:sz="4" w:space="0" w:color="auto"/>
              <w:left w:val="single" w:sz="4" w:space="0" w:color="auto"/>
              <w:bottom w:val="single" w:sz="4" w:space="0" w:color="auto"/>
              <w:right w:val="single" w:sz="4" w:space="0" w:color="auto"/>
            </w:tcBorders>
            <w:hideMark/>
          </w:tcPr>
          <w:p w14:paraId="65D7DA95" w14:textId="77777777" w:rsidR="00EB676A" w:rsidRPr="001E6C5A" w:rsidRDefault="00EB676A" w:rsidP="00BC3F8D">
            <w:pPr>
              <w:keepNext/>
              <w:keepLines/>
              <w:spacing w:after="0"/>
              <w:rPr>
                <w:rFonts w:ascii="Arial" w:hAnsi="Arial"/>
                <w:sz w:val="18"/>
              </w:rPr>
            </w:pPr>
            <w:r w:rsidRPr="001E6C5A">
              <w:rPr>
                <w:rFonts w:ascii="Arial" w:hAnsi="Arial"/>
                <w:sz w:val="18"/>
              </w:rPr>
              <w:t>Indicates that the MCPTT server is capable of receiving a SIP BYE from an MCPTT client to release an ambient-listening call</w:t>
            </w:r>
          </w:p>
        </w:tc>
        <w:tc>
          <w:tcPr>
            <w:tcW w:w="1418" w:type="dxa"/>
            <w:tcBorders>
              <w:top w:val="single" w:sz="4" w:space="0" w:color="auto"/>
              <w:left w:val="single" w:sz="4" w:space="0" w:color="auto"/>
              <w:bottom w:val="single" w:sz="4" w:space="0" w:color="auto"/>
              <w:right w:val="single" w:sz="4" w:space="0" w:color="auto"/>
            </w:tcBorders>
          </w:tcPr>
          <w:p w14:paraId="24E973A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077CC1" w14:textId="77777777" w:rsidR="00EB676A" w:rsidRPr="001E6C5A" w:rsidRDefault="00EB676A" w:rsidP="00BC3F8D">
            <w:pPr>
              <w:keepNext/>
              <w:keepLines/>
              <w:spacing w:after="0"/>
              <w:rPr>
                <w:rFonts w:ascii="Arial" w:hAnsi="Arial"/>
                <w:sz w:val="18"/>
              </w:rPr>
            </w:pPr>
          </w:p>
        </w:tc>
      </w:tr>
      <w:tr w:rsidR="00EB676A" w:rsidRPr="001E6C5A" w14:paraId="010FD4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8440C5" w14:textId="77777777" w:rsidR="00EB676A" w:rsidRPr="001E6C5A" w:rsidRDefault="00EB676A" w:rsidP="00BC3F8D">
            <w:pPr>
              <w:keepNext/>
              <w:keepLines/>
              <w:spacing w:after="0"/>
              <w:rPr>
                <w:rFonts w:ascii="Arial" w:hAnsi="Arial"/>
                <w:bCs/>
                <w:sz w:val="18"/>
              </w:rPr>
            </w:pPr>
            <w:r w:rsidRPr="001E6C5A">
              <w:rPr>
                <w:rFonts w:ascii="Arial" w:hAnsi="Arial"/>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2B5B23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82AA2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C60FD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5A0F76" w14:textId="77777777" w:rsidR="00EB676A" w:rsidRPr="001E6C5A" w:rsidRDefault="00EB676A" w:rsidP="00BC3F8D">
            <w:pPr>
              <w:keepNext/>
              <w:keepLines/>
              <w:spacing w:after="0"/>
              <w:rPr>
                <w:rFonts w:ascii="Arial" w:hAnsi="Arial"/>
                <w:sz w:val="18"/>
              </w:rPr>
            </w:pPr>
          </w:p>
        </w:tc>
      </w:tr>
      <w:tr w:rsidR="00EB676A" w:rsidRPr="001E6C5A" w14:paraId="52FC8A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753045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26D9A664"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6.2.16.3.3-4A</w:t>
            </w:r>
          </w:p>
        </w:tc>
        <w:tc>
          <w:tcPr>
            <w:tcW w:w="2126" w:type="dxa"/>
            <w:tcBorders>
              <w:top w:val="single" w:sz="4" w:space="0" w:color="auto"/>
              <w:left w:val="single" w:sz="4" w:space="0" w:color="auto"/>
              <w:bottom w:val="single" w:sz="4" w:space="0" w:color="auto"/>
              <w:right w:val="single" w:sz="4" w:space="0" w:color="auto"/>
            </w:tcBorders>
          </w:tcPr>
          <w:p w14:paraId="06D11F2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A4BFF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E64FAF7" w14:textId="77777777" w:rsidR="00EB676A" w:rsidRPr="001E6C5A" w:rsidRDefault="00EB676A" w:rsidP="00BC3F8D">
            <w:pPr>
              <w:keepNext/>
              <w:keepLines/>
              <w:spacing w:after="0"/>
              <w:rPr>
                <w:rFonts w:ascii="Arial" w:hAnsi="Arial"/>
                <w:sz w:val="18"/>
              </w:rPr>
            </w:pPr>
          </w:p>
        </w:tc>
      </w:tr>
    </w:tbl>
    <w:p w14:paraId="3D67C515" w14:textId="77777777" w:rsidR="00EB676A" w:rsidRPr="001E6C5A" w:rsidRDefault="00EB676A" w:rsidP="00EB676A"/>
    <w:p w14:paraId="51008215" w14:textId="77777777" w:rsidR="00EB676A" w:rsidRPr="001E6C5A" w:rsidRDefault="00EB676A" w:rsidP="00EB676A">
      <w:pPr>
        <w:keepNext/>
        <w:keepLines/>
        <w:spacing w:before="60"/>
        <w:jc w:val="center"/>
        <w:rPr>
          <w:rFonts w:ascii="Arial" w:hAnsi="Arial"/>
          <w:b/>
        </w:rPr>
      </w:pPr>
      <w:r w:rsidRPr="001E6C5A">
        <w:rPr>
          <w:rFonts w:ascii="Arial" w:hAnsi="Arial"/>
          <w:b/>
        </w:rPr>
        <w:t>Table 6.2.16.3.3-4A: SDP in SIP 200 (OK) (Table 6.2.16.3.3-4)</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
        <w:gridCol w:w="2808"/>
        <w:gridCol w:w="2127"/>
        <w:gridCol w:w="2127"/>
        <w:gridCol w:w="1419"/>
        <w:gridCol w:w="1135"/>
      </w:tblGrid>
      <w:tr w:rsidR="00EB676A" w:rsidRPr="001E6C5A" w14:paraId="46A72816" w14:textId="77777777" w:rsidTr="00BC3F8D">
        <w:trPr>
          <w:gridBefore w:val="1"/>
          <w:wBefore w:w="29" w:type="dxa"/>
        </w:trPr>
        <w:tc>
          <w:tcPr>
            <w:tcW w:w="9616" w:type="dxa"/>
            <w:gridSpan w:val="5"/>
            <w:tcBorders>
              <w:top w:val="single" w:sz="4" w:space="0" w:color="auto"/>
              <w:left w:val="single" w:sz="4" w:space="0" w:color="auto"/>
              <w:bottom w:val="single" w:sz="4" w:space="0" w:color="auto"/>
              <w:right w:val="single" w:sz="4" w:space="0" w:color="auto"/>
            </w:tcBorders>
            <w:hideMark/>
          </w:tcPr>
          <w:p w14:paraId="1B8B361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IMPLICIT_GRANT_REQUESTED, IMPLICIT_FLOOR_GRANTED</w:t>
            </w:r>
          </w:p>
        </w:tc>
      </w:tr>
      <w:tr w:rsidR="00EB676A" w:rsidRPr="001E6C5A" w14:paraId="555686B5" w14:textId="77777777" w:rsidTr="00BC3F8D">
        <w:tc>
          <w:tcPr>
            <w:tcW w:w="2837" w:type="dxa"/>
            <w:gridSpan w:val="2"/>
            <w:tcBorders>
              <w:top w:val="single" w:sz="4" w:space="0" w:color="auto"/>
              <w:left w:val="single" w:sz="4" w:space="0" w:color="auto"/>
              <w:bottom w:val="single" w:sz="4" w:space="0" w:color="auto"/>
              <w:right w:val="single" w:sz="4" w:space="0" w:color="auto"/>
            </w:tcBorders>
            <w:hideMark/>
          </w:tcPr>
          <w:p w14:paraId="15B9A70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E4901D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1D7A6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90A864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3CF5E0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CFE1A78"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37AC3F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7" w:type="dxa"/>
            <w:tcBorders>
              <w:top w:val="single" w:sz="4" w:space="0" w:color="auto"/>
              <w:left w:val="single" w:sz="4" w:space="0" w:color="auto"/>
              <w:bottom w:val="single" w:sz="4" w:space="0" w:color="auto"/>
              <w:right w:val="single" w:sz="4" w:space="0" w:color="auto"/>
            </w:tcBorders>
            <w:vAlign w:val="center"/>
          </w:tcPr>
          <w:p w14:paraId="47BDB2E0"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3841FD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0EC6DE4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4A8C87" w14:textId="77777777" w:rsidR="00EB676A" w:rsidRPr="001E6C5A" w:rsidRDefault="00EB676A" w:rsidP="00BC3F8D">
            <w:pPr>
              <w:keepNext/>
              <w:keepLines/>
              <w:spacing w:after="0"/>
              <w:rPr>
                <w:rFonts w:ascii="Arial" w:hAnsi="Arial"/>
                <w:sz w:val="18"/>
              </w:rPr>
            </w:pPr>
          </w:p>
        </w:tc>
      </w:tr>
      <w:tr w:rsidR="00EB676A" w:rsidRPr="001E6C5A" w14:paraId="1C4012B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B4A3827"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7" w:type="dxa"/>
            <w:tcBorders>
              <w:top w:val="single" w:sz="4" w:space="0" w:color="auto"/>
              <w:left w:val="single" w:sz="4" w:space="0" w:color="auto"/>
              <w:bottom w:val="single" w:sz="4" w:space="0" w:color="auto"/>
              <w:right w:val="single" w:sz="4" w:space="0" w:color="auto"/>
            </w:tcBorders>
            <w:vAlign w:val="center"/>
          </w:tcPr>
          <w:p w14:paraId="3958D961"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0983455"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0A1C6F68"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9" w:type="dxa"/>
            <w:tcBorders>
              <w:top w:val="single" w:sz="4" w:space="0" w:color="auto"/>
              <w:left w:val="single" w:sz="4" w:space="0" w:color="auto"/>
              <w:bottom w:val="single" w:sz="4" w:space="0" w:color="auto"/>
              <w:right w:val="single" w:sz="4" w:space="0" w:color="auto"/>
            </w:tcBorders>
          </w:tcPr>
          <w:p w14:paraId="7FEAAA0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8A49DA" w14:textId="77777777" w:rsidR="00EB676A" w:rsidRPr="001E6C5A" w:rsidRDefault="00EB676A" w:rsidP="00BC3F8D">
            <w:pPr>
              <w:keepNext/>
              <w:keepLines/>
              <w:spacing w:after="0"/>
              <w:rPr>
                <w:rFonts w:ascii="Arial" w:hAnsi="Arial"/>
                <w:sz w:val="18"/>
              </w:rPr>
            </w:pPr>
          </w:p>
        </w:tc>
      </w:tr>
      <w:tr w:rsidR="00EB676A" w:rsidRPr="001E6C5A" w14:paraId="1E4F650B" w14:textId="77777777" w:rsidTr="00BC3F8D">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11B3DF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7" w:type="dxa"/>
            <w:tcBorders>
              <w:top w:val="single" w:sz="4" w:space="0" w:color="auto"/>
              <w:left w:val="single" w:sz="4" w:space="0" w:color="auto"/>
              <w:bottom w:val="single" w:sz="4" w:space="0" w:color="auto"/>
              <w:right w:val="single" w:sz="4" w:space="0" w:color="auto"/>
            </w:tcBorders>
            <w:vAlign w:val="center"/>
          </w:tcPr>
          <w:p w14:paraId="6D240E41"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43CD4D"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27B5D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5782C7B" w14:textId="77777777" w:rsidR="00EB676A" w:rsidRPr="001E6C5A" w:rsidRDefault="00EB676A" w:rsidP="00BC3F8D">
            <w:pPr>
              <w:keepNext/>
              <w:keepLines/>
              <w:spacing w:after="0"/>
              <w:rPr>
                <w:rFonts w:ascii="Arial" w:hAnsi="Arial"/>
                <w:sz w:val="18"/>
              </w:rPr>
            </w:pPr>
          </w:p>
        </w:tc>
      </w:tr>
    </w:tbl>
    <w:p w14:paraId="66E4224C" w14:textId="77777777" w:rsidR="00EB676A" w:rsidRPr="001E6C5A" w:rsidRDefault="00EB676A" w:rsidP="00EB676A"/>
    <w:p w14:paraId="5904AC81" w14:textId="77777777" w:rsidR="00EB676A" w:rsidRPr="001E6C5A" w:rsidRDefault="00EB676A" w:rsidP="00EB676A">
      <w:pPr>
        <w:keepNext/>
        <w:keepLines/>
        <w:spacing w:before="60"/>
        <w:jc w:val="center"/>
        <w:rPr>
          <w:rFonts w:ascii="Arial" w:hAnsi="Arial"/>
          <w:b/>
        </w:rPr>
      </w:pPr>
      <w:r w:rsidRPr="001E6C5A">
        <w:rPr>
          <w:rFonts w:ascii="Arial" w:hAnsi="Arial"/>
          <w:b/>
        </w:rPr>
        <w:t>Table 6.2.16.3.3-5</w:t>
      </w:r>
      <w:r>
        <w:rPr>
          <w:rFonts w:ascii="Arial" w:hAnsi="Arial"/>
          <w:b/>
        </w:rPr>
        <w:t>..6</w:t>
      </w:r>
      <w:r w:rsidRPr="001E6C5A">
        <w:rPr>
          <w:rFonts w:ascii="Arial" w:hAnsi="Arial"/>
          <w:b/>
        </w:rPr>
        <w:t>: Void</w:t>
      </w:r>
    </w:p>
    <w:p w14:paraId="235AA41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6.2.16.3.3-7: SIP BYE </w:t>
      </w:r>
      <w:r>
        <w:rPr>
          <w:rFonts w:ascii="Arial" w:hAnsi="Arial"/>
          <w:b/>
        </w:rPr>
        <w:t xml:space="preserve">from the SS </w:t>
      </w:r>
      <w:r w:rsidRPr="001E6C5A">
        <w:rPr>
          <w:rFonts w:ascii="Arial" w:hAnsi="Arial"/>
          <w:b/>
        </w:rPr>
        <w:t>(Step 19, Table 6.2.16.3.2-1;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02311D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756987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r>
              <w:rPr>
                <w:rFonts w:ascii="Arial" w:hAnsi="Arial"/>
                <w:sz w:val="18"/>
              </w:rPr>
              <w:t>, condition MO_CALL</w:t>
            </w:r>
          </w:p>
        </w:tc>
      </w:tr>
      <w:tr w:rsidR="00EB676A" w:rsidRPr="001E6C5A" w14:paraId="67F9285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6F9F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13E0F2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D93C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CE9CD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79B3F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3930566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C8DCB9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46C7C029"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823C519"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4D58F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55B4344" w14:textId="77777777" w:rsidR="00EB676A" w:rsidRPr="001E6C5A" w:rsidRDefault="00EB676A" w:rsidP="00BC3F8D">
            <w:pPr>
              <w:keepNext/>
              <w:keepLines/>
              <w:spacing w:after="0"/>
              <w:rPr>
                <w:rFonts w:ascii="Arial" w:hAnsi="Arial"/>
                <w:sz w:val="18"/>
              </w:rPr>
            </w:pPr>
          </w:p>
        </w:tc>
      </w:tr>
      <w:tr w:rsidR="00EB676A" w:rsidRPr="001E6C5A" w14:paraId="5EF0A7E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6E9671"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8E204D"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3E7A0D1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55843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BD65A1" w14:textId="77777777" w:rsidR="00EB676A" w:rsidRPr="001E6C5A" w:rsidRDefault="00EB676A" w:rsidP="00BC3F8D">
            <w:pPr>
              <w:keepNext/>
              <w:keepLines/>
              <w:spacing w:after="0"/>
              <w:rPr>
                <w:rFonts w:ascii="Arial" w:hAnsi="Arial"/>
                <w:sz w:val="18"/>
              </w:rPr>
            </w:pPr>
          </w:p>
        </w:tc>
      </w:tr>
      <w:tr w:rsidR="00EB676A" w:rsidRPr="001E6C5A" w14:paraId="51717C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654D23"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364D0ED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53FCAE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58474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4B43C13" w14:textId="77777777" w:rsidR="00EB676A" w:rsidRPr="001E6C5A" w:rsidRDefault="00EB676A" w:rsidP="00BC3F8D">
            <w:pPr>
              <w:keepNext/>
              <w:keepLines/>
              <w:spacing w:after="0"/>
              <w:rPr>
                <w:rFonts w:ascii="Arial" w:hAnsi="Arial"/>
                <w:sz w:val="18"/>
              </w:rPr>
            </w:pPr>
          </w:p>
        </w:tc>
      </w:tr>
      <w:tr w:rsidR="00EB676A" w:rsidRPr="001E6C5A" w14:paraId="3500C4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BC14D6"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78198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D791ED3"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7AA04E0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DD75E5" w14:textId="77777777" w:rsidR="00EB676A" w:rsidRPr="001E6C5A" w:rsidRDefault="00EB676A" w:rsidP="00BC3F8D">
            <w:pPr>
              <w:keepNext/>
              <w:keepLines/>
              <w:spacing w:after="0"/>
              <w:rPr>
                <w:rFonts w:ascii="Arial" w:hAnsi="Arial"/>
                <w:sz w:val="18"/>
              </w:rPr>
            </w:pPr>
          </w:p>
        </w:tc>
      </w:tr>
      <w:tr w:rsidR="00EB676A" w:rsidRPr="001E6C5A" w14:paraId="4DC169C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6C574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4C5CC40A"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DD982AF"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3C773F4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5C2659F" w14:textId="77777777" w:rsidR="00EB676A" w:rsidRPr="001E6C5A" w:rsidRDefault="00EB676A" w:rsidP="00BC3F8D">
            <w:pPr>
              <w:keepNext/>
              <w:keepLines/>
              <w:spacing w:after="0"/>
              <w:rPr>
                <w:rFonts w:ascii="Arial" w:hAnsi="Arial"/>
                <w:sz w:val="18"/>
              </w:rPr>
            </w:pPr>
          </w:p>
        </w:tc>
      </w:tr>
      <w:tr w:rsidR="00EB676A" w:rsidRPr="001E6C5A" w14:paraId="4FEEA63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00358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61277F"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93512D3"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41FDA7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50D7281" w14:textId="77777777" w:rsidR="00EB676A" w:rsidRPr="001E6C5A" w:rsidRDefault="00EB676A" w:rsidP="00BC3F8D">
            <w:pPr>
              <w:keepNext/>
              <w:keepLines/>
              <w:spacing w:after="0"/>
              <w:rPr>
                <w:rFonts w:ascii="Arial" w:hAnsi="Arial"/>
                <w:sz w:val="18"/>
              </w:rPr>
            </w:pPr>
          </w:p>
        </w:tc>
      </w:tr>
      <w:tr w:rsidR="00EB676A" w:rsidRPr="001E6C5A" w14:paraId="26502D8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116A6BC9"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AB5CA86"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6B273B9D" w14:textId="77777777" w:rsidR="00EB676A" w:rsidRPr="001E6C5A" w:rsidRDefault="00EB676A" w:rsidP="00BC3F8D">
            <w:pPr>
              <w:keepNext/>
              <w:keepLines/>
              <w:spacing w:after="0"/>
              <w:rPr>
                <w:rFonts w:ascii="Arial" w:hAnsi="Arial"/>
                <w:b/>
                <w:bCs/>
                <w:sz w:val="18"/>
              </w:rPr>
            </w:pPr>
          </w:p>
        </w:tc>
        <w:tc>
          <w:tcPr>
            <w:tcW w:w="1419" w:type="dxa"/>
            <w:tcBorders>
              <w:top w:val="single" w:sz="4" w:space="0" w:color="auto"/>
              <w:left w:val="single" w:sz="4" w:space="0" w:color="auto"/>
              <w:bottom w:val="single" w:sz="4" w:space="0" w:color="auto"/>
              <w:right w:val="single" w:sz="4" w:space="0" w:color="auto"/>
            </w:tcBorders>
          </w:tcPr>
          <w:p w14:paraId="5B26D41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BA28EE0" w14:textId="77777777" w:rsidR="00EB676A" w:rsidRPr="001E6C5A" w:rsidRDefault="00EB676A" w:rsidP="00BC3F8D">
            <w:pPr>
              <w:keepNext/>
              <w:keepLines/>
              <w:spacing w:after="0"/>
              <w:rPr>
                <w:rFonts w:ascii="Arial" w:hAnsi="Arial"/>
                <w:sz w:val="18"/>
              </w:rPr>
            </w:pPr>
          </w:p>
        </w:tc>
      </w:tr>
      <w:tr w:rsidR="00EB676A" w:rsidRPr="001E6C5A" w14:paraId="1C7F981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CEE405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B28512F"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6.2.16.3.3-8</w:t>
            </w:r>
          </w:p>
        </w:tc>
        <w:tc>
          <w:tcPr>
            <w:tcW w:w="2127" w:type="dxa"/>
            <w:tcBorders>
              <w:top w:val="single" w:sz="4" w:space="0" w:color="auto"/>
              <w:left w:val="single" w:sz="4" w:space="0" w:color="auto"/>
              <w:bottom w:val="single" w:sz="4" w:space="0" w:color="auto"/>
              <w:right w:val="single" w:sz="4" w:space="0" w:color="auto"/>
            </w:tcBorders>
          </w:tcPr>
          <w:p w14:paraId="24BF3571"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7200D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E967125" w14:textId="77777777" w:rsidR="00EB676A" w:rsidRPr="001E6C5A" w:rsidRDefault="00EB676A" w:rsidP="00BC3F8D">
            <w:pPr>
              <w:keepNext/>
              <w:keepLines/>
              <w:spacing w:after="0"/>
              <w:rPr>
                <w:rFonts w:ascii="Arial" w:hAnsi="Arial"/>
                <w:sz w:val="18"/>
              </w:rPr>
            </w:pPr>
          </w:p>
        </w:tc>
      </w:tr>
      <w:tr w:rsidR="00EB676A" w:rsidRPr="001E6C5A" w14:paraId="0FE8DBB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5FBA48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E35232"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8D4ED68"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6BA46CD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DEFB469" w14:textId="77777777" w:rsidR="00EB676A" w:rsidRPr="001E6C5A" w:rsidRDefault="00EB676A" w:rsidP="00BC3F8D">
            <w:pPr>
              <w:keepNext/>
              <w:keepLines/>
              <w:spacing w:after="0"/>
              <w:rPr>
                <w:rFonts w:ascii="Arial" w:hAnsi="Arial"/>
                <w:sz w:val="18"/>
              </w:rPr>
            </w:pPr>
          </w:p>
        </w:tc>
      </w:tr>
      <w:tr w:rsidR="00EB676A" w:rsidRPr="001E6C5A" w14:paraId="7B2943A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341BE7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34C3E8"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F4C6BA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CBC83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1CD46FE" w14:textId="77777777" w:rsidR="00EB676A" w:rsidRPr="001E6C5A" w:rsidRDefault="00EB676A" w:rsidP="00BC3F8D">
            <w:pPr>
              <w:keepNext/>
              <w:keepLines/>
              <w:spacing w:after="0"/>
              <w:rPr>
                <w:rFonts w:ascii="Arial" w:hAnsi="Arial"/>
                <w:sz w:val="18"/>
              </w:rPr>
            </w:pPr>
          </w:p>
        </w:tc>
      </w:tr>
      <w:tr w:rsidR="00EB676A" w:rsidRPr="001E6C5A" w14:paraId="7651877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915658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4E43891"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25AF4C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6C876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93347E" w14:textId="77777777" w:rsidR="00EB676A" w:rsidRPr="001E6C5A" w:rsidRDefault="00EB676A" w:rsidP="00BC3F8D">
            <w:pPr>
              <w:keepNext/>
              <w:keepLines/>
              <w:spacing w:after="0"/>
              <w:rPr>
                <w:rFonts w:ascii="Arial" w:hAnsi="Arial"/>
                <w:sz w:val="18"/>
              </w:rPr>
            </w:pPr>
          </w:p>
        </w:tc>
      </w:tr>
      <w:tr w:rsidR="00EB676A" w:rsidRPr="001E6C5A" w14:paraId="207F50A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0C7855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539759"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2EE22061"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00E435"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3F9D39" w14:textId="77777777" w:rsidR="00EB676A" w:rsidRPr="001E6C5A" w:rsidRDefault="00EB676A" w:rsidP="00BC3F8D">
            <w:pPr>
              <w:keepNext/>
              <w:keepLines/>
              <w:spacing w:after="0"/>
              <w:rPr>
                <w:rFonts w:ascii="Arial" w:hAnsi="Arial"/>
                <w:sz w:val="18"/>
              </w:rPr>
            </w:pPr>
          </w:p>
        </w:tc>
      </w:tr>
    </w:tbl>
    <w:p w14:paraId="4F44D773" w14:textId="77777777" w:rsidR="00EB676A" w:rsidRPr="001E6C5A" w:rsidRDefault="00EB676A" w:rsidP="00EB676A"/>
    <w:p w14:paraId="1F0A4201"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6.2.16.3.3-8: </w:t>
      </w:r>
      <w:r w:rsidRPr="001E6C5A">
        <w:rPr>
          <w:rFonts w:ascii="Arial" w:hAnsi="Arial"/>
          <w:b/>
          <w:lang w:eastAsia="ko-KR"/>
        </w:rPr>
        <w:t>MCPTT-Info in SIP BYE</w:t>
      </w:r>
      <w:r w:rsidRPr="001E6C5A">
        <w:rPr>
          <w:rFonts w:ascii="Arial" w:hAnsi="Arial"/>
          <w:b/>
        </w:rPr>
        <w:t xml:space="preserve"> (Table 6.2.16.3.3-7)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66B559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792D11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2996E8E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EBE4D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B8BF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8FA19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0364B8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DFBA28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A95EFF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D71301F"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1A4FDF1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2D65C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A6F5B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52C2BB7" w14:textId="77777777" w:rsidR="00EB676A" w:rsidRPr="001E6C5A" w:rsidRDefault="00EB676A" w:rsidP="00BC3F8D">
            <w:pPr>
              <w:keepNext/>
              <w:keepLines/>
              <w:spacing w:after="0"/>
              <w:rPr>
                <w:rFonts w:ascii="Arial" w:hAnsi="Arial"/>
                <w:sz w:val="18"/>
              </w:rPr>
            </w:pPr>
          </w:p>
        </w:tc>
      </w:tr>
      <w:tr w:rsidR="00EB676A" w:rsidRPr="001E6C5A" w14:paraId="4FE5A33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5237A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3D0FE0B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2D42F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6FFB0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6FE96A2" w14:textId="77777777" w:rsidR="00EB676A" w:rsidRPr="001E6C5A" w:rsidRDefault="00EB676A" w:rsidP="00BC3F8D">
            <w:pPr>
              <w:keepNext/>
              <w:keepLines/>
              <w:spacing w:after="0"/>
              <w:rPr>
                <w:rFonts w:ascii="Arial" w:hAnsi="Arial"/>
                <w:sz w:val="18"/>
              </w:rPr>
            </w:pPr>
          </w:p>
        </w:tc>
      </w:tr>
      <w:tr w:rsidR="00EB676A" w:rsidRPr="001E6C5A" w14:paraId="610160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7B2363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4AD6A44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769693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F68E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ABF8941" w14:textId="77777777" w:rsidR="00EB676A" w:rsidRPr="001E6C5A" w:rsidRDefault="00EB676A" w:rsidP="00BC3F8D">
            <w:pPr>
              <w:keepNext/>
              <w:keepLines/>
              <w:spacing w:after="0"/>
              <w:rPr>
                <w:rFonts w:ascii="Arial" w:hAnsi="Arial"/>
                <w:sz w:val="18"/>
              </w:rPr>
            </w:pPr>
          </w:p>
        </w:tc>
      </w:tr>
      <w:tr w:rsidR="00EB676A" w:rsidRPr="001E6C5A" w14:paraId="1B0AD88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CEB585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3BA7C59C" w14:textId="77777777" w:rsidR="00EB676A" w:rsidRPr="001E6C5A" w:rsidRDefault="00EB676A" w:rsidP="00BC3F8D">
            <w:pPr>
              <w:keepNext/>
              <w:keepLines/>
              <w:spacing w:after="0"/>
              <w:rPr>
                <w:rFonts w:ascii="Arial" w:hAnsi="Arial"/>
                <w:sz w:val="18"/>
              </w:rPr>
            </w:pPr>
            <w:r w:rsidRPr="001E6C5A">
              <w:rPr>
                <w:rFonts w:ascii="Arial" w:hAnsi="Arial"/>
                <w:sz w:val="18"/>
              </w:rPr>
              <w:t>"administrator-action"</w:t>
            </w:r>
          </w:p>
        </w:tc>
        <w:tc>
          <w:tcPr>
            <w:tcW w:w="2126" w:type="dxa"/>
            <w:tcBorders>
              <w:top w:val="single" w:sz="4" w:space="0" w:color="auto"/>
              <w:left w:val="single" w:sz="4" w:space="0" w:color="auto"/>
              <w:bottom w:val="single" w:sz="4" w:space="0" w:color="auto"/>
              <w:right w:val="single" w:sz="4" w:space="0" w:color="auto"/>
            </w:tcBorders>
          </w:tcPr>
          <w:p w14:paraId="2E54D5A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9440C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86E4F8" w14:textId="77777777" w:rsidR="00EB676A" w:rsidRPr="001E6C5A" w:rsidRDefault="00EB676A" w:rsidP="00BC3F8D">
            <w:pPr>
              <w:keepNext/>
              <w:keepLines/>
              <w:spacing w:after="0"/>
              <w:rPr>
                <w:rFonts w:ascii="Arial" w:hAnsi="Arial"/>
                <w:sz w:val="18"/>
              </w:rPr>
            </w:pPr>
          </w:p>
        </w:tc>
      </w:tr>
    </w:tbl>
    <w:p w14:paraId="0A21BC77" w14:textId="77777777" w:rsidR="00EB676A" w:rsidRPr="001E6C5A" w:rsidRDefault="00EB676A" w:rsidP="00EB676A"/>
    <w:p w14:paraId="4B47D9A7" w14:textId="77777777" w:rsidR="00EB676A" w:rsidRPr="001E6C5A" w:rsidRDefault="00EB676A" w:rsidP="00EB676A">
      <w:pPr>
        <w:keepNext/>
        <w:keepLines/>
        <w:spacing w:before="120"/>
        <w:ind w:left="1134" w:hanging="1134"/>
        <w:outlineLvl w:val="2"/>
        <w:rPr>
          <w:rFonts w:ascii="Arial" w:hAnsi="Arial"/>
          <w:sz w:val="28"/>
        </w:rPr>
      </w:pPr>
      <w:bookmarkStart w:id="871" w:name="_Toc21006050"/>
      <w:bookmarkStart w:id="872" w:name="_Toc36037723"/>
      <w:bookmarkStart w:id="873" w:name="_Toc43837576"/>
      <w:bookmarkStart w:id="874" w:name="_Toc60995688"/>
      <w:bookmarkStart w:id="875" w:name="_Toc69159816"/>
      <w:bookmarkStart w:id="876" w:name="_Toc76583170"/>
      <w:bookmarkStart w:id="877" w:name="_Toc83808722"/>
      <w:bookmarkStart w:id="878" w:name="_Toc91233551"/>
      <w:bookmarkStart w:id="879" w:name="_Toc100349030"/>
      <w:bookmarkStart w:id="880" w:name="_Toc106787186"/>
      <w:r w:rsidRPr="001E6C5A">
        <w:rPr>
          <w:rFonts w:ascii="Arial" w:hAnsi="Arial"/>
          <w:sz w:val="28"/>
        </w:rPr>
        <w:t>6.2.17</w:t>
      </w:r>
      <w:r w:rsidRPr="001E6C5A">
        <w:rPr>
          <w:rFonts w:ascii="Arial" w:hAnsi="Arial"/>
          <w:sz w:val="28"/>
        </w:rPr>
        <w:tab/>
        <w:t>On-network / Private Call / Ambient listening call / Locally</w:t>
      </w:r>
      <w:r w:rsidRPr="001E6C5A">
        <w:rPr>
          <w:rFonts w:ascii="Arial" w:hAnsi="Arial"/>
          <w:sz w:val="28"/>
          <w:lang w:eastAsia="zh-CN"/>
        </w:rPr>
        <w:t xml:space="preserve"> initiated </w:t>
      </w:r>
      <w:r w:rsidRPr="001E6C5A">
        <w:rPr>
          <w:rFonts w:ascii="Arial" w:hAnsi="Arial"/>
          <w:sz w:val="28"/>
        </w:rPr>
        <w:t xml:space="preserve">Ambient listening call / </w:t>
      </w:r>
      <w:r w:rsidRPr="001E6C5A">
        <w:rPr>
          <w:rFonts w:ascii="Arial" w:hAnsi="Arial"/>
          <w:sz w:val="28"/>
          <w:lang w:eastAsia="zh-CN"/>
        </w:rPr>
        <w:t>Locally initiated ambient listening call release / Success</w:t>
      </w:r>
      <w:r w:rsidRPr="001E6C5A">
        <w:rPr>
          <w:rFonts w:ascii="Arial" w:hAnsi="Arial"/>
          <w:sz w:val="28"/>
        </w:rPr>
        <w:t xml:space="preserve"> </w:t>
      </w:r>
      <w:r w:rsidRPr="001E6C5A">
        <w:rPr>
          <w:rFonts w:ascii="Arial" w:hAnsi="Arial"/>
          <w:sz w:val="28"/>
          <w:lang w:eastAsia="zh-CN"/>
        </w:rPr>
        <w:t xml:space="preserve">/ </w:t>
      </w:r>
      <w:r w:rsidRPr="001E6C5A">
        <w:rPr>
          <w:rFonts w:ascii="Arial" w:hAnsi="Arial"/>
          <w:sz w:val="28"/>
        </w:rPr>
        <w:t>Client Terminated (CT)</w:t>
      </w:r>
      <w:bookmarkEnd w:id="871"/>
      <w:bookmarkEnd w:id="872"/>
      <w:bookmarkEnd w:id="873"/>
      <w:bookmarkEnd w:id="874"/>
      <w:bookmarkEnd w:id="875"/>
      <w:bookmarkEnd w:id="876"/>
      <w:bookmarkEnd w:id="877"/>
      <w:bookmarkEnd w:id="878"/>
      <w:bookmarkEnd w:id="879"/>
      <w:bookmarkEnd w:id="880"/>
    </w:p>
    <w:p w14:paraId="1E75ACE5" w14:textId="77777777" w:rsidR="00EB676A" w:rsidRPr="001E6C5A" w:rsidRDefault="00EB676A" w:rsidP="00EB676A">
      <w:pPr>
        <w:keepNext/>
        <w:keepLines/>
        <w:spacing w:before="120"/>
        <w:ind w:left="1985" w:hanging="1985"/>
        <w:rPr>
          <w:rFonts w:ascii="Arial" w:hAnsi="Arial"/>
        </w:rPr>
      </w:pPr>
      <w:r w:rsidRPr="001E6C5A">
        <w:rPr>
          <w:rFonts w:ascii="Arial" w:hAnsi="Arial"/>
        </w:rPr>
        <w:t>6.2.17.1</w:t>
      </w:r>
      <w:r w:rsidRPr="001E6C5A">
        <w:rPr>
          <w:rFonts w:ascii="Arial" w:hAnsi="Arial"/>
        </w:rPr>
        <w:tab/>
        <w:t>Test Purpose (TP)</w:t>
      </w:r>
    </w:p>
    <w:p w14:paraId="23767CC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139D788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1B254FD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1740C6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locally</w:t>
      </w:r>
      <w:r w:rsidRPr="001E6C5A">
        <w:rPr>
          <w:rFonts w:ascii="Courier New" w:hAnsi="Courier New"/>
          <w:sz w:val="16"/>
          <w:lang w:eastAsia="zh-CN"/>
        </w:rPr>
        <w:t xml:space="preserve"> initiated ambient listening call </w:t>
      </w:r>
      <w:r w:rsidRPr="001E6C5A">
        <w:rPr>
          <w:rFonts w:ascii="Courier New" w:hAnsi="Courier New"/>
          <w:sz w:val="16"/>
        </w:rPr>
        <w:t>the SDP offer of the SIP INVITE request contains an "a=key-</w:t>
      </w:r>
      <w:proofErr w:type="spellStart"/>
      <w:r w:rsidRPr="001E6C5A">
        <w:rPr>
          <w:rFonts w:ascii="Courier New" w:hAnsi="Courier New"/>
          <w:sz w:val="16"/>
        </w:rPr>
        <w:t>mgmt</w:t>
      </w:r>
      <w:proofErr w:type="spellEnd"/>
      <w:r w:rsidRPr="001E6C5A">
        <w:rPr>
          <w:rFonts w:ascii="Courier New" w:hAnsi="Courier New"/>
          <w:sz w:val="16"/>
        </w:rPr>
        <w:t>" attribute field with a "</w:t>
      </w:r>
      <w:proofErr w:type="spellStart"/>
      <w:r w:rsidRPr="001E6C5A">
        <w:rPr>
          <w:rFonts w:ascii="Courier New" w:hAnsi="Courier New"/>
          <w:sz w:val="16"/>
        </w:rPr>
        <w:t>mikey</w:t>
      </w:r>
      <w:proofErr w:type="spellEnd"/>
      <w:r w:rsidRPr="001E6C5A">
        <w:rPr>
          <w:rFonts w:ascii="Courier New" w:hAnsi="Courier New"/>
          <w:sz w:val="16"/>
        </w:rPr>
        <w:t>" attribute value containing a MIKEY-SAKKE I_MESSAGE</w:t>
      </w:r>
      <w:r w:rsidRPr="001E6C5A">
        <w:rPr>
          <w:rFonts w:ascii="Courier New" w:hAnsi="Courier New"/>
          <w:sz w:val="16"/>
          <w:lang w:eastAsia="zh-CN"/>
        </w:rPr>
        <w:t xml:space="preserve"> </w:t>
      </w:r>
      <w:r w:rsidRPr="001E6C5A">
        <w:rPr>
          <w:rFonts w:ascii="Courier New" w:hAnsi="Courier New"/>
          <w:sz w:val="16"/>
        </w:rPr>
        <w:t>}</w:t>
      </w:r>
    </w:p>
    <w:p w14:paraId="5C0C681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locally initiated ambient listening call</w:t>
      </w:r>
      <w:r w:rsidRPr="001E6C5A">
        <w:rPr>
          <w:rFonts w:ascii="Courier New" w:hAnsi="Courier New"/>
          <w:sz w:val="16"/>
          <w:lang w:eastAsia="ko-KR"/>
        </w:rPr>
        <w:t xml:space="preserve"> applying End-to-end communication security</w:t>
      </w:r>
      <w:r w:rsidRPr="001E6C5A">
        <w:rPr>
          <w:rFonts w:ascii="Courier New" w:hAnsi="Courier New"/>
          <w:sz w:val="16"/>
        </w:rPr>
        <w:t xml:space="preserve"> and does not do any floor request }</w:t>
      </w:r>
    </w:p>
    <w:p w14:paraId="6303102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7908C6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662CA5"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DCB93C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locally initiated ambient listening call</w:t>
      </w:r>
      <w:r w:rsidRPr="001E6C5A">
        <w:rPr>
          <w:rFonts w:ascii="Courier New" w:hAnsi="Courier New"/>
          <w:sz w:val="16"/>
        </w:rPr>
        <w:t xml:space="preserve"> }</w:t>
      </w:r>
    </w:p>
    <w:p w14:paraId="25F0167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069B051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MCPTT locally</w:t>
      </w:r>
      <w:r w:rsidRPr="001E6C5A">
        <w:rPr>
          <w:rFonts w:ascii="Courier New" w:hAnsi="Courier New"/>
          <w:sz w:val="16"/>
          <w:lang w:eastAsia="zh-CN"/>
        </w:rPr>
        <w:t xml:space="preserve"> initiated ambient listening call</w:t>
      </w:r>
      <w:r w:rsidRPr="001E6C5A">
        <w:rPr>
          <w:rFonts w:ascii="Courier New" w:hAnsi="Courier New"/>
          <w:sz w:val="16"/>
        </w:rPr>
        <w:t xml:space="preserve"> }</w:t>
      </w:r>
    </w:p>
    <w:p w14:paraId="041FE5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p>
    <w:p w14:paraId="56AABF8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F82CB3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BA5AF8" w14:textId="77777777" w:rsidR="00EB676A" w:rsidRPr="001E6C5A" w:rsidRDefault="00EB676A" w:rsidP="00EB676A">
      <w:pPr>
        <w:keepNext/>
        <w:keepLines/>
        <w:spacing w:before="120"/>
        <w:ind w:left="1985" w:hanging="1985"/>
        <w:rPr>
          <w:rFonts w:ascii="Arial" w:hAnsi="Arial"/>
        </w:rPr>
      </w:pPr>
      <w:r w:rsidRPr="001E6C5A">
        <w:rPr>
          <w:rFonts w:ascii="Arial" w:hAnsi="Arial"/>
        </w:rPr>
        <w:t>6.2.17.2</w:t>
      </w:r>
      <w:r w:rsidRPr="001E6C5A">
        <w:rPr>
          <w:rFonts w:ascii="Arial" w:hAnsi="Arial"/>
        </w:rPr>
        <w:tab/>
        <w:t>Conformance requirements</w:t>
      </w:r>
    </w:p>
    <w:p w14:paraId="13407DE4"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11.1.6.2.1.2, 11.1.6.2.1.4, </w:t>
      </w:r>
      <w:r w:rsidRPr="001E6C5A">
        <w:rPr>
          <w:rFonts w:eastAsia="Malgun Gothic"/>
          <w:lang w:eastAsia="ko-KR"/>
        </w:rPr>
        <w:t>6.2.3.1.1</w:t>
      </w:r>
      <w:r w:rsidRPr="001E6C5A">
        <w:t>, 6.2.6. Unless otherwise stated these are Rel-14 requirements.</w:t>
      </w:r>
    </w:p>
    <w:p w14:paraId="2C2A443C" w14:textId="77777777" w:rsidR="00EB676A" w:rsidRPr="001E6C5A" w:rsidRDefault="00EB676A" w:rsidP="00EB676A">
      <w:r w:rsidRPr="001E6C5A">
        <w:t xml:space="preserve">[TS 24.379, clause </w:t>
      </w:r>
      <w:r w:rsidRPr="001E6C5A">
        <w:rPr>
          <w:lang w:eastAsia="ko-KR"/>
        </w:rPr>
        <w:t>11.1.6.2.1.2</w:t>
      </w:r>
      <w:r w:rsidRPr="001E6C5A">
        <w:t>]</w:t>
      </w:r>
    </w:p>
    <w:p w14:paraId="6C88724F"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49962999" w14:textId="77777777" w:rsidR="00EB676A" w:rsidRPr="001E6C5A" w:rsidRDefault="00EB676A" w:rsidP="00EB676A">
      <w:pPr>
        <w:rPr>
          <w:lang w:eastAsia="ko-KR"/>
        </w:rPr>
      </w:pPr>
      <w:r w:rsidRPr="001E6C5A">
        <w:rPr>
          <w:lang w:eastAsia="ko-KR"/>
        </w:rPr>
        <w:t>The MCPTT client:</w:t>
      </w:r>
    </w:p>
    <w:p w14:paraId="20C6B7D0" w14:textId="77777777" w:rsidR="00EB676A" w:rsidRPr="001E6C5A" w:rsidRDefault="00EB676A" w:rsidP="00EB676A">
      <w:pPr>
        <w:ind w:left="568" w:hanging="284"/>
      </w:pPr>
      <w:r w:rsidRPr="001E6C5A">
        <w:t>...</w:t>
      </w:r>
    </w:p>
    <w:p w14:paraId="02866941"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7980890C"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3169888" w14:textId="77777777" w:rsidR="00EB676A" w:rsidRPr="001E6C5A" w:rsidRDefault="00EB676A" w:rsidP="00EB676A">
      <w:pPr>
        <w:ind w:left="851" w:hanging="284"/>
      </w:pPr>
      <w:r w:rsidRPr="001E6C5A">
        <w:t>b)</w:t>
      </w:r>
      <w:r w:rsidRPr="001E6C5A">
        <w:tab/>
        <w:t>shall convert the MCPTT ID to a UID as described in 3GPP TS 33.180 [78];</w:t>
      </w:r>
    </w:p>
    <w:p w14:paraId="24E67E09"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397DF6F0"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subclause</w:t>
      </w:r>
      <w:r w:rsidRPr="001E6C5A">
        <w:t> 4.4; and</w:t>
      </w:r>
    </w:p>
    <w:p w14:paraId="30771C98" w14:textId="77777777" w:rsidR="00EB676A" w:rsidRPr="001E6C5A" w:rsidRDefault="00EB676A" w:rsidP="00EB676A">
      <w:pPr>
        <w:ind w:left="851" w:hanging="284"/>
      </w:pPr>
      <w:r w:rsidRPr="001E6C5A">
        <w:t>e)</w:t>
      </w:r>
      <w:r w:rsidRPr="001E6C5A">
        <w:tab/>
        <w:t>if the signature of the MIKEY-SAKKE I_MESSAGE was successfully validated:</w:t>
      </w:r>
    </w:p>
    <w:p w14:paraId="6490D107"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22AFE345" w14:textId="77777777" w:rsidR="00EB676A" w:rsidRPr="001E6C5A" w:rsidRDefault="00EB676A" w:rsidP="00EB676A">
      <w:pPr>
        <w:ind w:left="1135" w:hanging="284"/>
      </w:pPr>
      <w:r w:rsidRPr="001E6C5A">
        <w:t>ii)</w:t>
      </w:r>
      <w:r w:rsidRPr="001E6C5A">
        <w:tab/>
        <w:t>shall extract the PCK-ID, from the payload as specified in 3GPP TS 33.180 [78];</w:t>
      </w:r>
    </w:p>
    <w:p w14:paraId="50AE8CDB"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535E8FA4" w14:textId="77777777" w:rsidR="00EB676A" w:rsidRPr="001E6C5A" w:rsidRDefault="00EB676A" w:rsidP="00EB676A">
      <w:pPr>
        <w:ind w:left="568" w:hanging="284"/>
        <w:rPr>
          <w:lang w:eastAsia="ko-KR"/>
        </w:rPr>
      </w:pPr>
      <w:r w:rsidRPr="001E6C5A">
        <w:t>...</w:t>
      </w:r>
    </w:p>
    <w:p w14:paraId="6DB95780"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subclause</w:t>
      </w:r>
      <w:r w:rsidRPr="001E6C5A">
        <w:t> </w:t>
      </w:r>
      <w:r w:rsidRPr="001E6C5A">
        <w:rPr>
          <w:lang w:eastAsia="ko-KR"/>
        </w:rPr>
        <w:t>6.2.3.1.1;</w:t>
      </w:r>
    </w:p>
    <w:p w14:paraId="7A5EA9EE" w14:textId="77777777" w:rsidR="00EB676A" w:rsidRPr="001E6C5A" w:rsidRDefault="00EB676A" w:rsidP="00EB676A">
      <w:r w:rsidRPr="001E6C5A">
        <w:t xml:space="preserve">[TS 24.379, clause </w:t>
      </w:r>
      <w:r w:rsidRPr="001E6C5A">
        <w:rPr>
          <w:lang w:eastAsia="ko-KR"/>
        </w:rPr>
        <w:t>11.1.6.2.1.4</w:t>
      </w:r>
      <w:r w:rsidRPr="001E6C5A">
        <w:t>]</w:t>
      </w:r>
    </w:p>
    <w:p w14:paraId="1CAA06F9"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41DA4D82" w14:textId="77777777" w:rsidR="00EB676A" w:rsidRPr="001E6C5A" w:rsidRDefault="00EB676A" w:rsidP="00EB676A">
      <w:pPr>
        <w:ind w:left="568" w:hanging="284"/>
      </w:pPr>
      <w:r w:rsidRPr="001E6C5A">
        <w:t>1)</w:t>
      </w:r>
      <w:r w:rsidRPr="001E6C5A">
        <w:tab/>
        <w:t>shall comply with the procedures of subclause 6.2.6;</w:t>
      </w:r>
    </w:p>
    <w:p w14:paraId="6EDC3FE7" w14:textId="77777777" w:rsidR="00EB676A" w:rsidRPr="001E6C5A" w:rsidRDefault="00EB676A" w:rsidP="00EB676A">
      <w:r w:rsidRPr="001E6C5A">
        <w:t xml:space="preserve">[TS 24.379, clause </w:t>
      </w:r>
      <w:r w:rsidRPr="001E6C5A">
        <w:rPr>
          <w:rFonts w:eastAsia="Malgun Gothic"/>
          <w:lang w:eastAsia="ko-KR"/>
        </w:rPr>
        <w:t>6.2.3.1.1</w:t>
      </w:r>
      <w:r w:rsidRPr="001E6C5A">
        <w:t>]</w:t>
      </w:r>
    </w:p>
    <w:p w14:paraId="128C6C4B" w14:textId="77777777" w:rsidR="00EB676A" w:rsidRPr="001E6C5A" w:rsidRDefault="00EB676A" w:rsidP="00EB676A">
      <w:pPr>
        <w:rPr>
          <w:lang w:eastAsia="ko-KR"/>
        </w:rPr>
      </w:pPr>
      <w:r w:rsidRPr="001E6C5A">
        <w:rPr>
          <w:lang w:eastAsia="ko-KR"/>
        </w:rPr>
        <w:t>When performing the automatic commencement mode procedures, the MCPTT client:</w:t>
      </w:r>
    </w:p>
    <w:p w14:paraId="302337F6"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226B37B"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31C04ABA"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38FFA1A1"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41E87215" w14:textId="77777777" w:rsidR="00EB676A" w:rsidRPr="001E6C5A" w:rsidRDefault="00EB676A" w:rsidP="00EB676A">
      <w:pPr>
        <w:ind w:left="568" w:hanging="284"/>
      </w:pPr>
      <w:r w:rsidRPr="001E6C5A">
        <w:t>...</w:t>
      </w:r>
    </w:p>
    <w:p w14:paraId="0D6D6C3E"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39DE4D7B" w14:textId="77777777" w:rsidR="00EB676A" w:rsidRPr="001E6C5A" w:rsidRDefault="00EB676A" w:rsidP="00EB676A">
      <w:pPr>
        <w:ind w:left="568" w:hanging="284"/>
        <w:rPr>
          <w:lang w:eastAsia="ko-KR"/>
        </w:rPr>
      </w:pPr>
      <w:r w:rsidRPr="001E6C5A">
        <w:rPr>
          <w:lang w:eastAsia="ko-KR"/>
        </w:rPr>
        <w:t>...</w:t>
      </w:r>
    </w:p>
    <w:p w14:paraId="204F420D"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1BA5A273" w14:textId="77777777" w:rsidR="00EB676A" w:rsidRPr="001E6C5A" w:rsidRDefault="00EB676A" w:rsidP="00EB676A">
      <w:r w:rsidRPr="001E6C5A">
        <w:t>[TS 24.379, clause 6.2.4.2.3]</w:t>
      </w:r>
    </w:p>
    <w:p w14:paraId="3C55D252" w14:textId="77777777" w:rsidR="00EB676A" w:rsidRPr="001E6C5A" w:rsidRDefault="00EB676A" w:rsidP="00EB676A">
      <w:r w:rsidRPr="001E6C5A">
        <w:t>When an MCPTT call is established, the terminating floor participant:</w:t>
      </w:r>
    </w:p>
    <w:p w14:paraId="437264A3" w14:textId="77777777" w:rsidR="00EB676A" w:rsidRPr="001E6C5A" w:rsidRDefault="00EB676A" w:rsidP="00EB676A">
      <w:pPr>
        <w:ind w:left="568" w:hanging="284"/>
      </w:pPr>
      <w:r w:rsidRPr="001E6C5A">
        <w:t>1.</w:t>
      </w:r>
      <w:r w:rsidRPr="001E6C5A">
        <w:tab/>
        <w:t>shall create an instance of a 'Floor participant state transition diagram for basic operation'; and</w:t>
      </w:r>
    </w:p>
    <w:p w14:paraId="168B9AAF" w14:textId="77777777" w:rsidR="00EB676A" w:rsidRPr="001E6C5A" w:rsidRDefault="00EB676A" w:rsidP="00EB676A">
      <w:pPr>
        <w:ind w:left="568" w:hanging="284"/>
      </w:pPr>
      <w:r w:rsidRPr="001E6C5A">
        <w:t>2.</w:t>
      </w:r>
      <w:r w:rsidRPr="001E6C5A">
        <w:tab/>
        <w:t>shall enter the 'U: has no permission' state.</w:t>
      </w:r>
    </w:p>
    <w:p w14:paraId="04B9DA69" w14:textId="77777777" w:rsidR="00EB676A" w:rsidRPr="001E6C5A" w:rsidRDefault="00EB676A" w:rsidP="00EB676A">
      <w:pPr>
        <w:keepLines/>
        <w:ind w:left="1135" w:hanging="851"/>
      </w:pPr>
      <w:r w:rsidRPr="001E6C5A">
        <w:t>NOTE:</w:t>
      </w:r>
      <w:r w:rsidRPr="001E6C5A">
        <w:tab/>
        <w:t>From a floor participant perspective the MCPTT call is established when the application and signalling plane sends the SIP 200 (OK) response.</w:t>
      </w:r>
    </w:p>
    <w:p w14:paraId="68FC8F69" w14:textId="77777777" w:rsidR="00EB676A" w:rsidRPr="001E6C5A" w:rsidRDefault="00EB676A" w:rsidP="00EB676A">
      <w:r w:rsidRPr="001E6C5A">
        <w:t xml:space="preserve"> [TS 24.379, clause 6.2.6]</w:t>
      </w:r>
    </w:p>
    <w:p w14:paraId="3C16A1DC" w14:textId="77777777" w:rsidR="00EB676A" w:rsidRPr="001E6C5A" w:rsidRDefault="00EB676A" w:rsidP="00EB676A">
      <w:r w:rsidRPr="001E6C5A">
        <w:t>Upon receiving a SIP BYE request, the MCPTT client:</w:t>
      </w:r>
    </w:p>
    <w:p w14:paraId="4B4C5248"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49FD7A6F"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1C4ECBD8" w14:textId="77777777" w:rsidR="00EB676A" w:rsidRPr="001E6C5A" w:rsidRDefault="00EB676A" w:rsidP="00EB676A">
      <w:pPr>
        <w:keepNext/>
        <w:keepLines/>
        <w:spacing w:before="120"/>
        <w:ind w:left="1985" w:hanging="1985"/>
        <w:rPr>
          <w:rFonts w:ascii="Arial" w:hAnsi="Arial"/>
        </w:rPr>
      </w:pPr>
      <w:r w:rsidRPr="001E6C5A">
        <w:rPr>
          <w:rFonts w:ascii="Arial" w:hAnsi="Arial"/>
        </w:rPr>
        <w:t>6.2.17.3</w:t>
      </w:r>
      <w:r w:rsidRPr="001E6C5A">
        <w:rPr>
          <w:rFonts w:ascii="Arial" w:hAnsi="Arial"/>
        </w:rPr>
        <w:tab/>
        <w:t>Test description</w:t>
      </w:r>
    </w:p>
    <w:p w14:paraId="15EED6F1" w14:textId="77777777" w:rsidR="00EB676A" w:rsidRPr="001E6C5A" w:rsidRDefault="00EB676A" w:rsidP="00EB676A">
      <w:pPr>
        <w:keepNext/>
        <w:keepLines/>
        <w:spacing w:before="120"/>
        <w:ind w:left="1985" w:hanging="1985"/>
        <w:rPr>
          <w:rFonts w:ascii="Arial" w:hAnsi="Arial"/>
        </w:rPr>
      </w:pPr>
      <w:r w:rsidRPr="001E6C5A">
        <w:rPr>
          <w:rFonts w:ascii="Arial" w:hAnsi="Arial"/>
        </w:rPr>
        <w:t>6.2.17.3.1</w:t>
      </w:r>
      <w:r w:rsidRPr="001E6C5A">
        <w:rPr>
          <w:rFonts w:ascii="Arial" w:hAnsi="Arial"/>
        </w:rPr>
        <w:tab/>
        <w:t>Pre-test conditions</w:t>
      </w:r>
    </w:p>
    <w:p w14:paraId="06B89B3E"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3285C22" w14:textId="77777777" w:rsidR="00EB676A" w:rsidRPr="001E6C5A" w:rsidRDefault="00EB676A" w:rsidP="00EB676A">
      <w:pPr>
        <w:ind w:left="568" w:hanging="284"/>
      </w:pPr>
      <w:r w:rsidRPr="001E6C5A">
        <w:t>-</w:t>
      </w:r>
      <w:r w:rsidRPr="001E6C5A">
        <w:tab/>
        <w:t>SS (MCPTT server)</w:t>
      </w:r>
    </w:p>
    <w:p w14:paraId="6E63708C" w14:textId="77777777" w:rsidR="00EB676A" w:rsidRPr="001E6C5A" w:rsidRDefault="00EB676A" w:rsidP="00EB676A">
      <w:pPr>
        <w:ind w:left="568" w:hanging="284"/>
      </w:pPr>
      <w:r w:rsidRPr="001E6C5A">
        <w:t>-</w:t>
      </w:r>
      <w:r w:rsidRPr="001E6C5A">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7E18FC9"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35605A3" w14:textId="77777777" w:rsidR="00EB676A" w:rsidRPr="001E6C5A" w:rsidRDefault="00EB676A" w:rsidP="00EB676A">
      <w:pPr>
        <w:ind w:left="568" w:hanging="284"/>
      </w:pPr>
      <w:r w:rsidRPr="001E6C5A">
        <w:t>-</w:t>
      </w:r>
      <w:r w:rsidRPr="001E6C5A">
        <w:tab/>
        <w:t>UE (MCPTT client)</w:t>
      </w:r>
    </w:p>
    <w:p w14:paraId="3622FC2E" w14:textId="77777777" w:rsidR="00EB676A" w:rsidRPr="001E6C5A" w:rsidRDefault="00EB676A" w:rsidP="00EB676A">
      <w:pPr>
        <w:ind w:left="568" w:hanging="284"/>
      </w:pPr>
      <w:r w:rsidRPr="001E6C5A">
        <w:t>-</w:t>
      </w:r>
      <w:r w:rsidRPr="001E6C5A">
        <w:tab/>
        <w:t>The test USIM set as defined in TS 36.579-1 [2], subclause 5.5.10 is inserted.</w:t>
      </w:r>
    </w:p>
    <w:p w14:paraId="773152DD"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3A44E68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04D1886"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28B27EBC" w14:textId="77777777" w:rsidR="00EB676A" w:rsidRPr="001E6C5A" w:rsidRDefault="00EB676A" w:rsidP="00EB676A">
      <w:pPr>
        <w:ind w:left="568" w:hanging="284"/>
      </w:pPr>
      <w:r w:rsidRPr="001E6C5A">
        <w:t>-</w:t>
      </w:r>
      <w:r w:rsidRPr="001E6C5A">
        <w:tab/>
        <w:t>UE States at the end of the preamble</w:t>
      </w:r>
    </w:p>
    <w:p w14:paraId="62B4B2A9" w14:textId="77777777" w:rsidR="00EB676A" w:rsidRPr="001E6C5A" w:rsidRDefault="00EB676A" w:rsidP="00EB676A">
      <w:pPr>
        <w:ind w:left="851" w:hanging="284"/>
      </w:pPr>
      <w:r w:rsidRPr="001E6C5A">
        <w:t>-</w:t>
      </w:r>
      <w:r w:rsidRPr="001E6C5A">
        <w:tab/>
        <w:t>The UE is in E-UTRA Registered, Idle Mode state.</w:t>
      </w:r>
    </w:p>
    <w:p w14:paraId="4936E6BE"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A3EEFB2" w14:textId="77777777" w:rsidR="00EB676A" w:rsidRPr="001E6C5A" w:rsidRDefault="00EB676A" w:rsidP="00EB676A">
      <w:pPr>
        <w:keepNext/>
        <w:keepLines/>
        <w:spacing w:before="120"/>
        <w:ind w:left="1985" w:hanging="1985"/>
        <w:rPr>
          <w:rFonts w:ascii="Arial" w:hAnsi="Arial"/>
        </w:rPr>
      </w:pPr>
      <w:r w:rsidRPr="001E6C5A">
        <w:rPr>
          <w:rFonts w:ascii="Arial" w:hAnsi="Arial"/>
        </w:rPr>
        <w:t>6.2.17.3.2</w:t>
      </w:r>
      <w:r w:rsidRPr="001E6C5A">
        <w:rPr>
          <w:rFonts w:ascii="Arial" w:hAnsi="Arial"/>
        </w:rPr>
        <w:tab/>
        <w:t>Test procedure sequence</w:t>
      </w:r>
    </w:p>
    <w:p w14:paraId="3B7E765A" w14:textId="77777777" w:rsidR="00EB676A" w:rsidRPr="001E6C5A" w:rsidRDefault="00EB676A" w:rsidP="00EB676A">
      <w:pPr>
        <w:keepNext/>
        <w:keepLines/>
        <w:spacing w:before="60"/>
        <w:jc w:val="center"/>
        <w:rPr>
          <w:rFonts w:ascii="Arial" w:hAnsi="Arial"/>
          <w:b/>
        </w:rPr>
      </w:pPr>
      <w:r w:rsidRPr="001E6C5A">
        <w:rPr>
          <w:rFonts w:ascii="Arial" w:hAnsi="Arial"/>
          <w:b/>
        </w:rPr>
        <w:t>Table 6.2.17.3.2-1: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EFE7B79" w14:textId="77777777" w:rsidTr="00BC3F8D">
        <w:trPr>
          <w:cantSplit/>
        </w:trPr>
        <w:tc>
          <w:tcPr>
            <w:tcW w:w="534" w:type="dxa"/>
            <w:tcBorders>
              <w:top w:val="single" w:sz="4" w:space="0" w:color="auto"/>
              <w:left w:val="single" w:sz="4" w:space="0" w:color="auto"/>
              <w:bottom w:val="nil"/>
              <w:right w:val="single" w:sz="4" w:space="0" w:color="auto"/>
            </w:tcBorders>
            <w:hideMark/>
          </w:tcPr>
          <w:p w14:paraId="7D8F29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84150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CA961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907ECE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017E02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08CD7DF7" w14:textId="77777777" w:rsidTr="00BC3F8D">
        <w:trPr>
          <w:cantSplit/>
        </w:trPr>
        <w:tc>
          <w:tcPr>
            <w:tcW w:w="534" w:type="dxa"/>
            <w:tcBorders>
              <w:top w:val="nil"/>
              <w:left w:val="single" w:sz="4" w:space="0" w:color="auto"/>
              <w:bottom w:val="single" w:sz="4" w:space="0" w:color="auto"/>
              <w:right w:val="single" w:sz="4" w:space="0" w:color="auto"/>
            </w:tcBorders>
          </w:tcPr>
          <w:p w14:paraId="03D3CC38"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6F4E2C2D"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019E2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A1D15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58DE5A0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5304B81" w14:textId="77777777" w:rsidR="00EB676A" w:rsidRPr="001E6C5A" w:rsidRDefault="00EB676A" w:rsidP="00BC3F8D">
            <w:pPr>
              <w:keepNext/>
              <w:keepLines/>
              <w:spacing w:after="0"/>
              <w:jc w:val="center"/>
              <w:rPr>
                <w:rFonts w:ascii="Arial" w:hAnsi="Arial"/>
                <w:b/>
                <w:sz w:val="18"/>
              </w:rPr>
            </w:pPr>
          </w:p>
        </w:tc>
      </w:tr>
      <w:tr w:rsidR="00EB676A" w:rsidRPr="001E6C5A" w14:paraId="45EE4D7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E6628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019557A" w14:textId="52260940" w:rsidR="00EB676A" w:rsidRPr="001E6C5A" w:rsidRDefault="00EB676A" w:rsidP="00BC3F8D">
            <w:pPr>
              <w:keepNext/>
              <w:keepLines/>
              <w:spacing w:after="0"/>
              <w:rPr>
                <w:rFonts w:ascii="Arial" w:hAnsi="Arial"/>
                <w:sz w:val="18"/>
              </w:rPr>
            </w:pPr>
            <w:r>
              <w:rPr>
                <w:rFonts w:ascii="Arial" w:hAnsi="Arial"/>
                <w:sz w:val="18"/>
              </w:rPr>
              <w:t xml:space="preserve">Check: </w:t>
            </w:r>
            <w:del w:id="881" w:author="MCC160" w:date="2022-11-01T12:43:00Z">
              <w:r w:rsidRPr="000F5E81" w:rsidDel="007E4D3A">
                <w:rPr>
                  <w:rFonts w:ascii="Arial" w:hAnsi="Arial"/>
                  <w:sz w:val="18"/>
                </w:rPr>
                <w:delText xml:space="preserve">Is the procedure for </w:delText>
              </w:r>
            </w:del>
            <w:ins w:id="882" w:author="MCC160" w:date="2022-11-01T12:43:00Z">
              <w:r w:rsidR="007E4D3A" w:rsidRPr="007E4D3A">
                <w:rPr>
                  <w:rFonts w:ascii="Arial" w:hAnsi="Arial"/>
                  <w:sz w:val="18"/>
                </w:rPr>
                <w:t xml:space="preserve">Does the UE (MCPTT Client) correctly perform test procedure </w:t>
              </w:r>
              <w:r w:rsidR="007E4D3A">
                <w:rPr>
                  <w:rFonts w:ascii="Arial" w:hAnsi="Arial"/>
                  <w:sz w:val="18"/>
                </w:rPr>
                <w:t>'</w:t>
              </w:r>
            </w:ins>
            <w:r w:rsidRPr="000F5E81">
              <w:rPr>
                <w:rFonts w:ascii="Arial" w:hAnsi="Arial"/>
                <w:sz w:val="18"/>
              </w:rPr>
              <w:t>MCPTT CT session establishment/modification without provisional responses other than 100 Trying</w:t>
            </w:r>
            <w:ins w:id="883" w:author="MCC160" w:date="2022-11-01T12:43:00Z">
              <w:r w:rsidR="007E4D3A">
                <w:rPr>
                  <w:rFonts w:ascii="Arial" w:hAnsi="Arial"/>
                  <w:sz w:val="18"/>
                </w:rPr>
                <w:t>'</w:t>
              </w:r>
            </w:ins>
            <w:r w:rsidRPr="000F5E81">
              <w:rPr>
                <w:rFonts w:ascii="Arial" w:hAnsi="Arial"/>
                <w:sz w:val="18"/>
              </w:rPr>
              <w:t xml:space="preserve"> as described in TS 36.579-1 [2] table 5.3.4.3-1 to establish a </w:t>
            </w:r>
            <w:del w:id="884" w:author="MCC160" w:date="2022-11-01T12:43:00Z">
              <w:r w:rsidRPr="000F5E81" w:rsidDel="007E4D3A">
                <w:rPr>
                  <w:rFonts w:ascii="Arial" w:hAnsi="Arial"/>
                  <w:sz w:val="18"/>
                </w:rPr>
                <w:delText xml:space="preserve">CT MCPTT </w:delText>
              </w:r>
            </w:del>
            <w:r w:rsidRPr="000F5E81">
              <w:rPr>
                <w:rFonts w:ascii="Arial" w:hAnsi="Arial"/>
                <w:sz w:val="18"/>
              </w:rPr>
              <w:t>locally initiated ambient listening call</w:t>
            </w:r>
            <w:del w:id="885" w:author="MCC160" w:date="2022-11-01T12:43:00Z">
              <w:r w:rsidRPr="000F5E81" w:rsidDel="007E4D3A">
                <w:rPr>
                  <w:rFonts w:ascii="Arial" w:hAnsi="Arial"/>
                  <w:sz w:val="18"/>
                </w:rPr>
                <w:delText xml:space="preserve"> correctly performed</w:delText>
              </w:r>
            </w:del>
            <w:r w:rsidRPr="000F5E81">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26F0FC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604D9BA"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3216B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41FE0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7FAF2712"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21F83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6E0E9106"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3FDE946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8F1268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66049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E379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A28FC70"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7ADEC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6DC1D1F5" w14:textId="2567401A" w:rsidR="00EB676A" w:rsidRPr="001E6C5A" w:rsidRDefault="007E4D3A" w:rsidP="00BC3F8D">
            <w:pPr>
              <w:keepNext/>
              <w:keepLines/>
              <w:spacing w:after="0"/>
              <w:rPr>
                <w:rFonts w:ascii="Arial" w:hAnsi="Arial"/>
                <w:sz w:val="18"/>
              </w:rPr>
            </w:pPr>
            <w:ins w:id="886" w:author="MCC160" w:date="2022-11-01T12:42:00Z">
              <w:r>
                <w:rPr>
                  <w:rFonts w:ascii="Arial" w:hAnsi="Arial"/>
                  <w:sz w:val="18"/>
                </w:rPr>
                <w:t xml:space="preserve">The </w:t>
              </w:r>
            </w:ins>
            <w:r w:rsidR="00EB676A" w:rsidRPr="001E6C5A">
              <w:rPr>
                <w:rFonts w:ascii="Arial" w:hAnsi="Arial"/>
                <w:sz w:val="18"/>
              </w:rPr>
              <w:t xml:space="preserve">SS (MCPTT server) sends a </w:t>
            </w:r>
            <w:r w:rsidR="00EB676A" w:rsidRPr="001E6C5A">
              <w:rPr>
                <w:rFonts w:ascii="Arial" w:hAnsi="Arial"/>
                <w:sz w:val="18"/>
                <w:lang w:eastAsia="ko-KR"/>
              </w:rPr>
              <w:t xml:space="preserve">Floor Taken message, </w:t>
            </w:r>
            <w:r w:rsidR="00EB676A" w:rsidRPr="001E6C5A">
              <w:rPr>
                <w:rFonts w:ascii="Arial" w:hAnsi="Arial"/>
                <w:sz w:val="18"/>
              </w:rPr>
              <w:t>the Permission to Request the Floor field set to '0'</w:t>
            </w:r>
            <w:r w:rsidR="00EB676A" w:rsidRPr="001E6C5A">
              <w:rPr>
                <w:rFonts w:ascii="Arial" w:hAnsi="Arial"/>
                <w:sz w:val="18"/>
                <w:lang w:eastAsia="ko-KR"/>
              </w:rPr>
              <w:t>. (NOTE 1)</w:t>
            </w:r>
          </w:p>
        </w:tc>
        <w:tc>
          <w:tcPr>
            <w:tcW w:w="708" w:type="dxa"/>
            <w:tcBorders>
              <w:top w:val="single" w:sz="4" w:space="0" w:color="auto"/>
              <w:left w:val="single" w:sz="4" w:space="0" w:color="auto"/>
              <w:bottom w:val="single" w:sz="4" w:space="0" w:color="auto"/>
              <w:right w:val="single" w:sz="4" w:space="0" w:color="auto"/>
            </w:tcBorders>
            <w:hideMark/>
          </w:tcPr>
          <w:p w14:paraId="3FA097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EDFACFD"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35FC29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E200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4854885"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41694F5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w:t>
            </w:r>
          </w:p>
        </w:tc>
        <w:tc>
          <w:tcPr>
            <w:tcW w:w="3968" w:type="dxa"/>
            <w:tcBorders>
              <w:top w:val="single" w:sz="4" w:space="0" w:color="auto"/>
              <w:left w:val="single" w:sz="4" w:space="0" w:color="auto"/>
              <w:bottom w:val="single" w:sz="4" w:space="0" w:color="auto"/>
              <w:right w:val="single" w:sz="4" w:space="0" w:color="auto"/>
            </w:tcBorders>
            <w:hideMark/>
          </w:tcPr>
          <w:p w14:paraId="0015CA1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Check: Does the UE (MCPTT client) notify the user that the locally initiated ambient listening call has been successfully established? </w:t>
            </w:r>
          </w:p>
          <w:p w14:paraId="5EF5EBFB"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
          <w:p w14:paraId="1B6AD50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7C252B"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AACD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0994F5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DA432BC"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83BEB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4DC9A817" w14:textId="77777777" w:rsidR="00EB676A" w:rsidRPr="001E6C5A" w:rsidRDefault="00EB676A" w:rsidP="00BC3F8D">
            <w:pPr>
              <w:keepNext/>
              <w:keepLines/>
              <w:spacing w:after="0"/>
              <w:rPr>
                <w:rFonts w:ascii="Arial" w:hAnsi="Arial"/>
                <w:sz w:val="18"/>
              </w:rPr>
            </w:pPr>
            <w:r w:rsidRPr="001E6C5A">
              <w:rPr>
                <w:rFonts w:ascii="Arial" w:hAnsi="Arial"/>
                <w:sz w:val="18"/>
              </w:rPr>
              <w:t>Make the UE (MCPTT User) request to speak (e.g. pressing the PTT button) (NOTE 2)</w:t>
            </w:r>
          </w:p>
        </w:tc>
        <w:tc>
          <w:tcPr>
            <w:tcW w:w="708" w:type="dxa"/>
            <w:tcBorders>
              <w:top w:val="single" w:sz="4" w:space="0" w:color="auto"/>
              <w:left w:val="single" w:sz="4" w:space="0" w:color="auto"/>
              <w:bottom w:val="single" w:sz="4" w:space="0" w:color="auto"/>
              <w:right w:val="single" w:sz="4" w:space="0" w:color="auto"/>
            </w:tcBorders>
            <w:hideMark/>
          </w:tcPr>
          <w:p w14:paraId="4C4268F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AC11004"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B9025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08B8B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BD1803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F3B04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4A</w:t>
            </w:r>
          </w:p>
        </w:tc>
        <w:tc>
          <w:tcPr>
            <w:tcW w:w="3968" w:type="dxa"/>
            <w:tcBorders>
              <w:top w:val="single" w:sz="4" w:space="0" w:color="auto"/>
              <w:left w:val="single" w:sz="4" w:space="0" w:color="auto"/>
              <w:bottom w:val="single" w:sz="4" w:space="0" w:color="auto"/>
              <w:right w:val="single" w:sz="4" w:space="0" w:color="auto"/>
            </w:tcBorders>
            <w:hideMark/>
          </w:tcPr>
          <w:p w14:paraId="4623CBE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 Floor Request message in the next 5 sec?</w:t>
            </w:r>
          </w:p>
        </w:tc>
        <w:tc>
          <w:tcPr>
            <w:tcW w:w="708" w:type="dxa"/>
            <w:tcBorders>
              <w:top w:val="single" w:sz="4" w:space="0" w:color="auto"/>
              <w:left w:val="single" w:sz="4" w:space="0" w:color="auto"/>
              <w:bottom w:val="single" w:sz="4" w:space="0" w:color="auto"/>
              <w:right w:val="single" w:sz="4" w:space="0" w:color="auto"/>
            </w:tcBorders>
            <w:hideMark/>
          </w:tcPr>
          <w:p w14:paraId="66529F5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0AB84D9D" w14:textId="77777777" w:rsidR="00EB676A" w:rsidRPr="001E6C5A" w:rsidRDefault="00EB676A" w:rsidP="00BC3F8D">
            <w:pPr>
              <w:keepNext/>
              <w:keepLines/>
              <w:spacing w:after="0"/>
              <w:rPr>
                <w:rFonts w:ascii="Arial" w:hAnsi="Arial"/>
                <w:sz w:val="18"/>
              </w:rPr>
            </w:pPr>
            <w:r w:rsidRPr="001E6C5A">
              <w:rPr>
                <w:rFonts w:ascii="Arial" w:hAnsi="Arial"/>
                <w:sz w:val="18"/>
              </w:rPr>
              <w:t>Floor Request</w:t>
            </w:r>
          </w:p>
        </w:tc>
        <w:tc>
          <w:tcPr>
            <w:tcW w:w="565" w:type="dxa"/>
            <w:tcBorders>
              <w:top w:val="single" w:sz="4" w:space="0" w:color="auto"/>
              <w:left w:val="single" w:sz="4" w:space="0" w:color="auto"/>
              <w:bottom w:val="single" w:sz="4" w:space="0" w:color="auto"/>
              <w:right w:val="single" w:sz="4" w:space="0" w:color="auto"/>
            </w:tcBorders>
            <w:hideMark/>
          </w:tcPr>
          <w:p w14:paraId="5B8634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69B38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F</w:t>
            </w:r>
          </w:p>
        </w:tc>
      </w:tr>
      <w:tr w:rsidR="00EB676A" w:rsidRPr="001E6C5A" w14:paraId="0721724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3F2FF7F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E49D8D0" w14:textId="3D1DD6B2" w:rsidR="00EB676A" w:rsidRPr="001E6C5A" w:rsidRDefault="00EB676A" w:rsidP="00BC3F8D">
            <w:pPr>
              <w:keepNext/>
              <w:keepLines/>
              <w:spacing w:after="0"/>
              <w:rPr>
                <w:rFonts w:ascii="Arial" w:hAnsi="Arial"/>
                <w:sz w:val="18"/>
              </w:rPr>
            </w:pPr>
            <w:r w:rsidRPr="001E6C5A">
              <w:rPr>
                <w:rFonts w:ascii="Arial" w:eastAsia="Calibri" w:hAnsi="Arial"/>
                <w:sz w:val="18"/>
              </w:rPr>
              <w:t xml:space="preserve">Check: </w:t>
            </w:r>
            <w:del w:id="887" w:author="MCC160" w:date="2022-11-01T12:44:00Z">
              <w:r w:rsidRPr="001E6C5A" w:rsidDel="007E4D3A">
                <w:rPr>
                  <w:rFonts w:ascii="Arial" w:eastAsia="Calibri" w:hAnsi="Arial"/>
                  <w:sz w:val="18"/>
                </w:rPr>
                <w:delText xml:space="preserve">Is the procedure for </w:delText>
              </w:r>
            </w:del>
            <w:ins w:id="888" w:author="MCC160" w:date="2022-11-01T12:44:00Z">
              <w:r w:rsidR="007E4D3A" w:rsidRPr="007E4D3A">
                <w:rPr>
                  <w:rFonts w:ascii="Arial" w:eastAsia="Calibri" w:hAnsi="Arial"/>
                  <w:sz w:val="18"/>
                </w:rPr>
                <w:t xml:space="preserve">Does the UE (MCPTT Client) correctly perform test procedure </w:t>
              </w:r>
              <w:r w:rsidR="007E4D3A">
                <w:rPr>
                  <w:rFonts w:ascii="Arial" w:eastAsia="Calibri" w:hAnsi="Arial"/>
                  <w:sz w:val="18"/>
                </w:rPr>
                <w:t>'</w:t>
              </w:r>
            </w:ins>
            <w:r w:rsidRPr="001E6C5A">
              <w:rPr>
                <w:rFonts w:ascii="Arial" w:hAnsi="Arial"/>
                <w:sz w:val="18"/>
              </w:rPr>
              <w:t>MCX CT call release</w:t>
            </w:r>
            <w:ins w:id="889" w:author="MCC160" w:date="2022-11-01T12:44:00Z">
              <w:r w:rsidR="007E4D3A">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5.3.12.3-1 to </w:t>
            </w:r>
            <w:del w:id="890" w:author="MCC160" w:date="2022-11-01T12:44:00Z">
              <w:r w:rsidRPr="001E6C5A" w:rsidDel="007E4D3A">
                <w:rPr>
                  <w:rFonts w:ascii="Arial" w:hAnsi="Arial"/>
                  <w:sz w:val="18"/>
                </w:rPr>
                <w:delText xml:space="preserve">end </w:delText>
              </w:r>
            </w:del>
            <w:ins w:id="891" w:author="MCC160" w:date="2022-11-01T12:44:00Z">
              <w:r w:rsidR="007E4D3A">
                <w:rPr>
                  <w:rFonts w:ascii="Arial" w:hAnsi="Arial"/>
                  <w:sz w:val="18"/>
                </w:rPr>
                <w:t>release</w:t>
              </w:r>
              <w:r w:rsidR="007E4D3A" w:rsidRPr="001E6C5A">
                <w:rPr>
                  <w:rFonts w:ascii="Arial" w:hAnsi="Arial"/>
                  <w:sz w:val="18"/>
                </w:rPr>
                <w:t xml:space="preserve"> </w:t>
              </w:r>
            </w:ins>
            <w:r w:rsidRPr="001E6C5A">
              <w:rPr>
                <w:rFonts w:ascii="Arial" w:hAnsi="Arial"/>
                <w:sz w:val="18"/>
              </w:rPr>
              <w:t>the call</w:t>
            </w:r>
            <w:del w:id="892" w:author="MCC160" w:date="2022-11-01T12:44:00Z">
              <w:r w:rsidRPr="001E6C5A" w:rsidDel="007E4D3A">
                <w:rPr>
                  <w:rFonts w:ascii="Arial" w:hAnsi="Arial"/>
                  <w:sz w:val="18"/>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620F81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7FA0234"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D33491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38742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3699C897"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292AA2A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6-7</w:t>
            </w:r>
          </w:p>
        </w:tc>
        <w:tc>
          <w:tcPr>
            <w:tcW w:w="3968" w:type="dxa"/>
            <w:tcBorders>
              <w:top w:val="single" w:sz="4" w:space="0" w:color="auto"/>
              <w:left w:val="single" w:sz="4" w:space="0" w:color="auto"/>
              <w:bottom w:val="single" w:sz="4" w:space="0" w:color="auto"/>
              <w:right w:val="single" w:sz="4" w:space="0" w:color="auto"/>
            </w:tcBorders>
            <w:hideMark/>
          </w:tcPr>
          <w:p w14:paraId="63AEC0B9"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4224742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94BDF"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D3070F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6AB47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79C4168"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44B12BC3"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test scenario simulates the floor being given to the originating Client. The floor control server informs all other Clients (including the UE (MCPTT client)) that the floor is taken.</w:t>
            </w:r>
          </w:p>
          <w:p w14:paraId="5BE8A8B0"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This is expected to be done via a suitable implementation dependent MMI.</w:t>
            </w:r>
          </w:p>
        </w:tc>
      </w:tr>
    </w:tbl>
    <w:p w14:paraId="1085E19D" w14:textId="77777777" w:rsidR="00EB676A" w:rsidRPr="001E6C5A" w:rsidRDefault="00EB676A" w:rsidP="00EB676A"/>
    <w:p w14:paraId="7B2D0BAA" w14:textId="77777777" w:rsidR="00EB676A" w:rsidRPr="001E6C5A" w:rsidRDefault="00EB676A" w:rsidP="00EB676A">
      <w:pPr>
        <w:keepNext/>
        <w:keepLines/>
        <w:spacing w:before="120"/>
        <w:ind w:left="1985" w:hanging="1985"/>
        <w:rPr>
          <w:rFonts w:ascii="Arial" w:hAnsi="Arial"/>
        </w:rPr>
      </w:pPr>
      <w:r w:rsidRPr="001E6C5A">
        <w:rPr>
          <w:rFonts w:ascii="Arial" w:hAnsi="Arial"/>
        </w:rPr>
        <w:t>6.2.17.3.3</w:t>
      </w:r>
      <w:r w:rsidRPr="001E6C5A">
        <w:rPr>
          <w:rFonts w:ascii="Arial" w:hAnsi="Arial"/>
        </w:rPr>
        <w:tab/>
        <w:t>Specific message contents</w:t>
      </w:r>
    </w:p>
    <w:p w14:paraId="0A256B7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6.2.17.3.2-1;</w:t>
      </w:r>
      <w:r>
        <w:rPr>
          <w:rFonts w:ascii="Arial" w:hAnsi="Arial"/>
          <w:b/>
        </w:rPr>
        <w:br/>
      </w:r>
      <w:r w:rsidRPr="001E6C5A">
        <w:rPr>
          <w:rFonts w:ascii="Arial" w:hAnsi="Arial"/>
          <w:b/>
        </w:rPr>
        <w:t xml:space="preserve">step 2, TS 36.579-1 [2], Table </w:t>
      </w:r>
      <w:r w:rsidRPr="001E6C5A">
        <w:rPr>
          <w:rFonts w:ascii="Arial" w:hAnsi="Arial"/>
          <w:b/>
          <w:lang w:eastAsia="zh-CN"/>
        </w:rPr>
        <w:t>5.3.4</w:t>
      </w:r>
      <w:r w:rsidRPr="001E6C5A">
        <w:rPr>
          <w:rFonts w:ascii="Arial" w:hAnsi="Arial"/>
          <w:b/>
        </w:rPr>
        <w:t>.3-1)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B988F9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98DE6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w:t>
            </w:r>
          </w:p>
        </w:tc>
      </w:tr>
      <w:tr w:rsidR="00EB676A" w:rsidRPr="001E6C5A" w14:paraId="774993F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6C8CDC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8BEB6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2D244D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7A7494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7B2894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439C1E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BE562D" w14:textId="77777777" w:rsidR="00EB676A" w:rsidRPr="001E6C5A" w:rsidRDefault="00EB676A" w:rsidP="00BC3F8D">
            <w:pPr>
              <w:keepNext/>
              <w:keepLines/>
              <w:spacing w:after="0"/>
              <w:rPr>
                <w:rFonts w:ascii="Arial" w:hAnsi="Arial"/>
                <w:b/>
                <w:sz w:val="18"/>
              </w:rPr>
            </w:pPr>
            <w:r w:rsidRPr="001E6C5A">
              <w:rPr>
                <w:rFonts w:ascii="Arial" w:hAnsi="Arial"/>
                <w:b/>
                <w:sz w:val="18"/>
              </w:rPr>
              <w:t>Answer-Mode</w:t>
            </w:r>
          </w:p>
        </w:tc>
        <w:tc>
          <w:tcPr>
            <w:tcW w:w="2126" w:type="dxa"/>
            <w:tcBorders>
              <w:top w:val="single" w:sz="4" w:space="0" w:color="auto"/>
              <w:left w:val="single" w:sz="4" w:space="0" w:color="auto"/>
              <w:bottom w:val="single" w:sz="4" w:space="0" w:color="auto"/>
              <w:right w:val="single" w:sz="4" w:space="0" w:color="auto"/>
            </w:tcBorders>
            <w:hideMark/>
          </w:tcPr>
          <w:p w14:paraId="0CFCE879" w14:textId="77777777" w:rsidR="00EB676A" w:rsidRPr="001E6C5A" w:rsidRDefault="00EB676A" w:rsidP="00BC3F8D">
            <w:pPr>
              <w:keepNext/>
              <w:keepLines/>
              <w:spacing w:after="0"/>
              <w:rPr>
                <w:rFonts w:ascii="Arial" w:hAnsi="Arial"/>
                <w:b/>
                <w:sz w:val="18"/>
              </w:rPr>
            </w:pPr>
            <w:r w:rsidRPr="001E6C5A">
              <w:rPr>
                <w:rFonts w:ascii="Arial" w:hAnsi="Arial"/>
                <w:b/>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D6F218D" w14:textId="77777777" w:rsidR="00EB676A" w:rsidRPr="001E6C5A" w:rsidRDefault="00EB676A" w:rsidP="00BC3F8D">
            <w:pPr>
              <w:keepNext/>
              <w:keepLines/>
              <w:spacing w:after="0"/>
              <w:jc w:val="center"/>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tcPr>
          <w:p w14:paraId="0B6715E3" w14:textId="77777777" w:rsidR="00EB676A" w:rsidRPr="001E6C5A" w:rsidRDefault="00EB676A" w:rsidP="00BC3F8D">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0CBF5C04" w14:textId="77777777" w:rsidR="00EB676A" w:rsidRPr="001E6C5A" w:rsidRDefault="00EB676A" w:rsidP="00BC3F8D">
            <w:pPr>
              <w:keepNext/>
              <w:keepLines/>
              <w:spacing w:after="0"/>
              <w:jc w:val="center"/>
              <w:rPr>
                <w:rFonts w:ascii="Arial" w:hAnsi="Arial"/>
                <w:b/>
                <w:sz w:val="18"/>
              </w:rPr>
            </w:pPr>
          </w:p>
        </w:tc>
      </w:tr>
      <w:tr w:rsidR="00EB676A" w:rsidRPr="001E6C5A" w14:paraId="09178A2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6D1449D" w14:textId="77777777" w:rsidR="00EB676A" w:rsidRPr="001E6C5A" w:rsidRDefault="00EB676A" w:rsidP="00BC3F8D">
            <w:pPr>
              <w:keepNext/>
              <w:keepLines/>
              <w:spacing w:after="0"/>
              <w:rPr>
                <w:rFonts w:ascii="Arial" w:hAnsi="Arial"/>
                <w:sz w:val="18"/>
              </w:rPr>
            </w:pPr>
            <w:r w:rsidRPr="001E6C5A">
              <w:rPr>
                <w:rFonts w:ascii="Arial" w:hAnsi="Arial"/>
                <w:b/>
                <w:bCs/>
                <w:sz w:val="18"/>
              </w:rPr>
              <w:t>Priv-Answer-Mode</w:t>
            </w:r>
          </w:p>
        </w:tc>
        <w:tc>
          <w:tcPr>
            <w:tcW w:w="2126" w:type="dxa"/>
            <w:tcBorders>
              <w:top w:val="single" w:sz="4" w:space="0" w:color="auto"/>
              <w:left w:val="single" w:sz="4" w:space="0" w:color="auto"/>
              <w:bottom w:val="single" w:sz="4" w:space="0" w:color="auto"/>
              <w:right w:val="single" w:sz="4" w:space="0" w:color="auto"/>
            </w:tcBorders>
          </w:tcPr>
          <w:p w14:paraId="3542189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3B76095"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00FF4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4E4E1D" w14:textId="77777777" w:rsidR="00EB676A" w:rsidRPr="001E6C5A" w:rsidRDefault="00EB676A" w:rsidP="00BC3F8D">
            <w:pPr>
              <w:keepNext/>
              <w:keepLines/>
              <w:spacing w:after="0"/>
              <w:rPr>
                <w:rFonts w:ascii="Arial" w:hAnsi="Arial"/>
                <w:sz w:val="18"/>
              </w:rPr>
            </w:pPr>
          </w:p>
        </w:tc>
      </w:tr>
      <w:tr w:rsidR="00EB676A" w:rsidRPr="001E6C5A" w14:paraId="11BF5D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1C9971"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4F376DA0" w14:textId="77777777" w:rsidR="00EB676A" w:rsidRPr="001E6C5A" w:rsidRDefault="00EB676A" w:rsidP="00BC3F8D">
            <w:pPr>
              <w:keepNext/>
              <w:keepLines/>
              <w:spacing w:after="0"/>
              <w:rPr>
                <w:rFonts w:ascii="Arial" w:hAnsi="Arial"/>
                <w:sz w:val="18"/>
              </w:rPr>
            </w:pPr>
            <w:r w:rsidRPr="001E6C5A">
              <w:rPr>
                <w:rFonts w:ascii="Arial" w:hAnsi="Arial"/>
                <w:iCs/>
                <w:sz w:val="18"/>
              </w:rPr>
              <w:t>"Auto"</w:t>
            </w:r>
          </w:p>
        </w:tc>
        <w:tc>
          <w:tcPr>
            <w:tcW w:w="2126" w:type="dxa"/>
            <w:tcBorders>
              <w:top w:val="single" w:sz="4" w:space="0" w:color="auto"/>
              <w:left w:val="single" w:sz="4" w:space="0" w:color="auto"/>
              <w:bottom w:val="single" w:sz="4" w:space="0" w:color="auto"/>
              <w:right w:val="single" w:sz="4" w:space="0" w:color="auto"/>
            </w:tcBorders>
          </w:tcPr>
          <w:p w14:paraId="1C756A5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7D75E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1FBA2" w14:textId="77777777" w:rsidR="00EB676A" w:rsidRPr="001E6C5A" w:rsidRDefault="00EB676A" w:rsidP="00BC3F8D">
            <w:pPr>
              <w:keepNext/>
              <w:keepLines/>
              <w:spacing w:after="0"/>
              <w:rPr>
                <w:rFonts w:ascii="Arial" w:hAnsi="Arial"/>
                <w:sz w:val="18"/>
              </w:rPr>
            </w:pPr>
          </w:p>
        </w:tc>
      </w:tr>
      <w:tr w:rsidR="00EB676A" w:rsidRPr="001E6C5A" w14:paraId="145D7F8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6C3382"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answer-mode-param</w:t>
            </w:r>
          </w:p>
        </w:tc>
        <w:tc>
          <w:tcPr>
            <w:tcW w:w="2126" w:type="dxa"/>
            <w:tcBorders>
              <w:top w:val="single" w:sz="4" w:space="0" w:color="auto"/>
              <w:left w:val="single" w:sz="4" w:space="0" w:color="auto"/>
              <w:bottom w:val="single" w:sz="4" w:space="0" w:color="auto"/>
              <w:right w:val="single" w:sz="4" w:space="0" w:color="auto"/>
            </w:tcBorders>
            <w:hideMark/>
          </w:tcPr>
          <w:p w14:paraId="5300F3D1" w14:textId="77777777" w:rsidR="00EB676A" w:rsidRPr="001E6C5A" w:rsidRDefault="00EB676A" w:rsidP="00BC3F8D">
            <w:pPr>
              <w:keepNext/>
              <w:keepLines/>
              <w:spacing w:after="0"/>
              <w:rPr>
                <w:rFonts w:ascii="Arial" w:hAnsi="Arial"/>
                <w:sz w:val="18"/>
              </w:rPr>
            </w:pPr>
            <w:r w:rsidRPr="001E6C5A">
              <w:rPr>
                <w:rFonts w:ascii="Arial" w:hAnsi="Arial"/>
                <w:iCs/>
                <w:sz w:val="18"/>
              </w:rPr>
              <w:t>“</w:t>
            </w:r>
            <w:r w:rsidRPr="001E6C5A">
              <w:rPr>
                <w:rFonts w:ascii="Arial" w:hAnsi="Arial"/>
                <w:bCs/>
                <w:sz w:val="18"/>
              </w:rPr>
              <w:t>require”</w:t>
            </w:r>
          </w:p>
        </w:tc>
        <w:tc>
          <w:tcPr>
            <w:tcW w:w="2126" w:type="dxa"/>
            <w:tcBorders>
              <w:top w:val="single" w:sz="4" w:space="0" w:color="auto"/>
              <w:left w:val="single" w:sz="4" w:space="0" w:color="auto"/>
              <w:bottom w:val="single" w:sz="4" w:space="0" w:color="auto"/>
              <w:right w:val="single" w:sz="4" w:space="0" w:color="auto"/>
            </w:tcBorders>
          </w:tcPr>
          <w:p w14:paraId="669680D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DA029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4A12035" w14:textId="77777777" w:rsidR="00EB676A" w:rsidRPr="001E6C5A" w:rsidRDefault="00EB676A" w:rsidP="00BC3F8D">
            <w:pPr>
              <w:keepNext/>
              <w:keepLines/>
              <w:spacing w:after="0"/>
              <w:rPr>
                <w:rFonts w:ascii="Arial" w:hAnsi="Arial"/>
                <w:sz w:val="18"/>
              </w:rPr>
            </w:pPr>
          </w:p>
        </w:tc>
      </w:tr>
      <w:tr w:rsidR="00EB676A" w:rsidRPr="001E6C5A" w14:paraId="148EE7C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1F30615"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33D46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D49A6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35110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DB13AE" w14:textId="77777777" w:rsidR="00EB676A" w:rsidRPr="001E6C5A" w:rsidRDefault="00EB676A" w:rsidP="00BC3F8D">
            <w:pPr>
              <w:keepNext/>
              <w:keepLines/>
              <w:spacing w:after="0"/>
              <w:rPr>
                <w:rFonts w:ascii="Arial" w:hAnsi="Arial"/>
                <w:sz w:val="18"/>
              </w:rPr>
            </w:pPr>
          </w:p>
        </w:tc>
      </w:tr>
      <w:tr w:rsidR="00EB676A" w:rsidRPr="001E6C5A" w14:paraId="3322B6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5DC662"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906D5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8BEED2F" w14:textId="77777777" w:rsidR="00EB676A" w:rsidRPr="001E6C5A" w:rsidRDefault="00EB676A" w:rsidP="00BC3F8D">
            <w:pPr>
              <w:keepNext/>
              <w:keepLines/>
              <w:spacing w:after="0"/>
              <w:rPr>
                <w:rFonts w:ascii="Arial" w:hAnsi="Arial"/>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6F9DEA5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8348D70" w14:textId="77777777" w:rsidR="00EB676A" w:rsidRPr="001E6C5A" w:rsidRDefault="00EB676A" w:rsidP="00BC3F8D">
            <w:pPr>
              <w:keepNext/>
              <w:keepLines/>
              <w:spacing w:after="0"/>
              <w:rPr>
                <w:rFonts w:ascii="Arial" w:hAnsi="Arial"/>
                <w:sz w:val="18"/>
              </w:rPr>
            </w:pPr>
          </w:p>
        </w:tc>
      </w:tr>
      <w:tr w:rsidR="00EB676A" w:rsidRPr="001E6C5A" w14:paraId="2F603B6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5B51C1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49752"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6.2.17.3.3-3</w:t>
            </w:r>
          </w:p>
        </w:tc>
        <w:tc>
          <w:tcPr>
            <w:tcW w:w="2126" w:type="dxa"/>
            <w:tcBorders>
              <w:top w:val="single" w:sz="4" w:space="0" w:color="auto"/>
              <w:left w:val="single" w:sz="4" w:space="0" w:color="auto"/>
              <w:bottom w:val="single" w:sz="4" w:space="0" w:color="auto"/>
              <w:right w:val="single" w:sz="4" w:space="0" w:color="auto"/>
            </w:tcBorders>
          </w:tcPr>
          <w:p w14:paraId="6B2DF84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99E32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3AC2DA6" w14:textId="77777777" w:rsidR="00EB676A" w:rsidRPr="001E6C5A" w:rsidRDefault="00EB676A" w:rsidP="00BC3F8D">
            <w:pPr>
              <w:keepNext/>
              <w:keepLines/>
              <w:spacing w:after="0"/>
              <w:rPr>
                <w:rFonts w:ascii="Arial" w:hAnsi="Arial"/>
                <w:sz w:val="18"/>
              </w:rPr>
            </w:pPr>
          </w:p>
        </w:tc>
      </w:tr>
      <w:tr w:rsidR="00EB676A" w:rsidRPr="001E6C5A" w14:paraId="788309C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2DEA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9B5053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95C035" w14:textId="77777777" w:rsidR="00EB676A" w:rsidRPr="001E6C5A" w:rsidRDefault="00EB676A" w:rsidP="00BC3F8D">
            <w:pPr>
              <w:keepNext/>
              <w:keepLines/>
              <w:spacing w:after="0"/>
              <w:rPr>
                <w:rFonts w:ascii="Arial" w:hAnsi="Arial"/>
                <w:sz w:val="18"/>
              </w:rPr>
            </w:pPr>
            <w:r w:rsidRPr="001E6C5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4BFB980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053305" w14:textId="77777777" w:rsidR="00EB676A" w:rsidRPr="001E6C5A" w:rsidRDefault="00EB676A" w:rsidP="00BC3F8D">
            <w:pPr>
              <w:keepNext/>
              <w:keepLines/>
              <w:spacing w:after="0"/>
              <w:rPr>
                <w:rFonts w:ascii="Arial" w:hAnsi="Arial"/>
                <w:sz w:val="18"/>
              </w:rPr>
            </w:pPr>
          </w:p>
        </w:tc>
      </w:tr>
      <w:tr w:rsidR="00EB676A" w:rsidRPr="001E6C5A" w14:paraId="355C80D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61BE625"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591035"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6.2.17.3.3-2</w:t>
            </w:r>
          </w:p>
        </w:tc>
        <w:tc>
          <w:tcPr>
            <w:tcW w:w="2126" w:type="dxa"/>
            <w:tcBorders>
              <w:top w:val="single" w:sz="4" w:space="0" w:color="auto"/>
              <w:left w:val="single" w:sz="4" w:space="0" w:color="auto"/>
              <w:bottom w:val="single" w:sz="4" w:space="0" w:color="auto"/>
              <w:right w:val="single" w:sz="4" w:space="0" w:color="auto"/>
            </w:tcBorders>
          </w:tcPr>
          <w:p w14:paraId="7ECF70E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2B623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6632A59" w14:textId="77777777" w:rsidR="00EB676A" w:rsidRPr="001E6C5A" w:rsidRDefault="00EB676A" w:rsidP="00BC3F8D">
            <w:pPr>
              <w:keepNext/>
              <w:keepLines/>
              <w:spacing w:after="0"/>
              <w:rPr>
                <w:rFonts w:ascii="Arial" w:hAnsi="Arial"/>
                <w:sz w:val="18"/>
              </w:rPr>
            </w:pPr>
          </w:p>
        </w:tc>
      </w:tr>
    </w:tbl>
    <w:p w14:paraId="38C83A4F" w14:textId="77777777" w:rsidR="00EB676A" w:rsidRPr="001E6C5A" w:rsidRDefault="00EB676A" w:rsidP="00EB676A"/>
    <w:p w14:paraId="7471BFF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6.2.17.3.3-2: </w:t>
      </w:r>
      <w:r w:rsidRPr="001E6C5A">
        <w:rPr>
          <w:rFonts w:ascii="Arial" w:hAnsi="Arial"/>
          <w:b/>
          <w:lang w:eastAsia="ko-KR"/>
        </w:rPr>
        <w:t>MCPTT-Info in SIP INVITE</w:t>
      </w:r>
      <w:r w:rsidRPr="001E6C5A">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1621CF1"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ADF3E34"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PRIVATE-CALL</w:t>
            </w:r>
            <w:r>
              <w:rPr>
                <w:rFonts w:ascii="Arial" w:hAnsi="Arial"/>
                <w:sz w:val="18"/>
              </w:rPr>
              <w:t xml:space="preserve">, </w:t>
            </w:r>
          </w:p>
        </w:tc>
      </w:tr>
      <w:tr w:rsidR="00EB676A" w:rsidRPr="001E6C5A" w14:paraId="4E9FB6D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BFD316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5D0CF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BC743A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67C764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FD161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2A9380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359FC8"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43FA16A"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820064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9C753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0492F52" w14:textId="77777777" w:rsidR="00EB676A" w:rsidRPr="001E6C5A" w:rsidRDefault="00EB676A" w:rsidP="00BC3F8D">
            <w:pPr>
              <w:keepNext/>
              <w:keepLines/>
              <w:spacing w:after="0"/>
              <w:rPr>
                <w:rFonts w:ascii="Arial" w:hAnsi="Arial"/>
                <w:sz w:val="18"/>
              </w:rPr>
            </w:pPr>
          </w:p>
        </w:tc>
      </w:tr>
      <w:tr w:rsidR="00EB676A" w:rsidRPr="001E6C5A" w14:paraId="5AEB70E7"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D82DB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05E2A3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786089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C04AB27"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A26BB48" w14:textId="77777777" w:rsidR="00EB676A" w:rsidRPr="001E6C5A" w:rsidRDefault="00EB676A" w:rsidP="00BC3F8D">
            <w:pPr>
              <w:keepNext/>
              <w:keepLines/>
              <w:spacing w:after="0"/>
              <w:rPr>
                <w:rFonts w:ascii="Arial" w:hAnsi="Arial"/>
                <w:sz w:val="18"/>
              </w:rPr>
            </w:pPr>
          </w:p>
        </w:tc>
      </w:tr>
      <w:tr w:rsidR="00EB676A" w:rsidRPr="001E6C5A" w14:paraId="44DD0CDF"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15572D2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4C6C05D6" w14:textId="77777777" w:rsidR="00EB676A" w:rsidRPr="001E6C5A" w:rsidRDefault="00EB676A" w:rsidP="00BC3F8D">
            <w:pPr>
              <w:keepNext/>
              <w:keepLines/>
              <w:spacing w:after="0"/>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6728C65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4D20FE"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03F764A7" w14:textId="77777777" w:rsidR="00EB676A" w:rsidRPr="001E6C5A" w:rsidRDefault="00EB676A" w:rsidP="00BC3F8D">
            <w:pPr>
              <w:keepNext/>
              <w:keepLines/>
              <w:spacing w:after="0"/>
              <w:rPr>
                <w:rFonts w:ascii="Arial" w:hAnsi="Arial"/>
                <w:sz w:val="18"/>
              </w:rPr>
            </w:pPr>
          </w:p>
        </w:tc>
      </w:tr>
      <w:tr w:rsidR="00EB676A" w:rsidRPr="001E6C5A" w14:paraId="29BFB73C"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43954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EC3F0C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F916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EF70A2"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27C0C7DA" w14:textId="77777777" w:rsidR="00EB676A" w:rsidRPr="001E6C5A" w:rsidRDefault="00EB676A" w:rsidP="00BC3F8D">
            <w:pPr>
              <w:keepNext/>
              <w:keepLines/>
              <w:spacing w:after="0"/>
              <w:rPr>
                <w:rFonts w:ascii="Arial" w:hAnsi="Arial"/>
                <w:sz w:val="18"/>
              </w:rPr>
            </w:pPr>
          </w:p>
        </w:tc>
      </w:tr>
      <w:tr w:rsidR="00EB676A" w:rsidRPr="001E6C5A" w14:paraId="356E360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E545C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08B19F22" w14:textId="77777777" w:rsidR="00EB676A" w:rsidRPr="001E6C5A" w:rsidRDefault="00EB676A" w:rsidP="00BC3F8D">
            <w:pPr>
              <w:keepNext/>
              <w:keepLines/>
              <w:spacing w:after="0"/>
              <w:rPr>
                <w:rFonts w:ascii="Arial" w:hAnsi="Arial"/>
                <w:sz w:val="18"/>
              </w:rPr>
            </w:pPr>
            <w:r w:rsidRPr="001E6C5A">
              <w:rPr>
                <w:rFonts w:ascii="Arial" w:hAnsi="Arial"/>
                <w:sz w:val="18"/>
              </w:rPr>
              <w:t>"local-</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2132A0A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4A4DE9"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739BA74D" w14:textId="77777777" w:rsidR="00EB676A" w:rsidRPr="001E6C5A" w:rsidRDefault="00EB676A" w:rsidP="00BC3F8D">
            <w:pPr>
              <w:keepNext/>
              <w:keepLines/>
              <w:spacing w:after="0"/>
              <w:rPr>
                <w:rFonts w:ascii="Arial" w:hAnsi="Arial"/>
                <w:sz w:val="18"/>
              </w:rPr>
            </w:pPr>
          </w:p>
        </w:tc>
      </w:tr>
    </w:tbl>
    <w:p w14:paraId="601A6FBF" w14:textId="77777777" w:rsidR="00EB676A" w:rsidRPr="001E6C5A" w:rsidRDefault="00EB676A" w:rsidP="00EB676A"/>
    <w:p w14:paraId="713DD2BE" w14:textId="77777777" w:rsidR="00EB676A" w:rsidRPr="001E6C5A" w:rsidRDefault="00EB676A" w:rsidP="00EB676A">
      <w:pPr>
        <w:keepNext/>
        <w:keepLines/>
        <w:spacing w:before="60"/>
        <w:jc w:val="center"/>
        <w:rPr>
          <w:rFonts w:ascii="Arial" w:hAnsi="Arial"/>
          <w:b/>
        </w:rPr>
      </w:pPr>
      <w:r w:rsidRPr="001E6C5A">
        <w:rPr>
          <w:rFonts w:ascii="Arial" w:hAnsi="Arial"/>
          <w:b/>
        </w:rPr>
        <w:t>Table 6.2.17.3.3-3: SDP Message</w:t>
      </w:r>
      <w:r w:rsidRPr="001E6C5A">
        <w:rPr>
          <w:rFonts w:ascii="Arial" w:hAnsi="Arial"/>
          <w:b/>
          <w:lang w:eastAsia="ko-KR"/>
        </w:rPr>
        <w:t xml:space="preserve"> in SIP INVITE</w:t>
      </w:r>
      <w:r w:rsidRPr="001E6C5A">
        <w:rPr>
          <w:rFonts w:ascii="Arial" w:hAnsi="Arial"/>
          <w:b/>
        </w:rPr>
        <w:t xml:space="preserve"> (Table 6.2.17.3.3-1)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A54B4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BCAB37D"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PRIVATE-CALL</w:t>
            </w:r>
            <w:r>
              <w:rPr>
                <w:rFonts w:ascii="Arial" w:hAnsi="Arial"/>
                <w:sz w:val="18"/>
              </w:rPr>
              <w:t xml:space="preserve">, </w:t>
            </w:r>
            <w:r w:rsidRPr="0095004B">
              <w:rPr>
                <w:rFonts w:ascii="Arial" w:hAnsi="Arial"/>
                <w:sz w:val="18"/>
              </w:rPr>
              <w:t>INITIAL_SDP_OFFER</w:t>
            </w:r>
          </w:p>
        </w:tc>
      </w:tr>
      <w:tr w:rsidR="00EB676A" w:rsidRPr="001E6C5A" w14:paraId="5B7040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EAFAA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425DA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4C15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0E78E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E62B2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48ADF5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C62676E"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626EEE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71AC1"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BBA695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67A83C" w14:textId="77777777" w:rsidR="00EB676A" w:rsidRPr="001E6C5A" w:rsidRDefault="00EB676A" w:rsidP="00BC3F8D">
            <w:pPr>
              <w:keepNext/>
              <w:keepLines/>
              <w:spacing w:after="0"/>
              <w:rPr>
                <w:rFonts w:ascii="Arial" w:hAnsi="Arial"/>
                <w:sz w:val="18"/>
              </w:rPr>
            </w:pPr>
          </w:p>
        </w:tc>
      </w:tr>
      <w:tr w:rsidR="00EB676A" w:rsidRPr="001E6C5A" w14:paraId="565F1C5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4A51CA4"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5D489B5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57D2C2E"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6E14C20A"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2D64F7F7"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5897BCD" w14:textId="77777777" w:rsidR="00EB676A" w:rsidRPr="001E6C5A" w:rsidRDefault="00EB676A" w:rsidP="00BC3F8D">
            <w:pPr>
              <w:keepNext/>
              <w:keepLines/>
              <w:spacing w:after="0"/>
              <w:rPr>
                <w:rFonts w:ascii="Arial" w:hAnsi="Arial"/>
                <w:sz w:val="18"/>
              </w:rPr>
            </w:pPr>
          </w:p>
        </w:tc>
      </w:tr>
      <w:tr w:rsidR="00EB676A" w:rsidRPr="001E6C5A" w14:paraId="27CB5CE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D04B7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66ECF8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098E3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5A1101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EF35332" w14:textId="77777777" w:rsidR="00EB676A" w:rsidRPr="001E6C5A" w:rsidRDefault="00EB676A" w:rsidP="00BC3F8D">
            <w:pPr>
              <w:keepNext/>
              <w:keepLines/>
              <w:spacing w:after="0"/>
              <w:rPr>
                <w:rFonts w:ascii="Arial" w:hAnsi="Arial"/>
                <w:sz w:val="18"/>
              </w:rPr>
            </w:pPr>
          </w:p>
        </w:tc>
      </w:tr>
    </w:tbl>
    <w:p w14:paraId="3FB835E1" w14:textId="77777777" w:rsidR="00EB676A" w:rsidRPr="001E6C5A" w:rsidRDefault="00EB676A" w:rsidP="00EB676A"/>
    <w:p w14:paraId="18F7CD6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6.2.17.3.3-3A: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6.2.17.3.2-1;</w:t>
      </w:r>
      <w:r>
        <w:rPr>
          <w:rFonts w:ascii="Arial" w:hAnsi="Arial"/>
          <w:b/>
        </w:rPr>
        <w:br/>
      </w:r>
      <w:r w:rsidRPr="001E6C5A">
        <w:rPr>
          <w:rFonts w:ascii="Arial" w:hAnsi="Arial"/>
          <w:b/>
        </w:rP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E519C9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58FF25C"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3A438D5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25A8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B86B9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A768F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216B0E1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30963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C624A3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C923A57"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0D4FF7D"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65A16C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27DAB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FF1200" w14:textId="77777777" w:rsidR="00EB676A" w:rsidRPr="001E6C5A" w:rsidRDefault="00EB676A" w:rsidP="00BC3F8D">
            <w:pPr>
              <w:pStyle w:val="TAL"/>
            </w:pPr>
          </w:p>
        </w:tc>
      </w:tr>
      <w:tr w:rsidR="00EB676A" w:rsidRPr="001E6C5A" w14:paraId="3787C36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1C5ED02" w14:textId="77777777" w:rsidR="00EB676A" w:rsidRPr="00C26037"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223514"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85B0175"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6539A0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48E50B" w14:textId="77777777" w:rsidR="00EB676A" w:rsidRPr="001E6C5A" w:rsidRDefault="00EB676A" w:rsidP="00BC3F8D">
            <w:pPr>
              <w:pStyle w:val="TAL"/>
            </w:pPr>
          </w:p>
        </w:tc>
      </w:tr>
      <w:tr w:rsidR="00EB676A" w:rsidRPr="001E6C5A" w14:paraId="4A0836C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6E60B36A" w14:textId="77777777" w:rsidR="00EB676A" w:rsidRPr="00C26037"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0ECFD7A8" w14:textId="77777777" w:rsidR="00EB676A" w:rsidRPr="001E6C5A" w:rsidRDefault="00EB676A" w:rsidP="00BC3F8D">
            <w:pPr>
              <w:pStyle w:val="TAL"/>
            </w:pPr>
            <w:r w:rsidRPr="001E6C5A">
              <w:t xml:space="preserve">SDP Message as described in Table </w:t>
            </w:r>
            <w:r w:rsidRPr="00C26037">
              <w:t>6.2.17.3.3-3B</w:t>
            </w:r>
          </w:p>
        </w:tc>
        <w:tc>
          <w:tcPr>
            <w:tcW w:w="2127" w:type="dxa"/>
            <w:tcBorders>
              <w:top w:val="single" w:sz="4" w:space="0" w:color="auto"/>
              <w:left w:val="single" w:sz="4" w:space="0" w:color="auto"/>
              <w:bottom w:val="single" w:sz="4" w:space="0" w:color="auto"/>
              <w:right w:val="single" w:sz="4" w:space="0" w:color="auto"/>
            </w:tcBorders>
          </w:tcPr>
          <w:p w14:paraId="5690FC1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247ADE"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8A4F11" w14:textId="77777777" w:rsidR="00EB676A" w:rsidRPr="001E6C5A" w:rsidRDefault="00EB676A" w:rsidP="00BC3F8D">
            <w:pPr>
              <w:pStyle w:val="TAL"/>
            </w:pPr>
          </w:p>
        </w:tc>
      </w:tr>
      <w:tr w:rsidR="00EB676A" w:rsidRPr="001E6C5A" w14:paraId="0932B6F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3829ACC9" w14:textId="77777777" w:rsidR="00EB676A" w:rsidRPr="00C26037" w:rsidRDefault="00EB676A" w:rsidP="00BC3F8D">
            <w:pPr>
              <w:pStyle w:val="TAL"/>
              <w:rPr>
                <w:b/>
                <w:bCs/>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1D65B9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785392E" w14:textId="77777777" w:rsidR="00EB676A" w:rsidRPr="001E6C5A" w:rsidRDefault="00EB676A" w:rsidP="00BC3F8D">
            <w:pPr>
              <w:pStyle w:val="TAL"/>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1CEF5475"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487CF91" w14:textId="77777777" w:rsidR="00EB676A" w:rsidRPr="001E6C5A" w:rsidRDefault="00EB676A" w:rsidP="00BC3F8D">
            <w:pPr>
              <w:pStyle w:val="TAL"/>
            </w:pPr>
          </w:p>
        </w:tc>
      </w:tr>
      <w:tr w:rsidR="00EB676A" w:rsidRPr="001E6C5A" w14:paraId="6A93A1B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9A1A134" w14:textId="77777777" w:rsidR="00EB676A" w:rsidRPr="00C26037" w:rsidRDefault="00EB676A" w:rsidP="00BC3F8D">
            <w:pPr>
              <w:pStyle w:val="TAL"/>
              <w:rPr>
                <w:b/>
                <w:bCs/>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8B23DAD" w14:textId="77777777" w:rsidR="00EB676A" w:rsidRPr="001E6C5A" w:rsidRDefault="00EB676A" w:rsidP="00BC3F8D">
            <w:pPr>
              <w:pStyle w:val="TAL"/>
            </w:pPr>
            <w:r>
              <w:t xml:space="preserve">MCPTT Info as described in Table </w:t>
            </w:r>
            <w:r w:rsidRPr="00C26037">
              <w:t>6.2.17.3.3-3</w:t>
            </w:r>
            <w:r>
              <w:t>C</w:t>
            </w:r>
          </w:p>
        </w:tc>
        <w:tc>
          <w:tcPr>
            <w:tcW w:w="2127" w:type="dxa"/>
            <w:tcBorders>
              <w:top w:val="single" w:sz="4" w:space="0" w:color="auto"/>
              <w:left w:val="single" w:sz="4" w:space="0" w:color="auto"/>
              <w:bottom w:val="single" w:sz="4" w:space="0" w:color="auto"/>
              <w:right w:val="single" w:sz="4" w:space="0" w:color="auto"/>
            </w:tcBorders>
          </w:tcPr>
          <w:p w14:paraId="78F5045D"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B560EA"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53D809" w14:textId="77777777" w:rsidR="00EB676A" w:rsidRPr="001E6C5A" w:rsidRDefault="00EB676A" w:rsidP="00BC3F8D">
            <w:pPr>
              <w:pStyle w:val="TAL"/>
            </w:pPr>
          </w:p>
        </w:tc>
      </w:tr>
    </w:tbl>
    <w:p w14:paraId="3CB0D303" w14:textId="77777777" w:rsidR="00EB676A" w:rsidRPr="001E6C5A" w:rsidRDefault="00EB676A" w:rsidP="00EB676A"/>
    <w:p w14:paraId="669BDD86" w14:textId="77777777" w:rsidR="00EB676A" w:rsidRPr="001E6C5A" w:rsidRDefault="00EB676A" w:rsidP="00EB676A">
      <w:pPr>
        <w:keepNext/>
        <w:keepLines/>
        <w:spacing w:before="60"/>
        <w:jc w:val="center"/>
        <w:rPr>
          <w:rFonts w:ascii="Arial" w:hAnsi="Arial"/>
          <w:b/>
        </w:rPr>
      </w:pPr>
      <w:r w:rsidRPr="001E6C5A">
        <w:rPr>
          <w:rFonts w:ascii="Arial" w:hAnsi="Arial"/>
          <w:b/>
        </w:rPr>
        <w:t>Table 6.2.17.3.3-3B: SDP Message</w:t>
      </w:r>
      <w:r w:rsidRPr="001E6C5A">
        <w:rPr>
          <w:rFonts w:ascii="Arial" w:hAnsi="Arial"/>
          <w:b/>
          <w:lang w:eastAsia="ko-KR"/>
        </w:rPr>
        <w:t xml:space="preserve"> in SIP 200 OK</w:t>
      </w:r>
      <w:r w:rsidRPr="001E6C5A">
        <w:rPr>
          <w:rFonts w:ascii="Arial" w:hAnsi="Arial"/>
          <w:b/>
        </w:rPr>
        <w:t xml:space="preserve"> (Table 6.2.17.3.3-3A)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1B21B6E"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48E49C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t>
            </w:r>
            <w:r w:rsidRPr="0095004B">
              <w:rPr>
                <w:rFonts w:ascii="Arial" w:hAnsi="Arial"/>
                <w:sz w:val="18"/>
              </w:rPr>
              <w:t>SDP_ANSWER</w:t>
            </w:r>
          </w:p>
        </w:tc>
      </w:tr>
      <w:tr w:rsidR="00EB676A" w:rsidRPr="001E6C5A" w14:paraId="372D97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8D342A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BAFAAA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D336B5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A8CC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2A9E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B0818B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B1BEDB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297C4C9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094250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6E5DA9BA"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452E26" w14:textId="77777777" w:rsidR="00EB676A" w:rsidRPr="001E6C5A" w:rsidRDefault="00EB676A" w:rsidP="00BC3F8D">
            <w:pPr>
              <w:keepNext/>
              <w:keepLines/>
              <w:spacing w:after="0"/>
              <w:rPr>
                <w:rFonts w:ascii="Arial" w:hAnsi="Arial"/>
                <w:sz w:val="18"/>
              </w:rPr>
            </w:pPr>
          </w:p>
        </w:tc>
      </w:tr>
      <w:tr w:rsidR="00EB676A" w:rsidRPr="001E6C5A" w14:paraId="5C894B5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A9AF3A" w14:textId="77777777" w:rsidR="00EB676A" w:rsidRPr="001E6C5A" w:rsidRDefault="00EB676A" w:rsidP="00BC3F8D">
            <w:pPr>
              <w:keepNext/>
              <w:keepLines/>
              <w:spacing w:after="0"/>
              <w:rPr>
                <w:rFonts w:ascii="Arial" w:hAnsi="Arial"/>
                <w:b/>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8B4101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EDB5D1D" w14:textId="77777777" w:rsidR="00EB676A" w:rsidRPr="001E6C5A" w:rsidRDefault="00EB676A" w:rsidP="00BC3F8D">
            <w:pPr>
              <w:keepNext/>
              <w:keepLines/>
              <w:spacing w:after="0"/>
              <w:rPr>
                <w:rFonts w:ascii="Arial" w:hAnsi="Arial"/>
                <w:sz w:val="18"/>
              </w:rPr>
            </w:pPr>
            <w:r w:rsidRPr="001E6C5A">
              <w:rPr>
                <w:rFonts w:ascii="Arial" w:hAnsi="Arial"/>
                <w:sz w:val="18"/>
              </w:rPr>
              <w:t>a=line</w:t>
            </w:r>
          </w:p>
          <w:p w14:paraId="308FF216" w14:textId="77777777" w:rsidR="00EB676A" w:rsidRPr="001E6C5A" w:rsidRDefault="00EB676A" w:rsidP="00BC3F8D">
            <w:pPr>
              <w:keepNext/>
              <w:keepLines/>
              <w:spacing w:after="0"/>
              <w:rPr>
                <w:rFonts w:ascii="Arial" w:hAnsi="Arial"/>
                <w:sz w:val="18"/>
              </w:rPr>
            </w:pPr>
            <w:r w:rsidRPr="001E6C5A">
              <w:rPr>
                <w:rFonts w:ascii="Arial" w:hAnsi="Arial"/>
                <w:sz w:val="18"/>
              </w:rPr>
              <w:t>attribute=</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1D46F39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5FB80CE" w14:textId="77777777" w:rsidR="00EB676A" w:rsidRPr="001E6C5A" w:rsidRDefault="00EB676A" w:rsidP="00BC3F8D">
            <w:pPr>
              <w:keepNext/>
              <w:keepLines/>
              <w:spacing w:after="0"/>
              <w:rPr>
                <w:rFonts w:ascii="Arial" w:hAnsi="Arial"/>
                <w:sz w:val="18"/>
              </w:rPr>
            </w:pPr>
          </w:p>
        </w:tc>
      </w:tr>
      <w:tr w:rsidR="00EB676A" w:rsidRPr="001E6C5A" w14:paraId="385607A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1BD6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8F9C47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F3817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BAA9D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C118CDF" w14:textId="77777777" w:rsidR="00EB676A" w:rsidRPr="001E6C5A" w:rsidRDefault="00EB676A" w:rsidP="00BC3F8D">
            <w:pPr>
              <w:keepNext/>
              <w:keepLines/>
              <w:spacing w:after="0"/>
              <w:rPr>
                <w:rFonts w:ascii="Arial" w:hAnsi="Arial"/>
                <w:sz w:val="18"/>
              </w:rPr>
            </w:pPr>
          </w:p>
        </w:tc>
      </w:tr>
    </w:tbl>
    <w:p w14:paraId="57714852" w14:textId="77777777" w:rsidR="00EB676A" w:rsidRPr="001E6C5A" w:rsidRDefault="00EB676A" w:rsidP="00EB676A"/>
    <w:p w14:paraId="2FF04EC7" w14:textId="77777777" w:rsidR="00EB676A" w:rsidRDefault="00EB676A" w:rsidP="00EB676A">
      <w:pPr>
        <w:pStyle w:val="TH"/>
      </w:pPr>
      <w:r>
        <w:t xml:space="preserve">Table </w:t>
      </w:r>
      <w:r w:rsidRPr="000B6E55">
        <w:t>6.2.</w:t>
      </w:r>
      <w:r w:rsidRPr="00337484">
        <w:t>17.3.3-3</w:t>
      </w:r>
      <w:r>
        <w:t xml:space="preserve">C: </w:t>
      </w:r>
      <w:r>
        <w:rPr>
          <w:lang w:eastAsia="ko-KR"/>
        </w:rPr>
        <w:t xml:space="preserve">MCPTT-Info in </w:t>
      </w:r>
      <w:r w:rsidRPr="00812112">
        <w:rPr>
          <w:lang w:eastAsia="ko-KR"/>
        </w:rPr>
        <w:t xml:space="preserve">SIP 200 (OK) </w:t>
      </w:r>
      <w:r>
        <w:t xml:space="preserve">(Table </w:t>
      </w:r>
      <w:r w:rsidRPr="00337484">
        <w:t>6.2.17.3.3-3A</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B022AB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310AEBBB" w14:textId="77777777" w:rsidR="00EB676A" w:rsidRDefault="00EB676A" w:rsidP="00BC3F8D">
            <w:pPr>
              <w:pStyle w:val="TAL"/>
            </w:pPr>
            <w:r>
              <w:t xml:space="preserve">Derivation Path: TS 36.579-1 [2], Table 5.5.3.2.1-1, condition </w:t>
            </w:r>
            <w:r w:rsidRPr="00D26A65">
              <w:t>INVITE-RSP</w:t>
            </w:r>
          </w:p>
        </w:tc>
      </w:tr>
    </w:tbl>
    <w:p w14:paraId="6D2CA642" w14:textId="77777777" w:rsidR="00EB676A" w:rsidRDefault="00EB676A" w:rsidP="00EB676A"/>
    <w:p w14:paraId="64F329A3" w14:textId="77777777" w:rsidR="00EB676A" w:rsidRPr="001E6C5A" w:rsidRDefault="00EB676A" w:rsidP="00EB676A">
      <w:pPr>
        <w:keepNext/>
        <w:keepLines/>
        <w:spacing w:before="60"/>
        <w:jc w:val="center"/>
        <w:rPr>
          <w:rFonts w:ascii="Arial" w:hAnsi="Arial"/>
          <w:b/>
        </w:rPr>
      </w:pPr>
      <w:r w:rsidRPr="001E6C5A">
        <w:rPr>
          <w:rFonts w:ascii="Arial" w:hAnsi="Arial"/>
          <w:b/>
        </w:rPr>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676A" w:rsidRPr="001E6C5A" w14:paraId="5FCCA153" w14:textId="77777777" w:rsidTr="00BC3F8D">
        <w:tc>
          <w:tcPr>
            <w:tcW w:w="9747" w:type="dxa"/>
            <w:gridSpan w:val="4"/>
            <w:tcBorders>
              <w:top w:val="single" w:sz="4" w:space="0" w:color="auto"/>
              <w:left w:val="single" w:sz="4" w:space="0" w:color="auto"/>
              <w:bottom w:val="single" w:sz="4" w:space="0" w:color="auto"/>
              <w:right w:val="single" w:sz="4" w:space="0" w:color="auto"/>
            </w:tcBorders>
            <w:hideMark/>
          </w:tcPr>
          <w:p w14:paraId="5F912F33"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Derivation Path: 36.579-1 [2], Table 5.5.6.3-7.</w:t>
            </w:r>
          </w:p>
        </w:tc>
      </w:tr>
      <w:tr w:rsidR="00EB676A" w:rsidRPr="001E6C5A" w14:paraId="31793C1A"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4855D946"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D3064"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B63D9F"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3670009" w14:textId="77777777" w:rsidR="00EB676A" w:rsidRPr="001E6C5A" w:rsidRDefault="00EB676A" w:rsidP="00BC3F8D">
            <w:pPr>
              <w:keepNext/>
              <w:keepLines/>
              <w:spacing w:after="0"/>
              <w:jc w:val="center"/>
              <w:rPr>
                <w:rFonts w:ascii="Arial" w:eastAsia="MS Mincho" w:hAnsi="Arial"/>
                <w:b/>
                <w:sz w:val="18"/>
              </w:rPr>
            </w:pPr>
            <w:r w:rsidRPr="001E6C5A">
              <w:rPr>
                <w:rFonts w:ascii="Arial" w:eastAsia="MS Mincho" w:hAnsi="Arial"/>
                <w:b/>
                <w:sz w:val="18"/>
              </w:rPr>
              <w:t>Condition</w:t>
            </w:r>
          </w:p>
        </w:tc>
      </w:tr>
      <w:tr w:rsidR="00EB676A" w:rsidRPr="001E6C5A" w14:paraId="751032C5"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13037B54"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Permission to Request the Floor</w:t>
            </w:r>
          </w:p>
        </w:tc>
        <w:tc>
          <w:tcPr>
            <w:tcW w:w="2267" w:type="dxa"/>
            <w:tcBorders>
              <w:top w:val="single" w:sz="4" w:space="0" w:color="auto"/>
              <w:left w:val="single" w:sz="4" w:space="0" w:color="auto"/>
              <w:bottom w:val="single" w:sz="4" w:space="0" w:color="auto"/>
              <w:right w:val="single" w:sz="4" w:space="0" w:color="auto"/>
            </w:tcBorders>
          </w:tcPr>
          <w:p w14:paraId="079EFCBE" w14:textId="77777777" w:rsidR="00EB676A" w:rsidRPr="001E6C5A" w:rsidRDefault="00EB676A" w:rsidP="00BC3F8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52B37A" w14:textId="77777777" w:rsidR="00EB676A" w:rsidRPr="001E6C5A" w:rsidRDefault="00EB676A" w:rsidP="00BC3F8D">
            <w:pPr>
              <w:keepNext/>
              <w:keepLines/>
              <w:spacing w:after="0"/>
              <w:rPr>
                <w:rFonts w:ascii="Arial" w:eastAsia="MS PGothic"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BC40D5" w14:textId="77777777" w:rsidR="00EB676A" w:rsidRPr="001E6C5A" w:rsidRDefault="00EB676A" w:rsidP="00BC3F8D">
            <w:pPr>
              <w:keepNext/>
              <w:keepLines/>
              <w:spacing w:after="0"/>
              <w:rPr>
                <w:rFonts w:ascii="Arial" w:eastAsia="MS Mincho" w:hAnsi="Arial"/>
                <w:sz w:val="18"/>
              </w:rPr>
            </w:pPr>
          </w:p>
        </w:tc>
      </w:tr>
      <w:tr w:rsidR="00EB676A" w:rsidRPr="001E6C5A" w14:paraId="41E7B847" w14:textId="77777777" w:rsidTr="00BC3F8D">
        <w:tc>
          <w:tcPr>
            <w:tcW w:w="4535" w:type="dxa"/>
            <w:tcBorders>
              <w:top w:val="single" w:sz="4" w:space="0" w:color="auto"/>
              <w:left w:val="single" w:sz="4" w:space="0" w:color="auto"/>
              <w:bottom w:val="single" w:sz="4" w:space="0" w:color="auto"/>
              <w:right w:val="single" w:sz="4" w:space="0" w:color="auto"/>
            </w:tcBorders>
            <w:hideMark/>
          </w:tcPr>
          <w:p w14:paraId="0978B877"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 xml:space="preserve">  Permission to Request the Floor</w:t>
            </w:r>
          </w:p>
        </w:tc>
        <w:tc>
          <w:tcPr>
            <w:tcW w:w="2267" w:type="dxa"/>
            <w:tcBorders>
              <w:top w:val="single" w:sz="4" w:space="0" w:color="auto"/>
              <w:left w:val="single" w:sz="4" w:space="0" w:color="auto"/>
              <w:bottom w:val="single" w:sz="4" w:space="0" w:color="auto"/>
              <w:right w:val="single" w:sz="4" w:space="0" w:color="auto"/>
            </w:tcBorders>
            <w:hideMark/>
          </w:tcPr>
          <w:p w14:paraId="77495B4F" w14:textId="77777777" w:rsidR="00EB676A" w:rsidRPr="001E6C5A" w:rsidRDefault="00EB676A" w:rsidP="00BC3F8D">
            <w:pPr>
              <w:keepNext/>
              <w:keepLines/>
              <w:spacing w:after="0"/>
              <w:rPr>
                <w:rFonts w:ascii="Arial" w:eastAsia="MS Mincho" w:hAnsi="Arial"/>
                <w:sz w:val="18"/>
              </w:rPr>
            </w:pPr>
            <w:r w:rsidRPr="001E6C5A">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440DABC" w14:textId="77777777" w:rsidR="00EB676A" w:rsidRPr="001E6C5A" w:rsidRDefault="00EB676A" w:rsidP="00BC3F8D">
            <w:pPr>
              <w:keepNext/>
              <w:keepLines/>
              <w:spacing w:after="0"/>
              <w:rPr>
                <w:rFonts w:ascii="Arial" w:eastAsia="MS PGothic" w:hAnsi="Arial"/>
                <w:sz w:val="18"/>
              </w:rPr>
            </w:pPr>
            <w:r w:rsidRPr="001E6C5A">
              <w:rPr>
                <w:rFonts w:ascii="Arial" w:eastAsia="MS PGothic" w:hAnsi="Arial"/>
                <w:sz w:val="18"/>
              </w:rPr>
              <w:t>The receiver is NOT permitted to request floor</w:t>
            </w:r>
          </w:p>
        </w:tc>
        <w:tc>
          <w:tcPr>
            <w:tcW w:w="1245" w:type="dxa"/>
            <w:tcBorders>
              <w:top w:val="single" w:sz="4" w:space="0" w:color="auto"/>
              <w:left w:val="single" w:sz="4" w:space="0" w:color="auto"/>
              <w:bottom w:val="single" w:sz="4" w:space="0" w:color="auto"/>
              <w:right w:val="single" w:sz="4" w:space="0" w:color="auto"/>
            </w:tcBorders>
          </w:tcPr>
          <w:p w14:paraId="57145402" w14:textId="77777777" w:rsidR="00EB676A" w:rsidRPr="001E6C5A" w:rsidRDefault="00EB676A" w:rsidP="00BC3F8D">
            <w:pPr>
              <w:keepNext/>
              <w:keepLines/>
              <w:spacing w:after="0"/>
              <w:rPr>
                <w:rFonts w:ascii="Arial" w:eastAsia="MS Mincho" w:hAnsi="Arial"/>
                <w:sz w:val="18"/>
              </w:rPr>
            </w:pPr>
          </w:p>
        </w:tc>
      </w:tr>
    </w:tbl>
    <w:p w14:paraId="719556AE" w14:textId="77777777" w:rsidR="00EB676A" w:rsidRPr="001E6C5A" w:rsidRDefault="00EB676A" w:rsidP="00EB676A"/>
    <w:p w14:paraId="092B37B7"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6.2.17.3.3-5: </w:t>
      </w:r>
      <w:r w:rsidRPr="001E6C5A">
        <w:rPr>
          <w:rFonts w:ascii="Arial" w:hAnsi="Arial"/>
          <w:b/>
          <w:lang w:eastAsia="ko-KR"/>
        </w:rPr>
        <w:t>Void</w:t>
      </w:r>
    </w:p>
    <w:p w14:paraId="5A052D8A" w14:textId="77777777" w:rsidR="00EB676A" w:rsidRPr="001E6C5A" w:rsidRDefault="00EB676A" w:rsidP="00EB676A"/>
    <w:p w14:paraId="13B0DA9B" w14:textId="77777777" w:rsidR="00EB676A" w:rsidRPr="001E6C5A" w:rsidRDefault="00EB676A" w:rsidP="00EB676A">
      <w:pPr>
        <w:keepNext/>
        <w:keepLines/>
        <w:spacing w:before="120"/>
        <w:ind w:left="1134" w:hanging="1134"/>
        <w:outlineLvl w:val="2"/>
        <w:rPr>
          <w:rFonts w:ascii="Arial" w:hAnsi="Arial"/>
          <w:sz w:val="28"/>
        </w:rPr>
      </w:pPr>
      <w:bookmarkStart w:id="893" w:name="_Toc76583171"/>
      <w:bookmarkStart w:id="894" w:name="_Toc83808723"/>
      <w:bookmarkStart w:id="895" w:name="_Toc91233552"/>
      <w:bookmarkStart w:id="896" w:name="_Toc100349031"/>
      <w:bookmarkStart w:id="897" w:name="_Toc106787187"/>
      <w:r w:rsidRPr="001E6C5A">
        <w:rPr>
          <w:rFonts w:ascii="Arial" w:hAnsi="Arial"/>
          <w:sz w:val="28"/>
        </w:rPr>
        <w:t>6.2.18</w:t>
      </w:r>
      <w:r w:rsidRPr="001E6C5A">
        <w:rPr>
          <w:rFonts w:ascii="Arial" w:hAnsi="Arial"/>
          <w:sz w:val="28"/>
        </w:rPr>
        <w:tab/>
        <w:t>On-network / Private call / Ambient listening call / Remote initiated ambient listening call / Pre-established session / Ambient listening call release / Client Originated (CO)</w:t>
      </w:r>
      <w:bookmarkEnd w:id="893"/>
      <w:bookmarkEnd w:id="894"/>
      <w:bookmarkEnd w:id="895"/>
      <w:bookmarkEnd w:id="896"/>
      <w:bookmarkEnd w:id="897"/>
    </w:p>
    <w:p w14:paraId="02BF2D20" w14:textId="77777777" w:rsidR="00EB676A" w:rsidRPr="001E6C5A" w:rsidRDefault="00EB676A" w:rsidP="00EB676A">
      <w:pPr>
        <w:keepNext/>
        <w:keepLines/>
        <w:spacing w:before="120"/>
        <w:ind w:left="1985" w:hanging="1985"/>
        <w:rPr>
          <w:rFonts w:ascii="Arial" w:hAnsi="Arial"/>
        </w:rPr>
      </w:pPr>
      <w:bookmarkStart w:id="898" w:name="_Toc76583172"/>
      <w:bookmarkStart w:id="899" w:name="_Toc83808724"/>
      <w:r w:rsidRPr="001E6C5A">
        <w:rPr>
          <w:rFonts w:ascii="Arial" w:hAnsi="Arial"/>
        </w:rPr>
        <w:t>6.2.18.1</w:t>
      </w:r>
      <w:r w:rsidRPr="001E6C5A">
        <w:rPr>
          <w:rFonts w:ascii="Arial" w:hAnsi="Arial"/>
        </w:rPr>
        <w:tab/>
        <w:t>Test Purpose (TP)</w:t>
      </w:r>
    </w:p>
    <w:p w14:paraId="7B32DCAB"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94887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remotely initiated ambient listening, </w:t>
      </w:r>
      <w:r w:rsidRPr="001E6C5A">
        <w:rPr>
          <w:rFonts w:ascii="Courier New" w:hAnsi="Courier New"/>
          <w:b/>
          <w:sz w:val="16"/>
        </w:rPr>
        <w:t>and</w:t>
      </w:r>
      <w:r w:rsidRPr="001E6C5A">
        <w:rPr>
          <w:rFonts w:ascii="Courier New" w:hAnsi="Courier New"/>
          <w:sz w:val="16"/>
        </w:rPr>
        <w:t xml:space="preserve"> having established a pre-established session }</w:t>
      </w:r>
    </w:p>
    <w:p w14:paraId="1E78BD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90F58C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rPr>
        <w:t>}</w:t>
      </w:r>
    </w:p>
    <w:p w14:paraId="7CCD7F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message requesting the establishment of </w:t>
      </w:r>
      <w:r w:rsidRPr="001E6C5A">
        <w:rPr>
          <w:rFonts w:ascii="Courier New" w:hAnsi="Courier New"/>
          <w:sz w:val="16"/>
          <w:lang w:eastAsia="zh-CN"/>
        </w:rPr>
        <w:t>a remotely initiated ambient listening call within a pre-established session</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after indication from the MCPTT Server that the call was established notifies the MCPTT user }</w:t>
      </w:r>
    </w:p>
    <w:p w14:paraId="72AF3C9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7B552A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301DF2"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AF9818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initiated </w:t>
      </w:r>
      <w:r w:rsidRPr="001E6C5A">
        <w:rPr>
          <w:rFonts w:ascii="Courier New" w:hAnsi="Courier New"/>
          <w:sz w:val="16"/>
          <w:lang w:eastAsia="zh-CN"/>
        </w:rPr>
        <w:t xml:space="preserve">a remotely initiated ambient listening call within a pre-established session </w:t>
      </w:r>
      <w:r w:rsidRPr="001E6C5A">
        <w:rPr>
          <w:rFonts w:ascii="Courier New" w:hAnsi="Courier New"/>
          <w:sz w:val="16"/>
        </w:rPr>
        <w:t>}</w:t>
      </w:r>
    </w:p>
    <w:p w14:paraId="30EA6C1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C4063C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MCPTT User requests to release the MCPTT </w:t>
      </w:r>
      <w:r w:rsidRPr="001E6C5A">
        <w:rPr>
          <w:rFonts w:ascii="Courier New" w:hAnsi="Courier New"/>
          <w:sz w:val="16"/>
          <w:lang w:eastAsia="zh-CN"/>
        </w:rPr>
        <w:t>remotely initiated ambient listening call</w:t>
      </w:r>
      <w:r w:rsidRPr="001E6C5A">
        <w:rPr>
          <w:rFonts w:ascii="Courier New" w:hAnsi="Courier New"/>
          <w:sz w:val="16"/>
        </w:rPr>
        <w:t xml:space="preserve"> and keep the pre-established session }</w:t>
      </w:r>
    </w:p>
    <w:p w14:paraId="3D3F909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message with method “BYE” to release the MCPTT session and keep the pre-established session }</w:t>
      </w:r>
    </w:p>
    <w:p w14:paraId="4A9AFAE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6972D2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1454" w14:textId="77777777" w:rsidR="00EB676A" w:rsidRPr="001E6C5A" w:rsidRDefault="00EB676A" w:rsidP="00EB676A">
      <w:pPr>
        <w:keepNext/>
        <w:keepLines/>
        <w:spacing w:before="120"/>
        <w:ind w:left="1985" w:hanging="1985"/>
        <w:rPr>
          <w:rFonts w:ascii="Arial" w:hAnsi="Arial"/>
        </w:rPr>
      </w:pPr>
      <w:r w:rsidRPr="001E6C5A">
        <w:rPr>
          <w:rFonts w:ascii="Arial" w:hAnsi="Arial"/>
        </w:rPr>
        <w:t>6.2.18.2</w:t>
      </w:r>
      <w:r w:rsidRPr="001E6C5A">
        <w:rPr>
          <w:rFonts w:ascii="Arial" w:hAnsi="Arial"/>
        </w:rPr>
        <w:tab/>
        <w:t>Conformance requirements</w:t>
      </w:r>
    </w:p>
    <w:p w14:paraId="6AF1B374"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11.1.6.2.2.1, 11.1.6.2.2.3, 6.2.5.2, TS 24.380 clause 9.2.2.3.2</w:t>
      </w:r>
      <w:r w:rsidRPr="001E6C5A">
        <w:t>. Unless otherwise stated these are Rel-15 requirements.</w:t>
      </w:r>
    </w:p>
    <w:p w14:paraId="557E5A48" w14:textId="77777777" w:rsidR="00EB676A" w:rsidRPr="001E6C5A" w:rsidRDefault="00EB676A" w:rsidP="00EB676A">
      <w:r w:rsidRPr="001E6C5A">
        <w:t xml:space="preserve">[TS 24.379, clause </w:t>
      </w:r>
      <w:r w:rsidRPr="001E6C5A">
        <w:rPr>
          <w:lang w:eastAsia="ko-KR"/>
        </w:rPr>
        <w:t>11.1.6.2.2.1</w:t>
      </w:r>
      <w:r w:rsidRPr="001E6C5A">
        <w:t>]</w:t>
      </w:r>
    </w:p>
    <w:p w14:paraId="6B5A60C8" w14:textId="77777777" w:rsidR="00EB676A" w:rsidRPr="001E6C5A" w:rsidRDefault="00EB676A" w:rsidP="00EB676A">
      <w:r w:rsidRPr="001E6C5A">
        <w:t>Upon receiving a request from the MCPTT user to originate a remote initiated ambient listening call, if the &lt;</w:t>
      </w:r>
      <w:r w:rsidRPr="001E6C5A">
        <w:rPr>
          <w:lang w:eastAsia="ko-KR"/>
        </w:rPr>
        <w:t>allow</w:t>
      </w:r>
      <w:r w:rsidRPr="001E6C5A">
        <w:t>-</w:t>
      </w:r>
      <w:r w:rsidRPr="001E6C5A">
        <w:rPr>
          <w:lang w:eastAsia="ko-KR"/>
        </w:rPr>
        <w:t>request-remote-initiated-ambient-listening</w:t>
      </w:r>
      <w:r w:rsidRPr="001E6C5A">
        <w:t>&gt; element of the &lt;ruleset&gt; element is not present in the MCPTT user profile document (see the MCPTT user profile document in 3GPP TS 24.484 [50]) or is set to a value of "false", the MCPTT client shall inform the MCPTT user and shall exit this procedure.</w:t>
      </w:r>
    </w:p>
    <w:p w14:paraId="053FD6B1" w14:textId="77777777" w:rsidR="00EB676A" w:rsidRPr="001E6C5A" w:rsidRDefault="00EB676A" w:rsidP="00EB676A">
      <w:r w:rsidRPr="001E6C5A">
        <w:t>Upon receiving a request from the MCPTT user to originate a locally initiated ambient listening call, if the &lt;</w:t>
      </w:r>
      <w:r w:rsidRPr="001E6C5A">
        <w:rPr>
          <w:lang w:eastAsia="ko-KR"/>
        </w:rPr>
        <w:t>allow</w:t>
      </w:r>
      <w:r w:rsidRPr="001E6C5A">
        <w:t>-</w:t>
      </w:r>
      <w:r w:rsidRPr="001E6C5A">
        <w:rPr>
          <w:lang w:eastAsia="ko-KR"/>
        </w:rPr>
        <w:t>request-locally-initiated-ambient-listening</w:t>
      </w:r>
      <w:r w:rsidRPr="001E6C5A">
        <w:t>&gt; element of the &lt;ruleset&gt; element is not present in the MCPTT user profile document (see the MCPTT user profile document in 3GPP TS 24.484 [50]) or is set to a value of "false", the MCPTT client shall inform the MCPTT user and shall exit this procedure.</w:t>
      </w:r>
    </w:p>
    <w:p w14:paraId="7D1BE57E" w14:textId="77777777" w:rsidR="00EB676A" w:rsidRPr="001E6C5A" w:rsidRDefault="00EB676A" w:rsidP="00EB676A">
      <w:r w:rsidRPr="001E6C5A">
        <w:t xml:space="preserve">Upon receiving a request from an MCPTT user to establish an MCPTT </w:t>
      </w:r>
      <w:r w:rsidRPr="001E6C5A">
        <w:rPr>
          <w:lang w:eastAsia="ko-KR"/>
        </w:rPr>
        <w:t>ambient listening</w:t>
      </w:r>
      <w:r w:rsidRPr="001E6C5A">
        <w:t xml:space="preserve"> </w:t>
      </w:r>
      <w:r w:rsidRPr="001E6C5A">
        <w:rPr>
          <w:lang w:eastAsia="ko-KR"/>
        </w:rPr>
        <w:t xml:space="preserve">call </w:t>
      </w:r>
      <w:r w:rsidRPr="001E6C5A">
        <w:t xml:space="preserve">that has been authorised successfully by the requesting MCPTT client </w:t>
      </w:r>
      <w:r w:rsidRPr="001E6C5A">
        <w:rPr>
          <w:lang w:eastAsia="ko-KR"/>
        </w:rPr>
        <w:t xml:space="preserve">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323FFE86" w14:textId="77777777" w:rsidR="00EB676A" w:rsidRPr="001E6C5A" w:rsidRDefault="00EB676A" w:rsidP="00EB676A">
      <w:pPr>
        <w:rPr>
          <w:lang w:eastAsia="ko-KR"/>
        </w:rPr>
      </w:pPr>
      <w:r w:rsidRPr="001E6C5A">
        <w:rPr>
          <w:lang w:eastAsia="ko-KR"/>
        </w:rPr>
        <w:t>If an end-to-end security context needs to be established the MCPTT client:</w:t>
      </w:r>
    </w:p>
    <w:p w14:paraId="5C1415F2" w14:textId="77777777" w:rsidR="00EB676A" w:rsidRPr="001E6C5A" w:rsidRDefault="00EB676A" w:rsidP="00EB676A">
      <w:pPr>
        <w:ind w:left="568" w:hanging="284"/>
        <w:rPr>
          <w:lang w:eastAsia="ko-KR"/>
        </w:rPr>
      </w:pPr>
      <w:r w:rsidRPr="001E6C5A">
        <w:rPr>
          <w:lang w:eastAsia="ko-KR"/>
        </w:rPr>
        <w:t>1)</w:t>
      </w:r>
      <w:r w:rsidRPr="001E6C5A">
        <w:rPr>
          <w:lang w:eastAsia="ko-KR"/>
        </w:rPr>
        <w:tab/>
        <w:t>if necessary, shall instruct the key management client to request keying material from the key management server as described in 3GPP TS 33.180 [78];</w:t>
      </w:r>
    </w:p>
    <w:p w14:paraId="099AD8C2" w14:textId="77777777" w:rsidR="00EB676A" w:rsidRPr="001E6C5A" w:rsidRDefault="00EB676A" w:rsidP="00EB676A">
      <w:pPr>
        <w:ind w:left="568" w:hanging="284"/>
        <w:rPr>
          <w:lang w:eastAsia="ko-KR"/>
        </w:rPr>
      </w:pPr>
      <w:r w:rsidRPr="001E6C5A">
        <w:rPr>
          <w:lang w:eastAsia="ko-KR"/>
        </w:rPr>
        <w:t>2)</w:t>
      </w:r>
      <w:r w:rsidRPr="001E6C5A">
        <w:rPr>
          <w:lang w:eastAsia="ko-KR"/>
        </w:rPr>
        <w:tab/>
        <w:t>shall use the keying material to generate a PCK as described in 3GPP TS 33.180 [78];</w:t>
      </w:r>
    </w:p>
    <w:p w14:paraId="147A36E9"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2F995778" w14:textId="77777777" w:rsidR="00EB676A" w:rsidRPr="001E6C5A" w:rsidRDefault="00EB676A" w:rsidP="00EB676A">
      <w:pPr>
        <w:ind w:left="568" w:hanging="284"/>
        <w:rPr>
          <w:lang w:eastAsia="ko-KR"/>
        </w:rPr>
      </w:pPr>
      <w:r w:rsidRPr="001E6C5A">
        <w:rPr>
          <w:lang w:eastAsia="ko-KR"/>
        </w:rPr>
        <w:t>4)</w:t>
      </w:r>
      <w:r w:rsidRPr="001E6C5A">
        <w:rPr>
          <w:lang w:eastAsia="ko-KR"/>
        </w:rPr>
        <w:tab/>
        <w:t>shall encrypt the PCK to a UID associated to the MCPTT client using the MCPTT ID of the invited user and a time related parameter as described in 3GPP TS 33.180 [78];</w:t>
      </w:r>
    </w:p>
    <w:p w14:paraId="28BD73BB" w14:textId="77777777" w:rsidR="00EB676A" w:rsidRPr="001E6C5A" w:rsidRDefault="00EB676A" w:rsidP="00EB676A">
      <w:pPr>
        <w:ind w:left="568" w:hanging="284"/>
      </w:pPr>
      <w:r w:rsidRPr="001E6C5A">
        <w:t>5)</w:t>
      </w:r>
      <w:r w:rsidRPr="001E6C5A">
        <w:tab/>
        <w:t>shall generate a MIKEY-SAKKE I_MESSAGE using the encapsulated PCK and PCK-ID as specified in 3GPP TS 33.180 [78];</w:t>
      </w:r>
    </w:p>
    <w:p w14:paraId="070D9E4F" w14:textId="77777777" w:rsidR="00EB676A" w:rsidRPr="001E6C5A" w:rsidRDefault="00EB676A" w:rsidP="00EB676A">
      <w:pPr>
        <w:ind w:left="568" w:hanging="284"/>
        <w:rPr>
          <w:lang w:eastAsia="ko-KR"/>
        </w:rPr>
      </w:pPr>
      <w:r w:rsidRPr="001E6C5A">
        <w:rPr>
          <w:lang w:eastAsia="ko-KR"/>
        </w:rPr>
        <w:t>6)</w:t>
      </w:r>
      <w:r w:rsidRPr="001E6C5A">
        <w:rPr>
          <w:lang w:eastAsia="ko-KR"/>
        </w:rPr>
        <w:tab/>
        <w:t xml:space="preserve">shall add the </w:t>
      </w:r>
      <w:r w:rsidRPr="001E6C5A">
        <w:t>MCPTT ID of the originating MCPTT to the initiator field (</w:t>
      </w:r>
      <w:proofErr w:type="spellStart"/>
      <w:r w:rsidRPr="001E6C5A">
        <w:t>IDRi</w:t>
      </w:r>
      <w:proofErr w:type="spellEnd"/>
      <w:r w:rsidRPr="001E6C5A">
        <w:t>) of the I_MESSAGE as described in 3GPP TS 33.180 [78]; and</w:t>
      </w:r>
    </w:p>
    <w:p w14:paraId="307EFA37" w14:textId="77777777" w:rsidR="00EB676A" w:rsidRPr="001E6C5A" w:rsidRDefault="00EB676A" w:rsidP="00EB676A">
      <w:pPr>
        <w:ind w:left="568" w:hanging="284"/>
        <w:rPr>
          <w:lang w:eastAsia="ko-KR"/>
        </w:rPr>
      </w:pPr>
      <w:r w:rsidRPr="001E6C5A">
        <w:t>7)</w:t>
      </w:r>
      <w:r w:rsidRPr="001E6C5A">
        <w:tab/>
        <w:t xml:space="preserve">shall sign the MIKEY-SAKKE I_MESSAGE using the originating MCPTT user's signing key provided in the keying material together with a time related parameter, and add this to the MIKEY-SAKKE payload, as </w:t>
      </w:r>
      <w:r w:rsidRPr="001E6C5A">
        <w:rPr>
          <w:lang w:eastAsia="ko-KR"/>
        </w:rPr>
        <w:t>described in 3GPP TS 33.180 [78].</w:t>
      </w:r>
    </w:p>
    <w:p w14:paraId="1251EEB1" w14:textId="77777777" w:rsidR="00EB676A" w:rsidRPr="001E6C5A" w:rsidRDefault="00EB676A" w:rsidP="00EB676A">
      <w:pPr>
        <w:rPr>
          <w:lang w:eastAsia="ko-KR"/>
        </w:rPr>
      </w:pPr>
      <w:r w:rsidRPr="001E6C5A">
        <w:rPr>
          <w:lang w:eastAsia="ko-KR"/>
        </w:rPr>
        <w:t>The MCPTT client populates the SIP REFER request as follows:</w:t>
      </w:r>
    </w:p>
    <w:p w14:paraId="6C3EC68D"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3F540FA6"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16E93A09"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C641FDF"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7827751E"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1CC4E833" w14:textId="77777777" w:rsidR="00EB676A" w:rsidRPr="001E6C5A" w:rsidRDefault="00EB676A" w:rsidP="00EB676A">
      <w:pPr>
        <w:ind w:left="568" w:hanging="284"/>
      </w:pPr>
      <w:r w:rsidRPr="001E6C5A">
        <w:t>6)</w:t>
      </w:r>
      <w:r w:rsidRPr="001E6C5A">
        <w:tab/>
        <w:t>shall include a P-Preferred-Service header field set to the ICSI value "urn:urn-7:3gpp-service.ims.icsi.mcptt" (coded as specified in 3GPP TS 24.229 [4]), according to IETF RFC 6050 [9];</w:t>
      </w:r>
    </w:p>
    <w:p w14:paraId="490CC05F"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093CE02C" w14:textId="77777777" w:rsidR="00EB676A" w:rsidRPr="001E6C5A" w:rsidRDefault="00EB676A" w:rsidP="00EB676A">
      <w:pPr>
        <w:ind w:left="568" w:hanging="284"/>
      </w:pPr>
      <w:r w:rsidRPr="001E6C5A">
        <w:t>8)</w:t>
      </w:r>
      <w:r w:rsidRPr="001E6C5A">
        <w:tab/>
        <w:t>shall include in the application/resource-lists MIME body a single &lt;entry&gt; element containing a "</w:t>
      </w:r>
      <w:proofErr w:type="spellStart"/>
      <w:r w:rsidRPr="001E6C5A">
        <w:t>uri</w:t>
      </w:r>
      <w:proofErr w:type="spellEnd"/>
      <w:r w:rsidRPr="001E6C5A">
        <w:t xml:space="preserve">" attribute set to the MCPTT ID of the targeted user, extended with </w:t>
      </w:r>
      <w:proofErr w:type="spellStart"/>
      <w:r w:rsidRPr="001E6C5A">
        <w:t>hname</w:t>
      </w:r>
      <w:proofErr w:type="spellEnd"/>
      <w:r w:rsidRPr="001E6C5A">
        <w:t xml:space="preserve"> "body" parameter containing:</w:t>
      </w:r>
    </w:p>
    <w:p w14:paraId="7F709B6C" w14:textId="77777777" w:rsidR="00EB676A" w:rsidRPr="001E6C5A" w:rsidRDefault="00EB676A" w:rsidP="00EB676A">
      <w:pPr>
        <w:ind w:left="851" w:hanging="284"/>
      </w:pPr>
      <w:r w:rsidRPr="001E6C5A">
        <w:t>a)</w:t>
      </w:r>
      <w:r w:rsidRPr="001E6C5A">
        <w:tab/>
        <w:t>an application/vnd.3gpp.mcptt-info MIME body containing:</w:t>
      </w:r>
    </w:p>
    <w:p w14:paraId="1E077B38" w14:textId="77777777" w:rsidR="00EB676A" w:rsidRPr="001E6C5A" w:rsidRDefault="00EB676A" w:rsidP="00EB676A">
      <w:pPr>
        <w:ind w:left="1135" w:hanging="284"/>
      </w:pPr>
      <w:proofErr w:type="spellStart"/>
      <w:r w:rsidRPr="001E6C5A">
        <w:t>i</w:t>
      </w:r>
      <w:proofErr w:type="spellEnd"/>
      <w:r w:rsidRPr="001E6C5A">
        <w:t>)</w:t>
      </w:r>
      <w:r w:rsidRPr="001E6C5A">
        <w:tab/>
        <w:t>a &lt;session-type&gt; element set to "ambient-listening";</w:t>
      </w:r>
    </w:p>
    <w:p w14:paraId="200EC5EC" w14:textId="77777777" w:rsidR="00EB676A" w:rsidRPr="001E6C5A" w:rsidRDefault="00EB676A" w:rsidP="00EB676A">
      <w:pPr>
        <w:ind w:left="1135" w:hanging="284"/>
      </w:pPr>
      <w:r w:rsidRPr="001E6C5A">
        <w:t>ii)</w:t>
      </w:r>
      <w:r w:rsidRPr="001E6C5A">
        <w:tab/>
        <w:t>if the MCPTT user has requested a locally initiated ambient listening call, an &lt;ambient-listening-type&gt; element set to a value of "local-</w:t>
      </w:r>
      <w:proofErr w:type="spellStart"/>
      <w:r w:rsidRPr="001E6C5A">
        <w:t>init</w:t>
      </w:r>
      <w:proofErr w:type="spellEnd"/>
      <w:r w:rsidRPr="001E6C5A">
        <w:t>"; or</w:t>
      </w:r>
    </w:p>
    <w:p w14:paraId="71CBB983" w14:textId="77777777" w:rsidR="00EB676A" w:rsidRPr="001E6C5A" w:rsidRDefault="00EB676A" w:rsidP="00EB676A">
      <w:pPr>
        <w:ind w:left="1135" w:hanging="284"/>
      </w:pPr>
      <w:r w:rsidRPr="001E6C5A">
        <w:t>iii)</w:t>
      </w:r>
      <w:r w:rsidRPr="001E6C5A">
        <w:tab/>
        <w:t>if the MCPTT user has requested a remotely initiated ambient listening call, an &lt;ambient-listening-type&gt; element set to a value of "remote-</w:t>
      </w:r>
      <w:proofErr w:type="spellStart"/>
      <w:r w:rsidRPr="001E6C5A">
        <w:t>init</w:t>
      </w:r>
      <w:proofErr w:type="spellEnd"/>
      <w:r w:rsidRPr="001E6C5A">
        <w:t>";</w:t>
      </w:r>
    </w:p>
    <w:p w14:paraId="2F98BB12" w14:textId="77777777" w:rsidR="00EB676A" w:rsidRPr="001E6C5A" w:rsidRDefault="00EB676A" w:rsidP="00EB676A">
      <w:pPr>
        <w:ind w:left="851" w:hanging="284"/>
      </w:pPr>
      <w:r w:rsidRPr="001E6C5A">
        <w:t>b)</w:t>
      </w:r>
      <w:r w:rsidRPr="001E6C5A">
        <w:tab/>
        <w:t>a Priv-Answer-Mode header field with the value "Auto" according to the rules and procedures of IETF RFC 5373 [18];</w:t>
      </w:r>
    </w:p>
    <w:p w14:paraId="114D6B59" w14:textId="77777777" w:rsidR="00EB676A" w:rsidRPr="001E6C5A" w:rsidRDefault="00EB676A" w:rsidP="00EB676A">
      <w:pPr>
        <w:ind w:left="851" w:hanging="284"/>
        <w:rPr>
          <w:lang w:eastAsia="ko-KR"/>
        </w:rPr>
      </w:pPr>
      <w:r w:rsidRPr="001E6C5A">
        <w:rPr>
          <w:lang w:eastAsia="ko-KR"/>
        </w:rPr>
        <w:t>c)</w:t>
      </w:r>
      <w:r w:rsidRPr="001E6C5A">
        <w:rPr>
          <w:lang w:eastAsia="ko-KR"/>
        </w:rPr>
        <w:tab/>
        <w:t>if the SDP parameters of the pre-established session do not contain a media-level section of a media-floor control entity or if end-to-end security is required for the ambient listening call,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containing the SDP parameters of the pre-established session according to 3GPP TS 24.229 [4] with the clarification given in clause 6.2.1;</w:t>
      </w:r>
    </w:p>
    <w:p w14:paraId="621BE596" w14:textId="77777777" w:rsidR="00EB676A" w:rsidRPr="001E6C5A" w:rsidRDefault="00EB676A" w:rsidP="00EB676A">
      <w:pPr>
        <w:ind w:left="851" w:hanging="284"/>
        <w:rPr>
          <w:lang w:eastAsia="ko-KR"/>
        </w:rPr>
      </w:pPr>
      <w:r w:rsidRPr="001E6C5A">
        <w:rPr>
          <w:lang w:eastAsia="ko-KR"/>
        </w:rPr>
        <w:t>d)</w:t>
      </w:r>
      <w:r w:rsidRPr="001E6C5A">
        <w:rPr>
          <w:lang w:eastAsia="ko-KR"/>
        </w:rPr>
        <w:tab/>
        <w:t xml:space="preserve">if this is a locally initiated ambient listening call, shall comply with the conditions for implicit floor control as specified in clause 6.4; </w:t>
      </w:r>
    </w:p>
    <w:p w14:paraId="6343846E" w14:textId="77777777" w:rsidR="00EB676A" w:rsidRPr="001E6C5A" w:rsidRDefault="00EB676A" w:rsidP="00EB676A">
      <w:pPr>
        <w:ind w:left="851" w:hanging="284"/>
        <w:rPr>
          <w:lang w:eastAsia="ko-KR"/>
        </w:rPr>
      </w:pPr>
      <w:r w:rsidRPr="001E6C5A">
        <w:rPr>
          <w:lang w:eastAsia="ko-KR"/>
        </w:rPr>
        <w:t>e)</w:t>
      </w:r>
      <w:r w:rsidRPr="001E6C5A">
        <w:rPr>
          <w:lang w:eastAsia="ko-KR"/>
        </w:rPr>
        <w:tab/>
        <w:t>if this is a remotely initiated ambient listening call, shall comply with the conditions for an implicit request to grant the floor to the terminating MCPTT client as specified in clause 6.4; and</w:t>
      </w:r>
    </w:p>
    <w:p w14:paraId="303C611B" w14:textId="77777777" w:rsidR="00EB676A" w:rsidRPr="001E6C5A" w:rsidRDefault="00EB676A" w:rsidP="00EB676A">
      <w:pPr>
        <w:ind w:left="851" w:hanging="284"/>
        <w:rPr>
          <w:lang w:eastAsia="ko-KR"/>
        </w:rPr>
      </w:pPr>
      <w:r w:rsidRPr="001E6C5A">
        <w:rPr>
          <w:lang w:eastAsia="ko-KR"/>
        </w:rPr>
        <w:t>f)</w:t>
      </w:r>
      <w:r w:rsidRPr="001E6C5A">
        <w:rPr>
          <w:lang w:eastAsia="ko-KR"/>
        </w:rPr>
        <w:tab/>
        <w:t>if implicit floor control is to be requested per clause 6.4, then:</w:t>
      </w:r>
    </w:p>
    <w:p w14:paraId="176606ED" w14:textId="77777777" w:rsidR="00EB676A" w:rsidRPr="001E6C5A" w:rsidRDefault="00EB676A" w:rsidP="00EB676A">
      <w:pPr>
        <w:ind w:left="1135" w:hanging="284"/>
        <w:rPr>
          <w:lang w:eastAsia="ko-KR"/>
        </w:rPr>
      </w:pPr>
      <w:proofErr w:type="spellStart"/>
      <w:r w:rsidRPr="001E6C5A">
        <w:t>i</w:t>
      </w:r>
      <w:proofErr w:type="spellEnd"/>
      <w:r w:rsidRPr="001E6C5A">
        <w:t>)</w:t>
      </w:r>
      <w:r w:rsidRPr="001E6C5A">
        <w:tab/>
      </w:r>
      <w:r w:rsidRPr="001E6C5A">
        <w:rPr>
          <w:lang w:eastAsia="ko-KR"/>
        </w:rPr>
        <w:t>the application/</w:t>
      </w:r>
      <w:proofErr w:type="spellStart"/>
      <w:r w:rsidRPr="001E6C5A">
        <w:rPr>
          <w:lang w:eastAsia="ko-KR"/>
        </w:rPr>
        <w:t>sdp</w:t>
      </w:r>
      <w:proofErr w:type="spellEnd"/>
      <w:r w:rsidRPr="001E6C5A">
        <w:rPr>
          <w:lang w:eastAsia="ko-KR"/>
        </w:rPr>
        <w:t xml:space="preserve"> MIME body shall contain an implicit floor request as specified in clause 6.4; and</w:t>
      </w:r>
    </w:p>
    <w:p w14:paraId="40247BD4" w14:textId="77777777" w:rsidR="00EB676A" w:rsidRPr="001E6C5A" w:rsidRDefault="00EB676A" w:rsidP="00EB676A">
      <w:pPr>
        <w:ind w:left="1135" w:hanging="284"/>
      </w:pPr>
      <w:r w:rsidRPr="001E6C5A">
        <w:t>ii)</w:t>
      </w:r>
      <w:r w:rsidRPr="001E6C5A">
        <w:tab/>
        <w:t>if the &lt;allow-location-info-when-talking&gt; element of the &lt;ruleset&gt; element of the MCPTT user profile document identified by the MCPTT ID of the calling MCPTT user (see the MCPTT user profile document in 3GPP TS 24.484 [50]) is set to a value of "true", then shall include an application/vnd.3gpp.mcptt-location-info+xml MIME body with a &lt;Report&gt; element included in the &lt;location-info&gt; root element; and</w:t>
      </w:r>
    </w:p>
    <w:p w14:paraId="52AF43AA" w14:textId="77777777" w:rsidR="00EB676A" w:rsidRPr="001E6C5A" w:rsidRDefault="00EB676A" w:rsidP="00EB676A">
      <w:pPr>
        <w:ind w:left="568" w:hanging="284"/>
      </w:pPr>
      <w:r w:rsidRPr="001E6C5A">
        <w:rPr>
          <w:lang w:eastAsia="ko-KR"/>
        </w:rPr>
        <w:t>9</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w:t>
      </w:r>
    </w:p>
    <w:p w14:paraId="28C3ADD2" w14:textId="77777777" w:rsidR="00EB676A" w:rsidRPr="001E6C5A" w:rsidRDefault="00EB676A" w:rsidP="00EB676A">
      <w:r w:rsidRPr="001E6C5A">
        <w:t>The MCPTT client shall send the SIP REFER request towards the MCPTT server</w:t>
      </w:r>
      <w:r w:rsidRPr="001E6C5A">
        <w:rPr>
          <w:lang w:eastAsia="ko-KR"/>
        </w:rPr>
        <w:t xml:space="preserve"> according to 3GPP TS 24.229 [4].</w:t>
      </w:r>
    </w:p>
    <w:p w14:paraId="75F01BB1" w14:textId="77777777" w:rsidR="00EB676A" w:rsidRPr="001E6C5A" w:rsidRDefault="00EB676A" w:rsidP="00EB676A">
      <w:r w:rsidRPr="001E6C5A">
        <w:t>Upon receiving a final SIP 2xx response to the SIP REFER request the MCPTT client:</w:t>
      </w:r>
    </w:p>
    <w:p w14:paraId="17633D4E" w14:textId="77777777" w:rsidR="00EB676A" w:rsidRPr="001E6C5A" w:rsidRDefault="00EB676A" w:rsidP="00EB676A">
      <w:pPr>
        <w:ind w:left="568" w:hanging="284"/>
        <w:rPr>
          <w:lang w:eastAsia="ko-KR"/>
        </w:rPr>
      </w:pPr>
      <w:r w:rsidRPr="001E6C5A">
        <w:t>1)</w:t>
      </w:r>
      <w:r w:rsidRPr="001E6C5A">
        <w:tab/>
        <w:t xml:space="preserve">shall interact with </w:t>
      </w:r>
      <w:r w:rsidRPr="001E6C5A">
        <w:rPr>
          <w:lang w:eastAsia="ko-KR"/>
        </w:rPr>
        <w:t>media plane</w:t>
      </w:r>
      <w:r w:rsidRPr="001E6C5A">
        <w:t xml:space="preserve"> as specified</w:t>
      </w:r>
      <w:r w:rsidRPr="001E6C5A">
        <w:rPr>
          <w:lang w:eastAsia="ko-KR"/>
        </w:rPr>
        <w:t xml:space="preserve"> in 3GPP TS 24.380 [5]; and</w:t>
      </w:r>
    </w:p>
    <w:p w14:paraId="5533914E" w14:textId="77777777" w:rsidR="00EB676A" w:rsidRPr="001E6C5A" w:rsidRDefault="00EB676A" w:rsidP="00EB676A">
      <w:pPr>
        <w:ind w:left="568" w:hanging="284"/>
        <w:rPr>
          <w:lang w:eastAsia="ko-KR"/>
        </w:rPr>
      </w:pPr>
      <w:r w:rsidRPr="001E6C5A">
        <w:rPr>
          <w:lang w:eastAsia="ko-KR"/>
        </w:rPr>
        <w:t>2)</w:t>
      </w:r>
      <w:r w:rsidRPr="001E6C5A">
        <w:rPr>
          <w:lang w:eastAsia="ko-KR"/>
        </w:rPr>
        <w:tab/>
        <w:t>if this is a</w:t>
      </w:r>
      <w:r w:rsidRPr="001E6C5A">
        <w:t xml:space="preserve"> locally initiated ambient listening call, shall not provide any indication to the user that the call setup is in progress</w:t>
      </w:r>
      <w:r w:rsidRPr="001E6C5A">
        <w:rPr>
          <w:lang w:eastAsia="ko-KR"/>
        </w:rPr>
        <w:t>.</w:t>
      </w:r>
    </w:p>
    <w:p w14:paraId="365A517A" w14:textId="77777777" w:rsidR="00EB676A" w:rsidRPr="001E6C5A" w:rsidRDefault="00EB676A" w:rsidP="00EB676A">
      <w:r w:rsidRPr="001E6C5A">
        <w:t>On call establishment by interaction with the media plane as specified in clause 9.2.2 of 3GPP TS 24.380 [5] if the sent SIP REFER request the MCPTT client:</w:t>
      </w:r>
    </w:p>
    <w:p w14:paraId="41F47DA0" w14:textId="77777777" w:rsidR="00EB676A" w:rsidRPr="001E6C5A" w:rsidRDefault="00EB676A" w:rsidP="00EB676A">
      <w:pPr>
        <w:ind w:left="568" w:hanging="284"/>
        <w:rPr>
          <w:lang w:eastAsia="ko-KR"/>
        </w:rPr>
      </w:pPr>
      <w:r w:rsidRPr="001E6C5A">
        <w:t>1)</w:t>
      </w:r>
      <w:r w:rsidRPr="001E6C5A">
        <w:tab/>
        <w:t>if the MCPTT user has requested a locally initiated ambient listening call shall provide no indication to the MCPTT user that the ambient listening call has been successfully established</w:t>
      </w:r>
      <w:r w:rsidRPr="001E6C5A">
        <w:rPr>
          <w:lang w:eastAsia="ko-KR"/>
        </w:rPr>
        <w:t>; and</w:t>
      </w:r>
    </w:p>
    <w:p w14:paraId="5B8447D4" w14:textId="77777777" w:rsidR="00EB676A" w:rsidRPr="001E6C5A" w:rsidRDefault="00EB676A" w:rsidP="00EB676A">
      <w:pPr>
        <w:ind w:left="568" w:hanging="284"/>
        <w:rPr>
          <w:lang w:eastAsia="ko-KR"/>
        </w:rPr>
      </w:pPr>
      <w:r w:rsidRPr="001E6C5A">
        <w:rPr>
          <w:lang w:eastAsia="ko-KR"/>
        </w:rPr>
        <w:t>2)</w:t>
      </w:r>
      <w:r w:rsidRPr="001E6C5A">
        <w:rPr>
          <w:lang w:eastAsia="ko-KR"/>
        </w:rPr>
        <w:tab/>
        <w:t>if the MCPTT user has requested a remotely initiated ambient listening call shall provide an indication to the MCPTT user that the ambient listening call has been successfully established.</w:t>
      </w:r>
    </w:p>
    <w:p w14:paraId="7CC46EA6" w14:textId="77777777" w:rsidR="00EB676A" w:rsidRPr="001E6C5A" w:rsidRDefault="00EB676A" w:rsidP="00EB676A">
      <w:pPr>
        <w:ind w:left="568" w:hanging="284"/>
        <w:rPr>
          <w:lang w:eastAsia="ko-KR"/>
        </w:rPr>
      </w:pPr>
      <w:r w:rsidRPr="001E6C5A">
        <w:rPr>
          <w:lang w:eastAsia="ko-KR"/>
        </w:rPr>
        <w:t>3)</w:t>
      </w:r>
      <w:r w:rsidRPr="001E6C5A">
        <w:rPr>
          <w:lang w:eastAsia="ko-KR"/>
        </w:rPr>
        <w:tab/>
        <w:t xml:space="preserve">if the </w:t>
      </w:r>
      <w:r w:rsidRPr="001E6C5A">
        <w:t>&lt;ambient-listening-type&gt; element contained in the application/vnd.3gpp.mcptt-info+xml MIME body in the sent SIP REFER request was set to a value of "local-</w:t>
      </w:r>
      <w:proofErr w:type="spellStart"/>
      <w:r w:rsidRPr="001E6C5A">
        <w:t>init</w:t>
      </w:r>
      <w:proofErr w:type="spellEnd"/>
      <w:r w:rsidRPr="001E6C5A">
        <w:t>":</w:t>
      </w:r>
    </w:p>
    <w:p w14:paraId="16D5BFF5" w14:textId="77777777" w:rsidR="00EB676A" w:rsidRPr="001E6C5A" w:rsidRDefault="00EB676A" w:rsidP="00EB676A">
      <w:pPr>
        <w:ind w:left="851" w:hanging="284"/>
        <w:rPr>
          <w:lang w:eastAsia="ko-KR"/>
        </w:rPr>
      </w:pPr>
      <w:r w:rsidRPr="001E6C5A">
        <w:rPr>
          <w:lang w:eastAsia="ko-KR"/>
        </w:rPr>
        <w:t>a)</w:t>
      </w:r>
      <w:r w:rsidRPr="001E6C5A">
        <w:rPr>
          <w:lang w:eastAsia="ko-KR"/>
        </w:rPr>
        <w:tab/>
        <w:t>shall cache the value of "listened-to MCPTT user" as the ambient listening client role for this call; or</w:t>
      </w:r>
    </w:p>
    <w:p w14:paraId="2131D1FA" w14:textId="77777777" w:rsidR="00EB676A" w:rsidRPr="001E6C5A" w:rsidRDefault="00EB676A" w:rsidP="00EB676A">
      <w:pPr>
        <w:ind w:left="851" w:hanging="284"/>
      </w:pPr>
      <w:r w:rsidRPr="001E6C5A">
        <w:rPr>
          <w:lang w:eastAsia="ko-KR"/>
        </w:rPr>
        <w:t>b)</w:t>
      </w:r>
      <w:r w:rsidRPr="001E6C5A">
        <w:rPr>
          <w:lang w:eastAsia="ko-KR"/>
        </w:rPr>
        <w:tab/>
        <w:t xml:space="preserve">if the </w:t>
      </w:r>
      <w:r w:rsidRPr="001E6C5A">
        <w:t>&lt;ambient-listening-type&gt; element contained in the application/vnd.3gpp.mcptt-info+xml MIME body was set to a value of "remote-</w:t>
      </w:r>
      <w:proofErr w:type="spellStart"/>
      <w:r w:rsidRPr="001E6C5A">
        <w:t>init</w:t>
      </w:r>
      <w:proofErr w:type="spellEnd"/>
      <w:r w:rsidRPr="001E6C5A">
        <w:t xml:space="preserve">" </w:t>
      </w:r>
      <w:r w:rsidRPr="001E6C5A">
        <w:rPr>
          <w:lang w:eastAsia="ko-KR"/>
        </w:rPr>
        <w:t>shall cache the value of "listening MCPTT user" as the ambient listening client role for this call; and</w:t>
      </w:r>
    </w:p>
    <w:p w14:paraId="0F513199" w14:textId="77777777" w:rsidR="00EB676A" w:rsidRPr="001E6C5A" w:rsidRDefault="00EB676A" w:rsidP="00EB676A">
      <w:pPr>
        <w:ind w:left="568" w:hanging="284"/>
        <w:rPr>
          <w:rFonts w:eastAsia="Malgun Gothic"/>
        </w:rPr>
      </w:pPr>
      <w:r w:rsidRPr="001E6C5A">
        <w:rPr>
          <w:rFonts w:eastAsia="Malgun Gothic"/>
        </w:rPr>
        <w:t>4)</w:t>
      </w:r>
      <w:r w:rsidRPr="001E6C5A">
        <w:rPr>
          <w:rFonts w:eastAsia="Malgun Gothic"/>
        </w:rPr>
        <w:tab/>
        <w:t xml:space="preserve">shall cache the value contained in the </w:t>
      </w:r>
      <w:r w:rsidRPr="001E6C5A">
        <w:t xml:space="preserve">&lt;ambient-listening-type&gt; element of the application/vnd.3gpp.mcptt-info+xml MIME body set in step 8) as the </w:t>
      </w:r>
      <w:r w:rsidRPr="001E6C5A">
        <w:rPr>
          <w:rFonts w:eastAsia="Malgun Gothic"/>
        </w:rPr>
        <w:t>ambient listening type of this call</w:t>
      </w:r>
      <w:r w:rsidRPr="001E6C5A">
        <w:t>.</w:t>
      </w:r>
    </w:p>
    <w:p w14:paraId="38E882E3" w14:textId="77777777" w:rsidR="00EB676A" w:rsidRPr="001E6C5A" w:rsidRDefault="00EB676A" w:rsidP="00EB676A">
      <w:r w:rsidRPr="001E6C5A">
        <w:t xml:space="preserve">[TS 24.379, clause </w:t>
      </w:r>
      <w:r w:rsidRPr="001E6C5A">
        <w:rPr>
          <w:lang w:eastAsia="ko-KR"/>
        </w:rPr>
        <w:t>11.1.6.2.2.3</w:t>
      </w:r>
      <w:r w:rsidRPr="001E6C5A">
        <w:t>]</w:t>
      </w:r>
    </w:p>
    <w:p w14:paraId="4AF2232B" w14:textId="77777777" w:rsidR="00EB676A" w:rsidRPr="001E6C5A" w:rsidRDefault="00EB676A" w:rsidP="00EB676A">
      <w:r w:rsidRPr="001E6C5A">
        <w:t xml:space="preserve">Upon receiving a request from an MCPTT </w:t>
      </w:r>
      <w:r w:rsidRPr="001E6C5A">
        <w:rPr>
          <w:lang w:eastAsia="ko-KR"/>
        </w:rPr>
        <w:t>u</w:t>
      </w:r>
      <w:r w:rsidRPr="001E6C5A">
        <w:t xml:space="preserve">ser to release an MCPTT </w:t>
      </w:r>
      <w:r w:rsidRPr="001E6C5A">
        <w:rPr>
          <w:lang w:eastAsia="ko-KR"/>
        </w:rPr>
        <w:t>ambient listening</w:t>
      </w:r>
      <w:r w:rsidRPr="001E6C5A">
        <w:t xml:space="preserve"> </w:t>
      </w:r>
      <w:r w:rsidRPr="001E6C5A">
        <w:rPr>
          <w:lang w:eastAsia="ko-KR"/>
        </w:rPr>
        <w:t>c</w:t>
      </w:r>
      <w:r w:rsidRPr="001E6C5A">
        <w:t>all when using a pre-established MCPTT session:</w:t>
      </w:r>
    </w:p>
    <w:p w14:paraId="463C0741" w14:textId="77777777" w:rsidR="00EB676A" w:rsidRPr="001E6C5A" w:rsidRDefault="00EB676A" w:rsidP="00EB676A">
      <w:pPr>
        <w:rPr>
          <w:lang w:eastAsia="ko-KR"/>
        </w:rPr>
      </w:pPr>
      <w:r w:rsidRPr="001E6C5A">
        <w:rPr>
          <w:lang w:eastAsia="ko-KR"/>
        </w:rPr>
        <w:t>The MCPTT client:</w:t>
      </w:r>
    </w:p>
    <w:p w14:paraId="07EF3244" w14:textId="77777777" w:rsidR="00EB676A" w:rsidRPr="001E6C5A" w:rsidRDefault="00EB676A" w:rsidP="00EB676A">
      <w:pPr>
        <w:ind w:left="568" w:hanging="284"/>
      </w:pPr>
      <w:r w:rsidRPr="001E6C5A">
        <w:t>1)</w:t>
      </w:r>
      <w:r w:rsidRPr="001E6C5A">
        <w:tab/>
        <w:t>if the MCPTT client has not received a g.3gpp.mcptt.ambient-listening-call-release feature-capability indicator as described in clause D.3 in the Feature-Caps header field according to IETF RFC 6809 [60] in;</w:t>
      </w:r>
    </w:p>
    <w:p w14:paraId="7E681285" w14:textId="77777777" w:rsidR="00EB676A" w:rsidRPr="001E6C5A" w:rsidRDefault="00EB676A" w:rsidP="00EB676A">
      <w:pPr>
        <w:ind w:left="851" w:hanging="284"/>
      </w:pPr>
      <w:r w:rsidRPr="001E6C5A">
        <w:t>a)</w:t>
      </w:r>
      <w:r w:rsidRPr="001E6C5A">
        <w:tab/>
        <w:t xml:space="preserve">a received SIP INVITE request for the ambient listening call; or </w:t>
      </w:r>
    </w:p>
    <w:p w14:paraId="799B84E1" w14:textId="77777777" w:rsidR="00EB676A" w:rsidRPr="001E6C5A" w:rsidRDefault="00EB676A" w:rsidP="00EB676A">
      <w:pPr>
        <w:ind w:left="851" w:hanging="284"/>
      </w:pPr>
      <w:r w:rsidRPr="001E6C5A">
        <w:t>b)</w:t>
      </w:r>
      <w:r w:rsidRPr="001E6C5A">
        <w:tab/>
        <w:t>a received SIP 200 (OK) response to a sent SIP INVITE request or SIP REFER request for the ambient listening call;</w:t>
      </w:r>
    </w:p>
    <w:p w14:paraId="5E45A2A6" w14:textId="77777777" w:rsidR="00EB676A" w:rsidRPr="001E6C5A" w:rsidRDefault="00EB676A" w:rsidP="00EB676A">
      <w:pPr>
        <w:ind w:left="851" w:hanging="284"/>
      </w:pPr>
      <w:r w:rsidRPr="001E6C5A">
        <w:t>then shall skip the rest of the steps; and</w:t>
      </w:r>
    </w:p>
    <w:p w14:paraId="307D9E56" w14:textId="77777777" w:rsidR="00EB676A" w:rsidRPr="001E6C5A" w:rsidRDefault="00EB676A" w:rsidP="00EB676A">
      <w:pPr>
        <w:ind w:left="568" w:hanging="284"/>
        <w:rPr>
          <w:lang w:eastAsia="ko-KR"/>
        </w:rPr>
      </w:pPr>
      <w:r w:rsidRPr="001E6C5A">
        <w:rPr>
          <w:lang w:eastAsia="ko-KR"/>
        </w:rPr>
        <w:t>2)</w:t>
      </w:r>
      <w:r w:rsidRPr="001E6C5A">
        <w:rPr>
          <w:lang w:eastAsia="ko-KR"/>
        </w:rPr>
        <w:tab/>
        <w:t>shall perform the actions specified in clause 6.2.5.2.</w:t>
      </w:r>
    </w:p>
    <w:p w14:paraId="5E300F86" w14:textId="77777777" w:rsidR="00EB676A" w:rsidRPr="001E6C5A" w:rsidRDefault="00EB676A" w:rsidP="00EB676A">
      <w:pPr>
        <w:rPr>
          <w:lang w:eastAsia="ko-KR"/>
        </w:rPr>
      </w:pPr>
      <w:r w:rsidRPr="001E6C5A">
        <w:rPr>
          <w:lang w:eastAsia="ko-KR"/>
        </w:rPr>
        <w:t>If the procedures of clause 6.2.5.2 were successful:</w:t>
      </w:r>
    </w:p>
    <w:p w14:paraId="74D0700D" w14:textId="77777777" w:rsidR="00EB676A" w:rsidRPr="001E6C5A" w:rsidRDefault="00EB676A" w:rsidP="00EB676A">
      <w:pPr>
        <w:ind w:left="568" w:hanging="284"/>
      </w:pPr>
      <w:r w:rsidRPr="001E6C5A">
        <w:t>1)</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7B67A3E5"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52078E16" w14:textId="77777777" w:rsidR="00EB676A" w:rsidRPr="001E6C5A" w:rsidRDefault="00EB676A" w:rsidP="00EB676A">
      <w:pPr>
        <w:ind w:left="568" w:hanging="284"/>
        <w:rPr>
          <w:lang w:eastAsia="ko-KR"/>
        </w:rPr>
      </w:pPr>
      <w:r w:rsidRPr="001E6C5A">
        <w:t>3)</w:t>
      </w:r>
      <w:r w:rsidRPr="001E6C5A">
        <w:tab/>
      </w:r>
      <w:r w:rsidRPr="001E6C5A">
        <w:rPr>
          <w:lang w:eastAsia="ko-KR"/>
        </w:rPr>
        <w:t>shall clear the cache of the data stored as:</w:t>
      </w:r>
    </w:p>
    <w:p w14:paraId="06E2D29D" w14:textId="77777777" w:rsidR="00EB676A" w:rsidRPr="001E6C5A" w:rsidRDefault="00EB676A" w:rsidP="00EB676A">
      <w:pPr>
        <w:ind w:left="851" w:hanging="284"/>
        <w:rPr>
          <w:lang w:eastAsia="ko-KR"/>
        </w:rPr>
      </w:pPr>
      <w:r w:rsidRPr="001E6C5A">
        <w:rPr>
          <w:lang w:eastAsia="ko-KR"/>
        </w:rPr>
        <w:t>a)</w:t>
      </w:r>
      <w:r w:rsidRPr="001E6C5A">
        <w:rPr>
          <w:lang w:eastAsia="ko-KR"/>
        </w:rPr>
        <w:tab/>
        <w:t>ambient listening client role; and</w:t>
      </w:r>
    </w:p>
    <w:p w14:paraId="46B684BC"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630F06DF" w14:textId="77777777" w:rsidR="00EB676A" w:rsidRPr="001E6C5A" w:rsidRDefault="00EB676A" w:rsidP="00EB676A">
      <w:r w:rsidRPr="001E6C5A">
        <w:t xml:space="preserve">[TS 24.379, clause </w:t>
      </w:r>
      <w:r w:rsidRPr="001E6C5A">
        <w:rPr>
          <w:lang w:eastAsia="ko-KR"/>
        </w:rPr>
        <w:t>6.2.5.2</w:t>
      </w:r>
      <w:r w:rsidRPr="001E6C5A">
        <w:t>]</w:t>
      </w:r>
    </w:p>
    <w:p w14:paraId="52878C67" w14:textId="77777777" w:rsidR="00EB676A" w:rsidRPr="001E6C5A" w:rsidRDefault="00EB676A" w:rsidP="00EB676A">
      <w:pPr>
        <w:rPr>
          <w:lang w:eastAsia="ko-KR"/>
        </w:rPr>
      </w:pPr>
      <w:r w:rsidRPr="001E6C5A">
        <w:rPr>
          <w:lang w:eastAsia="ko-KR"/>
        </w:rPr>
        <w:t>When the MCPTT client wants to release an MCPTT session using a pre-established session, the MCPTT client:</w:t>
      </w:r>
    </w:p>
    <w:p w14:paraId="35221AC5"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w:t>
      </w:r>
    </w:p>
    <w:p w14:paraId="7869B8C0" w14:textId="77777777" w:rsidR="00EB676A" w:rsidRPr="001E6C5A" w:rsidRDefault="00EB676A" w:rsidP="00EB676A">
      <w:pPr>
        <w:ind w:left="568" w:hanging="284"/>
      </w:pPr>
      <w:r w:rsidRPr="001E6C5A">
        <w:rPr>
          <w:lang w:eastAsia="ko-KR"/>
        </w:rPr>
        <w:t>2)</w:t>
      </w:r>
      <w:r w:rsidRPr="001E6C5A">
        <w:rPr>
          <w:lang w:eastAsia="ko-KR"/>
        </w:rPr>
        <w:tab/>
        <w:t xml:space="preserve">shall generate an initial SIP REFER request outside a dialog in accordance with the procedures specified in </w:t>
      </w:r>
      <w:r w:rsidRPr="001E6C5A">
        <w:t xml:space="preserve">3GPP TS 24.229 [4], IETF RFC 4488 [22] and IETF RFC 3515 [25] as updated by IETF RFC 6665 [26] and </w:t>
      </w:r>
      <w:r w:rsidRPr="001E6C5A">
        <w:rPr>
          <w:lang w:eastAsia="ko-KR"/>
        </w:rPr>
        <w:t>IETF</w:t>
      </w:r>
      <w:r w:rsidRPr="001E6C5A">
        <w:t> </w:t>
      </w:r>
      <w:r w:rsidRPr="001E6C5A">
        <w:rPr>
          <w:lang w:eastAsia="ko-KR"/>
        </w:rPr>
        <w:t>RFC 7647</w:t>
      </w:r>
      <w:r w:rsidRPr="001E6C5A">
        <w:t> [27]</w:t>
      </w:r>
      <w:r w:rsidRPr="001E6C5A">
        <w:rPr>
          <w:lang w:eastAsia="ko-KR"/>
        </w:rPr>
        <w:t>;</w:t>
      </w:r>
    </w:p>
    <w:p w14:paraId="0AE19F01" w14:textId="77777777" w:rsidR="00EB676A" w:rsidRPr="001E6C5A" w:rsidRDefault="00EB676A" w:rsidP="00EB676A">
      <w:pPr>
        <w:ind w:left="568" w:hanging="284"/>
      </w:pPr>
      <w:r w:rsidRPr="001E6C5A">
        <w:rPr>
          <w:lang w:eastAsia="ko-KR"/>
        </w:rPr>
        <w:t>3)</w:t>
      </w:r>
      <w:r w:rsidRPr="001E6C5A">
        <w:rPr>
          <w:lang w:eastAsia="ko-KR"/>
        </w:rPr>
        <w:tab/>
        <w:t>shall set the</w:t>
      </w:r>
      <w:r w:rsidRPr="001E6C5A">
        <w:t xml:space="preserve"> Request-URI of the SIP REFER request to the </w:t>
      </w:r>
      <w:r w:rsidRPr="001E6C5A">
        <w:rPr>
          <w:lang w:eastAsia="ko-KR"/>
        </w:rPr>
        <w:t>public service identity identifying the pre-established session on the MCPTT server serving the MCPTT user;</w:t>
      </w:r>
    </w:p>
    <w:p w14:paraId="0C9DA995" w14:textId="77777777" w:rsidR="00EB676A" w:rsidRPr="001E6C5A" w:rsidRDefault="00EB676A" w:rsidP="00EB676A">
      <w:pPr>
        <w:ind w:left="568" w:hanging="284"/>
        <w:rPr>
          <w:lang w:eastAsia="ko-KR"/>
        </w:rPr>
      </w:pPr>
      <w:r w:rsidRPr="001E6C5A">
        <w:rPr>
          <w:lang w:eastAsia="ko-KR"/>
        </w:rPr>
        <w:t>4)</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177F5FCB"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0C8ABE19" w14:textId="77777777" w:rsidR="00EB676A" w:rsidRPr="001E6C5A" w:rsidRDefault="00EB676A" w:rsidP="00EB676A">
      <w:pPr>
        <w:ind w:left="568" w:hanging="284"/>
        <w:rPr>
          <w:lang w:eastAsia="ko-KR"/>
        </w:rPr>
      </w:pPr>
      <w:r w:rsidRPr="001E6C5A">
        <w:rPr>
          <w:lang w:eastAsia="ko-KR"/>
        </w:rPr>
        <w:t>6)</w:t>
      </w:r>
      <w:r w:rsidRPr="001E6C5A">
        <w:rPr>
          <w:lang w:eastAsia="ko-KR"/>
        </w:rPr>
        <w:tab/>
        <w:t>shall set the Refer-To header field of the SIP REFER request to the MCPTT session identity to release;</w:t>
      </w:r>
    </w:p>
    <w:p w14:paraId="41AB8645" w14:textId="77777777" w:rsidR="00EB676A" w:rsidRPr="001E6C5A" w:rsidRDefault="00EB676A" w:rsidP="00EB676A">
      <w:pPr>
        <w:ind w:left="568" w:hanging="284"/>
      </w:pPr>
      <w:r w:rsidRPr="001E6C5A">
        <w:rPr>
          <w:lang w:eastAsia="ko-KR"/>
        </w:rPr>
        <w:t>7)</w:t>
      </w:r>
      <w:r w:rsidRPr="001E6C5A">
        <w:rPr>
          <w:lang w:eastAsia="ko-KR"/>
        </w:rPr>
        <w:tab/>
        <w:t>shall include the</w:t>
      </w:r>
      <w:r w:rsidRPr="001E6C5A">
        <w:t xml:space="preserve"> "method" SIP URI parameter with the value "BYE" in the URI in the Refer-To header field</w:t>
      </w:r>
      <w:r w:rsidRPr="001E6C5A">
        <w:rPr>
          <w:lang w:eastAsia="ko-KR"/>
        </w:rPr>
        <w:t>;</w:t>
      </w:r>
    </w:p>
    <w:p w14:paraId="6C4ADFF4" w14:textId="77777777" w:rsidR="00EB676A" w:rsidRPr="001E6C5A" w:rsidRDefault="00EB676A" w:rsidP="00EB676A">
      <w:pPr>
        <w:ind w:left="568" w:hanging="284"/>
        <w:rPr>
          <w:lang w:eastAsia="ko-KR"/>
        </w:rPr>
      </w:pPr>
      <w:r w:rsidRPr="001E6C5A">
        <w:rPr>
          <w:lang w:eastAsia="ko-KR"/>
        </w:rPr>
        <w:t>8)</w:t>
      </w:r>
      <w:r w:rsidRPr="001E6C5A">
        <w:rPr>
          <w:lang w:eastAsia="ko-KR"/>
        </w:rPr>
        <w:tab/>
        <w:t xml:space="preserve">shall include a Target-Dialog header field as specified in </w:t>
      </w:r>
      <w:r w:rsidRPr="001E6C5A">
        <w:t>IETF RFC 4538 [23] identifying the pre-established session</w:t>
      </w:r>
      <w:r w:rsidRPr="001E6C5A">
        <w:rPr>
          <w:lang w:eastAsia="ko-KR"/>
        </w:rPr>
        <w:t>; and</w:t>
      </w:r>
    </w:p>
    <w:p w14:paraId="0F7E7A25" w14:textId="77777777" w:rsidR="00EB676A" w:rsidRPr="001E6C5A" w:rsidRDefault="00EB676A" w:rsidP="00EB676A">
      <w:pPr>
        <w:ind w:left="568" w:hanging="284"/>
        <w:rPr>
          <w:lang w:eastAsia="ko-KR"/>
        </w:rPr>
      </w:pPr>
      <w:r w:rsidRPr="001E6C5A">
        <w:rPr>
          <w:lang w:eastAsia="ko-KR"/>
        </w:rPr>
        <w:t>9)</w:t>
      </w:r>
      <w:r w:rsidRPr="001E6C5A">
        <w:rPr>
          <w:lang w:eastAsia="ko-KR"/>
        </w:rPr>
        <w:tab/>
        <w:t>shall send the SIP REFER request according to 3GPP TS 24.229 [4].</w:t>
      </w:r>
    </w:p>
    <w:p w14:paraId="0220A381" w14:textId="77777777" w:rsidR="00EB676A" w:rsidRPr="001E6C5A" w:rsidRDefault="00EB676A" w:rsidP="00EB676A">
      <w:pPr>
        <w:rPr>
          <w:lang w:eastAsia="ko-KR"/>
        </w:rPr>
      </w:pPr>
      <w:r w:rsidRPr="001E6C5A">
        <w:t xml:space="preserve">Upon receiving a SIP 2xx response to the SIP REFER request, the MCPTT </w:t>
      </w:r>
      <w:r w:rsidRPr="001E6C5A">
        <w:rPr>
          <w:lang w:eastAsia="ko-KR"/>
        </w:rPr>
        <w:t>c</w:t>
      </w:r>
      <w:r w:rsidRPr="001E6C5A">
        <w:t>lient</w:t>
      </w:r>
      <w:r w:rsidRPr="001E6C5A">
        <w:rPr>
          <w:lang w:eastAsia="ko-KR"/>
        </w:rPr>
        <w:t xml:space="preserve"> shall interact with media plane as specified in 3GPP TS 24.380 [5].</w:t>
      </w:r>
    </w:p>
    <w:p w14:paraId="392D38F9" w14:textId="77777777" w:rsidR="00EB676A" w:rsidRPr="001E6C5A" w:rsidRDefault="00EB676A" w:rsidP="00EB676A">
      <w:r w:rsidRPr="001E6C5A">
        <w:t xml:space="preserve">[TS 24.380, clause </w:t>
      </w:r>
      <w:r w:rsidRPr="001E6C5A">
        <w:rPr>
          <w:lang w:eastAsia="ko-KR"/>
        </w:rPr>
        <w:t>9.2.2.4.2</w:t>
      </w:r>
      <w:r w:rsidRPr="001E6C5A">
        <w:t>]</w:t>
      </w:r>
    </w:p>
    <w:p w14:paraId="16EF6946" w14:textId="77777777" w:rsidR="00EB676A" w:rsidRPr="001E6C5A" w:rsidRDefault="00EB676A" w:rsidP="00EB676A">
      <w:r w:rsidRPr="001E6C5A">
        <w:t>Upon reception of a Connect message the MCPTT client:</w:t>
      </w:r>
    </w:p>
    <w:p w14:paraId="79A6717A" w14:textId="77777777" w:rsidR="00EB676A" w:rsidRPr="001E6C5A" w:rsidRDefault="00EB676A" w:rsidP="00EB676A">
      <w:pPr>
        <w:ind w:left="568" w:hanging="284"/>
      </w:pPr>
      <w:r w:rsidRPr="001E6C5A">
        <w:t>1.</w:t>
      </w:r>
      <w:r w:rsidRPr="001E6C5A">
        <w:tab/>
        <w:t>if the first bit in the subtype of the Connect message is set to '1' (acknowledgement is required), shall send Acknowledgement message with the Reason Code field set to 'Accepted'; and</w:t>
      </w:r>
    </w:p>
    <w:p w14:paraId="015C475E" w14:textId="77777777" w:rsidR="00EB676A" w:rsidRPr="001E6C5A" w:rsidRDefault="00EB676A" w:rsidP="00EB676A">
      <w:pPr>
        <w:ind w:left="568" w:hanging="284"/>
      </w:pPr>
      <w:r w:rsidRPr="001E6C5A">
        <w:t>2.</w:t>
      </w:r>
      <w:r w:rsidRPr="001E6C5A">
        <w:tab/>
        <w:t>shall remain in the 'U: Pre-established session in use' state.</w:t>
      </w:r>
    </w:p>
    <w:p w14:paraId="4C2A7FF2" w14:textId="77777777" w:rsidR="00EB676A" w:rsidRPr="001E6C5A" w:rsidRDefault="00EB676A" w:rsidP="00EB676A">
      <w:pPr>
        <w:keepNext/>
        <w:keepLines/>
        <w:spacing w:before="120"/>
        <w:ind w:left="1985" w:hanging="1985"/>
        <w:rPr>
          <w:rFonts w:ascii="Arial" w:hAnsi="Arial"/>
        </w:rPr>
      </w:pPr>
      <w:r w:rsidRPr="001E6C5A">
        <w:rPr>
          <w:rFonts w:ascii="Arial" w:hAnsi="Arial"/>
        </w:rPr>
        <w:t>6.2.18.3</w:t>
      </w:r>
      <w:r w:rsidRPr="001E6C5A">
        <w:rPr>
          <w:rFonts w:ascii="Arial" w:hAnsi="Arial"/>
        </w:rPr>
        <w:tab/>
        <w:t>Test description</w:t>
      </w:r>
    </w:p>
    <w:p w14:paraId="157B337F" w14:textId="77777777" w:rsidR="00EB676A" w:rsidRPr="001E6C5A" w:rsidRDefault="00EB676A" w:rsidP="00EB676A">
      <w:pPr>
        <w:keepNext/>
        <w:keepLines/>
        <w:spacing w:before="120"/>
        <w:ind w:left="1985" w:hanging="1985"/>
        <w:rPr>
          <w:rFonts w:ascii="Arial" w:hAnsi="Arial"/>
        </w:rPr>
      </w:pPr>
      <w:r w:rsidRPr="001E6C5A">
        <w:rPr>
          <w:rFonts w:ascii="Arial" w:hAnsi="Arial"/>
        </w:rPr>
        <w:t>6.2.18.3.1</w:t>
      </w:r>
      <w:r w:rsidRPr="001E6C5A">
        <w:rPr>
          <w:rFonts w:ascii="Arial" w:hAnsi="Arial"/>
        </w:rPr>
        <w:tab/>
        <w:t>Pre-test conditions</w:t>
      </w:r>
    </w:p>
    <w:p w14:paraId="3273402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A7076FA" w14:textId="77777777" w:rsidR="00EB676A" w:rsidRPr="001E6C5A" w:rsidRDefault="00EB676A" w:rsidP="00EB676A">
      <w:pPr>
        <w:ind w:left="568" w:hanging="284"/>
      </w:pPr>
      <w:r w:rsidRPr="001E6C5A">
        <w:t>-</w:t>
      </w:r>
      <w:r w:rsidRPr="001E6C5A">
        <w:tab/>
        <w:t>SS (MCPTT server)</w:t>
      </w:r>
    </w:p>
    <w:p w14:paraId="17911CC1"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508D9FA"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F9F18B3" w14:textId="77777777" w:rsidR="00EB676A" w:rsidRPr="001E6C5A" w:rsidRDefault="00EB676A" w:rsidP="00EB676A">
      <w:pPr>
        <w:ind w:left="568" w:hanging="284"/>
      </w:pPr>
      <w:r w:rsidRPr="001E6C5A">
        <w:t>-</w:t>
      </w:r>
      <w:r w:rsidRPr="001E6C5A">
        <w:tab/>
        <w:t>UE (MCPTT client)</w:t>
      </w:r>
    </w:p>
    <w:p w14:paraId="05834C72" w14:textId="77777777" w:rsidR="00EB676A" w:rsidRPr="001E6C5A" w:rsidRDefault="00EB676A" w:rsidP="00EB676A">
      <w:pPr>
        <w:ind w:left="568" w:hanging="284"/>
      </w:pPr>
      <w:r w:rsidRPr="001E6C5A">
        <w:t>-</w:t>
      </w:r>
      <w:r w:rsidRPr="001E6C5A">
        <w:tab/>
        <w:t>The test USIM set as defined in TS 36.579-1 [2], subclause 5.5.10 is inserted.</w:t>
      </w:r>
    </w:p>
    <w:p w14:paraId="1918547C"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556DCCD2"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05781D5"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681CB7A5"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30BE2B1B" w14:textId="77777777" w:rsidR="00EB676A" w:rsidRPr="001E6C5A" w:rsidRDefault="00EB676A" w:rsidP="00EB676A">
      <w:pPr>
        <w:ind w:left="568" w:hanging="284"/>
      </w:pPr>
      <w:r w:rsidRPr="001E6C5A">
        <w:t>-</w:t>
      </w:r>
      <w:r w:rsidRPr="001E6C5A">
        <w:tab/>
        <w:t>The MCPTT User is authorized to initiate remotely initiated ambient listening: the &lt;allow-request-remote-initiated-ambient-listening&gt; element of the &lt;ruleset&gt; element is present in the MCPTT user profile document and is set to "true"</w:t>
      </w:r>
    </w:p>
    <w:p w14:paraId="0A886F72" w14:textId="77777777" w:rsidR="00EB676A" w:rsidRPr="001E6C5A" w:rsidRDefault="00EB676A" w:rsidP="00EB676A">
      <w:pPr>
        <w:ind w:left="568" w:hanging="284"/>
      </w:pPr>
      <w:r w:rsidRPr="001E6C5A">
        <w:t>-</w:t>
      </w:r>
      <w:r w:rsidRPr="001E6C5A">
        <w:tab/>
        <w:t>UE States at the end of the preamble</w:t>
      </w:r>
    </w:p>
    <w:p w14:paraId="2F282A94" w14:textId="77777777" w:rsidR="00EB676A" w:rsidRPr="001E6C5A" w:rsidRDefault="00EB676A" w:rsidP="00EB676A">
      <w:pPr>
        <w:ind w:left="851" w:hanging="284"/>
      </w:pPr>
      <w:r w:rsidRPr="001E6C5A">
        <w:t>-</w:t>
      </w:r>
      <w:r w:rsidRPr="001E6C5A">
        <w:tab/>
        <w:t>The UE is in E-UTRA Registered, Idle Mode state.</w:t>
      </w:r>
    </w:p>
    <w:p w14:paraId="32F63227"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29EED976" w14:textId="77777777" w:rsidR="00EB676A" w:rsidRPr="001E6C5A" w:rsidRDefault="00EB676A" w:rsidP="00EB676A">
      <w:pPr>
        <w:keepNext/>
        <w:keepLines/>
        <w:spacing w:before="120"/>
        <w:ind w:left="1985" w:hanging="1985"/>
        <w:rPr>
          <w:rFonts w:ascii="Arial" w:hAnsi="Arial"/>
        </w:rPr>
      </w:pPr>
      <w:r w:rsidRPr="001E6C5A">
        <w:rPr>
          <w:rFonts w:ascii="Arial" w:hAnsi="Arial"/>
        </w:rPr>
        <w:t>6.2.18.3.2</w:t>
      </w:r>
      <w:r w:rsidRPr="001E6C5A">
        <w:rPr>
          <w:rFonts w:ascii="Arial" w:hAnsi="Arial"/>
        </w:rPr>
        <w:tab/>
        <w:t>Test procedure sequence</w:t>
      </w:r>
    </w:p>
    <w:p w14:paraId="4B194ECC" w14:textId="77777777" w:rsidR="00EB676A" w:rsidRPr="001E6C5A" w:rsidRDefault="00EB676A" w:rsidP="00EB676A">
      <w:pPr>
        <w:keepNext/>
        <w:keepLines/>
        <w:spacing w:before="60"/>
        <w:jc w:val="center"/>
        <w:rPr>
          <w:rFonts w:ascii="Arial" w:hAnsi="Arial"/>
          <w:b/>
        </w:rPr>
      </w:pPr>
      <w:r w:rsidRPr="001E6C5A">
        <w:rPr>
          <w:rFonts w:ascii="Arial" w:hAnsi="Arial"/>
          <w:b/>
        </w:rPr>
        <w:t>Table 6.2.18.3.2-1: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5B57E02F" w14:textId="77777777" w:rsidTr="00BC3F8D">
        <w:tc>
          <w:tcPr>
            <w:tcW w:w="534" w:type="dxa"/>
            <w:tcBorders>
              <w:top w:val="single" w:sz="4" w:space="0" w:color="auto"/>
              <w:left w:val="single" w:sz="4" w:space="0" w:color="auto"/>
              <w:bottom w:val="nil"/>
              <w:right w:val="single" w:sz="4" w:space="0" w:color="auto"/>
            </w:tcBorders>
            <w:hideMark/>
          </w:tcPr>
          <w:p w14:paraId="24F0B42A"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413C70B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BE1FC9"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06D6380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3309F30"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Verdict</w:t>
            </w:r>
          </w:p>
        </w:tc>
      </w:tr>
      <w:tr w:rsidR="00EB676A" w:rsidRPr="001E6C5A" w14:paraId="06EE72DB" w14:textId="77777777" w:rsidTr="00BC3F8D">
        <w:tc>
          <w:tcPr>
            <w:tcW w:w="534" w:type="dxa"/>
            <w:tcBorders>
              <w:top w:val="nil"/>
              <w:left w:val="single" w:sz="4" w:space="0" w:color="auto"/>
              <w:bottom w:val="single" w:sz="4" w:space="0" w:color="auto"/>
              <w:right w:val="single" w:sz="4" w:space="0" w:color="auto"/>
            </w:tcBorders>
          </w:tcPr>
          <w:p w14:paraId="55404C8E" w14:textId="77777777" w:rsidR="00EB676A" w:rsidRPr="001E6C5A"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EC5C97E" w14:textId="77777777" w:rsidR="00EB676A" w:rsidRPr="001E6C5A"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4CF9B73"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B8B58DA"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BDC8760" w14:textId="77777777" w:rsidR="00EB676A" w:rsidRPr="001E6C5A"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6424219" w14:textId="77777777" w:rsidR="00EB676A" w:rsidRPr="001E6C5A" w:rsidRDefault="00EB676A" w:rsidP="00BC3F8D">
            <w:pPr>
              <w:keepNext/>
              <w:keepLines/>
              <w:spacing w:after="0" w:line="254" w:lineRule="auto"/>
              <w:jc w:val="center"/>
              <w:rPr>
                <w:rFonts w:ascii="Arial" w:hAnsi="Arial"/>
                <w:b/>
                <w:sz w:val="18"/>
              </w:rPr>
            </w:pPr>
          </w:p>
        </w:tc>
      </w:tr>
      <w:tr w:rsidR="00EB676A" w:rsidRPr="001E6C5A" w14:paraId="2202078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4B8F0C3"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45F91AF8"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Make the MCPTT User request the establishment of an MCPTT remotely initiated ambient listening call within a pre-established session.</w:t>
            </w:r>
          </w:p>
          <w:p w14:paraId="008C636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CF2371"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98F6D8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E69EAB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5D2FD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629F4A8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2E7A281"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B520E3F" w14:textId="3C39C6DE"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900" w:author="MCC160" w:date="2022-11-01T12:01:00Z">
              <w:r w:rsidRPr="001E6C5A" w:rsidDel="001D091D">
                <w:rPr>
                  <w:rFonts w:ascii="Arial" w:hAnsi="Arial"/>
                  <w:sz w:val="18"/>
                </w:rPr>
                <w:delText>Does the UE (</w:delText>
              </w:r>
              <w:r w:rsidRPr="001E6C5A" w:rsidDel="001D091D">
                <w:rPr>
                  <w:rFonts w:ascii="Arial" w:hAnsi="Arial"/>
                  <w:sz w:val="18"/>
                  <w:lang w:eastAsia="ko-KR"/>
                </w:rPr>
                <w:delText xml:space="preserve">MCPTT Client) perform procedure for </w:delText>
              </w:r>
            </w:del>
            <w:ins w:id="901" w:author="MCC160" w:date="2022-11-01T12:01:00Z">
              <w:r w:rsidR="001D091D">
                <w:rPr>
                  <w:rFonts w:ascii="Arial" w:hAnsi="Arial"/>
                  <w:sz w:val="18"/>
                </w:rPr>
                <w:t>Does the UE (MCPTT Client) correctly perform test procedure '</w:t>
              </w:r>
            </w:ins>
            <w:r w:rsidRPr="001E6C5A">
              <w:rPr>
                <w:rFonts w:ascii="Arial" w:hAnsi="Arial"/>
                <w:sz w:val="18"/>
                <w:lang w:eastAsia="ko-KR"/>
              </w:rPr>
              <w:t>MCPTT CO call establishment using a pre-established session</w:t>
            </w:r>
            <w:ins w:id="902" w:author="MCC160" w:date="2022-11-01T12:45:00Z">
              <w:r w:rsidR="000336EF">
                <w:rPr>
                  <w:rFonts w:ascii="Arial" w:hAnsi="Arial"/>
                  <w:sz w:val="18"/>
                  <w:lang w:eastAsia="ko-KR"/>
                </w:rPr>
                <w:t>'</w:t>
              </w:r>
            </w:ins>
            <w:r w:rsidRPr="001E6C5A">
              <w:rPr>
                <w:rFonts w:ascii="Arial" w:hAnsi="Arial"/>
                <w:sz w:val="18"/>
                <w:lang w:eastAsia="ko-KR"/>
              </w:rPr>
              <w:t xml:space="preserve"> as described in TS 36.579-1 [2] table 5.3A.3.3-1 to</w:t>
            </w:r>
            <w:r w:rsidRPr="001E6C5A">
              <w:rPr>
                <w:rFonts w:ascii="Arial" w:hAnsi="Arial"/>
                <w:sz w:val="18"/>
              </w:rPr>
              <w:t xml:space="preserve"> establish </w:t>
            </w:r>
            <w:del w:id="903" w:author="MCC160" w:date="2022-11-01T12:45:00Z">
              <w:r w:rsidRPr="001E6C5A" w:rsidDel="000336EF">
                <w:rPr>
                  <w:rFonts w:ascii="Arial" w:hAnsi="Arial"/>
                  <w:sz w:val="18"/>
                </w:rPr>
                <w:delText xml:space="preserve">an MCPTT </w:delText>
              </w:r>
            </w:del>
            <w:ins w:id="904" w:author="MCC160" w:date="2022-11-01T12:45:00Z">
              <w:r w:rsidR="000336EF">
                <w:rPr>
                  <w:rFonts w:ascii="Arial" w:hAnsi="Arial"/>
                  <w:sz w:val="18"/>
                </w:rPr>
                <w:t xml:space="preserve">a </w:t>
              </w:r>
            </w:ins>
            <w:r w:rsidRPr="001E6C5A">
              <w:rPr>
                <w:rFonts w:ascii="Arial" w:hAnsi="Arial"/>
                <w:sz w:val="18"/>
              </w:rPr>
              <w:t>remotely initiated ambient listening call within a pre-established session?</w:t>
            </w:r>
          </w:p>
        </w:tc>
        <w:tc>
          <w:tcPr>
            <w:tcW w:w="708" w:type="dxa"/>
            <w:tcBorders>
              <w:top w:val="single" w:sz="4" w:space="0" w:color="auto"/>
              <w:left w:val="single" w:sz="4" w:space="0" w:color="auto"/>
              <w:bottom w:val="single" w:sz="4" w:space="0" w:color="auto"/>
              <w:right w:val="single" w:sz="4" w:space="0" w:color="auto"/>
            </w:tcBorders>
            <w:hideMark/>
          </w:tcPr>
          <w:p w14:paraId="25F9697F"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C50E21C"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FF361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ACC171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214F48C4"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3FB60E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2DC176C7"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 xml:space="preserve">Floor Taken message, </w:t>
            </w:r>
            <w:r w:rsidRPr="001E6C5A">
              <w:rPr>
                <w:rFonts w:ascii="Arial" w:hAnsi="Arial"/>
                <w:sz w:val="18"/>
              </w:rPr>
              <w:t>the Permission to Request the Floor field set to '0'</w:t>
            </w:r>
            <w:r w:rsidRPr="001E6C5A">
              <w:rPr>
                <w:rFonts w:ascii="Arial" w:hAnsi="Arial"/>
                <w:sz w:val="18"/>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F6899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A09ECE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
          <w:p w14:paraId="09D3366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DB2CB8"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34F61F9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9A74A5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21DBBBDB"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p>
          <w:p w14:paraId="05C288B8"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303AB4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ECD76C4"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B51FFBC"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CCDAE4"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P</w:t>
            </w:r>
          </w:p>
        </w:tc>
      </w:tr>
      <w:tr w:rsidR="00EB676A" w:rsidRPr="001E6C5A" w14:paraId="61B1F4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126B7A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255F51D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Make the MCPTT User request the release of the </w:t>
            </w:r>
            <w:r w:rsidRPr="001E6C5A">
              <w:rPr>
                <w:rFonts w:ascii="Arial" w:hAnsi="Arial"/>
                <w:sz w:val="18"/>
                <w:lang w:eastAsia="zh-CN"/>
              </w:rPr>
              <w:t>Remotely initiated ambient listening call</w:t>
            </w:r>
            <w:r w:rsidRPr="001E6C5A">
              <w:rPr>
                <w:rFonts w:ascii="Arial" w:hAnsi="Arial"/>
                <w:sz w:val="18"/>
              </w:rPr>
              <w:t>.</w:t>
            </w:r>
          </w:p>
          <w:p w14:paraId="54D2667D"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B29FA8"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DA3A62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A291F5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A5621F"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193ECE4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2F38BC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5444F215" w14:textId="322540BA"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905" w:author="MCC160" w:date="2022-11-01T12:01:00Z">
              <w:r w:rsidRPr="001E6C5A" w:rsidDel="001D091D">
                <w:rPr>
                  <w:rFonts w:ascii="Arial" w:hAnsi="Arial"/>
                  <w:sz w:val="18"/>
                </w:rPr>
                <w:delText>Does the UE (</w:delText>
              </w:r>
              <w:r w:rsidRPr="001E6C5A" w:rsidDel="001D091D">
                <w:rPr>
                  <w:rFonts w:ascii="Arial" w:hAnsi="Arial"/>
                  <w:sz w:val="18"/>
                  <w:lang w:eastAsia="ko-KR"/>
                </w:rPr>
                <w:delText>MCPTT Client)</w:delText>
              </w:r>
              <w:r w:rsidRPr="001E6C5A" w:rsidDel="001D091D">
                <w:rPr>
                  <w:rFonts w:ascii="Arial" w:eastAsia="Calibri" w:hAnsi="Arial"/>
                  <w:sz w:val="18"/>
                </w:rPr>
                <w:delText xml:space="preserve"> perform procedure for </w:delText>
              </w:r>
            </w:del>
            <w:ins w:id="906" w:author="MCC160" w:date="2022-11-01T12:01:00Z">
              <w:r w:rsidR="001D091D">
                <w:rPr>
                  <w:rFonts w:ascii="Arial" w:hAnsi="Arial"/>
                  <w:sz w:val="18"/>
                </w:rPr>
                <w:t>Does the UE (MCPTT Client) correctly perform test procedure '</w:t>
              </w:r>
            </w:ins>
            <w:r w:rsidRPr="001E6C5A">
              <w:rPr>
                <w:rFonts w:ascii="Arial" w:eastAsia="Calibri" w:hAnsi="Arial"/>
                <w:sz w:val="18"/>
              </w:rPr>
              <w:t>MCPTT CO call release keeping the pre-established session</w:t>
            </w:r>
            <w:ins w:id="907" w:author="MCC160" w:date="2022-11-01T12:46:00Z">
              <w:r w:rsidR="000336EF">
                <w:rPr>
                  <w:rFonts w:ascii="Arial" w:eastAsia="Calibri"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 xml:space="preserve">TS 36.579-1 [2] Table 5.3A.4.3-1 </w:t>
            </w:r>
            <w:r w:rsidRPr="001E6C5A">
              <w:rPr>
                <w:rFonts w:ascii="Arial" w:eastAsia="Calibri" w:hAnsi="Arial"/>
                <w:sz w:val="18"/>
              </w:rPr>
              <w:t xml:space="preserve">to </w:t>
            </w:r>
            <w:del w:id="908" w:author="MCC160" w:date="2022-11-01T12:46:00Z">
              <w:r w:rsidRPr="001E6C5A" w:rsidDel="000336EF">
                <w:rPr>
                  <w:rFonts w:ascii="Arial" w:eastAsia="Calibri" w:hAnsi="Arial"/>
                  <w:sz w:val="18"/>
                </w:rPr>
                <w:delText xml:space="preserve">end </w:delText>
              </w:r>
            </w:del>
            <w:ins w:id="909" w:author="MCC160" w:date="2022-11-01T12:46:00Z">
              <w:r w:rsidR="000336EF">
                <w:rPr>
                  <w:rFonts w:ascii="Arial" w:eastAsia="Calibri" w:hAnsi="Arial"/>
                  <w:sz w:val="18"/>
                </w:rPr>
                <w:t>release</w:t>
              </w:r>
              <w:r w:rsidR="000336EF" w:rsidRPr="001E6C5A">
                <w:rPr>
                  <w:rFonts w:ascii="Arial" w:eastAsia="Calibri" w:hAnsi="Arial"/>
                  <w:sz w:val="18"/>
                </w:rPr>
                <w:t xml:space="preserve"> </w:t>
              </w:r>
            </w:ins>
            <w:r w:rsidRPr="001E6C5A">
              <w:rPr>
                <w:rFonts w:ascii="Arial" w:eastAsia="Calibri" w:hAnsi="Arial"/>
                <w:sz w:val="18"/>
              </w:rPr>
              <w:t>the call?</w:t>
            </w:r>
          </w:p>
        </w:tc>
        <w:tc>
          <w:tcPr>
            <w:tcW w:w="708" w:type="dxa"/>
            <w:tcBorders>
              <w:top w:val="single" w:sz="4" w:space="0" w:color="auto"/>
              <w:left w:val="single" w:sz="4" w:space="0" w:color="auto"/>
              <w:bottom w:val="single" w:sz="4" w:space="0" w:color="auto"/>
              <w:right w:val="single" w:sz="4" w:space="0" w:color="auto"/>
            </w:tcBorders>
            <w:hideMark/>
          </w:tcPr>
          <w:p w14:paraId="7407E55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DF67061"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2422C8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5FB40C0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4B5D47B0"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97C29D3" w14:textId="77777777" w:rsidR="00EB676A" w:rsidRPr="001E6C5A" w:rsidRDefault="00EB676A" w:rsidP="00BC3F8D">
            <w:pPr>
              <w:keepNext/>
              <w:keepLines/>
              <w:spacing w:after="0" w:line="254" w:lineRule="auto"/>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54940214" w14:textId="77777777" w:rsidR="00EB676A" w:rsidRPr="001E6C5A" w:rsidRDefault="00EB676A" w:rsidP="00EB676A"/>
    <w:p w14:paraId="4D209C9F" w14:textId="77777777" w:rsidR="00EB676A" w:rsidRPr="001E6C5A" w:rsidRDefault="00EB676A" w:rsidP="00EB676A">
      <w:pPr>
        <w:keepNext/>
        <w:keepLines/>
        <w:spacing w:before="120"/>
        <w:ind w:left="1985" w:hanging="1985"/>
        <w:rPr>
          <w:rFonts w:ascii="Arial" w:hAnsi="Arial"/>
        </w:rPr>
      </w:pPr>
      <w:r w:rsidRPr="001E6C5A">
        <w:rPr>
          <w:rFonts w:ascii="Arial" w:hAnsi="Arial"/>
        </w:rPr>
        <w:t>6.2.18.3.3</w:t>
      </w:r>
      <w:r w:rsidRPr="001E6C5A">
        <w:rPr>
          <w:rFonts w:ascii="Arial" w:hAnsi="Arial"/>
        </w:rPr>
        <w:tab/>
        <w:t>Specific message contents</w:t>
      </w:r>
    </w:p>
    <w:p w14:paraId="7725540E"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2, Table 6.2.18.3.2-1;</w:t>
      </w:r>
      <w:r>
        <w:rPr>
          <w:rFonts w:ascii="Arial" w:hAnsi="Arial"/>
          <w:b/>
        </w:rPr>
        <w:br/>
      </w:r>
      <w:r w:rsidRPr="001E6C5A">
        <w:rPr>
          <w:rFonts w:ascii="Arial" w:hAnsi="Arial"/>
          <w: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D9FCE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E16842F"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5.5.2.12-1, condition PRIVATE-CALL</w:t>
            </w:r>
          </w:p>
        </w:tc>
      </w:tr>
      <w:tr w:rsidR="00EB676A" w:rsidRPr="001E6C5A" w14:paraId="626B759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5C71CAD"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A40A10"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22F356"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9DDF6E5"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355820F"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6C8C113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F8B9453" w14:textId="77777777" w:rsidR="00EB676A" w:rsidRPr="001E6C5A" w:rsidRDefault="00EB676A" w:rsidP="00BC3F8D">
            <w:pPr>
              <w:keepNext/>
              <w:keepLines/>
              <w:spacing w:after="0" w:line="254" w:lineRule="auto"/>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C605E6"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1FDD28EA"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77631E"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9221BAA" w14:textId="77777777" w:rsidR="00EB676A" w:rsidRPr="001E6C5A" w:rsidRDefault="00EB676A" w:rsidP="00BC3F8D">
            <w:pPr>
              <w:keepNext/>
              <w:keepLines/>
              <w:spacing w:after="0" w:line="254" w:lineRule="auto"/>
              <w:rPr>
                <w:rFonts w:ascii="Arial" w:hAnsi="Arial"/>
                <w:sz w:val="18"/>
              </w:rPr>
            </w:pPr>
          </w:p>
        </w:tc>
      </w:tr>
      <w:tr w:rsidR="00EB676A" w:rsidRPr="001E6C5A" w14:paraId="5590A92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47D4E4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302DBD"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1579DD9"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794F8723"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004CD6" w14:textId="77777777" w:rsidR="00EB676A" w:rsidRPr="001E6C5A" w:rsidRDefault="00EB676A" w:rsidP="00BC3F8D">
            <w:pPr>
              <w:keepNext/>
              <w:keepLines/>
              <w:spacing w:after="0" w:line="254" w:lineRule="auto"/>
              <w:rPr>
                <w:rFonts w:ascii="Arial" w:hAnsi="Arial"/>
                <w:sz w:val="18"/>
              </w:rPr>
            </w:pPr>
          </w:p>
        </w:tc>
      </w:tr>
      <w:tr w:rsidR="00EB676A" w:rsidRPr="001E6C5A" w14:paraId="4E38DDF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9B5F6F0" w14:textId="77777777" w:rsidR="00EB676A" w:rsidRPr="001E6C5A" w:rsidRDefault="00EB676A" w:rsidP="00BC3F8D">
            <w:pPr>
              <w:keepNext/>
              <w:keepLines/>
              <w:spacing w:after="0" w:line="254" w:lineRule="auto"/>
              <w:rPr>
                <w:rFonts w:ascii="Arial" w:hAnsi="Arial"/>
                <w:b/>
                <w:sz w:val="18"/>
              </w:rPr>
            </w:pPr>
            <w:r w:rsidRPr="001E6C5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CF30C0" w14:textId="77777777" w:rsidR="00EB676A" w:rsidRPr="001E6C5A" w:rsidRDefault="00EB676A" w:rsidP="00BC3F8D">
            <w:pPr>
              <w:keepNext/>
              <w:keepLines/>
              <w:spacing w:after="0" w:line="254" w:lineRule="auto"/>
              <w:rPr>
                <w:rFonts w:ascii="Arial" w:hAnsi="Arial"/>
                <w:sz w:val="18"/>
              </w:rPr>
            </w:pPr>
            <w:r w:rsidRPr="001E6C5A">
              <w:rPr>
                <w:rFonts w:ascii="Arial" w:hAnsi="Arial" w:cs="Arial"/>
                <w:sz w:val="18"/>
                <w:szCs w:val="18"/>
              </w:rPr>
              <w:t xml:space="preserve">Resource-lists as described in </w:t>
            </w:r>
            <w:r w:rsidRPr="001E6C5A">
              <w:rPr>
                <w:rFonts w:ascii="Arial" w:hAnsi="Arial"/>
                <w:sz w:val="18"/>
              </w:rPr>
              <w:t>Table 6.2.18.3.3-1A</w:t>
            </w:r>
          </w:p>
        </w:tc>
        <w:tc>
          <w:tcPr>
            <w:tcW w:w="2126" w:type="dxa"/>
            <w:tcBorders>
              <w:top w:val="single" w:sz="4" w:space="0" w:color="auto"/>
              <w:left w:val="single" w:sz="4" w:space="0" w:color="auto"/>
              <w:bottom w:val="single" w:sz="4" w:space="0" w:color="auto"/>
              <w:right w:val="single" w:sz="4" w:space="0" w:color="auto"/>
            </w:tcBorders>
          </w:tcPr>
          <w:p w14:paraId="5B8E0E3D"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C527DA"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96D366" w14:textId="77777777" w:rsidR="00EB676A" w:rsidRPr="001E6C5A" w:rsidRDefault="00EB676A" w:rsidP="00BC3F8D">
            <w:pPr>
              <w:keepNext/>
              <w:keepLines/>
              <w:spacing w:after="0" w:line="254" w:lineRule="auto"/>
              <w:rPr>
                <w:rFonts w:ascii="Arial" w:hAnsi="Arial"/>
                <w:sz w:val="18"/>
              </w:rPr>
            </w:pPr>
          </w:p>
        </w:tc>
      </w:tr>
    </w:tbl>
    <w:p w14:paraId="76A88547" w14:textId="77777777" w:rsidR="00EB676A" w:rsidRPr="001E6C5A" w:rsidRDefault="00EB676A" w:rsidP="00EB676A"/>
    <w:p w14:paraId="3A0DDD3E" w14:textId="77777777" w:rsidR="00EB676A" w:rsidRPr="001E6C5A" w:rsidRDefault="00EB676A" w:rsidP="00EB676A">
      <w:pPr>
        <w:keepNext/>
        <w:keepLines/>
        <w:spacing w:before="60"/>
        <w:jc w:val="center"/>
        <w:rPr>
          <w:rFonts w:ascii="Arial" w:hAnsi="Arial"/>
          <w:b/>
        </w:rPr>
      </w:pPr>
      <w:r w:rsidRPr="001E6C5A">
        <w:rPr>
          <w:rFonts w:ascii="Arial" w:hAnsi="Arial"/>
          <w:b/>
        </w:rPr>
        <w:t>Table 6.2.18.3.3-2: Resource-lists in SIP REFER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70BFCC7D" w14:textId="77777777" w:rsidTr="00BC3F8D">
        <w:trPr>
          <w:cantSplit/>
          <w:jc w:val="center"/>
        </w:trPr>
        <w:tc>
          <w:tcPr>
            <w:tcW w:w="9640" w:type="dxa"/>
            <w:tcBorders>
              <w:top w:val="single" w:sz="4" w:space="0" w:color="auto"/>
              <w:left w:val="single" w:sz="4" w:space="0" w:color="auto"/>
              <w:bottom w:val="single" w:sz="4" w:space="0" w:color="auto"/>
              <w:right w:val="single" w:sz="4" w:space="0" w:color="auto"/>
            </w:tcBorders>
            <w:hideMark/>
          </w:tcPr>
          <w:p w14:paraId="40ED7574" w14:textId="77777777" w:rsidR="00EB676A" w:rsidRPr="001E6C5A" w:rsidRDefault="00EB676A" w:rsidP="00BC3F8D">
            <w:pPr>
              <w:keepNext/>
              <w:keepLines/>
              <w:spacing w:after="0" w:line="254" w:lineRule="auto"/>
              <w:rPr>
                <w:rFonts w:ascii="Arial" w:hAnsi="Arial" w:cs="Arial"/>
                <w:sz w:val="18"/>
                <w:szCs w:val="18"/>
              </w:rPr>
            </w:pPr>
            <w:r w:rsidRPr="001E6C5A">
              <w:rPr>
                <w:rFonts w:ascii="Arial" w:hAnsi="Arial" w:cs="Arial"/>
                <w:sz w:val="18"/>
                <w:szCs w:val="18"/>
              </w:rPr>
              <w:t>Derivation Path: TS 36.579-1 [2], Table 5.5.3.3.1-1 condition PRE-ESTABLISH</w:t>
            </w:r>
            <w:r>
              <w:rPr>
                <w:rFonts w:ascii="Arial" w:hAnsi="Arial" w:cs="Arial"/>
                <w:sz w:val="18"/>
                <w:szCs w:val="18"/>
              </w:rPr>
              <w:t>,</w:t>
            </w:r>
            <w:r w:rsidRPr="001E6C5A">
              <w:rPr>
                <w:rFonts w:ascii="Arial" w:hAnsi="Arial" w:cs="Arial"/>
                <w:sz w:val="18"/>
                <w:szCs w:val="18"/>
              </w:rPr>
              <w:t xml:space="preserve"> PRIVATE-CALL</w:t>
            </w:r>
            <w:r w:rsidRPr="00B71283">
              <w:rPr>
                <w:rFonts w:ascii="Arial" w:hAnsi="Arial" w:cs="Arial"/>
                <w:sz w:val="18"/>
                <w:szCs w:val="18"/>
              </w:rPr>
              <w:t xml:space="preserve"> with the </w:t>
            </w:r>
            <w:proofErr w:type="spellStart"/>
            <w:r w:rsidRPr="00B71283">
              <w:rPr>
                <w:rFonts w:ascii="Arial" w:hAnsi="Arial" w:cs="Arial"/>
                <w:sz w:val="18"/>
                <w:szCs w:val="18"/>
              </w:rPr>
              <w:t>uri</w:t>
            </w:r>
            <w:proofErr w:type="spellEnd"/>
            <w:r w:rsidRPr="00B71283">
              <w:rPr>
                <w:rFonts w:ascii="Arial" w:hAnsi="Arial" w:cs="Arial"/>
                <w:sz w:val="18"/>
                <w:szCs w:val="18"/>
              </w:rPr>
              <w:t xml:space="preserve"> attribute of the entry extended with the SIP URI header fields as specified in Table 6.2.18.3.3-3</w:t>
            </w:r>
          </w:p>
        </w:tc>
      </w:tr>
    </w:tbl>
    <w:p w14:paraId="0914C017" w14:textId="77777777" w:rsidR="00EB676A" w:rsidRPr="001E6C5A" w:rsidRDefault="00EB676A" w:rsidP="00EB676A"/>
    <w:p w14:paraId="7C19DC6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6.2.18.3.3-3: SIP header fields extending the </w:t>
      </w:r>
      <w:proofErr w:type="spellStart"/>
      <w:r w:rsidRPr="001E6C5A">
        <w:rPr>
          <w:rFonts w:ascii="Arial" w:hAnsi="Arial"/>
          <w:b/>
        </w:rPr>
        <w:t>uri</w:t>
      </w:r>
      <w:proofErr w:type="spellEnd"/>
      <w:r w:rsidRPr="001E6C5A">
        <w:rPr>
          <w:rFonts w:ascii="Arial" w:hAnsi="Arial"/>
          <w:b/>
        </w:rPr>
        <w:t xml:space="preserve"> attribute of the resource-lists' single entry</w:t>
      </w:r>
      <w:r>
        <w:rPr>
          <w:rFonts w:ascii="Arial" w:hAnsi="Arial"/>
          <w:b/>
        </w:rPr>
        <w:br/>
      </w:r>
      <w:r w:rsidRPr="001E6C5A">
        <w:rPr>
          <w:rFonts w:ascii="Arial" w:hAnsi="Arial"/>
          <w:b/>
        </w:rPr>
        <w:t>(</w:t>
      </w:r>
      <w:r w:rsidRPr="00B71283">
        <w:rPr>
          <w:rFonts w:ascii="Arial" w:hAnsi="Arial"/>
          <w:b/>
        </w:rPr>
        <w:t>Table 6.2.18.3.3-</w:t>
      </w:r>
      <w:r>
        <w:rPr>
          <w:rFonts w:ascii="Arial" w:hAnsi="Arial"/>
          <w:b/>
        </w:rPr>
        <w:t>2</w:t>
      </w:r>
      <w:r w:rsidRPr="001E6C5A">
        <w:rPr>
          <w:rFonts w:ascii="Arial" w:hAnsi="Arial"/>
          <w: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6"/>
        <w:gridCol w:w="1417"/>
        <w:gridCol w:w="1137"/>
      </w:tblGrid>
      <w:tr w:rsidR="00EB676A" w:rsidRPr="001E6C5A" w14:paraId="411B23E4" w14:textId="77777777" w:rsidTr="00BC3F8D">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728BE59" w14:textId="77777777" w:rsidR="00EB676A" w:rsidRPr="001E6C5A" w:rsidRDefault="00EB676A" w:rsidP="00BC3F8D">
            <w:pPr>
              <w:keepNext/>
              <w:keepLines/>
              <w:spacing w:after="0" w:line="254" w:lineRule="auto"/>
              <w:rPr>
                <w:rFonts w:ascii="Arial" w:hAnsi="Arial" w:cs="Arial"/>
                <w:sz w:val="18"/>
                <w:szCs w:val="18"/>
              </w:rPr>
            </w:pPr>
            <w:r w:rsidRPr="001E6C5A">
              <w:rPr>
                <w:rFonts w:ascii="Arial" w:hAnsi="Arial" w:cs="Arial"/>
                <w:sz w:val="18"/>
                <w:szCs w:val="18"/>
              </w:rPr>
              <w:t xml:space="preserve">Derivation Path: TS 36.579-1 [2], Table </w:t>
            </w:r>
            <w:r w:rsidRPr="001E6C5A">
              <w:rPr>
                <w:rFonts w:ascii="Arial" w:hAnsi="Arial"/>
                <w:sz w:val="18"/>
              </w:rPr>
              <w:t xml:space="preserve">5.5.2.12-2: </w:t>
            </w:r>
            <w:r w:rsidRPr="001E6C5A">
              <w:rPr>
                <w:rFonts w:ascii="Arial" w:hAnsi="Arial" w:cs="Arial"/>
                <w:sz w:val="18"/>
                <w:szCs w:val="18"/>
              </w:rPr>
              <w:t>condition PRIVATE-CALL</w:t>
            </w:r>
          </w:p>
        </w:tc>
      </w:tr>
      <w:tr w:rsidR="00EB676A" w:rsidRPr="001E6C5A" w14:paraId="0896CCB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493CA736"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6E7A41A"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8F38FB"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489F695"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Reference</w:t>
            </w:r>
          </w:p>
        </w:tc>
        <w:tc>
          <w:tcPr>
            <w:tcW w:w="1137" w:type="dxa"/>
            <w:tcBorders>
              <w:top w:val="single" w:sz="4" w:space="0" w:color="auto"/>
              <w:left w:val="single" w:sz="4" w:space="0" w:color="auto"/>
              <w:bottom w:val="single" w:sz="4" w:space="0" w:color="auto"/>
              <w:right w:val="single" w:sz="4" w:space="0" w:color="auto"/>
            </w:tcBorders>
            <w:hideMark/>
          </w:tcPr>
          <w:p w14:paraId="1BC5A6A5" w14:textId="77777777" w:rsidR="00EB676A" w:rsidRPr="001E6C5A" w:rsidRDefault="00EB676A" w:rsidP="00BC3F8D">
            <w:pPr>
              <w:keepNext/>
              <w:keepLines/>
              <w:spacing w:after="0" w:line="254" w:lineRule="auto"/>
              <w:jc w:val="center"/>
              <w:rPr>
                <w:rFonts w:ascii="Arial" w:hAnsi="Arial"/>
                <w:b/>
                <w:bCs/>
                <w:sz w:val="18"/>
              </w:rPr>
            </w:pPr>
            <w:r w:rsidRPr="001E6C5A">
              <w:rPr>
                <w:rFonts w:ascii="Arial" w:hAnsi="Arial"/>
                <w:b/>
                <w:bCs/>
                <w:sz w:val="18"/>
              </w:rPr>
              <w:t>Condition</w:t>
            </w:r>
          </w:p>
        </w:tc>
      </w:tr>
      <w:tr w:rsidR="00EB676A" w:rsidRPr="001E6C5A" w14:paraId="2D22A973"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vAlign w:val="center"/>
            <w:hideMark/>
          </w:tcPr>
          <w:p w14:paraId="1C38CBAC" w14:textId="77777777" w:rsidR="00EB676A" w:rsidRPr="001E6C5A" w:rsidRDefault="00EB676A" w:rsidP="00BC3F8D">
            <w:pPr>
              <w:pStyle w:val="TAL"/>
              <w:rPr>
                <w:rFonts w:cs="Arial"/>
                <w:b/>
                <w:szCs w:val="18"/>
              </w:rPr>
            </w:pPr>
            <w:r w:rsidRPr="001E6C5A">
              <w:t>body</w:t>
            </w:r>
          </w:p>
        </w:tc>
        <w:tc>
          <w:tcPr>
            <w:tcW w:w="2127" w:type="dxa"/>
            <w:tcBorders>
              <w:top w:val="single" w:sz="4" w:space="0" w:color="auto"/>
              <w:left w:val="single" w:sz="4" w:space="0" w:color="auto"/>
              <w:bottom w:val="single" w:sz="4" w:space="0" w:color="auto"/>
              <w:right w:val="single" w:sz="4" w:space="0" w:color="auto"/>
            </w:tcBorders>
          </w:tcPr>
          <w:p w14:paraId="49EA3FA1"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A97DB88"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ECDB44A"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48A6A73" w14:textId="77777777" w:rsidR="00EB676A" w:rsidRPr="001E6C5A" w:rsidRDefault="00EB676A" w:rsidP="00BC3F8D">
            <w:pPr>
              <w:pStyle w:val="TAL"/>
            </w:pPr>
          </w:p>
        </w:tc>
      </w:tr>
      <w:tr w:rsidR="00EB676A" w:rsidRPr="001E6C5A" w14:paraId="49C4DB70"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5CB7B4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A45AFE9"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E7A31F2" w14:textId="77777777" w:rsidR="00EB676A" w:rsidRPr="001E6C5A" w:rsidRDefault="00EB676A" w:rsidP="00BC3F8D">
            <w:pPr>
              <w:pStyle w:val="TAL"/>
            </w:pPr>
            <w:r w:rsidRPr="001E6C5A">
              <w:rPr>
                <w:b/>
              </w:rPr>
              <w:t>SDP Message</w:t>
            </w:r>
          </w:p>
        </w:tc>
        <w:tc>
          <w:tcPr>
            <w:tcW w:w="1417" w:type="dxa"/>
            <w:tcBorders>
              <w:top w:val="single" w:sz="4" w:space="0" w:color="auto"/>
              <w:left w:val="single" w:sz="4" w:space="0" w:color="auto"/>
              <w:bottom w:val="single" w:sz="4" w:space="0" w:color="auto"/>
              <w:right w:val="single" w:sz="4" w:space="0" w:color="auto"/>
            </w:tcBorders>
          </w:tcPr>
          <w:p w14:paraId="20DAE283"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8308E04" w14:textId="77777777" w:rsidR="00EB676A" w:rsidRPr="001E6C5A" w:rsidRDefault="00EB676A" w:rsidP="00BC3F8D">
            <w:pPr>
              <w:pStyle w:val="TAL"/>
            </w:pPr>
          </w:p>
        </w:tc>
      </w:tr>
      <w:tr w:rsidR="00EB676A" w:rsidRPr="001E6C5A" w14:paraId="51F98D8B"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20232311" w14:textId="77777777" w:rsidR="00EB676A" w:rsidRPr="001E6C5A" w:rsidRDefault="00EB676A" w:rsidP="00BC3F8D">
            <w:pPr>
              <w:pStyle w:val="TAL"/>
            </w:pPr>
            <w:r w:rsidRPr="001E6C5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0512AC"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0AA45FA"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1F4B341B"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231AB0B3" w14:textId="77777777" w:rsidR="00EB676A" w:rsidRPr="001E6C5A" w:rsidRDefault="00EB676A" w:rsidP="00BC3F8D">
            <w:pPr>
              <w:pStyle w:val="TAL"/>
            </w:pPr>
          </w:p>
        </w:tc>
      </w:tr>
      <w:tr w:rsidR="00EB676A" w:rsidRPr="001E6C5A" w14:paraId="0E99CEA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6DB7ECC4" w14:textId="77777777" w:rsidR="00EB676A" w:rsidRPr="001E6C5A" w:rsidRDefault="00EB676A" w:rsidP="00BC3F8D">
            <w:pPr>
              <w:pStyle w:val="TAL"/>
            </w:pPr>
            <w:r w:rsidRPr="001E6C5A">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tcPr>
          <w:p w14:paraId="44030680" w14:textId="77777777" w:rsidR="00EB676A" w:rsidRPr="001E6C5A" w:rsidRDefault="00EB676A" w:rsidP="00BC3F8D">
            <w:pPr>
              <w:pStyle w:val="TAL"/>
            </w:pPr>
            <w:r w:rsidRPr="001E6C5A">
              <w:t>“application/</w:t>
            </w:r>
            <w:proofErr w:type="spellStart"/>
            <w:r w:rsidRPr="001E6C5A">
              <w:t>sdp</w:t>
            </w:r>
            <w:proofErr w:type="spellEnd"/>
            <w:r w:rsidRPr="001E6C5A">
              <w:t>”</w:t>
            </w:r>
          </w:p>
        </w:tc>
        <w:tc>
          <w:tcPr>
            <w:tcW w:w="2126" w:type="dxa"/>
            <w:tcBorders>
              <w:top w:val="single" w:sz="4" w:space="0" w:color="auto"/>
              <w:left w:val="single" w:sz="4" w:space="0" w:color="auto"/>
              <w:bottom w:val="single" w:sz="4" w:space="0" w:color="auto"/>
              <w:right w:val="single" w:sz="4" w:space="0" w:color="auto"/>
            </w:tcBorders>
          </w:tcPr>
          <w:p w14:paraId="431D3A89"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535B7209"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6329C0E" w14:textId="77777777" w:rsidR="00EB676A" w:rsidRPr="001E6C5A" w:rsidRDefault="00EB676A" w:rsidP="00BC3F8D">
            <w:pPr>
              <w:pStyle w:val="TAL"/>
            </w:pPr>
          </w:p>
        </w:tc>
      </w:tr>
      <w:tr w:rsidR="00EB676A" w:rsidRPr="001E6C5A" w14:paraId="19B73FC8"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tcPr>
          <w:p w14:paraId="3D99C964"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4FCFCA4F" w14:textId="77777777" w:rsidR="00EB676A" w:rsidRPr="001E6C5A" w:rsidRDefault="00EB676A" w:rsidP="00BC3F8D">
            <w:pPr>
              <w:pStyle w:val="TAL"/>
            </w:pPr>
            <w:r w:rsidRPr="001E6C5A">
              <w:t xml:space="preserve">SDP Message as described in </w:t>
            </w:r>
            <w:r w:rsidRPr="001E6C5A">
              <w:rPr>
                <w:bCs/>
              </w:rPr>
              <w:t>Table 6.2.18.3.3-5</w:t>
            </w:r>
          </w:p>
        </w:tc>
        <w:tc>
          <w:tcPr>
            <w:tcW w:w="2126" w:type="dxa"/>
            <w:tcBorders>
              <w:top w:val="single" w:sz="4" w:space="0" w:color="auto"/>
              <w:left w:val="single" w:sz="4" w:space="0" w:color="auto"/>
              <w:bottom w:val="single" w:sz="4" w:space="0" w:color="auto"/>
              <w:right w:val="single" w:sz="4" w:space="0" w:color="auto"/>
            </w:tcBorders>
          </w:tcPr>
          <w:p w14:paraId="71910F63" w14:textId="77777777" w:rsidR="00EB676A" w:rsidRPr="001E6C5A" w:rsidRDefault="00EB676A" w:rsidP="00BC3F8D">
            <w:pPr>
              <w:pStyle w:val="TAL"/>
            </w:pPr>
          </w:p>
        </w:tc>
        <w:tc>
          <w:tcPr>
            <w:tcW w:w="1417" w:type="dxa"/>
            <w:tcBorders>
              <w:top w:val="single" w:sz="4" w:space="0" w:color="auto"/>
              <w:left w:val="single" w:sz="4" w:space="0" w:color="auto"/>
              <w:bottom w:val="single" w:sz="4" w:space="0" w:color="auto"/>
              <w:right w:val="single" w:sz="4" w:space="0" w:color="auto"/>
            </w:tcBorders>
          </w:tcPr>
          <w:p w14:paraId="65084F3C"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0AD49DD2" w14:textId="77777777" w:rsidR="00EB676A" w:rsidRPr="001E6C5A" w:rsidRDefault="00EB676A" w:rsidP="00BC3F8D">
            <w:pPr>
              <w:pStyle w:val="TAL"/>
            </w:pPr>
          </w:p>
        </w:tc>
      </w:tr>
      <w:tr w:rsidR="00EB676A" w:rsidRPr="001E6C5A" w14:paraId="5054C62A"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616A1DE"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4C7CB1"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A58713D" w14:textId="77777777" w:rsidR="00EB676A" w:rsidRPr="001E6C5A" w:rsidRDefault="00EB676A" w:rsidP="00BC3F8D">
            <w:pPr>
              <w:pStyle w:val="TAL"/>
              <w:rPr>
                <w:b/>
              </w:rPr>
            </w:pPr>
            <w:r w:rsidRPr="001E6C5A">
              <w:rPr>
                <w:b/>
              </w:rPr>
              <w:t>MCPTT-Info</w:t>
            </w:r>
          </w:p>
        </w:tc>
        <w:tc>
          <w:tcPr>
            <w:tcW w:w="1417" w:type="dxa"/>
            <w:tcBorders>
              <w:top w:val="single" w:sz="4" w:space="0" w:color="auto"/>
              <w:left w:val="single" w:sz="4" w:space="0" w:color="auto"/>
              <w:bottom w:val="single" w:sz="4" w:space="0" w:color="auto"/>
              <w:right w:val="single" w:sz="4" w:space="0" w:color="auto"/>
            </w:tcBorders>
          </w:tcPr>
          <w:p w14:paraId="7DFCE9F4"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6AA829B4" w14:textId="77777777" w:rsidR="00EB676A" w:rsidRPr="001E6C5A" w:rsidRDefault="00EB676A" w:rsidP="00BC3F8D">
            <w:pPr>
              <w:pStyle w:val="TAL"/>
            </w:pPr>
          </w:p>
        </w:tc>
      </w:tr>
      <w:tr w:rsidR="00EB676A" w:rsidRPr="001E6C5A" w14:paraId="018392BE"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5F43290D" w14:textId="77777777" w:rsidR="00EB676A" w:rsidRPr="001E6C5A" w:rsidRDefault="00EB676A" w:rsidP="00BC3F8D">
            <w:pPr>
              <w:pStyle w:val="TAL"/>
            </w:pPr>
            <w:r w:rsidRPr="001E6C5A">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E8AB1DD" w14:textId="77777777" w:rsidR="00EB676A" w:rsidRPr="001E6C5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9D63278"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95AEE80"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07C7439" w14:textId="77777777" w:rsidR="00EB676A" w:rsidRPr="001E6C5A" w:rsidRDefault="00EB676A" w:rsidP="00BC3F8D">
            <w:pPr>
              <w:pStyle w:val="TAL"/>
            </w:pPr>
          </w:p>
        </w:tc>
      </w:tr>
      <w:tr w:rsidR="00EB676A" w:rsidRPr="001E6C5A" w14:paraId="1783D4D9"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2FA122F2" w14:textId="77777777" w:rsidR="00EB676A" w:rsidRPr="001E6C5A" w:rsidRDefault="00EB676A" w:rsidP="00BC3F8D">
            <w:pPr>
              <w:pStyle w:val="TAL"/>
            </w:pPr>
            <w:r w:rsidRPr="001E6C5A">
              <w:rPr>
                <w:bCs/>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3C65FED" w14:textId="77777777" w:rsidR="00EB676A" w:rsidRPr="001E6C5A" w:rsidRDefault="00EB676A" w:rsidP="00BC3F8D">
            <w:pPr>
              <w:pStyle w:val="TAL"/>
            </w:pPr>
            <w:r w:rsidRPr="001E6C5A">
              <w:t>"application/vnd.3gpp.mcptt-info"</w:t>
            </w:r>
          </w:p>
        </w:tc>
        <w:tc>
          <w:tcPr>
            <w:tcW w:w="2126" w:type="dxa"/>
            <w:tcBorders>
              <w:top w:val="single" w:sz="4" w:space="0" w:color="auto"/>
              <w:left w:val="single" w:sz="4" w:space="0" w:color="auto"/>
              <w:bottom w:val="single" w:sz="4" w:space="0" w:color="auto"/>
              <w:right w:val="single" w:sz="4" w:space="0" w:color="auto"/>
            </w:tcBorders>
          </w:tcPr>
          <w:p w14:paraId="7C5AED69"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4752C34A"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4D1AC852" w14:textId="77777777" w:rsidR="00EB676A" w:rsidRPr="001E6C5A" w:rsidRDefault="00EB676A" w:rsidP="00BC3F8D">
            <w:pPr>
              <w:pStyle w:val="TAL"/>
            </w:pPr>
          </w:p>
        </w:tc>
      </w:tr>
      <w:tr w:rsidR="00EB676A" w:rsidRPr="001E6C5A" w14:paraId="46C20DF7" w14:textId="77777777" w:rsidTr="00BC3F8D">
        <w:trPr>
          <w:jc w:val="center"/>
        </w:trPr>
        <w:tc>
          <w:tcPr>
            <w:tcW w:w="2838" w:type="dxa"/>
            <w:tcBorders>
              <w:top w:val="single" w:sz="4" w:space="0" w:color="auto"/>
              <w:left w:val="single" w:sz="4" w:space="0" w:color="auto"/>
              <w:bottom w:val="single" w:sz="4" w:space="0" w:color="auto"/>
              <w:right w:val="single" w:sz="4" w:space="0" w:color="auto"/>
            </w:tcBorders>
            <w:hideMark/>
          </w:tcPr>
          <w:p w14:paraId="37894141"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992BD6" w14:textId="77777777" w:rsidR="00EB676A" w:rsidRPr="001E6C5A" w:rsidRDefault="00EB676A" w:rsidP="00BC3F8D">
            <w:pPr>
              <w:pStyle w:val="TAL"/>
            </w:pPr>
            <w:r w:rsidRPr="001E6C5A">
              <w:t xml:space="preserve">SDP Message as described in </w:t>
            </w:r>
            <w:r w:rsidRPr="001E6C5A">
              <w:rPr>
                <w:bCs/>
              </w:rPr>
              <w:t>Table 6.2.18.3.3-4</w:t>
            </w:r>
          </w:p>
        </w:tc>
        <w:tc>
          <w:tcPr>
            <w:tcW w:w="2126" w:type="dxa"/>
            <w:tcBorders>
              <w:top w:val="single" w:sz="4" w:space="0" w:color="auto"/>
              <w:left w:val="single" w:sz="4" w:space="0" w:color="auto"/>
              <w:bottom w:val="single" w:sz="4" w:space="0" w:color="auto"/>
              <w:right w:val="single" w:sz="4" w:space="0" w:color="auto"/>
            </w:tcBorders>
          </w:tcPr>
          <w:p w14:paraId="3A3386B0" w14:textId="77777777" w:rsidR="00EB676A" w:rsidRPr="001E6C5A" w:rsidRDefault="00EB676A" w:rsidP="00BC3F8D">
            <w:pPr>
              <w:pStyle w:val="TAL"/>
              <w:rPr>
                <w:b/>
              </w:rPr>
            </w:pPr>
          </w:p>
        </w:tc>
        <w:tc>
          <w:tcPr>
            <w:tcW w:w="1417" w:type="dxa"/>
            <w:tcBorders>
              <w:top w:val="single" w:sz="4" w:space="0" w:color="auto"/>
              <w:left w:val="single" w:sz="4" w:space="0" w:color="auto"/>
              <w:bottom w:val="single" w:sz="4" w:space="0" w:color="auto"/>
              <w:right w:val="single" w:sz="4" w:space="0" w:color="auto"/>
            </w:tcBorders>
          </w:tcPr>
          <w:p w14:paraId="65C2CE86" w14:textId="77777777" w:rsidR="00EB676A" w:rsidRPr="001E6C5A" w:rsidRDefault="00EB676A" w:rsidP="00BC3F8D">
            <w:pPr>
              <w:pStyle w:val="TAL"/>
            </w:pPr>
          </w:p>
        </w:tc>
        <w:tc>
          <w:tcPr>
            <w:tcW w:w="1137" w:type="dxa"/>
            <w:tcBorders>
              <w:top w:val="single" w:sz="4" w:space="0" w:color="auto"/>
              <w:left w:val="single" w:sz="4" w:space="0" w:color="auto"/>
              <w:bottom w:val="single" w:sz="4" w:space="0" w:color="auto"/>
              <w:right w:val="single" w:sz="4" w:space="0" w:color="auto"/>
            </w:tcBorders>
          </w:tcPr>
          <w:p w14:paraId="7D79DA8B" w14:textId="77777777" w:rsidR="00EB676A" w:rsidRPr="001E6C5A" w:rsidRDefault="00EB676A" w:rsidP="00BC3F8D">
            <w:pPr>
              <w:pStyle w:val="TAL"/>
            </w:pPr>
          </w:p>
        </w:tc>
      </w:tr>
    </w:tbl>
    <w:p w14:paraId="1D9EA628" w14:textId="77777777" w:rsidR="00EB676A" w:rsidRPr="001E6C5A" w:rsidRDefault="00EB676A" w:rsidP="00EB676A"/>
    <w:p w14:paraId="6A5915CF" w14:textId="77777777" w:rsidR="00EB676A" w:rsidRPr="001E6C5A" w:rsidRDefault="00EB676A" w:rsidP="00EB676A">
      <w:pPr>
        <w:keepNext/>
        <w:keepLines/>
        <w:spacing w:before="60"/>
        <w:jc w:val="center"/>
        <w:rPr>
          <w:rFonts w:ascii="Arial" w:hAnsi="Arial"/>
          <w:b/>
        </w:rPr>
      </w:pPr>
      <w:r w:rsidRPr="001E6C5A">
        <w:rPr>
          <w:rFonts w:ascii="Arial" w:hAnsi="Arial"/>
          <w:b/>
        </w:rPr>
        <w:t>Table 6.2.18.3.3-4: MCPTT-Info</w:t>
      </w:r>
      <w:r w:rsidRPr="001E6C5A">
        <w:rPr>
          <w:rFonts w:ascii="Arial" w:hAnsi="Arial"/>
          <w:b/>
          <w:lang w:eastAsia="ko-KR"/>
        </w:rPr>
        <w:t xml:space="preserve"> in SIP REFER</w:t>
      </w:r>
      <w:r w:rsidRPr="001E6C5A">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03F66A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6A698C3"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5.5.3.2.1-1, condition PRIVATE-CALL, INVITE_REFER</w:t>
            </w:r>
          </w:p>
        </w:tc>
      </w:tr>
      <w:tr w:rsidR="00EB676A" w:rsidRPr="001E6C5A" w14:paraId="3B8137D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B50F6A5"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12EEC8"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5F5C7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E6C7F6E"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3616C37"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Condition</w:t>
            </w:r>
          </w:p>
        </w:tc>
      </w:tr>
      <w:tr w:rsidR="00EB676A" w:rsidRPr="001E6C5A" w14:paraId="2094C55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494133" w14:textId="77777777" w:rsidR="00EB676A" w:rsidRPr="001E6C5A" w:rsidRDefault="00EB676A" w:rsidP="00BC3F8D">
            <w:pPr>
              <w:keepNext/>
              <w:keepLines/>
              <w:spacing w:after="0" w:line="254" w:lineRule="auto"/>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0571D8B"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151312"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896E83"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3B6158B4" w14:textId="77777777" w:rsidR="00EB676A" w:rsidRPr="001E6C5A" w:rsidRDefault="00EB676A" w:rsidP="00BC3F8D">
            <w:pPr>
              <w:keepNext/>
              <w:keepLines/>
              <w:spacing w:after="0" w:line="254" w:lineRule="auto"/>
              <w:rPr>
                <w:rFonts w:ascii="Arial" w:hAnsi="Arial"/>
                <w:sz w:val="18"/>
              </w:rPr>
            </w:pPr>
          </w:p>
        </w:tc>
      </w:tr>
      <w:tr w:rsidR="00EB676A" w:rsidRPr="001E6C5A" w14:paraId="5DBA84CE"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625253"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04FCFFD7"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8EF8BBB"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8D080B8"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1E6C905" w14:textId="77777777" w:rsidR="00EB676A" w:rsidRPr="001E6C5A" w:rsidRDefault="00EB676A" w:rsidP="00BC3F8D">
            <w:pPr>
              <w:keepNext/>
              <w:keepLines/>
              <w:spacing w:after="0" w:line="254" w:lineRule="auto"/>
              <w:rPr>
                <w:rFonts w:ascii="Arial" w:hAnsi="Arial"/>
                <w:sz w:val="18"/>
              </w:rPr>
            </w:pPr>
          </w:p>
        </w:tc>
      </w:tr>
      <w:tr w:rsidR="00EB676A" w:rsidRPr="001E6C5A" w14:paraId="6246115D"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5785B15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EF0728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"ambient-listening"</w:t>
            </w:r>
          </w:p>
        </w:tc>
        <w:tc>
          <w:tcPr>
            <w:tcW w:w="2126" w:type="dxa"/>
            <w:tcBorders>
              <w:top w:val="single" w:sz="4" w:space="0" w:color="auto"/>
              <w:left w:val="single" w:sz="4" w:space="0" w:color="auto"/>
              <w:bottom w:val="single" w:sz="4" w:space="0" w:color="auto"/>
              <w:right w:val="single" w:sz="4" w:space="0" w:color="auto"/>
            </w:tcBorders>
          </w:tcPr>
          <w:p w14:paraId="29657EEE"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C32F8D"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1C040BD1" w14:textId="77777777" w:rsidR="00EB676A" w:rsidRPr="001E6C5A" w:rsidRDefault="00EB676A" w:rsidP="00BC3F8D">
            <w:pPr>
              <w:keepNext/>
              <w:keepLines/>
              <w:spacing w:after="0" w:line="254" w:lineRule="auto"/>
              <w:rPr>
                <w:rFonts w:ascii="Arial" w:hAnsi="Arial"/>
                <w:sz w:val="18"/>
              </w:rPr>
            </w:pPr>
          </w:p>
        </w:tc>
      </w:tr>
      <w:tr w:rsidR="00EB676A" w:rsidRPr="001E6C5A" w14:paraId="347F3D36"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14FEB8"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7C9BD5"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2FCB1"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54E29F"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586EEAD" w14:textId="77777777" w:rsidR="00EB676A" w:rsidRPr="001E6C5A" w:rsidRDefault="00EB676A" w:rsidP="00BC3F8D">
            <w:pPr>
              <w:keepNext/>
              <w:keepLines/>
              <w:spacing w:after="0" w:line="254" w:lineRule="auto"/>
              <w:rPr>
                <w:rFonts w:ascii="Arial" w:hAnsi="Arial"/>
                <w:sz w:val="18"/>
              </w:rPr>
            </w:pPr>
          </w:p>
        </w:tc>
      </w:tr>
      <w:tr w:rsidR="00EB676A" w:rsidRPr="001E6C5A" w14:paraId="52903683"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C1CB5"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38C6084C"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"remote-</w:t>
            </w:r>
            <w:proofErr w:type="spellStart"/>
            <w:r w:rsidRPr="001E6C5A">
              <w:rPr>
                <w:rFonts w:ascii="Arial" w:hAnsi="Arial"/>
                <w:sz w:val="18"/>
              </w:rPr>
              <w:t>init</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hideMark/>
          </w:tcPr>
          <w:p w14:paraId="20391C76"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w:t>
            </w:r>
            <w:proofErr w:type="spellStart"/>
            <w:r w:rsidRPr="001E6C5A">
              <w:rPr>
                <w:rFonts w:ascii="Arial" w:hAnsi="Arial"/>
                <w:sz w:val="18"/>
              </w:rPr>
              <w:t>anyExt</w:t>
            </w:r>
            <w:proofErr w:type="spellEnd"/>
            <w:r w:rsidRPr="001E6C5A">
              <w:rPr>
                <w:rFonts w:ascii="Arial" w:hAnsi="Arial"/>
                <w:sz w:val="18"/>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4A058DF8" w14:textId="77777777" w:rsidR="00EB676A" w:rsidRPr="001E6C5A" w:rsidRDefault="00EB676A" w:rsidP="00BC3F8D">
            <w:pPr>
              <w:keepNext/>
              <w:keepLines/>
              <w:spacing w:after="0" w:line="254" w:lineRule="auto"/>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bottom"/>
          </w:tcPr>
          <w:p w14:paraId="52243849" w14:textId="77777777" w:rsidR="00EB676A" w:rsidRPr="001E6C5A" w:rsidRDefault="00EB676A" w:rsidP="00BC3F8D">
            <w:pPr>
              <w:keepNext/>
              <w:keepLines/>
              <w:spacing w:after="0" w:line="254" w:lineRule="auto"/>
              <w:rPr>
                <w:rFonts w:ascii="Arial" w:hAnsi="Arial"/>
                <w:sz w:val="18"/>
              </w:rPr>
            </w:pPr>
          </w:p>
        </w:tc>
      </w:tr>
    </w:tbl>
    <w:p w14:paraId="0188324F" w14:textId="77777777" w:rsidR="00EB676A" w:rsidRPr="001E6C5A" w:rsidRDefault="00EB676A" w:rsidP="00EB676A"/>
    <w:p w14:paraId="60FEB7B2" w14:textId="77777777" w:rsidR="00EB676A" w:rsidRPr="001E6C5A" w:rsidRDefault="00EB676A" w:rsidP="00EB676A">
      <w:pPr>
        <w:keepNext/>
        <w:keepLines/>
        <w:spacing w:before="60"/>
        <w:jc w:val="center"/>
        <w:rPr>
          <w:rFonts w:ascii="Arial" w:hAnsi="Arial"/>
          <w:b/>
        </w:rPr>
      </w:pPr>
      <w:r w:rsidRPr="001E6C5A">
        <w:rPr>
          <w:rFonts w:ascii="Arial" w:hAnsi="Arial"/>
          <w:b/>
        </w:rPr>
        <w:t>Table 6.2.18.3.3-4A: SDP Message</w:t>
      </w:r>
      <w:r w:rsidRPr="001E6C5A">
        <w:rPr>
          <w:rFonts w:ascii="Arial" w:hAnsi="Arial"/>
          <w:b/>
          <w:lang w:eastAsia="ko-KR"/>
        </w:rPr>
        <w:t xml:space="preserve"> in SIP REFER</w:t>
      </w:r>
      <w:r w:rsidRPr="001E6C5A">
        <w:rPr>
          <w:rFonts w:ascii="Arial" w:hAnsi="Arial"/>
          <w:b/>
        </w:rPr>
        <w:t xml:space="preserve"> (Table 6.2.18.3.3-1)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655B98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DA0DF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5.5.3.1.1-1, condition SDP_OFFER, PRIVATE-CALL, PRE_ESTABLISHED_SESSION</w:t>
            </w:r>
          </w:p>
        </w:tc>
      </w:tr>
      <w:tr w:rsidR="00EB676A" w:rsidRPr="001E6C5A" w14:paraId="78A665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1BB6E38"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80560D"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C72065D"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D6B0F3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F33FE0F"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Condition</w:t>
            </w:r>
          </w:p>
        </w:tc>
      </w:tr>
      <w:tr w:rsidR="00EB676A" w:rsidRPr="001E6C5A" w14:paraId="26CF19B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27FC199"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1A32D9A2"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BD3E788" w14:textId="77777777" w:rsidR="00EB676A" w:rsidRPr="001E6C5A" w:rsidRDefault="00EB676A" w:rsidP="00BC3F8D">
            <w:pPr>
              <w:keepNext/>
              <w:keepLines/>
              <w:spacing w:after="0" w:line="254" w:lineRule="auto"/>
              <w:rPr>
                <w:rFonts w:ascii="Arial" w:hAnsi="Arial"/>
                <w:sz w:val="18"/>
              </w:rPr>
            </w:pPr>
            <w:r w:rsidRPr="001E6C5A">
              <w:rPr>
                <w:rFonts w:ascii="Arial" w:hAnsi="Arial"/>
                <w:b/>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B66116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5B6F484" w14:textId="77777777" w:rsidR="00EB676A" w:rsidRPr="001E6C5A" w:rsidRDefault="00EB676A" w:rsidP="00BC3F8D">
            <w:pPr>
              <w:keepNext/>
              <w:keepLines/>
              <w:spacing w:after="0" w:line="254" w:lineRule="auto"/>
              <w:rPr>
                <w:rFonts w:ascii="Arial" w:hAnsi="Arial"/>
                <w:sz w:val="18"/>
              </w:rPr>
            </w:pPr>
          </w:p>
        </w:tc>
      </w:tr>
      <w:tr w:rsidR="00EB676A" w:rsidRPr="001E6C5A" w14:paraId="069A34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21B1A75" w14:textId="77777777" w:rsidR="00EB676A" w:rsidRPr="001E6C5A" w:rsidRDefault="00EB676A" w:rsidP="00BC3F8D">
            <w:pPr>
              <w:keepNext/>
              <w:keepLines/>
              <w:spacing w:after="0" w:line="254" w:lineRule="auto"/>
              <w:rPr>
                <w:rFonts w:ascii="Arial" w:hAnsi="Arial"/>
                <w:sz w:val="18"/>
              </w:rPr>
            </w:pPr>
            <w:r w:rsidRPr="001E6C5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4D3008E"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DC8F96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a= line</w:t>
            </w:r>
          </w:p>
          <w:p w14:paraId="22152955"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attribute = </w:t>
            </w:r>
            <w:proofErr w:type="spellStart"/>
            <w:r w:rsidRPr="001E6C5A">
              <w:rPr>
                <w:rFonts w:ascii="Arial" w:hAnsi="Arial"/>
                <w:sz w:val="18"/>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0DF62D8"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FBE74" w14:textId="77777777" w:rsidR="00EB676A" w:rsidRPr="001E6C5A" w:rsidRDefault="00EB676A" w:rsidP="00BC3F8D">
            <w:pPr>
              <w:keepNext/>
              <w:keepLines/>
              <w:spacing w:after="0" w:line="254" w:lineRule="auto"/>
              <w:rPr>
                <w:rFonts w:ascii="Arial" w:hAnsi="Arial"/>
                <w:sz w:val="18"/>
              </w:rPr>
            </w:pPr>
          </w:p>
        </w:tc>
      </w:tr>
      <w:tr w:rsidR="00EB676A" w:rsidRPr="001E6C5A" w14:paraId="5D78CE4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4E262E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    </w:t>
            </w:r>
            <w:proofErr w:type="spellStart"/>
            <w:r w:rsidRPr="001E6C5A">
              <w:rPr>
                <w:rFonts w:ascii="Arial" w:hAnsi="Arial"/>
                <w:sz w:val="18"/>
              </w:rPr>
              <w:t>recvonly</w:t>
            </w:r>
            <w:proofErr w:type="spellEnd"/>
          </w:p>
        </w:tc>
        <w:tc>
          <w:tcPr>
            <w:tcW w:w="2126" w:type="dxa"/>
            <w:tcBorders>
              <w:top w:val="single" w:sz="4" w:space="0" w:color="auto"/>
              <w:left w:val="single" w:sz="4" w:space="0" w:color="auto"/>
              <w:bottom w:val="single" w:sz="4" w:space="0" w:color="auto"/>
              <w:right w:val="single" w:sz="4" w:space="0" w:color="auto"/>
            </w:tcBorders>
          </w:tcPr>
          <w:p w14:paraId="5BF80969" w14:textId="77777777" w:rsidR="00EB676A" w:rsidRPr="001E6C5A" w:rsidRDefault="00EB676A" w:rsidP="00BC3F8D">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58DD96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 parameters associated with this line</w:t>
            </w:r>
          </w:p>
        </w:tc>
        <w:tc>
          <w:tcPr>
            <w:tcW w:w="1418" w:type="dxa"/>
            <w:tcBorders>
              <w:top w:val="single" w:sz="4" w:space="0" w:color="auto"/>
              <w:left w:val="single" w:sz="4" w:space="0" w:color="auto"/>
              <w:bottom w:val="single" w:sz="4" w:space="0" w:color="auto"/>
              <w:right w:val="single" w:sz="4" w:space="0" w:color="auto"/>
            </w:tcBorders>
            <w:hideMark/>
          </w:tcPr>
          <w:p w14:paraId="3DDA69EF"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TS 24.379 [9] clause 6.2.1</w:t>
            </w:r>
          </w:p>
        </w:tc>
        <w:tc>
          <w:tcPr>
            <w:tcW w:w="1134" w:type="dxa"/>
            <w:tcBorders>
              <w:top w:val="single" w:sz="4" w:space="0" w:color="auto"/>
              <w:left w:val="single" w:sz="4" w:space="0" w:color="auto"/>
              <w:bottom w:val="single" w:sz="4" w:space="0" w:color="auto"/>
              <w:right w:val="single" w:sz="4" w:space="0" w:color="auto"/>
            </w:tcBorders>
          </w:tcPr>
          <w:p w14:paraId="7F1ED907" w14:textId="77777777" w:rsidR="00EB676A" w:rsidRPr="001E6C5A" w:rsidRDefault="00EB676A" w:rsidP="00BC3F8D">
            <w:pPr>
              <w:keepNext/>
              <w:keepLines/>
              <w:spacing w:after="0" w:line="254" w:lineRule="auto"/>
              <w:rPr>
                <w:rFonts w:ascii="Arial" w:hAnsi="Arial"/>
                <w:sz w:val="18"/>
              </w:rPr>
            </w:pPr>
          </w:p>
        </w:tc>
      </w:tr>
    </w:tbl>
    <w:p w14:paraId="7E8DCFC1" w14:textId="77777777" w:rsidR="00EB676A" w:rsidRPr="001E6C5A" w:rsidRDefault="00EB676A" w:rsidP="00EB676A"/>
    <w:p w14:paraId="2168232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6.2.18.3.3-4B: </w:t>
      </w:r>
      <w:r w:rsidRPr="001E6C5A">
        <w:rPr>
          <w:rFonts w:ascii="Arial" w:hAnsi="Arial"/>
          <w:b/>
          <w:lang w:eastAsia="ko-KR"/>
        </w:rPr>
        <w:t>SIP 200 (OK)</w:t>
      </w:r>
      <w:r w:rsidRPr="001E6C5A">
        <w:rPr>
          <w:rFonts w:ascii="Arial" w:hAnsi="Arial"/>
          <w:b/>
        </w:rPr>
        <w:t xml:space="preserve"> </w:t>
      </w:r>
      <w:r>
        <w:rPr>
          <w:rFonts w:ascii="Arial" w:hAnsi="Arial"/>
          <w:b/>
        </w:rPr>
        <w:t xml:space="preserve">from the SS </w:t>
      </w:r>
      <w:r w:rsidRPr="001E6C5A">
        <w:rPr>
          <w:rFonts w:ascii="Arial" w:hAnsi="Arial"/>
          <w:b/>
        </w:rPr>
        <w:t>(Step 2, Table 6.2.18.3.2-1;</w:t>
      </w:r>
      <w:r w:rsidRPr="001E6C5A">
        <w:rPr>
          <w:rFonts w:ascii="Arial" w:hAnsi="Arial"/>
          <w: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A2FC8A3"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318D1A7"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5.5.2.17.1.2-1 condition REFER</w:t>
            </w:r>
            <w:r>
              <w:rPr>
                <w:rFonts w:ascii="Arial" w:hAnsi="Arial"/>
                <w:sz w:val="18"/>
                <w:lang w:val="fr-FR"/>
              </w:rPr>
              <w:t>-</w:t>
            </w:r>
            <w:r w:rsidRPr="001E6C5A">
              <w:rPr>
                <w:rFonts w:ascii="Arial" w:hAnsi="Arial"/>
                <w:sz w:val="18"/>
                <w:lang w:val="fr-FR"/>
              </w:rPr>
              <w:t>RSP</w:t>
            </w:r>
          </w:p>
        </w:tc>
      </w:tr>
      <w:tr w:rsidR="00EB676A" w:rsidRPr="001E6C5A" w14:paraId="6DBCEFF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630EE4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32FF0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6F71F6"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73B4D8"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4EDB170"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4D839D5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4F1EF1" w14:textId="77777777" w:rsidR="00EB676A" w:rsidRPr="00E654C5" w:rsidRDefault="00EB676A" w:rsidP="00BC3F8D">
            <w:pPr>
              <w:pStyle w:val="TAL"/>
              <w:rPr>
                <w:b/>
                <w:bCs/>
                <w:lang w:val="fr-FR"/>
              </w:rPr>
            </w:pPr>
            <w:proofErr w:type="spellStart"/>
            <w:r w:rsidRPr="00E654C5">
              <w:rPr>
                <w:b/>
                <w:bCs/>
                <w:lang w:val="fr-FR"/>
              </w:rPr>
              <w:t>Feature</w:t>
            </w:r>
            <w:proofErr w:type="spellEnd"/>
            <w:r w:rsidRPr="00E654C5">
              <w:rPr>
                <w:b/>
                <w:bCs/>
                <w:lang w:val="fr-FR"/>
              </w:rPr>
              <w:t>-Caps</w:t>
            </w:r>
          </w:p>
        </w:tc>
        <w:tc>
          <w:tcPr>
            <w:tcW w:w="2127" w:type="dxa"/>
            <w:tcBorders>
              <w:top w:val="single" w:sz="4" w:space="0" w:color="auto"/>
              <w:left w:val="single" w:sz="4" w:space="0" w:color="auto"/>
              <w:bottom w:val="single" w:sz="4" w:space="0" w:color="auto"/>
              <w:right w:val="single" w:sz="4" w:space="0" w:color="auto"/>
            </w:tcBorders>
          </w:tcPr>
          <w:p w14:paraId="6A62C436"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0E4274"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183921"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546A6C" w14:textId="77777777" w:rsidR="00EB676A" w:rsidRPr="001E6C5A" w:rsidRDefault="00EB676A" w:rsidP="00BC3F8D">
            <w:pPr>
              <w:pStyle w:val="TAL"/>
              <w:rPr>
                <w:lang w:val="fr-FR"/>
              </w:rPr>
            </w:pPr>
          </w:p>
        </w:tc>
      </w:tr>
      <w:tr w:rsidR="00EB676A" w:rsidRPr="001E6C5A" w14:paraId="1BB775B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388A18" w14:textId="77777777" w:rsidR="00EB676A" w:rsidRPr="001E6C5A" w:rsidRDefault="00EB676A" w:rsidP="00BC3F8D">
            <w:pPr>
              <w:pStyle w:val="TAL"/>
              <w:rPr>
                <w:lang w:val="fr-FR"/>
              </w:rPr>
            </w:pPr>
            <w:r w:rsidRPr="001E6C5A">
              <w:rPr>
                <w:lang w:val="fr-FR"/>
              </w:rPr>
              <w:t xml:space="preserve">  </w:t>
            </w:r>
            <w:proofErr w:type="spellStart"/>
            <w:r w:rsidRPr="001E6C5A">
              <w:rPr>
                <w:lang w:val="fr-FR"/>
              </w:rPr>
              <w:t>fcap-name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D1692FD" w14:textId="77777777" w:rsidR="00EB676A" w:rsidRPr="001E6C5A" w:rsidRDefault="00EB676A" w:rsidP="00BC3F8D">
            <w:pPr>
              <w:pStyle w:val="TAL"/>
              <w:rPr>
                <w:lang w:val="fr-FR"/>
              </w:rPr>
            </w:pPr>
            <w:r w:rsidRPr="001E6C5A">
              <w:rPr>
                <w:lang w:val="fr-FR"/>
              </w:rPr>
              <w:t>"g.3gpp.mcptt.ambient-listening-call-release"</w:t>
            </w:r>
          </w:p>
        </w:tc>
        <w:tc>
          <w:tcPr>
            <w:tcW w:w="2127" w:type="dxa"/>
            <w:tcBorders>
              <w:top w:val="single" w:sz="4" w:space="0" w:color="auto"/>
              <w:left w:val="single" w:sz="4" w:space="0" w:color="auto"/>
              <w:bottom w:val="single" w:sz="4" w:space="0" w:color="auto"/>
              <w:right w:val="single" w:sz="4" w:space="0" w:color="auto"/>
            </w:tcBorders>
            <w:hideMark/>
          </w:tcPr>
          <w:p w14:paraId="3611A656" w14:textId="77777777" w:rsidR="00EB676A" w:rsidRPr="001E6C5A" w:rsidRDefault="00EB676A" w:rsidP="00BC3F8D">
            <w:pPr>
              <w:pStyle w:val="TAL"/>
              <w:rPr>
                <w:lang w:val="fr-FR"/>
              </w:rPr>
            </w:pPr>
            <w:proofErr w:type="spellStart"/>
            <w:r w:rsidRPr="001E6C5A">
              <w:rPr>
                <w:lang w:val="fr-FR"/>
              </w:rPr>
              <w:t>Indicates</w:t>
            </w:r>
            <w:proofErr w:type="spellEnd"/>
            <w:r w:rsidRPr="001E6C5A">
              <w:rPr>
                <w:lang w:val="fr-FR"/>
              </w:rPr>
              <w:t xml:space="preserve"> </w:t>
            </w:r>
            <w:proofErr w:type="spellStart"/>
            <w:r w:rsidRPr="001E6C5A">
              <w:rPr>
                <w:lang w:val="fr-FR"/>
              </w:rPr>
              <w:t>that</w:t>
            </w:r>
            <w:proofErr w:type="spellEnd"/>
            <w:r w:rsidRPr="001E6C5A">
              <w:rPr>
                <w:lang w:val="fr-FR"/>
              </w:rPr>
              <w:t xml:space="preserve"> the MCPTT server </w:t>
            </w:r>
            <w:proofErr w:type="spellStart"/>
            <w:r w:rsidRPr="001E6C5A">
              <w:rPr>
                <w:lang w:val="fr-FR"/>
              </w:rPr>
              <w:t>is</w:t>
            </w:r>
            <w:proofErr w:type="spellEnd"/>
            <w:r w:rsidRPr="001E6C5A">
              <w:rPr>
                <w:lang w:val="fr-FR"/>
              </w:rPr>
              <w:t xml:space="preserve"> capable of </w:t>
            </w:r>
            <w:proofErr w:type="spellStart"/>
            <w:r w:rsidRPr="001E6C5A">
              <w:rPr>
                <w:lang w:val="fr-FR"/>
              </w:rPr>
              <w:t>receiving</w:t>
            </w:r>
            <w:proofErr w:type="spellEnd"/>
            <w:r w:rsidRPr="001E6C5A">
              <w:rPr>
                <w:lang w:val="fr-FR"/>
              </w:rPr>
              <w:t xml:space="preserve"> a SIP BYE </w:t>
            </w:r>
            <w:proofErr w:type="spellStart"/>
            <w:r w:rsidRPr="001E6C5A">
              <w:rPr>
                <w:lang w:val="fr-FR"/>
              </w:rPr>
              <w:t>from</w:t>
            </w:r>
            <w:proofErr w:type="spellEnd"/>
            <w:r w:rsidRPr="001E6C5A">
              <w:rPr>
                <w:lang w:val="fr-FR"/>
              </w:rPr>
              <w:t xml:space="preserve"> an MCPTT client to release an ambient-</w:t>
            </w:r>
            <w:proofErr w:type="spellStart"/>
            <w:r w:rsidRPr="001E6C5A">
              <w:rPr>
                <w:lang w:val="fr-FR"/>
              </w:rPr>
              <w:t>listening</w:t>
            </w:r>
            <w:proofErr w:type="spellEnd"/>
            <w:r w:rsidRPr="001E6C5A">
              <w:rPr>
                <w:lang w:val="fr-FR"/>
              </w:rPr>
              <w:t xml:space="preserve"> call</w:t>
            </w:r>
          </w:p>
        </w:tc>
        <w:tc>
          <w:tcPr>
            <w:tcW w:w="1419" w:type="dxa"/>
            <w:tcBorders>
              <w:top w:val="single" w:sz="4" w:space="0" w:color="auto"/>
              <w:left w:val="single" w:sz="4" w:space="0" w:color="auto"/>
              <w:bottom w:val="single" w:sz="4" w:space="0" w:color="auto"/>
              <w:right w:val="single" w:sz="4" w:space="0" w:color="auto"/>
            </w:tcBorders>
          </w:tcPr>
          <w:p w14:paraId="5E271472"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484623" w14:textId="77777777" w:rsidR="00EB676A" w:rsidRPr="001E6C5A" w:rsidRDefault="00EB676A" w:rsidP="00BC3F8D">
            <w:pPr>
              <w:pStyle w:val="TAL"/>
              <w:rPr>
                <w:lang w:val="fr-FR"/>
              </w:rPr>
            </w:pPr>
          </w:p>
        </w:tc>
      </w:tr>
      <w:tr w:rsidR="00EB676A" w:rsidRPr="001E6C5A" w14:paraId="60A1691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82B045B" w14:textId="77777777" w:rsidR="00EB676A" w:rsidRPr="001E6C5A" w:rsidRDefault="00EB676A" w:rsidP="00BC3F8D">
            <w:pPr>
              <w:pStyle w:val="TAL"/>
              <w:rPr>
                <w:lang w:val="fr-FR"/>
              </w:rPr>
            </w:pPr>
            <w:r>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5552F6F7"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AD94EC0"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AF009B"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B700AB" w14:textId="77777777" w:rsidR="00EB676A" w:rsidRPr="001E6C5A" w:rsidRDefault="00EB676A" w:rsidP="00BC3F8D">
            <w:pPr>
              <w:pStyle w:val="TAL"/>
              <w:rPr>
                <w:lang w:val="fr-FR"/>
              </w:rPr>
            </w:pPr>
          </w:p>
        </w:tc>
      </w:tr>
      <w:tr w:rsidR="00EB676A" w:rsidRPr="001E6C5A" w14:paraId="0640EE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2B49E124" w14:textId="77777777" w:rsidR="00EB676A" w:rsidRPr="001E6C5A" w:rsidRDefault="00EB676A" w:rsidP="00BC3F8D">
            <w:pPr>
              <w:pStyle w:val="TAL"/>
              <w:rPr>
                <w:lang w:val="fr-FR"/>
              </w:rPr>
            </w:pPr>
            <w:r w:rsidRPr="001E089C">
              <w:rPr>
                <w:rFonts w:cs="Arial"/>
                <w:szCs w:val="18"/>
              </w:rPr>
              <w:t xml:space="preserve">  media-type</w:t>
            </w:r>
          </w:p>
        </w:tc>
        <w:tc>
          <w:tcPr>
            <w:tcW w:w="2127" w:type="dxa"/>
            <w:tcBorders>
              <w:top w:val="single" w:sz="4" w:space="0" w:color="auto"/>
              <w:left w:val="single" w:sz="4" w:space="0" w:color="auto"/>
              <w:bottom w:val="single" w:sz="4" w:space="0" w:color="auto"/>
              <w:right w:val="single" w:sz="4" w:space="0" w:color="auto"/>
            </w:tcBorders>
          </w:tcPr>
          <w:p w14:paraId="4C4EDB9F" w14:textId="77777777" w:rsidR="00EB676A" w:rsidRPr="001E6C5A" w:rsidRDefault="00EB676A" w:rsidP="00BC3F8D">
            <w:pPr>
              <w:pStyle w:val="TAL"/>
              <w:rPr>
                <w:lang w:val="fr-FR"/>
              </w:rPr>
            </w:pPr>
            <w:r w:rsidRPr="004436C6">
              <w:rPr>
                <w:szCs w:val="18"/>
              </w:rPr>
              <w:t>"application/</w:t>
            </w:r>
            <w:proofErr w:type="spellStart"/>
            <w:r w:rsidRPr="004436C6">
              <w:rPr>
                <w:szCs w:val="18"/>
              </w:rPr>
              <w:t>sdp</w:t>
            </w:r>
            <w:proofErr w:type="spellEnd"/>
            <w:r w:rsidRPr="004436C6">
              <w:rPr>
                <w:szCs w:val="18"/>
              </w:rPr>
              <w:t>"</w:t>
            </w:r>
          </w:p>
        </w:tc>
        <w:tc>
          <w:tcPr>
            <w:tcW w:w="2127" w:type="dxa"/>
            <w:tcBorders>
              <w:top w:val="single" w:sz="4" w:space="0" w:color="auto"/>
              <w:left w:val="single" w:sz="4" w:space="0" w:color="auto"/>
              <w:bottom w:val="single" w:sz="4" w:space="0" w:color="auto"/>
              <w:right w:val="single" w:sz="4" w:space="0" w:color="auto"/>
            </w:tcBorders>
          </w:tcPr>
          <w:p w14:paraId="084C4FC9"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9D9082"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BDB7CD" w14:textId="77777777" w:rsidR="00EB676A" w:rsidRPr="001E6C5A" w:rsidRDefault="00EB676A" w:rsidP="00BC3F8D">
            <w:pPr>
              <w:pStyle w:val="TAL"/>
              <w:rPr>
                <w:lang w:val="fr-FR"/>
              </w:rPr>
            </w:pPr>
          </w:p>
        </w:tc>
      </w:tr>
      <w:tr w:rsidR="00EB676A" w:rsidRPr="001E6C5A" w14:paraId="2E5295B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40DFCC3" w14:textId="77777777" w:rsidR="00EB676A" w:rsidRPr="00E654C5" w:rsidRDefault="00EB676A" w:rsidP="00BC3F8D">
            <w:pPr>
              <w:pStyle w:val="TAL"/>
              <w:rPr>
                <w:b/>
                <w:bCs/>
                <w:lang w:val="fr-FR"/>
              </w:rPr>
            </w:pPr>
            <w:r w:rsidRPr="00E654C5">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7A67984"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8908B07"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326FB9"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F4E06D" w14:textId="77777777" w:rsidR="00EB676A" w:rsidRPr="001E6C5A" w:rsidRDefault="00EB676A" w:rsidP="00BC3F8D">
            <w:pPr>
              <w:pStyle w:val="TAL"/>
              <w:rPr>
                <w:lang w:val="fr-FR"/>
              </w:rPr>
            </w:pPr>
          </w:p>
        </w:tc>
      </w:tr>
      <w:tr w:rsidR="00EB676A" w:rsidRPr="001E6C5A" w14:paraId="6E6D174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47027F" w14:textId="77777777" w:rsidR="00EB676A" w:rsidRPr="001E6C5A" w:rsidRDefault="00EB676A" w:rsidP="00BC3F8D">
            <w:pPr>
              <w:pStyle w:val="TAL"/>
              <w:rPr>
                <w:lang w:val="fr-FR"/>
              </w:rPr>
            </w:pPr>
            <w:r w:rsidRPr="001E6C5A">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C379AA1" w14:textId="77777777" w:rsidR="00EB676A" w:rsidRPr="001E6C5A" w:rsidRDefault="00EB676A" w:rsidP="00BC3F8D">
            <w:pPr>
              <w:pStyle w:val="TAL"/>
              <w:rPr>
                <w:lang w:val="fr-FR"/>
              </w:rPr>
            </w:pPr>
            <w:r w:rsidRPr="001E6C5A">
              <w:rPr>
                <w:lang w:val="fr-FR"/>
              </w:rPr>
              <w:t xml:space="preserve">SDP message as </w:t>
            </w:r>
            <w:proofErr w:type="spellStart"/>
            <w:r w:rsidRPr="001E6C5A">
              <w:rPr>
                <w:lang w:val="fr-FR"/>
              </w:rPr>
              <w:t>described</w:t>
            </w:r>
            <w:proofErr w:type="spellEnd"/>
            <w:r w:rsidRPr="001E6C5A">
              <w:rPr>
                <w:lang w:val="fr-FR"/>
              </w:rPr>
              <w:t xml:space="preserve"> in Table 6.2.18.3.3-4C</w:t>
            </w:r>
          </w:p>
        </w:tc>
        <w:tc>
          <w:tcPr>
            <w:tcW w:w="2127" w:type="dxa"/>
            <w:tcBorders>
              <w:top w:val="single" w:sz="4" w:space="0" w:color="auto"/>
              <w:left w:val="single" w:sz="4" w:space="0" w:color="auto"/>
              <w:bottom w:val="single" w:sz="4" w:space="0" w:color="auto"/>
              <w:right w:val="single" w:sz="4" w:space="0" w:color="auto"/>
            </w:tcBorders>
          </w:tcPr>
          <w:p w14:paraId="4C33D9D2"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382421"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CEF3D6" w14:textId="77777777" w:rsidR="00EB676A" w:rsidRPr="001E6C5A" w:rsidRDefault="00EB676A" w:rsidP="00BC3F8D">
            <w:pPr>
              <w:pStyle w:val="TAL"/>
              <w:rPr>
                <w:lang w:val="fr-FR"/>
              </w:rPr>
            </w:pPr>
          </w:p>
        </w:tc>
      </w:tr>
    </w:tbl>
    <w:p w14:paraId="6A23FEE0" w14:textId="77777777" w:rsidR="00EB676A" w:rsidRPr="001E6C5A" w:rsidRDefault="00EB676A" w:rsidP="00EB676A"/>
    <w:p w14:paraId="01F5B4D1" w14:textId="77777777" w:rsidR="00EB676A" w:rsidRPr="001E6C5A" w:rsidRDefault="00EB676A" w:rsidP="00EB676A">
      <w:pPr>
        <w:keepNext/>
        <w:keepLines/>
        <w:spacing w:before="60"/>
        <w:jc w:val="center"/>
        <w:rPr>
          <w:rFonts w:ascii="Arial" w:hAnsi="Arial"/>
          <w:b/>
        </w:rPr>
      </w:pPr>
      <w:r w:rsidRPr="001E6C5A">
        <w:rPr>
          <w:rFonts w:ascii="Arial" w:hAnsi="Arial"/>
          <w:b/>
        </w:rPr>
        <w:t>Table 6.2.18.3.3-4C: SDP Message</w:t>
      </w:r>
      <w:r w:rsidRPr="001E6C5A">
        <w:rPr>
          <w:rFonts w:ascii="Arial" w:hAnsi="Arial"/>
          <w:b/>
          <w:lang w:eastAsia="ko-KR"/>
        </w:rPr>
        <w:t xml:space="preserve"> in SIP 200 OK</w:t>
      </w:r>
      <w:r w:rsidRPr="001E6C5A">
        <w:rPr>
          <w:rFonts w:ascii="Arial" w:hAnsi="Arial"/>
          <w:b/>
        </w:rPr>
        <w:t xml:space="preserve"> (Table 6.2.18.3.3-4B)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BCF26D0"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265672"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5.5.3.1.1-1, condition PRIVATE-CALL, SDP_ANSWER, PRE_ESTABLISHED_SESSION</w:t>
            </w:r>
          </w:p>
        </w:tc>
      </w:tr>
      <w:tr w:rsidR="00EB676A" w:rsidRPr="001E6C5A" w14:paraId="2041F2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510CA6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31F79C"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F4F0DD"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AC93C47"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1A6282"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383D183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D072AA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Media description[1]</w:t>
            </w:r>
          </w:p>
        </w:tc>
        <w:tc>
          <w:tcPr>
            <w:tcW w:w="2127" w:type="dxa"/>
            <w:tcBorders>
              <w:top w:val="single" w:sz="4" w:space="0" w:color="auto"/>
              <w:left w:val="single" w:sz="4" w:space="0" w:color="auto"/>
              <w:bottom w:val="single" w:sz="4" w:space="0" w:color="auto"/>
              <w:right w:val="single" w:sz="4" w:space="0" w:color="auto"/>
            </w:tcBorders>
          </w:tcPr>
          <w:p w14:paraId="36FBA8F9"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8E38A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Media description for audio</w:t>
            </w:r>
          </w:p>
        </w:tc>
        <w:tc>
          <w:tcPr>
            <w:tcW w:w="1419" w:type="dxa"/>
            <w:tcBorders>
              <w:top w:val="single" w:sz="4" w:space="0" w:color="auto"/>
              <w:left w:val="single" w:sz="4" w:space="0" w:color="auto"/>
              <w:bottom w:val="single" w:sz="4" w:space="0" w:color="auto"/>
              <w:right w:val="single" w:sz="4" w:space="0" w:color="auto"/>
            </w:tcBorders>
          </w:tcPr>
          <w:p w14:paraId="3E20B44A"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7B14F5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53D835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AD5DF01"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tcPr>
          <w:p w14:paraId="19D8DC9E"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94562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 line</w:t>
            </w:r>
          </w:p>
          <w:p w14:paraId="68BA6F02"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 xml:space="preserve"> = </w:t>
            </w:r>
            <w:proofErr w:type="spellStart"/>
            <w:r w:rsidRPr="001E6C5A">
              <w:rPr>
                <w:rFonts w:ascii="Arial" w:hAnsi="Arial"/>
                <w:sz w:val="18"/>
                <w:lang w:val="fr-FR"/>
              </w:rPr>
              <w:t>sendonly</w:t>
            </w:r>
            <w:proofErr w:type="spellEnd"/>
          </w:p>
        </w:tc>
        <w:tc>
          <w:tcPr>
            <w:tcW w:w="1419" w:type="dxa"/>
            <w:tcBorders>
              <w:top w:val="single" w:sz="4" w:space="0" w:color="auto"/>
              <w:left w:val="single" w:sz="4" w:space="0" w:color="auto"/>
              <w:bottom w:val="single" w:sz="4" w:space="0" w:color="auto"/>
              <w:right w:val="single" w:sz="4" w:space="0" w:color="auto"/>
            </w:tcBorders>
          </w:tcPr>
          <w:p w14:paraId="53419331"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5B8951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74E8F7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3E408C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sendonly</w:t>
            </w:r>
            <w:proofErr w:type="spellEnd"/>
          </w:p>
        </w:tc>
        <w:tc>
          <w:tcPr>
            <w:tcW w:w="2127" w:type="dxa"/>
            <w:tcBorders>
              <w:top w:val="single" w:sz="4" w:space="0" w:color="auto"/>
              <w:left w:val="single" w:sz="4" w:space="0" w:color="auto"/>
              <w:bottom w:val="single" w:sz="4" w:space="0" w:color="auto"/>
              <w:right w:val="single" w:sz="4" w:space="0" w:color="auto"/>
            </w:tcBorders>
          </w:tcPr>
          <w:p w14:paraId="5E319D46"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6B5E3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No </w:t>
            </w:r>
            <w:proofErr w:type="spellStart"/>
            <w:r w:rsidRPr="001E6C5A">
              <w:rPr>
                <w:rFonts w:ascii="Arial" w:hAnsi="Arial"/>
                <w:sz w:val="18"/>
                <w:lang w:val="fr-FR"/>
              </w:rPr>
              <w:t>parameters</w:t>
            </w:r>
            <w:proofErr w:type="spellEnd"/>
            <w:r w:rsidRPr="001E6C5A">
              <w:rPr>
                <w:rFonts w:ascii="Arial" w:hAnsi="Arial"/>
                <w:sz w:val="18"/>
                <w:lang w:val="fr-FR"/>
              </w:rPr>
              <w:t xml:space="preserve"> </w:t>
            </w:r>
            <w:proofErr w:type="spellStart"/>
            <w:r w:rsidRPr="001E6C5A">
              <w:rPr>
                <w:rFonts w:ascii="Arial" w:hAnsi="Arial"/>
                <w:sz w:val="18"/>
                <w:lang w:val="fr-FR"/>
              </w:rPr>
              <w:t>associated</w:t>
            </w:r>
            <w:proofErr w:type="spellEnd"/>
            <w:r w:rsidRPr="001E6C5A">
              <w:rPr>
                <w:rFonts w:ascii="Arial" w:hAnsi="Arial"/>
                <w:sz w:val="18"/>
                <w:lang w:val="fr-FR"/>
              </w:rPr>
              <w:t xml:space="preserve"> </w:t>
            </w:r>
            <w:proofErr w:type="spellStart"/>
            <w:r w:rsidRPr="001E6C5A">
              <w:rPr>
                <w:rFonts w:ascii="Arial" w:hAnsi="Arial"/>
                <w:sz w:val="18"/>
                <w:lang w:val="fr-FR"/>
              </w:rPr>
              <w:t>with</w:t>
            </w:r>
            <w:proofErr w:type="spellEnd"/>
            <w:r w:rsidRPr="001E6C5A">
              <w:rPr>
                <w:rFonts w:ascii="Arial" w:hAnsi="Arial"/>
                <w:sz w:val="18"/>
                <w:lang w:val="fr-FR"/>
              </w:rPr>
              <w:t xml:space="preserve"> </w:t>
            </w:r>
            <w:proofErr w:type="spellStart"/>
            <w:r w:rsidRPr="001E6C5A">
              <w:rPr>
                <w:rFonts w:ascii="Arial" w:hAnsi="Arial"/>
                <w:sz w:val="18"/>
                <w:lang w:val="fr-FR"/>
              </w:rPr>
              <w:t>this</w:t>
            </w:r>
            <w:proofErr w:type="spellEnd"/>
            <w:r w:rsidRPr="001E6C5A">
              <w:rPr>
                <w:rFonts w:ascii="Arial" w:hAnsi="Arial"/>
                <w:sz w:val="18"/>
                <w:lang w:val="fr-FR"/>
              </w:rPr>
              <w:t xml:space="preserve"> line</w:t>
            </w:r>
          </w:p>
        </w:tc>
        <w:tc>
          <w:tcPr>
            <w:tcW w:w="1419" w:type="dxa"/>
            <w:tcBorders>
              <w:top w:val="single" w:sz="4" w:space="0" w:color="auto"/>
              <w:left w:val="single" w:sz="4" w:space="0" w:color="auto"/>
              <w:bottom w:val="single" w:sz="4" w:space="0" w:color="auto"/>
              <w:right w:val="single" w:sz="4" w:space="0" w:color="auto"/>
            </w:tcBorders>
            <w:hideMark/>
          </w:tcPr>
          <w:p w14:paraId="220B6C3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TS 24.379 [9] clause 6.2.2</w:t>
            </w:r>
          </w:p>
        </w:tc>
        <w:tc>
          <w:tcPr>
            <w:tcW w:w="1135" w:type="dxa"/>
            <w:tcBorders>
              <w:top w:val="single" w:sz="4" w:space="0" w:color="auto"/>
              <w:left w:val="single" w:sz="4" w:space="0" w:color="auto"/>
              <w:bottom w:val="single" w:sz="4" w:space="0" w:color="auto"/>
              <w:right w:val="single" w:sz="4" w:space="0" w:color="auto"/>
            </w:tcBorders>
          </w:tcPr>
          <w:p w14:paraId="2B43E901" w14:textId="77777777" w:rsidR="00EB676A" w:rsidRPr="001E6C5A" w:rsidRDefault="00EB676A" w:rsidP="00BC3F8D">
            <w:pPr>
              <w:keepNext/>
              <w:keepLines/>
              <w:spacing w:after="0" w:line="252" w:lineRule="auto"/>
              <w:rPr>
                <w:rFonts w:ascii="Arial" w:hAnsi="Arial"/>
                <w:sz w:val="18"/>
                <w:lang w:val="fr-FR"/>
              </w:rPr>
            </w:pPr>
          </w:p>
        </w:tc>
      </w:tr>
    </w:tbl>
    <w:p w14:paraId="4BE2F311" w14:textId="77777777" w:rsidR="00EB676A" w:rsidRPr="001E6C5A" w:rsidRDefault="00EB676A" w:rsidP="00EB676A"/>
    <w:p w14:paraId="5C93B26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6.2.18.3.3-5: </w:t>
      </w:r>
      <w:r w:rsidRPr="001E6C5A">
        <w:rPr>
          <w:rFonts w:ascii="Arial" w:hAnsi="Arial"/>
          <w:b/>
          <w:lang w:eastAsia="ko-KR"/>
        </w:rPr>
        <w:t>Connect</w:t>
      </w:r>
      <w:r w:rsidRPr="001E6C5A">
        <w:rPr>
          <w:rFonts w:ascii="Arial" w:hAnsi="Arial"/>
          <w:b/>
        </w:rPr>
        <w:t xml:space="preserve"> (Step 2, Table 6.2.18.3.2-1;</w:t>
      </w:r>
      <w:r>
        <w:rPr>
          <w:rFonts w:ascii="Arial" w:hAnsi="Arial"/>
          <w:b/>
        </w:rPr>
        <w:br/>
      </w:r>
      <w:r w:rsidRPr="001E6C5A">
        <w:rPr>
          <w:rFonts w:ascii="Arial" w:hAnsi="Arial"/>
          <w:b/>
        </w:rPr>
        <w:t>step 4,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A4D212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9303AD1"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Derivation Path: </w:t>
            </w:r>
            <w:r w:rsidRPr="001E6C5A">
              <w:rPr>
                <w:rFonts w:ascii="Arial" w:eastAsia="MS Mincho" w:hAnsi="Arial"/>
                <w:sz w:val="18"/>
              </w:rPr>
              <w:t>36.579-1 [2], Table 5.5.6.12-1, condition PRIVATE-CALL, ACK</w:t>
            </w:r>
          </w:p>
        </w:tc>
      </w:tr>
      <w:tr w:rsidR="00EB676A" w:rsidRPr="001E6C5A" w14:paraId="19FA490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FD4B47"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F3DBD87"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9CE2F8"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C38E8"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6DFFD03"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47651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1D0BC28" w14:textId="77777777" w:rsidR="00EB676A" w:rsidRPr="001E6C5A" w:rsidRDefault="00EB676A" w:rsidP="00BC3F8D">
            <w:pPr>
              <w:keepNext/>
              <w:keepLines/>
              <w:spacing w:after="0" w:line="254" w:lineRule="auto"/>
              <w:rPr>
                <w:rFonts w:ascii="Arial" w:hAnsi="Arial"/>
                <w:b/>
                <w:bCs/>
                <w:sz w:val="18"/>
              </w:rPr>
            </w:pPr>
            <w:r w:rsidRPr="001E6C5A">
              <w:rPr>
                <w:rFonts w:ascii="Arial" w:eastAsia="MS Mincho" w:hAnsi="Arial"/>
                <w:sz w:val="18"/>
              </w:rPr>
              <w:t>Inviting MCPTT User Identity field</w:t>
            </w:r>
          </w:p>
        </w:tc>
        <w:tc>
          <w:tcPr>
            <w:tcW w:w="2126" w:type="dxa"/>
            <w:tcBorders>
              <w:top w:val="single" w:sz="4" w:space="0" w:color="auto"/>
              <w:left w:val="single" w:sz="4" w:space="0" w:color="auto"/>
              <w:bottom w:val="single" w:sz="4" w:space="0" w:color="auto"/>
              <w:right w:val="single" w:sz="4" w:space="0" w:color="auto"/>
            </w:tcBorders>
          </w:tcPr>
          <w:p w14:paraId="2FCF14DD"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36601CF4"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439F1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D3B4F7B" w14:textId="77777777" w:rsidR="00EB676A" w:rsidRPr="001E6C5A" w:rsidRDefault="00EB676A" w:rsidP="00BC3F8D">
            <w:pPr>
              <w:keepNext/>
              <w:keepLines/>
              <w:spacing w:after="0" w:line="254" w:lineRule="auto"/>
              <w:rPr>
                <w:rFonts w:ascii="Arial" w:hAnsi="Arial"/>
                <w:sz w:val="18"/>
              </w:rPr>
            </w:pPr>
          </w:p>
        </w:tc>
      </w:tr>
      <w:tr w:rsidR="00EB676A" w:rsidRPr="001E6C5A" w14:paraId="67026A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BB84B53"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 xml:space="preserve">  Inviting MCPTT User Identity</w:t>
            </w:r>
          </w:p>
        </w:tc>
        <w:tc>
          <w:tcPr>
            <w:tcW w:w="2126" w:type="dxa"/>
            <w:tcBorders>
              <w:top w:val="single" w:sz="4" w:space="0" w:color="auto"/>
              <w:left w:val="single" w:sz="4" w:space="0" w:color="auto"/>
              <w:bottom w:val="single" w:sz="4" w:space="0" w:color="auto"/>
              <w:right w:val="single" w:sz="4" w:space="0" w:color="auto"/>
            </w:tcBorders>
            <w:hideMark/>
          </w:tcPr>
          <w:p w14:paraId="382E658D" w14:textId="77777777" w:rsidR="00EB676A" w:rsidRPr="001E6C5A" w:rsidRDefault="00EB676A" w:rsidP="00BC3F8D">
            <w:pPr>
              <w:keepNext/>
              <w:keepLines/>
              <w:spacing w:after="0" w:line="254" w:lineRule="auto"/>
              <w:rPr>
                <w:rFonts w:ascii="Arial" w:hAnsi="Arial"/>
                <w:sz w:val="18"/>
              </w:rPr>
            </w:pPr>
            <w:proofErr w:type="spellStart"/>
            <w:r w:rsidRPr="001E6C5A">
              <w:rPr>
                <w:rFonts w:ascii="Arial" w:eastAsia="MS PGothic" w:hAnsi="Arial"/>
                <w:sz w:val="18"/>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6FAA71D" w14:textId="77777777" w:rsidR="00EB676A" w:rsidRPr="001E6C5A" w:rsidRDefault="00EB676A" w:rsidP="00BC3F8D">
            <w:pPr>
              <w:keepNext/>
              <w:keepLines/>
              <w:spacing w:after="0" w:line="254" w:lineRule="auto"/>
              <w:rPr>
                <w:rFonts w:ascii="Arial" w:hAnsi="Arial"/>
                <w:sz w:val="18"/>
              </w:rPr>
            </w:pPr>
            <w:r w:rsidRPr="001E6C5A">
              <w:rPr>
                <w:rFonts w:ascii="Arial" w:eastAsia="MS PGothic" w:hAnsi="Arial"/>
                <w:sz w:val="18"/>
              </w:rPr>
              <w:t>URI, which identifies the inviting MCPTT user</w:t>
            </w:r>
          </w:p>
        </w:tc>
        <w:tc>
          <w:tcPr>
            <w:tcW w:w="1418" w:type="dxa"/>
            <w:tcBorders>
              <w:top w:val="single" w:sz="4" w:space="0" w:color="auto"/>
              <w:left w:val="single" w:sz="4" w:space="0" w:color="auto"/>
              <w:bottom w:val="single" w:sz="4" w:space="0" w:color="auto"/>
              <w:right w:val="single" w:sz="4" w:space="0" w:color="auto"/>
            </w:tcBorders>
          </w:tcPr>
          <w:p w14:paraId="38E9FC05"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7628A8" w14:textId="77777777" w:rsidR="00EB676A" w:rsidRPr="001E6C5A" w:rsidRDefault="00EB676A" w:rsidP="00BC3F8D">
            <w:pPr>
              <w:keepNext/>
              <w:keepLines/>
              <w:spacing w:after="0" w:line="254" w:lineRule="auto"/>
              <w:rPr>
                <w:rFonts w:ascii="Arial" w:hAnsi="Arial"/>
                <w:sz w:val="18"/>
              </w:rPr>
            </w:pPr>
          </w:p>
        </w:tc>
      </w:tr>
    </w:tbl>
    <w:p w14:paraId="62BDB168" w14:textId="77777777" w:rsidR="00EB676A" w:rsidRPr="001E6C5A" w:rsidRDefault="00EB676A" w:rsidP="00EB676A"/>
    <w:p w14:paraId="224BBFFF" w14:textId="77777777" w:rsidR="00EB676A" w:rsidRPr="001E6C5A" w:rsidRDefault="00EB676A" w:rsidP="00EB676A">
      <w:pPr>
        <w:keepNext/>
        <w:keepLines/>
        <w:spacing w:before="60"/>
        <w:jc w:val="center"/>
        <w:rPr>
          <w:rFonts w:ascii="Arial" w:hAnsi="Arial"/>
          <w:b/>
        </w:rPr>
      </w:pPr>
      <w:r w:rsidRPr="001E6C5A">
        <w:rPr>
          <w:rFonts w:ascii="Arial" w:hAnsi="Arial"/>
          <w:b/>
        </w:rPr>
        <w:t>Table 6.2.18.3.3-6: Floor Taken (Step 3, Table 6.2.18.3.2-1)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58EA5C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F114B9D"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Derivation Path: TS 36.579-1 [2], table 5.5.6.7-1,</w:t>
            </w:r>
          </w:p>
        </w:tc>
      </w:tr>
      <w:tr w:rsidR="00EB676A" w:rsidRPr="001E6C5A" w14:paraId="036DF15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C7B3BD5"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EB3211D"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90A1AFF"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3BA6AB9"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19D1CFE" w14:textId="77777777" w:rsidR="00EB676A" w:rsidRPr="001E6C5A" w:rsidRDefault="00EB676A" w:rsidP="00BC3F8D">
            <w:pPr>
              <w:keepNext/>
              <w:keepLines/>
              <w:spacing w:after="0" w:line="254" w:lineRule="auto"/>
              <w:jc w:val="center"/>
              <w:rPr>
                <w:rFonts w:ascii="Arial" w:hAnsi="Arial"/>
                <w:b/>
                <w:bCs/>
                <w:color w:val="000000"/>
                <w:sz w:val="18"/>
              </w:rPr>
            </w:pPr>
            <w:r w:rsidRPr="001E6C5A">
              <w:rPr>
                <w:rFonts w:ascii="Arial" w:hAnsi="Arial"/>
                <w:b/>
                <w:bCs/>
                <w:color w:val="000000"/>
                <w:sz w:val="18"/>
              </w:rPr>
              <w:t>Condition</w:t>
            </w:r>
          </w:p>
        </w:tc>
      </w:tr>
      <w:tr w:rsidR="00EB676A" w:rsidRPr="001E6C5A" w14:paraId="435B30D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BCFC7B5" w14:textId="77777777" w:rsidR="00EB676A" w:rsidRPr="001E6C5A" w:rsidRDefault="00EB676A" w:rsidP="00BC3F8D">
            <w:pPr>
              <w:keepNext/>
              <w:keepLines/>
              <w:spacing w:after="0" w:line="254" w:lineRule="auto"/>
              <w:rPr>
                <w:rFonts w:ascii="Arial" w:hAnsi="Arial"/>
                <w:b/>
                <w:bCs/>
                <w:sz w:val="18"/>
              </w:rPr>
            </w:pPr>
            <w:r w:rsidRPr="001E6C5A">
              <w:rPr>
                <w:rFonts w:ascii="Arial" w:eastAsia="MS Mincho" w:hAnsi="Arial"/>
                <w:sz w:val="18"/>
              </w:rPr>
              <w:t>Permission to Request the Floor</w:t>
            </w:r>
          </w:p>
        </w:tc>
        <w:tc>
          <w:tcPr>
            <w:tcW w:w="2126" w:type="dxa"/>
            <w:tcBorders>
              <w:top w:val="single" w:sz="4" w:space="0" w:color="auto"/>
              <w:left w:val="single" w:sz="4" w:space="0" w:color="auto"/>
              <w:bottom w:val="single" w:sz="4" w:space="0" w:color="auto"/>
              <w:right w:val="single" w:sz="4" w:space="0" w:color="auto"/>
            </w:tcBorders>
          </w:tcPr>
          <w:p w14:paraId="5D2D45D3" w14:textId="77777777" w:rsidR="00EB676A" w:rsidRPr="001E6C5A" w:rsidRDefault="00EB676A" w:rsidP="00BC3F8D">
            <w:pPr>
              <w:keepNext/>
              <w:keepLines/>
              <w:spacing w:after="0" w:line="254" w:lineRule="auto"/>
              <w:rPr>
                <w:rFonts w:ascii="Arial" w:eastAsia="Calibri" w:hAnsi="Arial"/>
                <w:sz w:val="18"/>
              </w:rPr>
            </w:pPr>
          </w:p>
        </w:tc>
        <w:tc>
          <w:tcPr>
            <w:tcW w:w="2126" w:type="dxa"/>
            <w:tcBorders>
              <w:top w:val="single" w:sz="4" w:space="0" w:color="auto"/>
              <w:left w:val="single" w:sz="4" w:space="0" w:color="auto"/>
              <w:bottom w:val="single" w:sz="4" w:space="0" w:color="auto"/>
              <w:right w:val="single" w:sz="4" w:space="0" w:color="auto"/>
            </w:tcBorders>
          </w:tcPr>
          <w:p w14:paraId="2CDC8CC1" w14:textId="77777777" w:rsidR="00EB676A" w:rsidRPr="001E6C5A" w:rsidRDefault="00EB676A" w:rsidP="00BC3F8D">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1082DC"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78F4FC" w14:textId="77777777" w:rsidR="00EB676A" w:rsidRPr="001E6C5A" w:rsidRDefault="00EB676A" w:rsidP="00BC3F8D">
            <w:pPr>
              <w:keepNext/>
              <w:keepLines/>
              <w:spacing w:after="0" w:line="254" w:lineRule="auto"/>
              <w:rPr>
                <w:rFonts w:ascii="Arial" w:hAnsi="Arial"/>
                <w:sz w:val="18"/>
              </w:rPr>
            </w:pPr>
          </w:p>
        </w:tc>
      </w:tr>
      <w:tr w:rsidR="00EB676A" w:rsidRPr="001E6C5A" w14:paraId="0061F8C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C6D0138"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 xml:space="preserve">  Permission to Request the Floor</w:t>
            </w:r>
          </w:p>
        </w:tc>
        <w:tc>
          <w:tcPr>
            <w:tcW w:w="2126" w:type="dxa"/>
            <w:tcBorders>
              <w:top w:val="single" w:sz="4" w:space="0" w:color="auto"/>
              <w:left w:val="single" w:sz="4" w:space="0" w:color="auto"/>
              <w:bottom w:val="single" w:sz="4" w:space="0" w:color="auto"/>
              <w:right w:val="single" w:sz="4" w:space="0" w:color="auto"/>
            </w:tcBorders>
            <w:hideMark/>
          </w:tcPr>
          <w:p w14:paraId="1CD490C5" w14:textId="77777777" w:rsidR="00EB676A" w:rsidRPr="001E6C5A" w:rsidRDefault="00EB676A" w:rsidP="00BC3F8D">
            <w:pPr>
              <w:keepNext/>
              <w:keepLines/>
              <w:spacing w:after="0" w:line="254" w:lineRule="auto"/>
              <w:rPr>
                <w:rFonts w:ascii="Arial" w:hAnsi="Arial"/>
                <w:sz w:val="18"/>
              </w:rPr>
            </w:pPr>
            <w:r w:rsidRPr="001E6C5A">
              <w:rPr>
                <w:rFonts w:ascii="Arial" w:eastAsia="MS Mincho" w:hAnsi="Arial"/>
                <w:sz w:val="18"/>
              </w:rPr>
              <w:t>"0"</w:t>
            </w:r>
          </w:p>
        </w:tc>
        <w:tc>
          <w:tcPr>
            <w:tcW w:w="2126" w:type="dxa"/>
            <w:tcBorders>
              <w:top w:val="single" w:sz="4" w:space="0" w:color="auto"/>
              <w:left w:val="single" w:sz="4" w:space="0" w:color="auto"/>
              <w:bottom w:val="single" w:sz="4" w:space="0" w:color="auto"/>
              <w:right w:val="single" w:sz="4" w:space="0" w:color="auto"/>
            </w:tcBorders>
            <w:hideMark/>
          </w:tcPr>
          <w:p w14:paraId="21C29DB9" w14:textId="77777777" w:rsidR="00EB676A" w:rsidRPr="001E6C5A" w:rsidRDefault="00EB676A" w:rsidP="00BC3F8D">
            <w:pPr>
              <w:keepNext/>
              <w:keepLines/>
              <w:spacing w:after="0" w:line="254" w:lineRule="auto"/>
              <w:rPr>
                <w:rFonts w:ascii="Arial" w:hAnsi="Arial"/>
                <w:sz w:val="18"/>
              </w:rPr>
            </w:pPr>
            <w:r w:rsidRPr="001E6C5A">
              <w:rPr>
                <w:rFonts w:ascii="Arial" w:eastAsia="MS PGothic" w:hAnsi="Arial"/>
                <w:sz w:val="18"/>
              </w:rPr>
              <w:t>The initiator of the ambient listening call is not permitted to request the floor</w:t>
            </w:r>
          </w:p>
        </w:tc>
        <w:tc>
          <w:tcPr>
            <w:tcW w:w="1418" w:type="dxa"/>
            <w:tcBorders>
              <w:top w:val="single" w:sz="4" w:space="0" w:color="auto"/>
              <w:left w:val="single" w:sz="4" w:space="0" w:color="auto"/>
              <w:bottom w:val="single" w:sz="4" w:space="0" w:color="auto"/>
              <w:right w:val="single" w:sz="4" w:space="0" w:color="auto"/>
            </w:tcBorders>
          </w:tcPr>
          <w:p w14:paraId="422998F9" w14:textId="77777777" w:rsidR="00EB676A" w:rsidRPr="001E6C5A" w:rsidRDefault="00EB676A" w:rsidP="00BC3F8D">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DE6F55" w14:textId="77777777" w:rsidR="00EB676A" w:rsidRPr="001E6C5A" w:rsidRDefault="00EB676A" w:rsidP="00BC3F8D">
            <w:pPr>
              <w:keepNext/>
              <w:keepLines/>
              <w:spacing w:after="0" w:line="254" w:lineRule="auto"/>
              <w:rPr>
                <w:rFonts w:ascii="Arial" w:hAnsi="Arial"/>
                <w:sz w:val="18"/>
              </w:rPr>
            </w:pPr>
          </w:p>
        </w:tc>
      </w:tr>
    </w:tbl>
    <w:p w14:paraId="4991CF85" w14:textId="77777777" w:rsidR="00EB676A" w:rsidRPr="001E6C5A" w:rsidRDefault="00EB676A" w:rsidP="00EB676A"/>
    <w:p w14:paraId="79D30A5D" w14:textId="77777777" w:rsidR="00EB676A" w:rsidRPr="001E6C5A" w:rsidRDefault="00EB676A" w:rsidP="00EB676A">
      <w:pPr>
        <w:keepNext/>
        <w:keepLines/>
        <w:spacing w:before="120"/>
        <w:ind w:left="1134" w:hanging="1134"/>
        <w:outlineLvl w:val="2"/>
        <w:rPr>
          <w:rFonts w:ascii="Arial" w:hAnsi="Arial"/>
          <w:sz w:val="28"/>
        </w:rPr>
      </w:pPr>
      <w:bookmarkStart w:id="910" w:name="_Toc91233553"/>
      <w:bookmarkStart w:id="911" w:name="_Toc100349032"/>
      <w:bookmarkStart w:id="912" w:name="_Toc106787188"/>
      <w:r w:rsidRPr="001E6C5A">
        <w:rPr>
          <w:rFonts w:ascii="Arial" w:hAnsi="Arial"/>
          <w:sz w:val="28"/>
        </w:rPr>
        <w:t>6.2.19</w:t>
      </w:r>
      <w:r w:rsidRPr="001E6C5A">
        <w:rPr>
          <w:rFonts w:ascii="Arial" w:hAnsi="Arial"/>
          <w:sz w:val="28"/>
        </w:rPr>
        <w:tab/>
        <w:t>On-network / Private call / Ambient listening call / Remote initiated ambient listening call / Pre-established session / Ambient listening call release / Client Terminated (CT)</w:t>
      </w:r>
      <w:bookmarkEnd w:id="898"/>
      <w:bookmarkEnd w:id="899"/>
      <w:bookmarkEnd w:id="910"/>
      <w:bookmarkEnd w:id="911"/>
      <w:bookmarkEnd w:id="912"/>
    </w:p>
    <w:p w14:paraId="30419356" w14:textId="77777777" w:rsidR="00EB676A" w:rsidRPr="001E6C5A" w:rsidRDefault="00EB676A" w:rsidP="00EB676A">
      <w:pPr>
        <w:keepNext/>
        <w:keepLines/>
        <w:spacing w:before="120"/>
        <w:ind w:left="1985" w:hanging="1985"/>
        <w:rPr>
          <w:rFonts w:ascii="Arial" w:hAnsi="Arial"/>
        </w:rPr>
      </w:pPr>
      <w:bookmarkStart w:id="913" w:name="_Toc76583173"/>
      <w:bookmarkStart w:id="914" w:name="_Toc83808725"/>
      <w:r w:rsidRPr="001E6C5A">
        <w:rPr>
          <w:rFonts w:ascii="Arial" w:hAnsi="Arial"/>
        </w:rPr>
        <w:t>6.2.19.1</w:t>
      </w:r>
      <w:r w:rsidRPr="001E6C5A">
        <w:rPr>
          <w:rFonts w:ascii="Arial" w:hAnsi="Arial"/>
        </w:rPr>
        <w:tab/>
        <w:t>Test Purpose (TP)</w:t>
      </w:r>
    </w:p>
    <w:p w14:paraId="5EBE2654"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FD1476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p>
    <w:p w14:paraId="5AADCB1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854BE1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the UE (MCPTT Client) receives a request for establishment of an MCPTT </w:t>
      </w:r>
      <w:r w:rsidRPr="001E6C5A">
        <w:rPr>
          <w:rFonts w:ascii="Courier New" w:hAnsi="Courier New"/>
          <w:sz w:val="16"/>
          <w:lang w:eastAsia="zh-CN"/>
        </w:rPr>
        <w:t xml:space="preserve">remotely initiated ambient listening call within an pre-established session </w:t>
      </w:r>
      <w:r w:rsidRPr="001E6C5A">
        <w:rPr>
          <w:rFonts w:ascii="Courier New" w:hAnsi="Courier New"/>
          <w:sz w:val="16"/>
        </w:rPr>
        <w:t>}</w:t>
      </w:r>
    </w:p>
    <w:p w14:paraId="460D73E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accepting the establishment of the MCPTT </w:t>
      </w:r>
      <w:r w:rsidRPr="001E6C5A">
        <w:rPr>
          <w:rFonts w:ascii="Courier New" w:hAnsi="Courier New"/>
          <w:sz w:val="16"/>
          <w:lang w:eastAsia="zh-CN"/>
        </w:rPr>
        <w:t xml:space="preserve">remotely initiated ambient listening call, </w:t>
      </w:r>
      <w:r w:rsidRPr="001E6C5A">
        <w:rPr>
          <w:rFonts w:ascii="Courier New" w:hAnsi="Courier New"/>
          <w:sz w:val="16"/>
          <w:lang w:eastAsia="ko-KR"/>
        </w:rPr>
        <w:t>releases the pre-established session</w:t>
      </w:r>
      <w:r w:rsidRPr="001E6C5A">
        <w:rPr>
          <w:rFonts w:ascii="Courier New" w:hAnsi="Courier New"/>
          <w:sz w:val="16"/>
        </w:rPr>
        <w:t xml:space="preserve">, </w:t>
      </w:r>
      <w:r w:rsidRPr="001E6C5A">
        <w:rPr>
          <w:rFonts w:ascii="Courier New" w:hAnsi="Courier New"/>
          <w:b/>
          <w:sz w:val="16"/>
        </w:rPr>
        <w:t>and</w:t>
      </w:r>
      <w:r w:rsidRPr="001E6C5A">
        <w:rPr>
          <w:rFonts w:ascii="Courier New" w:hAnsi="Courier New"/>
          <w:sz w:val="16"/>
        </w:rPr>
        <w:t>, does not notify the user of the call establishment }</w:t>
      </w:r>
    </w:p>
    <w:p w14:paraId="0D249FA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510D22E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01E1D3"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63411B9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having accepted </w:t>
      </w:r>
      <w:r w:rsidRPr="001E6C5A">
        <w:rPr>
          <w:rFonts w:ascii="Courier New" w:hAnsi="Courier New"/>
          <w:sz w:val="16"/>
          <w:lang w:eastAsia="zh-CN"/>
        </w:rPr>
        <w:t>a remotely initiated ambient listening call</w:t>
      </w:r>
      <w:r w:rsidRPr="001E6C5A">
        <w:rPr>
          <w:rFonts w:ascii="Courier New" w:hAnsi="Courier New"/>
          <w:sz w:val="16"/>
        </w:rPr>
        <w:t xml:space="preserve"> within a pre-established session }</w:t>
      </w:r>
    </w:p>
    <w:p w14:paraId="53CB613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3C5C827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w:t>
      </w:r>
      <w:r w:rsidRPr="001E6C5A">
        <w:rPr>
          <w:rFonts w:ascii="Courier New" w:hAnsi="Courier New"/>
          <w:sz w:val="16"/>
          <w:lang w:eastAsia="ko-KR"/>
        </w:rPr>
        <w:t xml:space="preserve">a SIP BYE request for release of the </w:t>
      </w:r>
      <w:r w:rsidRPr="001E6C5A">
        <w:rPr>
          <w:rFonts w:ascii="Courier New" w:hAnsi="Courier New"/>
          <w:sz w:val="16"/>
        </w:rPr>
        <w:t xml:space="preserve">MCPTT </w:t>
      </w:r>
      <w:r w:rsidRPr="001E6C5A">
        <w:rPr>
          <w:rFonts w:ascii="Courier New" w:hAnsi="Courier New"/>
          <w:sz w:val="16"/>
          <w:lang w:eastAsia="zh-CN"/>
        </w:rPr>
        <w:t>remotely initiated ambient listening call</w:t>
      </w:r>
      <w:r w:rsidRPr="001E6C5A">
        <w:rPr>
          <w:rFonts w:ascii="Courier New" w:hAnsi="Courier New"/>
          <w:sz w:val="16"/>
        </w:rPr>
        <w:t xml:space="preserve"> }</w:t>
      </w:r>
    </w:p>
    <w:p w14:paraId="440718F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200 (OK) response and terminates the call, </w:t>
      </w:r>
      <w:r w:rsidRPr="001E6C5A">
        <w:rPr>
          <w:rFonts w:ascii="Courier New" w:hAnsi="Courier New"/>
          <w:b/>
          <w:sz w:val="16"/>
        </w:rPr>
        <w:t>and</w:t>
      </w:r>
      <w:r w:rsidRPr="001E6C5A">
        <w:rPr>
          <w:rFonts w:ascii="Courier New" w:hAnsi="Courier New"/>
          <w:sz w:val="16"/>
        </w:rPr>
        <w:t>, does not notify the user for the call release }</w:t>
      </w:r>
    </w:p>
    <w:p w14:paraId="5F561C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5968A8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4D8F5E" w14:textId="77777777" w:rsidR="00EB676A" w:rsidRPr="001E6C5A" w:rsidRDefault="00EB676A" w:rsidP="00EB676A">
      <w:pPr>
        <w:keepNext/>
        <w:keepLines/>
        <w:spacing w:before="120"/>
        <w:ind w:left="1985" w:hanging="1985"/>
        <w:rPr>
          <w:rFonts w:ascii="Arial" w:hAnsi="Arial"/>
        </w:rPr>
      </w:pPr>
      <w:r w:rsidRPr="001E6C5A">
        <w:rPr>
          <w:rFonts w:ascii="Arial" w:hAnsi="Arial"/>
        </w:rPr>
        <w:t>6.2.19.2</w:t>
      </w:r>
      <w:r w:rsidRPr="001E6C5A">
        <w:rPr>
          <w:rFonts w:ascii="Arial" w:hAnsi="Arial"/>
        </w:rPr>
        <w:tab/>
        <w:t>Conformance requirements</w:t>
      </w:r>
    </w:p>
    <w:p w14:paraId="6982150A"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11.1.6.2.2.2, 11.1.6.2.1.2, 11.1.6.2.1.4, 11.1.6.2.2.5</w:t>
      </w:r>
      <w:r w:rsidRPr="001E6C5A">
        <w:t>. Unless otherwise stated these are Rel-15 requirements.</w:t>
      </w:r>
    </w:p>
    <w:p w14:paraId="3E6DFF45" w14:textId="77777777" w:rsidR="00EB676A" w:rsidRPr="001E6C5A" w:rsidRDefault="00EB676A" w:rsidP="00EB676A">
      <w:r w:rsidRPr="001E6C5A">
        <w:t xml:space="preserve">[TS 24.379, clause </w:t>
      </w:r>
      <w:r w:rsidRPr="001E6C5A">
        <w:rPr>
          <w:lang w:eastAsia="ko-KR"/>
        </w:rPr>
        <w:t>11.1.6.2.2.2</w:t>
      </w:r>
      <w:r w:rsidRPr="001E6C5A">
        <w:t>]</w:t>
      </w:r>
    </w:p>
    <w:p w14:paraId="1CE6BD5B" w14:textId="77777777" w:rsidR="00EB676A" w:rsidRPr="001E6C5A" w:rsidRDefault="00EB676A" w:rsidP="00EB676A">
      <w:r w:rsidRPr="001E6C5A">
        <w:t>The MCPTT client shall follow the procedures for termination of multimedia sessions for ambient listening calls as specified in clause 11.1.6.2.1.2.</w:t>
      </w:r>
    </w:p>
    <w:p w14:paraId="5AFB03E1" w14:textId="77777777" w:rsidR="00EB676A" w:rsidRPr="001E6C5A" w:rsidRDefault="00EB676A" w:rsidP="00EB676A">
      <w:pPr>
        <w:keepLines/>
        <w:ind w:left="1135" w:hanging="851"/>
      </w:pPr>
      <w:r w:rsidRPr="001E6C5A">
        <w:t>NOTE:</w:t>
      </w:r>
      <w:r w:rsidRPr="001E6C5A">
        <w:tab/>
        <w:t>The terminating MCPTT client in an ambient listening call receives a SIP INVITE request with Replaces header field when using a pre-established session.</w:t>
      </w:r>
    </w:p>
    <w:p w14:paraId="6AD0B4F0" w14:textId="77777777" w:rsidR="00EB676A" w:rsidRPr="001E6C5A" w:rsidRDefault="00EB676A" w:rsidP="00EB676A">
      <w:r w:rsidRPr="001E6C5A">
        <w:t xml:space="preserve">[TS 24.379, clause </w:t>
      </w:r>
      <w:r w:rsidRPr="001E6C5A">
        <w:rPr>
          <w:lang w:eastAsia="ko-KR"/>
        </w:rPr>
        <w:t>11.1.6.2.1.2</w:t>
      </w:r>
      <w:r w:rsidRPr="001E6C5A">
        <w:t>]</w:t>
      </w:r>
    </w:p>
    <w:p w14:paraId="63BA5219"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7DEC6D1C" w14:textId="77777777" w:rsidR="00EB676A" w:rsidRPr="001E6C5A" w:rsidRDefault="00EB676A" w:rsidP="00EB676A">
      <w:pPr>
        <w:rPr>
          <w:lang w:eastAsia="ko-KR"/>
        </w:rPr>
      </w:pPr>
      <w:r w:rsidRPr="001E6C5A">
        <w:rPr>
          <w:lang w:eastAsia="ko-KR"/>
        </w:rPr>
        <w:t>The MCPTT client:</w:t>
      </w:r>
    </w:p>
    <w:p w14:paraId="7222B7D1" w14:textId="77777777" w:rsidR="00EB676A" w:rsidRPr="001E6C5A" w:rsidRDefault="00EB676A" w:rsidP="00EB676A">
      <w:pPr>
        <w:ind w:left="568" w:hanging="284"/>
      </w:pPr>
      <w:r w:rsidRPr="001E6C5A">
        <w:t>1)</w:t>
      </w:r>
      <w:r w:rsidRPr="001E6C5A">
        <w:tab/>
        <w:t>may reject the SIP INVITE request if either of the conditions in step a) or b) are met:</w:t>
      </w:r>
    </w:p>
    <w:p w14:paraId="38F2B574" w14:textId="77777777" w:rsidR="00EB676A" w:rsidRPr="001E6C5A" w:rsidRDefault="00EB676A" w:rsidP="00EB676A">
      <w:pPr>
        <w:ind w:left="851" w:hanging="284"/>
        <w:rPr>
          <w:lang w:eastAsia="ko-KR"/>
        </w:rPr>
      </w:pPr>
      <w:r w:rsidRPr="001E6C5A">
        <w:rPr>
          <w:lang w:eastAsia="ko-KR"/>
        </w:rPr>
        <w:t>a)</w:t>
      </w:r>
      <w:r w:rsidRPr="001E6C5A">
        <w:rPr>
          <w:lang w:eastAsia="ko-KR"/>
        </w:rPr>
        <w:tab/>
        <w:t>MCPTT client is already occupied in another session and the number of simultaneous sessions exceeds &lt;</w:t>
      </w:r>
      <w:proofErr w:type="spellStart"/>
      <w:r w:rsidRPr="001E6C5A">
        <w:rPr>
          <w:lang w:eastAsia="ko-KR"/>
        </w:rPr>
        <w:t>MaxCall</w:t>
      </w:r>
      <w:proofErr w:type="spellEnd"/>
      <w:r w:rsidRPr="001E6C5A">
        <w:rPr>
          <w:lang w:eastAsia="ko-KR"/>
        </w:rPr>
        <w:t>&gt;, the maximum simultaneous MCPTT session for private call, as specified in TS 24.384 [50]; or</w:t>
      </w:r>
    </w:p>
    <w:p w14:paraId="5227E59A" w14:textId="77777777" w:rsidR="00EB676A" w:rsidRPr="001E6C5A" w:rsidRDefault="00EB676A" w:rsidP="00EB676A">
      <w:pPr>
        <w:ind w:left="851" w:hanging="284"/>
        <w:rPr>
          <w:lang w:eastAsia="ko-KR"/>
        </w:rPr>
      </w:pPr>
      <w:r w:rsidRPr="001E6C5A">
        <w:rPr>
          <w:lang w:eastAsia="ko-KR"/>
        </w:rPr>
        <w:t>b)</w:t>
      </w:r>
      <w:r w:rsidRPr="001E6C5A">
        <w:rPr>
          <w:lang w:eastAsia="ko-KR"/>
        </w:rPr>
        <w:tab/>
        <w:t>MCPTT client does not have enough resources to handle the call;</w:t>
      </w:r>
    </w:p>
    <w:p w14:paraId="5FA02334" w14:textId="77777777" w:rsidR="00EB676A" w:rsidRPr="001E6C5A" w:rsidRDefault="00EB676A" w:rsidP="00EB676A">
      <w:pPr>
        <w:ind w:left="851" w:hanging="284"/>
      </w:pPr>
      <w:r w:rsidRPr="001E6C5A">
        <w:t>c)</w:t>
      </w:r>
      <w:r w:rsidRPr="001E6C5A">
        <w:tab/>
        <w:t>if neither condition a) nor b) are met, continue with the rest of the steps;</w:t>
      </w:r>
    </w:p>
    <w:p w14:paraId="1D736F10" w14:textId="77777777" w:rsidR="00EB676A" w:rsidRPr="001E6C5A" w:rsidRDefault="00EB676A" w:rsidP="00EB676A">
      <w:pPr>
        <w:ind w:left="568" w:hanging="284"/>
        <w:rPr>
          <w:lang w:eastAsia="ko-KR"/>
        </w:rPr>
      </w:pPr>
      <w:r w:rsidRPr="001E6C5A">
        <w:rPr>
          <w:lang w:eastAsia="ko-KR"/>
        </w:rPr>
        <w:t>2)</w:t>
      </w:r>
      <w:r w:rsidRPr="001E6C5A">
        <w:rPr>
          <w:lang w:eastAsia="ko-KR"/>
        </w:rPr>
        <w:tab/>
        <w:t>if the SIP INVITE request is rejected in step 1):</w:t>
      </w:r>
    </w:p>
    <w:p w14:paraId="7078853D" w14:textId="77777777" w:rsidR="00EB676A" w:rsidRPr="001E6C5A" w:rsidRDefault="00EB676A" w:rsidP="00EB676A">
      <w:pPr>
        <w:ind w:left="851" w:hanging="284"/>
      </w:pPr>
      <w:r w:rsidRPr="001E6C5A">
        <w:t>a)</w:t>
      </w:r>
      <w:r w:rsidRPr="001E6C5A">
        <w:tab/>
        <w:t>shall respond towards the participating MCPTT function either with:</w:t>
      </w:r>
    </w:p>
    <w:p w14:paraId="5A9C597D" w14:textId="77777777" w:rsidR="00EB676A" w:rsidRPr="001E6C5A" w:rsidRDefault="00EB676A" w:rsidP="00EB676A">
      <w:pPr>
        <w:ind w:left="1135" w:hanging="284"/>
      </w:pPr>
      <w:proofErr w:type="spellStart"/>
      <w:r w:rsidRPr="001E6C5A">
        <w:t>i</w:t>
      </w:r>
      <w:proofErr w:type="spellEnd"/>
      <w:r w:rsidRPr="001E6C5A">
        <w:t>)</w:t>
      </w:r>
      <w:r w:rsidRPr="001E6C5A">
        <w:tab/>
        <w:t>an appropriate reject code as specified in 3GPP TS 24.229 [4] and warning texts as specified in clause 4.4.2; or</w:t>
      </w:r>
    </w:p>
    <w:p w14:paraId="3B21F2A4" w14:textId="77777777" w:rsidR="00EB676A" w:rsidRPr="001E6C5A" w:rsidRDefault="00EB676A" w:rsidP="00EB676A">
      <w:pPr>
        <w:ind w:left="1135" w:hanging="284"/>
      </w:pPr>
      <w:r w:rsidRPr="001E6C5A">
        <w:t>ii)</w:t>
      </w:r>
      <w:r w:rsidRPr="001E6C5A">
        <w:tab/>
        <w:t>with a SIP 480 (Temporarily unavailable) response not including warning texts if the user is authorised to restrict the reason for failure according to &lt;allow-failure-restriction&gt; as specified in 3GPP TS 24.384 [50]; and</w:t>
      </w:r>
    </w:p>
    <w:p w14:paraId="20665C71" w14:textId="77777777" w:rsidR="00EB676A" w:rsidRPr="001E6C5A" w:rsidRDefault="00EB676A" w:rsidP="00EB676A">
      <w:pPr>
        <w:ind w:left="851" w:hanging="284"/>
      </w:pPr>
      <w:r w:rsidRPr="001E6C5A">
        <w:t>b)</w:t>
      </w:r>
      <w:r w:rsidRPr="001E6C5A">
        <w:tab/>
        <w:t>skip the rest of the steps of this clause;</w:t>
      </w:r>
    </w:p>
    <w:p w14:paraId="11F50CE2" w14:textId="77777777" w:rsidR="00EB676A" w:rsidRPr="001E6C5A" w:rsidRDefault="00EB676A" w:rsidP="00EB676A">
      <w:pPr>
        <w:ind w:left="568" w:hanging="284"/>
      </w:pPr>
      <w:r w:rsidRPr="001E6C5A">
        <w:t>3)</w:t>
      </w:r>
      <w:r w:rsidRPr="001E6C5A">
        <w:tab/>
        <w:t>if the SDP offer of the SIP INVITE request 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00FBE590"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MCPTT ID of the originating MCPTT from the initiator field (</w:t>
      </w:r>
      <w:proofErr w:type="spellStart"/>
      <w:r w:rsidRPr="001E6C5A">
        <w:t>IDRi</w:t>
      </w:r>
      <w:proofErr w:type="spellEnd"/>
      <w:r w:rsidRPr="001E6C5A">
        <w:t>) of the I_MESSAGE as described in 3GPP TS 33.180 [78];</w:t>
      </w:r>
    </w:p>
    <w:p w14:paraId="5AA28646" w14:textId="77777777" w:rsidR="00EB676A" w:rsidRPr="001E6C5A" w:rsidRDefault="00EB676A" w:rsidP="00EB676A">
      <w:pPr>
        <w:ind w:left="851" w:hanging="284"/>
      </w:pPr>
      <w:r w:rsidRPr="001E6C5A">
        <w:t>b)</w:t>
      </w:r>
      <w:r w:rsidRPr="001E6C5A">
        <w:tab/>
        <w:t>shall convert the MCPTT ID to a UID as described in 3GPP TS 33.180 [78];</w:t>
      </w:r>
    </w:p>
    <w:p w14:paraId="280617C7"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0CCB0543" w14:textId="77777777" w:rsidR="00EB676A" w:rsidRPr="001E6C5A" w:rsidRDefault="00EB676A" w:rsidP="00EB676A">
      <w:pPr>
        <w:ind w:left="851" w:hanging="284"/>
      </w:pPr>
      <w:r w:rsidRPr="001E6C5A">
        <w:rPr>
          <w:lang w:eastAsia="ko-KR"/>
        </w:rPr>
        <w:t>d)</w:t>
      </w:r>
      <w:r w:rsidRPr="001E6C5A">
        <w:rPr>
          <w:lang w:eastAsia="ko-KR"/>
        </w:rPr>
        <w:tab/>
        <w:t xml:space="preserve">if authentication verification of the </w:t>
      </w:r>
      <w:r w:rsidRPr="001E6C5A">
        <w:t xml:space="preserve">MIKEY-SAKKE I_MESSAGE fails, shall </w:t>
      </w:r>
      <w:r w:rsidRPr="001E6C5A">
        <w:rPr>
          <w:lang w:eastAsia="ko-KR"/>
        </w:rPr>
        <w:t xml:space="preserve">reject the </w:t>
      </w:r>
      <w:r w:rsidRPr="001E6C5A">
        <w:t>SIP INVITE request with a SIP 488 (Not Acceptable Here) response as specified in IETF RFC 4567 [47], and include warning text set to "</w:t>
      </w:r>
      <w:r w:rsidRPr="001E6C5A">
        <w:rPr>
          <w:lang w:eastAsia="ko-KR"/>
        </w:rPr>
        <w:t xml:space="preserve">136 authentication of the MIKEY-SAKKE I_MESSAGE failed" </w:t>
      </w:r>
      <w:r w:rsidRPr="001E6C5A">
        <w:t xml:space="preserve">in a Warning header field </w:t>
      </w:r>
      <w:r w:rsidRPr="001E6C5A">
        <w:rPr>
          <w:lang w:eastAsia="ko-KR"/>
        </w:rPr>
        <w:t>as specified in clause</w:t>
      </w:r>
      <w:r w:rsidRPr="001E6C5A">
        <w:t> 4.4; and</w:t>
      </w:r>
    </w:p>
    <w:p w14:paraId="63959841" w14:textId="77777777" w:rsidR="00EB676A" w:rsidRPr="001E6C5A" w:rsidRDefault="00EB676A" w:rsidP="00EB676A">
      <w:pPr>
        <w:ind w:left="851" w:hanging="284"/>
      </w:pPr>
      <w:r w:rsidRPr="001E6C5A">
        <w:t>e)</w:t>
      </w:r>
      <w:r w:rsidRPr="001E6C5A">
        <w:tab/>
        <w:t>if the signature of the MIKEY-SAKKE I_MESSAGE was successfully validated:</w:t>
      </w:r>
    </w:p>
    <w:p w14:paraId="7CFEE94D"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terminating user's (KMS provisioned) UID key as described in 3GPP TS 33.180 [78]; and</w:t>
      </w:r>
    </w:p>
    <w:p w14:paraId="5A491A32" w14:textId="77777777" w:rsidR="00EB676A" w:rsidRPr="001E6C5A" w:rsidRDefault="00EB676A" w:rsidP="00EB676A">
      <w:pPr>
        <w:ind w:left="1135" w:hanging="284"/>
      </w:pPr>
      <w:r w:rsidRPr="001E6C5A">
        <w:t>ii)</w:t>
      </w:r>
      <w:r w:rsidRPr="001E6C5A">
        <w:tab/>
        <w:t>shall extract the PCK-ID, from the payload as specified in 3GPP TS 33.180 [78];</w:t>
      </w:r>
    </w:p>
    <w:p w14:paraId="417EC74E" w14:textId="77777777" w:rsidR="00EB676A" w:rsidRPr="001E6C5A" w:rsidRDefault="00EB676A" w:rsidP="00EB676A">
      <w:pPr>
        <w:keepLines/>
        <w:ind w:left="1135" w:hanging="851"/>
      </w:pPr>
      <w:r w:rsidRPr="001E6C5A">
        <w:t>NOTE 1:</w:t>
      </w:r>
      <w:r w:rsidRPr="001E6C5A">
        <w:tab/>
        <w:t>With the PCK successfully shared between the originating MCPTT client and the terminating MCPTT client, both clients are able to use SRTP/SRTCP to create an end-to-end secure session.</w:t>
      </w:r>
    </w:p>
    <w:p w14:paraId="37B0DEB1" w14:textId="77777777" w:rsidR="00EB676A" w:rsidRPr="001E6C5A" w:rsidRDefault="00EB676A" w:rsidP="00EB676A">
      <w:pPr>
        <w:ind w:left="568" w:hanging="284"/>
        <w:rPr>
          <w:lang w:eastAsia="ko-KR"/>
        </w:rPr>
      </w:pPr>
      <w:r w:rsidRPr="001E6C5A">
        <w:t>4)</w:t>
      </w:r>
      <w:r w:rsidRPr="001E6C5A">
        <w:tab/>
        <w:t>may check if a Resource-Priority header field is included in the incoming SIP INVITE request and may perform further actions outside the scope of this specification to act upon an included Resource-Priority header field as specified in 3GPP TS 24.229 [4]</w:t>
      </w:r>
      <w:r w:rsidRPr="001E6C5A">
        <w:rPr>
          <w:lang w:eastAsia="ko-KR"/>
        </w:rPr>
        <w:t>;</w:t>
      </w:r>
    </w:p>
    <w:p w14:paraId="175C0099" w14:textId="77777777" w:rsidR="00EB676A" w:rsidRPr="001E6C5A" w:rsidRDefault="00EB676A" w:rsidP="00EB676A">
      <w:pPr>
        <w:ind w:left="568" w:hanging="284"/>
        <w:rPr>
          <w:lang w:eastAsia="ko-KR"/>
        </w:rPr>
      </w:pPr>
      <w:r w:rsidRPr="001E6C5A">
        <w:t>5)</w:t>
      </w:r>
      <w:r w:rsidRPr="001E6C5A">
        <w:tab/>
        <w:t>if the received SIP INVITE request contains an application/vnd.3gpp.mcptt-info+xml MIME body with the &lt;</w:t>
      </w:r>
      <w:proofErr w:type="spellStart"/>
      <w:r w:rsidRPr="001E6C5A">
        <w:t>mcpttinfo</w:t>
      </w:r>
      <w:proofErr w:type="spellEnd"/>
      <w:r w:rsidRPr="001E6C5A">
        <w:t>&gt; element containing the &lt;</w:t>
      </w:r>
      <w:proofErr w:type="spellStart"/>
      <w:r w:rsidRPr="001E6C5A">
        <w:t>mcptt</w:t>
      </w:r>
      <w:proofErr w:type="spellEnd"/>
      <w:r w:rsidRPr="001E6C5A">
        <w:t>-Params&gt; element with the &lt;ambient-listening-type&gt; element set to a value of "local-</w:t>
      </w:r>
      <w:proofErr w:type="spellStart"/>
      <w:r w:rsidRPr="001E6C5A">
        <w:t>init</w:t>
      </w:r>
      <w:proofErr w:type="spellEnd"/>
      <w:r w:rsidRPr="001E6C5A">
        <w:t xml:space="preserve">", may display to the MCPTT </w:t>
      </w:r>
      <w:r w:rsidRPr="001E6C5A">
        <w:rPr>
          <w:lang w:eastAsia="ko-KR"/>
        </w:rPr>
        <w:t>u</w:t>
      </w:r>
      <w:r w:rsidRPr="001E6C5A">
        <w:t xml:space="preserve">ser the MCPTT ID of the </w:t>
      </w:r>
      <w:r w:rsidRPr="001E6C5A">
        <w:rPr>
          <w:lang w:eastAsia="ko-KR"/>
        </w:rPr>
        <w:t>i</w:t>
      </w:r>
      <w:r w:rsidRPr="001E6C5A">
        <w:t xml:space="preserve">nviting MCPTT </w:t>
      </w:r>
      <w:r w:rsidRPr="001E6C5A">
        <w:rPr>
          <w:lang w:eastAsia="ko-KR"/>
        </w:rPr>
        <w:t>u</w:t>
      </w:r>
      <w:r w:rsidRPr="001E6C5A">
        <w:t>ser</w:t>
      </w:r>
      <w:r w:rsidRPr="001E6C5A">
        <w:rPr>
          <w:lang w:eastAsia="ko-KR"/>
        </w:rPr>
        <w:t>;</w:t>
      </w:r>
    </w:p>
    <w:p w14:paraId="3F8FAE52" w14:textId="77777777" w:rsidR="00EB676A" w:rsidRPr="001E6C5A" w:rsidRDefault="00EB676A" w:rsidP="00EB676A">
      <w:pPr>
        <w:ind w:left="568" w:hanging="284"/>
        <w:rPr>
          <w:lang w:eastAsia="ko-KR"/>
        </w:rPr>
      </w:pPr>
      <w:r w:rsidRPr="001E6C5A">
        <w:t>6)</w:t>
      </w:r>
      <w:r w:rsidRPr="001E6C5A">
        <w:tab/>
        <w:t xml:space="preserve">shall perform the automatic commencement procedures specified in </w:t>
      </w:r>
      <w:r w:rsidRPr="001E6C5A">
        <w:rPr>
          <w:lang w:eastAsia="ko-KR"/>
        </w:rPr>
        <w:t>clause</w:t>
      </w:r>
      <w:r w:rsidRPr="001E6C5A">
        <w:t> </w:t>
      </w:r>
      <w:r w:rsidRPr="001E6C5A">
        <w:rPr>
          <w:lang w:eastAsia="ko-KR"/>
        </w:rPr>
        <w:t>6.2.3.1.1;</w:t>
      </w:r>
    </w:p>
    <w:p w14:paraId="061F573C" w14:textId="77777777" w:rsidR="00EB676A" w:rsidRPr="001E6C5A" w:rsidRDefault="00EB676A" w:rsidP="00EB676A">
      <w:pPr>
        <w:keepLines/>
        <w:ind w:left="1135" w:hanging="851"/>
      </w:pPr>
      <w:r w:rsidRPr="001E6C5A">
        <w:t>NOTE 2:</w:t>
      </w:r>
      <w:r w:rsidRPr="001E6C5A">
        <w:tab/>
        <w:t>Auto-answer is the commencement mode for both participants in locally initiated and remotely initiated ambient listening calls.</w:t>
      </w:r>
    </w:p>
    <w:p w14:paraId="7B624B4C" w14:textId="77777777" w:rsidR="00EB676A" w:rsidRPr="001E6C5A" w:rsidRDefault="00EB676A" w:rsidP="00EB676A">
      <w:pPr>
        <w:ind w:left="568" w:hanging="284"/>
        <w:rPr>
          <w:lang w:eastAsia="ko-KR"/>
        </w:rPr>
      </w:pPr>
      <w:r w:rsidRPr="001E6C5A">
        <w:rPr>
          <w:lang w:eastAsia="ko-KR"/>
        </w:rPr>
        <w:t>7)</w:t>
      </w:r>
      <w:r w:rsidRPr="001E6C5A">
        <w:rPr>
          <w:lang w:eastAsia="ko-KR"/>
        </w:rPr>
        <w:tab/>
        <w:t xml:space="preserve">if the </w:t>
      </w:r>
      <w:r w:rsidRPr="001E6C5A">
        <w:t>&lt;ambient-listening-type&gt; element contained in the application/vnd.3gpp.mcptt-info+xml MIME body in the received SIP INVITE request was set to a value of "remote-</w:t>
      </w:r>
      <w:proofErr w:type="spellStart"/>
      <w:r w:rsidRPr="001E6C5A">
        <w:t>init</w:t>
      </w:r>
      <w:proofErr w:type="spellEnd"/>
      <w:r w:rsidRPr="001E6C5A">
        <w:t>":</w:t>
      </w:r>
    </w:p>
    <w:p w14:paraId="04EF8CC9" w14:textId="77777777" w:rsidR="00EB676A" w:rsidRPr="001E6C5A" w:rsidRDefault="00EB676A" w:rsidP="00EB676A">
      <w:pPr>
        <w:ind w:left="851" w:hanging="284"/>
        <w:rPr>
          <w:lang w:eastAsia="ko-KR"/>
        </w:rPr>
      </w:pPr>
      <w:r w:rsidRPr="001E6C5A">
        <w:rPr>
          <w:lang w:eastAsia="ko-KR"/>
        </w:rPr>
        <w:t>a)</w:t>
      </w:r>
      <w:r w:rsidRPr="001E6C5A">
        <w:rPr>
          <w:lang w:eastAsia="ko-KR"/>
        </w:rPr>
        <w:tab/>
        <w:t>shall cache the value of "listened-to MCPTT user" as the ambient listening client role for this call; or;</w:t>
      </w:r>
    </w:p>
    <w:p w14:paraId="74F8BD54" w14:textId="77777777" w:rsidR="00EB676A" w:rsidRPr="001E6C5A" w:rsidRDefault="00EB676A" w:rsidP="00EB676A">
      <w:pPr>
        <w:ind w:left="851" w:hanging="284"/>
      </w:pPr>
      <w:r w:rsidRPr="001E6C5A">
        <w:rPr>
          <w:lang w:eastAsia="ko-KR"/>
        </w:rPr>
        <w:t>b)</w:t>
      </w:r>
      <w:r w:rsidRPr="001E6C5A">
        <w:rPr>
          <w:lang w:eastAsia="ko-KR"/>
        </w:rPr>
        <w:tab/>
        <w:t xml:space="preserve">if the </w:t>
      </w:r>
      <w:r w:rsidRPr="001E6C5A">
        <w:t>&lt;ambient-listening-type&gt; element contained in the application/vnd.3gpp.mcptt-info+xml MIME body was set to a value of "local-</w:t>
      </w:r>
      <w:proofErr w:type="spellStart"/>
      <w:r w:rsidRPr="001E6C5A">
        <w:t>init</w:t>
      </w:r>
      <w:proofErr w:type="spellEnd"/>
      <w:r w:rsidRPr="001E6C5A">
        <w:t xml:space="preserve">" " </w:t>
      </w:r>
      <w:r w:rsidRPr="001E6C5A">
        <w:rPr>
          <w:lang w:eastAsia="ko-KR"/>
        </w:rPr>
        <w:t>shall cache the value of "listening MCPTT user" as the ambient listening client role for this call;</w:t>
      </w:r>
    </w:p>
    <w:p w14:paraId="05843635" w14:textId="77777777" w:rsidR="00EB676A" w:rsidRPr="001E6C5A" w:rsidRDefault="00EB676A" w:rsidP="00EB676A">
      <w:pPr>
        <w:ind w:left="568" w:hanging="284"/>
      </w:pPr>
      <w:r w:rsidRPr="001E6C5A">
        <w:t>8)</w:t>
      </w:r>
      <w:r w:rsidRPr="001E6C5A">
        <w:tab/>
        <w:t>if the received SIP INVITE request</w:t>
      </w:r>
      <w:r w:rsidRPr="001E6C5A">
        <w:rPr>
          <w:lang w:eastAsia="ko-KR"/>
        </w:rPr>
        <w:t xml:space="preserve"> includes an alert-info header field as specified in </w:t>
      </w:r>
      <w:r w:rsidRPr="001E6C5A">
        <w:t>IETF RFC 3261 [24] and as updated by IETF RFC 7462 [77] set to a value of "&lt;</w:t>
      </w:r>
      <w:hyperlink r:id="rId15" w:history="1">
        <w:r w:rsidRPr="001E6C5A">
          <w:rPr>
            <w:rFonts w:eastAsia="Malgun Gothic"/>
            <w:color w:val="0563C1"/>
            <w:u w:val="single"/>
          </w:rPr>
          <w:t>file:///dev/null</w:t>
        </w:r>
      </w:hyperlink>
      <w:r w:rsidRPr="001E6C5A">
        <w:t>&gt;" shall not give any indication of the progress of the call to the MCPTT user;</w:t>
      </w:r>
    </w:p>
    <w:p w14:paraId="3C2037F1" w14:textId="77777777" w:rsidR="00EB676A" w:rsidRPr="001E6C5A" w:rsidRDefault="00EB676A" w:rsidP="00EB676A">
      <w:pPr>
        <w:keepLines/>
        <w:ind w:left="1135" w:hanging="851"/>
      </w:pPr>
      <w:r w:rsidRPr="001E6C5A">
        <w:t>NOTE 3:</w:t>
      </w:r>
      <w:r w:rsidRPr="001E6C5A">
        <w:tab/>
        <w:t>The alert-info header field having the value of "&lt;</w:t>
      </w:r>
      <w:hyperlink r:id="rId16" w:history="1">
        <w:r w:rsidRPr="001E6C5A">
          <w:rPr>
            <w:rFonts w:eastAsia="Malgun Gothic"/>
            <w:color w:val="0563C1"/>
            <w:u w:val="single"/>
          </w:rPr>
          <w:t>file:///dev/null</w:t>
        </w:r>
      </w:hyperlink>
      <w:r w:rsidRPr="001E6C5A">
        <w:t>&gt;" is intended to result in having a "null" alert, i.e. an alert with no content or physical manifestation of any kind.</w:t>
      </w:r>
    </w:p>
    <w:p w14:paraId="3B0EE43B" w14:textId="77777777" w:rsidR="00EB676A" w:rsidRPr="001E6C5A" w:rsidRDefault="00EB676A" w:rsidP="00EB676A">
      <w:pPr>
        <w:ind w:left="568" w:hanging="284"/>
        <w:rPr>
          <w:lang w:eastAsia="ko-KR"/>
        </w:rPr>
      </w:pPr>
      <w:r w:rsidRPr="001E6C5A">
        <w:rPr>
          <w:lang w:eastAsia="ko-KR"/>
        </w:rPr>
        <w:t>9)</w:t>
      </w:r>
      <w:r w:rsidRPr="001E6C5A">
        <w:rPr>
          <w:lang w:eastAsia="ko-KR"/>
        </w:rPr>
        <w:tab/>
        <w:t xml:space="preserve">if the </w:t>
      </w:r>
      <w:r w:rsidRPr="001E6C5A">
        <w:t>&lt;ambient-listening-type&gt; element contained in the application/vnd.3gpp.mcptt-info+xml MIME body is set to a value of "local-</w:t>
      </w:r>
      <w:proofErr w:type="spellStart"/>
      <w:r w:rsidRPr="001E6C5A">
        <w:t>init</w:t>
      </w:r>
      <w:proofErr w:type="spellEnd"/>
      <w:r w:rsidRPr="001E6C5A">
        <w:t xml:space="preserve">", should provide an indication to the MCPTT </w:t>
      </w:r>
      <w:r w:rsidRPr="001E6C5A">
        <w:rPr>
          <w:lang w:eastAsia="ko-KR"/>
        </w:rPr>
        <w:t>u</w:t>
      </w:r>
      <w:r w:rsidRPr="001E6C5A">
        <w:t>ser that the ambient listening call is in progress</w:t>
      </w:r>
      <w:r w:rsidRPr="001E6C5A">
        <w:rPr>
          <w:lang w:eastAsia="ko-KR"/>
        </w:rPr>
        <w:t>; and</w:t>
      </w:r>
    </w:p>
    <w:p w14:paraId="45567071" w14:textId="77777777" w:rsidR="00EB676A" w:rsidRPr="001E6C5A" w:rsidRDefault="00EB676A" w:rsidP="00EB676A">
      <w:pPr>
        <w:keepLines/>
        <w:ind w:left="1135" w:hanging="851"/>
      </w:pPr>
      <w:r w:rsidRPr="001E6C5A">
        <w:t>NOTE 4:</w:t>
      </w:r>
      <w:r w:rsidRPr="001E6C5A">
        <w:tab/>
        <w:t>The terminating user in a remotely initiated ambient listening is the listened-to MCPTT user and is intended to be totally unaware that their microphone is activated and a call is in progress.</w:t>
      </w:r>
    </w:p>
    <w:p w14:paraId="2024840E" w14:textId="77777777" w:rsidR="00EB676A" w:rsidRPr="001E6C5A" w:rsidRDefault="00EB676A" w:rsidP="00EB676A">
      <w:pPr>
        <w:ind w:left="568" w:hanging="284"/>
      </w:pPr>
      <w:r w:rsidRPr="001E6C5A">
        <w:rPr>
          <w:rFonts w:eastAsia="Malgun Gothic"/>
        </w:rPr>
        <w:t>10)</w:t>
      </w:r>
      <w:r w:rsidRPr="001E6C5A">
        <w:rPr>
          <w:rFonts w:eastAsia="Malgun Gothic"/>
        </w:rPr>
        <w:tab/>
        <w:t xml:space="preserve">shall cache as the ambient listening type for the call the value contained in the </w:t>
      </w:r>
      <w:r w:rsidRPr="001E6C5A">
        <w:t>&lt;ambient-listening-type&gt; element of the application/vnd.3gpp.mcptt-info+xml MIME body contained in the received SIP INVITE request.</w:t>
      </w:r>
    </w:p>
    <w:p w14:paraId="33EAE13B" w14:textId="77777777" w:rsidR="00EB676A" w:rsidRPr="001E6C5A" w:rsidRDefault="00EB676A" w:rsidP="00EB676A">
      <w:r w:rsidRPr="001E6C5A">
        <w:t xml:space="preserve">[TS 24.379, clause </w:t>
      </w:r>
      <w:r w:rsidRPr="001E6C5A">
        <w:rPr>
          <w:lang w:eastAsia="ko-KR"/>
        </w:rPr>
        <w:t>11.1.6.2.1.4</w:t>
      </w:r>
      <w:r w:rsidRPr="001E6C5A">
        <w:t>]</w:t>
      </w:r>
    </w:p>
    <w:p w14:paraId="54CF6D99" w14:textId="77777777" w:rsidR="00EB676A" w:rsidRPr="001E6C5A" w:rsidRDefault="00EB676A" w:rsidP="00EB676A">
      <w:r w:rsidRPr="001E6C5A">
        <w:t>...</w:t>
      </w:r>
    </w:p>
    <w:p w14:paraId="34AC6644" w14:textId="77777777" w:rsidR="00EB676A" w:rsidRPr="001E6C5A" w:rsidRDefault="00EB676A" w:rsidP="00EB676A">
      <w:pPr>
        <w:rPr>
          <w:lang w:eastAsia="ko-KR"/>
        </w:rPr>
      </w:pPr>
      <w:r w:rsidRPr="001E6C5A">
        <w:rPr>
          <w:lang w:eastAsia="ko-KR"/>
        </w:rPr>
        <w:t>Upon receipt of a SIP BYE request in the dialog of an ambient listening session, the MCPTT client:</w:t>
      </w:r>
    </w:p>
    <w:p w14:paraId="54DC16D1" w14:textId="77777777" w:rsidR="00EB676A" w:rsidRPr="001E6C5A" w:rsidRDefault="00EB676A" w:rsidP="00EB676A">
      <w:pPr>
        <w:ind w:left="568" w:hanging="284"/>
      </w:pPr>
      <w:r w:rsidRPr="001E6C5A">
        <w:t>1)</w:t>
      </w:r>
      <w:r w:rsidRPr="001E6C5A">
        <w:tab/>
        <w:t>shall comply with the procedures of subclause 6.2.6;</w:t>
      </w:r>
    </w:p>
    <w:p w14:paraId="1A644125"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1323ED87" w14:textId="77777777" w:rsidR="00EB676A" w:rsidRPr="001E6C5A" w:rsidRDefault="00EB676A" w:rsidP="00EB676A">
      <w:pPr>
        <w:ind w:left="568" w:hanging="284"/>
      </w:pPr>
      <w:r w:rsidRPr="001E6C5A">
        <w:t>3)</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645C19A6" w14:textId="77777777" w:rsidR="00EB676A" w:rsidRPr="001E6C5A" w:rsidRDefault="00EB676A" w:rsidP="00EB676A">
      <w:pPr>
        <w:ind w:left="568" w:hanging="284"/>
        <w:rPr>
          <w:lang w:eastAsia="ko-KR"/>
        </w:rPr>
      </w:pPr>
      <w:r w:rsidRPr="001E6C5A">
        <w:t>4)</w:t>
      </w:r>
      <w:r w:rsidRPr="001E6C5A">
        <w:tab/>
      </w:r>
      <w:r w:rsidRPr="001E6C5A">
        <w:rPr>
          <w:lang w:eastAsia="ko-KR"/>
        </w:rPr>
        <w:t>shall clear the cache of the data stored as:</w:t>
      </w:r>
    </w:p>
    <w:p w14:paraId="3C50EBB1" w14:textId="77777777" w:rsidR="00EB676A" w:rsidRPr="001E6C5A" w:rsidRDefault="00EB676A" w:rsidP="00EB676A">
      <w:pPr>
        <w:ind w:left="851" w:hanging="284"/>
        <w:rPr>
          <w:lang w:eastAsia="ko-KR"/>
        </w:rPr>
      </w:pPr>
      <w:r w:rsidRPr="001E6C5A">
        <w:rPr>
          <w:lang w:eastAsia="ko-KR"/>
        </w:rPr>
        <w:t>a)</w:t>
      </w:r>
      <w:r w:rsidRPr="001E6C5A">
        <w:rPr>
          <w:lang w:eastAsia="ko-KR"/>
        </w:rPr>
        <w:tab/>
        <w:t>ambient listening client role; and</w:t>
      </w:r>
    </w:p>
    <w:p w14:paraId="076EBED8"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3E9C1A45" w14:textId="77777777" w:rsidR="00EB676A" w:rsidRPr="001E6C5A" w:rsidRDefault="00EB676A" w:rsidP="00EB676A">
      <w:r w:rsidRPr="001E6C5A">
        <w:t xml:space="preserve">[TS 24.379, clause </w:t>
      </w:r>
      <w:r w:rsidRPr="001E6C5A">
        <w:rPr>
          <w:lang w:eastAsia="ko-KR"/>
        </w:rPr>
        <w:t>11.1.6.2.2.5</w:t>
      </w:r>
      <w:r w:rsidRPr="001E6C5A">
        <w:t>]</w:t>
      </w:r>
    </w:p>
    <w:p w14:paraId="05A88C95" w14:textId="77777777" w:rsidR="00EB676A" w:rsidRPr="001E6C5A" w:rsidRDefault="00EB676A" w:rsidP="00EB676A">
      <w:r w:rsidRPr="001E6C5A">
        <w:t>This clause is referenced from other procedures.</w:t>
      </w:r>
    </w:p>
    <w:p w14:paraId="2E25D67E" w14:textId="77777777" w:rsidR="00EB676A" w:rsidRPr="001E6C5A" w:rsidRDefault="00EB676A" w:rsidP="00EB676A">
      <w:pPr>
        <w:rPr>
          <w:lang w:eastAsia="ko-KR"/>
        </w:rPr>
      </w:pPr>
      <w:r w:rsidRPr="001E6C5A">
        <w:rPr>
          <w:lang w:eastAsia="ko-KR"/>
        </w:rPr>
        <w:t>Upon receiving an interaction with the media plane indicating release of the ambient listening call but preservation of the pre-established session as specified in clause 9.2 of 3GPP TS 24.380 [5], the MCPTT client:</w:t>
      </w:r>
    </w:p>
    <w:p w14:paraId="7CA2799C" w14:textId="77777777" w:rsidR="00EB676A" w:rsidRPr="001E6C5A" w:rsidRDefault="00EB676A" w:rsidP="00EB676A">
      <w:pPr>
        <w:ind w:left="568" w:hanging="284"/>
      </w:pPr>
      <w:r w:rsidRPr="001E6C5A">
        <w:t>1)</w:t>
      </w:r>
      <w:r w:rsidRPr="001E6C5A">
        <w:tab/>
        <w:t xml:space="preserve">if the cached </w:t>
      </w:r>
      <w:r w:rsidRPr="001E6C5A">
        <w:rPr>
          <w:lang w:eastAsia="ko-KR"/>
        </w:rPr>
        <w:t>ambient listening client role</w:t>
      </w:r>
      <w:r w:rsidRPr="001E6C5A">
        <w:t xml:space="preserve"> is equal to "listened-to MCPTT user", shall provide no indication that an ambient listening call has been terminated;</w:t>
      </w:r>
    </w:p>
    <w:p w14:paraId="00204DB6" w14:textId="77777777" w:rsidR="00EB676A" w:rsidRPr="001E6C5A" w:rsidRDefault="00EB676A" w:rsidP="00EB676A">
      <w:pPr>
        <w:ind w:left="568" w:hanging="284"/>
      </w:pPr>
      <w:r w:rsidRPr="001E6C5A">
        <w:t>2)</w:t>
      </w:r>
      <w:r w:rsidRPr="001E6C5A">
        <w:tab/>
        <w:t xml:space="preserve">if the cached </w:t>
      </w:r>
      <w:r w:rsidRPr="001E6C5A">
        <w:rPr>
          <w:lang w:eastAsia="ko-KR"/>
        </w:rPr>
        <w:t>ambient listening client role</w:t>
      </w:r>
      <w:r w:rsidRPr="001E6C5A">
        <w:t xml:space="preserve"> is equal to "listening MCPTT user", may provide an indication to the MCPTT user that the ambient listening call has been terminated; and</w:t>
      </w:r>
    </w:p>
    <w:p w14:paraId="7251F24A" w14:textId="77777777" w:rsidR="00EB676A" w:rsidRPr="001E6C5A" w:rsidRDefault="00EB676A" w:rsidP="00EB676A">
      <w:pPr>
        <w:ind w:left="568" w:hanging="284"/>
        <w:rPr>
          <w:lang w:eastAsia="ko-KR"/>
        </w:rPr>
      </w:pPr>
      <w:r w:rsidRPr="001E6C5A">
        <w:t>3)</w:t>
      </w:r>
      <w:r w:rsidRPr="001E6C5A">
        <w:tab/>
      </w:r>
      <w:r w:rsidRPr="001E6C5A">
        <w:rPr>
          <w:lang w:eastAsia="ko-KR"/>
        </w:rPr>
        <w:t>shall clear the cache of the data stored as:</w:t>
      </w:r>
    </w:p>
    <w:p w14:paraId="4CC90369" w14:textId="77777777" w:rsidR="00EB676A" w:rsidRPr="001E6C5A" w:rsidRDefault="00EB676A" w:rsidP="00EB676A">
      <w:pPr>
        <w:ind w:left="851" w:hanging="284"/>
        <w:rPr>
          <w:lang w:eastAsia="ko-KR"/>
        </w:rPr>
      </w:pPr>
      <w:r w:rsidRPr="001E6C5A">
        <w:rPr>
          <w:lang w:eastAsia="ko-KR"/>
        </w:rPr>
        <w:t>a)</w:t>
      </w:r>
      <w:r w:rsidRPr="001E6C5A">
        <w:rPr>
          <w:lang w:eastAsia="ko-KR"/>
        </w:rPr>
        <w:tab/>
        <w:t>ambient listening client role; and</w:t>
      </w:r>
    </w:p>
    <w:p w14:paraId="5694A50A" w14:textId="77777777" w:rsidR="00EB676A" w:rsidRPr="001E6C5A" w:rsidRDefault="00EB676A" w:rsidP="00EB676A">
      <w:pPr>
        <w:ind w:left="851" w:hanging="284"/>
      </w:pPr>
      <w:r w:rsidRPr="001E6C5A">
        <w:rPr>
          <w:rFonts w:eastAsia="Malgun Gothic"/>
        </w:rPr>
        <w:t>b)</w:t>
      </w:r>
      <w:r w:rsidRPr="001E6C5A">
        <w:rPr>
          <w:rFonts w:eastAsia="Malgun Gothic"/>
        </w:rPr>
        <w:tab/>
        <w:t>ambient listening type</w:t>
      </w:r>
      <w:r w:rsidRPr="001E6C5A">
        <w:t>.</w:t>
      </w:r>
    </w:p>
    <w:p w14:paraId="1F8C5EEE" w14:textId="77777777" w:rsidR="00EB676A" w:rsidRPr="001E6C5A" w:rsidRDefault="00EB676A" w:rsidP="00EB676A">
      <w:pPr>
        <w:keepNext/>
        <w:keepLines/>
        <w:spacing w:before="120"/>
        <w:ind w:left="1985" w:hanging="1985"/>
        <w:rPr>
          <w:rFonts w:ascii="Arial" w:hAnsi="Arial"/>
        </w:rPr>
      </w:pPr>
      <w:r w:rsidRPr="001E6C5A">
        <w:rPr>
          <w:rFonts w:ascii="Arial" w:hAnsi="Arial"/>
        </w:rPr>
        <w:t>6.2.19.3</w:t>
      </w:r>
      <w:r w:rsidRPr="001E6C5A">
        <w:rPr>
          <w:rFonts w:ascii="Arial" w:hAnsi="Arial"/>
        </w:rPr>
        <w:tab/>
        <w:t>Test description</w:t>
      </w:r>
    </w:p>
    <w:p w14:paraId="67229252" w14:textId="77777777" w:rsidR="00EB676A" w:rsidRPr="001E6C5A" w:rsidRDefault="00EB676A" w:rsidP="00EB676A">
      <w:pPr>
        <w:keepNext/>
        <w:keepLines/>
        <w:spacing w:before="120"/>
        <w:ind w:left="1985" w:hanging="1985"/>
        <w:rPr>
          <w:rFonts w:ascii="Arial" w:hAnsi="Arial"/>
        </w:rPr>
      </w:pPr>
      <w:r w:rsidRPr="001E6C5A">
        <w:rPr>
          <w:rFonts w:ascii="Arial" w:hAnsi="Arial"/>
        </w:rPr>
        <w:t>6.2.19.3.1</w:t>
      </w:r>
      <w:r w:rsidRPr="001E6C5A">
        <w:rPr>
          <w:rFonts w:ascii="Arial" w:hAnsi="Arial"/>
        </w:rPr>
        <w:tab/>
        <w:t>Pre-test conditions</w:t>
      </w:r>
    </w:p>
    <w:p w14:paraId="34544708"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2035BF52" w14:textId="77777777" w:rsidR="00EB676A" w:rsidRPr="001E6C5A" w:rsidRDefault="00EB676A" w:rsidP="00EB676A">
      <w:pPr>
        <w:ind w:left="568" w:hanging="284"/>
      </w:pPr>
      <w:r w:rsidRPr="001E6C5A">
        <w:t>-</w:t>
      </w:r>
      <w:r w:rsidRPr="001E6C5A">
        <w:tab/>
        <w:t>SS (MCPTT server)</w:t>
      </w:r>
    </w:p>
    <w:p w14:paraId="48F97638"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391C7C"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1B06883B" w14:textId="77777777" w:rsidR="00EB676A" w:rsidRPr="001E6C5A" w:rsidRDefault="00EB676A" w:rsidP="00EB676A">
      <w:pPr>
        <w:ind w:left="568" w:hanging="284"/>
      </w:pPr>
      <w:r w:rsidRPr="001E6C5A">
        <w:t>-</w:t>
      </w:r>
      <w:r w:rsidRPr="001E6C5A">
        <w:tab/>
        <w:t>UE (MCPTT client)</w:t>
      </w:r>
    </w:p>
    <w:p w14:paraId="64A50856" w14:textId="77777777" w:rsidR="00EB676A" w:rsidRPr="001E6C5A" w:rsidRDefault="00EB676A" w:rsidP="00EB676A">
      <w:pPr>
        <w:ind w:left="568" w:hanging="284"/>
      </w:pPr>
      <w:r w:rsidRPr="001E6C5A">
        <w:t>-</w:t>
      </w:r>
      <w:r w:rsidRPr="001E6C5A">
        <w:tab/>
        <w:t>The test USIM set as defined in TS 36.579-1 [2], subclause 5.5.10 is inserted.</w:t>
      </w:r>
    </w:p>
    <w:p w14:paraId="2A3DC155"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1E2E978C"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7C789C24"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3A0AF974"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5210B207" w14:textId="77777777" w:rsidR="00EB676A" w:rsidRPr="001E6C5A" w:rsidRDefault="00EB676A" w:rsidP="00EB676A">
      <w:pPr>
        <w:ind w:left="568" w:hanging="284"/>
      </w:pPr>
      <w:r w:rsidRPr="001E6C5A">
        <w:t>-</w:t>
      </w:r>
      <w:r w:rsidRPr="001E6C5A">
        <w:tab/>
        <w:t>UE States at the end of the preamble</w:t>
      </w:r>
    </w:p>
    <w:p w14:paraId="658A9D0B" w14:textId="77777777" w:rsidR="00EB676A" w:rsidRPr="001E6C5A" w:rsidRDefault="00EB676A" w:rsidP="00EB676A">
      <w:pPr>
        <w:ind w:left="851" w:hanging="284"/>
      </w:pPr>
      <w:r w:rsidRPr="001E6C5A">
        <w:t>-</w:t>
      </w:r>
      <w:r w:rsidRPr="001E6C5A">
        <w:tab/>
        <w:t>The UE is in E-UTRA Registered, Idle Mode state.</w:t>
      </w:r>
    </w:p>
    <w:p w14:paraId="11B79B6C"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4BD22B57" w14:textId="77777777" w:rsidR="00EB676A" w:rsidRPr="001E6C5A" w:rsidRDefault="00EB676A" w:rsidP="00EB676A">
      <w:pPr>
        <w:keepNext/>
        <w:keepLines/>
        <w:spacing w:before="120"/>
        <w:ind w:left="1985" w:hanging="1985"/>
        <w:rPr>
          <w:rFonts w:ascii="Arial" w:hAnsi="Arial"/>
        </w:rPr>
      </w:pPr>
      <w:r w:rsidRPr="001E6C5A">
        <w:rPr>
          <w:rFonts w:ascii="Arial" w:hAnsi="Arial"/>
        </w:rPr>
        <w:t>6.2.19.3.2</w:t>
      </w:r>
      <w:r w:rsidRPr="001E6C5A">
        <w:rPr>
          <w:rFonts w:ascii="Arial" w:hAnsi="Arial"/>
        </w:rPr>
        <w:tab/>
        <w:t>Test procedure sequence</w:t>
      </w:r>
    </w:p>
    <w:p w14:paraId="58D58FC8" w14:textId="77777777" w:rsidR="00EB676A" w:rsidRPr="001E6C5A" w:rsidRDefault="00EB676A" w:rsidP="00EB676A">
      <w:pPr>
        <w:keepNext/>
        <w:keepLines/>
        <w:spacing w:before="60"/>
        <w:jc w:val="center"/>
        <w:rPr>
          <w:rFonts w:ascii="Arial" w:hAnsi="Arial"/>
          <w:b/>
        </w:rPr>
      </w:pPr>
      <w:r w:rsidRPr="001E6C5A">
        <w:rPr>
          <w:rFonts w:ascii="Arial" w:hAnsi="Arial"/>
          <w:b/>
        </w:rP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0DDD4A7" w14:textId="77777777" w:rsidTr="00BC3F8D">
        <w:tc>
          <w:tcPr>
            <w:tcW w:w="534" w:type="dxa"/>
            <w:tcBorders>
              <w:top w:val="single" w:sz="4" w:space="0" w:color="auto"/>
              <w:left w:val="single" w:sz="4" w:space="0" w:color="auto"/>
              <w:bottom w:val="nil"/>
              <w:right w:val="single" w:sz="4" w:space="0" w:color="auto"/>
            </w:tcBorders>
            <w:hideMark/>
          </w:tcPr>
          <w:p w14:paraId="13F9CA12"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0C9C2EB"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7479BEC"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1356B99"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96DB5A1"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Verdict</w:t>
            </w:r>
          </w:p>
        </w:tc>
      </w:tr>
      <w:tr w:rsidR="00EB676A" w:rsidRPr="001E6C5A" w14:paraId="71A1C74D" w14:textId="77777777" w:rsidTr="00BC3F8D">
        <w:tc>
          <w:tcPr>
            <w:tcW w:w="534" w:type="dxa"/>
            <w:tcBorders>
              <w:top w:val="nil"/>
              <w:left w:val="single" w:sz="4" w:space="0" w:color="auto"/>
              <w:bottom w:val="single" w:sz="4" w:space="0" w:color="auto"/>
              <w:right w:val="single" w:sz="4" w:space="0" w:color="auto"/>
            </w:tcBorders>
          </w:tcPr>
          <w:p w14:paraId="3933EB7A" w14:textId="77777777" w:rsidR="00EB676A" w:rsidRPr="001E6C5A" w:rsidRDefault="00EB676A" w:rsidP="00BC3F8D">
            <w:pPr>
              <w:keepNext/>
              <w:keepLines/>
              <w:spacing w:after="0" w:line="254" w:lineRule="auto"/>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17DD74E0" w14:textId="77777777" w:rsidR="00EB676A" w:rsidRPr="001E6C5A" w:rsidRDefault="00EB676A" w:rsidP="00BC3F8D">
            <w:pPr>
              <w:keepNext/>
              <w:keepLines/>
              <w:spacing w:after="0" w:line="254" w:lineRule="auto"/>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5D968C7"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20956500" w14:textId="77777777" w:rsidR="00EB676A" w:rsidRPr="001E6C5A" w:rsidRDefault="00EB676A" w:rsidP="00BC3F8D">
            <w:pPr>
              <w:keepNext/>
              <w:keepLines/>
              <w:spacing w:after="0" w:line="254" w:lineRule="auto"/>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E506826" w14:textId="77777777" w:rsidR="00EB676A" w:rsidRPr="001E6C5A" w:rsidRDefault="00EB676A" w:rsidP="00BC3F8D">
            <w:pPr>
              <w:keepNext/>
              <w:keepLines/>
              <w:spacing w:after="0" w:line="254" w:lineRule="auto"/>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DB847A9" w14:textId="77777777" w:rsidR="00EB676A" w:rsidRPr="001E6C5A" w:rsidRDefault="00EB676A" w:rsidP="00BC3F8D">
            <w:pPr>
              <w:keepNext/>
              <w:keepLines/>
              <w:spacing w:after="0" w:line="254" w:lineRule="auto"/>
              <w:jc w:val="center"/>
              <w:rPr>
                <w:rFonts w:ascii="Arial" w:hAnsi="Arial"/>
                <w:b/>
                <w:sz w:val="18"/>
              </w:rPr>
            </w:pPr>
          </w:p>
        </w:tc>
      </w:tr>
      <w:tr w:rsidR="00EB676A" w:rsidRPr="001E6C5A" w14:paraId="333E3A7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667DBEB"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396CA575" w14:textId="3131B51A"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Check: </w:t>
            </w:r>
            <w:del w:id="915" w:author="MCC160" w:date="2022-11-01T12:46:00Z">
              <w:r w:rsidRPr="001E6C5A" w:rsidDel="000336EF">
                <w:rPr>
                  <w:rFonts w:ascii="Arial" w:hAnsi="Arial"/>
                  <w:sz w:val="18"/>
                </w:rPr>
                <w:delText xml:space="preserve">Is the procedure for </w:delText>
              </w:r>
            </w:del>
            <w:ins w:id="916" w:author="MCC160" w:date="2022-11-01T12:46:00Z">
              <w:r w:rsidR="000336EF" w:rsidRPr="000336EF">
                <w:rPr>
                  <w:rFonts w:ascii="Arial" w:hAnsi="Arial"/>
                  <w:sz w:val="18"/>
                </w:rPr>
                <w:t xml:space="preserve">Does the UE (MCPTT Client) correctly perform test procedure </w:t>
              </w:r>
              <w:r w:rsidR="000336EF">
                <w:rPr>
                  <w:rFonts w:ascii="Arial" w:hAnsi="Arial"/>
                  <w:sz w:val="18"/>
                </w:rPr>
                <w:t>'</w:t>
              </w:r>
            </w:ins>
            <w:r w:rsidRPr="001E6C5A">
              <w:rPr>
                <w:rFonts w:ascii="Arial" w:hAnsi="Arial"/>
                <w:sz w:val="18"/>
              </w:rPr>
              <w:t>MCPTT CT session establishment/modification without provisional responses other than 100 Trying</w:t>
            </w:r>
            <w:ins w:id="917" w:author="MCC160" w:date="2022-11-01T12:46:00Z">
              <w:r w:rsidR="000336EF">
                <w:rPr>
                  <w:rFonts w:ascii="Arial" w:hAnsi="Arial"/>
                  <w:sz w:val="18"/>
                </w:rPr>
                <w:t>'</w:t>
              </w:r>
            </w:ins>
            <w:r w:rsidRPr="001E6C5A">
              <w:rPr>
                <w:rFonts w:ascii="Arial" w:hAnsi="Arial"/>
                <w:sz w:val="18"/>
              </w:rPr>
              <w:t xml:space="preserve"> as described in TS 36.579-1 [2] table 5.3.4.3-1 to establish</w:t>
            </w:r>
            <w:del w:id="918" w:author="MCC160" w:date="2022-11-01T12:47:00Z">
              <w:r w:rsidRPr="001E6C5A" w:rsidDel="000336EF">
                <w:rPr>
                  <w:rFonts w:ascii="Arial" w:hAnsi="Arial"/>
                  <w:sz w:val="18"/>
                </w:rPr>
                <w:delText xml:space="preserve"> an MCPTT</w:delText>
              </w:r>
            </w:del>
            <w:ins w:id="919" w:author="MCC160" w:date="2022-11-01T12:47:00Z">
              <w:r w:rsidR="000336EF">
                <w:rPr>
                  <w:rFonts w:ascii="Arial" w:hAnsi="Arial"/>
                  <w:sz w:val="18"/>
                </w:rPr>
                <w:t xml:space="preserve"> a</w:t>
              </w:r>
            </w:ins>
            <w:r w:rsidRPr="001E6C5A">
              <w:rPr>
                <w:rFonts w:ascii="Arial" w:hAnsi="Arial"/>
                <w:sz w:val="18"/>
              </w:rPr>
              <w:t xml:space="preserve"> </w:t>
            </w:r>
            <w:r w:rsidRPr="001E6C5A">
              <w:rPr>
                <w:rFonts w:ascii="Arial" w:hAnsi="Arial"/>
                <w:sz w:val="18"/>
                <w:lang w:eastAsia="zh-CN"/>
              </w:rPr>
              <w:t>remotely initiated ambient listening call</w:t>
            </w:r>
            <w:del w:id="920" w:author="MCC160" w:date="2022-11-01T12:47:00Z">
              <w:r w:rsidRPr="001E6C5A" w:rsidDel="000336EF">
                <w:rPr>
                  <w:rFonts w:ascii="Arial" w:hAnsi="Arial"/>
                  <w:sz w:val="18"/>
                  <w:lang w:eastAsia="zh-CN"/>
                </w:rPr>
                <w:delText xml:space="preserve"> 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814403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BF1299E"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DD67AD9"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833B89D"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4722D5E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5551854"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5C934474"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 xml:space="preserve">The SS (MCPTT Server) sends a </w:t>
            </w:r>
            <w:r w:rsidRPr="001E6C5A">
              <w:rPr>
                <w:rFonts w:ascii="Arial" w:hAnsi="Arial"/>
                <w:sz w:val="18"/>
                <w:lang w:eastAsia="ko-KR"/>
              </w:rPr>
              <w:t>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18B5EC63"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163A4811" w14:textId="77777777" w:rsidR="00EB676A" w:rsidRPr="001E6C5A" w:rsidRDefault="00EB676A" w:rsidP="00BC3F8D">
            <w:pPr>
              <w:keepNext/>
              <w:keepLines/>
              <w:spacing w:after="0" w:line="254" w:lineRule="auto"/>
              <w:rPr>
                <w:rFonts w:ascii="Arial" w:hAnsi="Arial"/>
                <w:sz w:val="18"/>
                <w:lang w:eastAsia="ko-KR"/>
              </w:rPr>
            </w:pPr>
            <w:r w:rsidRPr="001E6C5A">
              <w:rPr>
                <w:rFonts w:ascii="Arial" w:hAnsi="Arial"/>
                <w:sz w:val="18"/>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4EB6D32"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C8F9C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r>
      <w:tr w:rsidR="00EB676A" w:rsidRPr="001E6C5A" w14:paraId="65940DC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E74E8D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06166059"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established?</w:t>
            </w:r>
          </w:p>
          <w:p w14:paraId="237AE5B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CCA62FC"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B44336A"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275497E"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913467"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F</w:t>
            </w:r>
          </w:p>
        </w:tc>
      </w:tr>
      <w:tr w:rsidR="00EB676A" w:rsidRPr="001E6C5A" w14:paraId="7CF8657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BE1C4F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1F4E159E" w14:textId="5334B6C0" w:rsidR="00EB676A" w:rsidRPr="001E6C5A" w:rsidRDefault="00EB676A" w:rsidP="00BC3F8D">
            <w:pPr>
              <w:keepNext/>
              <w:keepLines/>
              <w:spacing w:after="0" w:line="254" w:lineRule="auto"/>
              <w:rPr>
                <w:rFonts w:ascii="Arial" w:hAnsi="Arial"/>
                <w:sz w:val="18"/>
              </w:rPr>
            </w:pPr>
            <w:r w:rsidRPr="001E6C5A">
              <w:rPr>
                <w:rFonts w:ascii="Arial" w:eastAsia="Calibri" w:hAnsi="Arial"/>
                <w:sz w:val="18"/>
              </w:rPr>
              <w:t xml:space="preserve">Check: </w:t>
            </w:r>
            <w:del w:id="921" w:author="MCC160" w:date="2022-11-01T12:47:00Z">
              <w:r w:rsidRPr="001E6C5A" w:rsidDel="000336EF">
                <w:rPr>
                  <w:rFonts w:ascii="Arial" w:eastAsia="Calibri" w:hAnsi="Arial"/>
                  <w:sz w:val="18"/>
                </w:rPr>
                <w:delText xml:space="preserve">Is the procedure for </w:delText>
              </w:r>
            </w:del>
            <w:ins w:id="922" w:author="MCC160" w:date="2022-11-01T12:47:00Z">
              <w:r w:rsidR="000336EF" w:rsidRPr="000336EF">
                <w:rPr>
                  <w:rFonts w:ascii="Arial" w:eastAsia="Calibri" w:hAnsi="Arial"/>
                  <w:sz w:val="18"/>
                </w:rPr>
                <w:t xml:space="preserve">Does the UE (MCPTT Client) correctly perform test procedure </w:t>
              </w:r>
              <w:r w:rsidR="000336EF">
                <w:rPr>
                  <w:rFonts w:ascii="Arial" w:eastAsia="Calibri" w:hAnsi="Arial"/>
                  <w:sz w:val="18"/>
                </w:rPr>
                <w:t>'</w:t>
              </w:r>
            </w:ins>
            <w:r w:rsidRPr="001E6C5A">
              <w:rPr>
                <w:rFonts w:ascii="Arial" w:hAnsi="Arial"/>
                <w:sz w:val="18"/>
              </w:rPr>
              <w:t>MCX CT call release</w:t>
            </w:r>
            <w:ins w:id="923" w:author="MCC160" w:date="2022-11-01T12:47:00Z">
              <w:r w:rsidR="000336EF">
                <w:rPr>
                  <w:rFonts w:ascii="Arial" w:hAnsi="Arial"/>
                  <w:sz w:val="18"/>
                </w:rPr>
                <w:t>'</w:t>
              </w:r>
            </w:ins>
            <w:r w:rsidRPr="001E6C5A">
              <w:rPr>
                <w:rFonts w:ascii="Arial" w:hAnsi="Arial"/>
                <w:sz w:val="18"/>
              </w:rPr>
              <w:t xml:space="preserve"> </w:t>
            </w:r>
            <w:r w:rsidRPr="001E6C5A">
              <w:rPr>
                <w:rFonts w:ascii="Arial" w:eastAsia="Calibri" w:hAnsi="Arial"/>
                <w:sz w:val="18"/>
              </w:rPr>
              <w:t xml:space="preserve">as described in </w:t>
            </w:r>
            <w:r w:rsidRPr="001E6C5A">
              <w:rPr>
                <w:rFonts w:ascii="Arial" w:hAnsi="Arial"/>
                <w:sz w:val="18"/>
              </w:rPr>
              <w:t>TS 36.579-1 [2] Table 5.3.12.3-1</w:t>
            </w:r>
            <w:r w:rsidRPr="001E6C5A">
              <w:rPr>
                <w:rFonts w:ascii="Calibri" w:hAnsi="Calibri" w:cs="Calibri"/>
                <w:sz w:val="18"/>
              </w:rPr>
              <w:t xml:space="preserve"> </w:t>
            </w:r>
            <w:r w:rsidRPr="001E6C5A">
              <w:rPr>
                <w:rFonts w:ascii="Arial" w:hAnsi="Arial"/>
                <w:sz w:val="18"/>
              </w:rPr>
              <w:t>t</w:t>
            </w:r>
            <w:r w:rsidRPr="001E6C5A">
              <w:rPr>
                <w:rFonts w:ascii="Arial" w:hAnsi="Arial"/>
                <w:sz w:val="18"/>
                <w:lang w:eastAsia="ko-KR"/>
              </w:rPr>
              <w:t xml:space="preserve">o </w:t>
            </w:r>
            <w:del w:id="924" w:author="MCC160" w:date="2022-11-01T12:47:00Z">
              <w:r w:rsidRPr="001E6C5A" w:rsidDel="000336EF">
                <w:rPr>
                  <w:rFonts w:ascii="Arial" w:hAnsi="Arial"/>
                  <w:sz w:val="18"/>
                  <w:lang w:eastAsia="ko-KR"/>
                </w:rPr>
                <w:delText xml:space="preserve">end </w:delText>
              </w:r>
            </w:del>
            <w:ins w:id="925" w:author="MCC160" w:date="2022-11-01T12:47:00Z">
              <w:r w:rsidR="000336EF">
                <w:rPr>
                  <w:rFonts w:ascii="Arial" w:hAnsi="Arial"/>
                  <w:sz w:val="18"/>
                  <w:lang w:eastAsia="ko-KR"/>
                </w:rPr>
                <w:t>release</w:t>
              </w:r>
              <w:r w:rsidR="000336EF" w:rsidRPr="001E6C5A">
                <w:rPr>
                  <w:rFonts w:ascii="Arial" w:hAnsi="Arial"/>
                  <w:sz w:val="18"/>
                  <w:lang w:eastAsia="ko-KR"/>
                </w:rPr>
                <w:t xml:space="preserve"> </w:t>
              </w:r>
            </w:ins>
            <w:r w:rsidRPr="001E6C5A">
              <w:rPr>
                <w:rFonts w:ascii="Arial" w:hAnsi="Arial"/>
                <w:sz w:val="18"/>
                <w:lang w:eastAsia="ko-KR"/>
              </w:rPr>
              <w:t xml:space="preserve">the </w:t>
            </w:r>
            <w:del w:id="926" w:author="MCC160" w:date="2022-11-01T12:47:00Z">
              <w:r w:rsidRPr="001E6C5A" w:rsidDel="000336EF">
                <w:rPr>
                  <w:rFonts w:ascii="Arial" w:hAnsi="Arial"/>
                  <w:sz w:val="18"/>
                  <w:lang w:eastAsia="zh-CN"/>
                </w:rPr>
                <w:delText xml:space="preserve">remotely initiated ambient listening </w:delText>
              </w:r>
            </w:del>
            <w:r w:rsidRPr="001E6C5A">
              <w:rPr>
                <w:rFonts w:ascii="Arial" w:hAnsi="Arial"/>
                <w:sz w:val="18"/>
                <w:lang w:eastAsia="zh-CN"/>
              </w:rPr>
              <w:t>call</w:t>
            </w:r>
            <w:del w:id="927" w:author="MCC160" w:date="2022-11-01T12:48:00Z">
              <w:r w:rsidRPr="001E6C5A" w:rsidDel="000336EF">
                <w:rPr>
                  <w:rFonts w:ascii="Arial" w:hAnsi="Arial"/>
                  <w:sz w:val="18"/>
                  <w:lang w:eastAsia="zh-CN"/>
                </w:rPr>
                <w:delText xml:space="preserve"> </w:delText>
              </w:r>
              <w:r w:rsidRPr="001E6C5A" w:rsidDel="000336EF">
                <w:rPr>
                  <w:rFonts w:ascii="Arial" w:hAnsi="Arial"/>
                  <w:sz w:val="18"/>
                </w:rPr>
                <w:delText>correctly performed</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11A018CE" w14:textId="77777777" w:rsidR="00EB676A" w:rsidRPr="001E6C5A" w:rsidRDefault="00EB676A" w:rsidP="00BC3F8D">
            <w:pPr>
              <w:keepNext/>
              <w:keepLines/>
              <w:spacing w:after="0" w:line="254" w:lineRule="auto"/>
              <w:jc w:val="center"/>
              <w:rPr>
                <w:rFonts w:ascii="Arial" w:hAnsi="Arial"/>
                <w:sz w:val="18"/>
              </w:rPr>
            </w:pPr>
            <w:r w:rsidRPr="001E6C5A">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45E45879" w14:textId="77777777" w:rsidR="00EB676A" w:rsidRPr="001E6C5A" w:rsidRDefault="00EB676A" w:rsidP="00BC3F8D">
            <w:pPr>
              <w:keepNext/>
              <w:keepLines/>
              <w:spacing w:after="0" w:line="254" w:lineRule="auto"/>
              <w:rPr>
                <w:rFonts w:ascii="Arial" w:hAnsi="Arial"/>
                <w:sz w:val="18"/>
                <w:lang w:eastAsia="ko-KR"/>
              </w:rPr>
            </w:pPr>
            <w:r w:rsidRPr="001E6C5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422F84A"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C9C230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P</w:t>
            </w:r>
          </w:p>
        </w:tc>
      </w:tr>
      <w:tr w:rsidR="00EB676A" w:rsidRPr="001E6C5A" w14:paraId="4B5B4C8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605A2AC0"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6E662"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r w:rsidRPr="001E6C5A">
              <w:rPr>
                <w:rFonts w:ascii="Arial" w:hAnsi="Arial"/>
                <w:sz w:val="18"/>
              </w:rPr>
              <w:t xml:space="preserve">notify the MCPTT User that the </w:t>
            </w:r>
            <w:r w:rsidRPr="001E6C5A">
              <w:rPr>
                <w:rFonts w:ascii="Arial" w:hAnsi="Arial"/>
                <w:sz w:val="18"/>
                <w:lang w:eastAsia="zh-CN"/>
              </w:rPr>
              <w:t>remotely initiated ambient listening call</w:t>
            </w:r>
            <w:r w:rsidRPr="001E6C5A">
              <w:rPr>
                <w:rFonts w:ascii="Arial" w:hAnsi="Arial"/>
                <w:sz w:val="18"/>
              </w:rPr>
              <w:t xml:space="preserve"> has been successfully released?</w:t>
            </w:r>
          </w:p>
          <w:p w14:paraId="35612740"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B2BA09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3BC6846" w14:textId="77777777" w:rsidR="00EB676A" w:rsidRPr="001E6C5A" w:rsidRDefault="00EB676A" w:rsidP="00BC3F8D">
            <w:pPr>
              <w:keepNext/>
              <w:keepLines/>
              <w:spacing w:after="0" w:line="254" w:lineRule="auto"/>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6DF8E785"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0D6CBF6" w14:textId="77777777" w:rsidR="00EB676A" w:rsidRPr="001E6C5A" w:rsidRDefault="00EB676A" w:rsidP="00BC3F8D">
            <w:pPr>
              <w:keepNext/>
              <w:keepLines/>
              <w:spacing w:after="0" w:line="254" w:lineRule="auto"/>
              <w:jc w:val="center"/>
              <w:rPr>
                <w:rFonts w:ascii="Arial" w:hAnsi="Arial"/>
                <w:sz w:val="18"/>
              </w:rPr>
            </w:pPr>
            <w:r w:rsidRPr="001E6C5A">
              <w:rPr>
                <w:rFonts w:ascii="Arial" w:hAnsi="Arial"/>
                <w:sz w:val="18"/>
              </w:rPr>
              <w:t>F</w:t>
            </w:r>
          </w:p>
        </w:tc>
      </w:tr>
      <w:tr w:rsidR="00EB676A" w:rsidRPr="001E6C5A" w14:paraId="40868DBE"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089468D6" w14:textId="77777777" w:rsidR="00EB676A" w:rsidRPr="001E6C5A" w:rsidRDefault="00EB676A" w:rsidP="00BC3F8D">
            <w:pPr>
              <w:keepNext/>
              <w:keepLines/>
              <w:spacing w:after="0" w:line="254" w:lineRule="auto"/>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04F88E1D" w14:textId="77777777" w:rsidR="00EB676A" w:rsidRPr="001E6C5A" w:rsidRDefault="00EB676A" w:rsidP="00EB676A"/>
    <w:p w14:paraId="4E70AB14" w14:textId="77777777" w:rsidR="00EB676A" w:rsidRPr="001E6C5A" w:rsidRDefault="00EB676A" w:rsidP="00EB676A">
      <w:pPr>
        <w:keepNext/>
        <w:keepLines/>
        <w:spacing w:before="120"/>
        <w:ind w:left="1985" w:hanging="1985"/>
        <w:rPr>
          <w:rFonts w:ascii="Arial" w:hAnsi="Arial"/>
        </w:rPr>
      </w:pPr>
      <w:r w:rsidRPr="001E6C5A">
        <w:rPr>
          <w:rFonts w:ascii="Arial" w:hAnsi="Arial"/>
        </w:rPr>
        <w:t>6.2.19.3.3</w:t>
      </w:r>
      <w:r w:rsidRPr="001E6C5A">
        <w:rPr>
          <w:rFonts w:ascii="Arial" w:hAnsi="Arial"/>
        </w:rPr>
        <w:tab/>
        <w:t>Specific message contents</w:t>
      </w:r>
    </w:p>
    <w:p w14:paraId="535FEF1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6.2.19.3.3-1: </w:t>
      </w:r>
      <w:r w:rsidRPr="001E6C5A">
        <w:rPr>
          <w:rFonts w:ascii="Arial" w:hAnsi="Arial"/>
          <w:b/>
          <w:lang w:eastAsia="ko-KR"/>
        </w:rPr>
        <w:t>SIP INVITE</w:t>
      </w:r>
      <w:r w:rsidRPr="001E6C5A">
        <w:rPr>
          <w:rFonts w:ascii="Arial" w:hAnsi="Arial"/>
          <w:b/>
        </w:rPr>
        <w:t xml:space="preserve"> </w:t>
      </w:r>
      <w:r w:rsidRPr="00C64D56">
        <w:rPr>
          <w:rFonts w:ascii="Arial" w:hAnsi="Arial"/>
          <w:b/>
        </w:rPr>
        <w:t xml:space="preserve">from the SS </w:t>
      </w:r>
      <w:r w:rsidRPr="001E6C5A">
        <w:rPr>
          <w:rFonts w:ascii="Arial" w:hAnsi="Arial"/>
          <w:b/>
        </w:rPr>
        <w:t>(Step 1, Table 6.2.19.3.2-1;</w:t>
      </w:r>
      <w:r w:rsidRPr="001E6C5A">
        <w:rPr>
          <w:rFonts w:ascii="Arial" w:hAnsi="Arial"/>
          <w:b/>
        </w:rP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87DA632"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650500"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w:t>
            </w:r>
            <w:r w:rsidRPr="001E6C5A">
              <w:rPr>
                <w:rFonts w:ascii="Arial" w:eastAsia="MS Mincho" w:hAnsi="Arial"/>
                <w:sz w:val="18"/>
                <w:lang w:val="fr-FR"/>
              </w:rPr>
              <w:t>36.579-1 [2], Table 5.5.2.5.2-1</w:t>
            </w:r>
          </w:p>
        </w:tc>
      </w:tr>
      <w:tr w:rsidR="00EB676A" w:rsidRPr="001E6C5A" w14:paraId="7193DD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75D93CC"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 xml:space="preserve">Information </w:t>
            </w:r>
            <w:proofErr w:type="spellStart"/>
            <w:r w:rsidRPr="001E6C5A">
              <w:rPr>
                <w:rFonts w:ascii="Arial" w:hAnsi="Arial"/>
                <w:b/>
                <w:bCs/>
                <w:color w:val="000000"/>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FBC576"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Value/</w:t>
            </w:r>
            <w:proofErr w:type="spellStart"/>
            <w:r w:rsidRPr="001E6C5A">
              <w:rPr>
                <w:rFonts w:ascii="Arial" w:hAnsi="Arial"/>
                <w:b/>
                <w:bCs/>
                <w:color w:val="000000"/>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D31D3B"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215205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86CDD8"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Condition</w:t>
            </w:r>
          </w:p>
        </w:tc>
      </w:tr>
      <w:tr w:rsidR="00EB676A" w:rsidRPr="001E6C5A" w14:paraId="4E99F80B"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0ABBFD0" w14:textId="77777777" w:rsidR="00EB676A" w:rsidRPr="001E6C5A" w:rsidRDefault="00EB676A" w:rsidP="00BC3F8D">
            <w:pPr>
              <w:keepNext/>
              <w:keepLines/>
              <w:spacing w:after="0" w:line="252" w:lineRule="auto"/>
              <w:rPr>
                <w:rFonts w:ascii="Arial" w:hAnsi="Arial"/>
                <w:b/>
                <w:bCs/>
                <w:sz w:val="18"/>
                <w:lang w:val="fr-FR"/>
              </w:rPr>
            </w:pPr>
            <w:proofErr w:type="spellStart"/>
            <w:r w:rsidRPr="001E6C5A">
              <w:rPr>
                <w:rFonts w:ascii="Arial" w:hAnsi="Arial"/>
                <w:b/>
                <w:bCs/>
                <w:sz w:val="18"/>
                <w:lang w:val="fr-FR"/>
              </w:rPr>
              <w:t>Alert</w:t>
            </w:r>
            <w:proofErr w:type="spellEnd"/>
            <w:r w:rsidRPr="001E6C5A">
              <w:rPr>
                <w:rFonts w:ascii="Arial" w:hAnsi="Arial"/>
                <w:b/>
                <w:bCs/>
                <w:sz w:val="18"/>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67EA6E8B"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eastAsia="Calibri" w:hAnsi="Arial"/>
                <w:sz w:val="18"/>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279FBE7D"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The </w:t>
            </w:r>
            <w:proofErr w:type="spellStart"/>
            <w:r w:rsidRPr="001E6C5A">
              <w:rPr>
                <w:rFonts w:ascii="Arial" w:hAnsi="Arial"/>
                <w:sz w:val="18"/>
                <w:lang w:val="fr-FR"/>
              </w:rPr>
              <w:t>alert</w:t>
            </w:r>
            <w:proofErr w:type="spellEnd"/>
            <w:r w:rsidRPr="001E6C5A">
              <w:rPr>
                <w:rFonts w:ascii="Arial" w:hAnsi="Arial"/>
                <w:sz w:val="18"/>
                <w:lang w:val="fr-FR"/>
              </w:rPr>
              <w:t xml:space="preserve">-info header </w:t>
            </w:r>
            <w:proofErr w:type="spellStart"/>
            <w:r w:rsidRPr="001E6C5A">
              <w:rPr>
                <w:rFonts w:ascii="Arial" w:hAnsi="Arial"/>
                <w:sz w:val="18"/>
                <w:lang w:val="fr-FR"/>
              </w:rPr>
              <w:t>field</w:t>
            </w:r>
            <w:proofErr w:type="spellEnd"/>
            <w:r w:rsidRPr="001E6C5A">
              <w:rPr>
                <w:rFonts w:ascii="Arial" w:hAnsi="Arial"/>
                <w:sz w:val="18"/>
                <w:lang w:val="fr-FR"/>
              </w:rPr>
              <w:t xml:space="preserve"> </w:t>
            </w:r>
            <w:proofErr w:type="spellStart"/>
            <w:r w:rsidRPr="001E6C5A">
              <w:rPr>
                <w:rFonts w:ascii="Arial" w:hAnsi="Arial"/>
                <w:sz w:val="18"/>
                <w:lang w:val="fr-FR"/>
              </w:rPr>
              <w:t>having</w:t>
            </w:r>
            <w:proofErr w:type="spellEnd"/>
            <w:r w:rsidRPr="001E6C5A">
              <w:rPr>
                <w:rFonts w:ascii="Arial" w:hAnsi="Arial"/>
                <w:sz w:val="18"/>
                <w:lang w:val="fr-FR"/>
              </w:rPr>
              <w:t xml:space="preserve"> the value of "&lt;file:///dev/null&gt;" </w:t>
            </w:r>
            <w:proofErr w:type="spellStart"/>
            <w:r w:rsidRPr="001E6C5A">
              <w:rPr>
                <w:rFonts w:ascii="Arial" w:hAnsi="Arial"/>
                <w:sz w:val="18"/>
                <w:lang w:val="fr-FR"/>
              </w:rPr>
              <w:t>is</w:t>
            </w:r>
            <w:proofErr w:type="spellEnd"/>
            <w:r w:rsidRPr="001E6C5A">
              <w:rPr>
                <w:rFonts w:ascii="Arial" w:hAnsi="Arial"/>
                <w:sz w:val="18"/>
                <w:lang w:val="fr-FR"/>
              </w:rPr>
              <w:t xml:space="preserve"> </w:t>
            </w:r>
            <w:proofErr w:type="spellStart"/>
            <w:r w:rsidRPr="001E6C5A">
              <w:rPr>
                <w:rFonts w:ascii="Arial" w:hAnsi="Arial"/>
                <w:sz w:val="18"/>
                <w:lang w:val="fr-FR"/>
              </w:rPr>
              <w:t>intended</w:t>
            </w:r>
            <w:proofErr w:type="spellEnd"/>
            <w:r w:rsidRPr="001E6C5A">
              <w:rPr>
                <w:rFonts w:ascii="Arial" w:hAnsi="Arial"/>
                <w:sz w:val="18"/>
                <w:lang w:val="fr-FR"/>
              </w:rPr>
              <w:t xml:space="preserve"> to </w:t>
            </w:r>
            <w:proofErr w:type="spellStart"/>
            <w:r w:rsidRPr="001E6C5A">
              <w:rPr>
                <w:rFonts w:ascii="Arial" w:hAnsi="Arial"/>
                <w:sz w:val="18"/>
                <w:lang w:val="fr-FR"/>
              </w:rPr>
              <w:t>result</w:t>
            </w:r>
            <w:proofErr w:type="spellEnd"/>
            <w:r w:rsidRPr="001E6C5A">
              <w:rPr>
                <w:rFonts w:ascii="Arial" w:hAnsi="Arial"/>
                <w:sz w:val="18"/>
                <w:lang w:val="fr-FR"/>
              </w:rPr>
              <w:t xml:space="preserve"> in </w:t>
            </w:r>
            <w:proofErr w:type="spellStart"/>
            <w:r w:rsidRPr="001E6C5A">
              <w:rPr>
                <w:rFonts w:ascii="Arial" w:hAnsi="Arial"/>
                <w:sz w:val="18"/>
                <w:lang w:val="fr-FR"/>
              </w:rPr>
              <w:t>having</w:t>
            </w:r>
            <w:proofErr w:type="spellEnd"/>
            <w:r w:rsidRPr="001E6C5A">
              <w:rPr>
                <w:rFonts w:ascii="Arial" w:hAnsi="Arial"/>
                <w:sz w:val="18"/>
                <w:lang w:val="fr-FR"/>
              </w:rPr>
              <w:t xml:space="preserve"> a "</w:t>
            </w:r>
            <w:proofErr w:type="spellStart"/>
            <w:r w:rsidRPr="001E6C5A">
              <w:rPr>
                <w:rFonts w:ascii="Arial" w:hAnsi="Arial"/>
                <w:sz w:val="18"/>
                <w:lang w:val="fr-FR"/>
              </w:rPr>
              <w:t>null</w:t>
            </w:r>
            <w:proofErr w:type="spellEnd"/>
            <w:r w:rsidRPr="001E6C5A">
              <w:rPr>
                <w:rFonts w:ascii="Arial" w:hAnsi="Arial"/>
                <w:sz w:val="18"/>
                <w:lang w:val="fr-FR"/>
              </w:rPr>
              <w:t xml:space="preserve">" </w:t>
            </w:r>
            <w:proofErr w:type="spellStart"/>
            <w:r w:rsidRPr="001E6C5A">
              <w:rPr>
                <w:rFonts w:ascii="Arial" w:hAnsi="Arial"/>
                <w:sz w:val="18"/>
                <w:lang w:val="fr-FR"/>
              </w:rPr>
              <w:t>alert</w:t>
            </w:r>
            <w:proofErr w:type="spellEnd"/>
            <w:r w:rsidRPr="001E6C5A">
              <w:rPr>
                <w:rFonts w:ascii="Arial" w:hAnsi="Arial"/>
                <w:sz w:val="18"/>
                <w:lang w:val="fr-FR"/>
              </w:rPr>
              <w:t xml:space="preserve">, i.e. an </w:t>
            </w:r>
            <w:proofErr w:type="spellStart"/>
            <w:r w:rsidRPr="001E6C5A">
              <w:rPr>
                <w:rFonts w:ascii="Arial" w:hAnsi="Arial"/>
                <w:sz w:val="18"/>
                <w:lang w:val="fr-FR"/>
              </w:rPr>
              <w:t>alert</w:t>
            </w:r>
            <w:proofErr w:type="spellEnd"/>
            <w:r w:rsidRPr="001E6C5A">
              <w:rPr>
                <w:rFonts w:ascii="Arial" w:hAnsi="Arial"/>
                <w:sz w:val="18"/>
                <w:lang w:val="fr-FR"/>
              </w:rPr>
              <w:t xml:space="preserve"> </w:t>
            </w:r>
            <w:proofErr w:type="spellStart"/>
            <w:r w:rsidRPr="001E6C5A">
              <w:rPr>
                <w:rFonts w:ascii="Arial" w:hAnsi="Arial"/>
                <w:sz w:val="18"/>
                <w:lang w:val="fr-FR"/>
              </w:rPr>
              <w:t>with</w:t>
            </w:r>
            <w:proofErr w:type="spellEnd"/>
            <w:r w:rsidRPr="001E6C5A">
              <w:rPr>
                <w:rFonts w:ascii="Arial" w:hAnsi="Arial"/>
                <w:sz w:val="18"/>
                <w:lang w:val="fr-FR"/>
              </w:rPr>
              <w:t xml:space="preserve"> no content or </w:t>
            </w:r>
            <w:proofErr w:type="spellStart"/>
            <w:r w:rsidRPr="001E6C5A">
              <w:rPr>
                <w:rFonts w:ascii="Arial" w:hAnsi="Arial"/>
                <w:sz w:val="18"/>
                <w:lang w:val="fr-FR"/>
              </w:rPr>
              <w:t>physical</w:t>
            </w:r>
            <w:proofErr w:type="spellEnd"/>
            <w:r w:rsidRPr="001E6C5A">
              <w:rPr>
                <w:rFonts w:ascii="Arial" w:hAnsi="Arial"/>
                <w:sz w:val="18"/>
                <w:lang w:val="fr-FR"/>
              </w:rPr>
              <w:t xml:space="preserve"> manifestation of </w:t>
            </w:r>
            <w:proofErr w:type="spellStart"/>
            <w:r w:rsidRPr="001E6C5A">
              <w:rPr>
                <w:rFonts w:ascii="Arial" w:hAnsi="Arial"/>
                <w:sz w:val="18"/>
                <w:lang w:val="fr-FR"/>
              </w:rPr>
              <w:t>any</w:t>
            </w:r>
            <w:proofErr w:type="spellEnd"/>
            <w:r w:rsidRPr="001E6C5A">
              <w:rPr>
                <w:rFonts w:ascii="Arial" w:hAnsi="Arial"/>
                <w:sz w:val="18"/>
                <w:lang w:val="fr-FR"/>
              </w:rPr>
              <w:t xml:space="preserve"> </w:t>
            </w:r>
            <w:proofErr w:type="spellStart"/>
            <w:r w:rsidRPr="001E6C5A">
              <w:rPr>
                <w:rFonts w:ascii="Arial" w:hAnsi="Arial"/>
                <w:sz w:val="18"/>
                <w:lang w:val="fr-FR"/>
              </w:rPr>
              <w:t>kind</w:t>
            </w:r>
            <w:proofErr w:type="spellEnd"/>
            <w:r w:rsidRPr="001E6C5A">
              <w:rPr>
                <w:rFonts w:ascii="Arial" w:hAnsi="Arial"/>
                <w:sz w:val="18"/>
                <w:lang w:val="fr-FR"/>
              </w:rPr>
              <w:t>.</w:t>
            </w:r>
          </w:p>
        </w:tc>
        <w:tc>
          <w:tcPr>
            <w:tcW w:w="1419" w:type="dxa"/>
            <w:tcBorders>
              <w:top w:val="single" w:sz="4" w:space="0" w:color="auto"/>
              <w:left w:val="single" w:sz="4" w:space="0" w:color="auto"/>
              <w:bottom w:val="single" w:sz="4" w:space="0" w:color="auto"/>
              <w:right w:val="single" w:sz="4" w:space="0" w:color="auto"/>
            </w:tcBorders>
            <w:hideMark/>
          </w:tcPr>
          <w:p w14:paraId="365B7BC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6EA86E3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71E2A7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3CDAEC4"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
                <w:bCs/>
                <w:sz w:val="18"/>
                <w:lang w:val="fr-FR"/>
              </w:rPr>
              <w:t>Replaces</w:t>
            </w:r>
          </w:p>
        </w:tc>
        <w:tc>
          <w:tcPr>
            <w:tcW w:w="2127" w:type="dxa"/>
            <w:tcBorders>
              <w:top w:val="single" w:sz="4" w:space="0" w:color="auto"/>
              <w:left w:val="single" w:sz="4" w:space="0" w:color="auto"/>
              <w:bottom w:val="single" w:sz="4" w:space="0" w:color="auto"/>
              <w:right w:val="single" w:sz="4" w:space="0" w:color="auto"/>
            </w:tcBorders>
          </w:tcPr>
          <w:p w14:paraId="04B656D8"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22E5470"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6A40D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RFC 3891 [117]</w:t>
            </w:r>
            <w:r w:rsidRPr="001E6C5A">
              <w:rPr>
                <w:rFonts w:ascii="Arial" w:hAnsi="Arial" w:cs="Arial"/>
                <w:sz w:val="18"/>
                <w:szCs w:val="18"/>
                <w:lang w:val="fr-FR"/>
              </w:rPr>
              <w:t xml:space="preserve">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5545CD52"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33DD1B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406B69"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w:t>
            </w:r>
            <w:proofErr w:type="spellStart"/>
            <w:r w:rsidRPr="001E6C5A">
              <w:rPr>
                <w:rFonts w:ascii="Arial" w:hAnsi="Arial"/>
                <w:bCs/>
                <w:sz w:val="18"/>
                <w:lang w:val="fr-FR"/>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655E82" w14:textId="77777777" w:rsidR="00EB676A" w:rsidRPr="001E6C5A" w:rsidRDefault="00EB676A" w:rsidP="00BC3F8D">
            <w:pPr>
              <w:keepNext/>
              <w:keepLines/>
              <w:spacing w:after="0" w:line="252" w:lineRule="auto"/>
              <w:rPr>
                <w:rFonts w:ascii="Arial" w:eastAsia="Calibri" w:hAnsi="Arial"/>
                <w:sz w:val="18"/>
                <w:lang w:val="fr-FR"/>
              </w:rPr>
            </w:pPr>
            <w:proofErr w:type="spellStart"/>
            <w:r w:rsidRPr="001E6C5A">
              <w:rPr>
                <w:rFonts w:ascii="Arial" w:hAnsi="Arial" w:cs="Arial"/>
                <w:sz w:val="18"/>
                <w:szCs w:val="18"/>
                <w:lang w:val="fr-FR"/>
              </w:rPr>
              <w:t>callid</w:t>
            </w:r>
            <w:proofErr w:type="spellEnd"/>
            <w:r w:rsidRPr="001E6C5A">
              <w:rPr>
                <w:rFonts w:ascii="Arial" w:hAnsi="Arial" w:cs="Arial"/>
                <w:sz w:val="18"/>
                <w:szCs w:val="18"/>
                <w:lang w:val="fr-FR"/>
              </w:rPr>
              <w:t xml:space="preserve">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1CE7600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735B5B88"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D367B2"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AC20C3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5A3EA60"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7C630684"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7DFDE52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04CAB90"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5E752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62E62F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15BCE7B"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w:t>
            </w:r>
            <w:proofErr w:type="spellStart"/>
            <w:r w:rsidRPr="001E6C5A">
              <w:rPr>
                <w:rFonts w:ascii="Arial" w:hAnsi="Arial"/>
                <w:bCs/>
                <w:sz w:val="18"/>
                <w:lang w:val="fr-FR"/>
              </w:rPr>
              <w:t>from</w:t>
            </w:r>
            <w:proofErr w:type="spellEnd"/>
            <w:r w:rsidRPr="001E6C5A">
              <w:rPr>
                <w:rFonts w:ascii="Arial" w:hAnsi="Arial"/>
                <w:bCs/>
                <w:sz w:val="18"/>
                <w:lang w:val="fr-FR"/>
              </w:rPr>
              <w:t>-tag</w:t>
            </w:r>
          </w:p>
        </w:tc>
        <w:tc>
          <w:tcPr>
            <w:tcW w:w="2127" w:type="dxa"/>
            <w:tcBorders>
              <w:top w:val="single" w:sz="4" w:space="0" w:color="auto"/>
              <w:left w:val="single" w:sz="4" w:space="0" w:color="auto"/>
              <w:bottom w:val="single" w:sz="4" w:space="0" w:color="auto"/>
              <w:right w:val="single" w:sz="4" w:space="0" w:color="auto"/>
            </w:tcBorders>
            <w:hideMark/>
          </w:tcPr>
          <w:p w14:paraId="4A0D347A"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hAnsi="Arial" w:cs="Arial"/>
                <w:sz w:val="18"/>
                <w:szCs w:val="18"/>
                <w:lang w:val="fr-FR"/>
              </w:rPr>
              <w:t xml:space="preserve">to-tag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77A3067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43BA40D"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F114FC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D723A7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97066E"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Cs/>
                <w:sz w:val="18"/>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18DE70FF" w14:textId="77777777" w:rsidR="00EB676A" w:rsidRPr="001E6C5A" w:rsidRDefault="00EB676A" w:rsidP="00BC3F8D">
            <w:pPr>
              <w:keepNext/>
              <w:keepLines/>
              <w:spacing w:after="0" w:line="252" w:lineRule="auto"/>
              <w:rPr>
                <w:rFonts w:ascii="Arial" w:eastAsia="Calibri" w:hAnsi="Arial"/>
                <w:sz w:val="18"/>
                <w:lang w:val="fr-FR"/>
              </w:rPr>
            </w:pPr>
            <w:proofErr w:type="spellStart"/>
            <w:r w:rsidRPr="001E6C5A">
              <w:rPr>
                <w:rFonts w:ascii="Arial" w:hAnsi="Arial" w:cs="Arial"/>
                <w:sz w:val="18"/>
                <w:szCs w:val="18"/>
                <w:lang w:val="fr-FR"/>
              </w:rPr>
              <w:t>from</w:t>
            </w:r>
            <w:proofErr w:type="spellEnd"/>
            <w:r w:rsidRPr="001E6C5A">
              <w:rPr>
                <w:rFonts w:ascii="Arial" w:hAnsi="Arial" w:cs="Arial"/>
                <w:sz w:val="18"/>
                <w:szCs w:val="18"/>
                <w:lang w:val="fr-FR"/>
              </w:rPr>
              <w:t xml:space="preserve">-tag of the </w:t>
            </w:r>
            <w:proofErr w:type="spellStart"/>
            <w:r w:rsidRPr="001E6C5A">
              <w:rPr>
                <w:rFonts w:ascii="Arial" w:hAnsi="Arial" w:cs="Arial"/>
                <w:sz w:val="18"/>
                <w:szCs w:val="18"/>
                <w:lang w:val="fr-FR"/>
              </w:rPr>
              <w:t>targeted</w:t>
            </w:r>
            <w:proofErr w:type="spellEnd"/>
            <w:r w:rsidRPr="001E6C5A">
              <w:rPr>
                <w:rFonts w:ascii="Arial" w:hAnsi="Arial" w:cs="Arial"/>
                <w:sz w:val="18"/>
                <w:szCs w:val="18"/>
                <w:lang w:val="fr-FR"/>
              </w:rPr>
              <w:t xml:space="preserve"> </w:t>
            </w:r>
            <w:proofErr w:type="spellStart"/>
            <w:r w:rsidRPr="001E6C5A">
              <w:rPr>
                <w:rFonts w:ascii="Arial" w:hAnsi="Arial" w:cs="Arial"/>
                <w:sz w:val="18"/>
                <w:szCs w:val="18"/>
                <w:lang w:val="fr-FR"/>
              </w:rPr>
              <w:t>pre-established</w:t>
            </w:r>
            <w:proofErr w:type="spellEnd"/>
            <w:r w:rsidRPr="001E6C5A">
              <w:rPr>
                <w:rFonts w:ascii="Arial" w:hAnsi="Arial" w:cs="Arial"/>
                <w:sz w:val="18"/>
                <w:szCs w:val="18"/>
                <w:lang w:val="fr-FR"/>
              </w:rPr>
              <w:t xml:space="preserve"> session</w:t>
            </w:r>
          </w:p>
        </w:tc>
        <w:tc>
          <w:tcPr>
            <w:tcW w:w="2127" w:type="dxa"/>
            <w:tcBorders>
              <w:top w:val="single" w:sz="4" w:space="0" w:color="auto"/>
              <w:left w:val="single" w:sz="4" w:space="0" w:color="auto"/>
              <w:bottom w:val="single" w:sz="4" w:space="0" w:color="auto"/>
              <w:right w:val="single" w:sz="4" w:space="0" w:color="auto"/>
            </w:tcBorders>
          </w:tcPr>
          <w:p w14:paraId="28A1A19B"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BC18F46"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BA253B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AFB4CC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238EC45"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CCD1080"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31FEB4AD"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6610D7"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A0C03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74E6CD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5BD7B16"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127BA15" w14:textId="77777777" w:rsidR="00EB676A" w:rsidRPr="001E6C5A" w:rsidRDefault="00EB676A" w:rsidP="00BC3F8D">
            <w:pPr>
              <w:keepNext/>
              <w:keepLines/>
              <w:spacing w:after="0" w:line="252" w:lineRule="auto"/>
              <w:rPr>
                <w:rFonts w:ascii="Arial" w:eastAsia="Calibri"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C1A8F37"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1F53E26"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5DF35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BDCA6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B31C9A" w14:textId="77777777" w:rsidR="00EB676A" w:rsidRPr="001E6C5A" w:rsidRDefault="00EB676A" w:rsidP="00BC3F8D">
            <w:pPr>
              <w:keepNext/>
              <w:keepLines/>
              <w:spacing w:after="0" w:line="252" w:lineRule="auto"/>
              <w:rPr>
                <w:rFonts w:ascii="Arial" w:hAnsi="Arial"/>
                <w:b/>
                <w:bCs/>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5CE9E8" w14:textId="77777777" w:rsidR="00EB676A" w:rsidRPr="001E6C5A" w:rsidRDefault="00EB676A" w:rsidP="00BC3F8D">
            <w:pPr>
              <w:keepNext/>
              <w:keepLines/>
              <w:spacing w:after="0" w:line="252" w:lineRule="auto"/>
              <w:rPr>
                <w:rFonts w:ascii="Arial" w:eastAsia="Calibri" w:hAnsi="Arial"/>
                <w:sz w:val="18"/>
                <w:lang w:val="fr-FR"/>
              </w:rPr>
            </w:pPr>
            <w:r w:rsidRPr="001E6C5A">
              <w:rPr>
                <w:rFonts w:ascii="Arial" w:eastAsia="Calibri" w:hAnsi="Arial"/>
                <w:sz w:val="18"/>
                <w:lang w:val="fr-FR"/>
              </w:rPr>
              <w:t xml:space="preserve">SDP Message as </w:t>
            </w:r>
            <w:proofErr w:type="spellStart"/>
            <w:r w:rsidRPr="001E6C5A">
              <w:rPr>
                <w:rFonts w:ascii="Arial" w:eastAsia="Calibri" w:hAnsi="Arial"/>
                <w:sz w:val="18"/>
                <w:lang w:val="fr-FR"/>
              </w:rPr>
              <w:t>described</w:t>
            </w:r>
            <w:proofErr w:type="spellEnd"/>
            <w:r w:rsidRPr="001E6C5A">
              <w:rPr>
                <w:rFonts w:ascii="Arial" w:eastAsia="Calibri" w:hAnsi="Arial"/>
                <w:sz w:val="18"/>
                <w:lang w:val="fr-FR"/>
              </w:rPr>
              <w:t xml:space="preserve"> in Table 6.2.19.3.3-1A</w:t>
            </w:r>
          </w:p>
        </w:tc>
        <w:tc>
          <w:tcPr>
            <w:tcW w:w="2127" w:type="dxa"/>
            <w:tcBorders>
              <w:top w:val="single" w:sz="4" w:space="0" w:color="auto"/>
              <w:left w:val="single" w:sz="4" w:space="0" w:color="auto"/>
              <w:bottom w:val="single" w:sz="4" w:space="0" w:color="auto"/>
              <w:right w:val="single" w:sz="4" w:space="0" w:color="auto"/>
            </w:tcBorders>
          </w:tcPr>
          <w:p w14:paraId="2786385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32BE08E"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5292F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E1D359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AD96EE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27F3A40"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EA8FE6" w14:textId="77777777" w:rsidR="00EB676A" w:rsidRPr="001E6C5A" w:rsidRDefault="00EB676A" w:rsidP="00BC3F8D">
            <w:pPr>
              <w:keepNext/>
              <w:keepLines/>
              <w:spacing w:after="0" w:line="252" w:lineRule="auto"/>
              <w:rPr>
                <w:rFonts w:ascii="Arial" w:hAnsi="Arial"/>
                <w:b/>
                <w:sz w:val="18"/>
                <w:lang w:val="fr-FR"/>
              </w:rPr>
            </w:pPr>
            <w:r w:rsidRPr="001E6C5A">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29F64EA"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77EF304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094412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19DDB77" w14:textId="77777777" w:rsidR="00EB676A" w:rsidRPr="001E6C5A" w:rsidRDefault="00EB676A" w:rsidP="00BC3F8D">
            <w:pPr>
              <w:keepNext/>
              <w:keepLines/>
              <w:spacing w:after="0" w:line="252" w:lineRule="auto"/>
              <w:rPr>
                <w:rFonts w:ascii="Arial" w:hAnsi="Arial"/>
                <w:b/>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FF93681"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cs="Arial"/>
                <w:sz w:val="18"/>
                <w:szCs w:val="18"/>
                <w:lang w:val="fr-FR"/>
              </w:rPr>
              <w:t xml:space="preserve">MCPTT-Info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w:t>
            </w:r>
            <w:r w:rsidRPr="001E6C5A">
              <w:rPr>
                <w:rFonts w:ascii="Arial" w:hAnsi="Arial"/>
                <w:sz w:val="18"/>
                <w:lang w:val="fr-FR"/>
              </w:rPr>
              <w:t>Table 6.2.19.3.3-2</w:t>
            </w:r>
          </w:p>
        </w:tc>
        <w:tc>
          <w:tcPr>
            <w:tcW w:w="2127" w:type="dxa"/>
            <w:tcBorders>
              <w:top w:val="single" w:sz="4" w:space="0" w:color="auto"/>
              <w:left w:val="single" w:sz="4" w:space="0" w:color="auto"/>
              <w:bottom w:val="single" w:sz="4" w:space="0" w:color="auto"/>
              <w:right w:val="single" w:sz="4" w:space="0" w:color="auto"/>
            </w:tcBorders>
          </w:tcPr>
          <w:p w14:paraId="66ACB74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0AFFCC0E"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43DD7A" w14:textId="77777777" w:rsidR="00EB676A" w:rsidRPr="001E6C5A" w:rsidRDefault="00EB676A" w:rsidP="00BC3F8D">
            <w:pPr>
              <w:keepNext/>
              <w:keepLines/>
              <w:spacing w:after="0" w:line="252" w:lineRule="auto"/>
              <w:rPr>
                <w:rFonts w:ascii="Arial" w:hAnsi="Arial"/>
                <w:sz w:val="18"/>
                <w:lang w:val="fr-FR"/>
              </w:rPr>
            </w:pPr>
          </w:p>
        </w:tc>
      </w:tr>
    </w:tbl>
    <w:p w14:paraId="62933E1E" w14:textId="77777777" w:rsidR="00EB676A" w:rsidRPr="001E6C5A" w:rsidRDefault="00EB676A" w:rsidP="00EB676A"/>
    <w:p w14:paraId="45C2E867" w14:textId="77777777" w:rsidR="00EB676A" w:rsidRPr="001E6C5A" w:rsidRDefault="00EB676A" w:rsidP="00EB676A">
      <w:pPr>
        <w:keepNext/>
        <w:keepLines/>
        <w:spacing w:before="60"/>
        <w:jc w:val="center"/>
        <w:rPr>
          <w:rFonts w:ascii="Arial" w:hAnsi="Arial"/>
          <w:b/>
        </w:rPr>
      </w:pPr>
      <w:r w:rsidRPr="001E6C5A">
        <w:rPr>
          <w:rFonts w:ascii="Arial" w:hAnsi="Arial"/>
          <w:b/>
        </w:rPr>
        <w:t>Table 6.2.19.3.3-1A: SDP Message</w:t>
      </w:r>
      <w:r w:rsidRPr="001E6C5A">
        <w:rPr>
          <w:rFonts w:ascii="Arial" w:hAnsi="Arial"/>
          <w:b/>
          <w:lang w:eastAsia="ko-KR"/>
        </w:rPr>
        <w:t xml:space="preserve"> in SIP INVITE</w:t>
      </w:r>
      <w:r w:rsidRPr="001E6C5A">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BC5542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5A99A6" w14:textId="7FAB0D94"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5.5.3.1.2-1, condition </w:t>
            </w:r>
            <w:r>
              <w:rPr>
                <w:rFonts w:ascii="Arial" w:hAnsi="Arial"/>
                <w:sz w:val="18"/>
                <w:lang w:val="fr-FR"/>
              </w:rPr>
              <w:t>INITIAL_</w:t>
            </w:r>
            <w:r w:rsidRPr="001E6C5A">
              <w:rPr>
                <w:rFonts w:ascii="Arial" w:hAnsi="Arial"/>
                <w:sz w:val="18"/>
                <w:lang w:val="fr-FR"/>
              </w:rPr>
              <w:t xml:space="preserve">SDP_OFFER, </w:t>
            </w:r>
            <w:ins w:id="928" w:author="MCC160" w:date="2022-10-20T20:18:00Z">
              <w:r w:rsidR="00B46C5F" w:rsidRPr="00B46C5F">
                <w:rPr>
                  <w:rFonts w:ascii="Arial" w:hAnsi="Arial"/>
                  <w:sz w:val="18"/>
                  <w:lang w:val="fr-FR"/>
                </w:rPr>
                <w:t>PRE_ESTABLISHED_SESSION</w:t>
              </w:r>
              <w:r w:rsidR="00B46C5F">
                <w:rPr>
                  <w:rFonts w:ascii="Arial" w:hAnsi="Arial"/>
                  <w:sz w:val="18"/>
                  <w:lang w:val="fr-FR"/>
                </w:rPr>
                <w:t xml:space="preserve">, </w:t>
              </w:r>
            </w:ins>
            <w:r w:rsidRPr="001E6C5A">
              <w:rPr>
                <w:rFonts w:ascii="Arial" w:hAnsi="Arial"/>
                <w:sz w:val="18"/>
                <w:lang w:val="fr-FR"/>
              </w:rPr>
              <w:t>PRIVATE-CALL</w:t>
            </w:r>
          </w:p>
        </w:tc>
      </w:tr>
      <w:tr w:rsidR="00EB676A" w:rsidRPr="001E6C5A" w14:paraId="59B0D472"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3AA774"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136B8AD"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578CC7"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8C09685"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F5B3945"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748B17F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FD30515"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0D76F782"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2801F9E3"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EDC5420"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5944797" w14:textId="77777777" w:rsidR="00EB676A" w:rsidRPr="001E6C5A" w:rsidRDefault="00EB676A" w:rsidP="00BC3F8D">
            <w:pPr>
              <w:keepNext/>
              <w:keepLines/>
              <w:spacing w:after="0"/>
              <w:rPr>
                <w:rFonts w:ascii="Arial" w:hAnsi="Arial"/>
                <w:sz w:val="18"/>
                <w:lang w:val="fr-FR"/>
              </w:rPr>
            </w:pPr>
          </w:p>
        </w:tc>
      </w:tr>
      <w:tr w:rsidR="00EB676A" w:rsidRPr="001E6C5A" w14:paraId="7C15986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7241E3A"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5FA85E53"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9378C63"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311A3EE"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6CAC5DE" w14:textId="77777777" w:rsidR="00EB676A" w:rsidRPr="001E6C5A" w:rsidRDefault="00EB676A" w:rsidP="00BC3F8D">
            <w:pPr>
              <w:keepNext/>
              <w:keepLines/>
              <w:spacing w:after="0"/>
              <w:rPr>
                <w:rFonts w:ascii="Arial" w:hAnsi="Arial"/>
                <w:sz w:val="18"/>
                <w:lang w:val="fr-FR"/>
              </w:rPr>
            </w:pPr>
          </w:p>
        </w:tc>
      </w:tr>
      <w:tr w:rsidR="00EB676A" w:rsidRPr="001E6C5A" w14:paraId="054F0E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384C7EA"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w:t>
            </w:r>
            <w:proofErr w:type="spellStart"/>
            <w:r w:rsidRPr="001E6C5A">
              <w:rPr>
                <w:rFonts w:ascii="Arial" w:hAnsi="Arial"/>
                <w:sz w:val="18"/>
                <w:lang w:val="fr-FR"/>
              </w:rPr>
              <w:t>sess</w:t>
            </w:r>
            <w:proofErr w:type="spellEnd"/>
            <w:r w:rsidRPr="001E6C5A">
              <w:rPr>
                <w:rFonts w:ascii="Arial" w:hAnsi="Arial"/>
                <w:sz w:val="18"/>
                <w:lang w:val="fr-FR"/>
              </w:rPr>
              <w:t>-id</w:t>
            </w:r>
          </w:p>
        </w:tc>
        <w:tc>
          <w:tcPr>
            <w:tcW w:w="2126" w:type="dxa"/>
            <w:tcBorders>
              <w:top w:val="single" w:sz="4" w:space="0" w:color="auto"/>
              <w:left w:val="single" w:sz="4" w:space="0" w:color="auto"/>
              <w:bottom w:val="single" w:sz="4" w:space="0" w:color="auto"/>
              <w:right w:val="single" w:sz="4" w:space="0" w:color="auto"/>
            </w:tcBorders>
            <w:hideMark/>
          </w:tcPr>
          <w:p w14:paraId="77F638D7"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3BEF9255"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different</w:t>
            </w:r>
            <w:proofErr w:type="spellEnd"/>
            <w:r w:rsidRPr="001E6C5A">
              <w:rPr>
                <w:rFonts w:ascii="Arial" w:hAnsi="Arial"/>
                <w:sz w:val="18"/>
                <w:lang w:val="fr-FR"/>
              </w:rPr>
              <w:t xml:space="preserve"> value </w:t>
            </w:r>
            <w:proofErr w:type="spellStart"/>
            <w:r w:rsidRPr="001E6C5A">
              <w:rPr>
                <w:rFonts w:ascii="Arial" w:hAnsi="Arial"/>
                <w:sz w:val="18"/>
                <w:lang w:val="fr-FR"/>
              </w:rPr>
              <w:t>than</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70CD9507"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19DB18B1" w14:textId="77777777" w:rsidR="00EB676A" w:rsidRPr="001E6C5A" w:rsidRDefault="00EB676A" w:rsidP="00BC3F8D">
            <w:pPr>
              <w:keepNext/>
              <w:keepLines/>
              <w:spacing w:after="0"/>
              <w:rPr>
                <w:rFonts w:ascii="Arial" w:hAnsi="Arial"/>
                <w:sz w:val="18"/>
                <w:lang w:val="fr-FR"/>
              </w:rPr>
            </w:pPr>
          </w:p>
        </w:tc>
      </w:tr>
      <w:tr w:rsidR="00EB676A" w:rsidRPr="001E6C5A" w14:paraId="247D902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4EDFF4E" w14:textId="77777777" w:rsidR="00EB676A" w:rsidRPr="001E6C5A" w:rsidRDefault="00EB676A" w:rsidP="00BC3F8D">
            <w:pPr>
              <w:keepNext/>
              <w:keepLines/>
              <w:spacing w:after="0"/>
              <w:rPr>
                <w:rFonts w:ascii="Arial" w:hAnsi="Arial"/>
                <w:b/>
                <w:bCs/>
                <w:sz w:val="18"/>
                <w:lang w:val="fr-FR"/>
              </w:rPr>
            </w:pPr>
            <w:r w:rsidRPr="001E6C5A">
              <w:rPr>
                <w:rFonts w:ascii="Arial" w:hAnsi="Arial"/>
                <w:sz w:val="18"/>
                <w:lang w:val="fr-FR"/>
              </w:rPr>
              <w:t xml:space="preserve">    </w:t>
            </w:r>
            <w:proofErr w:type="spellStart"/>
            <w:r w:rsidRPr="001E6C5A">
              <w:rPr>
                <w:rFonts w:ascii="Arial" w:hAnsi="Arial"/>
                <w:sz w:val="18"/>
                <w:lang w:val="fr-FR"/>
              </w:rPr>
              <w:t>sess</w:t>
            </w:r>
            <w:proofErr w:type="spellEnd"/>
            <w:r w:rsidRPr="001E6C5A">
              <w:rPr>
                <w:rFonts w:ascii="Arial" w:hAnsi="Arial"/>
                <w:sz w:val="18"/>
                <w:lang w:val="fr-FR"/>
              </w:rPr>
              <w:t>-version</w:t>
            </w:r>
          </w:p>
        </w:tc>
        <w:tc>
          <w:tcPr>
            <w:tcW w:w="2126" w:type="dxa"/>
            <w:tcBorders>
              <w:top w:val="single" w:sz="4" w:space="0" w:color="auto"/>
              <w:left w:val="single" w:sz="4" w:space="0" w:color="auto"/>
              <w:bottom w:val="single" w:sz="4" w:space="0" w:color="auto"/>
              <w:right w:val="single" w:sz="4" w:space="0" w:color="auto"/>
            </w:tcBorders>
            <w:hideMark/>
          </w:tcPr>
          <w:p w14:paraId="79682322"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2B18BA5A"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different</w:t>
            </w:r>
            <w:proofErr w:type="spellEnd"/>
            <w:r w:rsidRPr="001E6C5A">
              <w:rPr>
                <w:rFonts w:ascii="Arial" w:hAnsi="Arial"/>
                <w:sz w:val="18"/>
                <w:lang w:val="fr-FR"/>
              </w:rPr>
              <w:t xml:space="preserve"> value </w:t>
            </w:r>
            <w:proofErr w:type="spellStart"/>
            <w:r w:rsidRPr="001E6C5A">
              <w:rPr>
                <w:rFonts w:ascii="Arial" w:hAnsi="Arial"/>
                <w:sz w:val="18"/>
                <w:lang w:val="fr-FR"/>
              </w:rPr>
              <w:t>than</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1418" w:type="dxa"/>
            <w:tcBorders>
              <w:top w:val="single" w:sz="4" w:space="0" w:color="auto"/>
              <w:left w:val="single" w:sz="4" w:space="0" w:color="auto"/>
              <w:bottom w:val="single" w:sz="4" w:space="0" w:color="auto"/>
              <w:right w:val="single" w:sz="4" w:space="0" w:color="auto"/>
            </w:tcBorders>
          </w:tcPr>
          <w:p w14:paraId="6EB1D0DB"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36A64A4F" w14:textId="77777777" w:rsidR="00EB676A" w:rsidRPr="001E6C5A" w:rsidRDefault="00EB676A" w:rsidP="00BC3F8D">
            <w:pPr>
              <w:keepNext/>
              <w:keepLines/>
              <w:spacing w:after="0"/>
              <w:rPr>
                <w:rFonts w:ascii="Arial" w:hAnsi="Arial"/>
                <w:sz w:val="18"/>
                <w:lang w:val="fr-FR"/>
              </w:rPr>
            </w:pPr>
          </w:p>
        </w:tc>
      </w:tr>
      <w:tr w:rsidR="00EB676A" w:rsidRPr="001E6C5A" w14:paraId="3CDF6E8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00F8DF3"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FC540B9"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D50E1CE"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2F39958"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64E8208" w14:textId="77777777" w:rsidR="00EB676A" w:rsidRPr="001E6C5A" w:rsidRDefault="00EB676A" w:rsidP="00BC3F8D">
            <w:pPr>
              <w:keepNext/>
              <w:keepLines/>
              <w:spacing w:after="0"/>
              <w:rPr>
                <w:rFonts w:ascii="Arial" w:hAnsi="Arial"/>
                <w:sz w:val="18"/>
                <w:lang w:val="fr-FR"/>
              </w:rPr>
            </w:pPr>
          </w:p>
        </w:tc>
      </w:tr>
      <w:tr w:rsidR="00EB676A" w:rsidRPr="001E6C5A" w14:paraId="592E38B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A03A89"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7F27F86"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same</w:t>
            </w:r>
            <w:proofErr w:type="spellEnd"/>
            <w:r w:rsidRPr="001E6C5A">
              <w:rPr>
                <w:rFonts w:ascii="Arial" w:hAnsi="Arial"/>
                <w:sz w:val="18"/>
                <w:lang w:val="fr-FR"/>
              </w:rPr>
              <w:t xml:space="preserve"> value as </w:t>
            </w:r>
            <w:proofErr w:type="spellStart"/>
            <w:r w:rsidRPr="001E6C5A">
              <w:rPr>
                <w:rFonts w:ascii="Arial" w:hAnsi="Arial"/>
                <w:sz w:val="18"/>
                <w:lang w:val="fr-FR"/>
              </w:rPr>
              <w:t>used</w:t>
            </w:r>
            <w:proofErr w:type="spellEnd"/>
            <w:r w:rsidRPr="001E6C5A">
              <w:rPr>
                <w:rFonts w:ascii="Arial" w:hAnsi="Arial"/>
                <w:sz w:val="18"/>
                <w:lang w:val="fr-FR"/>
              </w:rPr>
              <w:t xml:space="preserve"> for </w:t>
            </w:r>
            <w:proofErr w:type="spellStart"/>
            <w:r w:rsidRPr="001E6C5A">
              <w:rPr>
                <w:rFonts w:ascii="Arial" w:hAnsi="Arial"/>
                <w:sz w:val="18"/>
                <w:lang w:val="fr-FR"/>
              </w:rPr>
              <w:t>pre-established</w:t>
            </w:r>
            <w:proofErr w:type="spellEnd"/>
            <w:r w:rsidRPr="001E6C5A">
              <w:rPr>
                <w:rFonts w:ascii="Arial" w:hAnsi="Arial"/>
                <w:sz w:val="18"/>
                <w:lang w:val="fr-FR"/>
              </w:rPr>
              <w:t xml:space="preserve"> session</w:t>
            </w:r>
          </w:p>
        </w:tc>
        <w:tc>
          <w:tcPr>
            <w:tcW w:w="2126" w:type="dxa"/>
            <w:tcBorders>
              <w:top w:val="single" w:sz="4" w:space="0" w:color="auto"/>
              <w:left w:val="single" w:sz="4" w:space="0" w:color="auto"/>
              <w:bottom w:val="single" w:sz="4" w:space="0" w:color="auto"/>
              <w:right w:val="single" w:sz="4" w:space="0" w:color="auto"/>
            </w:tcBorders>
          </w:tcPr>
          <w:p w14:paraId="6D1304C7"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AB42FA"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7E352DE2" w14:textId="77777777" w:rsidR="00EB676A" w:rsidRPr="001E6C5A" w:rsidRDefault="00EB676A" w:rsidP="00BC3F8D">
            <w:pPr>
              <w:keepNext/>
              <w:keepLines/>
              <w:spacing w:after="0"/>
              <w:rPr>
                <w:rFonts w:ascii="Arial" w:hAnsi="Arial"/>
                <w:sz w:val="18"/>
                <w:lang w:val="fr-FR"/>
              </w:rPr>
            </w:pPr>
          </w:p>
        </w:tc>
      </w:tr>
      <w:tr w:rsidR="00EB676A" w:rsidRPr="001E6C5A" w14:paraId="1E6B6E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D431AB3" w14:textId="77777777" w:rsidR="00EB676A" w:rsidRPr="001E6C5A" w:rsidRDefault="00EB676A" w:rsidP="00BC3F8D">
            <w:pPr>
              <w:keepNext/>
              <w:keepLines/>
              <w:spacing w:after="0"/>
              <w:rPr>
                <w:rFonts w:ascii="Arial" w:hAnsi="Arial"/>
                <w:b/>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72642AC7"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CA07C3"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a=line</w:t>
            </w:r>
          </w:p>
          <w:p w14:paraId="6C9873DE"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w:t>
            </w:r>
            <w:proofErr w:type="spellStart"/>
            <w:r w:rsidRPr="001E6C5A">
              <w:rPr>
                <w:rFonts w:ascii="Arial" w:hAnsi="Arial"/>
                <w:sz w:val="18"/>
                <w:lang w:val="fr-FR"/>
              </w:rPr>
              <w:t>recvonly</w:t>
            </w:r>
            <w:proofErr w:type="spellEnd"/>
          </w:p>
        </w:tc>
        <w:tc>
          <w:tcPr>
            <w:tcW w:w="1418" w:type="dxa"/>
            <w:tcBorders>
              <w:top w:val="single" w:sz="4" w:space="0" w:color="auto"/>
              <w:left w:val="single" w:sz="4" w:space="0" w:color="auto"/>
              <w:bottom w:val="single" w:sz="4" w:space="0" w:color="auto"/>
              <w:right w:val="single" w:sz="4" w:space="0" w:color="auto"/>
            </w:tcBorders>
          </w:tcPr>
          <w:p w14:paraId="2FA1F60C"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3690180" w14:textId="77777777" w:rsidR="00EB676A" w:rsidRPr="001E6C5A" w:rsidRDefault="00EB676A" w:rsidP="00BC3F8D">
            <w:pPr>
              <w:keepNext/>
              <w:keepLines/>
              <w:spacing w:after="0"/>
              <w:rPr>
                <w:rFonts w:ascii="Arial" w:hAnsi="Arial"/>
                <w:sz w:val="18"/>
                <w:lang w:val="fr-FR"/>
              </w:rPr>
            </w:pPr>
          </w:p>
        </w:tc>
      </w:tr>
      <w:tr w:rsidR="00EB676A" w:rsidRPr="001E6C5A" w14:paraId="00F1774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A889C01"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recvonly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5D5A10B"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6F8FCBD4"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A8B83FD"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538A67" w14:textId="77777777" w:rsidR="00EB676A" w:rsidRPr="001E6C5A" w:rsidRDefault="00EB676A" w:rsidP="00BC3F8D">
            <w:pPr>
              <w:keepNext/>
              <w:keepLines/>
              <w:spacing w:after="0"/>
              <w:rPr>
                <w:rFonts w:ascii="Arial" w:hAnsi="Arial"/>
                <w:sz w:val="18"/>
                <w:lang w:val="fr-FR"/>
              </w:rPr>
            </w:pPr>
          </w:p>
        </w:tc>
      </w:tr>
    </w:tbl>
    <w:p w14:paraId="4A787FF5" w14:textId="77777777" w:rsidR="00EB676A" w:rsidRPr="001E6C5A" w:rsidRDefault="00EB676A" w:rsidP="00EB676A"/>
    <w:p w14:paraId="0BD1AC34" w14:textId="77777777" w:rsidR="00EB676A" w:rsidRPr="001E6C5A" w:rsidRDefault="00EB676A" w:rsidP="00EB676A">
      <w:pPr>
        <w:keepNext/>
        <w:keepLines/>
        <w:spacing w:before="60"/>
        <w:jc w:val="center"/>
        <w:rPr>
          <w:rFonts w:ascii="Arial" w:hAnsi="Arial"/>
          <w:b/>
        </w:rPr>
      </w:pPr>
      <w:r w:rsidRPr="001E6C5A">
        <w:rPr>
          <w:rFonts w:ascii="Arial" w:hAnsi="Arial"/>
          <w:b/>
        </w:rPr>
        <w:t>Table 6.2.19.3.3-2: MCPTT-Info</w:t>
      </w:r>
      <w:r w:rsidRPr="001E6C5A">
        <w:rPr>
          <w:rFonts w:ascii="Arial" w:hAnsi="Arial"/>
          <w:b/>
          <w:lang w:eastAsia="ko-KR"/>
        </w:rPr>
        <w:t xml:space="preserve"> in SIP INVITE</w:t>
      </w:r>
      <w:r w:rsidRPr="001E6C5A">
        <w:rPr>
          <w:rFonts w:ascii="Arial" w:hAnsi="Arial"/>
          <w:b/>
        </w:rP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712D4D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5C80FCD"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5.5.3.2.2-1, condition PRIVATE-CALL</w:t>
            </w:r>
          </w:p>
        </w:tc>
      </w:tr>
      <w:tr w:rsidR="00EB676A" w:rsidRPr="001E6C5A" w14:paraId="221DF4B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7BD368"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6A296E"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C422F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7E8544"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CB879A"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543C6BD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2CFAC"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825F199"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32B234A7"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99ABBBD"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0213008"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5FFC3FD"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00DA4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mcptt</w:t>
            </w:r>
            <w:proofErr w:type="spellEnd"/>
            <w:r w:rsidRPr="001E6C5A">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14C3068D"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18DF1582"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148DE3D"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382A4F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640F6968" w14:textId="77777777" w:rsidTr="00BC3F8D">
        <w:trPr>
          <w:jc w:val="center"/>
        </w:trPr>
        <w:tc>
          <w:tcPr>
            <w:tcW w:w="2836" w:type="dxa"/>
            <w:tcBorders>
              <w:top w:val="single" w:sz="4" w:space="0" w:color="auto"/>
              <w:left w:val="single" w:sz="4" w:space="0" w:color="auto"/>
              <w:bottom w:val="nil"/>
              <w:right w:val="single" w:sz="4" w:space="0" w:color="auto"/>
            </w:tcBorders>
            <w:vAlign w:val="center"/>
            <w:hideMark/>
          </w:tcPr>
          <w:p w14:paraId="200EB17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6EBA823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"ambient-</w:t>
            </w:r>
            <w:proofErr w:type="spellStart"/>
            <w:r w:rsidRPr="001E6C5A">
              <w:rPr>
                <w:rFonts w:ascii="Arial" w:hAnsi="Arial"/>
                <w:sz w:val="18"/>
                <w:lang w:val="fr-FR"/>
              </w:rPr>
              <w:t>listening</w:t>
            </w:r>
            <w:proofErr w:type="spellEnd"/>
            <w:r w:rsidRPr="001E6C5A">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04232280"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2EF2EC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3CE2CE4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DB34404"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4B93C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471CADA"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4C8013EA"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888E89F" w14:textId="77777777" w:rsidR="00EB676A" w:rsidRPr="001E6C5A" w:rsidRDefault="00EB676A" w:rsidP="00BC3F8D">
            <w:pPr>
              <w:keepNext/>
              <w:keepLines/>
              <w:spacing w:after="0" w:line="252" w:lineRule="auto"/>
              <w:rPr>
                <w:rFonts w:ascii="Arial" w:hAnsi="Arial"/>
                <w:sz w:val="18"/>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67511C30"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6E7B870" w14:textId="77777777" w:rsidTr="00BC3F8D">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451A7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ambient-</w:t>
            </w:r>
            <w:proofErr w:type="spellStart"/>
            <w:r w:rsidRPr="001E6C5A">
              <w:rPr>
                <w:rFonts w:ascii="Arial" w:hAnsi="Arial"/>
                <w:sz w:val="18"/>
                <w:lang w:val="fr-FR"/>
              </w:rPr>
              <w:t>listening</w:t>
            </w:r>
            <w:proofErr w:type="spellEnd"/>
            <w:r w:rsidRPr="001E6C5A">
              <w:rPr>
                <w:rFonts w:ascii="Arial" w:hAnsi="Arial"/>
                <w:sz w:val="18"/>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6315B00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w:t>
            </w:r>
            <w:proofErr w:type="spellStart"/>
            <w:r w:rsidRPr="001E6C5A">
              <w:rPr>
                <w:rFonts w:ascii="Arial" w:hAnsi="Arial"/>
                <w:sz w:val="18"/>
                <w:lang w:val="fr-FR"/>
              </w:rPr>
              <w:t>remote</w:t>
            </w:r>
            <w:proofErr w:type="spellEnd"/>
            <w:r w:rsidRPr="001E6C5A">
              <w:rPr>
                <w:rFonts w:ascii="Arial" w:hAnsi="Arial"/>
                <w:sz w:val="18"/>
                <w:lang w:val="fr-FR"/>
              </w:rPr>
              <w:t>-init"</w:t>
            </w:r>
          </w:p>
        </w:tc>
        <w:tc>
          <w:tcPr>
            <w:tcW w:w="2126" w:type="dxa"/>
            <w:tcBorders>
              <w:top w:val="single" w:sz="4" w:space="0" w:color="auto"/>
              <w:left w:val="single" w:sz="4" w:space="0" w:color="auto"/>
              <w:bottom w:val="single" w:sz="4" w:space="0" w:color="auto"/>
              <w:right w:val="single" w:sz="4" w:space="0" w:color="auto"/>
            </w:tcBorders>
            <w:hideMark/>
          </w:tcPr>
          <w:p w14:paraId="520F0A75"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11056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608B3D4" w14:textId="77777777" w:rsidR="00EB676A" w:rsidRPr="001E6C5A" w:rsidRDefault="00EB676A" w:rsidP="00BC3F8D">
            <w:pPr>
              <w:keepNext/>
              <w:keepLines/>
              <w:spacing w:after="0" w:line="252" w:lineRule="auto"/>
              <w:rPr>
                <w:rFonts w:ascii="Arial" w:hAnsi="Arial"/>
                <w:sz w:val="18"/>
                <w:lang w:val="fr-FR"/>
              </w:rPr>
            </w:pPr>
          </w:p>
        </w:tc>
      </w:tr>
    </w:tbl>
    <w:p w14:paraId="429B743C" w14:textId="77777777" w:rsidR="00EB676A" w:rsidRPr="001E6C5A" w:rsidRDefault="00EB676A" w:rsidP="00EB676A"/>
    <w:p w14:paraId="60C6E994"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6.2.19.3.3-2A: </w:t>
      </w:r>
      <w:r w:rsidRPr="001E6C5A">
        <w:rPr>
          <w:rFonts w:ascii="Arial" w:hAnsi="Arial"/>
          <w:b/>
          <w:lang w:eastAsia="ko-KR"/>
        </w:rPr>
        <w:t>SIP 200 (OK)</w:t>
      </w:r>
      <w:r w:rsidRPr="001E6C5A">
        <w:rPr>
          <w:rFonts w:ascii="Arial" w:hAnsi="Arial"/>
          <w:b/>
        </w:rPr>
        <w:t xml:space="preserve"> </w:t>
      </w:r>
      <w:r w:rsidRPr="00C64D56">
        <w:rPr>
          <w:rFonts w:ascii="Arial" w:hAnsi="Arial"/>
          <w:b/>
        </w:rPr>
        <w:t xml:space="preserve">from the UE </w:t>
      </w:r>
      <w:r w:rsidRPr="001E6C5A">
        <w:rPr>
          <w:rFonts w:ascii="Arial" w:hAnsi="Arial"/>
          <w:b/>
        </w:rPr>
        <w:t>(Step 2, Table 6.2.19.3.2-1;</w:t>
      </w:r>
      <w:r w:rsidRPr="001E6C5A">
        <w:rPr>
          <w:rFonts w:ascii="Arial" w:hAnsi="Arial"/>
          <w:b/>
        </w:rP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572AC734"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9FBAD0E"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5.5.2.17.1.1-1 condition INVITE-RSP</w:t>
            </w:r>
          </w:p>
        </w:tc>
      </w:tr>
      <w:tr w:rsidR="00EB676A" w:rsidRPr="001E6C5A" w14:paraId="7C29B0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F28FCEB"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7B93D9"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E3A274"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CDC25F2"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A86B4F"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58620BE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6767933" w14:textId="77777777" w:rsidR="00EB676A" w:rsidRPr="00E654C5" w:rsidRDefault="00EB676A" w:rsidP="00BC3F8D">
            <w:pPr>
              <w:pStyle w:val="TAL"/>
              <w:rPr>
                <w:b/>
                <w:bCs/>
                <w:lang w:val="fr-FR"/>
              </w:rPr>
            </w:pPr>
            <w:r w:rsidRPr="00E654C5">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147D68"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1BDD7E"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0CF507"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20E79C" w14:textId="77777777" w:rsidR="00EB676A" w:rsidRPr="001E6C5A" w:rsidRDefault="00EB676A" w:rsidP="00BC3F8D">
            <w:pPr>
              <w:pStyle w:val="TAL"/>
              <w:rPr>
                <w:lang w:val="fr-FR"/>
              </w:rPr>
            </w:pPr>
          </w:p>
        </w:tc>
      </w:tr>
      <w:tr w:rsidR="00EB676A" w:rsidRPr="001E6C5A" w14:paraId="7F396D3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46ED07E" w14:textId="77777777" w:rsidR="00EB676A" w:rsidRPr="005F3DCF" w:rsidRDefault="00EB676A" w:rsidP="00BC3F8D">
            <w:pPr>
              <w:pStyle w:val="TAL"/>
              <w:rPr>
                <w:b/>
                <w:bCs/>
                <w:lang w:val="fr-FR"/>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A41411F"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6C29D0" w14:textId="77777777" w:rsidR="00EB676A" w:rsidRPr="001E6C5A" w:rsidRDefault="00EB676A" w:rsidP="00BC3F8D">
            <w:pPr>
              <w:pStyle w:val="TAL"/>
              <w:rPr>
                <w:lang w:val="fr-FR"/>
              </w:rPr>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48CEB74"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318147" w14:textId="77777777" w:rsidR="00EB676A" w:rsidRPr="001E6C5A" w:rsidRDefault="00EB676A" w:rsidP="00BC3F8D">
            <w:pPr>
              <w:pStyle w:val="TAL"/>
              <w:rPr>
                <w:lang w:val="fr-FR"/>
              </w:rPr>
            </w:pPr>
          </w:p>
        </w:tc>
      </w:tr>
      <w:tr w:rsidR="00EB676A" w:rsidRPr="001E6C5A" w14:paraId="299657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91FAA73" w14:textId="77777777" w:rsidR="00EB676A" w:rsidRPr="005F3DCF" w:rsidRDefault="00EB676A" w:rsidP="00BC3F8D">
            <w:pPr>
              <w:pStyle w:val="TAL"/>
              <w:rPr>
                <w:b/>
                <w:bCs/>
                <w:lang w:val="fr-FR"/>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2EDAE51B" w14:textId="77777777" w:rsidR="00EB676A" w:rsidRPr="001E6C5A" w:rsidRDefault="00EB676A" w:rsidP="00BC3F8D">
            <w:pPr>
              <w:pStyle w:val="TAL"/>
              <w:rPr>
                <w:lang w:val="fr-FR"/>
              </w:rPr>
            </w:pPr>
            <w:r w:rsidRPr="001E6C5A">
              <w:t xml:space="preserve">SDP Message as described in Table </w:t>
            </w:r>
            <w:r w:rsidRPr="005F3DCF">
              <w:t>6.2.19.3.3-2B</w:t>
            </w:r>
          </w:p>
        </w:tc>
        <w:tc>
          <w:tcPr>
            <w:tcW w:w="2127" w:type="dxa"/>
            <w:tcBorders>
              <w:top w:val="single" w:sz="4" w:space="0" w:color="auto"/>
              <w:left w:val="single" w:sz="4" w:space="0" w:color="auto"/>
              <w:bottom w:val="single" w:sz="4" w:space="0" w:color="auto"/>
              <w:right w:val="single" w:sz="4" w:space="0" w:color="auto"/>
            </w:tcBorders>
          </w:tcPr>
          <w:p w14:paraId="1E9402CB"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3BF240"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C94630" w14:textId="77777777" w:rsidR="00EB676A" w:rsidRPr="001E6C5A" w:rsidRDefault="00EB676A" w:rsidP="00BC3F8D">
            <w:pPr>
              <w:pStyle w:val="TAL"/>
              <w:rPr>
                <w:lang w:val="fr-FR"/>
              </w:rPr>
            </w:pPr>
          </w:p>
        </w:tc>
      </w:tr>
      <w:tr w:rsidR="00EB676A" w:rsidRPr="001E6C5A" w14:paraId="56FB49B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798A571" w14:textId="77777777" w:rsidR="00EB676A" w:rsidRPr="005F3DCF" w:rsidRDefault="00EB676A" w:rsidP="00BC3F8D">
            <w:pPr>
              <w:pStyle w:val="TAL"/>
              <w:rPr>
                <w:b/>
                <w:bCs/>
                <w:lang w:val="fr-FR"/>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60F927B" w14:textId="77777777" w:rsidR="00EB676A" w:rsidRPr="001E6C5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733587" w14:textId="77777777" w:rsidR="00EB676A" w:rsidRPr="001E6C5A" w:rsidRDefault="00EB676A" w:rsidP="00BC3F8D">
            <w:pPr>
              <w:pStyle w:val="TAL"/>
              <w:rPr>
                <w:lang w:val="fr-FR"/>
              </w:rPr>
            </w:pPr>
            <w:r w:rsidRPr="001E089C">
              <w:rPr>
                <w:b/>
                <w:bCs/>
              </w:rPr>
              <w:t>MCPTT Info</w:t>
            </w:r>
          </w:p>
        </w:tc>
        <w:tc>
          <w:tcPr>
            <w:tcW w:w="1419" w:type="dxa"/>
            <w:tcBorders>
              <w:top w:val="single" w:sz="4" w:space="0" w:color="auto"/>
              <w:left w:val="single" w:sz="4" w:space="0" w:color="auto"/>
              <w:bottom w:val="single" w:sz="4" w:space="0" w:color="auto"/>
              <w:right w:val="single" w:sz="4" w:space="0" w:color="auto"/>
            </w:tcBorders>
          </w:tcPr>
          <w:p w14:paraId="44D94267"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D53266" w14:textId="77777777" w:rsidR="00EB676A" w:rsidRPr="001E6C5A" w:rsidRDefault="00EB676A" w:rsidP="00BC3F8D">
            <w:pPr>
              <w:pStyle w:val="TAL"/>
              <w:rPr>
                <w:lang w:val="fr-FR"/>
              </w:rPr>
            </w:pPr>
          </w:p>
        </w:tc>
      </w:tr>
      <w:tr w:rsidR="00EB676A" w:rsidRPr="001E6C5A" w14:paraId="7E841D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149044D" w14:textId="77777777" w:rsidR="00EB676A" w:rsidRPr="005F3DCF" w:rsidRDefault="00EB676A" w:rsidP="00BC3F8D">
            <w:pPr>
              <w:pStyle w:val="TAL"/>
              <w:rPr>
                <w:b/>
                <w:bCs/>
                <w:lang w:val="fr-FR"/>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9369E44" w14:textId="77777777" w:rsidR="00EB676A" w:rsidRPr="001E6C5A" w:rsidRDefault="00EB676A" w:rsidP="00BC3F8D">
            <w:pPr>
              <w:pStyle w:val="TAL"/>
              <w:rPr>
                <w:lang w:val="fr-FR"/>
              </w:rPr>
            </w:pPr>
            <w:r>
              <w:t xml:space="preserve">MCPTT Info as described in Table </w:t>
            </w:r>
            <w:r w:rsidRPr="005F3DCF">
              <w:t>6.2.19.3.3-2</w:t>
            </w:r>
            <w:r>
              <w:t>C</w:t>
            </w:r>
          </w:p>
        </w:tc>
        <w:tc>
          <w:tcPr>
            <w:tcW w:w="2127" w:type="dxa"/>
            <w:tcBorders>
              <w:top w:val="single" w:sz="4" w:space="0" w:color="auto"/>
              <w:left w:val="single" w:sz="4" w:space="0" w:color="auto"/>
              <w:bottom w:val="single" w:sz="4" w:space="0" w:color="auto"/>
              <w:right w:val="single" w:sz="4" w:space="0" w:color="auto"/>
            </w:tcBorders>
          </w:tcPr>
          <w:p w14:paraId="6F627B8E" w14:textId="77777777" w:rsidR="00EB676A" w:rsidRPr="001E6C5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2AEE9F" w14:textId="77777777" w:rsidR="00EB676A" w:rsidRPr="001E6C5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11234C" w14:textId="77777777" w:rsidR="00EB676A" w:rsidRPr="001E6C5A" w:rsidRDefault="00EB676A" w:rsidP="00BC3F8D">
            <w:pPr>
              <w:pStyle w:val="TAL"/>
              <w:rPr>
                <w:lang w:val="fr-FR"/>
              </w:rPr>
            </w:pPr>
          </w:p>
        </w:tc>
      </w:tr>
    </w:tbl>
    <w:p w14:paraId="2D5E8B60" w14:textId="77777777" w:rsidR="00EB676A" w:rsidRPr="001E6C5A" w:rsidRDefault="00EB676A" w:rsidP="00EB676A"/>
    <w:p w14:paraId="1F15BC9E" w14:textId="77777777" w:rsidR="00EB676A" w:rsidRPr="001E6C5A" w:rsidRDefault="00EB676A" w:rsidP="00EB676A">
      <w:pPr>
        <w:keepNext/>
        <w:keepLines/>
        <w:spacing w:before="60"/>
        <w:jc w:val="center"/>
        <w:rPr>
          <w:rFonts w:ascii="Arial" w:hAnsi="Arial"/>
          <w:b/>
        </w:rPr>
      </w:pPr>
      <w:r w:rsidRPr="001E6C5A">
        <w:rPr>
          <w:rFonts w:ascii="Arial" w:hAnsi="Arial"/>
          <w:b/>
        </w:rPr>
        <w:t>Table 6.2.19.3.3-2B: SDP Message</w:t>
      </w:r>
      <w:r w:rsidRPr="001E6C5A">
        <w:rPr>
          <w:rFonts w:ascii="Arial" w:hAnsi="Arial"/>
          <w:b/>
          <w:lang w:eastAsia="ko-KR"/>
        </w:rPr>
        <w:t xml:space="preserve"> in SIP 200 OK</w:t>
      </w:r>
      <w:r w:rsidRPr="001E6C5A">
        <w:rPr>
          <w:rFonts w:ascii="Arial" w:hAnsi="Arial"/>
          <w:b/>
        </w:rP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5510140"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F1AB9A" w14:textId="5978889C"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5.5.3.1.1-1, condition SDP_ANSWER</w:t>
            </w:r>
            <w:ins w:id="929" w:author="MCC160" w:date="2022-10-20T20:18:00Z">
              <w:r w:rsidR="00B46C5F">
                <w:rPr>
                  <w:rFonts w:ascii="Arial" w:hAnsi="Arial"/>
                  <w:sz w:val="18"/>
                  <w:lang w:val="fr-FR"/>
                </w:rPr>
                <w:t xml:space="preserve">, </w:t>
              </w:r>
            </w:ins>
            <w:ins w:id="930" w:author="MCC160" w:date="2022-10-20T20:19:00Z">
              <w:r w:rsidR="00B46C5F" w:rsidRPr="00B46C5F">
                <w:rPr>
                  <w:rFonts w:ascii="Arial" w:hAnsi="Arial"/>
                  <w:sz w:val="18"/>
                  <w:lang w:val="fr-FR"/>
                </w:rPr>
                <w:t>PRE_ESTABLISHED_SESSION</w:t>
              </w:r>
            </w:ins>
          </w:p>
        </w:tc>
      </w:tr>
      <w:tr w:rsidR="00EB676A" w:rsidRPr="001E6C5A" w14:paraId="61120016"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FA9A09B"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9834888"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C82444E"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C830EF7"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E2277F" w14:textId="77777777" w:rsidR="00EB676A" w:rsidRPr="001E6C5A" w:rsidRDefault="00EB676A" w:rsidP="00BC3F8D">
            <w:pPr>
              <w:keepNext/>
              <w:keepLines/>
              <w:spacing w:after="0"/>
              <w:jc w:val="center"/>
              <w:rPr>
                <w:rFonts w:ascii="Arial" w:hAnsi="Arial"/>
                <w:b/>
                <w:sz w:val="18"/>
                <w:lang w:val="fr-FR"/>
              </w:rPr>
            </w:pPr>
            <w:r w:rsidRPr="001E6C5A">
              <w:rPr>
                <w:rFonts w:ascii="Arial" w:hAnsi="Arial"/>
                <w:b/>
                <w:sz w:val="18"/>
                <w:lang w:val="fr-FR"/>
              </w:rPr>
              <w:t>Condition</w:t>
            </w:r>
          </w:p>
        </w:tc>
      </w:tr>
      <w:tr w:rsidR="00EB676A" w:rsidRPr="001E6C5A" w14:paraId="1512521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A9A3ABD" w14:textId="77777777" w:rsidR="00EB676A" w:rsidRPr="001E6C5A" w:rsidRDefault="00EB676A" w:rsidP="00BC3F8D">
            <w:pPr>
              <w:keepNext/>
              <w:keepLines/>
              <w:spacing w:after="0"/>
              <w:rPr>
                <w:rFonts w:ascii="Arial" w:hAnsi="Arial"/>
                <w:b/>
                <w:bCs/>
                <w:sz w:val="18"/>
                <w:lang w:val="fr-FR"/>
              </w:rPr>
            </w:pPr>
            <w:r w:rsidRPr="001E6C5A">
              <w:rPr>
                <w:rFonts w:ascii="Arial" w:hAnsi="Arial"/>
                <w:b/>
                <w:bCs/>
                <w:sz w:val="18"/>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59CC29F8"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0872E99C"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3B78C955"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23D09C8B" w14:textId="77777777" w:rsidR="00EB676A" w:rsidRPr="001E6C5A" w:rsidRDefault="00EB676A" w:rsidP="00BC3F8D">
            <w:pPr>
              <w:keepNext/>
              <w:keepLines/>
              <w:spacing w:after="0"/>
              <w:rPr>
                <w:rFonts w:ascii="Arial" w:hAnsi="Arial"/>
                <w:sz w:val="18"/>
                <w:lang w:val="fr-FR"/>
              </w:rPr>
            </w:pPr>
          </w:p>
        </w:tc>
      </w:tr>
      <w:tr w:rsidR="00EB676A" w:rsidRPr="001E6C5A" w14:paraId="7536AA49"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AE43523" w14:textId="77777777" w:rsidR="00EB676A" w:rsidRPr="001E6C5A" w:rsidRDefault="00EB676A" w:rsidP="00BC3F8D">
            <w:pPr>
              <w:keepNext/>
              <w:keepLines/>
              <w:spacing w:after="0"/>
              <w:rPr>
                <w:rFonts w:ascii="Arial" w:hAnsi="Arial"/>
                <w:b/>
                <w:sz w:val="18"/>
                <w:lang w:val="fr-FR"/>
              </w:rPr>
            </w:pPr>
            <w:r w:rsidRPr="001E6C5A">
              <w:rPr>
                <w:rFonts w:ascii="Arial" w:hAnsi="Arial"/>
                <w:b/>
                <w:sz w:val="18"/>
                <w:lang w:val="fr-FR"/>
              </w:rPr>
              <w:t xml:space="preserve">  media </w:t>
            </w:r>
            <w:proofErr w:type="spellStart"/>
            <w:r w:rsidRPr="001E6C5A">
              <w:rPr>
                <w:rFonts w:ascii="Arial" w:hAnsi="Arial"/>
                <w:b/>
                <w:sz w:val="18"/>
                <w:lang w:val="fr-FR"/>
              </w:rPr>
              <w:t>attribute</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1FD7786D"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833B90D"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a=line</w:t>
            </w:r>
          </w:p>
          <w:p w14:paraId="634EFE30" w14:textId="77777777" w:rsidR="00EB676A" w:rsidRPr="001E6C5A" w:rsidRDefault="00EB676A" w:rsidP="00BC3F8D">
            <w:pPr>
              <w:keepNext/>
              <w:keepLines/>
              <w:spacing w:after="0"/>
              <w:rPr>
                <w:rFonts w:ascii="Arial" w:hAnsi="Arial"/>
                <w:sz w:val="18"/>
                <w:lang w:val="fr-FR"/>
              </w:rPr>
            </w:pPr>
            <w:proofErr w:type="spellStart"/>
            <w:r w:rsidRPr="001E6C5A">
              <w:rPr>
                <w:rFonts w:ascii="Arial" w:hAnsi="Arial"/>
                <w:sz w:val="18"/>
                <w:lang w:val="fr-FR"/>
              </w:rPr>
              <w:t>attribute</w:t>
            </w:r>
            <w:proofErr w:type="spellEnd"/>
            <w:r w:rsidRPr="001E6C5A">
              <w:rPr>
                <w:rFonts w:ascii="Arial" w:hAnsi="Arial"/>
                <w:sz w:val="18"/>
                <w:lang w:val="fr-FR"/>
              </w:rPr>
              <w:t>=</w:t>
            </w:r>
            <w:proofErr w:type="spellStart"/>
            <w:r w:rsidRPr="001E6C5A">
              <w:rPr>
                <w:rFonts w:ascii="Arial" w:hAnsi="Arial"/>
                <w:sz w:val="18"/>
                <w:lang w:val="fr-FR"/>
              </w:rPr>
              <w:t>sendonly</w:t>
            </w:r>
            <w:proofErr w:type="spellEnd"/>
          </w:p>
        </w:tc>
        <w:tc>
          <w:tcPr>
            <w:tcW w:w="1418" w:type="dxa"/>
            <w:tcBorders>
              <w:top w:val="single" w:sz="4" w:space="0" w:color="auto"/>
              <w:left w:val="single" w:sz="4" w:space="0" w:color="auto"/>
              <w:bottom w:val="single" w:sz="4" w:space="0" w:color="auto"/>
              <w:right w:val="single" w:sz="4" w:space="0" w:color="auto"/>
            </w:tcBorders>
          </w:tcPr>
          <w:p w14:paraId="687A68CD"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1379DB" w14:textId="77777777" w:rsidR="00EB676A" w:rsidRPr="001E6C5A" w:rsidRDefault="00EB676A" w:rsidP="00BC3F8D">
            <w:pPr>
              <w:keepNext/>
              <w:keepLines/>
              <w:spacing w:after="0"/>
              <w:rPr>
                <w:rFonts w:ascii="Arial" w:hAnsi="Arial"/>
                <w:sz w:val="18"/>
                <w:lang w:val="fr-FR"/>
              </w:rPr>
            </w:pPr>
          </w:p>
        </w:tc>
      </w:tr>
      <w:tr w:rsidR="00EB676A" w:rsidRPr="001E6C5A" w14:paraId="2171353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D2FA9A8" w14:textId="77777777" w:rsidR="00EB676A" w:rsidRPr="001E6C5A" w:rsidRDefault="00EB676A" w:rsidP="00BC3F8D">
            <w:pPr>
              <w:keepNext/>
              <w:keepLines/>
              <w:spacing w:after="0"/>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sendonly</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388C64AE" w14:textId="77777777" w:rsidR="00EB676A" w:rsidRPr="001E6C5A" w:rsidRDefault="00EB676A" w:rsidP="00BC3F8D">
            <w:pPr>
              <w:keepNext/>
              <w:keepLines/>
              <w:spacing w:after="0"/>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7CFF2818" w14:textId="77777777" w:rsidR="00EB676A" w:rsidRPr="001E6C5A" w:rsidRDefault="00EB676A" w:rsidP="00BC3F8D">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63B22C75" w14:textId="77777777" w:rsidR="00EB676A" w:rsidRPr="001E6C5A" w:rsidRDefault="00EB676A" w:rsidP="00BC3F8D">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607B91" w14:textId="77777777" w:rsidR="00EB676A" w:rsidRPr="001E6C5A" w:rsidRDefault="00EB676A" w:rsidP="00BC3F8D">
            <w:pPr>
              <w:keepNext/>
              <w:keepLines/>
              <w:spacing w:after="0"/>
              <w:rPr>
                <w:rFonts w:ascii="Arial" w:hAnsi="Arial"/>
                <w:sz w:val="18"/>
                <w:lang w:val="fr-FR"/>
              </w:rPr>
            </w:pPr>
          </w:p>
        </w:tc>
      </w:tr>
    </w:tbl>
    <w:p w14:paraId="0F12E954" w14:textId="77777777" w:rsidR="00EB676A" w:rsidRPr="001E6C5A" w:rsidRDefault="00EB676A" w:rsidP="00EB676A"/>
    <w:p w14:paraId="638E0265" w14:textId="77777777" w:rsidR="00EB676A" w:rsidRDefault="00EB676A" w:rsidP="00EB676A">
      <w:pPr>
        <w:pStyle w:val="TH"/>
      </w:pPr>
      <w:r>
        <w:t xml:space="preserve">Table </w:t>
      </w:r>
      <w:r w:rsidRPr="005F3DCF">
        <w:t>6.2.19.3.3-2C</w:t>
      </w:r>
      <w:r>
        <w:t xml:space="preserve">: </w:t>
      </w:r>
      <w:r>
        <w:rPr>
          <w:lang w:eastAsia="ko-KR"/>
        </w:rPr>
        <w:t xml:space="preserve">MCPTT-Info in </w:t>
      </w:r>
      <w:r w:rsidRPr="00812112">
        <w:rPr>
          <w:lang w:eastAsia="ko-KR"/>
        </w:rPr>
        <w:t xml:space="preserve">SIP 200 (OK) </w:t>
      </w:r>
      <w:r>
        <w:t xml:space="preserve">(Table </w:t>
      </w:r>
      <w:r w:rsidRPr="005F3DCF">
        <w:t>6.2.19.3.3-2</w:t>
      </w:r>
      <w:r>
        <w: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075D9FD"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59FED673" w14:textId="77777777" w:rsidR="00EB676A" w:rsidRDefault="00EB676A" w:rsidP="00BC3F8D">
            <w:pPr>
              <w:pStyle w:val="TAL"/>
            </w:pPr>
            <w:r>
              <w:t xml:space="preserve">Derivation Path: TS 36.579-1 [2], Table 5.5.3.2.1-1, condition </w:t>
            </w:r>
            <w:r w:rsidRPr="00D26A65">
              <w:t>INVITE-RSP</w:t>
            </w:r>
          </w:p>
        </w:tc>
      </w:tr>
    </w:tbl>
    <w:p w14:paraId="64387B13" w14:textId="77777777" w:rsidR="00EB676A" w:rsidRDefault="00EB676A" w:rsidP="00EB676A"/>
    <w:p w14:paraId="65D682A2"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6.2.19.3.3-3: SIP BYE </w:t>
      </w:r>
      <w:r>
        <w:rPr>
          <w:rFonts w:ascii="Arial" w:hAnsi="Arial"/>
          <w:b/>
        </w:rPr>
        <w:t xml:space="preserve">from the SS </w:t>
      </w:r>
      <w:r w:rsidRPr="001E6C5A">
        <w:rPr>
          <w:rFonts w:ascii="Arial" w:hAnsi="Arial"/>
          <w:b/>
        </w:rPr>
        <w:t>(Step 4, Table 6.2.19.3.2-1;</w:t>
      </w:r>
      <w:r w:rsidRPr="001E6C5A">
        <w:rPr>
          <w:rFonts w:ascii="Arial" w:hAnsi="Arial"/>
          <w:b/>
        </w:rP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ED2270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15E6EEB"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5.5.2.2.2-1</w:t>
            </w:r>
          </w:p>
        </w:tc>
      </w:tr>
      <w:tr w:rsidR="00EB676A" w:rsidRPr="001E6C5A" w14:paraId="274B3E9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F311D53"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 xml:space="preserve">Information </w:t>
            </w:r>
            <w:proofErr w:type="spellStart"/>
            <w:r w:rsidRPr="001E6C5A">
              <w:rPr>
                <w:rFonts w:ascii="Arial" w:hAnsi="Arial"/>
                <w:b/>
                <w:bCs/>
                <w:color w:val="000000"/>
                <w:sz w:val="18"/>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3EDFCE"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Value/</w:t>
            </w:r>
            <w:proofErr w:type="spellStart"/>
            <w:r w:rsidRPr="001E6C5A">
              <w:rPr>
                <w:rFonts w:ascii="Arial" w:hAnsi="Arial"/>
                <w:b/>
                <w:bCs/>
                <w:color w:val="000000"/>
                <w:sz w:val="18"/>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1CB5F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7E375A"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1E3104" w14:textId="77777777" w:rsidR="00EB676A" w:rsidRPr="001E6C5A" w:rsidRDefault="00EB676A" w:rsidP="00BC3F8D">
            <w:pPr>
              <w:keepNext/>
              <w:keepLines/>
              <w:spacing w:after="0" w:line="252" w:lineRule="auto"/>
              <w:jc w:val="center"/>
              <w:rPr>
                <w:rFonts w:ascii="Arial" w:hAnsi="Arial"/>
                <w:b/>
                <w:bCs/>
                <w:color w:val="000000"/>
                <w:sz w:val="18"/>
                <w:lang w:val="fr-FR"/>
              </w:rPr>
            </w:pPr>
            <w:r w:rsidRPr="001E6C5A">
              <w:rPr>
                <w:rFonts w:ascii="Arial" w:hAnsi="Arial"/>
                <w:b/>
                <w:bCs/>
                <w:color w:val="000000"/>
                <w:sz w:val="18"/>
                <w:lang w:val="fr-FR"/>
              </w:rPr>
              <w:t>Condition</w:t>
            </w:r>
          </w:p>
        </w:tc>
      </w:tr>
      <w:tr w:rsidR="00EB676A" w:rsidRPr="001E6C5A" w14:paraId="4282FC0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CAC31E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502E346"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1AD5E067"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A0E9F72"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E078B9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E7B666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60B0F5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157D63E"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iCs/>
                <w:sz w:val="18"/>
                <w:lang w:val="fr-FR"/>
              </w:rPr>
              <w:t>"</w:t>
            </w:r>
            <w:proofErr w:type="spellStart"/>
            <w:r w:rsidRPr="001E6C5A">
              <w:rPr>
                <w:rFonts w:ascii="Arial" w:hAnsi="Arial"/>
                <w:iCs/>
                <w:sz w:val="18"/>
                <w:lang w:val="fr-FR"/>
              </w:rPr>
              <w:t>multipart</w:t>
            </w:r>
            <w:proofErr w:type="spellEnd"/>
            <w:r w:rsidRPr="001E6C5A">
              <w:rPr>
                <w:rFonts w:ascii="Arial" w:hAnsi="Arial"/>
                <w:iCs/>
                <w:sz w:val="18"/>
                <w:lang w:val="fr-FR"/>
              </w:rPr>
              <w:t>/mixed</w:t>
            </w:r>
          </w:p>
        </w:tc>
        <w:tc>
          <w:tcPr>
            <w:tcW w:w="2127" w:type="dxa"/>
            <w:tcBorders>
              <w:top w:val="single" w:sz="4" w:space="0" w:color="auto"/>
              <w:left w:val="single" w:sz="4" w:space="0" w:color="auto"/>
              <w:bottom w:val="single" w:sz="4" w:space="0" w:color="auto"/>
              <w:right w:val="single" w:sz="4" w:space="0" w:color="auto"/>
            </w:tcBorders>
          </w:tcPr>
          <w:p w14:paraId="01C2E25E"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C72DB75"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4D59F0E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F4F838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4FFEC"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bCs/>
                <w:sz w:val="18"/>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3AACD89"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5A9BE193"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929B851"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090D53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5DE4B5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74C95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35E35BA"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03FEFEB"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6FE3F1EB"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16C4C5A0"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B2DDF8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BFD15A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733B734" w14:textId="77777777" w:rsidR="00EB676A" w:rsidRPr="001E6C5A" w:rsidRDefault="00EB676A" w:rsidP="00BC3F8D">
            <w:pPr>
              <w:keepNext/>
              <w:keepLines/>
              <w:spacing w:after="0" w:line="252" w:lineRule="auto"/>
              <w:rPr>
                <w:rFonts w:ascii="Arial" w:hAnsi="Arial"/>
                <w:sz w:val="18"/>
                <w:lang w:val="fr-FR"/>
              </w:rPr>
            </w:pPr>
          </w:p>
        </w:tc>
        <w:tc>
          <w:tcPr>
            <w:tcW w:w="2127" w:type="dxa"/>
            <w:tcBorders>
              <w:top w:val="single" w:sz="4" w:space="0" w:color="auto"/>
              <w:left w:val="single" w:sz="4" w:space="0" w:color="auto"/>
              <w:bottom w:val="single" w:sz="4" w:space="0" w:color="auto"/>
              <w:right w:val="single" w:sz="4" w:space="0" w:color="auto"/>
            </w:tcBorders>
          </w:tcPr>
          <w:p w14:paraId="66080714"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5D046527"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0CA96FAC"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9BC129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9E5AAF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4ADCACE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EE21EB2"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13C0410C"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518C2D8B"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AFF16A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F216C85"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104CD90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6F2D8EB1"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1C81742"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tcPr>
          <w:p w14:paraId="34311BAA"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3CB9CA8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7160DD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1CE76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cs="Arial"/>
                <w:sz w:val="18"/>
                <w:szCs w:val="18"/>
                <w:lang w:val="fr-FR"/>
              </w:rPr>
              <w:t xml:space="preserve">MCPTT-Info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w:t>
            </w:r>
            <w:r w:rsidRPr="001E6C5A">
              <w:rPr>
                <w:rFonts w:ascii="Arial" w:hAnsi="Arial"/>
                <w:sz w:val="18"/>
                <w:lang w:val="fr-FR"/>
              </w:rPr>
              <w:t>Table 6.2.19.3.3-4</w:t>
            </w:r>
          </w:p>
        </w:tc>
        <w:tc>
          <w:tcPr>
            <w:tcW w:w="2127" w:type="dxa"/>
            <w:tcBorders>
              <w:top w:val="single" w:sz="4" w:space="0" w:color="auto"/>
              <w:left w:val="single" w:sz="4" w:space="0" w:color="auto"/>
              <w:bottom w:val="single" w:sz="4" w:space="0" w:color="auto"/>
              <w:right w:val="single" w:sz="4" w:space="0" w:color="auto"/>
            </w:tcBorders>
          </w:tcPr>
          <w:p w14:paraId="13E5A05A"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B455903"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E74AA65"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E653C3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E9B246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0CFBC29" w14:textId="77777777" w:rsidR="00EB676A" w:rsidRPr="001E6C5A"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7254B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b/>
                <w:sz w:val="18"/>
                <w:lang w:val="fr-FR"/>
              </w:rPr>
              <w:t>Signature</w:t>
            </w:r>
          </w:p>
        </w:tc>
        <w:tc>
          <w:tcPr>
            <w:tcW w:w="1419" w:type="dxa"/>
            <w:tcBorders>
              <w:top w:val="single" w:sz="4" w:space="0" w:color="auto"/>
              <w:left w:val="single" w:sz="4" w:space="0" w:color="auto"/>
              <w:bottom w:val="single" w:sz="4" w:space="0" w:color="auto"/>
              <w:right w:val="single" w:sz="4" w:space="0" w:color="auto"/>
            </w:tcBorders>
          </w:tcPr>
          <w:p w14:paraId="69282EC4"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9709F1"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E91ADB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CC4DA43"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5F79C" w14:textId="77777777" w:rsidR="00EB676A" w:rsidRPr="001E6C5A" w:rsidRDefault="00EB676A" w:rsidP="00BC3F8D">
            <w:pPr>
              <w:keepNext/>
              <w:keepLines/>
              <w:spacing w:after="0" w:line="252" w:lineRule="auto"/>
              <w:rPr>
                <w:rFonts w:ascii="Arial" w:hAnsi="Arial" w:cs="Arial"/>
                <w:sz w:val="18"/>
                <w:szCs w:val="18"/>
                <w:lang w:val="fr-FR"/>
              </w:rPr>
            </w:pPr>
          </w:p>
        </w:tc>
        <w:tc>
          <w:tcPr>
            <w:tcW w:w="2127" w:type="dxa"/>
            <w:tcBorders>
              <w:top w:val="single" w:sz="4" w:space="0" w:color="auto"/>
              <w:left w:val="single" w:sz="4" w:space="0" w:color="auto"/>
              <w:bottom w:val="single" w:sz="4" w:space="0" w:color="auto"/>
              <w:right w:val="single" w:sz="4" w:space="0" w:color="auto"/>
            </w:tcBorders>
          </w:tcPr>
          <w:p w14:paraId="6528E925"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6D852999"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99C7C6"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21D131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25C1A3C4"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10B453B9" w14:textId="77777777" w:rsidR="00EB676A" w:rsidRPr="001E6C5A" w:rsidRDefault="00EB676A" w:rsidP="00BC3F8D">
            <w:pPr>
              <w:keepNext/>
              <w:keepLines/>
              <w:spacing w:after="0" w:line="252" w:lineRule="auto"/>
              <w:rPr>
                <w:rFonts w:ascii="Arial" w:hAnsi="Arial" w:cs="Arial"/>
                <w:sz w:val="18"/>
                <w:szCs w:val="18"/>
                <w:lang w:val="fr-FR"/>
              </w:rPr>
            </w:pPr>
            <w:r w:rsidRPr="001E6C5A">
              <w:rPr>
                <w:rFonts w:ascii="Arial" w:hAnsi="Arial" w:cs="Arial"/>
                <w:sz w:val="18"/>
                <w:szCs w:val="18"/>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70FC988D"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257549D8"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F9E973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49C5F0F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71627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8DA7F24" w14:textId="77777777" w:rsidR="00EB676A" w:rsidRPr="001E6C5A" w:rsidRDefault="00EB676A" w:rsidP="00BC3F8D">
            <w:pPr>
              <w:keepNext/>
              <w:keepLines/>
              <w:spacing w:after="0" w:line="252" w:lineRule="auto"/>
              <w:rPr>
                <w:rFonts w:ascii="Arial" w:hAnsi="Arial" w:cs="Arial"/>
                <w:sz w:val="18"/>
                <w:szCs w:val="18"/>
                <w:lang w:val="fr-FR"/>
              </w:rPr>
            </w:pPr>
            <w:r w:rsidRPr="001E6C5A">
              <w:rPr>
                <w:rFonts w:ascii="Arial" w:hAnsi="Arial" w:cs="Arial"/>
                <w:sz w:val="18"/>
                <w:szCs w:val="18"/>
                <w:lang w:val="fr-FR"/>
              </w:rPr>
              <w:t xml:space="preserve">Signatures for XML MIME bodies as </w:t>
            </w:r>
            <w:proofErr w:type="spellStart"/>
            <w:r w:rsidRPr="001E6C5A">
              <w:rPr>
                <w:rFonts w:ascii="Arial" w:hAnsi="Arial" w:cs="Arial"/>
                <w:sz w:val="18"/>
                <w:szCs w:val="18"/>
                <w:lang w:val="fr-FR"/>
              </w:rPr>
              <w:t>described</w:t>
            </w:r>
            <w:proofErr w:type="spellEnd"/>
            <w:r w:rsidRPr="001E6C5A">
              <w:rPr>
                <w:rFonts w:ascii="Arial" w:hAnsi="Arial" w:cs="Arial"/>
                <w:sz w:val="18"/>
                <w:szCs w:val="18"/>
                <w:lang w:val="fr-FR"/>
              </w:rPr>
              <w:t xml:space="preserve"> in TS 36.579-1 [2] Table 5.5.13.1-2</w:t>
            </w:r>
          </w:p>
        </w:tc>
        <w:tc>
          <w:tcPr>
            <w:tcW w:w="2127" w:type="dxa"/>
            <w:tcBorders>
              <w:top w:val="single" w:sz="4" w:space="0" w:color="auto"/>
              <w:left w:val="single" w:sz="4" w:space="0" w:color="auto"/>
              <w:bottom w:val="single" w:sz="4" w:space="0" w:color="auto"/>
              <w:right w:val="single" w:sz="4" w:space="0" w:color="auto"/>
            </w:tcBorders>
          </w:tcPr>
          <w:p w14:paraId="614C45BE" w14:textId="77777777" w:rsidR="00EB676A" w:rsidRPr="001E6C5A" w:rsidRDefault="00EB676A" w:rsidP="00BC3F8D">
            <w:pPr>
              <w:keepNext/>
              <w:keepLines/>
              <w:spacing w:after="0" w:line="252" w:lineRule="auto"/>
              <w:rPr>
                <w:rFonts w:ascii="Arial" w:hAnsi="Arial"/>
                <w:sz w:val="18"/>
                <w:lang w:val="fr-FR"/>
              </w:rPr>
            </w:pPr>
          </w:p>
        </w:tc>
        <w:tc>
          <w:tcPr>
            <w:tcW w:w="1419" w:type="dxa"/>
            <w:tcBorders>
              <w:top w:val="single" w:sz="4" w:space="0" w:color="auto"/>
              <w:left w:val="single" w:sz="4" w:space="0" w:color="auto"/>
              <w:bottom w:val="single" w:sz="4" w:space="0" w:color="auto"/>
              <w:right w:val="single" w:sz="4" w:space="0" w:color="auto"/>
            </w:tcBorders>
          </w:tcPr>
          <w:p w14:paraId="461C76AB" w14:textId="77777777" w:rsidR="00EB676A" w:rsidRPr="001E6C5A" w:rsidRDefault="00EB676A" w:rsidP="00BC3F8D">
            <w:pPr>
              <w:keepNext/>
              <w:keepLines/>
              <w:spacing w:after="0" w:line="252" w:lineRule="auto"/>
              <w:rPr>
                <w:rFonts w:ascii="Arial" w:hAnsi="Arial"/>
                <w:sz w:val="18"/>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01667F" w14:textId="77777777" w:rsidR="00EB676A" w:rsidRPr="001E6C5A" w:rsidRDefault="00EB676A" w:rsidP="00BC3F8D">
            <w:pPr>
              <w:keepNext/>
              <w:keepLines/>
              <w:spacing w:after="0" w:line="252" w:lineRule="auto"/>
              <w:rPr>
                <w:rFonts w:ascii="Arial" w:hAnsi="Arial"/>
                <w:sz w:val="18"/>
                <w:lang w:val="fr-FR"/>
              </w:rPr>
            </w:pPr>
          </w:p>
        </w:tc>
      </w:tr>
    </w:tbl>
    <w:p w14:paraId="49B979D0" w14:textId="77777777" w:rsidR="00EB676A" w:rsidRPr="001E6C5A" w:rsidRDefault="00EB676A" w:rsidP="00EB676A"/>
    <w:p w14:paraId="6B82EABD" w14:textId="77777777" w:rsidR="00EB676A" w:rsidRPr="001E6C5A" w:rsidRDefault="00EB676A" w:rsidP="00EB676A">
      <w:pPr>
        <w:keepNext/>
        <w:keepLines/>
        <w:spacing w:before="60"/>
        <w:jc w:val="center"/>
        <w:rPr>
          <w:rFonts w:ascii="Arial" w:hAnsi="Arial"/>
          <w:b/>
        </w:rPr>
      </w:pPr>
      <w:r w:rsidRPr="001E6C5A">
        <w:rPr>
          <w:rFonts w:ascii="Arial" w:hAnsi="Arial"/>
          <w:b/>
        </w:rPr>
        <w:t>Table 6.2.19.3.3-4: MCPTT-Info</w:t>
      </w:r>
      <w:r w:rsidRPr="001E6C5A">
        <w:rPr>
          <w:rFonts w:ascii="Arial" w:hAnsi="Arial"/>
          <w:b/>
          <w:lang w:eastAsia="ko-KR"/>
        </w:rPr>
        <w:t xml:space="preserve"> in SIP BYE</w:t>
      </w:r>
      <w:r w:rsidRPr="001E6C5A">
        <w:rPr>
          <w:rFonts w:ascii="Arial" w:hAnsi="Arial"/>
          <w:b/>
        </w:rP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0E5BFA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744E1F"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Derivation</w:t>
            </w:r>
            <w:proofErr w:type="spellEnd"/>
            <w:r w:rsidRPr="001E6C5A">
              <w:rPr>
                <w:rFonts w:ascii="Arial" w:hAnsi="Arial"/>
                <w:sz w:val="18"/>
                <w:lang w:val="fr-FR"/>
              </w:rPr>
              <w:t xml:space="preserve"> Path: TS 36.579-1 [2], table 5.5.3.2.2-1, condition PRIVATE-CALL</w:t>
            </w:r>
          </w:p>
        </w:tc>
      </w:tr>
      <w:tr w:rsidR="00EB676A" w:rsidRPr="001E6C5A" w14:paraId="2CBD4B9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8F6FD1B"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 xml:space="preserve">Information </w:t>
            </w:r>
            <w:proofErr w:type="spellStart"/>
            <w:r w:rsidRPr="001E6C5A">
              <w:rPr>
                <w:rFonts w:ascii="Arial" w:hAnsi="Arial"/>
                <w:b/>
                <w:sz w:val="18"/>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658C38F"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Value/</w:t>
            </w:r>
            <w:proofErr w:type="spellStart"/>
            <w:r w:rsidRPr="001E6C5A">
              <w:rPr>
                <w:rFonts w:ascii="Arial" w:hAnsi="Arial"/>
                <w:b/>
                <w:sz w:val="18"/>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6531B1E"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442364"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0E96D5" w14:textId="77777777" w:rsidR="00EB676A" w:rsidRPr="001E6C5A" w:rsidRDefault="00EB676A" w:rsidP="00BC3F8D">
            <w:pPr>
              <w:keepNext/>
              <w:keepLines/>
              <w:spacing w:after="0" w:line="252" w:lineRule="auto"/>
              <w:jc w:val="center"/>
              <w:rPr>
                <w:rFonts w:ascii="Arial" w:hAnsi="Arial"/>
                <w:b/>
                <w:sz w:val="18"/>
                <w:lang w:val="fr-FR"/>
              </w:rPr>
            </w:pPr>
            <w:r w:rsidRPr="001E6C5A">
              <w:rPr>
                <w:rFonts w:ascii="Arial" w:hAnsi="Arial"/>
                <w:b/>
                <w:sz w:val="18"/>
                <w:lang w:val="fr-FR"/>
              </w:rPr>
              <w:t>Condition</w:t>
            </w:r>
          </w:p>
        </w:tc>
      </w:tr>
      <w:tr w:rsidR="00EB676A" w:rsidRPr="001E6C5A" w14:paraId="39647A4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0A7E87" w14:textId="77777777" w:rsidR="00EB676A" w:rsidRPr="001E6C5A" w:rsidRDefault="00EB676A" w:rsidP="00BC3F8D">
            <w:pPr>
              <w:keepNext/>
              <w:keepLines/>
              <w:spacing w:after="0" w:line="252" w:lineRule="auto"/>
              <w:rPr>
                <w:rFonts w:ascii="Arial" w:hAnsi="Arial"/>
                <w:sz w:val="18"/>
                <w:lang w:val="fr-FR"/>
              </w:rPr>
            </w:pPr>
            <w:proofErr w:type="spellStart"/>
            <w:r w:rsidRPr="001E6C5A">
              <w:rPr>
                <w:rFonts w:ascii="Arial" w:hAnsi="Arial"/>
                <w:sz w:val="18"/>
                <w:lang w:val="fr-F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EA4FF99"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0AEE627B"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644D09D"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03FF43"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256E812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EB457A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mcptt</w:t>
            </w:r>
            <w:proofErr w:type="spellEnd"/>
            <w:r w:rsidRPr="001E6C5A">
              <w:rPr>
                <w:rFonts w:ascii="Arial" w:hAnsi="Arial"/>
                <w:sz w:val="18"/>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79280CC"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tcPr>
          <w:p w14:paraId="5A63EC9F"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467979C9"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D41EEAF"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1C6C029C" w14:textId="77777777" w:rsidTr="00BC3F8D">
        <w:trPr>
          <w:jc w:val="center"/>
        </w:trPr>
        <w:tc>
          <w:tcPr>
            <w:tcW w:w="2835" w:type="dxa"/>
            <w:tcBorders>
              <w:top w:val="single" w:sz="4" w:space="0" w:color="auto"/>
              <w:left w:val="single" w:sz="4" w:space="0" w:color="auto"/>
              <w:bottom w:val="nil"/>
              <w:right w:val="single" w:sz="4" w:space="0" w:color="auto"/>
            </w:tcBorders>
            <w:vAlign w:val="center"/>
            <w:hideMark/>
          </w:tcPr>
          <w:p w14:paraId="1B5E476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0AE63322"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"ambient-</w:t>
            </w:r>
            <w:proofErr w:type="spellStart"/>
            <w:r w:rsidRPr="001E6C5A">
              <w:rPr>
                <w:rFonts w:ascii="Arial" w:hAnsi="Arial"/>
                <w:sz w:val="18"/>
                <w:lang w:val="fr-FR"/>
              </w:rPr>
              <w:t>listening</w:t>
            </w:r>
            <w:proofErr w:type="spellEnd"/>
            <w:r w:rsidRPr="001E6C5A">
              <w:rPr>
                <w:rFonts w:ascii="Arial" w:hAnsi="Arial"/>
                <w:sz w:val="18"/>
                <w:lang w:val="fr-FR"/>
              </w:rPr>
              <w:t>"</w:t>
            </w:r>
          </w:p>
        </w:tc>
        <w:tc>
          <w:tcPr>
            <w:tcW w:w="2126" w:type="dxa"/>
            <w:tcBorders>
              <w:top w:val="single" w:sz="4" w:space="0" w:color="auto"/>
              <w:left w:val="single" w:sz="4" w:space="0" w:color="auto"/>
              <w:bottom w:val="single" w:sz="4" w:space="0" w:color="auto"/>
              <w:right w:val="single" w:sz="4" w:space="0" w:color="auto"/>
            </w:tcBorders>
          </w:tcPr>
          <w:p w14:paraId="3C44445E"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1FF99A6"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5B6446D"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095BCEA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6ACDB8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w:t>
            </w:r>
            <w:proofErr w:type="spellStart"/>
            <w:r w:rsidRPr="001E6C5A">
              <w:rPr>
                <w:rFonts w:ascii="Arial" w:hAnsi="Arial"/>
                <w:sz w:val="18"/>
                <w:lang w:val="fr-F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606FE253" w14:textId="77777777" w:rsidR="00EB676A" w:rsidRPr="001E6C5A" w:rsidRDefault="00EB676A" w:rsidP="00BC3F8D">
            <w:pPr>
              <w:keepNext/>
              <w:keepLines/>
              <w:spacing w:after="0" w:line="252" w:lineRule="auto"/>
              <w:rPr>
                <w:rFonts w:ascii="Arial" w:hAnsi="Arial"/>
                <w:sz w:val="18"/>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F4A8137"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284BE683"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2D6E6AB"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3AE637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2133CFA"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ambient-</w:t>
            </w:r>
            <w:proofErr w:type="spellStart"/>
            <w:r w:rsidRPr="001E6C5A">
              <w:rPr>
                <w:rFonts w:ascii="Arial" w:hAnsi="Arial"/>
                <w:sz w:val="18"/>
                <w:lang w:val="fr-FR"/>
              </w:rPr>
              <w:t>listening</w:t>
            </w:r>
            <w:proofErr w:type="spellEnd"/>
            <w:r w:rsidRPr="001E6C5A">
              <w:rPr>
                <w:rFonts w:ascii="Arial" w:hAnsi="Arial"/>
                <w:sz w:val="18"/>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571713A8"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w:t>
            </w:r>
            <w:proofErr w:type="spellStart"/>
            <w:r w:rsidRPr="001E6C5A">
              <w:rPr>
                <w:rFonts w:ascii="Arial" w:hAnsi="Arial"/>
                <w:sz w:val="18"/>
                <w:lang w:val="fr-FR"/>
              </w:rPr>
              <w:t>remote</w:t>
            </w:r>
            <w:proofErr w:type="spellEnd"/>
            <w:r w:rsidRPr="001E6C5A">
              <w:rPr>
                <w:rFonts w:ascii="Arial" w:hAnsi="Arial"/>
                <w:sz w:val="18"/>
                <w:lang w:val="fr-FR"/>
              </w:rPr>
              <w:t>-init"</w:t>
            </w:r>
          </w:p>
        </w:tc>
        <w:tc>
          <w:tcPr>
            <w:tcW w:w="2126" w:type="dxa"/>
            <w:tcBorders>
              <w:top w:val="single" w:sz="4" w:space="0" w:color="auto"/>
              <w:left w:val="single" w:sz="4" w:space="0" w:color="auto"/>
              <w:bottom w:val="single" w:sz="4" w:space="0" w:color="auto"/>
              <w:right w:val="single" w:sz="4" w:space="0" w:color="auto"/>
            </w:tcBorders>
          </w:tcPr>
          <w:p w14:paraId="2B5A049D"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76FBE79" w14:textId="77777777" w:rsidR="00EB676A" w:rsidRPr="001E6C5A" w:rsidRDefault="00EB676A" w:rsidP="00BC3F8D">
            <w:pPr>
              <w:keepNext/>
              <w:keepLines/>
              <w:spacing w:after="0" w:line="252" w:lineRule="auto"/>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tcPr>
          <w:p w14:paraId="54EAEDB7" w14:textId="77777777" w:rsidR="00EB676A" w:rsidRPr="001E6C5A" w:rsidRDefault="00EB676A" w:rsidP="00BC3F8D">
            <w:pPr>
              <w:keepNext/>
              <w:keepLines/>
              <w:spacing w:after="0" w:line="252" w:lineRule="auto"/>
              <w:rPr>
                <w:rFonts w:ascii="Arial" w:hAnsi="Arial"/>
                <w:sz w:val="18"/>
                <w:lang w:val="fr-FR"/>
              </w:rPr>
            </w:pPr>
          </w:p>
        </w:tc>
      </w:tr>
      <w:tr w:rsidR="00EB676A" w:rsidRPr="001E6C5A" w14:paraId="545C3FB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429B759"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      release-</w:t>
            </w:r>
            <w:proofErr w:type="spellStart"/>
            <w:r w:rsidRPr="001E6C5A">
              <w:rPr>
                <w:rFonts w:ascii="Arial" w:hAnsi="Arial"/>
                <w:sz w:val="18"/>
                <w:lang w:val="fr-FR"/>
              </w:rPr>
              <w:t>reason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6BAE3F"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"call-</w:t>
            </w:r>
            <w:proofErr w:type="spellStart"/>
            <w:r w:rsidRPr="001E6C5A">
              <w:rPr>
                <w:rFonts w:ascii="Arial" w:hAnsi="Arial"/>
                <w:sz w:val="18"/>
                <w:lang w:val="fr-FR"/>
              </w:rPr>
              <w:t>request</w:t>
            </w:r>
            <w:proofErr w:type="spellEnd"/>
            <w:r w:rsidRPr="001E6C5A">
              <w:rPr>
                <w:rFonts w:ascii="Arial" w:hAnsi="Arial"/>
                <w:sz w:val="18"/>
                <w:lang w:val="fr-FR"/>
              </w:rPr>
              <w:t>-for-</w:t>
            </w:r>
            <w:proofErr w:type="spellStart"/>
            <w:r w:rsidRPr="001E6C5A">
              <w:rPr>
                <w:rFonts w:ascii="Arial" w:hAnsi="Arial"/>
                <w:sz w:val="18"/>
                <w:lang w:val="fr-FR"/>
              </w:rPr>
              <w:t>listened</w:t>
            </w:r>
            <w:proofErr w:type="spellEnd"/>
            <w:r w:rsidRPr="001E6C5A">
              <w:rPr>
                <w:rFonts w:ascii="Arial" w:hAnsi="Arial"/>
                <w:sz w:val="18"/>
                <w:lang w:val="fr-FR"/>
              </w:rPr>
              <w:t>-to-client"</w:t>
            </w:r>
          </w:p>
        </w:tc>
        <w:tc>
          <w:tcPr>
            <w:tcW w:w="2126" w:type="dxa"/>
            <w:tcBorders>
              <w:top w:val="single" w:sz="4" w:space="0" w:color="auto"/>
              <w:left w:val="single" w:sz="4" w:space="0" w:color="auto"/>
              <w:bottom w:val="single" w:sz="4" w:space="0" w:color="auto"/>
              <w:right w:val="single" w:sz="4" w:space="0" w:color="auto"/>
            </w:tcBorders>
            <w:hideMark/>
          </w:tcPr>
          <w:p w14:paraId="5108635A" w14:textId="77777777" w:rsidR="00EB676A" w:rsidRPr="001E6C5A" w:rsidRDefault="00EB676A" w:rsidP="00BC3F8D">
            <w:pPr>
              <w:keepNext/>
              <w:keepLines/>
              <w:spacing w:after="0" w:line="252" w:lineRule="auto"/>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9D863F0" w14:textId="77777777" w:rsidR="00EB676A" w:rsidRPr="001E6C5A" w:rsidRDefault="00EB676A" w:rsidP="00BC3F8D">
            <w:pPr>
              <w:keepNext/>
              <w:keepLines/>
              <w:spacing w:after="0" w:line="252" w:lineRule="auto"/>
              <w:rPr>
                <w:rFonts w:ascii="Arial" w:hAnsi="Arial"/>
                <w:sz w:val="18"/>
                <w:lang w:val="fr-FR"/>
              </w:rPr>
            </w:pPr>
            <w:r w:rsidRPr="001E6C5A">
              <w:rPr>
                <w:rFonts w:ascii="Arial" w:hAnsi="Arial"/>
                <w:sz w:val="18"/>
                <w:lang w:val="fr-FR"/>
              </w:rPr>
              <w:t xml:space="preserve">TS 24.379 [9] clause </w:t>
            </w:r>
            <w:r w:rsidRPr="001E6C5A">
              <w:rPr>
                <w:rFonts w:ascii="Arial" w:hAnsi="Arial"/>
                <w:sz w:val="18"/>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0D7ECBC7" w14:textId="77777777" w:rsidR="00EB676A" w:rsidRPr="001E6C5A" w:rsidRDefault="00EB676A" w:rsidP="00BC3F8D">
            <w:pPr>
              <w:keepNext/>
              <w:keepLines/>
              <w:spacing w:after="0" w:line="252" w:lineRule="auto"/>
              <w:rPr>
                <w:rFonts w:ascii="Arial" w:hAnsi="Arial"/>
                <w:sz w:val="18"/>
                <w:lang w:val="fr-FR"/>
              </w:rPr>
            </w:pPr>
          </w:p>
        </w:tc>
      </w:tr>
    </w:tbl>
    <w:p w14:paraId="720673E6" w14:textId="77777777" w:rsidR="00EB676A" w:rsidRPr="001E6C5A" w:rsidRDefault="00EB676A" w:rsidP="00EB676A"/>
    <w:p w14:paraId="7C9945DF" w14:textId="77777777" w:rsidR="00EB676A" w:rsidRPr="001E6C5A" w:rsidRDefault="00EB676A" w:rsidP="00EB676A">
      <w:pPr>
        <w:keepNext/>
        <w:keepLines/>
        <w:spacing w:before="120"/>
        <w:ind w:left="1134" w:hanging="1134"/>
        <w:outlineLvl w:val="2"/>
        <w:rPr>
          <w:rFonts w:ascii="Arial" w:hAnsi="Arial"/>
          <w:sz w:val="28"/>
        </w:rPr>
      </w:pPr>
      <w:bookmarkStart w:id="931" w:name="_Toc91233554"/>
      <w:bookmarkStart w:id="932" w:name="_Toc100349033"/>
      <w:bookmarkStart w:id="933" w:name="_Toc106787189"/>
      <w:r w:rsidRPr="001E6C5A">
        <w:rPr>
          <w:rFonts w:ascii="Arial" w:hAnsi="Arial"/>
          <w:sz w:val="28"/>
        </w:rPr>
        <w:t>6.2.20</w:t>
      </w:r>
      <w:r w:rsidRPr="001E6C5A">
        <w:rPr>
          <w:rFonts w:ascii="Arial" w:hAnsi="Arial"/>
          <w:sz w:val="28"/>
        </w:rPr>
        <w:tab/>
        <w:t>On-network / First-to-answer call / On-demand session / Client Originated (CO)</w:t>
      </w:r>
      <w:bookmarkEnd w:id="913"/>
      <w:bookmarkEnd w:id="914"/>
      <w:bookmarkEnd w:id="931"/>
      <w:bookmarkEnd w:id="932"/>
      <w:bookmarkEnd w:id="933"/>
    </w:p>
    <w:p w14:paraId="1F1A7E04" w14:textId="77777777" w:rsidR="00EB676A" w:rsidRPr="001E6C5A" w:rsidRDefault="00EB676A" w:rsidP="00EB676A">
      <w:pPr>
        <w:keepNext/>
        <w:keepLines/>
        <w:spacing w:before="120"/>
        <w:ind w:left="1985" w:hanging="1985"/>
        <w:rPr>
          <w:rFonts w:ascii="Arial" w:hAnsi="Arial"/>
        </w:rPr>
      </w:pPr>
      <w:r w:rsidRPr="001E6C5A">
        <w:rPr>
          <w:rFonts w:ascii="Arial" w:hAnsi="Arial"/>
        </w:rPr>
        <w:t>6.2.20.1</w:t>
      </w:r>
      <w:r w:rsidRPr="001E6C5A">
        <w:rPr>
          <w:rFonts w:ascii="Arial" w:hAnsi="Arial"/>
        </w:rPr>
        <w:tab/>
        <w:t>Test Purpose (TP)</w:t>
      </w:r>
    </w:p>
    <w:p w14:paraId="5661189F"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65FA7C4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p>
    <w:p w14:paraId="557F8F6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9AE59A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User) requests the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xml:space="preserve"> </w:t>
      </w:r>
      <w:r w:rsidRPr="001E6C5A">
        <w:rPr>
          <w:rFonts w:ascii="Courier New" w:hAnsi="Courier New"/>
          <w:sz w:val="16"/>
        </w:rPr>
        <w:t>}</w:t>
      </w:r>
    </w:p>
    <w:p w14:paraId="50B2750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INVITE</w:t>
      </w:r>
      <w:r w:rsidRPr="001E6C5A">
        <w:rPr>
          <w:rFonts w:ascii="Courier New" w:hAnsi="Courier New"/>
          <w:sz w:val="16"/>
        </w:rPr>
        <w:t xml:space="preserve"> message requesting the establishment of </w:t>
      </w:r>
      <w:r w:rsidRPr="001E6C5A">
        <w:rPr>
          <w:rFonts w:ascii="Courier New" w:hAnsi="Courier New"/>
          <w:sz w:val="16"/>
          <w:lang w:eastAsia="zh-CN"/>
        </w:rPr>
        <w:t xml:space="preserve">an on-demand </w:t>
      </w:r>
      <w:r w:rsidRPr="001E6C5A">
        <w:rPr>
          <w:rFonts w:ascii="Courier New" w:hAnsi="Courier New"/>
          <w:sz w:val="16"/>
        </w:rPr>
        <w:t xml:space="preserve">first-to-answer call providing a MIME resource-lists body with the MCPTT IDs of the potential target MCPTT users, </w:t>
      </w:r>
      <w:r w:rsidRPr="001E6C5A">
        <w:rPr>
          <w:rFonts w:ascii="Courier New" w:hAnsi="Courier New"/>
          <w:b/>
          <w:sz w:val="16"/>
        </w:rPr>
        <w:t>and</w:t>
      </w:r>
      <w:r w:rsidRPr="001E6C5A">
        <w:rPr>
          <w:rFonts w:ascii="Courier New" w:hAnsi="Courier New"/>
          <w:sz w:val="16"/>
        </w:rPr>
        <w:t>, after indication from the MCPTT Server that the call was established notifies the user }</w:t>
      </w:r>
    </w:p>
    <w:p w14:paraId="6941203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27E4D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658316" w14:textId="77777777" w:rsidR="00EB676A" w:rsidRPr="001E6C5A" w:rsidRDefault="00EB676A" w:rsidP="00EB676A">
      <w:pPr>
        <w:keepNext/>
        <w:keepLines/>
        <w:spacing w:before="120"/>
        <w:ind w:left="1985" w:hanging="1985"/>
        <w:rPr>
          <w:rFonts w:ascii="Arial" w:hAnsi="Arial"/>
        </w:rPr>
      </w:pPr>
      <w:r w:rsidRPr="001E6C5A">
        <w:rPr>
          <w:rFonts w:ascii="Arial" w:hAnsi="Arial"/>
        </w:rPr>
        <w:t>6.2.20.2</w:t>
      </w:r>
      <w:r w:rsidRPr="001E6C5A">
        <w:rPr>
          <w:rFonts w:ascii="Arial" w:hAnsi="Arial"/>
        </w:rPr>
        <w:tab/>
        <w:t>Conformance requirements</w:t>
      </w:r>
    </w:p>
    <w:p w14:paraId="4B62B4BE"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11.1.1.2.1.1, </w:t>
      </w:r>
      <w:r w:rsidRPr="001E6C5A">
        <w:rPr>
          <w:rFonts w:eastAsia="Malgun Gothic"/>
        </w:rPr>
        <w:t>6.2.2</w:t>
      </w:r>
      <w:r w:rsidRPr="001E6C5A">
        <w:t>. Unless otherwise stated these are Rel-15 requirements.</w:t>
      </w:r>
    </w:p>
    <w:p w14:paraId="24BCAE06" w14:textId="77777777" w:rsidR="00EB676A" w:rsidRPr="001E6C5A" w:rsidRDefault="00EB676A" w:rsidP="00EB676A">
      <w:r w:rsidRPr="001E6C5A">
        <w:t xml:space="preserve">[TS 24.379, clause </w:t>
      </w:r>
      <w:r w:rsidRPr="001E6C5A">
        <w:rPr>
          <w:lang w:eastAsia="ko-KR"/>
        </w:rPr>
        <w:t>11.1.1.2.1.1</w:t>
      </w:r>
      <w:r w:rsidRPr="001E6C5A">
        <w:t>]</w:t>
      </w:r>
    </w:p>
    <w:p w14:paraId="756CDD37" w14:textId="77777777" w:rsidR="00EB676A" w:rsidRPr="001E6C5A" w:rsidRDefault="00EB676A" w:rsidP="00EB676A">
      <w:pPr>
        <w:rPr>
          <w:lang w:eastAsia="ko-KR"/>
        </w:rPr>
      </w:pPr>
      <w:r w:rsidRPr="001E6C5A">
        <w:t xml:space="preserve">Upon receiving a request from an MCPTT </w:t>
      </w:r>
      <w:r w:rsidRPr="001E6C5A">
        <w:rPr>
          <w:lang w:eastAsia="ko-KR"/>
        </w:rPr>
        <w:t>u</w:t>
      </w:r>
      <w:r w:rsidRPr="001E6C5A">
        <w:t xml:space="preserve">ser to establish an MCPTT </w:t>
      </w:r>
      <w:r w:rsidRPr="001E6C5A">
        <w:rPr>
          <w:lang w:eastAsia="ko-KR"/>
        </w:rPr>
        <w:t>p</w:t>
      </w:r>
      <w:r w:rsidRPr="001E6C5A">
        <w:t xml:space="preserve">rivate </w:t>
      </w:r>
      <w:r w:rsidRPr="001E6C5A">
        <w:rPr>
          <w:lang w:eastAsia="ko-KR"/>
        </w:rPr>
        <w:t>c</w:t>
      </w:r>
      <w:r w:rsidRPr="001E6C5A">
        <w:t xml:space="preserve">all </w:t>
      </w:r>
      <w:r w:rsidRPr="001E6C5A">
        <w:rPr>
          <w:lang w:eastAsia="ko-KR"/>
        </w:rPr>
        <w:t>the MCPTT client shall generate an initial SIP INVITE request by following the UE originating session procedures specified in 3GPP TS 24.229 [4], with the clarifications given below.</w:t>
      </w:r>
    </w:p>
    <w:p w14:paraId="6C6F7A4B" w14:textId="77777777" w:rsidR="00EB676A" w:rsidRPr="001E6C5A" w:rsidRDefault="00EB676A" w:rsidP="00EB676A">
      <w:pPr>
        <w:rPr>
          <w:lang w:eastAsia="ko-KR"/>
        </w:rPr>
      </w:pPr>
      <w:r w:rsidRPr="001E6C5A">
        <w:rPr>
          <w:lang w:eastAsia="ko-KR"/>
        </w:rPr>
        <w:t>The MCPTT client:</w:t>
      </w:r>
    </w:p>
    <w:p w14:paraId="0BB37E12"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shall set the Request-URI of the SIP INVITE request to a public service identity </w:t>
      </w:r>
      <w:r w:rsidRPr="001E6C5A">
        <w:t>of the participating MCPTT function serving the MCPTT user</w:t>
      </w:r>
      <w:r w:rsidRPr="001E6C5A">
        <w:rPr>
          <w:lang w:eastAsia="ko-KR"/>
        </w:rPr>
        <w:t>;</w:t>
      </w:r>
    </w:p>
    <w:p w14:paraId="7FF81E86" w14:textId="77777777" w:rsidR="00EB676A" w:rsidRPr="001E6C5A" w:rsidRDefault="00EB676A" w:rsidP="00EB676A">
      <w:pPr>
        <w:ind w:left="568" w:hanging="284"/>
        <w:rPr>
          <w:lang w:eastAsia="ko-KR"/>
        </w:rPr>
      </w:pPr>
      <w:r w:rsidRPr="001E6C5A">
        <w:rPr>
          <w:lang w:eastAsia="ko-KR"/>
        </w:rPr>
        <w:t>...</w:t>
      </w:r>
    </w:p>
    <w:p w14:paraId="6CB7FE67" w14:textId="77777777" w:rsidR="00EB676A" w:rsidRPr="001E6C5A" w:rsidRDefault="00EB676A" w:rsidP="00EB676A">
      <w:pPr>
        <w:ind w:left="568" w:hanging="284"/>
      </w:pPr>
      <w:r w:rsidRPr="001E6C5A">
        <w:t>4)</w:t>
      </w:r>
      <w:r w:rsidRPr="001E6C5A">
        <w:tab/>
        <w:t>may include a P-Preferred-Identity header field in the SIP INVITE request containing a public user identity as specified in 3GPP TS 24.229 [4];</w:t>
      </w:r>
    </w:p>
    <w:p w14:paraId="69A79BD8"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shall include the g.3gpp.mcptt media feature tag </w:t>
      </w:r>
      <w:r w:rsidRPr="001E6C5A">
        <w:t xml:space="preserve">and the </w:t>
      </w:r>
      <w:r w:rsidRPr="001E6C5A">
        <w:rPr>
          <w:lang w:eastAsia="ko-KR"/>
        </w:rPr>
        <w:t>g.3gpp.icsi-ref media feature tag with the value of "urn:urn-7:3gpp-service.ims.icsi.mcptt" in the Contact header field of the SIP INVITE request according to IETF RFC 3840 [16];</w:t>
      </w:r>
    </w:p>
    <w:p w14:paraId="5E1292FF" w14:textId="77777777" w:rsidR="00EB676A" w:rsidRPr="001E6C5A" w:rsidRDefault="00EB676A" w:rsidP="00EB676A">
      <w:pPr>
        <w:ind w:left="568" w:hanging="284"/>
        <w:rPr>
          <w:lang w:eastAsia="ko-KR"/>
        </w:rPr>
      </w:pPr>
      <w:r w:rsidRPr="001E6C5A">
        <w:rPr>
          <w:lang w:eastAsia="ko-KR"/>
        </w:rPr>
        <w:t>6)</w:t>
      </w:r>
      <w:r w:rsidRPr="001E6C5A">
        <w:rPr>
          <w:lang w:eastAsia="ko-KR"/>
        </w:rPr>
        <w:tab/>
        <w:t>shall include an Accept-Contact header field containing the g.3gpp.mcptt media feature tag along with the "require" and "explicit" header field parameters according to IETF RFC 3841 [6];</w:t>
      </w:r>
    </w:p>
    <w:p w14:paraId="099E1F33" w14:textId="77777777" w:rsidR="00EB676A" w:rsidRPr="001E6C5A" w:rsidRDefault="00EB676A" w:rsidP="00EB676A">
      <w:pPr>
        <w:ind w:left="568" w:hanging="284"/>
        <w:rPr>
          <w:lang w:eastAsia="ko-KR"/>
        </w:rPr>
      </w:pPr>
      <w:r w:rsidRPr="001E6C5A">
        <w:rPr>
          <w:lang w:eastAsia="ko-KR"/>
        </w:rPr>
        <w:t>7)</w:t>
      </w:r>
      <w:r w:rsidRPr="001E6C5A">
        <w:rPr>
          <w:lang w:eastAsia="ko-KR"/>
        </w:rPr>
        <w:tab/>
        <w:t>shall include the ICSI value "urn:urn-7:3gpp-service.ims.icsi.mcptt" (coded as specified in 3GPP TS 24.229 [4]), in a P-Preferred-Service header field according to IETF RFC 6050 [9] in the SIP INVITE request;</w:t>
      </w:r>
    </w:p>
    <w:p w14:paraId="121FA3D9" w14:textId="77777777" w:rsidR="00EB676A" w:rsidRPr="001E6C5A" w:rsidRDefault="00EB676A" w:rsidP="00EB676A">
      <w:pPr>
        <w:ind w:left="568" w:hanging="284"/>
        <w:rPr>
          <w:lang w:eastAsia="ko-KR"/>
        </w:rPr>
      </w:pPr>
      <w:r w:rsidRPr="001E6C5A">
        <w:rPr>
          <w:lang w:eastAsia="ko-KR"/>
        </w:rPr>
        <w:t>8)</w:t>
      </w:r>
      <w:r w:rsidRPr="001E6C5A">
        <w:rPr>
          <w:lang w:eastAsia="ko-KR"/>
        </w:rPr>
        <w:tab/>
        <w:t>shall include an Accept-Contact header field with the media feature tag g.3gpp.icsi-ref contain with the value of "urn:urn-7:3gpp-service.ims.icsi.mcptt" along with parameters "require" and "explicit" according to IETF RFC 3841 [6];</w:t>
      </w:r>
    </w:p>
    <w:p w14:paraId="62DD77C6" w14:textId="77777777" w:rsidR="00EB676A" w:rsidRPr="001E6C5A" w:rsidRDefault="00EB676A" w:rsidP="00EB676A">
      <w:pPr>
        <w:ind w:left="568" w:hanging="284"/>
        <w:rPr>
          <w:lang w:eastAsia="ko-KR"/>
        </w:rPr>
      </w:pPr>
      <w:r w:rsidRPr="001E6C5A">
        <w:rPr>
          <w:lang w:eastAsia="ko-KR"/>
        </w:rPr>
        <w:t>...</w:t>
      </w:r>
    </w:p>
    <w:p w14:paraId="6548CCC1" w14:textId="77777777" w:rsidR="00EB676A" w:rsidRPr="001E6C5A" w:rsidRDefault="00EB676A" w:rsidP="00EB676A">
      <w:pPr>
        <w:ind w:left="568" w:hanging="284"/>
        <w:rPr>
          <w:lang w:eastAsia="ko-KR"/>
        </w:rPr>
      </w:pPr>
      <w:r w:rsidRPr="001E6C5A">
        <w:rPr>
          <w:lang w:eastAsia="ko-KR"/>
        </w:rPr>
        <w:t>10)</w:t>
      </w:r>
      <w:r w:rsidRPr="001E6C5A">
        <w:rPr>
          <w:lang w:eastAsia="ko-KR"/>
        </w:rPr>
        <w:tab/>
        <w:t>for the establishment of a first-to-answer call shall insert in the SIP INVITE request a MIME resource-lists body with the MCPTT IDs of the potential target MCPTT users, according to rules and procedures of IETF RFC 5366 [20];</w:t>
      </w:r>
    </w:p>
    <w:p w14:paraId="34E4028C" w14:textId="77777777" w:rsidR="00EB676A" w:rsidRPr="001E6C5A" w:rsidRDefault="00EB676A" w:rsidP="00EB676A">
      <w:pPr>
        <w:ind w:left="568" w:hanging="284"/>
        <w:rPr>
          <w:lang w:eastAsia="ko-KR"/>
        </w:rPr>
      </w:pPr>
      <w:r w:rsidRPr="001E6C5A">
        <w:rPr>
          <w:lang w:eastAsia="ko-KR"/>
        </w:rPr>
        <w:t>...</w:t>
      </w:r>
    </w:p>
    <w:p w14:paraId="2A42870F" w14:textId="77777777" w:rsidR="00EB676A" w:rsidRPr="001E6C5A" w:rsidRDefault="00EB676A" w:rsidP="00EB676A">
      <w:pPr>
        <w:ind w:left="568" w:hanging="284"/>
        <w:rPr>
          <w:lang w:eastAsia="ko-KR"/>
        </w:rPr>
      </w:pPr>
      <w:r w:rsidRPr="001E6C5A">
        <w:rPr>
          <w:lang w:eastAsia="ko-KR"/>
        </w:rPr>
        <w:t>12)</w:t>
      </w:r>
      <w:r w:rsidRPr="001E6C5A">
        <w:rPr>
          <w:lang w:eastAsia="ko-KR"/>
        </w:rPr>
        <w:tab/>
        <w:t>shall include an SDP offer according to 3GPP TS 24.229 [4] with the clarification given in subclause 6.2.1 and with a media stream of the offered media-floor control entity;</w:t>
      </w:r>
    </w:p>
    <w:p w14:paraId="554407E4" w14:textId="77777777" w:rsidR="00EB676A" w:rsidRPr="001E6C5A" w:rsidRDefault="00EB676A" w:rsidP="00EB676A">
      <w:pPr>
        <w:ind w:left="568" w:hanging="284"/>
      </w:pPr>
      <w:r w:rsidRPr="001E6C5A">
        <w:rPr>
          <w:lang w:eastAsia="ko-KR"/>
        </w:rPr>
        <w:t>13)</w:t>
      </w:r>
      <w:r w:rsidRPr="001E6C5A">
        <w:rPr>
          <w:lang w:eastAsia="ko-KR"/>
        </w:rPr>
        <w:tab/>
        <w:t xml:space="preserve">if implicit floor control is required, shall comply with the conditions specified in subclause 6.4 </w:t>
      </w:r>
      <w:r w:rsidRPr="001E6C5A">
        <w:t>and:</w:t>
      </w:r>
    </w:p>
    <w:p w14:paraId="2DEF8D92" w14:textId="77777777" w:rsidR="00EB676A" w:rsidRPr="001E6C5A" w:rsidRDefault="00EB676A" w:rsidP="00EB676A">
      <w:pPr>
        <w:ind w:left="851" w:hanging="284"/>
      </w:pPr>
      <w:r w:rsidRPr="001E6C5A">
        <w:t>a)</w:t>
      </w:r>
      <w:r w:rsidRPr="001E6C5A">
        <w:tab/>
        <w:t>if the &lt;allow-location-info-when-talking&gt; element of the &lt;ruleset&gt; element of the MCPTT user profile document identified by the MCPTT ID of the calling MCPTT user (see the MCPTT user profile document in 3GPP TS 24.484 [50]) is set to a value of "true"; and</w:t>
      </w:r>
    </w:p>
    <w:p w14:paraId="5A16E86A" w14:textId="77777777" w:rsidR="00EB676A" w:rsidRPr="001E6C5A" w:rsidRDefault="00EB676A" w:rsidP="00EB676A">
      <w:pPr>
        <w:ind w:left="851" w:hanging="284"/>
      </w:pPr>
      <w:r w:rsidRPr="001E6C5A">
        <w:t>b)</w:t>
      </w:r>
      <w:r w:rsidRPr="001E6C5A">
        <w:tab/>
        <w:t>if location information has not yet been included in the SIP re-INVITE request;</w:t>
      </w:r>
    </w:p>
    <w:p w14:paraId="3BDF0433" w14:textId="77777777" w:rsidR="00EB676A" w:rsidRPr="001E6C5A" w:rsidRDefault="00EB676A" w:rsidP="00EB676A">
      <w:pPr>
        <w:ind w:left="568" w:hanging="284"/>
        <w:rPr>
          <w:lang w:eastAsia="ko-KR"/>
        </w:rPr>
      </w:pPr>
      <w:r w:rsidRPr="001E6C5A">
        <w:tab/>
        <w:t>then shall include an application/vnd.3gpp.mcptt-location-info+xml MIME body with a &lt;Report&gt; element included in the &lt;location-info&gt; root element</w:t>
      </w:r>
      <w:r w:rsidRPr="001E6C5A">
        <w:rPr>
          <w:lang w:eastAsia="ko-KR"/>
        </w:rPr>
        <w:t>;</w:t>
      </w:r>
    </w:p>
    <w:p w14:paraId="75B0DC42" w14:textId="77777777" w:rsidR="00EB676A" w:rsidRPr="001E6C5A" w:rsidRDefault="00EB676A" w:rsidP="00EB676A">
      <w:pPr>
        <w:ind w:left="568" w:hanging="284"/>
        <w:rPr>
          <w:lang w:eastAsia="ko-KR"/>
        </w:rPr>
      </w:pPr>
      <w:r w:rsidRPr="001E6C5A">
        <w:rPr>
          <w:lang w:eastAsia="ko-KR"/>
        </w:rPr>
        <w:t>...</w:t>
      </w:r>
    </w:p>
    <w:p w14:paraId="1CFED7F9" w14:textId="77777777" w:rsidR="00EB676A" w:rsidRPr="001E6C5A" w:rsidRDefault="00EB676A" w:rsidP="00EB676A">
      <w:pPr>
        <w:ind w:left="568" w:hanging="284"/>
        <w:rPr>
          <w:lang w:eastAsia="ko-KR"/>
        </w:rPr>
      </w:pPr>
      <w:r w:rsidRPr="001E6C5A">
        <w:rPr>
          <w:lang w:eastAsia="ko-KR"/>
        </w:rPr>
        <w:t>15)</w:t>
      </w:r>
      <w:r w:rsidRPr="001E6C5A">
        <w:rPr>
          <w:lang w:eastAsia="ko-KR"/>
        </w:rPr>
        <w:tab/>
        <w:t>if the MCPTT user is initiating a first-to-answer call shall contain an application/vnd.3gpp.mcptt-info+xml MIME body with the &lt;</w:t>
      </w:r>
      <w:proofErr w:type="spellStart"/>
      <w:r w:rsidRPr="001E6C5A">
        <w:t>mcpttinfo</w:t>
      </w:r>
      <w:proofErr w:type="spellEnd"/>
      <w:r w:rsidRPr="001E6C5A">
        <w:rPr>
          <w:lang w:eastAsia="ko-KR"/>
        </w:rPr>
        <w:t>&gt; element containing the &lt;</w:t>
      </w:r>
      <w:proofErr w:type="spellStart"/>
      <w:r w:rsidRPr="001E6C5A">
        <w:rPr>
          <w:lang w:eastAsia="ko-KR"/>
        </w:rPr>
        <w:t>mcptt</w:t>
      </w:r>
      <w:proofErr w:type="spellEnd"/>
      <w:r w:rsidRPr="001E6C5A">
        <w:rPr>
          <w:lang w:eastAsia="ko-KR"/>
        </w:rPr>
        <w:t>-Params&gt; element with the &lt;session-type&gt; element set to a value of "first-to-answer";</w:t>
      </w:r>
    </w:p>
    <w:p w14:paraId="77B03901" w14:textId="77777777" w:rsidR="00EB676A" w:rsidRPr="001E6C5A" w:rsidRDefault="00EB676A" w:rsidP="00EB676A">
      <w:pPr>
        <w:ind w:left="568" w:hanging="284"/>
        <w:rPr>
          <w:lang w:eastAsia="ko-KR"/>
        </w:rPr>
      </w:pPr>
      <w:r w:rsidRPr="001E6C5A">
        <w:rPr>
          <w:lang w:eastAsia="ko-KR"/>
        </w:rPr>
        <w:t>...</w:t>
      </w:r>
    </w:p>
    <w:p w14:paraId="3E87DB7E" w14:textId="77777777" w:rsidR="00EB676A" w:rsidRPr="001E6C5A" w:rsidRDefault="00EB676A" w:rsidP="00EB676A">
      <w:pPr>
        <w:ind w:left="568" w:hanging="284"/>
        <w:rPr>
          <w:lang w:eastAsia="ko-KR"/>
        </w:rPr>
      </w:pPr>
      <w:r w:rsidRPr="001E6C5A">
        <w:rPr>
          <w:lang w:eastAsia="ko-KR"/>
        </w:rPr>
        <w:t>17)</w:t>
      </w:r>
      <w:r w:rsidRPr="001E6C5A">
        <w:rPr>
          <w:lang w:eastAsia="ko-KR"/>
        </w:rPr>
        <w:tab/>
        <w:t>shall send SIP INVITE request towards the MCPTT server according to 3GPP TS 24.229 [4].</w:t>
      </w:r>
    </w:p>
    <w:p w14:paraId="7CFC3BA0" w14:textId="77777777" w:rsidR="00EB676A" w:rsidRPr="001E6C5A" w:rsidRDefault="00EB676A" w:rsidP="00EB676A">
      <w:pPr>
        <w:rPr>
          <w:lang w:eastAsia="ko-KR"/>
        </w:rPr>
      </w:pPr>
      <w:r w:rsidRPr="001E6C5A">
        <w:rPr>
          <w:lang w:eastAsia="ko-KR"/>
        </w:rPr>
        <w:t>Upon receiving a SIP 183(Session Progress) response to the SIP INVITE request the MCPTT client:</w:t>
      </w:r>
    </w:p>
    <w:p w14:paraId="73885492" w14:textId="77777777" w:rsidR="00EB676A" w:rsidRPr="001E6C5A" w:rsidRDefault="00EB676A" w:rsidP="00EB676A">
      <w:pPr>
        <w:ind w:left="568" w:hanging="284"/>
      </w:pPr>
      <w:r w:rsidRPr="001E6C5A">
        <w:t>1)</w:t>
      </w:r>
      <w:r w:rsidRPr="001E6C5A">
        <w:tab/>
        <w:t>may indicate the progress of the session establishment to the inviting MCPTT user.</w:t>
      </w:r>
    </w:p>
    <w:p w14:paraId="50215129" w14:textId="77777777" w:rsidR="00EB676A" w:rsidRPr="001E6C5A" w:rsidRDefault="00EB676A" w:rsidP="00EB676A">
      <w:pPr>
        <w:rPr>
          <w:lang w:eastAsia="ko-KR"/>
        </w:rPr>
      </w:pPr>
      <w:r w:rsidRPr="001E6C5A">
        <w:rPr>
          <w:lang w:eastAsia="ko-KR"/>
        </w:rPr>
        <w:t>Upon receiving a SIP 200 (OK) response to the SIP INVITE request the MCPTT client:</w:t>
      </w:r>
    </w:p>
    <w:p w14:paraId="29336FEE" w14:textId="77777777" w:rsidR="00EB676A" w:rsidRPr="001E6C5A" w:rsidRDefault="00EB676A" w:rsidP="00EB676A">
      <w:pPr>
        <w:ind w:left="568" w:hanging="284"/>
        <w:rPr>
          <w:lang w:eastAsia="ko-KR"/>
        </w:rPr>
      </w:pPr>
      <w:r w:rsidRPr="001E6C5A">
        <w:rPr>
          <w:lang w:eastAsia="ko-KR"/>
        </w:rPr>
        <w:t>1)</w:t>
      </w:r>
      <w:r w:rsidRPr="001E6C5A">
        <w:rPr>
          <w:lang w:eastAsia="ko-KR"/>
        </w:rPr>
        <w:tab/>
        <w:t>shall interact with the media plane as specified in 3GPP TS 24.380 [5];</w:t>
      </w:r>
    </w:p>
    <w:p w14:paraId="3559D5BA" w14:textId="77777777" w:rsidR="00EB676A" w:rsidRPr="001E6C5A" w:rsidRDefault="00EB676A" w:rsidP="00EB676A">
      <w:pPr>
        <w:ind w:left="568" w:hanging="284"/>
      </w:pPr>
      <w:r w:rsidRPr="001E6C5A">
        <w:t>2)</w:t>
      </w:r>
      <w:r w:rsidRPr="001E6C5A">
        <w:tab/>
        <w:t xml:space="preserve">if the sent </w:t>
      </w:r>
      <w:r w:rsidRPr="001E6C5A">
        <w:rPr>
          <w:lang w:eastAsia="ko-KR"/>
        </w:rPr>
        <w:t xml:space="preserve">SIP INVITE request was for the </w:t>
      </w:r>
      <w:r w:rsidRPr="001E6C5A">
        <w:t xml:space="preserve">origination of a first-to-answer call and the SDP answer contained in the received SIP </w:t>
      </w:r>
      <w:r w:rsidRPr="001E6C5A">
        <w:rPr>
          <w:lang w:eastAsia="ko-KR"/>
        </w:rPr>
        <w:t xml:space="preserve">200 (OK) response </w:t>
      </w:r>
      <w:r w:rsidRPr="001E6C5A">
        <w:t>contains an "a=key-</w:t>
      </w:r>
      <w:proofErr w:type="spellStart"/>
      <w:r w:rsidRPr="001E6C5A">
        <w:t>mgmt</w:t>
      </w:r>
      <w:proofErr w:type="spellEnd"/>
      <w:r w:rsidRPr="001E6C5A">
        <w:t>" attribute field with a "</w:t>
      </w:r>
      <w:proofErr w:type="spellStart"/>
      <w:r w:rsidRPr="001E6C5A">
        <w:t>mikey</w:t>
      </w:r>
      <w:proofErr w:type="spellEnd"/>
      <w:r w:rsidRPr="001E6C5A">
        <w:t>" attribute value containing a MIKEY-SAKKE I_MESSAGE:</w:t>
      </w:r>
    </w:p>
    <w:p w14:paraId="5269195C" w14:textId="77777777" w:rsidR="00EB676A" w:rsidRPr="001E6C5A" w:rsidRDefault="00EB676A" w:rsidP="00EB676A">
      <w:pPr>
        <w:ind w:left="851" w:hanging="284"/>
      </w:pPr>
      <w:r w:rsidRPr="001E6C5A">
        <w:rPr>
          <w:lang w:eastAsia="ko-KR"/>
        </w:rPr>
        <w:t>a)</w:t>
      </w:r>
      <w:r w:rsidRPr="001E6C5A">
        <w:rPr>
          <w:lang w:eastAsia="ko-KR"/>
        </w:rPr>
        <w:tab/>
        <w:t xml:space="preserve">shall extract the </w:t>
      </w:r>
      <w:r w:rsidRPr="001E6C5A">
        <w:t xml:space="preserve">MCPTT ID of the sender of the SIP </w:t>
      </w:r>
      <w:r w:rsidRPr="001E6C5A">
        <w:rPr>
          <w:lang w:eastAsia="ko-KR"/>
        </w:rPr>
        <w:t>200 (OK) response</w:t>
      </w:r>
      <w:r w:rsidRPr="001E6C5A">
        <w:t xml:space="preserve"> from the initiator field (</w:t>
      </w:r>
      <w:proofErr w:type="spellStart"/>
      <w:r w:rsidRPr="001E6C5A">
        <w:t>IDRi</w:t>
      </w:r>
      <w:proofErr w:type="spellEnd"/>
      <w:r w:rsidRPr="001E6C5A">
        <w:t>) of the I_MESSAGE as described in 3GPP TS 33.180 [78];</w:t>
      </w:r>
    </w:p>
    <w:p w14:paraId="24FEC1A1" w14:textId="77777777" w:rsidR="00EB676A" w:rsidRPr="001E6C5A" w:rsidRDefault="00EB676A" w:rsidP="00EB676A">
      <w:pPr>
        <w:ind w:left="851" w:hanging="284"/>
      </w:pPr>
      <w:r w:rsidRPr="001E6C5A">
        <w:t>b)</w:t>
      </w:r>
      <w:r w:rsidRPr="001E6C5A">
        <w:tab/>
        <w:t>shall convert the MCPTT ID to a UID as described in 3GPP TS 33.180 [78];</w:t>
      </w:r>
    </w:p>
    <w:p w14:paraId="5C5703D8" w14:textId="77777777" w:rsidR="00EB676A" w:rsidRPr="001E6C5A" w:rsidRDefault="00EB676A" w:rsidP="00EB676A">
      <w:pPr>
        <w:ind w:left="851" w:hanging="284"/>
      </w:pPr>
      <w:r w:rsidRPr="001E6C5A">
        <w:t>c)</w:t>
      </w:r>
      <w:r w:rsidRPr="001E6C5A">
        <w:tab/>
        <w:t>shall use the UID to validate the signature of the MIKEY-SAKKE I_MESSAGE as described in 3GPP TS 33.180 [78];</w:t>
      </w:r>
    </w:p>
    <w:p w14:paraId="113B64D1" w14:textId="77777777" w:rsidR="00EB676A" w:rsidRPr="001E6C5A" w:rsidRDefault="00EB676A" w:rsidP="00EB676A">
      <w:pPr>
        <w:ind w:left="851" w:hanging="284"/>
      </w:pPr>
      <w:r w:rsidRPr="001E6C5A">
        <w:rPr>
          <w:lang w:eastAsia="ko-KR"/>
        </w:rPr>
        <w:t>...</w:t>
      </w:r>
    </w:p>
    <w:p w14:paraId="2E975642" w14:textId="77777777" w:rsidR="00EB676A" w:rsidRPr="001E6C5A" w:rsidRDefault="00EB676A" w:rsidP="00EB676A">
      <w:pPr>
        <w:ind w:left="851" w:hanging="284"/>
      </w:pPr>
      <w:r w:rsidRPr="001E6C5A">
        <w:t>e)</w:t>
      </w:r>
      <w:r w:rsidRPr="001E6C5A">
        <w:tab/>
        <w:t>if the signature of the MIKEY-SAKKE I_MESSAGE was successfully validated:</w:t>
      </w:r>
    </w:p>
    <w:p w14:paraId="7ED4DB85" w14:textId="77777777" w:rsidR="00EB676A" w:rsidRPr="001E6C5A" w:rsidRDefault="00EB676A" w:rsidP="00EB676A">
      <w:pPr>
        <w:ind w:left="1135" w:hanging="284"/>
      </w:pPr>
      <w:proofErr w:type="spellStart"/>
      <w:r w:rsidRPr="001E6C5A">
        <w:t>i</w:t>
      </w:r>
      <w:proofErr w:type="spellEnd"/>
      <w:r w:rsidRPr="001E6C5A">
        <w:t>)</w:t>
      </w:r>
      <w:r w:rsidRPr="001E6C5A">
        <w:tab/>
        <w:t>shall extract and decrypt the encapsulated PCK using the originating user's (KMS provisioned) UID key as described in 3GPP TS 33.180 [78]; and</w:t>
      </w:r>
    </w:p>
    <w:p w14:paraId="46F66A56" w14:textId="77777777" w:rsidR="00EB676A" w:rsidRPr="001E6C5A" w:rsidRDefault="00EB676A" w:rsidP="00EB676A">
      <w:pPr>
        <w:ind w:left="1135" w:hanging="284"/>
      </w:pPr>
      <w:r w:rsidRPr="001E6C5A">
        <w:t>ii)</w:t>
      </w:r>
      <w:r w:rsidRPr="001E6C5A">
        <w:tab/>
        <w:t>shall extract the PCK-ID, from the payload as specified in 3GPP TS 33.180 [46];</w:t>
      </w:r>
    </w:p>
    <w:p w14:paraId="765A4A2B" w14:textId="77777777" w:rsidR="00EB676A" w:rsidRPr="001E6C5A" w:rsidRDefault="00EB676A" w:rsidP="00EB676A">
      <w:pPr>
        <w:keepLines/>
        <w:ind w:left="1135" w:hanging="851"/>
      </w:pPr>
      <w:r w:rsidRPr="001E6C5A">
        <w:t>NOTE:</w:t>
      </w:r>
      <w:r w:rsidRPr="001E6C5A">
        <w:tab/>
        <w:t>With the PCK successfully shared between the originating MCPTT client and the terminating MCPTT client, both clients are able to use SRTP/SRTCP to create an end-to-end secure session;</w:t>
      </w:r>
    </w:p>
    <w:p w14:paraId="00DC472A" w14:textId="77777777" w:rsidR="00EB676A" w:rsidRPr="001E6C5A" w:rsidRDefault="00EB676A" w:rsidP="00EB676A">
      <w:pPr>
        <w:ind w:left="568" w:hanging="284"/>
        <w:rPr>
          <w:lang w:eastAsia="ko-KR"/>
        </w:rPr>
      </w:pPr>
      <w:r w:rsidRPr="001E6C5A">
        <w:t>...</w:t>
      </w:r>
    </w:p>
    <w:p w14:paraId="1DA2CD55" w14:textId="77777777" w:rsidR="00EB676A" w:rsidRPr="001E6C5A" w:rsidRDefault="00EB676A" w:rsidP="00EB676A">
      <w:pPr>
        <w:ind w:left="568" w:hanging="284"/>
        <w:rPr>
          <w:rFonts w:eastAsia="Malgun Gothic"/>
          <w:lang w:eastAsia="ko-KR"/>
        </w:rPr>
      </w:pPr>
      <w:r w:rsidRPr="001E6C5A">
        <w:t>4)</w:t>
      </w:r>
      <w:r w:rsidRPr="001E6C5A">
        <w:tab/>
        <w:t>shall notify the user that the call has been successfully established</w:t>
      </w:r>
      <w:r w:rsidRPr="001E6C5A">
        <w:rPr>
          <w:lang w:eastAsia="ko-KR"/>
        </w:rPr>
        <w:t>.</w:t>
      </w:r>
    </w:p>
    <w:p w14:paraId="09ABFCC4" w14:textId="77777777" w:rsidR="00EB676A" w:rsidRPr="001E6C5A" w:rsidRDefault="00EB676A" w:rsidP="00EB676A">
      <w:r w:rsidRPr="001E6C5A">
        <w:t xml:space="preserve">[TS 24.379, clause </w:t>
      </w:r>
      <w:r w:rsidRPr="001E6C5A">
        <w:rPr>
          <w:rFonts w:eastAsia="Malgun Gothic"/>
        </w:rPr>
        <w:t>6.2.2</w:t>
      </w:r>
      <w:r w:rsidRPr="001E6C5A">
        <w:t>]</w:t>
      </w:r>
    </w:p>
    <w:p w14:paraId="260CA3BD"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4DF25227" w14:textId="77777777" w:rsidR="00EB676A" w:rsidRPr="001E6C5A" w:rsidRDefault="00EB676A" w:rsidP="00EB676A">
      <w:r w:rsidRPr="001E6C5A">
        <w:t>When composing an SDP answer, the MCPTT client:</w:t>
      </w:r>
    </w:p>
    <w:p w14:paraId="6446851C"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006D6ABA"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00A41619"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31F07D39"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7200C543"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229C8CD2"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w:t>
      </w:r>
    </w:p>
    <w:p w14:paraId="6AD31EB1" w14:textId="77777777" w:rsidR="00EB676A" w:rsidRPr="001E6C5A" w:rsidRDefault="00EB676A" w:rsidP="00EB676A">
      <w:pPr>
        <w:ind w:left="851" w:hanging="284"/>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404D544D" w14:textId="77777777" w:rsidR="00EB676A" w:rsidRPr="001E6C5A" w:rsidRDefault="00EB676A" w:rsidP="00EB676A">
      <w:pPr>
        <w:ind w:left="851" w:hanging="284"/>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71A7EC4E" w14:textId="77777777" w:rsidR="00EB676A" w:rsidRPr="001E6C5A" w:rsidRDefault="00EB676A" w:rsidP="00EB676A">
      <w:pPr>
        <w:ind w:left="851" w:hanging="284"/>
      </w:pPr>
      <w:r w:rsidRPr="001E6C5A">
        <w:t>e)</w:t>
      </w:r>
      <w:r w:rsidRPr="001E6C5A">
        <w:tab/>
        <w:t>"</w:t>
      </w:r>
      <w:proofErr w:type="spellStart"/>
      <w:r w:rsidRPr="001E6C5A">
        <w:t>i</w:t>
      </w:r>
      <w:proofErr w:type="spellEnd"/>
      <w:r w:rsidRPr="001E6C5A">
        <w:t>=" field set to "speech" according to 3GPP TS 24.229 [4];</w:t>
      </w:r>
    </w:p>
    <w:p w14:paraId="52216079"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657EF0C6"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51E7CE92"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 and</w:t>
      </w:r>
    </w:p>
    <w:p w14:paraId="44EC8D6E" w14:textId="77777777" w:rsidR="00EB676A" w:rsidRPr="001E6C5A" w:rsidRDefault="00EB676A" w:rsidP="00EB676A">
      <w:pPr>
        <w:ind w:left="568" w:hanging="284"/>
      </w:pPr>
      <w:r w:rsidRPr="001E6C5A">
        <w:t>5)</w:t>
      </w:r>
      <w:r w:rsidRPr="001E6C5A">
        <w:tab/>
        <w:t>if end-to-end security is required for a first-to-answer call,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xml:space="preserve">" attribute value in the SDP answer as specified in </w:t>
      </w:r>
      <w:r w:rsidRPr="001E6C5A">
        <w:rPr>
          <w:lang w:eastAsia="ko-KR"/>
        </w:rPr>
        <w:t>3GPP TS 33.180 [78]</w:t>
      </w:r>
      <w:r w:rsidRPr="001E6C5A">
        <w:t>.</w:t>
      </w:r>
    </w:p>
    <w:p w14:paraId="41FA9F5C" w14:textId="77777777" w:rsidR="00EB676A" w:rsidRPr="001E6C5A" w:rsidRDefault="00EB676A" w:rsidP="00EB676A">
      <w:pPr>
        <w:keepNext/>
        <w:keepLines/>
        <w:spacing w:before="120"/>
        <w:ind w:left="1985" w:hanging="1985"/>
        <w:rPr>
          <w:rFonts w:ascii="Arial" w:hAnsi="Arial"/>
        </w:rPr>
      </w:pPr>
      <w:r w:rsidRPr="001E6C5A">
        <w:rPr>
          <w:rFonts w:ascii="Arial" w:hAnsi="Arial"/>
        </w:rPr>
        <w:t>6.2.20.3</w:t>
      </w:r>
      <w:r w:rsidRPr="001E6C5A">
        <w:rPr>
          <w:rFonts w:ascii="Arial" w:hAnsi="Arial"/>
        </w:rPr>
        <w:tab/>
        <w:t>Test description</w:t>
      </w:r>
    </w:p>
    <w:p w14:paraId="46C06390" w14:textId="77777777" w:rsidR="00EB676A" w:rsidRPr="001E6C5A" w:rsidRDefault="00EB676A" w:rsidP="00EB676A">
      <w:pPr>
        <w:keepNext/>
        <w:keepLines/>
        <w:spacing w:before="120"/>
        <w:ind w:left="1985" w:hanging="1985"/>
        <w:rPr>
          <w:rFonts w:ascii="Arial" w:hAnsi="Arial"/>
        </w:rPr>
      </w:pPr>
      <w:r w:rsidRPr="001E6C5A">
        <w:rPr>
          <w:rFonts w:ascii="Arial" w:hAnsi="Arial"/>
        </w:rPr>
        <w:t>6.2.20.3.1</w:t>
      </w:r>
      <w:r w:rsidRPr="001E6C5A">
        <w:rPr>
          <w:rFonts w:ascii="Arial" w:hAnsi="Arial"/>
        </w:rPr>
        <w:tab/>
        <w:t>Pre-test conditions</w:t>
      </w:r>
    </w:p>
    <w:p w14:paraId="5DB86EAA"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77A6A6B" w14:textId="77777777" w:rsidR="00EB676A" w:rsidRPr="001E6C5A" w:rsidRDefault="00EB676A" w:rsidP="00EB676A">
      <w:pPr>
        <w:ind w:left="568" w:hanging="284"/>
      </w:pPr>
      <w:r w:rsidRPr="001E6C5A">
        <w:t>-</w:t>
      </w:r>
      <w:r w:rsidRPr="001E6C5A">
        <w:tab/>
        <w:t>SS (MCPTT server)</w:t>
      </w:r>
    </w:p>
    <w:p w14:paraId="7E514B9B"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FCE771E"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7EBC6C79" w14:textId="77777777" w:rsidR="00EB676A" w:rsidRPr="001E6C5A" w:rsidRDefault="00EB676A" w:rsidP="00EB676A">
      <w:pPr>
        <w:ind w:left="568" w:hanging="284"/>
      </w:pPr>
      <w:r w:rsidRPr="001E6C5A">
        <w:t>-</w:t>
      </w:r>
      <w:r w:rsidRPr="001E6C5A">
        <w:tab/>
        <w:t>UE (MCPTT client)</w:t>
      </w:r>
    </w:p>
    <w:p w14:paraId="1D9A4F1A" w14:textId="77777777" w:rsidR="00EB676A" w:rsidRPr="001E6C5A" w:rsidRDefault="00EB676A" w:rsidP="00EB676A">
      <w:pPr>
        <w:ind w:left="568" w:hanging="284"/>
      </w:pPr>
      <w:r w:rsidRPr="001E6C5A">
        <w:t>-</w:t>
      </w:r>
      <w:r w:rsidRPr="001E6C5A">
        <w:tab/>
        <w:t>The test USIM set as defined in TS 36.579-1 [2], subclause 5.5.10 is inserted.</w:t>
      </w:r>
    </w:p>
    <w:p w14:paraId="43D956B6"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03E05BCA"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512DF56D"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6B2D3468" w14:textId="77777777" w:rsidR="00EB676A" w:rsidRPr="001E6C5A" w:rsidRDefault="00EB676A" w:rsidP="00EB676A">
      <w:pPr>
        <w:ind w:left="851" w:hanging="284"/>
      </w:pPr>
      <w:r w:rsidRPr="001E6C5A">
        <w:t>-</w:t>
      </w:r>
      <w:r w:rsidRPr="001E6C5A">
        <w:tab/>
        <w:t>The MCPTT User is authorized to initiate first-to-answer call: &lt;allow-request-first-to-answer-call&gt; element of the &lt;ruleset&gt; element</w:t>
      </w:r>
      <w:r w:rsidRPr="001E6C5A">
        <w:rPr>
          <w:lang w:eastAsia="ko-KR"/>
        </w:rPr>
        <w:t xml:space="preserve"> of the &lt;ruleset&gt; element </w:t>
      </w:r>
      <w:r w:rsidRPr="001E6C5A">
        <w:t>is present in the MCPTT user profile document and is set to "true".</w:t>
      </w:r>
    </w:p>
    <w:p w14:paraId="40406381" w14:textId="77777777" w:rsidR="00EB676A" w:rsidRPr="001E6C5A" w:rsidRDefault="00EB676A" w:rsidP="00EB676A">
      <w:pPr>
        <w:ind w:left="568" w:hanging="284"/>
      </w:pPr>
      <w:r w:rsidRPr="001E6C5A">
        <w:t>-</w:t>
      </w:r>
      <w:r w:rsidRPr="001E6C5A">
        <w:tab/>
        <w:t>UE States at the end of the preamble</w:t>
      </w:r>
    </w:p>
    <w:p w14:paraId="01363118" w14:textId="77777777" w:rsidR="00EB676A" w:rsidRPr="001E6C5A" w:rsidRDefault="00EB676A" w:rsidP="00EB676A">
      <w:pPr>
        <w:ind w:left="851" w:hanging="284"/>
      </w:pPr>
      <w:r w:rsidRPr="001E6C5A">
        <w:t>-</w:t>
      </w:r>
      <w:r w:rsidRPr="001E6C5A">
        <w:tab/>
        <w:t>The UE is in E-UTRA Registered, Idle Mode state.</w:t>
      </w:r>
    </w:p>
    <w:p w14:paraId="17062868"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248EA95" w14:textId="77777777" w:rsidR="00EB676A" w:rsidRPr="001E6C5A" w:rsidRDefault="00EB676A" w:rsidP="00EB676A">
      <w:pPr>
        <w:keepNext/>
        <w:keepLines/>
        <w:spacing w:before="120"/>
        <w:ind w:left="1985" w:hanging="1985"/>
        <w:rPr>
          <w:rFonts w:ascii="Arial" w:hAnsi="Arial"/>
        </w:rPr>
      </w:pPr>
      <w:r w:rsidRPr="001E6C5A">
        <w:rPr>
          <w:rFonts w:ascii="Arial" w:hAnsi="Arial"/>
        </w:rPr>
        <w:t>6.2.20.3.2</w:t>
      </w:r>
      <w:r w:rsidRPr="001E6C5A">
        <w:rPr>
          <w:rFonts w:ascii="Arial" w:hAnsi="Arial"/>
        </w:rPr>
        <w:tab/>
        <w:t>Test procedure sequence</w:t>
      </w:r>
    </w:p>
    <w:p w14:paraId="225C4271" w14:textId="77777777" w:rsidR="00EB676A" w:rsidRPr="001E6C5A" w:rsidRDefault="00EB676A" w:rsidP="00EB676A">
      <w:pPr>
        <w:keepNext/>
        <w:keepLines/>
        <w:spacing w:before="60"/>
        <w:jc w:val="center"/>
        <w:rPr>
          <w:rFonts w:ascii="Arial" w:hAnsi="Arial"/>
          <w:b/>
        </w:rPr>
      </w:pPr>
      <w:r w:rsidRPr="001E6C5A">
        <w:rPr>
          <w:rFonts w:ascii="Arial" w:hAnsi="Arial"/>
          <w:b/>
        </w:rPr>
        <w:t>Table 6.2.20.3.2-1: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34" w:author="MCC160" w:date="2022-11-01T15:27: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935">
          <w:tblGrid>
            <w:gridCol w:w="533"/>
            <w:gridCol w:w="3967"/>
            <w:gridCol w:w="708"/>
            <w:gridCol w:w="2977"/>
            <w:gridCol w:w="565"/>
            <w:gridCol w:w="850"/>
          </w:tblGrid>
        </w:tblGridChange>
      </w:tblGrid>
      <w:tr w:rsidR="00EB676A" w:rsidRPr="001E6C5A" w14:paraId="58ED1C15" w14:textId="77777777" w:rsidTr="00615E53">
        <w:tc>
          <w:tcPr>
            <w:tcW w:w="533" w:type="dxa"/>
            <w:tcBorders>
              <w:top w:val="single" w:sz="4" w:space="0" w:color="auto"/>
              <w:left w:val="single" w:sz="4" w:space="0" w:color="auto"/>
              <w:bottom w:val="nil"/>
              <w:right w:val="single" w:sz="4" w:space="0" w:color="auto"/>
            </w:tcBorders>
            <w:hideMark/>
            <w:tcPrChange w:id="936" w:author="MCC160" w:date="2022-11-01T15:27:00Z">
              <w:tcPr>
                <w:tcW w:w="534" w:type="dxa"/>
                <w:tcBorders>
                  <w:top w:val="single" w:sz="4" w:space="0" w:color="auto"/>
                  <w:left w:val="single" w:sz="4" w:space="0" w:color="auto"/>
                  <w:bottom w:val="nil"/>
                  <w:right w:val="single" w:sz="4" w:space="0" w:color="auto"/>
                </w:tcBorders>
                <w:hideMark/>
              </w:tcPr>
            </w:tcPrChange>
          </w:tcPr>
          <w:p w14:paraId="486D9ED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7" w:type="dxa"/>
            <w:tcBorders>
              <w:top w:val="single" w:sz="4" w:space="0" w:color="auto"/>
              <w:left w:val="single" w:sz="4" w:space="0" w:color="auto"/>
              <w:bottom w:val="nil"/>
              <w:right w:val="single" w:sz="4" w:space="0" w:color="auto"/>
            </w:tcBorders>
            <w:hideMark/>
            <w:tcPrChange w:id="937" w:author="MCC160" w:date="2022-11-01T15:27:00Z">
              <w:tcPr>
                <w:tcW w:w="3968" w:type="dxa"/>
                <w:tcBorders>
                  <w:top w:val="single" w:sz="4" w:space="0" w:color="auto"/>
                  <w:left w:val="single" w:sz="4" w:space="0" w:color="auto"/>
                  <w:bottom w:val="nil"/>
                  <w:right w:val="single" w:sz="4" w:space="0" w:color="auto"/>
                </w:tcBorders>
                <w:hideMark/>
              </w:tcPr>
            </w:tcPrChange>
          </w:tcPr>
          <w:p w14:paraId="3073D4B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938" w:author="MCC160" w:date="2022-11-01T15:27: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66B3F07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Change w:id="939" w:author="MCC160" w:date="2022-11-01T15:27:00Z">
              <w:tcPr>
                <w:tcW w:w="565" w:type="dxa"/>
                <w:tcBorders>
                  <w:top w:val="single" w:sz="4" w:space="0" w:color="auto"/>
                  <w:left w:val="single" w:sz="4" w:space="0" w:color="auto"/>
                  <w:bottom w:val="nil"/>
                  <w:right w:val="single" w:sz="4" w:space="0" w:color="auto"/>
                </w:tcBorders>
                <w:hideMark/>
              </w:tcPr>
            </w:tcPrChange>
          </w:tcPr>
          <w:p w14:paraId="201D78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Change w:id="940" w:author="MCC160" w:date="2022-11-01T15:27:00Z">
              <w:tcPr>
                <w:tcW w:w="850" w:type="dxa"/>
                <w:tcBorders>
                  <w:top w:val="single" w:sz="4" w:space="0" w:color="auto"/>
                  <w:left w:val="single" w:sz="4" w:space="0" w:color="auto"/>
                  <w:bottom w:val="nil"/>
                  <w:right w:val="single" w:sz="4" w:space="0" w:color="auto"/>
                </w:tcBorders>
                <w:hideMark/>
              </w:tcPr>
            </w:tcPrChange>
          </w:tcPr>
          <w:p w14:paraId="25A57E5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453BE1B" w14:textId="77777777" w:rsidTr="00615E53">
        <w:tc>
          <w:tcPr>
            <w:tcW w:w="533" w:type="dxa"/>
            <w:tcBorders>
              <w:top w:val="nil"/>
              <w:left w:val="single" w:sz="4" w:space="0" w:color="auto"/>
              <w:bottom w:val="single" w:sz="4" w:space="0" w:color="auto"/>
              <w:right w:val="single" w:sz="4" w:space="0" w:color="auto"/>
            </w:tcBorders>
            <w:tcPrChange w:id="941" w:author="MCC160" w:date="2022-11-01T15:27:00Z">
              <w:tcPr>
                <w:tcW w:w="534" w:type="dxa"/>
                <w:tcBorders>
                  <w:top w:val="nil"/>
                  <w:left w:val="single" w:sz="4" w:space="0" w:color="auto"/>
                  <w:bottom w:val="single" w:sz="4" w:space="0" w:color="auto"/>
                  <w:right w:val="single" w:sz="4" w:space="0" w:color="auto"/>
                </w:tcBorders>
              </w:tcPr>
            </w:tcPrChange>
          </w:tcPr>
          <w:p w14:paraId="1B5B4638" w14:textId="77777777" w:rsidR="00EB676A" w:rsidRPr="001E6C5A" w:rsidRDefault="00EB676A" w:rsidP="00BC3F8D">
            <w:pPr>
              <w:keepNext/>
              <w:keepLines/>
              <w:spacing w:after="0"/>
              <w:jc w:val="center"/>
              <w:rPr>
                <w:rFonts w:ascii="Arial" w:hAnsi="Arial"/>
                <w:b/>
                <w:sz w:val="18"/>
              </w:rPr>
            </w:pPr>
          </w:p>
        </w:tc>
        <w:tc>
          <w:tcPr>
            <w:tcW w:w="3967" w:type="dxa"/>
            <w:tcBorders>
              <w:top w:val="nil"/>
              <w:left w:val="single" w:sz="4" w:space="0" w:color="auto"/>
              <w:bottom w:val="single" w:sz="4" w:space="0" w:color="auto"/>
              <w:right w:val="single" w:sz="4" w:space="0" w:color="auto"/>
            </w:tcBorders>
            <w:tcPrChange w:id="942" w:author="MCC160" w:date="2022-11-01T15:27:00Z">
              <w:tcPr>
                <w:tcW w:w="3968" w:type="dxa"/>
                <w:tcBorders>
                  <w:top w:val="nil"/>
                  <w:left w:val="single" w:sz="4" w:space="0" w:color="auto"/>
                  <w:bottom w:val="single" w:sz="4" w:space="0" w:color="auto"/>
                  <w:right w:val="single" w:sz="4" w:space="0" w:color="auto"/>
                </w:tcBorders>
              </w:tcPr>
            </w:tcPrChange>
          </w:tcPr>
          <w:p w14:paraId="17A19E19"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Change w:id="94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E3AF1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Change w:id="94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263EAD5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Change w:id="945" w:author="MCC160" w:date="2022-11-01T15:27:00Z">
              <w:tcPr>
                <w:tcW w:w="565" w:type="dxa"/>
                <w:tcBorders>
                  <w:top w:val="nil"/>
                  <w:left w:val="single" w:sz="4" w:space="0" w:color="auto"/>
                  <w:bottom w:val="single" w:sz="4" w:space="0" w:color="auto"/>
                  <w:right w:val="single" w:sz="4" w:space="0" w:color="auto"/>
                </w:tcBorders>
              </w:tcPr>
            </w:tcPrChange>
          </w:tcPr>
          <w:p w14:paraId="4D8C6A66"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Change w:id="946" w:author="MCC160" w:date="2022-11-01T15:27:00Z">
              <w:tcPr>
                <w:tcW w:w="850" w:type="dxa"/>
                <w:tcBorders>
                  <w:top w:val="nil"/>
                  <w:left w:val="single" w:sz="4" w:space="0" w:color="auto"/>
                  <w:bottom w:val="single" w:sz="4" w:space="0" w:color="auto"/>
                  <w:right w:val="single" w:sz="4" w:space="0" w:color="auto"/>
                </w:tcBorders>
              </w:tcPr>
            </w:tcPrChange>
          </w:tcPr>
          <w:p w14:paraId="1EDAA0B3" w14:textId="77777777" w:rsidR="00EB676A" w:rsidRPr="001E6C5A" w:rsidRDefault="00EB676A" w:rsidP="00BC3F8D">
            <w:pPr>
              <w:keepNext/>
              <w:keepLines/>
              <w:spacing w:after="0"/>
              <w:jc w:val="center"/>
              <w:rPr>
                <w:rFonts w:ascii="Arial" w:hAnsi="Arial"/>
                <w:b/>
                <w:sz w:val="18"/>
              </w:rPr>
            </w:pPr>
          </w:p>
        </w:tc>
      </w:tr>
      <w:tr w:rsidR="00EB676A" w:rsidRPr="001E6C5A" w14:paraId="774B15DE" w14:textId="77777777" w:rsidTr="00615E53">
        <w:tc>
          <w:tcPr>
            <w:tcW w:w="533" w:type="dxa"/>
            <w:tcBorders>
              <w:top w:val="single" w:sz="4" w:space="0" w:color="auto"/>
              <w:left w:val="single" w:sz="4" w:space="0" w:color="auto"/>
              <w:bottom w:val="single" w:sz="4" w:space="0" w:color="auto"/>
              <w:right w:val="single" w:sz="4" w:space="0" w:color="auto"/>
            </w:tcBorders>
            <w:hideMark/>
            <w:tcPrChange w:id="947"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BB0EBC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Change w:id="94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D52D0B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first-to-answer </w:t>
            </w:r>
            <w:r w:rsidRPr="001E6C5A">
              <w:rPr>
                <w:rFonts w:ascii="Arial" w:hAnsi="Arial"/>
                <w:sz w:val="18"/>
                <w:lang w:eastAsia="ko-KR"/>
              </w:rPr>
              <w:t>c</w:t>
            </w:r>
            <w:r w:rsidRPr="001E6C5A">
              <w:rPr>
                <w:rFonts w:ascii="Arial" w:hAnsi="Arial"/>
                <w:sz w:val="18"/>
              </w:rPr>
              <w:t>all with targeted users B and C.</w:t>
            </w:r>
          </w:p>
          <w:p w14:paraId="5D1DF3FD"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94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12626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95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0F9629F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95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ED48B8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95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AF86B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rsidDel="00615E53" w14:paraId="5FA9F72F" w14:textId="61D29365" w:rsidTr="00615E53">
        <w:trPr>
          <w:del w:id="953" w:author="MCC160" w:date="2022-11-01T15:27:00Z"/>
        </w:trPr>
        <w:tc>
          <w:tcPr>
            <w:tcW w:w="533" w:type="dxa"/>
            <w:tcBorders>
              <w:top w:val="single" w:sz="4" w:space="0" w:color="auto"/>
              <w:left w:val="single" w:sz="4" w:space="0" w:color="auto"/>
              <w:bottom w:val="single" w:sz="4" w:space="0" w:color="auto"/>
              <w:right w:val="single" w:sz="4" w:space="0" w:color="auto"/>
            </w:tcBorders>
            <w:hideMark/>
            <w:tcPrChange w:id="954"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92D36C" w14:textId="55865D7A" w:rsidR="00EB676A" w:rsidRPr="001E6C5A" w:rsidDel="00615E53" w:rsidRDefault="00EB676A" w:rsidP="00BC3F8D">
            <w:pPr>
              <w:keepNext/>
              <w:keepLines/>
              <w:spacing w:after="0"/>
              <w:jc w:val="center"/>
              <w:rPr>
                <w:del w:id="955" w:author="MCC160" w:date="2022-11-01T15:27:00Z"/>
                <w:rFonts w:ascii="Arial" w:hAnsi="Arial"/>
                <w:sz w:val="18"/>
              </w:rPr>
            </w:pPr>
            <w:del w:id="956" w:author="MCC160" w:date="2022-11-01T15:27:00Z">
              <w:r w:rsidRPr="001E6C5A" w:rsidDel="00615E53">
                <w:rPr>
                  <w:rFonts w:ascii="Arial" w:hAnsi="Arial"/>
                  <w:sz w:val="18"/>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957"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9C58DC2" w14:textId="23CED83C" w:rsidR="00EB676A" w:rsidRPr="001E6C5A" w:rsidDel="00615E53" w:rsidRDefault="00EB676A" w:rsidP="00BC3F8D">
            <w:pPr>
              <w:keepNext/>
              <w:keepLines/>
              <w:spacing w:after="0"/>
              <w:rPr>
                <w:del w:id="958" w:author="MCC160" w:date="2022-11-01T15:27:00Z"/>
                <w:rFonts w:ascii="Arial" w:hAnsi="Arial"/>
                <w:sz w:val="18"/>
              </w:rPr>
            </w:pPr>
            <w:del w:id="959" w:author="MCC160" w:date="2022-11-01T15:27:00Z">
              <w:r w:rsidRPr="001E6C5A" w:rsidDel="00615E53">
                <w:rPr>
                  <w:rFonts w:ascii="Arial" w:hAnsi="Arial"/>
                  <w:sz w:val="18"/>
                </w:rPr>
                <w:delText xml:space="preserve">EXCEPTION: Step 2a1 describes behaviour that </w:delText>
              </w:r>
              <w:r w:rsidRPr="001E6C5A" w:rsidDel="00615E53">
                <w:rPr>
                  <w:rFonts w:ascii="Arial" w:hAnsi="Arial"/>
                  <w:color w:val="000000"/>
                  <w:sz w:val="18"/>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960"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4ADC15CE" w14:textId="25A82DE5" w:rsidR="00EB676A" w:rsidRPr="001E6C5A" w:rsidDel="00615E53" w:rsidRDefault="00EB676A" w:rsidP="00BC3F8D">
            <w:pPr>
              <w:keepNext/>
              <w:keepLines/>
              <w:spacing w:after="0"/>
              <w:jc w:val="center"/>
              <w:rPr>
                <w:del w:id="961" w:author="MCC160" w:date="2022-11-01T15:27:00Z"/>
                <w:rFonts w:ascii="Arial" w:hAnsi="Arial"/>
                <w:sz w:val="18"/>
              </w:rPr>
            </w:pPr>
            <w:del w:id="962" w:author="MCC160" w:date="2022-11-01T15:27:00Z">
              <w:r w:rsidRPr="001E6C5A" w:rsidDel="00615E53">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963"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60DD" w14:textId="47DFC3B3" w:rsidR="00EB676A" w:rsidRPr="001E6C5A" w:rsidDel="00615E53" w:rsidRDefault="00EB676A" w:rsidP="00BC3F8D">
            <w:pPr>
              <w:keepNext/>
              <w:keepLines/>
              <w:spacing w:after="0"/>
              <w:rPr>
                <w:del w:id="964" w:author="MCC160" w:date="2022-11-01T15:27:00Z"/>
                <w:rFonts w:ascii="Arial" w:hAnsi="Arial"/>
                <w:sz w:val="18"/>
              </w:rPr>
            </w:pPr>
            <w:del w:id="965" w:author="MCC160" w:date="2022-11-01T15:27:00Z">
              <w:r w:rsidRPr="001E6C5A" w:rsidDel="00615E53">
                <w:rPr>
                  <w:rFonts w:ascii="Arial" w:hAnsi="Arial"/>
                  <w:sz w:val="18"/>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966"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65BA071A" w14:textId="7C141E51" w:rsidR="00EB676A" w:rsidRPr="001E6C5A" w:rsidDel="00615E53" w:rsidRDefault="00EB676A" w:rsidP="00BC3F8D">
            <w:pPr>
              <w:keepNext/>
              <w:keepLines/>
              <w:spacing w:after="0"/>
              <w:jc w:val="center"/>
              <w:rPr>
                <w:del w:id="967" w:author="MCC160" w:date="2022-11-01T15:27:00Z"/>
                <w:rFonts w:ascii="Arial" w:hAnsi="Arial"/>
                <w:sz w:val="18"/>
              </w:rPr>
            </w:pPr>
            <w:del w:id="968" w:author="MCC160" w:date="2022-11-01T15:27:00Z">
              <w:r w:rsidRPr="001E6C5A" w:rsidDel="00615E53">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969"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CAF645C" w14:textId="53B85646" w:rsidR="00EB676A" w:rsidRPr="001E6C5A" w:rsidDel="00615E53" w:rsidRDefault="00EB676A" w:rsidP="00BC3F8D">
            <w:pPr>
              <w:keepNext/>
              <w:keepLines/>
              <w:spacing w:after="0"/>
              <w:jc w:val="center"/>
              <w:rPr>
                <w:del w:id="970" w:author="MCC160" w:date="2022-11-01T15:27:00Z"/>
                <w:rFonts w:ascii="Arial" w:hAnsi="Arial"/>
                <w:sz w:val="18"/>
              </w:rPr>
            </w:pPr>
            <w:del w:id="971" w:author="MCC160" w:date="2022-11-01T15:27:00Z">
              <w:r w:rsidRPr="001E6C5A" w:rsidDel="00615E53">
                <w:rPr>
                  <w:rFonts w:ascii="Arial" w:hAnsi="Arial"/>
                  <w:sz w:val="18"/>
                </w:rPr>
                <w:delText>-</w:delText>
              </w:r>
            </w:del>
          </w:p>
        </w:tc>
      </w:tr>
      <w:tr w:rsidR="00EB676A" w:rsidRPr="001E6C5A" w14:paraId="379F75FB" w14:textId="77777777" w:rsidTr="00615E53">
        <w:tc>
          <w:tcPr>
            <w:tcW w:w="533" w:type="dxa"/>
            <w:tcBorders>
              <w:top w:val="single" w:sz="4" w:space="0" w:color="auto"/>
              <w:left w:val="single" w:sz="4" w:space="0" w:color="auto"/>
              <w:bottom w:val="single" w:sz="4" w:space="0" w:color="auto"/>
              <w:right w:val="single" w:sz="4" w:space="0" w:color="auto"/>
            </w:tcBorders>
            <w:hideMark/>
            <w:tcPrChange w:id="972"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7CB7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del w:id="973" w:author="MCC160" w:date="2022-11-01T15:21:00Z">
              <w:r w:rsidRPr="001E6C5A" w:rsidDel="00C22C32">
                <w:rPr>
                  <w:rFonts w:ascii="Arial" w:hAnsi="Arial"/>
                  <w:sz w:val="18"/>
                </w:rPr>
                <w:delText>a1</w:delText>
              </w:r>
            </w:del>
          </w:p>
        </w:tc>
        <w:tc>
          <w:tcPr>
            <w:tcW w:w="3967" w:type="dxa"/>
            <w:tcBorders>
              <w:top w:val="single" w:sz="4" w:space="0" w:color="auto"/>
              <w:left w:val="single" w:sz="4" w:space="0" w:color="auto"/>
              <w:bottom w:val="single" w:sz="4" w:space="0" w:color="auto"/>
              <w:right w:val="single" w:sz="4" w:space="0" w:color="auto"/>
            </w:tcBorders>
            <w:hideMark/>
            <w:tcPrChange w:id="97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498ABD97" w14:textId="513F1D77" w:rsidR="00EB676A" w:rsidRPr="001E6C5A" w:rsidRDefault="00EB676A" w:rsidP="00BC3F8D">
            <w:pPr>
              <w:keepNext/>
              <w:keepLines/>
              <w:spacing w:after="0"/>
              <w:rPr>
                <w:rFonts w:ascii="Arial" w:hAnsi="Arial"/>
                <w:sz w:val="18"/>
              </w:rPr>
            </w:pPr>
            <w:del w:id="975" w:author="MCC160" w:date="2022-11-01T15:21:00Z">
              <w:r w:rsidRPr="001E6C5A" w:rsidDel="00C22C32">
                <w:rPr>
                  <w:rFonts w:ascii="Arial" w:hAnsi="Arial"/>
                  <w:color w:val="000000"/>
                  <w:sz w:val="18"/>
                </w:rPr>
                <w:delText>IF in RRC_IDLE state, t</w:delText>
              </w:r>
              <w:r w:rsidRPr="001E6C5A" w:rsidDel="00C22C32">
                <w:rPr>
                  <w:rFonts w:ascii="Arial" w:hAnsi="Arial"/>
                  <w:sz w:val="18"/>
                </w:rPr>
                <w:delText xml:space="preserve">he </w:delText>
              </w:r>
            </w:del>
            <w:ins w:id="976" w:author="MCC160" w:date="2022-11-01T15:21:00Z">
              <w:r w:rsidR="00C22C32">
                <w:rPr>
                  <w:rFonts w:ascii="Arial" w:hAnsi="Arial"/>
                  <w:sz w:val="18"/>
                </w:rPr>
                <w:t xml:space="preserve">The </w:t>
              </w:r>
            </w:ins>
            <w:r w:rsidRPr="001E6C5A">
              <w:rPr>
                <w:rFonts w:ascii="Arial" w:hAnsi="Arial"/>
                <w:sz w:val="18"/>
              </w:rPr>
              <w:t>E-UTRA/EPC actions which are related to the MCPTT call establishment described in clause 5.4.3 'Generic Test Procedure for MCX CO communication in E-UTRA' take place.</w:t>
            </w:r>
          </w:p>
        </w:tc>
        <w:tc>
          <w:tcPr>
            <w:tcW w:w="708" w:type="dxa"/>
            <w:tcBorders>
              <w:top w:val="single" w:sz="4" w:space="0" w:color="auto"/>
              <w:left w:val="single" w:sz="4" w:space="0" w:color="auto"/>
              <w:bottom w:val="single" w:sz="4" w:space="0" w:color="auto"/>
              <w:right w:val="single" w:sz="4" w:space="0" w:color="auto"/>
            </w:tcBorders>
            <w:hideMark/>
            <w:tcPrChange w:id="97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9817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97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67D24A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979"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96ECF2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980"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7B0CDDA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80F8223" w14:textId="77777777" w:rsidTr="00615E53">
        <w:tc>
          <w:tcPr>
            <w:tcW w:w="533" w:type="dxa"/>
            <w:tcBorders>
              <w:top w:val="single" w:sz="4" w:space="0" w:color="auto"/>
              <w:left w:val="single" w:sz="4" w:space="0" w:color="auto"/>
              <w:bottom w:val="single" w:sz="4" w:space="0" w:color="auto"/>
              <w:right w:val="single" w:sz="4" w:space="0" w:color="auto"/>
            </w:tcBorders>
            <w:hideMark/>
            <w:tcPrChange w:id="98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B7DE7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hideMark/>
            <w:tcPrChange w:id="98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833EBCA"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a SIP INVITE requesting the establishment of an MCPTT first-to-answer call providing a MIME resource-lists body with the MCPTT IDs of the potential target MCPTT users?</w:t>
            </w:r>
          </w:p>
        </w:tc>
        <w:tc>
          <w:tcPr>
            <w:tcW w:w="708" w:type="dxa"/>
            <w:tcBorders>
              <w:top w:val="single" w:sz="4" w:space="0" w:color="auto"/>
              <w:left w:val="single" w:sz="4" w:space="0" w:color="auto"/>
              <w:bottom w:val="single" w:sz="4" w:space="0" w:color="auto"/>
              <w:right w:val="single" w:sz="4" w:space="0" w:color="auto"/>
            </w:tcBorders>
            <w:hideMark/>
            <w:tcPrChange w:id="98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6AE95F5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98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5FBD7AA" w14:textId="77777777" w:rsidR="00EB676A" w:rsidRPr="001E6C5A" w:rsidRDefault="00EB676A" w:rsidP="00BC3F8D">
            <w:pPr>
              <w:keepNext/>
              <w:keepLines/>
              <w:spacing w:after="0"/>
              <w:rPr>
                <w:rFonts w:ascii="Arial" w:hAnsi="Arial"/>
                <w:sz w:val="18"/>
              </w:rPr>
            </w:pPr>
            <w:r w:rsidRPr="001E6C5A">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Change w:id="98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98D51D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98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3D88E6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297D0AD" w14:textId="77777777" w:rsidTr="00615E53">
        <w:tc>
          <w:tcPr>
            <w:tcW w:w="533" w:type="dxa"/>
            <w:tcBorders>
              <w:top w:val="single" w:sz="4" w:space="0" w:color="auto"/>
              <w:left w:val="single" w:sz="4" w:space="0" w:color="auto"/>
              <w:bottom w:val="single" w:sz="4" w:space="0" w:color="auto"/>
              <w:right w:val="single" w:sz="4" w:space="0" w:color="auto"/>
            </w:tcBorders>
            <w:hideMark/>
            <w:tcPrChange w:id="987"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16005E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hideMark/>
            <w:tcPrChange w:id="98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2734EEB2" w14:textId="77777777" w:rsidR="00EB676A" w:rsidRPr="001E6C5A" w:rsidRDefault="00EB676A" w:rsidP="00BC3F8D">
            <w:pPr>
              <w:keepNext/>
              <w:keepLines/>
              <w:spacing w:after="0"/>
              <w:rPr>
                <w:rFonts w:ascii="Arial" w:hAnsi="Arial"/>
                <w:sz w:val="18"/>
              </w:rPr>
            </w:pPr>
            <w:r w:rsidRPr="001E6C5A">
              <w:rPr>
                <w:rFonts w:ascii="Arial" w:hAnsi="Arial"/>
                <w:sz w:val="18"/>
              </w:rPr>
              <w:t>The SS sends SIP 100 Trying.</w:t>
            </w:r>
          </w:p>
        </w:tc>
        <w:tc>
          <w:tcPr>
            <w:tcW w:w="708" w:type="dxa"/>
            <w:tcBorders>
              <w:top w:val="single" w:sz="4" w:space="0" w:color="auto"/>
              <w:left w:val="single" w:sz="4" w:space="0" w:color="auto"/>
              <w:bottom w:val="single" w:sz="4" w:space="0" w:color="auto"/>
              <w:right w:val="single" w:sz="4" w:space="0" w:color="auto"/>
            </w:tcBorders>
            <w:hideMark/>
            <w:tcPrChange w:id="989"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4B5F8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990"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441D989D" w14:textId="77777777" w:rsidR="00EB676A" w:rsidRPr="001E6C5A" w:rsidRDefault="00EB676A" w:rsidP="00BC3F8D">
            <w:pPr>
              <w:keepNext/>
              <w:keepLines/>
              <w:spacing w:after="0"/>
              <w:rPr>
                <w:rFonts w:ascii="Arial" w:hAnsi="Arial"/>
                <w:sz w:val="18"/>
              </w:rPr>
            </w:pPr>
            <w:r w:rsidRPr="001E6C5A">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Change w:id="991"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E749A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992"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1A50389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C22716" w14:textId="77777777" w:rsidTr="00615E53">
        <w:tc>
          <w:tcPr>
            <w:tcW w:w="533" w:type="dxa"/>
            <w:tcBorders>
              <w:top w:val="single" w:sz="4" w:space="0" w:color="auto"/>
              <w:left w:val="single" w:sz="4" w:space="0" w:color="auto"/>
              <w:bottom w:val="single" w:sz="4" w:space="0" w:color="auto"/>
              <w:right w:val="single" w:sz="4" w:space="0" w:color="auto"/>
            </w:tcBorders>
            <w:hideMark/>
            <w:tcPrChange w:id="993"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52D2B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hideMark/>
            <w:tcPrChange w:id="994"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0F73996" w14:textId="77777777" w:rsidR="00EB676A" w:rsidRPr="001E6C5A" w:rsidRDefault="00EB676A" w:rsidP="00BC3F8D">
            <w:pPr>
              <w:keepNext/>
              <w:keepLines/>
              <w:spacing w:after="0"/>
              <w:rPr>
                <w:rFonts w:ascii="Arial" w:hAnsi="Arial"/>
                <w:sz w:val="18"/>
              </w:rPr>
            </w:pPr>
            <w:r w:rsidRPr="001E6C5A">
              <w:rPr>
                <w:rFonts w:ascii="Arial" w:hAnsi="Arial"/>
                <w:sz w:val="18"/>
              </w:rPr>
              <w:t>The SS sends SIP</w:t>
            </w:r>
            <w:r w:rsidRPr="001E6C5A">
              <w:rPr>
                <w:rFonts w:ascii="Arial" w:hAnsi="Arial"/>
                <w:sz w:val="18"/>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Change w:id="995"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7768F39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996"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056390F" w14:textId="77777777" w:rsidR="00EB676A" w:rsidRPr="001E6C5A" w:rsidRDefault="00EB676A" w:rsidP="00BC3F8D">
            <w:pPr>
              <w:keepNext/>
              <w:keepLines/>
              <w:spacing w:after="0"/>
              <w:rPr>
                <w:rFonts w:ascii="Arial" w:hAnsi="Arial"/>
                <w:sz w:val="18"/>
              </w:rPr>
            </w:pPr>
            <w:r w:rsidRPr="001E6C5A">
              <w:rPr>
                <w:rFonts w:ascii="Arial" w:hAnsi="Arial"/>
                <w:sz w:val="18"/>
              </w:rPr>
              <w:t>SIP 183 (Session Progress)</w:t>
            </w:r>
          </w:p>
        </w:tc>
        <w:tc>
          <w:tcPr>
            <w:tcW w:w="565" w:type="dxa"/>
            <w:tcBorders>
              <w:top w:val="single" w:sz="4" w:space="0" w:color="auto"/>
              <w:left w:val="single" w:sz="4" w:space="0" w:color="auto"/>
              <w:bottom w:val="single" w:sz="4" w:space="0" w:color="auto"/>
              <w:right w:val="single" w:sz="4" w:space="0" w:color="auto"/>
            </w:tcBorders>
            <w:hideMark/>
            <w:tcPrChange w:id="997"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56D7AD5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998"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20F77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E0C6D78" w14:textId="77777777" w:rsidTr="00615E53">
        <w:tc>
          <w:tcPr>
            <w:tcW w:w="533" w:type="dxa"/>
            <w:tcBorders>
              <w:top w:val="single" w:sz="4" w:space="0" w:color="auto"/>
              <w:left w:val="single" w:sz="4" w:space="0" w:color="auto"/>
              <w:bottom w:val="single" w:sz="4" w:space="0" w:color="auto"/>
              <w:right w:val="single" w:sz="4" w:space="0" w:color="auto"/>
            </w:tcBorders>
            <w:hideMark/>
            <w:tcPrChange w:id="999"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756239D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hideMark/>
            <w:tcPrChange w:id="1000"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545154C1"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responds with a SIP 200 (OK) including a MIKEY-SAKKE I_MESSAGE.</w:t>
            </w:r>
          </w:p>
          <w:p w14:paraId="4F2D48C1" w14:textId="77777777" w:rsidR="00EB676A" w:rsidRPr="001E6C5A" w:rsidRDefault="00EB676A" w:rsidP="00BC3F8D">
            <w:pPr>
              <w:keepNext/>
              <w:keepLines/>
              <w:spacing w:after="0"/>
              <w:rPr>
                <w:rFonts w:ascii="Arial" w:hAnsi="Arial"/>
                <w:sz w:val="18"/>
              </w:rPr>
            </w:pPr>
            <w:r w:rsidRPr="001E6C5A">
              <w:rPr>
                <w:rFonts w:ascii="Arial" w:hAnsi="Arial"/>
                <w:sz w:val="18"/>
              </w:rPr>
              <w:t>(NOTE 2)</w:t>
            </w:r>
          </w:p>
        </w:tc>
        <w:tc>
          <w:tcPr>
            <w:tcW w:w="708" w:type="dxa"/>
            <w:tcBorders>
              <w:top w:val="single" w:sz="4" w:space="0" w:color="auto"/>
              <w:left w:val="single" w:sz="4" w:space="0" w:color="auto"/>
              <w:bottom w:val="single" w:sz="4" w:space="0" w:color="auto"/>
              <w:right w:val="single" w:sz="4" w:space="0" w:color="auto"/>
            </w:tcBorders>
            <w:hideMark/>
            <w:tcPrChange w:id="100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74CE96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00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A22333" w14:textId="77777777" w:rsidR="00EB676A" w:rsidRPr="001E6C5A" w:rsidRDefault="00EB676A" w:rsidP="00BC3F8D">
            <w:pPr>
              <w:keepNext/>
              <w:keepLines/>
              <w:spacing w:after="0"/>
              <w:rPr>
                <w:rFonts w:ascii="Arial" w:hAnsi="Arial"/>
                <w:sz w:val="18"/>
              </w:rPr>
            </w:pPr>
            <w:r w:rsidRPr="001E6C5A">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Change w:id="100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32D4A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0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B81650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A54E001"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05"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DD05E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hideMark/>
            <w:tcPrChange w:id="1006"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1DC5258B" w14:textId="77777777" w:rsidR="00EB676A" w:rsidRPr="001E6C5A" w:rsidRDefault="00EB676A" w:rsidP="00BC3F8D">
            <w:pPr>
              <w:keepNext/>
              <w:keepLines/>
              <w:spacing w:after="0"/>
              <w:rPr>
                <w:rFonts w:ascii="Arial" w:hAnsi="Arial"/>
                <w:sz w:val="18"/>
              </w:rPr>
            </w:pPr>
            <w:r w:rsidRPr="001E6C5A">
              <w:rPr>
                <w:rFonts w:ascii="Arial" w:hAnsi="Arial"/>
                <w:sz w:val="18"/>
              </w:rPr>
              <w:t>The UE (MCPTT client) sends a SIP ACK in response to the SIP 200 (OK).</w:t>
            </w:r>
          </w:p>
        </w:tc>
        <w:tc>
          <w:tcPr>
            <w:tcW w:w="708" w:type="dxa"/>
            <w:tcBorders>
              <w:top w:val="single" w:sz="4" w:space="0" w:color="auto"/>
              <w:left w:val="single" w:sz="4" w:space="0" w:color="auto"/>
              <w:bottom w:val="single" w:sz="4" w:space="0" w:color="auto"/>
              <w:right w:val="single" w:sz="4" w:space="0" w:color="auto"/>
            </w:tcBorders>
            <w:hideMark/>
            <w:tcPrChange w:id="1007"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F3E1A5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Change w:id="1008"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C846093"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Change w:id="1009"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D79EE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10"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C80A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7A8D09D"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11"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4522508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hideMark/>
            <w:tcPrChange w:id="1012"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5078B797"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notify the User that the call was established?</w:t>
            </w:r>
          </w:p>
          <w:p w14:paraId="4228068E"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013"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1490423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14"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D49F10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15"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18B095B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Change w:id="1016"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96BCD1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1463E358"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17"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3257F34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7" w:type="dxa"/>
            <w:tcBorders>
              <w:top w:val="single" w:sz="4" w:space="0" w:color="auto"/>
              <w:left w:val="single" w:sz="4" w:space="0" w:color="auto"/>
              <w:bottom w:val="single" w:sz="4" w:space="0" w:color="auto"/>
              <w:right w:val="single" w:sz="4" w:space="0" w:color="auto"/>
            </w:tcBorders>
            <w:hideMark/>
            <w:tcPrChange w:id="1018"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731C8EE8" w14:textId="5D52BED8" w:rsidR="00EB676A" w:rsidRPr="001E6C5A" w:rsidRDefault="00EB676A" w:rsidP="00BC3F8D">
            <w:pPr>
              <w:keepNext/>
              <w:keepLines/>
              <w:spacing w:after="0"/>
              <w:rPr>
                <w:rFonts w:ascii="Arial" w:hAnsi="Arial"/>
                <w:sz w:val="18"/>
              </w:rPr>
            </w:pPr>
            <w:r w:rsidRPr="001E6C5A">
              <w:rPr>
                <w:rFonts w:ascii="Arial" w:hAnsi="Arial"/>
                <w:sz w:val="18"/>
              </w:rPr>
              <w:t>EXCEPTION: Step</w:t>
            </w:r>
            <w:del w:id="1019" w:author="MCC160" w:date="2022-11-01T14:49:00Z">
              <w:r w:rsidRPr="001E6C5A" w:rsidDel="007D453B">
                <w:rPr>
                  <w:rFonts w:ascii="Arial" w:hAnsi="Arial"/>
                  <w:sz w:val="18"/>
                </w:rPr>
                <w:delText>s</w:delText>
              </w:r>
            </w:del>
            <w:r w:rsidRPr="001E6C5A">
              <w:rPr>
                <w:rFonts w:ascii="Arial" w:hAnsi="Arial"/>
                <w:sz w:val="18"/>
              </w:rPr>
              <w:t xml:space="preserve"> 9a1 describes behaviour that depends on the UE implementation; the "lower case letter" identifies a step sequence that takes place if the UE requests implicit floor control in step 3</w:t>
            </w:r>
            <w:r w:rsidRPr="001E6C5A">
              <w:rPr>
                <w:rFonts w:ascii="Arial" w:eastAsia="SimSun" w:hAnsi="Arial"/>
                <w:sz w:val="18"/>
                <w:szCs w:val="24"/>
                <w:lang w:eastAsia="zh-CN"/>
              </w:rPr>
              <w:t>.</w:t>
            </w:r>
          </w:p>
        </w:tc>
        <w:tc>
          <w:tcPr>
            <w:tcW w:w="708" w:type="dxa"/>
            <w:tcBorders>
              <w:top w:val="single" w:sz="4" w:space="0" w:color="auto"/>
              <w:left w:val="single" w:sz="4" w:space="0" w:color="auto"/>
              <w:bottom w:val="single" w:sz="4" w:space="0" w:color="auto"/>
              <w:right w:val="single" w:sz="4" w:space="0" w:color="auto"/>
            </w:tcBorders>
            <w:hideMark/>
            <w:tcPrChange w:id="1020"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29A349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21"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783DF68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22"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7C27E13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23"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20F93B4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390D23B"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24"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571564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9a1</w:t>
            </w:r>
          </w:p>
        </w:tc>
        <w:tc>
          <w:tcPr>
            <w:tcW w:w="3967" w:type="dxa"/>
            <w:tcBorders>
              <w:top w:val="single" w:sz="4" w:space="0" w:color="auto"/>
              <w:left w:val="single" w:sz="4" w:space="0" w:color="auto"/>
              <w:bottom w:val="single" w:sz="4" w:space="0" w:color="auto"/>
              <w:right w:val="single" w:sz="4" w:space="0" w:color="auto"/>
            </w:tcBorders>
            <w:hideMark/>
            <w:tcPrChange w:id="1025"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6ABFA7A0"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Floor Taken message with no acknowledgement required.</w:t>
            </w:r>
          </w:p>
        </w:tc>
        <w:tc>
          <w:tcPr>
            <w:tcW w:w="708" w:type="dxa"/>
            <w:tcBorders>
              <w:top w:val="single" w:sz="4" w:space="0" w:color="auto"/>
              <w:left w:val="single" w:sz="4" w:space="0" w:color="auto"/>
              <w:bottom w:val="single" w:sz="4" w:space="0" w:color="auto"/>
              <w:right w:val="single" w:sz="4" w:space="0" w:color="auto"/>
            </w:tcBorders>
            <w:hideMark/>
            <w:tcPrChange w:id="1026"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58E919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Change w:id="1027"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9755B33"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Floor Taken</w:t>
            </w:r>
          </w:p>
        </w:tc>
        <w:tc>
          <w:tcPr>
            <w:tcW w:w="565" w:type="dxa"/>
            <w:tcBorders>
              <w:top w:val="single" w:sz="4" w:space="0" w:color="auto"/>
              <w:left w:val="single" w:sz="4" w:space="0" w:color="auto"/>
              <w:bottom w:val="single" w:sz="4" w:space="0" w:color="auto"/>
              <w:right w:val="single" w:sz="4" w:space="0" w:color="auto"/>
            </w:tcBorders>
            <w:hideMark/>
            <w:tcPrChange w:id="1028"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0638969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29"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43F5B0E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0F814426"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30"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25DDF76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hideMark/>
            <w:tcPrChange w:id="1031"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1BCDB01" w14:textId="77777777" w:rsidR="00552E8D" w:rsidRDefault="00552E8D" w:rsidP="00BC3F8D">
            <w:pPr>
              <w:keepNext/>
              <w:keepLines/>
              <w:spacing w:after="0"/>
              <w:rPr>
                <w:ins w:id="1032" w:author="MCC160" w:date="2022-11-01T17:17:00Z"/>
                <w:rFonts w:ascii="Arial" w:hAnsi="Arial"/>
                <w:sz w:val="18"/>
              </w:rPr>
            </w:pPr>
            <w:ins w:id="1033" w:author="MCC160" w:date="2022-11-01T17:17:00Z">
              <w:r w:rsidRPr="00552E8D">
                <w:rPr>
                  <w:rFonts w:ascii="Arial" w:hAnsi="Arial"/>
                  <w:sz w:val="18"/>
                </w:rPr>
                <w:t>Make the UE (MCPTT client) request to release the call.</w:t>
              </w:r>
            </w:ins>
          </w:p>
          <w:p w14:paraId="4F6804D3" w14:textId="55552F5A" w:rsidR="00EB676A" w:rsidRPr="001E6C5A" w:rsidDel="00552E8D" w:rsidRDefault="00EB676A" w:rsidP="00BC3F8D">
            <w:pPr>
              <w:keepNext/>
              <w:keepLines/>
              <w:spacing w:after="0"/>
              <w:rPr>
                <w:del w:id="1034" w:author="MCC160" w:date="2022-11-01T17:17:00Z"/>
                <w:rFonts w:ascii="Arial" w:hAnsi="Arial"/>
                <w:sz w:val="18"/>
              </w:rPr>
            </w:pPr>
            <w:del w:id="1035" w:author="MCC160" w:date="2022-11-01T17:17:00Z">
              <w:r w:rsidRPr="001E6C5A" w:rsidDel="00552E8D">
                <w:rPr>
                  <w:rFonts w:ascii="Arial" w:hAnsi="Arial"/>
                  <w:sz w:val="18"/>
                </w:rPr>
                <w:delText>Make the UE (MCPTT User) request termination of the MCPTT first-to-answer call.</w:delText>
              </w:r>
            </w:del>
          </w:p>
          <w:p w14:paraId="648E0285"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Change w:id="1036"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370389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37"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1DBBDDA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38"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4B3365A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39"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DD06A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A88D9A6" w14:textId="77777777" w:rsidTr="00615E53">
        <w:tc>
          <w:tcPr>
            <w:tcW w:w="533" w:type="dxa"/>
            <w:tcBorders>
              <w:top w:val="single" w:sz="4" w:space="0" w:color="auto"/>
              <w:left w:val="single" w:sz="4" w:space="0" w:color="auto"/>
              <w:bottom w:val="single" w:sz="4" w:space="0" w:color="auto"/>
              <w:right w:val="single" w:sz="4" w:space="0" w:color="auto"/>
            </w:tcBorders>
            <w:hideMark/>
            <w:tcPrChange w:id="1040" w:author="MCC160" w:date="2022-11-01T15:27:00Z">
              <w:tcPr>
                <w:tcW w:w="534" w:type="dxa"/>
                <w:tcBorders>
                  <w:top w:val="single" w:sz="4" w:space="0" w:color="auto"/>
                  <w:left w:val="single" w:sz="4" w:space="0" w:color="auto"/>
                  <w:bottom w:val="single" w:sz="4" w:space="0" w:color="auto"/>
                  <w:right w:val="single" w:sz="4" w:space="0" w:color="auto"/>
                </w:tcBorders>
                <w:hideMark/>
              </w:tcPr>
            </w:tcPrChange>
          </w:tcPr>
          <w:p w14:paraId="6D202DF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hideMark/>
            <w:tcPrChange w:id="1041" w:author="MCC160" w:date="2022-11-01T15:27:00Z">
              <w:tcPr>
                <w:tcW w:w="3968" w:type="dxa"/>
                <w:tcBorders>
                  <w:top w:val="single" w:sz="4" w:space="0" w:color="auto"/>
                  <w:left w:val="single" w:sz="4" w:space="0" w:color="auto"/>
                  <w:bottom w:val="single" w:sz="4" w:space="0" w:color="auto"/>
                  <w:right w:val="single" w:sz="4" w:space="0" w:color="auto"/>
                </w:tcBorders>
                <w:hideMark/>
              </w:tcPr>
            </w:tcPrChange>
          </w:tcPr>
          <w:p w14:paraId="06900D23" w14:textId="1FB16EFE" w:rsidR="00EB676A" w:rsidRPr="001E6C5A" w:rsidRDefault="00EB676A" w:rsidP="00BC3F8D">
            <w:pPr>
              <w:keepNext/>
              <w:keepLines/>
              <w:spacing w:after="0"/>
              <w:rPr>
                <w:rFonts w:ascii="Arial" w:hAnsi="Arial"/>
                <w:sz w:val="18"/>
              </w:rPr>
            </w:pPr>
            <w:r w:rsidRPr="001E6C5A">
              <w:rPr>
                <w:rFonts w:ascii="Arial" w:hAnsi="Arial"/>
                <w:sz w:val="18"/>
              </w:rPr>
              <w:t>The UE (MCPTT Client) perform</w:t>
            </w:r>
            <w:ins w:id="1042" w:author="MCC160" w:date="2022-11-01T12:50:00Z">
              <w:r w:rsidR="0051782D">
                <w:rPr>
                  <w:rFonts w:ascii="Arial" w:hAnsi="Arial"/>
                  <w:sz w:val="18"/>
                </w:rPr>
                <w:t>s</w:t>
              </w:r>
            </w:ins>
            <w:r w:rsidRPr="001E6C5A">
              <w:rPr>
                <w:rFonts w:ascii="Arial" w:hAnsi="Arial"/>
                <w:sz w:val="18"/>
              </w:rPr>
              <w:t xml:space="preserve"> </w:t>
            </w:r>
            <w:del w:id="1043" w:author="MCC160" w:date="2022-11-01T12:50:00Z">
              <w:r w:rsidRPr="001E6C5A" w:rsidDel="0051782D">
                <w:rPr>
                  <w:rFonts w:ascii="Arial" w:hAnsi="Arial"/>
                  <w:sz w:val="18"/>
                </w:rPr>
                <w:delText xml:space="preserve">the </w:delText>
              </w:r>
            </w:del>
            <w:ins w:id="1044" w:author="MCC160" w:date="2022-11-01T12:50:00Z">
              <w:r w:rsidR="0051782D">
                <w:rPr>
                  <w:rFonts w:ascii="Arial" w:hAnsi="Arial"/>
                  <w:sz w:val="18"/>
                </w:rPr>
                <w:t>test</w:t>
              </w:r>
              <w:r w:rsidR="0051782D" w:rsidRPr="001E6C5A">
                <w:rPr>
                  <w:rFonts w:ascii="Arial" w:hAnsi="Arial"/>
                  <w:sz w:val="18"/>
                </w:rPr>
                <w:t xml:space="preserve"> </w:t>
              </w:r>
            </w:ins>
            <w:r w:rsidRPr="001E6C5A">
              <w:rPr>
                <w:rFonts w:ascii="Arial" w:hAnsi="Arial"/>
                <w:sz w:val="18"/>
              </w:rPr>
              <w:t xml:space="preserve">procedure </w:t>
            </w:r>
            <w:del w:id="1045" w:author="MCC160" w:date="2022-11-01T12:51:00Z">
              <w:r w:rsidRPr="001E6C5A" w:rsidDel="0051782D">
                <w:rPr>
                  <w:rFonts w:ascii="Arial" w:hAnsi="Arial"/>
                  <w:sz w:val="18"/>
                </w:rPr>
                <w:delText xml:space="preserve">for </w:delText>
              </w:r>
            </w:del>
            <w:ins w:id="1046" w:author="MCC160" w:date="2022-11-01T12:51:00Z">
              <w:r w:rsidR="0051782D">
                <w:rPr>
                  <w:rFonts w:ascii="Arial" w:hAnsi="Arial"/>
                  <w:sz w:val="18"/>
                </w:rPr>
                <w:t>'</w:t>
              </w:r>
            </w:ins>
            <w:r w:rsidRPr="001E6C5A">
              <w:rPr>
                <w:rFonts w:ascii="Arial" w:hAnsi="Arial"/>
                <w:sz w:val="18"/>
              </w:rPr>
              <w:t>MCX CO call release</w:t>
            </w:r>
            <w:ins w:id="1047" w:author="MCC160" w:date="2022-11-01T12:51:00Z">
              <w:r w:rsidR="0051782D">
                <w:rPr>
                  <w:rFonts w:ascii="Arial" w:hAnsi="Arial"/>
                  <w:sz w:val="18"/>
                </w:rPr>
                <w:t>'</w:t>
              </w:r>
            </w:ins>
            <w:r w:rsidRPr="001E6C5A">
              <w:rPr>
                <w:rFonts w:ascii="Arial" w:hAnsi="Arial"/>
                <w:sz w:val="18"/>
              </w:rPr>
              <w:t xml:space="preserve"> as described in TS 36.579-1 [2] Table 5.3.10.3-1 to </w:t>
            </w:r>
            <w:del w:id="1048" w:author="MCC160" w:date="2022-11-01T12:51:00Z">
              <w:r w:rsidRPr="001E6C5A" w:rsidDel="0051782D">
                <w:rPr>
                  <w:rFonts w:ascii="Arial" w:hAnsi="Arial"/>
                  <w:sz w:val="18"/>
                </w:rPr>
                <w:delText xml:space="preserve">end </w:delText>
              </w:r>
            </w:del>
            <w:ins w:id="1049" w:author="MCC160" w:date="2022-11-01T12:51:00Z">
              <w:r w:rsidR="0051782D">
                <w:rPr>
                  <w:rFonts w:ascii="Arial" w:hAnsi="Arial"/>
                  <w:sz w:val="18"/>
                </w:rPr>
                <w:t>release</w:t>
              </w:r>
              <w:r w:rsidR="0051782D" w:rsidRPr="001E6C5A">
                <w:rPr>
                  <w:rFonts w:ascii="Arial" w:hAnsi="Arial"/>
                  <w:sz w:val="18"/>
                </w:rPr>
                <w:t xml:space="preserve"> </w:t>
              </w:r>
            </w:ins>
            <w:r w:rsidRPr="001E6C5A">
              <w:rPr>
                <w:rFonts w:ascii="Arial" w:hAnsi="Arial"/>
                <w:sz w:val="18"/>
              </w:rPr>
              <w:t xml:space="preserve">the </w:t>
            </w:r>
            <w:del w:id="1050" w:author="MCC160" w:date="2022-11-01T12:51:00Z">
              <w:r w:rsidRPr="001E6C5A" w:rsidDel="0051782D">
                <w:rPr>
                  <w:rFonts w:ascii="Arial" w:hAnsi="Arial"/>
                  <w:sz w:val="18"/>
                </w:rPr>
                <w:delText xml:space="preserve">private </w:delText>
              </w:r>
            </w:del>
            <w:r w:rsidRPr="001E6C5A">
              <w:rPr>
                <w:rFonts w:ascii="Arial" w:hAnsi="Arial"/>
                <w:sz w:val="18"/>
              </w:rPr>
              <w:t>call.</w:t>
            </w:r>
          </w:p>
        </w:tc>
        <w:tc>
          <w:tcPr>
            <w:tcW w:w="708" w:type="dxa"/>
            <w:tcBorders>
              <w:top w:val="single" w:sz="4" w:space="0" w:color="auto"/>
              <w:left w:val="single" w:sz="4" w:space="0" w:color="auto"/>
              <w:bottom w:val="single" w:sz="4" w:space="0" w:color="auto"/>
              <w:right w:val="single" w:sz="4" w:space="0" w:color="auto"/>
            </w:tcBorders>
            <w:hideMark/>
            <w:tcPrChange w:id="1051" w:author="MCC160" w:date="2022-11-01T15:27:00Z">
              <w:tcPr>
                <w:tcW w:w="708" w:type="dxa"/>
                <w:tcBorders>
                  <w:top w:val="single" w:sz="4" w:space="0" w:color="auto"/>
                  <w:left w:val="single" w:sz="4" w:space="0" w:color="auto"/>
                  <w:bottom w:val="single" w:sz="4" w:space="0" w:color="auto"/>
                  <w:right w:val="single" w:sz="4" w:space="0" w:color="auto"/>
                </w:tcBorders>
                <w:hideMark/>
              </w:tcPr>
            </w:tcPrChange>
          </w:tcPr>
          <w:p w14:paraId="5F54B8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Change w:id="1052" w:author="MCC160" w:date="2022-11-01T15:27:00Z">
              <w:tcPr>
                <w:tcW w:w="2978" w:type="dxa"/>
                <w:tcBorders>
                  <w:top w:val="single" w:sz="4" w:space="0" w:color="auto"/>
                  <w:left w:val="single" w:sz="4" w:space="0" w:color="auto"/>
                  <w:bottom w:val="single" w:sz="4" w:space="0" w:color="auto"/>
                  <w:right w:val="single" w:sz="4" w:space="0" w:color="auto"/>
                </w:tcBorders>
                <w:hideMark/>
              </w:tcPr>
            </w:tcPrChange>
          </w:tcPr>
          <w:p w14:paraId="503231B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Change w:id="1053" w:author="MCC160" w:date="2022-11-01T15:27:00Z">
              <w:tcPr>
                <w:tcW w:w="565" w:type="dxa"/>
                <w:tcBorders>
                  <w:top w:val="single" w:sz="4" w:space="0" w:color="auto"/>
                  <w:left w:val="single" w:sz="4" w:space="0" w:color="auto"/>
                  <w:bottom w:val="single" w:sz="4" w:space="0" w:color="auto"/>
                  <w:right w:val="single" w:sz="4" w:space="0" w:color="auto"/>
                </w:tcBorders>
                <w:hideMark/>
              </w:tcPr>
            </w:tcPrChange>
          </w:tcPr>
          <w:p w14:paraId="30A9F01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Change w:id="1054" w:author="MCC160" w:date="2022-11-01T15:27:00Z">
              <w:tcPr>
                <w:tcW w:w="850" w:type="dxa"/>
                <w:tcBorders>
                  <w:top w:val="single" w:sz="4" w:space="0" w:color="auto"/>
                  <w:left w:val="single" w:sz="4" w:space="0" w:color="auto"/>
                  <w:bottom w:val="single" w:sz="4" w:space="0" w:color="auto"/>
                  <w:right w:val="single" w:sz="4" w:space="0" w:color="auto"/>
                </w:tcBorders>
                <w:hideMark/>
              </w:tcPr>
            </w:tcPrChange>
          </w:tcPr>
          <w:p w14:paraId="026CFF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6FB230" w14:textId="77777777" w:rsidTr="00615E53">
        <w:tc>
          <w:tcPr>
            <w:tcW w:w="9600" w:type="dxa"/>
            <w:gridSpan w:val="6"/>
            <w:tcBorders>
              <w:top w:val="single" w:sz="4" w:space="0" w:color="auto"/>
              <w:left w:val="single" w:sz="4" w:space="0" w:color="auto"/>
              <w:bottom w:val="single" w:sz="4" w:space="0" w:color="auto"/>
              <w:right w:val="single" w:sz="4" w:space="0" w:color="auto"/>
            </w:tcBorders>
            <w:hideMark/>
            <w:tcPrChange w:id="1055" w:author="MCC160" w:date="2022-11-01T15:27: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5F126CE7"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60E8C237"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UE (MCPTT Client) is expected to extract and decrypt the encapsulated parameters. With the PCK successfully shared between the originating MCPTT client and the terminating MCPTT client, both clients are able to use SRTP/SRTCP to create an end-to-end secure session.</w:t>
            </w:r>
          </w:p>
        </w:tc>
      </w:tr>
    </w:tbl>
    <w:p w14:paraId="4413BF18" w14:textId="77777777" w:rsidR="00EB676A" w:rsidRPr="001E6C5A" w:rsidRDefault="00EB676A" w:rsidP="00EB676A"/>
    <w:p w14:paraId="4496C586" w14:textId="77777777" w:rsidR="00EB676A" w:rsidRPr="001E6C5A" w:rsidRDefault="00EB676A" w:rsidP="00EB676A">
      <w:pPr>
        <w:keepNext/>
        <w:keepLines/>
        <w:spacing w:before="120"/>
        <w:ind w:left="1985" w:hanging="1985"/>
        <w:rPr>
          <w:rFonts w:ascii="Arial" w:hAnsi="Arial"/>
        </w:rPr>
      </w:pPr>
      <w:r w:rsidRPr="001E6C5A">
        <w:rPr>
          <w:rFonts w:ascii="Arial" w:hAnsi="Arial"/>
        </w:rPr>
        <w:t>6.2.20.3.3</w:t>
      </w:r>
      <w:r w:rsidRPr="001E6C5A">
        <w:rPr>
          <w:rFonts w:ascii="Arial" w:hAnsi="Arial"/>
        </w:rPr>
        <w:tab/>
        <w:t>Specific message contents</w:t>
      </w:r>
    </w:p>
    <w:p w14:paraId="67247C4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6.2.20.3.3-1: </w:t>
      </w:r>
      <w:r w:rsidRPr="001E6C5A">
        <w:rPr>
          <w:rFonts w:ascii="Arial" w:hAnsi="Arial"/>
          <w:b/>
          <w:lang w:eastAsia="ko-KR"/>
        </w:rPr>
        <w:t>SIP INVITE</w:t>
      </w:r>
      <w:r w:rsidRPr="001E6C5A">
        <w:rPr>
          <w:rFonts w:ascii="Arial" w:hAnsi="Arial"/>
          <w:b/>
        </w:rPr>
        <w:t xml:space="preserve"> </w:t>
      </w:r>
      <w:r>
        <w:rPr>
          <w:rFonts w:ascii="Arial" w:hAnsi="Arial"/>
          <w:b/>
        </w:rPr>
        <w:t xml:space="preserve">from the UE </w:t>
      </w:r>
      <w:r w:rsidRPr="001E6C5A">
        <w:rPr>
          <w:rFonts w:ascii="Arial" w:hAnsi="Arial"/>
          <w:b/>
        </w:rPr>
        <w:t>(Step 2,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7B0913FF"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DC1488C"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Derivation Path: TS 36.579-1 [2], table 5.5.2.5.1-1, condition PRIVATE-CALL</w:t>
            </w:r>
          </w:p>
        </w:tc>
      </w:tr>
      <w:tr w:rsidR="00EB676A" w:rsidRPr="001E6C5A" w14:paraId="07A6F2F3"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65128A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90803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9425C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A7B4FE3"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7B4A19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49E0BF1E"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2AC2FB64"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Answer-Mode</w:t>
            </w:r>
          </w:p>
        </w:tc>
        <w:tc>
          <w:tcPr>
            <w:tcW w:w="2127" w:type="dxa"/>
            <w:tcBorders>
              <w:top w:val="single" w:sz="4" w:space="0" w:color="auto"/>
              <w:left w:val="single" w:sz="4" w:space="0" w:color="auto"/>
              <w:bottom w:val="single" w:sz="4" w:space="0" w:color="auto"/>
              <w:right w:val="single" w:sz="4" w:space="0" w:color="auto"/>
            </w:tcBorders>
            <w:hideMark/>
          </w:tcPr>
          <w:p w14:paraId="1532FE20" w14:textId="77777777" w:rsidR="00EB676A" w:rsidRPr="001E6C5A" w:rsidRDefault="00EB676A" w:rsidP="00BC3F8D">
            <w:pPr>
              <w:keepNext/>
              <w:keepLines/>
              <w:spacing w:after="0"/>
              <w:rPr>
                <w:rFonts w:ascii="Arial" w:hAnsi="Arial"/>
                <w:bCs/>
                <w:sz w:val="18"/>
              </w:rPr>
            </w:pPr>
            <w:r w:rsidRPr="001E6C5A">
              <w:rPr>
                <w:rFonts w:ascii="Arial" w:hAnsi="Arial"/>
                <w:bCs/>
                <w:sz w:val="18"/>
              </w:rPr>
              <w:t>any value if present</w:t>
            </w:r>
          </w:p>
        </w:tc>
        <w:tc>
          <w:tcPr>
            <w:tcW w:w="2126" w:type="dxa"/>
            <w:tcBorders>
              <w:top w:val="single" w:sz="4" w:space="0" w:color="auto"/>
              <w:left w:val="single" w:sz="4" w:space="0" w:color="auto"/>
              <w:bottom w:val="single" w:sz="4" w:space="0" w:color="auto"/>
              <w:right w:val="single" w:sz="4" w:space="0" w:color="auto"/>
            </w:tcBorders>
            <w:hideMark/>
          </w:tcPr>
          <w:p w14:paraId="604BE073" w14:textId="77777777" w:rsidR="00EB676A" w:rsidRPr="001E6C5A" w:rsidRDefault="00EB676A" w:rsidP="00BC3F8D">
            <w:pPr>
              <w:keepNext/>
              <w:keepLines/>
              <w:spacing w:after="0"/>
              <w:rPr>
                <w:rFonts w:ascii="Arial" w:hAnsi="Arial"/>
                <w:bCs/>
                <w:sz w:val="18"/>
              </w:rPr>
            </w:pPr>
            <w:r w:rsidRPr="001E6C5A">
              <w:rPr>
                <w:rFonts w:ascii="Arial" w:hAnsi="Arial"/>
                <w:sz w:val="18"/>
              </w:rPr>
              <w:t>NOTE 1</w:t>
            </w:r>
          </w:p>
        </w:tc>
        <w:tc>
          <w:tcPr>
            <w:tcW w:w="1418" w:type="dxa"/>
            <w:tcBorders>
              <w:top w:val="single" w:sz="4" w:space="0" w:color="auto"/>
              <w:left w:val="single" w:sz="4" w:space="0" w:color="auto"/>
              <w:bottom w:val="single" w:sz="4" w:space="0" w:color="auto"/>
              <w:right w:val="single" w:sz="4" w:space="0" w:color="auto"/>
            </w:tcBorders>
          </w:tcPr>
          <w:p w14:paraId="59EE78E9" w14:textId="77777777" w:rsidR="00EB676A" w:rsidRPr="001E6C5A" w:rsidRDefault="00EB676A" w:rsidP="00BC3F8D">
            <w:pPr>
              <w:keepNext/>
              <w:keepLines/>
              <w:spacing w:after="0"/>
              <w:jc w:val="center"/>
              <w:rPr>
                <w:rFonts w:ascii="Arial" w:hAnsi="Arial"/>
                <w:b/>
                <w:bCs/>
                <w:sz w:val="18"/>
              </w:rPr>
            </w:pPr>
          </w:p>
        </w:tc>
        <w:tc>
          <w:tcPr>
            <w:tcW w:w="1135" w:type="dxa"/>
            <w:tcBorders>
              <w:top w:val="single" w:sz="4" w:space="0" w:color="auto"/>
              <w:left w:val="single" w:sz="4" w:space="0" w:color="auto"/>
              <w:bottom w:val="single" w:sz="4" w:space="0" w:color="auto"/>
              <w:right w:val="single" w:sz="4" w:space="0" w:color="auto"/>
            </w:tcBorders>
          </w:tcPr>
          <w:p w14:paraId="2CA17A62" w14:textId="77777777" w:rsidR="00EB676A" w:rsidRPr="001E6C5A" w:rsidRDefault="00EB676A" w:rsidP="00BC3F8D">
            <w:pPr>
              <w:keepNext/>
              <w:keepLines/>
              <w:spacing w:after="0"/>
              <w:jc w:val="center"/>
              <w:rPr>
                <w:rFonts w:ascii="Arial" w:hAnsi="Arial"/>
                <w:b/>
                <w:bCs/>
                <w:sz w:val="18"/>
              </w:rPr>
            </w:pPr>
          </w:p>
        </w:tc>
      </w:tr>
      <w:tr w:rsidR="00EB676A" w:rsidRPr="001E6C5A" w14:paraId="42B25FA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E10C09B"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3B9EAE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E76602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53EB9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4830DB9" w14:textId="77777777" w:rsidR="00EB676A" w:rsidRPr="001E6C5A" w:rsidRDefault="00EB676A" w:rsidP="00BC3F8D">
            <w:pPr>
              <w:keepNext/>
              <w:keepLines/>
              <w:spacing w:after="0"/>
              <w:rPr>
                <w:rFonts w:ascii="Arial" w:hAnsi="Arial"/>
                <w:sz w:val="18"/>
              </w:rPr>
            </w:pPr>
          </w:p>
        </w:tc>
      </w:tr>
      <w:tr w:rsidR="00EB676A" w:rsidRPr="001E6C5A" w14:paraId="167EDDE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0D58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AFB7DA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102CF6" w14:textId="77777777" w:rsidR="00EB676A" w:rsidRPr="001E6C5A" w:rsidRDefault="00EB676A" w:rsidP="00BC3F8D">
            <w:pPr>
              <w:keepNext/>
              <w:keepLines/>
              <w:spacing w:after="0"/>
              <w:rPr>
                <w:rFonts w:ascii="Arial" w:hAnsi="Arial"/>
                <w:b/>
                <w:sz w:val="18"/>
              </w:rPr>
            </w:pPr>
            <w:r w:rsidRPr="001E6C5A">
              <w:rPr>
                <w:rFonts w:ascii="Arial" w:hAnsi="Arial"/>
                <w:b/>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099A32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15A59A" w14:textId="77777777" w:rsidR="00EB676A" w:rsidRPr="001E6C5A" w:rsidRDefault="00EB676A" w:rsidP="00BC3F8D">
            <w:pPr>
              <w:keepNext/>
              <w:keepLines/>
              <w:spacing w:after="0"/>
              <w:rPr>
                <w:rFonts w:ascii="Arial" w:hAnsi="Arial"/>
                <w:sz w:val="18"/>
              </w:rPr>
            </w:pPr>
          </w:p>
        </w:tc>
      </w:tr>
      <w:tr w:rsidR="00EB676A" w:rsidRPr="001E6C5A" w14:paraId="18AE1806"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C13183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95E70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6.2.20.3.3-2</w:t>
            </w:r>
          </w:p>
        </w:tc>
        <w:tc>
          <w:tcPr>
            <w:tcW w:w="2126" w:type="dxa"/>
            <w:tcBorders>
              <w:top w:val="single" w:sz="4" w:space="0" w:color="auto"/>
              <w:left w:val="single" w:sz="4" w:space="0" w:color="auto"/>
              <w:bottom w:val="single" w:sz="4" w:space="0" w:color="auto"/>
              <w:right w:val="single" w:sz="4" w:space="0" w:color="auto"/>
            </w:tcBorders>
          </w:tcPr>
          <w:p w14:paraId="48CBDB1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0F75E"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3EAE35" w14:textId="77777777" w:rsidR="00EB676A" w:rsidRPr="001E6C5A" w:rsidRDefault="00EB676A" w:rsidP="00BC3F8D">
            <w:pPr>
              <w:keepNext/>
              <w:keepLines/>
              <w:spacing w:after="0"/>
              <w:rPr>
                <w:rFonts w:ascii="Arial" w:hAnsi="Arial"/>
                <w:sz w:val="18"/>
              </w:rPr>
            </w:pPr>
          </w:p>
        </w:tc>
      </w:tr>
      <w:tr w:rsidR="00EB676A" w:rsidRPr="001E6C5A" w14:paraId="0E6095C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DC5FE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657932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8B44902"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27619A6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6D68F6" w14:textId="77777777" w:rsidR="00EB676A" w:rsidRPr="001E6C5A" w:rsidRDefault="00EB676A" w:rsidP="00BC3F8D">
            <w:pPr>
              <w:keepNext/>
              <w:keepLines/>
              <w:spacing w:after="0"/>
              <w:rPr>
                <w:rFonts w:ascii="Arial" w:hAnsi="Arial"/>
                <w:sz w:val="18"/>
              </w:rPr>
            </w:pPr>
          </w:p>
        </w:tc>
      </w:tr>
      <w:tr w:rsidR="00EB676A" w:rsidRPr="001E6C5A" w14:paraId="72CFDCC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5E1F00"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D80F93"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6.2.20.3.3-3</w:t>
            </w:r>
          </w:p>
        </w:tc>
        <w:tc>
          <w:tcPr>
            <w:tcW w:w="2126" w:type="dxa"/>
            <w:tcBorders>
              <w:top w:val="single" w:sz="4" w:space="0" w:color="auto"/>
              <w:left w:val="single" w:sz="4" w:space="0" w:color="auto"/>
              <w:bottom w:val="single" w:sz="4" w:space="0" w:color="auto"/>
              <w:right w:val="single" w:sz="4" w:space="0" w:color="auto"/>
            </w:tcBorders>
          </w:tcPr>
          <w:p w14:paraId="36DA6CA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87B61B"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622FC9" w14:textId="77777777" w:rsidR="00EB676A" w:rsidRPr="001E6C5A" w:rsidRDefault="00EB676A" w:rsidP="00BC3F8D">
            <w:pPr>
              <w:keepNext/>
              <w:keepLines/>
              <w:spacing w:after="0"/>
              <w:rPr>
                <w:rFonts w:ascii="Arial" w:hAnsi="Arial"/>
                <w:sz w:val="18"/>
              </w:rPr>
            </w:pPr>
          </w:p>
        </w:tc>
      </w:tr>
      <w:tr w:rsidR="00EB676A" w:rsidRPr="001E6C5A" w14:paraId="036D3E7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5699D0"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457856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CA6574E" w14:textId="77777777" w:rsidR="00EB676A" w:rsidRPr="001E6C5A" w:rsidRDefault="00EB676A" w:rsidP="00BC3F8D">
            <w:pPr>
              <w:keepNext/>
              <w:keepLines/>
              <w:spacing w:after="0"/>
              <w:rPr>
                <w:rFonts w:ascii="Arial" w:hAnsi="Arial"/>
                <w:b/>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3470015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F0FED6" w14:textId="77777777" w:rsidR="00EB676A" w:rsidRPr="001E6C5A" w:rsidRDefault="00EB676A" w:rsidP="00BC3F8D">
            <w:pPr>
              <w:keepNext/>
              <w:keepLines/>
              <w:spacing w:after="0"/>
              <w:rPr>
                <w:rFonts w:ascii="Arial" w:hAnsi="Arial"/>
                <w:sz w:val="18"/>
              </w:rPr>
            </w:pPr>
          </w:p>
        </w:tc>
      </w:tr>
      <w:tr w:rsidR="00EB676A" w:rsidRPr="001E6C5A" w14:paraId="6A200A5C"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1025C8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A5A10F"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6.2.20.3.3-4</w:t>
            </w:r>
          </w:p>
        </w:tc>
        <w:tc>
          <w:tcPr>
            <w:tcW w:w="2126" w:type="dxa"/>
            <w:tcBorders>
              <w:top w:val="single" w:sz="4" w:space="0" w:color="auto"/>
              <w:left w:val="single" w:sz="4" w:space="0" w:color="auto"/>
              <w:bottom w:val="single" w:sz="4" w:space="0" w:color="auto"/>
              <w:right w:val="single" w:sz="4" w:space="0" w:color="auto"/>
            </w:tcBorders>
          </w:tcPr>
          <w:p w14:paraId="47207E6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49D6FC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D73BDA" w14:textId="77777777" w:rsidR="00EB676A" w:rsidRPr="001E6C5A" w:rsidRDefault="00EB676A" w:rsidP="00BC3F8D">
            <w:pPr>
              <w:keepNext/>
              <w:keepLines/>
              <w:spacing w:after="0"/>
              <w:rPr>
                <w:rFonts w:ascii="Arial" w:hAnsi="Arial"/>
                <w:sz w:val="18"/>
              </w:rPr>
            </w:pPr>
          </w:p>
        </w:tc>
      </w:tr>
      <w:tr w:rsidR="00EB676A" w:rsidRPr="001E6C5A" w14:paraId="5DC4105B"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3A6866"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rPr>
              <w:br/>
            </w:r>
            <w:r w:rsidRPr="001E6C5A">
              <w:rPr>
                <w:rFonts w:ascii="Arial" w:hAnsi="Arial"/>
                <w:sz w:val="18"/>
              </w:rPr>
              <w:sym w:font="Symbol" w:char="F0DE"/>
            </w:r>
            <w:r w:rsidRPr="001E6C5A">
              <w:rPr>
                <w:rFonts w:ascii="Arial" w:hAnsi="Arial"/>
                <w:sz w:val="18"/>
              </w:rPr>
              <w:t xml:space="preserve"> In general the originating client should not include any Answer-Mode in the INVITE but this is not checked.</w:t>
            </w:r>
          </w:p>
        </w:tc>
      </w:tr>
    </w:tbl>
    <w:p w14:paraId="45B46433" w14:textId="77777777" w:rsidR="00EB676A" w:rsidRPr="001E6C5A" w:rsidRDefault="00EB676A" w:rsidP="00EB676A"/>
    <w:p w14:paraId="3474DD02" w14:textId="77777777" w:rsidR="00EB676A" w:rsidRPr="001E6C5A" w:rsidRDefault="00EB676A" w:rsidP="00EB676A">
      <w:pPr>
        <w:keepNext/>
        <w:keepLines/>
        <w:spacing w:before="60"/>
        <w:jc w:val="center"/>
        <w:rPr>
          <w:rFonts w:ascii="Arial" w:hAnsi="Arial"/>
          <w:b/>
        </w:rPr>
      </w:pPr>
      <w:r w:rsidRPr="001E6C5A">
        <w:rPr>
          <w:rFonts w:ascii="Arial" w:hAnsi="Arial"/>
          <w:b/>
        </w:rPr>
        <w:t>Table 6.2.20.3.3-2: SDP message</w:t>
      </w:r>
      <w:r w:rsidRPr="001E6C5A">
        <w:rPr>
          <w:rFonts w:ascii="Arial" w:hAnsi="Arial"/>
          <w:b/>
          <w:lang w:eastAsia="ko-KR"/>
        </w:rPr>
        <w:t xml:space="preserve">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1E6C5A" w14:paraId="3A0DDB2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24F5F7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INITIAL_SDP_OFFER, WITHOUT_SECURITY</w:t>
            </w:r>
          </w:p>
        </w:tc>
      </w:tr>
      <w:tr w:rsidR="00EB676A" w:rsidRPr="001E6C5A" w14:paraId="66608927"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09D443B"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4F6CD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E0F530A"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CF185DD"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08A96A5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57ADE14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07A944E" w14:textId="77777777" w:rsidR="00EB676A" w:rsidRPr="001E6C5A" w:rsidRDefault="00EB676A" w:rsidP="00BC3F8D">
            <w:pPr>
              <w:keepNext/>
              <w:keepLines/>
              <w:spacing w:after="0"/>
              <w:rPr>
                <w:rFonts w:ascii="Arial" w:hAnsi="Arial"/>
                <w:sz w:val="18"/>
              </w:rPr>
            </w:pPr>
            <w:r w:rsidRPr="001E6C5A">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199846D6" w14:textId="77777777" w:rsidR="00EB676A" w:rsidRPr="001E6C5A" w:rsidRDefault="00EB676A" w:rsidP="00BC3F8D">
            <w:pPr>
              <w:keepNext/>
              <w:keepLines/>
              <w:spacing w:after="0"/>
              <w:rPr>
                <w:rFonts w:ascii="Arial" w:hAnsi="Arial"/>
                <w:sz w:val="18"/>
              </w:rPr>
            </w:pPr>
            <w:r w:rsidRPr="001E6C5A">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01E232B3" w14:textId="77777777" w:rsidR="00EB676A" w:rsidRPr="001E6C5A" w:rsidRDefault="00EB676A" w:rsidP="00BC3F8D">
            <w:pPr>
              <w:keepNext/>
              <w:keepLines/>
              <w:spacing w:after="0"/>
              <w:rPr>
                <w:rFonts w:ascii="Arial" w:hAnsi="Arial"/>
                <w:sz w:val="18"/>
              </w:rPr>
            </w:pPr>
            <w:r w:rsidRPr="001E6C5A">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DBF9DEB"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B1A369D" w14:textId="77777777" w:rsidR="00EB676A" w:rsidRPr="001E6C5A" w:rsidRDefault="00EB676A" w:rsidP="00BC3F8D">
            <w:pPr>
              <w:keepNext/>
              <w:keepLines/>
              <w:spacing w:after="0"/>
              <w:rPr>
                <w:rFonts w:ascii="Arial" w:hAnsi="Arial"/>
                <w:sz w:val="18"/>
              </w:rPr>
            </w:pPr>
          </w:p>
        </w:tc>
      </w:tr>
      <w:tr w:rsidR="00EB676A" w:rsidRPr="001E6C5A" w14:paraId="3BAD652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4A83C21" w14:textId="77777777" w:rsidR="00EB676A" w:rsidRPr="001E6C5A" w:rsidRDefault="00EB676A" w:rsidP="00BC3F8D">
            <w:pPr>
              <w:keepNext/>
              <w:keepLines/>
              <w:spacing w:after="0"/>
              <w:rPr>
                <w:rFonts w:ascii="Arial" w:hAnsi="Arial"/>
                <w:bCs/>
                <w:sz w:val="18"/>
              </w:rPr>
            </w:pPr>
            <w:r w:rsidRPr="001E6C5A">
              <w:rPr>
                <w:rFonts w:ascii="Arial" w:hAnsi="Arial"/>
                <w:bCs/>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517A7F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79275E1"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8C134D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7142E56"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1C426F1D" w14:textId="77777777" w:rsidR="00EB676A" w:rsidRPr="001E6C5A" w:rsidRDefault="00EB676A" w:rsidP="00BC3F8D">
            <w:pPr>
              <w:keepNext/>
              <w:keepLines/>
              <w:spacing w:after="0"/>
              <w:rPr>
                <w:rFonts w:ascii="Arial" w:hAnsi="Arial"/>
                <w:sz w:val="18"/>
              </w:rPr>
            </w:pPr>
          </w:p>
        </w:tc>
      </w:tr>
      <w:tr w:rsidR="00EB676A" w:rsidRPr="001E6C5A" w14:paraId="66B7FFD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0E7D29" w14:textId="77777777" w:rsidR="00EB676A" w:rsidRPr="001E6C5A" w:rsidRDefault="00EB676A" w:rsidP="00BC3F8D">
            <w:pPr>
              <w:keepNext/>
              <w:keepLines/>
              <w:spacing w:after="0"/>
              <w:rPr>
                <w:rFonts w:ascii="Arial" w:hAnsi="Arial"/>
                <w:b/>
                <w:sz w:val="18"/>
              </w:rPr>
            </w:pPr>
            <w:r w:rsidRPr="001E6C5A">
              <w:rPr>
                <w:rFonts w:ascii="Arial" w:hAnsi="Arial"/>
                <w:bCs/>
                <w:sz w:val="18"/>
              </w:rPr>
              <w:t xml:space="preserve">    </w:t>
            </w:r>
            <w:proofErr w:type="spellStart"/>
            <w:r w:rsidRPr="001E6C5A">
              <w:rPr>
                <w:rFonts w:ascii="Arial" w:hAnsi="Arial"/>
                <w:bCs/>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74E4484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4B51F48"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7E118D"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76744CEC" w14:textId="77777777" w:rsidR="00EB676A" w:rsidRPr="001E6C5A" w:rsidRDefault="00EB676A" w:rsidP="00BC3F8D">
            <w:pPr>
              <w:keepNext/>
              <w:keepLines/>
              <w:spacing w:after="0"/>
              <w:rPr>
                <w:rFonts w:ascii="Arial" w:hAnsi="Arial"/>
                <w:sz w:val="18"/>
              </w:rPr>
            </w:pPr>
          </w:p>
        </w:tc>
      </w:tr>
      <w:tr w:rsidR="00EB676A" w:rsidRPr="001E6C5A" w14:paraId="567A7EE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DF53CB" w14:textId="77777777" w:rsidR="00EB676A" w:rsidRPr="001E6C5A" w:rsidRDefault="00EB676A" w:rsidP="00BC3F8D">
            <w:pPr>
              <w:keepNext/>
              <w:keepLines/>
              <w:spacing w:after="0"/>
              <w:rPr>
                <w:rFonts w:ascii="Arial" w:hAnsi="Arial"/>
                <w:b/>
                <w:sz w:val="18"/>
              </w:rPr>
            </w:pPr>
            <w:r w:rsidRPr="001E6C5A">
              <w:rPr>
                <w:rFonts w:ascii="Arial" w:hAnsi="Arial"/>
                <w:bCs/>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019E676B"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4F23117"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520231"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2AF80A" w14:textId="77777777" w:rsidR="00EB676A" w:rsidRPr="001E6C5A" w:rsidRDefault="00EB676A" w:rsidP="00BC3F8D">
            <w:pPr>
              <w:keepNext/>
              <w:keepLines/>
              <w:spacing w:after="0"/>
              <w:rPr>
                <w:rFonts w:ascii="Arial" w:hAnsi="Arial"/>
                <w:sz w:val="18"/>
              </w:rPr>
            </w:pPr>
          </w:p>
        </w:tc>
      </w:tr>
      <w:tr w:rsidR="00EB676A" w:rsidRPr="001E6C5A" w14:paraId="0959C8B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62897B"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w:t>
            </w:r>
            <w:proofErr w:type="spellStart"/>
            <w:r w:rsidRPr="001E6C5A">
              <w:rPr>
                <w:rFonts w:ascii="Arial" w:hAnsi="Arial"/>
                <w:sz w:val="18"/>
              </w:rP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341044E" w14:textId="77777777" w:rsidR="00EB676A" w:rsidRPr="001E6C5A" w:rsidRDefault="00EB676A" w:rsidP="00BC3F8D">
            <w:pPr>
              <w:keepNext/>
              <w:keepLines/>
              <w:spacing w:after="0"/>
              <w:rPr>
                <w:rFonts w:ascii="Arial" w:hAnsi="Arial"/>
                <w:sz w:val="18"/>
              </w:rPr>
            </w:pPr>
            <w:r w:rsidRPr="001E6C5A">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tcPr>
          <w:p w14:paraId="304F0F4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093888"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0CAA647" w14:textId="77777777" w:rsidR="00EB676A" w:rsidRPr="001E6C5A" w:rsidRDefault="00EB676A" w:rsidP="00BC3F8D">
            <w:pPr>
              <w:keepNext/>
              <w:keepLines/>
              <w:spacing w:after="0"/>
              <w:rPr>
                <w:rFonts w:ascii="Arial" w:hAnsi="Arial"/>
                <w:sz w:val="18"/>
              </w:rPr>
            </w:pPr>
          </w:p>
        </w:tc>
      </w:tr>
      <w:tr w:rsidR="00EB676A" w:rsidRPr="001E6C5A" w14:paraId="43CFE755"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75BC91"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Whether the UE (MCPTT Client) requests a call with or without Floor control depends on implementation. The SS shall respect the type of Floor control being requested, if requested (see Table 6.2.20.3.3-6).</w:t>
            </w:r>
          </w:p>
        </w:tc>
      </w:tr>
    </w:tbl>
    <w:p w14:paraId="19EA8DDC" w14:textId="77777777" w:rsidR="00EB676A" w:rsidRPr="001E6C5A" w:rsidRDefault="00EB676A" w:rsidP="00EB676A"/>
    <w:p w14:paraId="5650EC9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6.2.20.3.3-3: </w:t>
      </w:r>
      <w:r w:rsidRPr="001E6C5A">
        <w:rPr>
          <w:rFonts w:ascii="Arial" w:hAnsi="Arial"/>
          <w:b/>
          <w:lang w:eastAsia="ko-KR"/>
        </w:rPr>
        <w:t>MCPTT-Info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E0C450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99040A0"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FIRST-TO-ANSWER</w:t>
            </w:r>
          </w:p>
        </w:tc>
      </w:tr>
    </w:tbl>
    <w:p w14:paraId="27C187D8" w14:textId="77777777" w:rsidR="00EB676A" w:rsidRPr="001E6C5A" w:rsidRDefault="00EB676A" w:rsidP="00EB676A"/>
    <w:p w14:paraId="468542EF" w14:textId="77777777" w:rsidR="00EB676A" w:rsidRPr="001E6C5A" w:rsidRDefault="00EB676A" w:rsidP="00EB676A">
      <w:pPr>
        <w:keepNext/>
        <w:keepLines/>
        <w:spacing w:before="60"/>
        <w:jc w:val="center"/>
        <w:rPr>
          <w:rFonts w:ascii="Arial" w:hAnsi="Arial"/>
          <w:b/>
        </w:rPr>
      </w:pPr>
      <w:r w:rsidRPr="001E6C5A">
        <w:rPr>
          <w:rFonts w:ascii="Arial" w:hAnsi="Arial"/>
          <w:b/>
        </w:rPr>
        <w:t>Table 6.2.20.3.3-4: Resource list</w:t>
      </w:r>
      <w:r w:rsidRPr="001E6C5A">
        <w:rPr>
          <w:rFonts w:ascii="Arial" w:hAnsi="Arial"/>
          <w:b/>
          <w:lang w:eastAsia="ko-KR"/>
        </w:rPr>
        <w:t xml:space="preserve"> in SIP INVITE</w:t>
      </w:r>
      <w:r w:rsidRPr="001E6C5A">
        <w:rPr>
          <w:rFonts w:ascii="Arial" w:hAnsi="Arial"/>
          <w:b/>
        </w:rPr>
        <w:t xml:space="preserve"> (Table 6.2.20.3.3-1)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32B8A773"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0165A00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5.5.3.3.1-1, condition FIRST-TO-ANSWER.</w:t>
            </w:r>
          </w:p>
        </w:tc>
      </w:tr>
    </w:tbl>
    <w:p w14:paraId="70FCB321" w14:textId="77777777" w:rsidR="00EB676A" w:rsidRPr="001E6C5A" w:rsidRDefault="00EB676A" w:rsidP="00EB676A"/>
    <w:p w14:paraId="2970E1DA"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6.2.20.3.3-4A: SIP 183 (Session Progress) </w:t>
      </w:r>
      <w:r>
        <w:rPr>
          <w:rFonts w:ascii="Arial" w:hAnsi="Arial"/>
          <w:b/>
        </w:rPr>
        <w:t xml:space="preserve">from the SS </w:t>
      </w:r>
      <w:r w:rsidRPr="001E6C5A">
        <w:rPr>
          <w:rFonts w:ascii="Arial" w:hAnsi="Arial"/>
          <w:b/>
        </w:rPr>
        <w:t>(step 5,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963F856"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A9536CB"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w:t>
            </w:r>
            <w:r w:rsidRPr="00256934">
              <w:rPr>
                <w:rFonts w:ascii="Arial" w:hAnsi="Arial"/>
                <w:sz w:val="18"/>
              </w:rPr>
              <w:t xml:space="preserve">TS 36.579-1 [2], </w:t>
            </w:r>
            <w:r w:rsidRPr="001E6C5A">
              <w:rPr>
                <w:rFonts w:ascii="Arial" w:hAnsi="Arial"/>
                <w:sz w:val="18"/>
              </w:rPr>
              <w:t>Table 5.5.2.16.3.2-1</w:t>
            </w:r>
          </w:p>
        </w:tc>
      </w:tr>
      <w:tr w:rsidR="00EB676A" w:rsidRPr="001E6C5A" w14:paraId="051097B4"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B3AFF58"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628F6F"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D258590"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381E969"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9E443FA"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Condition</w:t>
            </w:r>
          </w:p>
        </w:tc>
      </w:tr>
      <w:tr w:rsidR="00EB676A" w:rsidRPr="001E6C5A" w14:paraId="1135D6D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988B9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hideMark/>
          </w:tcPr>
          <w:p w14:paraId="3F30DADB"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048CEB6"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42EFD14"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AF9D63" w14:textId="77777777" w:rsidR="00EB676A" w:rsidRPr="001E6C5A" w:rsidRDefault="00EB676A" w:rsidP="00BC3F8D">
            <w:pPr>
              <w:keepNext/>
              <w:keepLines/>
              <w:spacing w:after="0"/>
              <w:rPr>
                <w:rFonts w:ascii="Arial" w:hAnsi="Arial"/>
                <w:sz w:val="18"/>
              </w:rPr>
            </w:pPr>
          </w:p>
        </w:tc>
      </w:tr>
    </w:tbl>
    <w:p w14:paraId="598034A6" w14:textId="77777777" w:rsidR="00EB676A" w:rsidRPr="001E6C5A" w:rsidRDefault="00EB676A" w:rsidP="00EB676A"/>
    <w:p w14:paraId="26709AC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6.2.20.3.3-5: SIP 200 (OK) </w:t>
      </w:r>
      <w:r w:rsidRPr="00661EA8">
        <w:rPr>
          <w:rFonts w:ascii="Arial" w:hAnsi="Arial"/>
          <w:b/>
        </w:rPr>
        <w:t xml:space="preserve">from the SS </w:t>
      </w:r>
      <w:r w:rsidRPr="001E6C5A">
        <w:rPr>
          <w:rFonts w:ascii="Arial" w:hAnsi="Arial"/>
          <w:b/>
        </w:rPr>
        <w:t>(step 6, Table 6.2.20.3.2-1)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7D3C6BD7"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8EE68EF"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w:t>
            </w:r>
            <w:r w:rsidRPr="00256934">
              <w:rPr>
                <w:rFonts w:ascii="Arial" w:hAnsi="Arial"/>
                <w:sz w:val="18"/>
              </w:rPr>
              <w:t xml:space="preserve">TS 36.579-1 [2], </w:t>
            </w:r>
            <w:r w:rsidRPr="001E6C5A">
              <w:rPr>
                <w:rFonts w:ascii="Arial" w:hAnsi="Arial"/>
                <w:sz w:val="18"/>
              </w:rPr>
              <w:t>Table 5.5.2.17.1.2-1 with condition INVITE-RSP</w:t>
            </w:r>
          </w:p>
        </w:tc>
      </w:tr>
      <w:tr w:rsidR="00EB676A" w:rsidRPr="001E6C5A" w14:paraId="3103B7F1"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2022134"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C0725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F0A657"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5E2A2CF3"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30B3BD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0C74817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B476A8" w14:textId="77777777" w:rsidR="00EB676A" w:rsidRPr="001E6C5A" w:rsidRDefault="00EB676A" w:rsidP="00BC3F8D">
            <w:pPr>
              <w:keepNext/>
              <w:keepLines/>
              <w:spacing w:after="0"/>
              <w:rPr>
                <w:rFonts w:ascii="Arial" w:hAnsi="Arial" w:cs="Arial"/>
                <w:b/>
                <w:sz w:val="18"/>
                <w:szCs w:val="18"/>
              </w:rPr>
            </w:pPr>
            <w:r w:rsidRPr="001E6C5A">
              <w:rPr>
                <w:rFonts w:ascii="Arial" w:hAnsi="Arial" w:cs="Arial"/>
                <w:b/>
                <w:sz w:val="18"/>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043910A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3FC53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57E52F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424C42" w14:textId="77777777" w:rsidR="00EB676A" w:rsidRPr="001E6C5A" w:rsidRDefault="00EB676A" w:rsidP="00BC3F8D">
            <w:pPr>
              <w:keepNext/>
              <w:keepLines/>
              <w:spacing w:after="0"/>
              <w:rPr>
                <w:rFonts w:ascii="Arial" w:hAnsi="Arial"/>
                <w:sz w:val="18"/>
              </w:rPr>
            </w:pPr>
          </w:p>
        </w:tc>
      </w:tr>
      <w:tr w:rsidR="00EB676A" w:rsidRPr="001E6C5A" w14:paraId="6C7EB9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97142F"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  </w:t>
            </w:r>
            <w:r w:rsidRPr="001E6C5A">
              <w:rPr>
                <w:rFonts w:ascii="Arial" w:hAnsi="Arial"/>
                <w:b/>
                <w:bCs/>
                <w:sz w:val="18"/>
              </w:rPr>
              <w:t>SDP message</w:t>
            </w:r>
          </w:p>
        </w:tc>
        <w:tc>
          <w:tcPr>
            <w:tcW w:w="2126" w:type="dxa"/>
            <w:tcBorders>
              <w:top w:val="single" w:sz="4" w:space="0" w:color="auto"/>
              <w:left w:val="single" w:sz="4" w:space="0" w:color="auto"/>
              <w:bottom w:val="single" w:sz="4" w:space="0" w:color="auto"/>
              <w:right w:val="single" w:sz="4" w:space="0" w:color="auto"/>
            </w:tcBorders>
            <w:hideMark/>
          </w:tcPr>
          <w:p w14:paraId="7AEE2F2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6.2.20.3.3-6</w:t>
            </w:r>
          </w:p>
        </w:tc>
        <w:tc>
          <w:tcPr>
            <w:tcW w:w="2126" w:type="dxa"/>
            <w:tcBorders>
              <w:top w:val="single" w:sz="4" w:space="0" w:color="auto"/>
              <w:left w:val="single" w:sz="4" w:space="0" w:color="auto"/>
              <w:bottom w:val="single" w:sz="4" w:space="0" w:color="auto"/>
              <w:right w:val="single" w:sz="4" w:space="0" w:color="auto"/>
            </w:tcBorders>
          </w:tcPr>
          <w:p w14:paraId="1E93001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78358"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F68CA6" w14:textId="77777777" w:rsidR="00EB676A" w:rsidRPr="001E6C5A" w:rsidRDefault="00EB676A" w:rsidP="00BC3F8D">
            <w:pPr>
              <w:keepNext/>
              <w:keepLines/>
              <w:spacing w:after="0"/>
              <w:rPr>
                <w:rFonts w:ascii="Arial" w:hAnsi="Arial"/>
                <w:sz w:val="18"/>
              </w:rPr>
            </w:pPr>
          </w:p>
        </w:tc>
      </w:tr>
    </w:tbl>
    <w:p w14:paraId="54A55DE3" w14:textId="77777777" w:rsidR="00EB676A" w:rsidRPr="001E6C5A" w:rsidRDefault="00EB676A" w:rsidP="00EB676A"/>
    <w:p w14:paraId="670FB10B" w14:textId="77777777" w:rsidR="00EB676A" w:rsidRPr="001E6C5A" w:rsidRDefault="00EB676A" w:rsidP="00EB676A">
      <w:pPr>
        <w:keepNext/>
        <w:keepLines/>
        <w:spacing w:before="60"/>
        <w:jc w:val="center"/>
        <w:rPr>
          <w:rFonts w:ascii="Arial" w:hAnsi="Arial"/>
          <w:b/>
        </w:rPr>
      </w:pPr>
      <w:r w:rsidRPr="001E6C5A">
        <w:rPr>
          <w:rFonts w:ascii="Arial" w:hAnsi="Arial"/>
          <w:b/>
        </w:rPr>
        <w:t>Table 6.2.20.3.3-6: SDP Message</w:t>
      </w:r>
      <w:r w:rsidRPr="001E6C5A">
        <w:rPr>
          <w:rFonts w:ascii="Arial" w:hAnsi="Arial"/>
          <w:b/>
          <w:lang w:eastAsia="ko-KR"/>
        </w:rPr>
        <w:t xml:space="preserve"> in SIP 200 (OK)</w:t>
      </w:r>
      <w:r w:rsidRPr="001E6C5A">
        <w:rPr>
          <w:rFonts w:ascii="Arial" w:hAnsi="Arial"/>
          <w:b/>
        </w:rPr>
        <w:t xml:space="preserve"> (Table 6.2.20.3.3-5)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rsidRPr="001E6C5A" w14:paraId="289744E7"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DC32"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WITH_SECURITY</w:t>
            </w:r>
          </w:p>
        </w:tc>
      </w:tr>
      <w:tr w:rsidR="00EB676A" w:rsidRPr="001E6C5A" w14:paraId="6F577E32"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4E3B2A7C"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D9A55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A91A0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085952F2"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3" w:type="dxa"/>
            <w:tcBorders>
              <w:top w:val="single" w:sz="4" w:space="0" w:color="auto"/>
              <w:left w:val="single" w:sz="4" w:space="0" w:color="auto"/>
              <w:bottom w:val="single" w:sz="4" w:space="0" w:color="auto"/>
              <w:right w:val="single" w:sz="4" w:space="0" w:color="auto"/>
            </w:tcBorders>
            <w:hideMark/>
          </w:tcPr>
          <w:p w14:paraId="65CFC8CE"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6A4599C6"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A912B92" w14:textId="77777777" w:rsidR="00EB676A" w:rsidRPr="001E6C5A" w:rsidRDefault="00EB676A" w:rsidP="00BC3F8D">
            <w:pPr>
              <w:keepNext/>
              <w:keepLines/>
              <w:spacing w:after="0"/>
              <w:rPr>
                <w:rFonts w:ascii="Arial" w:hAnsi="Arial"/>
                <w:sz w:val="18"/>
              </w:rPr>
            </w:pPr>
            <w:r w:rsidRPr="001E6C5A">
              <w:rPr>
                <w:rFonts w:ascii="Arial" w:hAnsi="Arial"/>
                <w:b/>
                <w:sz w:val="18"/>
              </w:rPr>
              <w:t>Media descriptions</w:t>
            </w:r>
          </w:p>
        </w:tc>
        <w:tc>
          <w:tcPr>
            <w:tcW w:w="2126" w:type="dxa"/>
            <w:tcBorders>
              <w:top w:val="single" w:sz="4" w:space="0" w:color="auto"/>
              <w:left w:val="single" w:sz="4" w:space="0" w:color="auto"/>
              <w:bottom w:val="single" w:sz="4" w:space="0" w:color="auto"/>
              <w:right w:val="single" w:sz="4" w:space="0" w:color="auto"/>
            </w:tcBorders>
          </w:tcPr>
          <w:p w14:paraId="7E4126A0"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73B6D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3B4E79"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2C3E3A0C" w14:textId="77777777" w:rsidR="00EB676A" w:rsidRPr="001E6C5A" w:rsidRDefault="00EB676A" w:rsidP="00BC3F8D">
            <w:pPr>
              <w:keepNext/>
              <w:keepLines/>
              <w:spacing w:after="0"/>
              <w:rPr>
                <w:rFonts w:ascii="Arial" w:hAnsi="Arial"/>
                <w:sz w:val="18"/>
              </w:rPr>
            </w:pPr>
          </w:p>
        </w:tc>
      </w:tr>
      <w:tr w:rsidR="00EB676A" w:rsidRPr="001E6C5A" w14:paraId="55E1B68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2942B6" w14:textId="77777777" w:rsidR="00EB676A" w:rsidRPr="001E6C5A" w:rsidRDefault="00EB676A" w:rsidP="00BC3F8D">
            <w:pPr>
              <w:keepNext/>
              <w:keepLines/>
              <w:spacing w:after="0"/>
              <w:rPr>
                <w:rFonts w:ascii="Arial" w:hAnsi="Arial"/>
                <w:sz w:val="18"/>
              </w:rPr>
            </w:pPr>
            <w:r w:rsidRPr="001E6C5A">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48F0E44F"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C737A46" w14:textId="77777777" w:rsidR="00EB676A" w:rsidRPr="001E6C5A" w:rsidRDefault="00EB676A" w:rsidP="00BC3F8D">
            <w:pPr>
              <w:keepNext/>
              <w:keepLines/>
              <w:spacing w:after="0"/>
              <w:rPr>
                <w:rFonts w:ascii="Arial" w:hAnsi="Arial"/>
                <w:sz w:val="18"/>
              </w:rPr>
            </w:pPr>
            <w:r w:rsidRPr="001E6C5A">
              <w:rPr>
                <w:rFonts w:ascii="Arial" w:hAnsi="Arial"/>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526A585" w14:textId="77777777" w:rsidR="00EB676A" w:rsidRPr="001E6C5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6A8D434" w14:textId="77777777" w:rsidR="00EB676A" w:rsidRPr="001E6C5A" w:rsidRDefault="00EB676A" w:rsidP="00BC3F8D">
            <w:pPr>
              <w:keepNext/>
              <w:keepLines/>
              <w:spacing w:after="0"/>
              <w:rPr>
                <w:rFonts w:ascii="Arial" w:hAnsi="Arial"/>
                <w:sz w:val="18"/>
              </w:rPr>
            </w:pPr>
            <w:r w:rsidRPr="001E6C5A">
              <w:rPr>
                <w:rFonts w:ascii="Arial" w:hAnsi="Arial"/>
                <w:sz w:val="18"/>
              </w:rPr>
              <w:t>WITH_MEDIACONTROL</w:t>
            </w:r>
          </w:p>
        </w:tc>
      </w:tr>
    </w:tbl>
    <w:p w14:paraId="4F23C7CF" w14:textId="77777777" w:rsidR="00EB676A" w:rsidRPr="001E6C5A"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rsidRPr="001E6C5A" w14:paraId="48ED184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AB53295"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4624491" w14:textId="77777777" w:rsidR="00EB676A" w:rsidRPr="001E6C5A" w:rsidRDefault="00EB676A" w:rsidP="00BC3F8D">
            <w:pPr>
              <w:keepNext/>
              <w:keepLines/>
              <w:spacing w:after="0"/>
              <w:jc w:val="center"/>
              <w:rPr>
                <w:rFonts w:ascii="Arial" w:hAnsi="Arial"/>
                <w:sz w:val="18"/>
              </w:rPr>
            </w:pPr>
            <w:r w:rsidRPr="001E6C5A">
              <w:rPr>
                <w:rFonts w:ascii="Arial" w:hAnsi="Arial"/>
                <w:b/>
                <w:sz w:val="18"/>
              </w:rPr>
              <w:t>Explanation</w:t>
            </w:r>
          </w:p>
        </w:tc>
      </w:tr>
      <w:tr w:rsidR="00EB676A" w:rsidRPr="001E6C5A" w14:paraId="281BD4D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AC894E9" w14:textId="77777777" w:rsidR="00EB676A" w:rsidRPr="001E6C5A" w:rsidRDefault="00EB676A" w:rsidP="00BC3F8D">
            <w:pPr>
              <w:keepNext/>
              <w:keepLines/>
              <w:spacing w:after="0"/>
              <w:rPr>
                <w:rFonts w:ascii="Arial" w:hAnsi="Arial"/>
                <w:sz w:val="18"/>
              </w:rPr>
            </w:pPr>
            <w:r w:rsidRPr="001E6C5A">
              <w:rPr>
                <w:rFonts w:ascii="Arial" w:hAnsi="Arial"/>
                <w:sz w:val="18"/>
              </w:rP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0C058EEE" w14:textId="77777777" w:rsidR="00EB676A" w:rsidRPr="001E6C5A" w:rsidRDefault="00EB676A" w:rsidP="00BC3F8D">
            <w:pPr>
              <w:keepNext/>
              <w:keepLines/>
              <w:spacing w:after="0"/>
              <w:rPr>
                <w:rFonts w:ascii="Arial" w:hAnsi="Arial"/>
                <w:sz w:val="18"/>
              </w:rPr>
            </w:pPr>
            <w:r w:rsidRPr="001E6C5A">
              <w:rPr>
                <w:rFonts w:ascii="Arial" w:hAnsi="Arial"/>
                <w:sz w:val="18"/>
              </w:rPr>
              <w:t>The SDP offer sent by the UE at step 3 (Table 6.2.20.3.3-2) contains a media description for media control.</w:t>
            </w:r>
          </w:p>
          <w:p w14:paraId="4C49039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In this case, if the </w:t>
            </w:r>
            <w:proofErr w:type="spellStart"/>
            <w:r w:rsidRPr="001E6C5A">
              <w:rPr>
                <w:rFonts w:ascii="Arial" w:hAnsi="Arial"/>
                <w:sz w:val="18"/>
              </w:rPr>
              <w:t>fmtp</w:t>
            </w:r>
            <w:proofErr w:type="spellEnd"/>
            <w:r w:rsidRPr="001E6C5A">
              <w:rPr>
                <w:rFonts w:ascii="Arial" w:hAnsi="Arial"/>
                <w:sz w:val="18"/>
              </w:rPr>
              <w:t xml:space="preserve"> attribute of the SDP offer contains the </w:t>
            </w:r>
            <w:proofErr w:type="spellStart"/>
            <w:r w:rsidRPr="001E6C5A">
              <w:rPr>
                <w:rFonts w:ascii="Arial" w:hAnsi="Arial"/>
                <w:sz w:val="18"/>
              </w:rPr>
              <w:t>mc_implicit_request</w:t>
            </w:r>
            <w:proofErr w:type="spellEnd"/>
            <w:r w:rsidRPr="001E6C5A">
              <w:rPr>
                <w:rFonts w:ascii="Arial" w:hAnsi="Arial"/>
                <w:sz w:val="18"/>
              </w:rPr>
              <w:t xml:space="preserve"> parameter, conditions IMPLICIT_GRANT_REQUESTED but NOT IMPLICIT_FLOOR_GRANTED shall be applied for the SDP answer.</w:t>
            </w:r>
          </w:p>
        </w:tc>
      </w:tr>
    </w:tbl>
    <w:p w14:paraId="4EC0B776" w14:textId="77777777" w:rsidR="00EB676A" w:rsidRPr="001E6C5A" w:rsidRDefault="00EB676A" w:rsidP="00EB676A"/>
    <w:p w14:paraId="524AF9AA" w14:textId="77777777" w:rsidR="00EB676A" w:rsidRPr="001E6C5A" w:rsidRDefault="00EB676A" w:rsidP="00EB676A">
      <w:pPr>
        <w:keepNext/>
        <w:keepLines/>
        <w:spacing w:before="60"/>
        <w:jc w:val="center"/>
        <w:rPr>
          <w:rFonts w:ascii="Arial" w:hAnsi="Arial"/>
          <w:b/>
        </w:rPr>
      </w:pPr>
      <w:r w:rsidRPr="001E6C5A">
        <w:rPr>
          <w:rFonts w:ascii="Arial" w:hAnsi="Arial"/>
          <w:b/>
        </w:rPr>
        <w:t>Table 6.2.20.3.3-7</w:t>
      </w:r>
      <w:r>
        <w:rPr>
          <w:rFonts w:ascii="Arial" w:hAnsi="Arial"/>
          <w:b/>
        </w:rPr>
        <w:t>..</w:t>
      </w:r>
      <w:r w:rsidRPr="001E6C5A">
        <w:rPr>
          <w:rFonts w:ascii="Arial" w:hAnsi="Arial"/>
          <w:b/>
        </w:rPr>
        <w:t>8: Void</w:t>
      </w:r>
    </w:p>
    <w:p w14:paraId="2158D9C2" w14:textId="77777777" w:rsidR="00EB676A" w:rsidRPr="001E6C5A" w:rsidRDefault="00EB676A" w:rsidP="00EB676A"/>
    <w:p w14:paraId="68A6A9A3" w14:textId="77777777" w:rsidR="00EB676A" w:rsidRPr="001E6C5A" w:rsidRDefault="00EB676A" w:rsidP="00EB676A">
      <w:pPr>
        <w:keepNext/>
        <w:keepLines/>
        <w:spacing w:before="120"/>
        <w:ind w:left="1134" w:hanging="1134"/>
        <w:outlineLvl w:val="2"/>
        <w:rPr>
          <w:rFonts w:ascii="Arial" w:hAnsi="Arial"/>
          <w:sz w:val="28"/>
        </w:rPr>
      </w:pPr>
      <w:bookmarkStart w:id="1056" w:name="_Toc76583174"/>
      <w:bookmarkStart w:id="1057" w:name="_Toc83808726"/>
      <w:bookmarkStart w:id="1058" w:name="_Toc91233555"/>
      <w:bookmarkStart w:id="1059" w:name="_Toc100349034"/>
      <w:bookmarkStart w:id="1060" w:name="_Toc106787190"/>
      <w:r w:rsidRPr="001E6C5A">
        <w:rPr>
          <w:rFonts w:ascii="Arial" w:hAnsi="Arial"/>
          <w:sz w:val="28"/>
        </w:rPr>
        <w:t>6.2.21</w:t>
      </w:r>
      <w:r w:rsidRPr="001E6C5A">
        <w:rPr>
          <w:rFonts w:ascii="Arial" w:hAnsi="Arial"/>
          <w:sz w:val="28"/>
        </w:rPr>
        <w:tab/>
        <w:t>On-network / First-to-answer call / On-demand session / Client Terminated (CT)</w:t>
      </w:r>
      <w:bookmarkEnd w:id="1056"/>
      <w:bookmarkEnd w:id="1057"/>
      <w:bookmarkEnd w:id="1058"/>
      <w:bookmarkEnd w:id="1059"/>
      <w:bookmarkEnd w:id="1060"/>
    </w:p>
    <w:p w14:paraId="5CC6BAF7" w14:textId="77777777" w:rsidR="00EB676A" w:rsidRPr="001E6C5A" w:rsidRDefault="00EB676A" w:rsidP="00EB676A">
      <w:pPr>
        <w:keepNext/>
        <w:keepLines/>
        <w:spacing w:before="120"/>
        <w:ind w:left="1985" w:hanging="1985"/>
        <w:rPr>
          <w:rFonts w:ascii="Arial" w:hAnsi="Arial"/>
        </w:rPr>
      </w:pPr>
      <w:r w:rsidRPr="001E6C5A">
        <w:rPr>
          <w:rFonts w:ascii="Arial" w:hAnsi="Arial"/>
        </w:rPr>
        <w:t>6.2.21.1</w:t>
      </w:r>
      <w:r w:rsidRPr="001E6C5A">
        <w:rPr>
          <w:rFonts w:ascii="Arial" w:hAnsi="Arial"/>
        </w:rPr>
        <w:tab/>
        <w:t>Test Purpose (TP)</w:t>
      </w:r>
    </w:p>
    <w:p w14:paraId="4EFF6D05"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38064A1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participate in private calls</w:t>
      </w:r>
      <w:r w:rsidRPr="001E6C5A">
        <w:rPr>
          <w:rFonts w:ascii="Courier New" w:hAnsi="Courier New"/>
          <w:sz w:val="16"/>
        </w:rPr>
        <w:t xml:space="preserve"> }</w:t>
      </w:r>
    </w:p>
    <w:p w14:paraId="6455E03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4D87D28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receives a request for establishment of </w:t>
      </w:r>
      <w:r w:rsidRPr="001E6C5A">
        <w:rPr>
          <w:rFonts w:ascii="Courier New" w:hAnsi="Courier New"/>
          <w:sz w:val="16"/>
          <w:lang w:eastAsia="zh-CN"/>
        </w:rPr>
        <w:t xml:space="preserve">an on-demand </w:t>
      </w:r>
      <w:r w:rsidRPr="001E6C5A">
        <w:rPr>
          <w:rFonts w:ascii="Courier New" w:hAnsi="Courier New"/>
          <w:sz w:val="16"/>
        </w:rPr>
        <w:t>first-to-answer-call</w:t>
      </w:r>
      <w:r w:rsidRPr="001E6C5A">
        <w:rPr>
          <w:rFonts w:ascii="Courier New" w:hAnsi="Courier New"/>
          <w:sz w:val="16"/>
          <w:lang w:eastAsia="zh-CN"/>
        </w:rPr>
        <w:t xml:space="preserve"> </w:t>
      </w:r>
      <w:r w:rsidRPr="001E6C5A">
        <w:rPr>
          <w:rFonts w:ascii="Courier New" w:hAnsi="Courier New"/>
          <w:sz w:val="16"/>
        </w:rPr>
        <w:t>}</w:t>
      </w:r>
    </w:p>
    <w:p w14:paraId="6EA5885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5F6C9459"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6384084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3D6AFF"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5E3E9A1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and, having not yet answered it</w:t>
      </w:r>
      <w:r w:rsidRPr="001E6C5A">
        <w:rPr>
          <w:rFonts w:ascii="Courier New" w:hAnsi="Courier New"/>
          <w:sz w:val="16"/>
        </w:rPr>
        <w:t xml:space="preserve"> }</w:t>
      </w:r>
    </w:p>
    <w:p w14:paraId="22AB56C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22DD18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w:t>
      </w:r>
      <w:r w:rsidRPr="001E6C5A">
        <w:rPr>
          <w:rFonts w:ascii="Courier New" w:hAnsi="Courier New"/>
          <w:sz w:val="16"/>
          <w:lang w:eastAsia="zh-CN"/>
        </w:rPr>
        <w:t xml:space="preserve">receives a SIP CANCEL message </w:t>
      </w:r>
      <w:r w:rsidRPr="001E6C5A">
        <w:rPr>
          <w:rFonts w:ascii="Courier New" w:hAnsi="Courier New"/>
          <w:sz w:val="16"/>
        </w:rPr>
        <w:t>}</w:t>
      </w:r>
    </w:p>
    <w:p w14:paraId="52CB5CA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 xml:space="preserve">SIP 200 (OK) to confirm the reception of the </w:t>
      </w:r>
      <w:r w:rsidRPr="001E6C5A">
        <w:rPr>
          <w:rFonts w:ascii="Courier New" w:hAnsi="Courier New"/>
          <w:sz w:val="16"/>
        </w:rPr>
        <w:t>SIP CANCEL followed by a SIP 487 (Request Terminated) to confirm terminating of the dialog }</w:t>
      </w:r>
    </w:p>
    <w:p w14:paraId="5EAEC9E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285D06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9905EB"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1384BDA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w:t>
      </w:r>
      <w:r w:rsidRPr="001E6C5A">
        <w:rPr>
          <w:rFonts w:ascii="Courier New" w:hAnsi="Courier New"/>
          <w:sz w:val="16"/>
          <w:lang w:eastAsia="ko-KR"/>
        </w:rPr>
        <w:t xml:space="preserve">participate in private calls, having received </w:t>
      </w:r>
      <w:r w:rsidRPr="001E6C5A">
        <w:rPr>
          <w:rFonts w:ascii="Courier New" w:hAnsi="Courier New"/>
          <w:sz w:val="16"/>
        </w:rPr>
        <w:t xml:space="preserve">a request for establishment of </w:t>
      </w:r>
      <w:r w:rsidRPr="001E6C5A">
        <w:rPr>
          <w:rFonts w:ascii="Courier New" w:hAnsi="Courier New"/>
          <w:sz w:val="16"/>
          <w:lang w:eastAsia="zh-CN"/>
        </w:rPr>
        <w:t xml:space="preserve">an on-demand </w:t>
      </w:r>
      <w:r w:rsidRPr="001E6C5A">
        <w:rPr>
          <w:rFonts w:ascii="Courier New" w:hAnsi="Courier New"/>
          <w:sz w:val="16"/>
        </w:rPr>
        <w:t>first-to-answer call</w:t>
      </w:r>
      <w:r w:rsidRPr="001E6C5A">
        <w:rPr>
          <w:rFonts w:ascii="Courier New" w:hAnsi="Courier New"/>
          <w:sz w:val="16"/>
          <w:lang w:eastAsia="zh-CN"/>
        </w:rPr>
        <w:t xml:space="preserve">, and, having </w:t>
      </w:r>
      <w:r w:rsidRPr="001E6C5A">
        <w:rPr>
          <w:rFonts w:ascii="Courier New" w:hAnsi="Courier New"/>
          <w:sz w:val="16"/>
        </w:rPr>
        <w:t xml:space="preserve">send a </w:t>
      </w:r>
      <w:r w:rsidRPr="001E6C5A">
        <w:rPr>
          <w:rFonts w:ascii="Courier New" w:hAnsi="Courier New"/>
          <w:sz w:val="16"/>
          <w:lang w:eastAsia="ko-KR"/>
        </w:rPr>
        <w:t xml:space="preserve">SIP 200 (OK) accepting the establishment of an MCPTT </w:t>
      </w:r>
      <w:r w:rsidRPr="001E6C5A">
        <w:rPr>
          <w:rFonts w:ascii="Courier New" w:hAnsi="Courier New"/>
          <w:sz w:val="16"/>
          <w:lang w:eastAsia="zh-CN"/>
        </w:rPr>
        <w:t xml:space="preserve">on-demand </w:t>
      </w:r>
      <w:r w:rsidRPr="001E6C5A">
        <w:rPr>
          <w:rFonts w:ascii="Courier New" w:hAnsi="Courier New"/>
          <w:sz w:val="16"/>
        </w:rPr>
        <w:t>first to answer-call (due to the User answering the call) }</w:t>
      </w:r>
    </w:p>
    <w:p w14:paraId="666C426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623C2CA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1E6C5A">
        <w:rPr>
          <w:rFonts w:ascii="Courier New" w:hAnsi="Courier New"/>
          <w:b/>
          <w:sz w:val="16"/>
        </w:rPr>
        <w:t>when</w:t>
      </w:r>
      <w:r w:rsidRPr="001E6C5A">
        <w:rPr>
          <w:rFonts w:ascii="Courier New" w:hAnsi="Courier New"/>
          <w:sz w:val="16"/>
        </w:rPr>
        <w:t xml:space="preserve"> { UE (MCPTT Client) receives a SIP BYE with the &lt;release-reason&gt; element set to a value of "not selected for call" }</w:t>
      </w:r>
    </w:p>
    <w:p w14:paraId="3988F3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w:t>
      </w:r>
      <w:r w:rsidRPr="001E6C5A">
        <w:rPr>
          <w:rFonts w:ascii="Courier New" w:hAnsi="Courier New"/>
          <w:sz w:val="16"/>
          <w:lang w:eastAsia="ko-KR"/>
        </w:rPr>
        <w:t>SIP 200 (OK) to confirm termination of the</w:t>
      </w:r>
      <w:r w:rsidRPr="001E6C5A">
        <w:rPr>
          <w:rFonts w:ascii="Courier New" w:hAnsi="Courier New"/>
          <w:sz w:val="16"/>
        </w:rPr>
        <w:t xml:space="preserve"> MCPTT session }</w:t>
      </w:r>
    </w:p>
    <w:p w14:paraId="55FA2AB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9457EA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18B424" w14:textId="77777777" w:rsidR="00EB676A" w:rsidRPr="001E6C5A" w:rsidRDefault="00EB676A" w:rsidP="00EB676A">
      <w:pPr>
        <w:keepNext/>
        <w:keepLines/>
        <w:spacing w:before="120"/>
        <w:ind w:left="1985" w:hanging="1985"/>
        <w:rPr>
          <w:rFonts w:ascii="Arial" w:hAnsi="Arial"/>
        </w:rPr>
      </w:pPr>
      <w:r w:rsidRPr="001E6C5A">
        <w:rPr>
          <w:rFonts w:ascii="Arial" w:hAnsi="Arial"/>
        </w:rPr>
        <w:t>6.2.20.2</w:t>
      </w:r>
      <w:r w:rsidRPr="001E6C5A">
        <w:rPr>
          <w:rFonts w:ascii="Arial" w:hAnsi="Arial"/>
        </w:rPr>
        <w:tab/>
        <w:t>Conformance requirements</w:t>
      </w:r>
    </w:p>
    <w:p w14:paraId="20C3C37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11.1.1.2.1.2, </w:t>
      </w:r>
      <w:r w:rsidRPr="001E6C5A">
        <w:t>11.1.4.2, 6.2.2, 6.2.3.1</w:t>
      </w:r>
      <w:r w:rsidRPr="001E6C5A">
        <w:rPr>
          <w:lang w:eastAsia="ko-KR"/>
        </w:rPr>
        <w:t xml:space="preserve">.1, 6.2.3.2.1, </w:t>
      </w:r>
      <w:r w:rsidRPr="001E6C5A">
        <w:t>6.2.6. Unless otherwise stated these are Rel-15 requirements.</w:t>
      </w:r>
    </w:p>
    <w:p w14:paraId="112D6AFE" w14:textId="77777777" w:rsidR="00EB676A" w:rsidRPr="001E6C5A" w:rsidRDefault="00EB676A" w:rsidP="00EB676A">
      <w:r w:rsidRPr="001E6C5A">
        <w:t xml:space="preserve">[TS 24.379, clause </w:t>
      </w:r>
      <w:r w:rsidRPr="001E6C5A">
        <w:rPr>
          <w:lang w:eastAsia="ko-KR"/>
        </w:rPr>
        <w:t>11.1.1.2.1.2</w:t>
      </w:r>
      <w:r w:rsidRPr="001E6C5A">
        <w:t>]</w:t>
      </w:r>
    </w:p>
    <w:p w14:paraId="166E5ACF"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229E6415" w14:textId="77777777" w:rsidR="00EB676A" w:rsidRPr="001E6C5A" w:rsidRDefault="00EB676A" w:rsidP="00EB676A">
      <w:pPr>
        <w:rPr>
          <w:lang w:eastAsia="ko-KR"/>
        </w:rPr>
      </w:pPr>
      <w:r w:rsidRPr="001E6C5A">
        <w:rPr>
          <w:lang w:eastAsia="ko-KR"/>
        </w:rPr>
        <w:t>The MCPTT client:</w:t>
      </w:r>
    </w:p>
    <w:p w14:paraId="31724BE7" w14:textId="77777777" w:rsidR="00EB676A" w:rsidRPr="001E6C5A" w:rsidRDefault="00EB676A" w:rsidP="00EB676A">
      <w:pPr>
        <w:ind w:left="568" w:hanging="284"/>
      </w:pPr>
      <w:r w:rsidRPr="001E6C5A">
        <w:t>...</w:t>
      </w:r>
    </w:p>
    <w:p w14:paraId="08D6A155"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t>application/vnd.3gpp.mcptt-info+xml MIME body of the incoming SIP INVITE request is set to "first-to-answer"</w:t>
      </w:r>
      <w:r w:rsidRPr="001E6C5A">
        <w:rPr>
          <w:lang w:eastAsia="ko-KR"/>
        </w:rPr>
        <w:t xml:space="preserve"> then:</w:t>
      </w:r>
    </w:p>
    <w:p w14:paraId="2CF7E723"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3D6AF877"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4BCAC366"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3CB6F58C"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51F6DF5D"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06E3D505" w14:textId="77777777" w:rsidR="00EB676A" w:rsidRPr="001E6C5A" w:rsidRDefault="00EB676A" w:rsidP="00EB676A">
      <w:pPr>
        <w:ind w:left="851" w:hanging="284"/>
      </w:pPr>
      <w:r w:rsidRPr="001E6C5A">
        <w:rPr>
          <w:lang w:eastAsia="ko-KR"/>
        </w:rPr>
        <w:t>f)</w:t>
      </w:r>
      <w:r w:rsidRPr="001E6C5A">
        <w:rPr>
          <w:lang w:eastAsia="ko-KR"/>
        </w:rPr>
        <w:tab/>
        <w:t xml:space="preserve">shall add the </w:t>
      </w:r>
      <w:r w:rsidRPr="001E6C5A">
        <w:t>MCPTT ID of the MCPTT user to the initiator field (</w:t>
      </w:r>
      <w:proofErr w:type="spellStart"/>
      <w:r w:rsidRPr="001E6C5A">
        <w:t>IDRi</w:t>
      </w:r>
      <w:proofErr w:type="spellEnd"/>
      <w:r w:rsidRPr="001E6C5A">
        <w:t>) of the I_MESSAGE as described in 3GPP TS 33.180 [78]; and</w:t>
      </w:r>
    </w:p>
    <w:p w14:paraId="6D6FD94F" w14:textId="77777777" w:rsidR="00EB676A" w:rsidRPr="001E6C5A" w:rsidRDefault="00EB676A" w:rsidP="00EB676A">
      <w:pPr>
        <w:keepLines/>
        <w:ind w:left="1135" w:hanging="851"/>
      </w:pPr>
      <w:r w:rsidRPr="001E6C5A">
        <w:t>NOTE 4:</w:t>
      </w:r>
      <w:r w:rsidRPr="001E6C5A">
        <w:tab/>
        <w:t>The initiator of the MIKEY-SAKKE I_MESSAGE is in this case the terminating client from the perspective of the call.</w:t>
      </w:r>
    </w:p>
    <w:p w14:paraId="76F0AA40" w14:textId="77777777" w:rsidR="00EB676A" w:rsidRPr="001E6C5A" w:rsidRDefault="00EB676A" w:rsidP="00EB676A">
      <w:pPr>
        <w:ind w:left="851" w:hanging="284"/>
        <w:rPr>
          <w:lang w:eastAsia="ko-KR"/>
        </w:rPr>
      </w:pPr>
      <w:r w:rsidRPr="001E6C5A">
        <w:t>g)</w:t>
      </w:r>
      <w:r w:rsidRPr="001E6C5A">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09C05183" w14:textId="77777777" w:rsidR="00EB676A" w:rsidRPr="001E6C5A" w:rsidRDefault="00EB676A" w:rsidP="00EB676A">
      <w:pPr>
        <w:ind w:left="568" w:hanging="284"/>
        <w:rPr>
          <w:lang w:eastAsia="ko-KR"/>
        </w:rPr>
      </w:pPr>
      <w:r w:rsidRPr="001E6C5A">
        <w:t>...</w:t>
      </w:r>
    </w:p>
    <w:p w14:paraId="3203D699" w14:textId="77777777" w:rsidR="00EB676A" w:rsidRPr="001E6C5A" w:rsidRDefault="00EB676A" w:rsidP="00EB676A">
      <w:pPr>
        <w:ind w:left="568" w:hanging="284"/>
      </w:pPr>
      <w:r w:rsidRPr="001E6C5A">
        <w:rPr>
          <w:lang w:eastAsia="ko-KR"/>
        </w:rPr>
        <w:t>8)</w:t>
      </w:r>
      <w:r w:rsidRPr="001E6C5A">
        <w:rPr>
          <w:lang w:eastAsia="ko-KR"/>
        </w:rPr>
        <w:tab/>
        <w:t xml:space="preserve">if the &lt;session-type&gt; in the </w:t>
      </w:r>
      <w:r w:rsidRPr="001E6C5A">
        <w:t>application/vnd.3gpp.mcptt-info+xml MIME body of the incoming SIP INVITE request is set to "first-to-answer":</w:t>
      </w:r>
    </w:p>
    <w:p w14:paraId="584C7469" w14:textId="77777777" w:rsidR="00EB676A" w:rsidRPr="001E6C5A" w:rsidRDefault="00EB676A" w:rsidP="00EB676A">
      <w:pPr>
        <w:ind w:left="851" w:hanging="284"/>
        <w:rPr>
          <w:lang w:eastAsia="ko-KR"/>
        </w:rPr>
      </w:pPr>
      <w:r w:rsidRPr="001E6C5A">
        <w:rPr>
          <w:lang w:eastAsia="ko-KR"/>
        </w:rPr>
        <w:t>a)</w:t>
      </w:r>
      <w:r w:rsidRPr="001E6C5A">
        <w:rPr>
          <w:lang w:eastAsia="ko-KR"/>
        </w:rPr>
        <w:tab/>
        <w:t>shall notify the user of the incoming call;</w:t>
      </w:r>
    </w:p>
    <w:p w14:paraId="081ACF44" w14:textId="77777777" w:rsidR="00EB676A" w:rsidRPr="001E6C5A" w:rsidRDefault="00EB676A" w:rsidP="00EB676A">
      <w:pPr>
        <w:ind w:left="851" w:hanging="284"/>
        <w:rPr>
          <w:lang w:eastAsia="ko-KR"/>
        </w:rPr>
      </w:pPr>
      <w:r w:rsidRPr="001E6C5A">
        <w:rPr>
          <w:lang w:eastAsia="ko-KR"/>
        </w:rPr>
        <w:t>b)</w:t>
      </w:r>
      <w:r w:rsidRPr="001E6C5A">
        <w:rPr>
          <w:lang w:eastAsia="ko-KR"/>
        </w:rPr>
        <w:tab/>
        <w:t>shall not forward the first-to-answer call;</w:t>
      </w:r>
    </w:p>
    <w:p w14:paraId="078E257E" w14:textId="77777777" w:rsidR="00EB676A" w:rsidRPr="001E6C5A" w:rsidRDefault="00EB676A" w:rsidP="00EB676A">
      <w:pPr>
        <w:ind w:left="851" w:hanging="284"/>
        <w:rPr>
          <w:lang w:eastAsia="ko-KR"/>
        </w:rPr>
      </w:pPr>
      <w:r w:rsidRPr="001E6C5A">
        <w:rPr>
          <w:lang w:eastAsia="ko-KR"/>
        </w:rPr>
        <w:t>c)</w:t>
      </w:r>
      <w:r w:rsidRPr="001E6C5A">
        <w:rPr>
          <w:lang w:eastAsia="ko-KR"/>
        </w:rPr>
        <w:tab/>
        <w:t>if the MCPTT user is busy on another call, shall send a SIP 486 (Busy Here)</w:t>
      </w:r>
      <w:r w:rsidRPr="001E6C5A">
        <w:t xml:space="preserve"> to the SIP INVITE request according to 3GPP TS 24.229 [4] and not continue with any further steps in this subclause; and</w:t>
      </w:r>
    </w:p>
    <w:p w14:paraId="734118AE" w14:textId="77777777" w:rsidR="00EB676A" w:rsidRPr="001E6C5A" w:rsidRDefault="00EB676A" w:rsidP="00EB676A">
      <w:pPr>
        <w:ind w:left="851" w:hanging="284"/>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t xml:space="preserve"> to the SIP INVITE request according to 3GPP TS 24.229 [4] and not continue with any further steps in this subclause;</w:t>
      </w:r>
    </w:p>
    <w:p w14:paraId="235CB71C" w14:textId="77777777" w:rsidR="00EB676A" w:rsidRPr="001E6C5A" w:rsidRDefault="00EB676A" w:rsidP="00EB676A">
      <w:pPr>
        <w:keepLines/>
        <w:ind w:left="1135" w:hanging="851"/>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6E9763A" w14:textId="77777777" w:rsidR="00EB676A" w:rsidRPr="001E6C5A" w:rsidRDefault="00EB676A" w:rsidP="00EB676A">
      <w:pPr>
        <w:ind w:left="568" w:hanging="284"/>
      </w:pPr>
      <w:r w:rsidRPr="001E6C5A">
        <w:t>...</w:t>
      </w:r>
    </w:p>
    <w:p w14:paraId="35696CBB" w14:textId="77777777" w:rsidR="00EB676A" w:rsidRPr="001E6C5A" w:rsidRDefault="00EB676A" w:rsidP="00EB676A">
      <w:pPr>
        <w:ind w:left="568" w:hanging="284"/>
      </w:pPr>
      <w:r w:rsidRPr="001E6C5A">
        <w:t>10)</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287D1DB9" w14:textId="77777777" w:rsidR="00EB676A" w:rsidRPr="001E6C5A" w:rsidRDefault="00EB676A" w:rsidP="00EB676A">
      <w:pPr>
        <w:ind w:left="568" w:hanging="284"/>
      </w:pPr>
      <w:r w:rsidRPr="001E6C5A">
        <w:t>...</w:t>
      </w:r>
    </w:p>
    <w:p w14:paraId="62EA093D" w14:textId="77777777" w:rsidR="00EB676A" w:rsidRPr="001E6C5A" w:rsidRDefault="00EB676A" w:rsidP="00EB676A">
      <w:r w:rsidRPr="001E6C5A">
        <w:t>Upon receiving the SIP CANCEL request cancelling a SIP INVITE request for which a dialog exists at the MCPTT client and a SIP 200 (OK) response has not yet been sent to the SIP INVITE request then the MCPTT client:</w:t>
      </w:r>
    </w:p>
    <w:p w14:paraId="47714A7E" w14:textId="77777777" w:rsidR="00EB676A" w:rsidRPr="001E6C5A" w:rsidRDefault="00EB676A" w:rsidP="00EB676A">
      <w:pPr>
        <w:ind w:left="568" w:hanging="284"/>
      </w:pPr>
      <w:r w:rsidRPr="001E6C5A">
        <w:t>1)</w:t>
      </w:r>
      <w:r w:rsidRPr="001E6C5A">
        <w:tab/>
        <w:t>if the session was established with a &lt;session-type&gt; of "first-to-answer", may notify the MCPTT user of the cancellation of the call;</w:t>
      </w:r>
    </w:p>
    <w:p w14:paraId="60439BBD" w14:textId="77777777" w:rsidR="00EB676A" w:rsidRPr="001E6C5A" w:rsidRDefault="00EB676A" w:rsidP="00EB676A">
      <w:pPr>
        <w:ind w:left="568" w:hanging="284"/>
      </w:pPr>
      <w:r w:rsidRPr="001E6C5A">
        <w:t>...</w:t>
      </w:r>
    </w:p>
    <w:p w14:paraId="1CBA84F1" w14:textId="77777777" w:rsidR="00EB676A" w:rsidRPr="001E6C5A" w:rsidRDefault="00EB676A" w:rsidP="00EB676A">
      <w:pPr>
        <w:ind w:left="568" w:hanging="284"/>
      </w:pPr>
      <w:r w:rsidRPr="001E6C5A">
        <w:t>3)</w:t>
      </w:r>
      <w:r w:rsidRPr="001E6C5A">
        <w:tab/>
        <w:t>shall send a SIP 200 (OK) response to the SIP CANCEL request according to 3GPP TS 24.229 [4]; and</w:t>
      </w:r>
    </w:p>
    <w:p w14:paraId="3A8ADEE1" w14:textId="77777777" w:rsidR="00EB676A" w:rsidRPr="001E6C5A" w:rsidRDefault="00EB676A" w:rsidP="00EB676A">
      <w:pPr>
        <w:ind w:left="568" w:hanging="284"/>
      </w:pPr>
      <w:r w:rsidRPr="001E6C5A">
        <w:t>4)</w:t>
      </w:r>
      <w:r w:rsidRPr="001E6C5A">
        <w:tab/>
        <w:t>shall send a SIP 487 (Request Terminated) response to the SIP INVITE request according to 3GPP TS 24.229 [4].</w:t>
      </w:r>
    </w:p>
    <w:p w14:paraId="7C952298" w14:textId="77777777" w:rsidR="00EB676A" w:rsidRPr="001E6C5A" w:rsidRDefault="00EB676A" w:rsidP="00EB676A">
      <w:r w:rsidRPr="001E6C5A">
        <w:t>Upon receiving a SIP BYE request for an established dialog, the MCPTT client:</w:t>
      </w:r>
    </w:p>
    <w:p w14:paraId="005D1EA7" w14:textId="77777777" w:rsidR="00EB676A" w:rsidRPr="001E6C5A" w:rsidRDefault="00EB676A" w:rsidP="00EB676A">
      <w:pPr>
        <w:ind w:left="568" w:hanging="284"/>
      </w:pPr>
      <w:r w:rsidRPr="001E6C5A">
        <w:t>...</w:t>
      </w:r>
    </w:p>
    <w:p w14:paraId="0F6DA2D8" w14:textId="77777777" w:rsidR="00EB676A" w:rsidRPr="001E6C5A" w:rsidRDefault="00EB676A" w:rsidP="00EB676A">
      <w:pPr>
        <w:ind w:left="568" w:hanging="284"/>
      </w:pPr>
      <w:r w:rsidRPr="001E6C5A">
        <w:t>2)</w:t>
      </w:r>
      <w:r w:rsidRPr="001E6C5A">
        <w:tab/>
        <w:t>shall follow the procedures in subclause 11.1.4.2.</w:t>
      </w:r>
    </w:p>
    <w:p w14:paraId="7C0CF875" w14:textId="77777777" w:rsidR="00EB676A" w:rsidRPr="001E6C5A" w:rsidRDefault="00EB676A" w:rsidP="00EB676A">
      <w:pPr>
        <w:keepLines/>
        <w:ind w:left="1135" w:hanging="851"/>
        <w:rPr>
          <w:lang w:eastAsia="ko-KR"/>
        </w:rPr>
      </w:pPr>
      <w:r w:rsidRPr="001E6C5A">
        <w:t>NOTE 6:</w:t>
      </w:r>
      <w:r w:rsidRPr="001E6C5A">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18A48D5C" w14:textId="77777777" w:rsidR="00EB676A" w:rsidRPr="001E6C5A" w:rsidRDefault="00EB676A" w:rsidP="00EB676A">
      <w:pPr>
        <w:rPr>
          <w:lang w:eastAsia="ko-KR"/>
        </w:rPr>
      </w:pPr>
      <w:r w:rsidRPr="001E6C5A">
        <w:t xml:space="preserve">[TS 24.379, clause </w:t>
      </w:r>
      <w:r w:rsidRPr="001E6C5A">
        <w:rPr>
          <w:lang w:eastAsia="ko-KR"/>
        </w:rPr>
        <w:t>6.2.3.2.1</w:t>
      </w:r>
      <w:r w:rsidRPr="001E6C5A">
        <w:t>]</w:t>
      </w:r>
    </w:p>
    <w:p w14:paraId="7BCFBAD7" w14:textId="77777777" w:rsidR="00EB676A" w:rsidRPr="001E6C5A" w:rsidRDefault="00EB676A" w:rsidP="00EB676A">
      <w:pPr>
        <w:rPr>
          <w:lang w:eastAsia="ko-KR"/>
        </w:rPr>
      </w:pPr>
      <w:r w:rsidRPr="001E6C5A">
        <w:rPr>
          <w:lang w:eastAsia="ko-KR"/>
        </w:rPr>
        <w:t>When performing the manual commencement mode procedures:</w:t>
      </w:r>
    </w:p>
    <w:p w14:paraId="6B3FC1B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07F6793F" w14:textId="77777777" w:rsidR="00EB676A" w:rsidRPr="001E6C5A" w:rsidRDefault="00EB676A" w:rsidP="00EB676A">
      <w:pPr>
        <w:rPr>
          <w:lang w:eastAsia="ko-KR"/>
        </w:rPr>
      </w:pPr>
      <w:r w:rsidRPr="001E6C5A">
        <w:rPr>
          <w:lang w:eastAsia="ko-KR"/>
        </w:rPr>
        <w:t>The MCPTT client:</w:t>
      </w:r>
    </w:p>
    <w:p w14:paraId="1596268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3C51BFB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2733ECA7"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0E0A861B"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44C77F9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3475BBA3"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23AC2D84"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1F5AD781" w14:textId="77777777" w:rsidR="00EB676A" w:rsidRPr="001E6C5A" w:rsidRDefault="00EB676A" w:rsidP="00EB676A">
      <w:r w:rsidRPr="001E6C5A">
        <w:t>[TS 24.379, clause 6.2.3.1</w:t>
      </w:r>
      <w:r w:rsidRPr="001E6C5A">
        <w:rPr>
          <w:lang w:eastAsia="ko-KR"/>
        </w:rPr>
        <w:t>.1</w:t>
      </w:r>
      <w:r w:rsidRPr="001E6C5A">
        <w:t>]</w:t>
      </w:r>
    </w:p>
    <w:p w14:paraId="7B0A2C54"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05382C2"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2ECC2A37"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697C3C5F"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5E24F1C9"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4A5C8DBA" w14:textId="77777777" w:rsidR="00EB676A" w:rsidRPr="001E6C5A" w:rsidRDefault="00EB676A" w:rsidP="00EB676A">
      <w:pPr>
        <w:ind w:left="568" w:hanging="284"/>
      </w:pPr>
      <w:r w:rsidRPr="001E6C5A">
        <w:t>...</w:t>
      </w:r>
    </w:p>
    <w:p w14:paraId="5BB5ED03" w14:textId="77777777" w:rsidR="00EB676A" w:rsidRPr="001E6C5A" w:rsidRDefault="00EB676A" w:rsidP="00EB676A">
      <w:pPr>
        <w:ind w:left="568" w:hanging="284"/>
        <w:rPr>
          <w:lang w:eastAsia="ko-KR"/>
        </w:rPr>
      </w:pPr>
      <w:r w:rsidRPr="001E6C5A">
        <w:t>7)</w:t>
      </w:r>
      <w:r w:rsidRPr="001E6C5A">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1E6C5A">
        <w:rPr>
          <w:lang w:eastAsia="ko-KR"/>
        </w:rPr>
        <w:t>;</w:t>
      </w:r>
    </w:p>
    <w:p w14:paraId="6D528120" w14:textId="77777777" w:rsidR="00EB676A" w:rsidRPr="001E6C5A" w:rsidRDefault="00EB676A" w:rsidP="00EB676A">
      <w:pPr>
        <w:keepLines/>
        <w:ind w:left="1135" w:hanging="851"/>
        <w:rPr>
          <w:lang w:eastAsia="ko-KR"/>
        </w:rPr>
      </w:pPr>
      <w:r w:rsidRPr="001E6C5A">
        <w:rPr>
          <w:lang w:eastAsia="ko-KR"/>
        </w:rPr>
        <w:t>...</w:t>
      </w:r>
    </w:p>
    <w:p w14:paraId="11309E31"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11317121"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30CDC2BA"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60B414D6"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77904994" w14:textId="77777777" w:rsidR="00EB676A" w:rsidRPr="001E6C5A" w:rsidRDefault="00EB676A" w:rsidP="00EB676A">
      <w:r w:rsidRPr="001E6C5A">
        <w:t>[TS 24.379, clause 6.2.2]</w:t>
      </w:r>
    </w:p>
    <w:p w14:paraId="7563ABEC" w14:textId="77777777" w:rsidR="00EB676A" w:rsidRPr="001E6C5A" w:rsidRDefault="00EB676A" w:rsidP="00EB676A">
      <w:r w:rsidRPr="001E6C5A">
        <w:t xml:space="preserve">When the MCPTT </w:t>
      </w:r>
      <w:r w:rsidRPr="001E6C5A">
        <w:rPr>
          <w:lang w:eastAsia="ko-KR"/>
        </w:rPr>
        <w:t>c</w:t>
      </w:r>
      <w:r w:rsidRPr="001E6C5A">
        <w:t xml:space="preserve">lient receives an initial SDP offer for an MCPTT </w:t>
      </w:r>
      <w:r w:rsidRPr="001E6C5A">
        <w:rPr>
          <w:lang w:eastAsia="ko-KR"/>
        </w:rPr>
        <w:t>s</w:t>
      </w:r>
      <w:r w:rsidRPr="001E6C5A">
        <w:t>ession, the MCPTT client shall process the SDP offer and shall compose an SDP answer according to 3GPP TS 24.229 [4].</w:t>
      </w:r>
    </w:p>
    <w:p w14:paraId="0BC77200" w14:textId="77777777" w:rsidR="00EB676A" w:rsidRPr="001E6C5A" w:rsidRDefault="00EB676A" w:rsidP="00EB676A">
      <w:r w:rsidRPr="001E6C5A">
        <w:t>When composing an SDP answer, the MCPTT client:</w:t>
      </w:r>
    </w:p>
    <w:p w14:paraId="7D6D27D0" w14:textId="77777777" w:rsidR="00EB676A" w:rsidRPr="001E6C5A" w:rsidRDefault="00EB676A" w:rsidP="00EB676A">
      <w:pPr>
        <w:ind w:left="568" w:hanging="284"/>
        <w:rPr>
          <w:lang w:eastAsia="ko-KR"/>
        </w:rPr>
      </w:pPr>
      <w:r w:rsidRPr="001E6C5A">
        <w:t>1)</w:t>
      </w:r>
      <w:r w:rsidRPr="001E6C5A">
        <w:tab/>
        <w:t xml:space="preserve">shall accept the MCPTT </w:t>
      </w:r>
      <w:r w:rsidRPr="001E6C5A">
        <w:rPr>
          <w:lang w:eastAsia="ko-KR"/>
        </w:rPr>
        <w:t>s</w:t>
      </w:r>
      <w:r w:rsidRPr="001E6C5A">
        <w:t>peech media stream in the SDP offer</w:t>
      </w:r>
      <w:r w:rsidRPr="001E6C5A">
        <w:rPr>
          <w:lang w:eastAsia="ko-KR"/>
        </w:rPr>
        <w:t>;</w:t>
      </w:r>
    </w:p>
    <w:p w14:paraId="5F9D5125" w14:textId="77777777" w:rsidR="00EB676A" w:rsidRPr="001E6C5A" w:rsidRDefault="00EB676A" w:rsidP="00EB676A">
      <w:pPr>
        <w:ind w:left="568" w:hanging="284"/>
      </w:pPr>
      <w:r w:rsidRPr="001E6C5A">
        <w:t>2)</w:t>
      </w:r>
      <w:r w:rsidRPr="001E6C5A">
        <w:tab/>
        <w:t>shall set the IP address of the MCPTT client for the accepted MCPTT speech media stream and, if included in the SDP offer, for the accepted media-floor control entity;</w:t>
      </w:r>
    </w:p>
    <w:p w14:paraId="313ED893" w14:textId="77777777" w:rsidR="00EB676A" w:rsidRPr="001E6C5A" w:rsidRDefault="00EB676A" w:rsidP="00EB676A">
      <w:pPr>
        <w:keepLines/>
        <w:ind w:left="1135" w:hanging="851"/>
      </w:pPr>
      <w:r w:rsidRPr="001E6C5A">
        <w:t>NOTE:</w:t>
      </w:r>
      <w:r w:rsidRPr="001E6C5A">
        <w:tab/>
        <w:t>If the MCPTT client is behind a NAT the IP address and port included in the SDP answer can be a different IP address and port than the actual IP address and port of the MCPTT client depending on the NAT traversal method used by the SIP/IP Core.</w:t>
      </w:r>
    </w:p>
    <w:p w14:paraId="53075AF7" w14:textId="77777777" w:rsidR="00EB676A" w:rsidRPr="001E6C5A" w:rsidRDefault="00EB676A" w:rsidP="00EB676A">
      <w:pPr>
        <w:ind w:left="568" w:hanging="284"/>
        <w:rPr>
          <w:lang w:eastAsia="ko-KR"/>
        </w:rPr>
      </w:pPr>
      <w:r w:rsidRPr="001E6C5A">
        <w:rPr>
          <w:lang w:eastAsia="ko-KR"/>
        </w:rPr>
        <w:t>3)</w:t>
      </w:r>
      <w:r w:rsidRPr="001E6C5A">
        <w:rPr>
          <w:lang w:eastAsia="ko-KR"/>
        </w:rPr>
        <w:tab/>
        <w:t>shall include an "m=audio" media-level section for the accepted MCPTT speech media stream consisting of:</w:t>
      </w:r>
    </w:p>
    <w:p w14:paraId="5C398E38" w14:textId="77777777" w:rsidR="00EB676A" w:rsidRPr="001E6C5A" w:rsidRDefault="00EB676A" w:rsidP="00EB676A">
      <w:pPr>
        <w:ind w:left="851" w:hanging="284"/>
        <w:rPr>
          <w:lang w:eastAsia="ko-KR"/>
        </w:rPr>
      </w:pPr>
      <w:r w:rsidRPr="001E6C5A">
        <w:rPr>
          <w:lang w:eastAsia="ko-KR"/>
        </w:rPr>
        <w:t>a)</w:t>
      </w:r>
      <w:r w:rsidRPr="001E6C5A">
        <w:rPr>
          <w:lang w:eastAsia="ko-KR"/>
        </w:rPr>
        <w:tab/>
      </w:r>
      <w:r w:rsidRPr="001E6C5A">
        <w:t>the port number for the media stream;</w:t>
      </w:r>
    </w:p>
    <w:p w14:paraId="2711E80A" w14:textId="77777777" w:rsidR="00EB676A" w:rsidRPr="001E6C5A" w:rsidRDefault="00EB676A" w:rsidP="00EB676A">
      <w:pPr>
        <w:ind w:left="851" w:hanging="284"/>
        <w:rPr>
          <w:lang w:eastAsia="ko-KR"/>
        </w:rPr>
      </w:pPr>
      <w:r w:rsidRPr="001E6C5A">
        <w:rPr>
          <w:lang w:eastAsia="ko-KR"/>
        </w:rPr>
        <w:t>b)</w:t>
      </w:r>
      <w:r w:rsidRPr="001E6C5A">
        <w:rPr>
          <w:lang w:eastAsia="ko-KR"/>
        </w:rPr>
        <w:tab/>
        <w:t>media-level attributes as specified in 3GPP TS 24.229 [4];</w:t>
      </w:r>
    </w:p>
    <w:p w14:paraId="74FF9E79" w14:textId="77777777" w:rsidR="00EB676A" w:rsidRPr="001E6C5A" w:rsidRDefault="00EB676A" w:rsidP="00EB676A">
      <w:pPr>
        <w:ind w:left="851" w:hanging="284"/>
        <w:rPr>
          <w:lang w:eastAsia="ko-KR"/>
        </w:rPr>
      </w:pPr>
      <w:r w:rsidRPr="001E6C5A">
        <w:rPr>
          <w:lang w:eastAsia="ko-KR"/>
        </w:rPr>
        <w:t>c)</w:t>
      </w:r>
      <w:r w:rsidRPr="001E6C5A">
        <w:rPr>
          <w:lang w:eastAsia="ko-KR"/>
        </w:rPr>
        <w:tab/>
        <w:t>if the "a=</w:t>
      </w:r>
      <w:proofErr w:type="spellStart"/>
      <w:r w:rsidRPr="001E6C5A">
        <w:rPr>
          <w:lang w:eastAsia="ko-KR"/>
        </w:rPr>
        <w:t>recvonly</w:t>
      </w:r>
      <w:proofErr w:type="spellEnd"/>
      <w:r w:rsidRPr="001E6C5A">
        <w:rPr>
          <w:lang w:eastAsia="ko-KR"/>
        </w:rPr>
        <w:t>" attribute is present in the SDP offer, include an "a=</w:t>
      </w:r>
      <w:proofErr w:type="spellStart"/>
      <w:r w:rsidRPr="001E6C5A">
        <w:rPr>
          <w:lang w:eastAsia="ko-KR"/>
        </w:rPr>
        <w:t>sendonly</w:t>
      </w:r>
      <w:proofErr w:type="spellEnd"/>
      <w:r w:rsidRPr="001E6C5A">
        <w:rPr>
          <w:lang w:eastAsia="ko-KR"/>
        </w:rPr>
        <w:t>" attribute;</w:t>
      </w:r>
    </w:p>
    <w:p w14:paraId="0D6F75CE" w14:textId="77777777" w:rsidR="00EB676A" w:rsidRPr="001E6C5A" w:rsidRDefault="00EB676A" w:rsidP="00EB676A">
      <w:pPr>
        <w:ind w:left="851" w:hanging="284"/>
        <w:rPr>
          <w:lang w:eastAsia="ko-KR"/>
        </w:rPr>
      </w:pPr>
      <w:r w:rsidRPr="001E6C5A">
        <w:rPr>
          <w:lang w:eastAsia="ko-KR"/>
        </w:rPr>
        <w:t>d)</w:t>
      </w:r>
      <w:r w:rsidRPr="001E6C5A">
        <w:rPr>
          <w:lang w:eastAsia="ko-KR"/>
        </w:rPr>
        <w:tab/>
        <w:t>if the "a=</w:t>
      </w:r>
      <w:proofErr w:type="spellStart"/>
      <w:r w:rsidRPr="001E6C5A">
        <w:rPr>
          <w:lang w:eastAsia="ko-KR"/>
        </w:rPr>
        <w:t>sendonly</w:t>
      </w:r>
      <w:proofErr w:type="spellEnd"/>
      <w:r w:rsidRPr="001E6C5A">
        <w:rPr>
          <w:lang w:eastAsia="ko-KR"/>
        </w:rPr>
        <w:t>" attribute is present in the SDP offer, include an "a=</w:t>
      </w:r>
      <w:proofErr w:type="spellStart"/>
      <w:r w:rsidRPr="001E6C5A">
        <w:rPr>
          <w:lang w:eastAsia="ko-KR"/>
        </w:rPr>
        <w:t>recvonly</w:t>
      </w:r>
      <w:proofErr w:type="spellEnd"/>
      <w:r w:rsidRPr="001E6C5A">
        <w:rPr>
          <w:lang w:eastAsia="ko-KR"/>
        </w:rPr>
        <w:t>" attribute; and</w:t>
      </w:r>
    </w:p>
    <w:p w14:paraId="08071E68" w14:textId="77777777" w:rsidR="00EB676A" w:rsidRPr="001E6C5A" w:rsidRDefault="00EB676A" w:rsidP="00EB676A">
      <w:pPr>
        <w:ind w:left="851" w:hanging="284"/>
      </w:pPr>
      <w:r w:rsidRPr="001E6C5A">
        <w:t>e)</w:t>
      </w:r>
      <w:r w:rsidRPr="001E6C5A">
        <w:tab/>
        <w:t>"</w:t>
      </w:r>
      <w:proofErr w:type="spellStart"/>
      <w:r w:rsidRPr="001E6C5A">
        <w:t>i</w:t>
      </w:r>
      <w:proofErr w:type="spellEnd"/>
      <w:r w:rsidRPr="001E6C5A">
        <w:t>=" field set to "speech" according to 3GPP TS 24.229 [4];</w:t>
      </w:r>
    </w:p>
    <w:p w14:paraId="14262299" w14:textId="77777777" w:rsidR="00EB676A" w:rsidRPr="001E6C5A" w:rsidRDefault="00EB676A" w:rsidP="00EB676A">
      <w:pPr>
        <w:ind w:left="568" w:hanging="284"/>
      </w:pPr>
      <w:r w:rsidRPr="001E6C5A">
        <w:rPr>
          <w:lang w:eastAsia="ko-KR"/>
        </w:rPr>
        <w:t>4</w:t>
      </w:r>
      <w:r w:rsidRPr="001E6C5A">
        <w:t>)</w:t>
      </w:r>
      <w:r w:rsidRPr="001E6C5A">
        <w:tab/>
        <w:t>if included in the SDP offer, shall include the media-level section of the offered media-floor control entity consisting of:</w:t>
      </w:r>
    </w:p>
    <w:p w14:paraId="1609FE82" w14:textId="77777777" w:rsidR="00EB676A" w:rsidRPr="001E6C5A" w:rsidRDefault="00EB676A" w:rsidP="00EB676A">
      <w:pPr>
        <w:ind w:left="851" w:hanging="284"/>
      </w:pPr>
      <w:r w:rsidRPr="001E6C5A">
        <w:t>a)</w:t>
      </w:r>
      <w:r w:rsidRPr="001E6C5A">
        <w:tab/>
        <w:t>an "m=application" media-level section as specified in 3GPP TS 24.380 [5] clause 12; and</w:t>
      </w:r>
    </w:p>
    <w:p w14:paraId="18757A2D" w14:textId="77777777" w:rsidR="00EB676A" w:rsidRPr="001E6C5A" w:rsidRDefault="00EB676A" w:rsidP="00EB676A">
      <w:pPr>
        <w:ind w:left="851" w:hanging="284"/>
      </w:pPr>
      <w:r w:rsidRPr="001E6C5A">
        <w:t>b)</w:t>
      </w:r>
      <w:r w:rsidRPr="001E6C5A">
        <w:tab/>
        <w:t>'</w:t>
      </w:r>
      <w:proofErr w:type="spellStart"/>
      <w:r w:rsidRPr="001E6C5A">
        <w:t>fmtp</w:t>
      </w:r>
      <w:proofErr w:type="spellEnd"/>
      <w:r w:rsidRPr="001E6C5A">
        <w:t>' attributes as specified in 3GPP TS 24.380 [5] clause 14; and</w:t>
      </w:r>
    </w:p>
    <w:p w14:paraId="6DDCC59F" w14:textId="77777777" w:rsidR="00EB676A" w:rsidRPr="001E6C5A" w:rsidRDefault="00EB676A" w:rsidP="00EB676A">
      <w:pPr>
        <w:ind w:left="851" w:hanging="284"/>
      </w:pPr>
      <w:r w:rsidRPr="001E6C5A">
        <w:t>5)</w:t>
      </w:r>
      <w:r w:rsidRPr="001E6C5A">
        <w:tab/>
        <w:t>if end-to-end security is required for a first-to-answer call, shall include the MIKEY-SAKKE I_MESSAGE in an "a=key-</w:t>
      </w:r>
      <w:proofErr w:type="spellStart"/>
      <w:r w:rsidRPr="001E6C5A">
        <w:t>mgmt</w:t>
      </w:r>
      <w:proofErr w:type="spellEnd"/>
      <w:r w:rsidRPr="001E6C5A">
        <w:t>" attribute as a "</w:t>
      </w:r>
      <w:proofErr w:type="spellStart"/>
      <w:r w:rsidRPr="001E6C5A">
        <w:t>mikey</w:t>
      </w:r>
      <w:proofErr w:type="spellEnd"/>
      <w:r w:rsidRPr="001E6C5A">
        <w:t xml:space="preserve">" attribute value in the SDP answer as specified in </w:t>
      </w:r>
      <w:r w:rsidRPr="001E6C5A">
        <w:rPr>
          <w:lang w:eastAsia="ko-KR"/>
        </w:rPr>
        <w:t>3GPP TS 33.180 [78]</w:t>
      </w:r>
      <w:r w:rsidRPr="001E6C5A">
        <w:t>.</w:t>
      </w:r>
    </w:p>
    <w:p w14:paraId="49964438" w14:textId="77777777" w:rsidR="00EB676A" w:rsidRPr="001E6C5A" w:rsidRDefault="00EB676A" w:rsidP="00EB676A">
      <w:r w:rsidRPr="001E6C5A">
        <w:t>[TS 24.379, clause 11.1.4.2]</w:t>
      </w:r>
    </w:p>
    <w:p w14:paraId="24C40212" w14:textId="77777777" w:rsidR="00EB676A" w:rsidRPr="001E6C5A" w:rsidRDefault="00EB676A" w:rsidP="00EB676A">
      <w:pPr>
        <w:rPr>
          <w:lang w:eastAsia="ko-KR"/>
        </w:rPr>
      </w:pPr>
      <w:r w:rsidRPr="001E6C5A">
        <w:t>Upon receiving a SIP BYE request</w:t>
      </w:r>
      <w:r w:rsidRPr="001E6C5A">
        <w:rPr>
          <w:lang w:eastAsia="ko-KR"/>
        </w:rPr>
        <w:t xml:space="preserve"> for private call session</w:t>
      </w:r>
      <w:r w:rsidRPr="001E6C5A">
        <w:t xml:space="preserve">, the MCPTT </w:t>
      </w:r>
      <w:r w:rsidRPr="001E6C5A">
        <w:rPr>
          <w:lang w:eastAsia="ko-KR"/>
        </w:rPr>
        <w:t>c</w:t>
      </w:r>
      <w:r w:rsidRPr="001E6C5A">
        <w:t>lient</w:t>
      </w:r>
      <w:r w:rsidRPr="001E6C5A">
        <w:rPr>
          <w:lang w:eastAsia="ko-KR"/>
        </w:rPr>
        <w:t xml:space="preserve"> shall follow the procedures as specified in subclause 6.2.6.</w:t>
      </w:r>
    </w:p>
    <w:p w14:paraId="0E902B55" w14:textId="77777777" w:rsidR="00EB676A" w:rsidRPr="001E6C5A" w:rsidRDefault="00EB676A" w:rsidP="00EB676A">
      <w:r w:rsidRPr="001E6C5A">
        <w:t>[TS 24.379, clause 6.2.6]</w:t>
      </w:r>
    </w:p>
    <w:p w14:paraId="4BDB1799" w14:textId="77777777" w:rsidR="00EB676A" w:rsidRPr="001E6C5A" w:rsidRDefault="00EB676A" w:rsidP="00EB676A">
      <w:r w:rsidRPr="001E6C5A">
        <w:t>Upon receiving a SIP BYE request, the MCPTT client:</w:t>
      </w:r>
    </w:p>
    <w:p w14:paraId="2F251982" w14:textId="77777777" w:rsidR="00EB676A" w:rsidRPr="001E6C5A" w:rsidRDefault="00EB676A" w:rsidP="00EB676A">
      <w:pPr>
        <w:ind w:left="568" w:hanging="284"/>
        <w:rPr>
          <w:lang w:eastAsia="ko-KR"/>
        </w:rPr>
      </w:pPr>
      <w:r w:rsidRPr="001E6C5A">
        <w:rPr>
          <w:lang w:eastAsia="ko-KR"/>
        </w:rPr>
        <w:t>1)</w:t>
      </w:r>
      <w:r w:rsidRPr="001E6C5A">
        <w:rPr>
          <w:lang w:eastAsia="ko-KR"/>
        </w:rPr>
        <w:tab/>
        <w:t>s</w:t>
      </w:r>
      <w:r w:rsidRPr="001E6C5A">
        <w:t xml:space="preserve">hall interact with the </w:t>
      </w:r>
      <w:r w:rsidRPr="001E6C5A">
        <w:rPr>
          <w:lang w:eastAsia="ko-KR"/>
        </w:rPr>
        <w:t>media plane as specified in 3GPP TS 24.380 [5]; and</w:t>
      </w:r>
    </w:p>
    <w:p w14:paraId="3D504A4C" w14:textId="77777777" w:rsidR="00EB676A" w:rsidRPr="001E6C5A" w:rsidRDefault="00EB676A" w:rsidP="00EB676A">
      <w:pPr>
        <w:ind w:left="568" w:hanging="284"/>
        <w:rPr>
          <w:lang w:eastAsia="ko-KR"/>
        </w:rPr>
      </w:pPr>
      <w:r w:rsidRPr="001E6C5A">
        <w:rPr>
          <w:lang w:eastAsia="ko-KR"/>
        </w:rPr>
        <w:t>2)</w:t>
      </w:r>
      <w:r w:rsidRPr="001E6C5A">
        <w:rPr>
          <w:lang w:eastAsia="ko-KR"/>
        </w:rPr>
        <w:tab/>
        <w:t>shall send SIP 200 (OK) response towards MCPTT server according to 3GPP TS 24.229 [4].</w:t>
      </w:r>
    </w:p>
    <w:p w14:paraId="4C3F16AE" w14:textId="77777777" w:rsidR="00EB676A" w:rsidRPr="001E6C5A" w:rsidRDefault="00EB676A" w:rsidP="00EB676A">
      <w:pPr>
        <w:keepNext/>
        <w:keepLines/>
        <w:spacing w:before="120"/>
        <w:ind w:left="1985" w:hanging="1985"/>
        <w:rPr>
          <w:rFonts w:ascii="Arial" w:hAnsi="Arial"/>
        </w:rPr>
      </w:pPr>
      <w:r w:rsidRPr="001E6C5A">
        <w:rPr>
          <w:rFonts w:ascii="Arial" w:hAnsi="Arial"/>
        </w:rPr>
        <w:t>6.2.21.3</w:t>
      </w:r>
      <w:r w:rsidRPr="001E6C5A">
        <w:rPr>
          <w:rFonts w:ascii="Arial" w:hAnsi="Arial"/>
        </w:rPr>
        <w:tab/>
        <w:t>Test description</w:t>
      </w:r>
    </w:p>
    <w:p w14:paraId="2B55FF95" w14:textId="77777777" w:rsidR="00EB676A" w:rsidRPr="001E6C5A" w:rsidRDefault="00EB676A" w:rsidP="00EB676A">
      <w:pPr>
        <w:keepNext/>
        <w:keepLines/>
        <w:spacing w:before="120"/>
        <w:ind w:left="1985" w:hanging="1985"/>
        <w:rPr>
          <w:rFonts w:ascii="Arial" w:hAnsi="Arial"/>
        </w:rPr>
      </w:pPr>
      <w:r w:rsidRPr="001E6C5A">
        <w:rPr>
          <w:rFonts w:ascii="Arial" w:hAnsi="Arial"/>
        </w:rPr>
        <w:t>6.2.21.3.1</w:t>
      </w:r>
      <w:r w:rsidRPr="001E6C5A">
        <w:rPr>
          <w:rFonts w:ascii="Arial" w:hAnsi="Arial"/>
        </w:rPr>
        <w:tab/>
        <w:t>Pre-test conditions</w:t>
      </w:r>
    </w:p>
    <w:p w14:paraId="1D3ABFF6"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71E3091F" w14:textId="77777777" w:rsidR="00EB676A" w:rsidRPr="001E6C5A" w:rsidRDefault="00EB676A" w:rsidP="00EB676A">
      <w:pPr>
        <w:ind w:left="568" w:hanging="284"/>
      </w:pPr>
      <w:r w:rsidRPr="001E6C5A">
        <w:t>-</w:t>
      </w:r>
      <w:r w:rsidRPr="001E6C5A">
        <w:tab/>
        <w:t>SS (MCPTT server)</w:t>
      </w:r>
    </w:p>
    <w:p w14:paraId="2DE1D26A"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B51F291"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1D37826" w14:textId="77777777" w:rsidR="00EB676A" w:rsidRPr="001E6C5A" w:rsidRDefault="00EB676A" w:rsidP="00EB676A">
      <w:pPr>
        <w:ind w:left="568" w:hanging="284"/>
      </w:pPr>
      <w:r w:rsidRPr="001E6C5A">
        <w:t>-</w:t>
      </w:r>
      <w:r w:rsidRPr="001E6C5A">
        <w:tab/>
        <w:t>UE (MCPTT client)</w:t>
      </w:r>
    </w:p>
    <w:p w14:paraId="48B50A9E" w14:textId="77777777" w:rsidR="00EB676A" w:rsidRPr="001E6C5A" w:rsidRDefault="00EB676A" w:rsidP="00EB676A">
      <w:pPr>
        <w:ind w:left="568" w:hanging="284"/>
      </w:pPr>
      <w:r w:rsidRPr="001E6C5A">
        <w:t>-</w:t>
      </w:r>
      <w:r w:rsidRPr="001E6C5A">
        <w:tab/>
        <w:t>The test USIM set as defined in TS 36.579-1 [2], subclause 5.5.10 is inserted.</w:t>
      </w:r>
    </w:p>
    <w:p w14:paraId="64652DCE"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189B32F2"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4FE321A"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76D4CE28" w14:textId="77777777" w:rsidR="00EB676A" w:rsidRPr="001E6C5A" w:rsidRDefault="00EB676A" w:rsidP="00EB676A">
      <w:pPr>
        <w:ind w:left="851" w:hanging="284"/>
      </w:pPr>
      <w:r w:rsidRPr="001E6C5A">
        <w:t>-</w:t>
      </w:r>
      <w:r w:rsidRPr="001E6C5A">
        <w:tab/>
        <w:t xml:space="preserve">The MCPTT User is authorized to </w:t>
      </w:r>
      <w:r w:rsidRPr="001E6C5A">
        <w:rPr>
          <w:lang w:eastAsia="ko-KR"/>
        </w:rPr>
        <w:t>participate in private calls</w:t>
      </w:r>
      <w:r w:rsidRPr="001E6C5A">
        <w:t>: the &lt;allow-private-call-participation&gt;</w:t>
      </w:r>
      <w:r w:rsidRPr="001E6C5A">
        <w:rPr>
          <w:lang w:eastAsia="ko-KR"/>
        </w:rPr>
        <w:t xml:space="preserve"> element of the &lt;ruleset&gt; element </w:t>
      </w:r>
      <w:r w:rsidRPr="001E6C5A">
        <w:t>is present in the MCPTT user profile document and is set to "true".</w:t>
      </w:r>
    </w:p>
    <w:p w14:paraId="5CF5D602" w14:textId="77777777" w:rsidR="00EB676A" w:rsidRPr="001E6C5A" w:rsidRDefault="00EB676A" w:rsidP="00EB676A">
      <w:pPr>
        <w:ind w:left="568" w:hanging="284"/>
      </w:pPr>
      <w:r w:rsidRPr="001E6C5A">
        <w:t>-</w:t>
      </w:r>
      <w:r w:rsidRPr="001E6C5A">
        <w:tab/>
        <w:t>UE States at the end of the preamble</w:t>
      </w:r>
    </w:p>
    <w:p w14:paraId="5E1FDFC5" w14:textId="77777777" w:rsidR="00EB676A" w:rsidRPr="001E6C5A" w:rsidRDefault="00EB676A" w:rsidP="00EB676A">
      <w:pPr>
        <w:ind w:left="851" w:hanging="284"/>
      </w:pPr>
      <w:r w:rsidRPr="001E6C5A">
        <w:t>-</w:t>
      </w:r>
      <w:r w:rsidRPr="001E6C5A">
        <w:tab/>
        <w:t>The UE is in E-UTRA Registered, Idle Mode state.</w:t>
      </w:r>
    </w:p>
    <w:p w14:paraId="07D868A1"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143296B9" w14:textId="77777777" w:rsidR="00EB676A" w:rsidRPr="001E6C5A" w:rsidRDefault="00EB676A" w:rsidP="00EB676A">
      <w:pPr>
        <w:keepNext/>
        <w:keepLines/>
        <w:spacing w:before="120"/>
        <w:ind w:left="1985" w:hanging="1985"/>
        <w:rPr>
          <w:rFonts w:ascii="Arial" w:hAnsi="Arial"/>
        </w:rPr>
      </w:pPr>
      <w:r w:rsidRPr="001E6C5A">
        <w:rPr>
          <w:rFonts w:ascii="Arial" w:hAnsi="Arial"/>
        </w:rPr>
        <w:t>6.2.21.3.2</w:t>
      </w:r>
      <w:r w:rsidRPr="001E6C5A">
        <w:rPr>
          <w:rFonts w:ascii="Arial" w:hAnsi="Arial"/>
        </w:rPr>
        <w:tab/>
        <w:t>Test procedure sequence</w:t>
      </w:r>
    </w:p>
    <w:p w14:paraId="73CCED74" w14:textId="77777777" w:rsidR="00EB676A" w:rsidRPr="001E6C5A" w:rsidRDefault="00EB676A" w:rsidP="00EB676A">
      <w:pPr>
        <w:keepNext/>
        <w:keepLines/>
        <w:spacing w:before="60"/>
        <w:jc w:val="center"/>
        <w:rPr>
          <w:rFonts w:ascii="Arial" w:hAnsi="Arial"/>
          <w:b/>
        </w:rPr>
      </w:pPr>
      <w:r w:rsidRPr="001E6C5A">
        <w:rPr>
          <w:rFonts w:ascii="Arial" w:hAnsi="Arial"/>
          <w:b/>
        </w:rPr>
        <w:t>Table 6.2.21.3.2-1: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079C9434" w14:textId="77777777" w:rsidTr="00BC3F8D">
        <w:tc>
          <w:tcPr>
            <w:tcW w:w="534" w:type="dxa"/>
            <w:tcBorders>
              <w:top w:val="single" w:sz="4" w:space="0" w:color="auto"/>
              <w:left w:val="single" w:sz="4" w:space="0" w:color="auto"/>
              <w:bottom w:val="nil"/>
              <w:right w:val="single" w:sz="4" w:space="0" w:color="auto"/>
            </w:tcBorders>
            <w:hideMark/>
          </w:tcPr>
          <w:p w14:paraId="17BE68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7EBA51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CE00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15F1DB4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A75787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56803A3F" w14:textId="77777777" w:rsidTr="00BC3F8D">
        <w:tc>
          <w:tcPr>
            <w:tcW w:w="534" w:type="dxa"/>
            <w:tcBorders>
              <w:top w:val="nil"/>
              <w:left w:val="single" w:sz="4" w:space="0" w:color="auto"/>
              <w:bottom w:val="single" w:sz="4" w:space="0" w:color="auto"/>
              <w:right w:val="single" w:sz="4" w:space="0" w:color="auto"/>
            </w:tcBorders>
          </w:tcPr>
          <w:p w14:paraId="1CEE504E"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7D8B89C3"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6D30FE5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0B9A3D3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372BAA05"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265464" w14:textId="77777777" w:rsidR="00EB676A" w:rsidRPr="001E6C5A" w:rsidRDefault="00EB676A" w:rsidP="00BC3F8D">
            <w:pPr>
              <w:keepNext/>
              <w:keepLines/>
              <w:spacing w:after="0"/>
              <w:jc w:val="center"/>
              <w:rPr>
                <w:rFonts w:ascii="Arial" w:hAnsi="Arial"/>
                <w:b/>
                <w:sz w:val="18"/>
              </w:rPr>
            </w:pPr>
          </w:p>
        </w:tc>
      </w:tr>
      <w:tr w:rsidR="00EB676A" w:rsidRPr="001E6C5A" w14:paraId="1EB516C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0476C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1F15E237" w14:textId="147B7068" w:rsidR="00EB676A" w:rsidRPr="001E6C5A" w:rsidRDefault="00EB676A" w:rsidP="00BC3F8D">
            <w:pPr>
              <w:keepNext/>
              <w:keepLines/>
              <w:spacing w:after="0"/>
              <w:rPr>
                <w:rFonts w:ascii="Arial" w:hAnsi="Arial"/>
                <w:sz w:val="18"/>
              </w:rPr>
            </w:pPr>
            <w:r w:rsidRPr="001E6C5A">
              <w:rPr>
                <w:rFonts w:ascii="Arial" w:hAnsi="Arial"/>
                <w:sz w:val="18"/>
              </w:rPr>
              <w:t>Check:</w:t>
            </w:r>
            <w:ins w:id="1061" w:author="MCC160" w:date="2022-11-01T16:27:00Z">
              <w:r w:rsidR="00B86006">
                <w:rPr>
                  <w:rFonts w:ascii="Arial" w:hAnsi="Arial"/>
                  <w:sz w:val="18"/>
                </w:rPr>
                <w:t xml:space="preserve"> </w:t>
              </w:r>
              <w:r w:rsidR="00B86006" w:rsidRPr="00B86006">
                <w:rPr>
                  <w:rFonts w:ascii="Arial" w:hAnsi="Arial"/>
                  <w:sz w:val="18"/>
                </w:rPr>
                <w:t>Does the UE (MCPTT Client) correctly perform test procedure 'MCX CT private call establishment, manual commencement' as described in TS 36.579-1 [2] Table 5.3.6.3-1 to establish a first-to-answer call?</w:t>
              </w:r>
            </w:ins>
            <w:del w:id="1062" w:author="MCC160" w:date="2022-11-01T16:27:00Z">
              <w:r w:rsidRPr="001E6C5A" w:rsidDel="00B86006">
                <w:rPr>
                  <w:rFonts w:ascii="Arial" w:hAnsi="Arial"/>
                  <w:sz w:val="18"/>
                </w:rPr>
                <w:delText xml:space="preserve"> Does the UE (</w:delText>
              </w:r>
              <w:r w:rsidRPr="001E6C5A" w:rsidDel="00B86006">
                <w:rPr>
                  <w:rFonts w:ascii="Arial" w:hAnsi="Arial"/>
                  <w:sz w:val="18"/>
                  <w:lang w:eastAsia="ko-KR"/>
                </w:rPr>
                <w:delText xml:space="preserve">MCPTT client) successfully complete the CT </w:delText>
              </w:r>
              <w:r w:rsidRPr="001E6C5A" w:rsidDel="00B86006">
                <w:rPr>
                  <w:rFonts w:ascii="Arial" w:hAnsi="Arial"/>
                  <w:sz w:val="18"/>
                </w:rPr>
                <w:delText xml:space="preserve">MCX private call establishment, manual commencement, </w:delText>
              </w:r>
              <w:r w:rsidRPr="001E6C5A" w:rsidDel="00B86006">
                <w:rPr>
                  <w:rFonts w:ascii="Arial" w:hAnsi="Arial"/>
                  <w:sz w:val="18"/>
                  <w:lang w:eastAsia="zh-CN"/>
                </w:rPr>
                <w:delText xml:space="preserve">as per the step sequence specified in TS 36.579-1 [2], </w:delText>
              </w:r>
              <w:r w:rsidRPr="005D2993" w:rsidDel="00B86006">
                <w:rPr>
                  <w:rFonts w:ascii="Arial" w:hAnsi="Arial"/>
                  <w:sz w:val="18"/>
                  <w:lang w:eastAsia="zh-CN"/>
                </w:rPr>
                <w:delText xml:space="preserve">Table </w:delText>
              </w:r>
              <w:r w:rsidRPr="001E6C5A" w:rsidDel="00B86006">
                <w:rPr>
                  <w:rFonts w:ascii="Arial" w:hAnsi="Arial"/>
                  <w:sz w:val="18"/>
                </w:rPr>
                <w:delText>5.3.6</w:delText>
              </w:r>
              <w:r w:rsidDel="00B86006">
                <w:rPr>
                  <w:rFonts w:ascii="Arial" w:hAnsi="Arial"/>
                  <w:sz w:val="18"/>
                </w:rPr>
                <w:delText>.3-1</w:delText>
              </w:r>
              <w:r w:rsidRPr="001E6C5A" w:rsidDel="00B86006">
                <w:rPr>
                  <w:rFonts w:ascii="Arial" w:hAnsi="Arial"/>
                  <w:sz w:val="18"/>
                </w:rPr>
                <w:delText xml:space="preserve"> with the exception that the SS requests First-to-answer call in the SIP INVITE message</w:delText>
              </w:r>
              <w:r w:rsidRPr="001E6C5A" w:rsidDel="00B86006">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259420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E9ED59D"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E75AC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36E04A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C6FA16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4373B7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5F10B09" w14:textId="5B74BB01" w:rsidR="00EB676A" w:rsidRPr="001E6C5A" w:rsidRDefault="00B86006" w:rsidP="00BC3F8D">
            <w:pPr>
              <w:keepNext/>
              <w:keepLines/>
              <w:spacing w:after="0"/>
              <w:rPr>
                <w:rFonts w:ascii="Arial" w:hAnsi="Arial"/>
                <w:sz w:val="18"/>
              </w:rPr>
            </w:pPr>
            <w:ins w:id="1063" w:author="MCC160" w:date="2022-11-01T16:29:00Z">
              <w:r w:rsidRPr="00B86006">
                <w:rPr>
                  <w:rFonts w:ascii="Arial" w:hAnsi="Arial"/>
                  <w:sz w:val="18"/>
                  <w:lang w:eastAsia="zh-CN"/>
                </w:rPr>
                <w:t>The test procedure 'MCX CT call release' as described in TS 36.579-1 [2] Table 5.3.12.3-1 is performed to release the call.</w:t>
              </w:r>
            </w:ins>
            <w:del w:id="1064" w:author="MCC160" w:date="2022-11-01T16:29:00Z">
              <w:r w:rsidR="00EB676A" w:rsidRPr="001E6C5A" w:rsidDel="00B86006">
                <w:rPr>
                  <w:rFonts w:ascii="Arial" w:hAnsi="Arial"/>
                  <w:sz w:val="18"/>
                  <w:lang w:eastAsia="zh-CN"/>
                </w:rPr>
                <w:delText xml:space="preserve">The step sequence specified in TS 36.579-1 [2], subclause </w:delText>
              </w:r>
              <w:r w:rsidR="00EB676A" w:rsidRPr="001E6C5A" w:rsidDel="00B86006">
                <w:rPr>
                  <w:rFonts w:ascii="Arial" w:hAnsi="Arial"/>
                  <w:sz w:val="18"/>
                </w:rPr>
                <w:delText>5.3.12 procedure for MCX CT call release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3B414B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2E962C7"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E7F4E7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F169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FDF9316"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190F0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3a1-6A</w:t>
            </w:r>
          </w:p>
        </w:tc>
        <w:tc>
          <w:tcPr>
            <w:tcW w:w="3968" w:type="dxa"/>
            <w:tcBorders>
              <w:top w:val="single" w:sz="4" w:space="0" w:color="auto"/>
              <w:left w:val="single" w:sz="4" w:space="0" w:color="auto"/>
              <w:bottom w:val="single" w:sz="4" w:space="0" w:color="auto"/>
              <w:right w:val="single" w:sz="4" w:space="0" w:color="auto"/>
            </w:tcBorders>
            <w:hideMark/>
          </w:tcPr>
          <w:p w14:paraId="6071A06A" w14:textId="15E79B05" w:rsidR="00EB676A" w:rsidRPr="001E6C5A" w:rsidRDefault="00B86006" w:rsidP="00BC3F8D">
            <w:pPr>
              <w:keepNext/>
              <w:keepLines/>
              <w:spacing w:after="0"/>
              <w:rPr>
                <w:rFonts w:ascii="Arial" w:hAnsi="Arial"/>
                <w:sz w:val="18"/>
              </w:rPr>
            </w:pPr>
            <w:ins w:id="1065" w:author="MCC160" w:date="2022-11-01T16:32:00Z">
              <w:r w:rsidRPr="00B86006">
                <w:rPr>
                  <w:rFonts w:ascii="Arial" w:hAnsi="Arial"/>
                  <w:sz w:val="18"/>
                </w:rPr>
                <w:t>Steps 1a1-4A of test procedure 'MCX CT private call establishment, manual commencement' as described in TS 36.579-1 [2] Table 5.3.6.3-1</w:t>
              </w:r>
            </w:ins>
            <w:ins w:id="1066" w:author="MCC160" w:date="2022-11-03T14:00:00Z">
              <w:r w:rsidR="00E85701">
                <w:rPr>
                  <w:rFonts w:ascii="Arial" w:hAnsi="Arial"/>
                  <w:sz w:val="18"/>
                </w:rPr>
                <w:t xml:space="preserve"> are performed</w:t>
              </w:r>
            </w:ins>
            <w:ins w:id="1067" w:author="MCC160" w:date="2022-11-01T16:32:00Z">
              <w:r w:rsidRPr="00B86006">
                <w:rPr>
                  <w:rFonts w:ascii="Arial" w:hAnsi="Arial"/>
                  <w:sz w:val="18"/>
                </w:rPr>
                <w:t>.</w:t>
              </w:r>
            </w:ins>
            <w:del w:id="1068" w:author="MCC160" w:date="2022-11-01T16:32:00Z">
              <w:r w:rsidR="00EB676A" w:rsidRPr="001E6C5A" w:rsidDel="00B86006">
                <w:rPr>
                  <w:rFonts w:ascii="Arial" w:hAnsi="Arial"/>
                  <w:sz w:val="18"/>
                </w:rPr>
                <w:delText xml:space="preserve">Steps 1a1-4A from the </w:delText>
              </w:r>
              <w:r w:rsidR="00EB676A" w:rsidRPr="001E6C5A" w:rsidDel="00B86006">
                <w:rPr>
                  <w:rFonts w:ascii="Arial" w:hAnsi="Arial"/>
                  <w:sz w:val="18"/>
                  <w:lang w:eastAsia="ko-KR"/>
                </w:rPr>
                <w:delText xml:space="preserve">CT </w:delText>
              </w:r>
              <w:r w:rsidR="00EB676A" w:rsidRPr="001E6C5A" w:rsidDel="00B86006">
                <w:rPr>
                  <w:rFonts w:ascii="Arial" w:hAnsi="Arial"/>
                  <w:sz w:val="18"/>
                </w:rPr>
                <w:delText xml:space="preserve">MCX private call establishment, manual commencement, </w:delText>
              </w:r>
              <w:r w:rsidR="00EB676A" w:rsidRPr="001E6C5A" w:rsidDel="00B86006">
                <w:rPr>
                  <w:rFonts w:ascii="Arial" w:hAnsi="Arial"/>
                  <w:sz w:val="18"/>
                  <w:lang w:eastAsia="zh-CN"/>
                </w:rPr>
                <w:delText xml:space="preserve">as per the step sequence specified in TS 36.579-1 [2], </w:delText>
              </w:r>
              <w:r w:rsidR="00EB676A" w:rsidDel="00B86006">
                <w:rPr>
                  <w:rFonts w:ascii="Arial" w:hAnsi="Arial"/>
                  <w:sz w:val="18"/>
                  <w:lang w:eastAsia="zh-CN"/>
                </w:rPr>
                <w:delText xml:space="preserve">Table </w:delText>
              </w:r>
              <w:r w:rsidR="00EB676A" w:rsidRPr="001E6C5A" w:rsidDel="00B86006">
                <w:rPr>
                  <w:rFonts w:ascii="Arial" w:hAnsi="Arial"/>
                  <w:sz w:val="18"/>
                </w:rPr>
                <w:delText>5.3.6</w:delText>
              </w:r>
              <w:r w:rsidR="00EB676A" w:rsidDel="00B86006">
                <w:rPr>
                  <w:rFonts w:ascii="Arial" w:hAnsi="Arial"/>
                  <w:sz w:val="18"/>
                </w:rPr>
                <w:delText>.3-1</w:delText>
              </w:r>
              <w:r w:rsidR="00EB676A" w:rsidRPr="001E6C5A" w:rsidDel="00B86006">
                <w:rPr>
                  <w:rFonts w:ascii="Arial" w:hAnsi="Arial"/>
                  <w:sz w:val="18"/>
                </w:rPr>
                <w:delText xml:space="preserve">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0223DD4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34EB9274"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C5E3A71"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F4EAC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477EEB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F1A6E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24160D0B"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CANCEL to cancel the request (another Client has answered).</w:t>
            </w:r>
          </w:p>
        </w:tc>
        <w:tc>
          <w:tcPr>
            <w:tcW w:w="708" w:type="dxa"/>
            <w:tcBorders>
              <w:top w:val="single" w:sz="4" w:space="0" w:color="auto"/>
              <w:left w:val="single" w:sz="4" w:space="0" w:color="auto"/>
              <w:bottom w:val="single" w:sz="4" w:space="0" w:color="auto"/>
              <w:right w:val="single" w:sz="4" w:space="0" w:color="auto"/>
            </w:tcBorders>
            <w:hideMark/>
          </w:tcPr>
          <w:p w14:paraId="7CFF191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6171723F" w14:textId="77777777" w:rsidR="00EB676A" w:rsidRPr="001E6C5A" w:rsidRDefault="00EB676A" w:rsidP="00BC3F8D">
            <w:pPr>
              <w:keepNext/>
              <w:keepLines/>
              <w:spacing w:after="0"/>
              <w:rPr>
                <w:rFonts w:ascii="Arial" w:hAnsi="Arial"/>
                <w:sz w:val="18"/>
              </w:rPr>
            </w:pPr>
            <w:r w:rsidRPr="001E6C5A">
              <w:rPr>
                <w:rFonts w:ascii="Arial" w:hAnsi="Arial"/>
                <w:sz w:val="18"/>
              </w:rPr>
              <w:t>SIP CANCEL</w:t>
            </w:r>
          </w:p>
        </w:tc>
        <w:tc>
          <w:tcPr>
            <w:tcW w:w="565" w:type="dxa"/>
            <w:tcBorders>
              <w:top w:val="single" w:sz="4" w:space="0" w:color="auto"/>
              <w:left w:val="single" w:sz="4" w:space="0" w:color="auto"/>
              <w:bottom w:val="single" w:sz="4" w:space="0" w:color="auto"/>
              <w:right w:val="single" w:sz="4" w:space="0" w:color="auto"/>
            </w:tcBorders>
            <w:hideMark/>
          </w:tcPr>
          <w:p w14:paraId="5838C96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593718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FD9DDD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180E8B3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w:t>
            </w:r>
          </w:p>
        </w:tc>
        <w:tc>
          <w:tcPr>
            <w:tcW w:w="3968" w:type="dxa"/>
            <w:tcBorders>
              <w:top w:val="single" w:sz="4" w:space="0" w:color="auto"/>
              <w:left w:val="single" w:sz="4" w:space="0" w:color="auto"/>
              <w:bottom w:val="single" w:sz="4" w:space="0" w:color="auto"/>
              <w:right w:val="single" w:sz="4" w:space="0" w:color="auto"/>
            </w:tcBorders>
            <w:hideMark/>
          </w:tcPr>
          <w:p w14:paraId="00FEE265"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respond with SIP 200 (OK)?</w:t>
            </w:r>
          </w:p>
          <w:p w14:paraId="4D3FFF61"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B34F90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2A42E0E8" w14:textId="77777777" w:rsidR="00EB676A" w:rsidRPr="001E6C5A" w:rsidRDefault="00EB676A" w:rsidP="00BC3F8D">
            <w:pPr>
              <w:keepNext/>
              <w:keepLines/>
              <w:spacing w:after="0"/>
              <w:rPr>
                <w:rFonts w:ascii="Arial" w:hAnsi="Arial"/>
                <w:sz w:val="18"/>
              </w:rPr>
            </w:pPr>
            <w:r w:rsidRPr="001E6C5A">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hideMark/>
          </w:tcPr>
          <w:p w14:paraId="62BAE9D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7A8BFF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6699B9E3"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42083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2E584203"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(MCPTT client) send SIP 487 (Request Terminated) to confirm terminating of the dialog?</w:t>
            </w:r>
          </w:p>
          <w:p w14:paraId="0AE92810"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DB29F6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389A88CA" w14:textId="77777777" w:rsidR="00EB676A" w:rsidRPr="001E6C5A" w:rsidRDefault="00EB676A" w:rsidP="00BC3F8D">
            <w:pPr>
              <w:keepNext/>
              <w:keepLines/>
              <w:spacing w:after="0"/>
              <w:rPr>
                <w:rFonts w:ascii="Arial" w:hAnsi="Arial"/>
                <w:sz w:val="18"/>
              </w:rPr>
            </w:pPr>
            <w:r w:rsidRPr="001E6C5A">
              <w:rPr>
                <w:rFonts w:ascii="Arial" w:hAnsi="Arial"/>
                <w:sz w:val="18"/>
              </w:rPr>
              <w:t>SIP 487 (Request Terminated)</w:t>
            </w:r>
          </w:p>
        </w:tc>
        <w:tc>
          <w:tcPr>
            <w:tcW w:w="565" w:type="dxa"/>
            <w:tcBorders>
              <w:top w:val="single" w:sz="4" w:space="0" w:color="auto"/>
              <w:left w:val="single" w:sz="4" w:space="0" w:color="auto"/>
              <w:bottom w:val="single" w:sz="4" w:space="0" w:color="auto"/>
              <w:right w:val="single" w:sz="4" w:space="0" w:color="auto"/>
            </w:tcBorders>
            <w:hideMark/>
          </w:tcPr>
          <w:p w14:paraId="1B7E7AB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E365CF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4200D01D"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27D15D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9A</w:t>
            </w:r>
          </w:p>
        </w:tc>
        <w:tc>
          <w:tcPr>
            <w:tcW w:w="3968" w:type="dxa"/>
            <w:tcBorders>
              <w:top w:val="single" w:sz="4" w:space="0" w:color="auto"/>
              <w:left w:val="single" w:sz="4" w:space="0" w:color="auto"/>
              <w:bottom w:val="single" w:sz="4" w:space="0" w:color="auto"/>
              <w:right w:val="single" w:sz="4" w:space="0" w:color="auto"/>
            </w:tcBorders>
            <w:hideMark/>
          </w:tcPr>
          <w:p w14:paraId="03BC249D"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ACK.</w:t>
            </w:r>
          </w:p>
        </w:tc>
        <w:tc>
          <w:tcPr>
            <w:tcW w:w="708" w:type="dxa"/>
            <w:tcBorders>
              <w:top w:val="single" w:sz="4" w:space="0" w:color="auto"/>
              <w:left w:val="single" w:sz="4" w:space="0" w:color="auto"/>
              <w:bottom w:val="single" w:sz="4" w:space="0" w:color="auto"/>
              <w:right w:val="single" w:sz="4" w:space="0" w:color="auto"/>
            </w:tcBorders>
            <w:hideMark/>
          </w:tcPr>
          <w:p w14:paraId="63D55B6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0B203305"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6D520DE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ECFF0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FCE92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43CCC44"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3968" w:type="dxa"/>
            <w:tcBorders>
              <w:top w:val="single" w:sz="4" w:space="0" w:color="auto"/>
              <w:left w:val="single" w:sz="4" w:space="0" w:color="auto"/>
              <w:bottom w:val="single" w:sz="4" w:space="0" w:color="auto"/>
              <w:right w:val="single" w:sz="4" w:space="0" w:color="auto"/>
            </w:tcBorders>
            <w:hideMark/>
          </w:tcPr>
          <w:p w14:paraId="1B751D7A" w14:textId="77777777" w:rsidR="00EB676A" w:rsidRPr="001E6C5A" w:rsidRDefault="00EB676A" w:rsidP="00BC3F8D">
            <w:pPr>
              <w:keepNext/>
              <w:keepLines/>
              <w:spacing w:after="0"/>
              <w:rPr>
                <w:rFonts w:ascii="Arial" w:eastAsia="Calibri" w:hAnsi="Arial"/>
                <w:sz w:val="18"/>
              </w:rPr>
            </w:pPr>
            <w:r w:rsidRPr="001E6C5A">
              <w:rPr>
                <w:rFonts w:ascii="Arial" w:eastAsia="Calibri" w:hAnsi="Arial"/>
                <w:sz w:val="18"/>
              </w:rPr>
              <w:t>EXCEPTION: The SS waits 2 seconds before the SS deactivates the dedicated EPS bearer and releases the RRC connection.</w:t>
            </w:r>
          </w:p>
          <w:p w14:paraId="76F8A3D0" w14:textId="77777777" w:rsidR="00EB676A" w:rsidRPr="001E6C5A" w:rsidRDefault="00EB676A" w:rsidP="00BC3F8D">
            <w:pPr>
              <w:keepNext/>
              <w:keepLines/>
              <w:spacing w:after="0"/>
              <w:rPr>
                <w:rFonts w:ascii="Arial" w:hAnsi="Arial"/>
                <w:sz w:val="18"/>
              </w:rPr>
            </w:pPr>
            <w:r w:rsidRPr="001E6C5A">
              <w:rPr>
                <w:rFonts w:ascii="Arial" w:hAnsi="Arial"/>
                <w:sz w:val="18"/>
              </w:rPr>
              <w:t>NOTE: The specified wait period of 2s shall ensure that lower layer signalling (TCP) is finished and any not allowed behaviour captured.</w:t>
            </w:r>
          </w:p>
        </w:tc>
        <w:tc>
          <w:tcPr>
            <w:tcW w:w="708" w:type="dxa"/>
            <w:tcBorders>
              <w:top w:val="single" w:sz="4" w:space="0" w:color="auto"/>
              <w:left w:val="single" w:sz="4" w:space="0" w:color="auto"/>
              <w:bottom w:val="single" w:sz="4" w:space="0" w:color="auto"/>
              <w:right w:val="single" w:sz="4" w:space="0" w:color="auto"/>
            </w:tcBorders>
            <w:hideMark/>
          </w:tcPr>
          <w:p w14:paraId="3BB1623E"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1F12ABC8" w14:textId="77777777" w:rsidR="00EB676A" w:rsidRPr="001E6C5A" w:rsidRDefault="00EB676A" w:rsidP="00BC3F8D">
            <w:pPr>
              <w:keepNext/>
              <w:keepLines/>
              <w:spacing w:after="0"/>
              <w:rPr>
                <w:rFonts w:ascii="Arial" w:hAnsi="Arial"/>
                <w:sz w:val="18"/>
              </w:rPr>
            </w:pPr>
            <w:r w:rsidRPr="001E6C5A">
              <w:rPr>
                <w:rFonts w:ascii="Arial" w:eastAsia="Calibri"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A54E788"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c>
          <w:tcPr>
            <w:tcW w:w="850" w:type="dxa"/>
            <w:tcBorders>
              <w:top w:val="single" w:sz="4" w:space="0" w:color="auto"/>
              <w:left w:val="single" w:sz="4" w:space="0" w:color="auto"/>
              <w:bottom w:val="single" w:sz="4" w:space="0" w:color="auto"/>
              <w:right w:val="single" w:sz="4" w:space="0" w:color="auto"/>
            </w:tcBorders>
            <w:hideMark/>
          </w:tcPr>
          <w:p w14:paraId="16431803" w14:textId="77777777" w:rsidR="00EB676A" w:rsidRPr="001E6C5A" w:rsidRDefault="00EB676A" w:rsidP="00BC3F8D">
            <w:pPr>
              <w:keepNext/>
              <w:keepLines/>
              <w:spacing w:after="0"/>
              <w:jc w:val="center"/>
              <w:rPr>
                <w:rFonts w:ascii="Arial" w:hAnsi="Arial"/>
                <w:sz w:val="18"/>
              </w:rPr>
            </w:pPr>
            <w:r w:rsidRPr="001E6C5A">
              <w:rPr>
                <w:rFonts w:ascii="Arial" w:eastAsia="Calibri" w:hAnsi="Arial"/>
                <w:sz w:val="18"/>
                <w:szCs w:val="22"/>
              </w:rPr>
              <w:t>-</w:t>
            </w:r>
          </w:p>
        </w:tc>
      </w:tr>
      <w:tr w:rsidR="00EB676A" w:rsidRPr="001E6C5A" w14:paraId="6E7F6C7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F88801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10a1-15</w:t>
            </w:r>
          </w:p>
        </w:tc>
        <w:tc>
          <w:tcPr>
            <w:tcW w:w="3968" w:type="dxa"/>
            <w:tcBorders>
              <w:top w:val="single" w:sz="4" w:space="0" w:color="auto"/>
              <w:left w:val="single" w:sz="4" w:space="0" w:color="auto"/>
              <w:bottom w:val="single" w:sz="4" w:space="0" w:color="auto"/>
              <w:right w:val="single" w:sz="4" w:space="0" w:color="auto"/>
            </w:tcBorders>
            <w:hideMark/>
          </w:tcPr>
          <w:p w14:paraId="42A7AC4E" w14:textId="0CAED3F0" w:rsidR="00EB676A" w:rsidRPr="001E6C5A" w:rsidRDefault="00E83782" w:rsidP="00BC3F8D">
            <w:pPr>
              <w:keepNext/>
              <w:keepLines/>
              <w:spacing w:after="0"/>
              <w:rPr>
                <w:rFonts w:ascii="Arial" w:hAnsi="Arial"/>
                <w:sz w:val="18"/>
              </w:rPr>
            </w:pPr>
            <w:ins w:id="1069" w:author="MCC160" w:date="2022-11-01T16:35:00Z">
              <w:r w:rsidRPr="00E83782">
                <w:rPr>
                  <w:rFonts w:ascii="Arial" w:hAnsi="Arial"/>
                  <w:sz w:val="18"/>
                </w:rPr>
                <w:t>Steps 1a1-6 of test procedure 'MCX CT private call establishment, manual commencement' as described in TS 36.579-1 [2] Table 5.3.6.3-1</w:t>
              </w:r>
            </w:ins>
            <w:ins w:id="1070" w:author="MCC160" w:date="2022-11-03T13:59:00Z">
              <w:r w:rsidR="00E85701">
                <w:rPr>
                  <w:rFonts w:ascii="Arial" w:hAnsi="Arial"/>
                  <w:sz w:val="18"/>
                </w:rPr>
                <w:t xml:space="preserve"> are performed</w:t>
              </w:r>
            </w:ins>
            <w:ins w:id="1071" w:author="MCC160" w:date="2022-11-01T16:35:00Z">
              <w:r w:rsidRPr="00E83782">
                <w:rPr>
                  <w:rFonts w:ascii="Arial" w:hAnsi="Arial"/>
                  <w:sz w:val="18"/>
                </w:rPr>
                <w:t>.</w:t>
              </w:r>
            </w:ins>
            <w:del w:id="1072" w:author="MCC160" w:date="2022-11-01T16:35:00Z">
              <w:r w:rsidR="00EB676A" w:rsidRPr="001E6C5A" w:rsidDel="00E83782">
                <w:rPr>
                  <w:rFonts w:ascii="Arial" w:hAnsi="Arial"/>
                  <w:sz w:val="18"/>
                </w:rPr>
                <w:delText xml:space="preserve">Steps 1a1-6 from the </w:delText>
              </w:r>
              <w:r w:rsidR="00EB676A" w:rsidRPr="001E6C5A" w:rsidDel="00E83782">
                <w:rPr>
                  <w:rFonts w:ascii="Arial" w:hAnsi="Arial"/>
                  <w:sz w:val="18"/>
                  <w:lang w:eastAsia="ko-KR"/>
                </w:rPr>
                <w:delText xml:space="preserve">CT </w:delText>
              </w:r>
              <w:r w:rsidR="00EB676A" w:rsidRPr="001E6C5A" w:rsidDel="00E83782">
                <w:rPr>
                  <w:rFonts w:ascii="Arial" w:hAnsi="Arial"/>
                  <w:sz w:val="18"/>
                </w:rPr>
                <w:delText xml:space="preserve">MCX private call establishment, manual commencement, </w:delText>
              </w:r>
              <w:r w:rsidR="00EB676A" w:rsidRPr="001E6C5A" w:rsidDel="00E83782">
                <w:rPr>
                  <w:rFonts w:ascii="Arial" w:hAnsi="Arial"/>
                  <w:sz w:val="18"/>
                  <w:lang w:eastAsia="zh-CN"/>
                </w:rPr>
                <w:delText xml:space="preserve">as per the step sequence specified in TS 36.579-1 [2], </w:delText>
              </w:r>
              <w:r w:rsidR="00EB676A" w:rsidDel="00E83782">
                <w:rPr>
                  <w:rFonts w:ascii="Arial" w:hAnsi="Arial"/>
                  <w:sz w:val="18"/>
                  <w:lang w:eastAsia="zh-CN"/>
                </w:rPr>
                <w:delText xml:space="preserve">Table </w:delText>
              </w:r>
              <w:r w:rsidR="00EB676A" w:rsidRPr="001E6C5A" w:rsidDel="00E83782">
                <w:rPr>
                  <w:rFonts w:ascii="Arial" w:hAnsi="Arial"/>
                  <w:sz w:val="18"/>
                </w:rPr>
                <w:delText>5.3.6</w:delText>
              </w:r>
              <w:r w:rsidR="00EB676A" w:rsidDel="00E83782">
                <w:rPr>
                  <w:rFonts w:ascii="Arial" w:hAnsi="Arial"/>
                  <w:sz w:val="18"/>
                </w:rPr>
                <w:delText>.3-1</w:delText>
              </w:r>
              <w:r w:rsidR="00EB676A" w:rsidRPr="001E6C5A" w:rsidDel="00E83782">
                <w:rPr>
                  <w:rFonts w:ascii="Arial" w:hAnsi="Arial"/>
                  <w:sz w:val="18"/>
                </w:rPr>
                <w:delText xml:space="preserve"> take place with the exception that the SS requests First-to-answer call in the SIP INVITE message.</w:delText>
              </w:r>
            </w:del>
          </w:p>
        </w:tc>
        <w:tc>
          <w:tcPr>
            <w:tcW w:w="708" w:type="dxa"/>
            <w:tcBorders>
              <w:top w:val="single" w:sz="4" w:space="0" w:color="auto"/>
              <w:left w:val="single" w:sz="4" w:space="0" w:color="auto"/>
              <w:bottom w:val="single" w:sz="4" w:space="0" w:color="auto"/>
              <w:right w:val="single" w:sz="4" w:space="0" w:color="auto"/>
            </w:tcBorders>
            <w:hideMark/>
          </w:tcPr>
          <w:p w14:paraId="358A090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B88F91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0C95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71D6A2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CADD0E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970A71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16</w:t>
            </w:r>
          </w:p>
        </w:tc>
        <w:tc>
          <w:tcPr>
            <w:tcW w:w="3968" w:type="dxa"/>
            <w:tcBorders>
              <w:top w:val="single" w:sz="4" w:space="0" w:color="auto"/>
              <w:left w:val="single" w:sz="4" w:space="0" w:color="auto"/>
              <w:bottom w:val="single" w:sz="4" w:space="0" w:color="auto"/>
              <w:right w:val="single" w:sz="4" w:space="0" w:color="auto"/>
            </w:tcBorders>
            <w:hideMark/>
          </w:tcPr>
          <w:p w14:paraId="61C7B882" w14:textId="47F0205D" w:rsidR="00EB676A" w:rsidRPr="001E6C5A" w:rsidRDefault="00EB676A" w:rsidP="00BC3F8D">
            <w:pPr>
              <w:keepNext/>
              <w:keepLines/>
              <w:spacing w:after="0"/>
              <w:rPr>
                <w:rFonts w:ascii="Arial" w:hAnsi="Arial"/>
                <w:sz w:val="18"/>
              </w:rPr>
            </w:pPr>
            <w:r w:rsidRPr="001E6C5A">
              <w:rPr>
                <w:rFonts w:ascii="Arial" w:hAnsi="Arial"/>
                <w:sz w:val="18"/>
              </w:rPr>
              <w:t xml:space="preserve">Check: </w:t>
            </w:r>
            <w:ins w:id="1073" w:author="MCC160" w:date="2022-11-01T16:38:00Z">
              <w:r w:rsidR="00E83782" w:rsidRPr="00E83782">
                <w:rPr>
                  <w:rFonts w:ascii="Arial" w:hAnsi="Arial"/>
                  <w:sz w:val="18"/>
                </w:rPr>
                <w:t xml:space="preserve">Does the UE (MCPTT Client) correctly perform test procedure 'MCX CT call release' as described in TS 36.579-1 [2] Table 5.3.12.3-1 to release the call with the SIP BYE </w:t>
              </w:r>
              <w:r w:rsidR="00E83782">
                <w:rPr>
                  <w:rFonts w:ascii="Arial" w:hAnsi="Arial"/>
                  <w:sz w:val="18"/>
                </w:rPr>
                <w:t xml:space="preserve">from the SS </w:t>
              </w:r>
              <w:r w:rsidR="00E83782" w:rsidRPr="00E83782">
                <w:rPr>
                  <w:rFonts w:ascii="Arial" w:hAnsi="Arial"/>
                  <w:sz w:val="18"/>
                </w:rPr>
                <w:t>containing a &lt;release-reason&gt; element set to "not selected for call" (another Client has answered)?</w:t>
              </w:r>
            </w:ins>
            <w:del w:id="1074" w:author="MCC160" w:date="2022-11-01T16:38:00Z">
              <w:r w:rsidRPr="001E6C5A" w:rsidDel="00E83782">
                <w:rPr>
                  <w:rFonts w:ascii="Arial" w:hAnsi="Arial"/>
                  <w:sz w:val="18"/>
                </w:rPr>
                <w:delText xml:space="preserve">Does the UE (MCPTT client) respond correctly to the SS (MCPTT server) sending a SIP BYE with the &lt;release-reason&gt; element set to a value of "not selected for call" (another Client has answered) as </w:delText>
              </w:r>
              <w:r w:rsidRPr="001E6C5A" w:rsidDel="00E83782">
                <w:rPr>
                  <w:rFonts w:ascii="Arial" w:hAnsi="Arial"/>
                  <w:sz w:val="18"/>
                  <w:lang w:eastAsia="zh-CN"/>
                </w:rPr>
                <w:delText xml:space="preserve">specified in TS 36.579-1 [2], subclause </w:delText>
              </w:r>
              <w:r w:rsidRPr="001E6C5A" w:rsidDel="00E83782">
                <w:rPr>
                  <w:rFonts w:ascii="Arial" w:hAnsi="Arial"/>
                  <w:sz w:val="18"/>
                </w:rPr>
                <w:delText>5.3.12 procedure for MCX CT?</w:delText>
              </w:r>
            </w:del>
          </w:p>
        </w:tc>
        <w:tc>
          <w:tcPr>
            <w:tcW w:w="708" w:type="dxa"/>
            <w:tcBorders>
              <w:top w:val="single" w:sz="4" w:space="0" w:color="auto"/>
              <w:left w:val="single" w:sz="4" w:space="0" w:color="auto"/>
              <w:bottom w:val="single" w:sz="4" w:space="0" w:color="auto"/>
              <w:right w:val="single" w:sz="4" w:space="0" w:color="auto"/>
            </w:tcBorders>
            <w:hideMark/>
          </w:tcPr>
          <w:p w14:paraId="45FE3D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57DBB0B"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37D6AB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7D73C08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A8B5FDB"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13345AC8"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The order of the messages is not checked.</w:t>
            </w:r>
          </w:p>
        </w:tc>
      </w:tr>
    </w:tbl>
    <w:p w14:paraId="2FE92D0D" w14:textId="77777777" w:rsidR="00EB676A" w:rsidRPr="001E6C5A" w:rsidRDefault="00EB676A" w:rsidP="00EB676A"/>
    <w:p w14:paraId="1F72130F" w14:textId="77777777" w:rsidR="00EB676A" w:rsidRPr="001E6C5A" w:rsidRDefault="00EB676A" w:rsidP="00EB676A">
      <w:pPr>
        <w:keepNext/>
        <w:keepLines/>
        <w:spacing w:before="120"/>
        <w:ind w:left="1985" w:hanging="1985"/>
        <w:rPr>
          <w:rFonts w:ascii="Arial" w:hAnsi="Arial"/>
        </w:rPr>
      </w:pPr>
      <w:r w:rsidRPr="001E6C5A">
        <w:rPr>
          <w:rFonts w:ascii="Arial" w:hAnsi="Arial"/>
        </w:rPr>
        <w:t>6.2.21.3.3</w:t>
      </w:r>
      <w:r w:rsidRPr="001E6C5A">
        <w:rPr>
          <w:rFonts w:ascii="Arial" w:hAnsi="Arial"/>
        </w:rPr>
        <w:tab/>
        <w:t>Specific message contents</w:t>
      </w:r>
    </w:p>
    <w:p w14:paraId="7651D6ED"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6.2.21.3.3-1: </w:t>
      </w:r>
      <w:r w:rsidRPr="001E6C5A">
        <w:rPr>
          <w:rFonts w:ascii="Arial" w:hAnsi="Arial"/>
          <w:b/>
          <w:lang w:eastAsia="ko-KR"/>
        </w:rPr>
        <w:t>SIP INVITE</w:t>
      </w:r>
      <w:r w:rsidRPr="001E6C5A">
        <w:rPr>
          <w:rFonts w:ascii="Arial" w:hAnsi="Arial"/>
          <w:b/>
        </w:rPr>
        <w:t xml:space="preserve"> </w:t>
      </w:r>
      <w:r w:rsidRPr="00E622B2">
        <w:rPr>
          <w:rFonts w:ascii="Arial" w:hAnsi="Arial"/>
          <w:b/>
        </w:rPr>
        <w:t xml:space="preserve">from the SS </w:t>
      </w:r>
      <w:r w:rsidRPr="001E6C5A">
        <w:rPr>
          <w:rFonts w:ascii="Arial" w:hAnsi="Arial"/>
          <w:b/>
        </w:rPr>
        <w:t>(Step 1</w:t>
      </w:r>
      <w:r>
        <w:rPr>
          <w:rFonts w:ascii="Arial" w:hAnsi="Arial"/>
          <w:b/>
        </w:rPr>
        <w:t>, 4, 11</w:t>
      </w:r>
      <w:r w:rsidRPr="001E6C5A">
        <w:rPr>
          <w:rFonts w:ascii="Arial" w:hAnsi="Arial"/>
          <w:b/>
        </w:rPr>
        <w:t>, Table 6.2.21.3.2-1;</w:t>
      </w:r>
      <w:r>
        <w:rPr>
          <w:rFonts w:ascii="Arial" w:hAnsi="Arial"/>
          <w:b/>
        </w:rPr>
        <w:br/>
      </w:r>
      <w:r w:rsidRPr="001E6C5A">
        <w:rPr>
          <w:rFonts w:ascii="Arial" w:hAnsi="Arial"/>
          <w:b/>
        </w:rPr>
        <w:t>step 2,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27CF157B"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AF2FF1"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FIRST-TO-ANSWER</w:t>
            </w:r>
          </w:p>
        </w:tc>
      </w:tr>
      <w:tr w:rsidR="00EB676A" w:rsidRPr="001E6C5A" w14:paraId="056F62E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hideMark/>
          </w:tcPr>
          <w:p w14:paraId="4E77DCD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60C13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5E0ED9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10688F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12C0B1B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0000AE2"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1D30DC3B" w14:textId="77777777" w:rsidR="00EB676A" w:rsidRPr="001E6C5A" w:rsidRDefault="00EB676A" w:rsidP="00BC3F8D">
            <w:pPr>
              <w:keepNext/>
              <w:keepLines/>
              <w:spacing w:after="0"/>
              <w:rPr>
                <w:rFonts w:ascii="Arial" w:hAnsi="Arial"/>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67D876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8BFFDDD"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7AEEE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2C4280" w14:textId="77777777" w:rsidR="00EB676A" w:rsidRPr="001E6C5A" w:rsidRDefault="00EB676A" w:rsidP="00BC3F8D">
            <w:pPr>
              <w:keepNext/>
              <w:keepLines/>
              <w:spacing w:after="0"/>
              <w:rPr>
                <w:rFonts w:ascii="Arial" w:hAnsi="Arial"/>
                <w:sz w:val="18"/>
              </w:rPr>
            </w:pPr>
          </w:p>
        </w:tc>
      </w:tr>
      <w:tr w:rsidR="00EB676A" w:rsidRPr="001E6C5A" w14:paraId="4ED73125"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6CAE469B" w14:textId="77777777" w:rsidR="00EB676A" w:rsidRPr="001E6C5A" w:rsidRDefault="00EB676A" w:rsidP="00BC3F8D">
            <w:pPr>
              <w:keepNext/>
              <w:keepLines/>
              <w:spacing w:after="0"/>
              <w:rPr>
                <w:rFonts w:ascii="Arial" w:hAnsi="Arial"/>
                <w:b/>
                <w:bCs/>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4D7A59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FF8604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4693711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658620" w14:textId="77777777" w:rsidR="00EB676A" w:rsidRPr="001E6C5A" w:rsidRDefault="00EB676A" w:rsidP="00BC3F8D">
            <w:pPr>
              <w:keepNext/>
              <w:keepLines/>
              <w:spacing w:after="0"/>
              <w:rPr>
                <w:rFonts w:ascii="Arial" w:hAnsi="Arial"/>
                <w:sz w:val="18"/>
              </w:rPr>
            </w:pPr>
          </w:p>
        </w:tc>
      </w:tr>
      <w:tr w:rsidR="00EB676A" w:rsidRPr="001E6C5A" w14:paraId="505E1820" w14:textId="77777777" w:rsidTr="00BC3F8D">
        <w:trPr>
          <w:jc w:val="center"/>
        </w:trPr>
        <w:tc>
          <w:tcPr>
            <w:tcW w:w="2833" w:type="dxa"/>
            <w:tcBorders>
              <w:top w:val="single" w:sz="4" w:space="0" w:color="auto"/>
              <w:left w:val="single" w:sz="4" w:space="0" w:color="auto"/>
              <w:bottom w:val="single" w:sz="4" w:space="0" w:color="auto"/>
              <w:right w:val="single" w:sz="4" w:space="0" w:color="auto"/>
            </w:tcBorders>
            <w:vAlign w:val="center"/>
            <w:hideMark/>
          </w:tcPr>
          <w:p w14:paraId="3085492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537E63"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6.2.21.3.3-2</w:t>
            </w:r>
          </w:p>
        </w:tc>
        <w:tc>
          <w:tcPr>
            <w:tcW w:w="2126" w:type="dxa"/>
            <w:tcBorders>
              <w:top w:val="single" w:sz="4" w:space="0" w:color="auto"/>
              <w:left w:val="single" w:sz="4" w:space="0" w:color="auto"/>
              <w:bottom w:val="single" w:sz="4" w:space="0" w:color="auto"/>
              <w:right w:val="single" w:sz="4" w:space="0" w:color="auto"/>
            </w:tcBorders>
          </w:tcPr>
          <w:p w14:paraId="1224580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5304D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6EDEB05" w14:textId="77777777" w:rsidR="00EB676A" w:rsidRPr="001E6C5A" w:rsidRDefault="00EB676A" w:rsidP="00BC3F8D">
            <w:pPr>
              <w:keepNext/>
              <w:keepLines/>
              <w:spacing w:after="0"/>
              <w:rPr>
                <w:rFonts w:ascii="Arial" w:hAnsi="Arial"/>
                <w:sz w:val="18"/>
              </w:rPr>
            </w:pPr>
          </w:p>
        </w:tc>
      </w:tr>
      <w:tr w:rsidR="00EB676A" w:rsidRPr="001E6C5A" w14:paraId="5C5C118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4D0606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90E8ADD"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F1EC0C"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tcBorders>
              <w:top w:val="single" w:sz="4" w:space="0" w:color="auto"/>
              <w:left w:val="single" w:sz="4" w:space="0" w:color="auto"/>
              <w:bottom w:val="single" w:sz="4" w:space="0" w:color="auto"/>
              <w:right w:val="single" w:sz="4" w:space="0" w:color="auto"/>
            </w:tcBorders>
          </w:tcPr>
          <w:p w14:paraId="14F93ED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8EC4D3E" w14:textId="77777777" w:rsidR="00EB676A" w:rsidRPr="001E6C5A" w:rsidRDefault="00EB676A" w:rsidP="00BC3F8D">
            <w:pPr>
              <w:keepNext/>
              <w:keepLines/>
              <w:spacing w:after="0"/>
              <w:rPr>
                <w:rFonts w:ascii="Arial" w:hAnsi="Arial"/>
                <w:sz w:val="18"/>
              </w:rPr>
            </w:pPr>
          </w:p>
        </w:tc>
      </w:tr>
      <w:tr w:rsidR="00EB676A" w:rsidRPr="001E6C5A" w14:paraId="6F2FDDE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191EE4"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5C2E9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6.2.21.3.3-3</w:t>
            </w:r>
          </w:p>
        </w:tc>
        <w:tc>
          <w:tcPr>
            <w:tcW w:w="2126" w:type="dxa"/>
            <w:tcBorders>
              <w:top w:val="single" w:sz="4" w:space="0" w:color="auto"/>
              <w:left w:val="single" w:sz="4" w:space="0" w:color="auto"/>
              <w:bottom w:val="single" w:sz="4" w:space="0" w:color="auto"/>
              <w:right w:val="single" w:sz="4" w:space="0" w:color="auto"/>
            </w:tcBorders>
          </w:tcPr>
          <w:p w14:paraId="2177F662"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233C65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4C24E2" w14:textId="77777777" w:rsidR="00EB676A" w:rsidRPr="001E6C5A" w:rsidRDefault="00EB676A" w:rsidP="00BC3F8D">
            <w:pPr>
              <w:keepNext/>
              <w:keepLines/>
              <w:spacing w:after="0"/>
              <w:rPr>
                <w:rFonts w:ascii="Arial" w:hAnsi="Arial"/>
                <w:sz w:val="18"/>
              </w:rPr>
            </w:pPr>
          </w:p>
        </w:tc>
      </w:tr>
    </w:tbl>
    <w:p w14:paraId="1A618F30" w14:textId="77777777" w:rsidR="00EB676A" w:rsidRPr="001E6C5A" w:rsidRDefault="00EB676A" w:rsidP="00EB676A"/>
    <w:p w14:paraId="2BBEE002" w14:textId="77777777" w:rsidR="00EB676A" w:rsidRPr="001E6C5A" w:rsidRDefault="00EB676A" w:rsidP="00EB676A">
      <w:pPr>
        <w:keepNext/>
        <w:keepLines/>
        <w:spacing w:before="60"/>
        <w:jc w:val="center"/>
        <w:rPr>
          <w:rFonts w:ascii="Arial" w:hAnsi="Arial"/>
          <w:b/>
        </w:rPr>
      </w:pPr>
      <w:r w:rsidRPr="001E6C5A">
        <w:rPr>
          <w:rFonts w:ascii="Arial" w:hAnsi="Arial"/>
          <w:b/>
        </w:rPr>
        <w:t>Table 6.2.21.3.3-2: SDP Message</w:t>
      </w:r>
      <w:r w:rsidRPr="001E6C5A">
        <w:rPr>
          <w:rFonts w:ascii="Arial" w:hAnsi="Arial"/>
          <w:b/>
          <w:lang w:eastAsia="ko-KR"/>
        </w:rPr>
        <w:t xml:space="preserve"> in SIP INVITE</w:t>
      </w:r>
      <w:r w:rsidRPr="001E6C5A">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35E81CB"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54A46FB6" w14:textId="2DBA1A93"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INITIAL_SDP_OFFER,</w:t>
            </w:r>
            <w:ins w:id="1075" w:author="MCC160" w:date="2022-10-20T19:56:00Z">
              <w:r w:rsidR="00165AEB">
                <w:rPr>
                  <w:rFonts w:ascii="Arial" w:hAnsi="Arial"/>
                  <w:sz w:val="18"/>
                </w:rPr>
                <w:t xml:space="preserve"> </w:t>
              </w:r>
            </w:ins>
            <w:r w:rsidRPr="001E6C5A">
              <w:rPr>
                <w:rFonts w:ascii="Arial" w:hAnsi="Arial"/>
                <w:sz w:val="18"/>
              </w:rPr>
              <w:t>WITHOUT_FLOORCONTROL</w:t>
            </w:r>
          </w:p>
        </w:tc>
      </w:tr>
    </w:tbl>
    <w:p w14:paraId="1BA61912" w14:textId="77777777" w:rsidR="00EB676A" w:rsidRPr="001E6C5A" w:rsidRDefault="00EB676A" w:rsidP="00EB676A"/>
    <w:p w14:paraId="4E1C969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6.2.21.3.3-3: </w:t>
      </w:r>
      <w:r w:rsidRPr="001E6C5A">
        <w:rPr>
          <w:rFonts w:ascii="Arial" w:hAnsi="Arial"/>
          <w:b/>
          <w:lang w:eastAsia="ko-KR"/>
        </w:rPr>
        <w:t>MCPTT-Info in SIP INVITE</w:t>
      </w:r>
      <w:r w:rsidRPr="001E6C5A">
        <w:rPr>
          <w:rFonts w:ascii="Arial" w:hAnsi="Arial"/>
          <w:b/>
        </w:rPr>
        <w:t xml:space="preserve"> (Table 6.2.21.3.3-1)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2374E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9C9EA8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FIRST-TO-ANSWER</w:t>
            </w:r>
          </w:p>
        </w:tc>
      </w:tr>
    </w:tbl>
    <w:p w14:paraId="6ED60D4B" w14:textId="77777777" w:rsidR="00EB676A" w:rsidRPr="001E6C5A" w:rsidRDefault="00EB676A" w:rsidP="00EB676A"/>
    <w:p w14:paraId="24C8F0C1" w14:textId="77777777" w:rsidR="00EB676A" w:rsidRPr="001E6C5A" w:rsidRDefault="00EB676A" w:rsidP="00EB676A">
      <w:pPr>
        <w:keepNext/>
        <w:keepLines/>
        <w:spacing w:before="60"/>
        <w:jc w:val="center"/>
        <w:rPr>
          <w:rFonts w:ascii="Arial" w:hAnsi="Arial"/>
          <w:b/>
        </w:rPr>
      </w:pPr>
      <w:r w:rsidRPr="001E6C5A">
        <w:rPr>
          <w:rFonts w:ascii="Arial" w:hAnsi="Arial"/>
          <w:b/>
        </w:rPr>
        <w:t>Table 6.2.21.3.3-4: Void</w:t>
      </w:r>
    </w:p>
    <w:p w14:paraId="4BC8F55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6.2.21.3.3-5: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 xml:space="preserve">(Step 1, </w:t>
      </w:r>
      <w:r>
        <w:rPr>
          <w:rFonts w:ascii="Arial" w:hAnsi="Arial"/>
          <w:b/>
        </w:rPr>
        <w:t xml:space="preserve">15, </w:t>
      </w:r>
      <w:r w:rsidRPr="001E6C5A">
        <w:rPr>
          <w:rFonts w:ascii="Arial" w:hAnsi="Arial"/>
          <w:b/>
        </w:rPr>
        <w:t>Table 6.2.21.3.2-1;</w:t>
      </w:r>
      <w:r>
        <w:rPr>
          <w:rFonts w:ascii="Arial" w:hAnsi="Arial"/>
          <w:b/>
        </w:rPr>
        <w:br/>
      </w:r>
      <w:r w:rsidRPr="001E6C5A">
        <w:rPr>
          <w:rFonts w:ascii="Arial" w:hAnsi="Arial"/>
          <w:b/>
        </w:rPr>
        <w:t>step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070B7E55"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779645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with condition INVITE-RSP</w:t>
            </w:r>
          </w:p>
        </w:tc>
      </w:tr>
      <w:tr w:rsidR="00EB676A" w:rsidRPr="001E6C5A" w14:paraId="3A46676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FA27D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D66B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5F32A8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CB39C0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176166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5A59FF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9F9A92B"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9DBACCA"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8096E0"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28F2E1"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FA83F7" w14:textId="77777777" w:rsidR="00EB676A" w:rsidRPr="001E6C5A" w:rsidRDefault="00EB676A" w:rsidP="00BC3F8D">
            <w:pPr>
              <w:pStyle w:val="TAL"/>
            </w:pPr>
          </w:p>
        </w:tc>
      </w:tr>
      <w:tr w:rsidR="00EB676A" w:rsidRPr="001E6C5A" w14:paraId="3E8D93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DF62BFB" w14:textId="77777777" w:rsidR="00EB676A" w:rsidRPr="0066171A"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8021BF0"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3F6CBA4" w14:textId="77777777" w:rsidR="00EB676A" w:rsidRPr="001E6C5A" w:rsidRDefault="00EB676A" w:rsidP="00BC3F8D">
            <w:pPr>
              <w:pStyle w:val="TAL"/>
            </w:pPr>
            <w:r w:rsidRPr="001E089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2DEEF306"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2EDF99B" w14:textId="77777777" w:rsidR="00EB676A" w:rsidRPr="001E6C5A" w:rsidRDefault="00EB676A" w:rsidP="00BC3F8D">
            <w:pPr>
              <w:pStyle w:val="TAL"/>
            </w:pPr>
          </w:p>
        </w:tc>
      </w:tr>
      <w:tr w:rsidR="00EB676A" w:rsidRPr="001E6C5A" w14:paraId="1F2B629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865B65F" w14:textId="77777777" w:rsidR="00EB676A" w:rsidRPr="0066171A"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51123267" w14:textId="77777777" w:rsidR="00EB676A" w:rsidRPr="001E6C5A" w:rsidRDefault="00EB676A" w:rsidP="00BC3F8D">
            <w:pPr>
              <w:pStyle w:val="TAL"/>
            </w:pPr>
            <w:r w:rsidRPr="001E6C5A">
              <w:t xml:space="preserve">SDP message as described in Table </w:t>
            </w:r>
            <w:r w:rsidRPr="0066171A">
              <w:t>6.2.21.3.3-6</w:t>
            </w:r>
          </w:p>
        </w:tc>
        <w:tc>
          <w:tcPr>
            <w:tcW w:w="2127" w:type="dxa"/>
            <w:tcBorders>
              <w:top w:val="single" w:sz="4" w:space="0" w:color="auto"/>
              <w:left w:val="single" w:sz="4" w:space="0" w:color="auto"/>
              <w:bottom w:val="single" w:sz="4" w:space="0" w:color="auto"/>
              <w:right w:val="single" w:sz="4" w:space="0" w:color="auto"/>
            </w:tcBorders>
          </w:tcPr>
          <w:p w14:paraId="422475BB"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C55862"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DC6C16" w14:textId="77777777" w:rsidR="00EB676A" w:rsidRPr="001E6C5A" w:rsidRDefault="00EB676A" w:rsidP="00BC3F8D">
            <w:pPr>
              <w:pStyle w:val="TAL"/>
            </w:pPr>
          </w:p>
        </w:tc>
      </w:tr>
      <w:tr w:rsidR="00EB676A" w:rsidRPr="001E6C5A" w14:paraId="5505279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71B8C2" w14:textId="77777777" w:rsidR="00EB676A" w:rsidRPr="0066171A" w:rsidRDefault="00EB676A" w:rsidP="00BC3F8D">
            <w:pPr>
              <w:pStyle w:val="TAL"/>
              <w:rPr>
                <w:b/>
                <w:bCs/>
              </w:rPr>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BC9C105"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5FEAECA"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66844A48"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229042" w14:textId="77777777" w:rsidR="00EB676A" w:rsidRPr="001E6C5A" w:rsidRDefault="00EB676A" w:rsidP="00BC3F8D">
            <w:pPr>
              <w:pStyle w:val="TAL"/>
            </w:pPr>
          </w:p>
        </w:tc>
      </w:tr>
      <w:tr w:rsidR="00EB676A" w:rsidRPr="001E6C5A" w14:paraId="7A68A9B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41CCB02F" w14:textId="77777777" w:rsidR="00EB676A" w:rsidRPr="0066171A" w:rsidRDefault="00EB676A" w:rsidP="00BC3F8D">
            <w:pPr>
              <w:pStyle w:val="TAL"/>
              <w:rPr>
                <w:b/>
                <w:bCs/>
              </w:rPr>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648FDD3A" w14:textId="77777777" w:rsidR="00EB676A" w:rsidRPr="001E6C5A" w:rsidRDefault="00EB676A" w:rsidP="00BC3F8D">
            <w:pPr>
              <w:pStyle w:val="TAL"/>
            </w:pPr>
            <w:r w:rsidRPr="001E6C5A">
              <w:t xml:space="preserve">MCPTT-Info as described in Table </w:t>
            </w:r>
            <w:r w:rsidRPr="0066171A">
              <w:t>6.2.21.3.3-6</w:t>
            </w:r>
            <w:r>
              <w:t>A</w:t>
            </w:r>
          </w:p>
        </w:tc>
        <w:tc>
          <w:tcPr>
            <w:tcW w:w="2127" w:type="dxa"/>
            <w:tcBorders>
              <w:top w:val="single" w:sz="4" w:space="0" w:color="auto"/>
              <w:left w:val="single" w:sz="4" w:space="0" w:color="auto"/>
              <w:bottom w:val="single" w:sz="4" w:space="0" w:color="auto"/>
              <w:right w:val="single" w:sz="4" w:space="0" w:color="auto"/>
            </w:tcBorders>
          </w:tcPr>
          <w:p w14:paraId="7E26F852"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11647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47FAAE" w14:textId="77777777" w:rsidR="00EB676A" w:rsidRPr="001E6C5A" w:rsidRDefault="00EB676A" w:rsidP="00BC3F8D">
            <w:pPr>
              <w:pStyle w:val="TAL"/>
            </w:pPr>
          </w:p>
        </w:tc>
      </w:tr>
    </w:tbl>
    <w:p w14:paraId="1C42EC41" w14:textId="77777777" w:rsidR="00EB676A" w:rsidRPr="001E6C5A" w:rsidRDefault="00EB676A" w:rsidP="00EB676A"/>
    <w:p w14:paraId="4E6E4451" w14:textId="77777777" w:rsidR="00EB676A" w:rsidRPr="001E6C5A" w:rsidRDefault="00EB676A" w:rsidP="00EB676A">
      <w:pPr>
        <w:keepNext/>
        <w:keepLines/>
        <w:spacing w:before="60"/>
        <w:jc w:val="center"/>
        <w:rPr>
          <w:rFonts w:ascii="Arial" w:hAnsi="Arial"/>
          <w:b/>
        </w:rPr>
      </w:pPr>
      <w:r w:rsidRPr="001E6C5A">
        <w:rPr>
          <w:rFonts w:ascii="Arial" w:hAnsi="Arial"/>
          <w:b/>
        </w:rPr>
        <w:t>Table 6.2.21.3.3-6: SDP Message</w:t>
      </w:r>
      <w:r w:rsidRPr="001E6C5A">
        <w:rPr>
          <w:rFonts w:ascii="Arial" w:hAnsi="Arial"/>
          <w:b/>
          <w:lang w:eastAsia="ko-KR"/>
        </w:rPr>
        <w:t xml:space="preserve"> in SIP 200 (OK)</w:t>
      </w:r>
      <w:r w:rsidRPr="001E6C5A">
        <w:rPr>
          <w:rFonts w:ascii="Arial" w:hAnsi="Arial"/>
          <w:b/>
        </w:rPr>
        <w:t xml:space="preserve"> (Table 6.2.21.3.3-5)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620D290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3FB4EF" w14:textId="52C8D6EA"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5.5.3.1.1-1 condition WITHOUT_FLOORCONTROL, WITH_SECURITY</w:t>
            </w:r>
          </w:p>
        </w:tc>
      </w:tr>
    </w:tbl>
    <w:p w14:paraId="2DEC33FC" w14:textId="77777777" w:rsidR="00EB676A" w:rsidRPr="001E6C5A" w:rsidRDefault="00EB676A" w:rsidP="00EB676A"/>
    <w:p w14:paraId="59930BBC" w14:textId="77777777" w:rsidR="00EB676A" w:rsidRDefault="00EB676A" w:rsidP="00EB676A">
      <w:pPr>
        <w:pStyle w:val="TH"/>
      </w:pPr>
      <w:r>
        <w:t xml:space="preserve">Table </w:t>
      </w:r>
      <w:r w:rsidRPr="0066171A">
        <w:t>6.2.21.3.3-6A</w:t>
      </w:r>
      <w:r>
        <w:t xml:space="preserve">: </w:t>
      </w:r>
      <w:r>
        <w:rPr>
          <w:lang w:eastAsia="ko-KR"/>
        </w:rPr>
        <w:t xml:space="preserve">MCPTT-Info in </w:t>
      </w:r>
      <w:r w:rsidRPr="00812112">
        <w:rPr>
          <w:lang w:eastAsia="ko-KR"/>
        </w:rPr>
        <w:t xml:space="preserve">SIP 200 (OK) </w:t>
      </w:r>
      <w:r>
        <w:t xml:space="preserve">(Table </w:t>
      </w:r>
      <w:r w:rsidRPr="0066171A">
        <w:t>6.2.21.3.3-5</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8981F94"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7936062F" w14:textId="77777777" w:rsidR="00EB676A" w:rsidRDefault="00EB676A" w:rsidP="00BC3F8D">
            <w:pPr>
              <w:pStyle w:val="TAL"/>
            </w:pPr>
            <w:r>
              <w:t xml:space="preserve">Derivation Path: TS 36.579-1 [2], Table 5.5.3.2.1-1, condition </w:t>
            </w:r>
            <w:r w:rsidRPr="00D26A65">
              <w:t>INVITE-RSP</w:t>
            </w:r>
          </w:p>
        </w:tc>
      </w:tr>
    </w:tbl>
    <w:p w14:paraId="6F0036D2" w14:textId="77777777" w:rsidR="00EB676A" w:rsidRDefault="00EB676A" w:rsidP="00EB676A"/>
    <w:p w14:paraId="7644101F" w14:textId="4ED0971F" w:rsidR="00EB676A" w:rsidRPr="001E6C5A" w:rsidRDefault="00EB676A" w:rsidP="00EB676A">
      <w:pPr>
        <w:keepNext/>
        <w:keepLines/>
        <w:spacing w:before="60"/>
        <w:jc w:val="center"/>
        <w:rPr>
          <w:rFonts w:ascii="Arial" w:hAnsi="Arial"/>
          <w:b/>
        </w:rPr>
      </w:pPr>
      <w:r w:rsidRPr="001E6C5A">
        <w:rPr>
          <w:rFonts w:ascii="Arial" w:hAnsi="Arial"/>
          <w:b/>
        </w:rPr>
        <w:t>Table 6.2.21.3.3-7</w:t>
      </w:r>
      <w:r>
        <w:rPr>
          <w:rFonts w:ascii="Arial" w:hAnsi="Arial"/>
          <w:b/>
        </w:rPr>
        <w:t>..</w:t>
      </w:r>
      <w:r w:rsidRPr="001E6C5A">
        <w:rPr>
          <w:rFonts w:ascii="Arial" w:hAnsi="Arial"/>
          <w:b/>
        </w:rPr>
        <w:t>8:</w:t>
      </w:r>
      <w:ins w:id="1076" w:author="MCC160" w:date="2022-10-21T10:12:00Z">
        <w:r w:rsidR="00476472">
          <w:rPr>
            <w:rFonts w:ascii="Arial" w:hAnsi="Arial"/>
            <w:b/>
          </w:rPr>
          <w:t xml:space="preserve"> </w:t>
        </w:r>
      </w:ins>
      <w:r w:rsidRPr="001E6C5A">
        <w:rPr>
          <w:rFonts w:ascii="Arial" w:hAnsi="Arial"/>
          <w:b/>
        </w:rPr>
        <w:t>Void:</w:t>
      </w:r>
    </w:p>
    <w:p w14:paraId="2C2B5C97"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6.2.21.3.3-8A: SIP ACK </w:t>
      </w:r>
      <w:r>
        <w:rPr>
          <w:rFonts w:ascii="Arial" w:hAnsi="Arial"/>
          <w:b/>
        </w:rPr>
        <w:t xml:space="preserve">from the SS </w:t>
      </w:r>
      <w:r w:rsidRPr="001E6C5A">
        <w:rPr>
          <w:rFonts w:ascii="Arial" w:hAnsi="Arial"/>
          <w:b/>
        </w:rPr>
        <w:t>(Step 9A)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0D272E7B"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168BD2EB"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5.5.2.1.2-1</w:t>
            </w:r>
            <w:r>
              <w:rPr>
                <w:rFonts w:ascii="Arial" w:hAnsi="Arial"/>
                <w:sz w:val="18"/>
              </w:rPr>
              <w:t>, condition NON-2XX</w:t>
            </w:r>
          </w:p>
        </w:tc>
      </w:tr>
    </w:tbl>
    <w:p w14:paraId="332EE57F" w14:textId="77777777" w:rsidR="00EB676A" w:rsidRPr="001E6C5A" w:rsidRDefault="00EB676A" w:rsidP="00EB676A"/>
    <w:p w14:paraId="2927178C"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6.2.21.3.3-9: SIP BYE </w:t>
      </w:r>
      <w:r>
        <w:rPr>
          <w:rFonts w:ascii="Arial" w:hAnsi="Arial"/>
          <w:b/>
        </w:rPr>
        <w:t xml:space="preserve">from the SS </w:t>
      </w:r>
      <w:r w:rsidRPr="001E6C5A">
        <w:rPr>
          <w:rFonts w:ascii="Arial" w:hAnsi="Arial"/>
          <w:b/>
        </w:rPr>
        <w:t>(Step 16, Table 6.2.21.3.2-1;</w:t>
      </w:r>
      <w:r>
        <w:rPr>
          <w:rFonts w:ascii="Arial" w:hAnsi="Arial"/>
          <w:b/>
        </w:rPr>
        <w:br/>
      </w:r>
      <w:r w:rsidRPr="001E6C5A">
        <w:rPr>
          <w:rFonts w:ascii="Arial" w:hAnsi="Arial"/>
          <w:b/>
        </w:rP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4FD2407E"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BBF2A9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5.5.2.2.2-1</w:t>
            </w:r>
          </w:p>
        </w:tc>
      </w:tr>
      <w:tr w:rsidR="00EB676A" w:rsidRPr="001E6C5A" w14:paraId="74AD655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00106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70B44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C20FBE"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7E2CC1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2BC163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430050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3B14C1BF"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265996D4"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5FBFFB5"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F8DA18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77AFC5B" w14:textId="77777777" w:rsidR="00EB676A" w:rsidRPr="001E6C5A" w:rsidRDefault="00EB676A" w:rsidP="00BC3F8D">
            <w:pPr>
              <w:keepNext/>
              <w:keepLines/>
              <w:spacing w:after="0"/>
              <w:rPr>
                <w:rFonts w:ascii="Arial" w:hAnsi="Arial"/>
                <w:sz w:val="18"/>
              </w:rPr>
            </w:pPr>
          </w:p>
        </w:tc>
      </w:tr>
      <w:tr w:rsidR="00EB676A" w:rsidRPr="001E6C5A" w14:paraId="0305BEA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13CB7F4" w14:textId="77777777" w:rsidR="00EB676A" w:rsidRPr="001E6C5A" w:rsidRDefault="00EB676A" w:rsidP="00BC3F8D">
            <w:pPr>
              <w:keepNext/>
              <w:keepLines/>
              <w:spacing w:after="0"/>
              <w:rPr>
                <w:rFonts w:ascii="Arial" w:hAnsi="Arial"/>
                <w:bCs/>
                <w:sz w:val="18"/>
              </w:rPr>
            </w:pPr>
            <w:r w:rsidRPr="001E6C5A">
              <w:rPr>
                <w:rFonts w:ascii="Arial" w:hAnsi="Arial"/>
                <w:sz w:val="18"/>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169D525" w14:textId="77777777" w:rsidR="00EB676A" w:rsidRPr="001E6C5A" w:rsidRDefault="00EB676A" w:rsidP="00BC3F8D">
            <w:pPr>
              <w:keepNext/>
              <w:keepLines/>
              <w:spacing w:after="0"/>
              <w:rPr>
                <w:rFonts w:ascii="Arial" w:hAnsi="Arial"/>
                <w:sz w:val="18"/>
              </w:rPr>
            </w:pPr>
            <w:r w:rsidRPr="001E6C5A">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6422CD8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345D49"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B82CD" w14:textId="77777777" w:rsidR="00EB676A" w:rsidRPr="001E6C5A" w:rsidRDefault="00EB676A" w:rsidP="00BC3F8D">
            <w:pPr>
              <w:keepNext/>
              <w:keepLines/>
              <w:spacing w:after="0"/>
              <w:rPr>
                <w:rFonts w:ascii="Arial" w:hAnsi="Arial"/>
                <w:sz w:val="18"/>
              </w:rPr>
            </w:pPr>
          </w:p>
        </w:tc>
      </w:tr>
      <w:tr w:rsidR="00EB676A" w:rsidRPr="001E6C5A" w14:paraId="06B88E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0E70C246"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6D9BF97"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A97CB43"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5DA726"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E24687" w14:textId="77777777" w:rsidR="00EB676A" w:rsidRPr="001E6C5A" w:rsidRDefault="00EB676A" w:rsidP="00BC3F8D">
            <w:pPr>
              <w:keepNext/>
              <w:keepLines/>
              <w:spacing w:after="0"/>
              <w:rPr>
                <w:rFonts w:ascii="Arial" w:hAnsi="Arial"/>
                <w:sz w:val="18"/>
              </w:rPr>
            </w:pPr>
          </w:p>
        </w:tc>
      </w:tr>
      <w:tr w:rsidR="00EB676A" w:rsidRPr="001E6C5A" w14:paraId="6D37D7F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136D61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FC109B3"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B9DF8EA"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MCPTT-Info</w:t>
            </w:r>
          </w:p>
        </w:tc>
        <w:tc>
          <w:tcPr>
            <w:tcW w:w="1419" w:type="dxa"/>
            <w:tcBorders>
              <w:top w:val="single" w:sz="4" w:space="0" w:color="auto"/>
              <w:left w:val="single" w:sz="4" w:space="0" w:color="auto"/>
              <w:bottom w:val="single" w:sz="4" w:space="0" w:color="auto"/>
              <w:right w:val="single" w:sz="4" w:space="0" w:color="auto"/>
            </w:tcBorders>
          </w:tcPr>
          <w:p w14:paraId="4662D72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53BE6" w14:textId="77777777" w:rsidR="00EB676A" w:rsidRPr="001E6C5A" w:rsidRDefault="00EB676A" w:rsidP="00BC3F8D">
            <w:pPr>
              <w:keepNext/>
              <w:keepLines/>
              <w:spacing w:after="0"/>
              <w:rPr>
                <w:rFonts w:ascii="Arial" w:hAnsi="Arial"/>
                <w:sz w:val="18"/>
              </w:rPr>
            </w:pPr>
          </w:p>
        </w:tc>
      </w:tr>
      <w:tr w:rsidR="00EB676A" w:rsidRPr="001E6C5A" w14:paraId="0C392A2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2662BA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A478CE"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4BB7550"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6906F4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09E23D" w14:textId="77777777" w:rsidR="00EB676A" w:rsidRPr="001E6C5A" w:rsidRDefault="00EB676A" w:rsidP="00BC3F8D">
            <w:pPr>
              <w:keepNext/>
              <w:keepLines/>
              <w:spacing w:after="0"/>
              <w:rPr>
                <w:rFonts w:ascii="Arial" w:hAnsi="Arial"/>
                <w:sz w:val="18"/>
              </w:rPr>
            </w:pPr>
          </w:p>
        </w:tc>
      </w:tr>
      <w:tr w:rsidR="00EB676A" w:rsidRPr="001E6C5A" w14:paraId="5AEA5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8122A7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F35E49"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0274EE90"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F0CE32"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32343BC" w14:textId="77777777" w:rsidR="00EB676A" w:rsidRPr="001E6C5A" w:rsidRDefault="00EB676A" w:rsidP="00BC3F8D">
            <w:pPr>
              <w:keepNext/>
              <w:keepLines/>
              <w:spacing w:after="0"/>
              <w:rPr>
                <w:rFonts w:ascii="Arial" w:hAnsi="Arial"/>
                <w:sz w:val="18"/>
              </w:rPr>
            </w:pPr>
          </w:p>
        </w:tc>
      </w:tr>
      <w:tr w:rsidR="00EB676A" w:rsidRPr="001E6C5A" w14:paraId="2575E5E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tcPr>
          <w:p w14:paraId="6C5FD53F" w14:textId="77777777" w:rsidR="00EB676A" w:rsidRPr="001E6C5A" w:rsidRDefault="00EB676A" w:rsidP="00BC3F8D">
            <w:pPr>
              <w:keepNext/>
              <w:keepLines/>
              <w:spacing w:after="0"/>
              <w:rPr>
                <w:rFonts w:ascii="Arial" w:hAnsi="Arial"/>
                <w:b/>
                <w:sz w:val="18"/>
              </w:rPr>
            </w:pPr>
            <w:r w:rsidRPr="001E6C5A">
              <w:rPr>
                <w:rFonts w:ascii="Arial" w:hAnsi="Arial"/>
                <w:sz w:val="18"/>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tcPr>
          <w:p w14:paraId="3384C0DB" w14:textId="77777777" w:rsidR="00EB676A" w:rsidRPr="001E6C5A" w:rsidRDefault="00EB676A" w:rsidP="00BC3F8D">
            <w:pPr>
              <w:keepNext/>
              <w:keepLines/>
              <w:spacing w:after="0"/>
              <w:rPr>
                <w:rFonts w:ascii="Arial" w:hAnsi="Arial"/>
                <w:sz w:val="18"/>
              </w:rPr>
            </w:pPr>
            <w:r w:rsidRPr="001E6C5A">
              <w:rPr>
                <w:rFonts w:ascii="Arial" w:hAnsi="Arial"/>
                <w:sz w:val="18"/>
                <w:lang w:val="fr-FR"/>
              </w:rPr>
              <w:t xml:space="preserve">Unique id in format of a Message-ID </w:t>
            </w:r>
            <w:proofErr w:type="spellStart"/>
            <w:r w:rsidRPr="001E6C5A">
              <w:rPr>
                <w:rFonts w:ascii="Arial" w:hAnsi="Arial"/>
                <w:sz w:val="18"/>
                <w:lang w:val="fr-FR"/>
              </w:rPr>
              <w:t>assigned</w:t>
            </w:r>
            <w:proofErr w:type="spellEnd"/>
            <w:r w:rsidRPr="001E6C5A">
              <w:rPr>
                <w:rFonts w:ascii="Arial" w:hAnsi="Arial"/>
                <w:sz w:val="18"/>
                <w:lang w:val="fr-FR"/>
              </w:rPr>
              <w:t xml:space="preserve"> by the SS</w:t>
            </w:r>
          </w:p>
        </w:tc>
        <w:tc>
          <w:tcPr>
            <w:tcW w:w="2127" w:type="dxa"/>
            <w:tcBorders>
              <w:top w:val="single" w:sz="4" w:space="0" w:color="auto"/>
              <w:left w:val="single" w:sz="4" w:space="0" w:color="auto"/>
              <w:bottom w:val="single" w:sz="4" w:space="0" w:color="auto"/>
              <w:right w:val="single" w:sz="4" w:space="0" w:color="auto"/>
            </w:tcBorders>
          </w:tcPr>
          <w:p w14:paraId="06E76BD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2138F3"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092A94E" w14:textId="77777777" w:rsidR="00EB676A" w:rsidRPr="001E6C5A" w:rsidRDefault="00EB676A" w:rsidP="00BC3F8D">
            <w:pPr>
              <w:keepNext/>
              <w:keepLines/>
              <w:spacing w:after="0"/>
              <w:rPr>
                <w:rFonts w:ascii="Arial" w:hAnsi="Arial"/>
                <w:sz w:val="18"/>
              </w:rPr>
            </w:pPr>
          </w:p>
        </w:tc>
      </w:tr>
      <w:tr w:rsidR="00EB676A" w:rsidRPr="001E6C5A" w14:paraId="26FFE07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700F30F"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7945C4"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6.2.21.3.3-10</w:t>
            </w:r>
          </w:p>
        </w:tc>
        <w:tc>
          <w:tcPr>
            <w:tcW w:w="2127" w:type="dxa"/>
            <w:tcBorders>
              <w:top w:val="single" w:sz="4" w:space="0" w:color="auto"/>
              <w:left w:val="single" w:sz="4" w:space="0" w:color="auto"/>
              <w:bottom w:val="single" w:sz="4" w:space="0" w:color="auto"/>
              <w:right w:val="single" w:sz="4" w:space="0" w:color="auto"/>
            </w:tcBorders>
          </w:tcPr>
          <w:p w14:paraId="59763656"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0F5BAF"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33D0545" w14:textId="77777777" w:rsidR="00EB676A" w:rsidRPr="001E6C5A" w:rsidRDefault="00EB676A" w:rsidP="00BC3F8D">
            <w:pPr>
              <w:keepNext/>
              <w:keepLines/>
              <w:spacing w:after="0"/>
              <w:rPr>
                <w:rFonts w:ascii="Arial" w:hAnsi="Arial"/>
                <w:sz w:val="18"/>
              </w:rPr>
            </w:pPr>
          </w:p>
        </w:tc>
      </w:tr>
      <w:tr w:rsidR="00EB676A" w:rsidRPr="001E6C5A" w14:paraId="6BC0F3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153ECA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A9D8CB"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DEECAB2" w14:textId="77777777" w:rsidR="00EB676A" w:rsidRPr="00E654C5" w:rsidRDefault="00EB676A" w:rsidP="00BC3F8D">
            <w:pPr>
              <w:keepNext/>
              <w:keepLines/>
              <w:spacing w:after="0"/>
              <w:rPr>
                <w:rFonts w:ascii="Arial" w:hAnsi="Arial"/>
                <w:b/>
                <w:bCs/>
                <w:sz w:val="18"/>
              </w:rPr>
            </w:pPr>
            <w:r w:rsidRPr="00E654C5">
              <w:rPr>
                <w:rFonts w:ascii="Arial" w:hAnsi="Arial"/>
                <w:b/>
                <w:bCs/>
                <w:sz w:val="18"/>
              </w:rPr>
              <w:t>Signature</w:t>
            </w:r>
          </w:p>
        </w:tc>
        <w:tc>
          <w:tcPr>
            <w:tcW w:w="1419" w:type="dxa"/>
            <w:tcBorders>
              <w:top w:val="single" w:sz="4" w:space="0" w:color="auto"/>
              <w:left w:val="single" w:sz="4" w:space="0" w:color="auto"/>
              <w:bottom w:val="single" w:sz="4" w:space="0" w:color="auto"/>
              <w:right w:val="single" w:sz="4" w:space="0" w:color="auto"/>
            </w:tcBorders>
          </w:tcPr>
          <w:p w14:paraId="5CE2FE8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B8884" w14:textId="77777777" w:rsidR="00EB676A" w:rsidRPr="001E6C5A" w:rsidRDefault="00EB676A" w:rsidP="00BC3F8D">
            <w:pPr>
              <w:keepNext/>
              <w:keepLines/>
              <w:spacing w:after="0"/>
              <w:rPr>
                <w:rFonts w:ascii="Arial" w:hAnsi="Arial"/>
                <w:sz w:val="18"/>
              </w:rPr>
            </w:pPr>
          </w:p>
        </w:tc>
      </w:tr>
      <w:tr w:rsidR="00EB676A" w:rsidRPr="001E6C5A" w14:paraId="48B94CB9"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37A9B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6775DA6" w14:textId="77777777" w:rsidR="00EB676A" w:rsidRPr="001E6C5A" w:rsidRDefault="00EB676A"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5086AA"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4B0E0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26646DD" w14:textId="77777777" w:rsidR="00EB676A" w:rsidRPr="001E6C5A" w:rsidRDefault="00EB676A" w:rsidP="00BC3F8D">
            <w:pPr>
              <w:keepNext/>
              <w:keepLines/>
              <w:spacing w:after="0"/>
              <w:rPr>
                <w:rFonts w:ascii="Arial" w:hAnsi="Arial"/>
                <w:sz w:val="18"/>
              </w:rPr>
            </w:pPr>
          </w:p>
        </w:tc>
      </w:tr>
      <w:tr w:rsidR="00EB676A" w:rsidRPr="001E6C5A" w14:paraId="7B0D8D0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C1372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MIME-Content-Type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6D2311" w14:textId="77777777" w:rsidR="00EB676A" w:rsidRPr="001E6C5A" w:rsidRDefault="00EB676A" w:rsidP="00BC3F8D">
            <w:pPr>
              <w:keepNext/>
              <w:keepLines/>
              <w:spacing w:after="0"/>
              <w:rPr>
                <w:rFonts w:ascii="Arial" w:hAnsi="Arial"/>
                <w:sz w:val="18"/>
              </w:rPr>
            </w:pPr>
            <w:r w:rsidRPr="001E6C5A">
              <w:rPr>
                <w:rFonts w:ascii="Arial" w:hAnsi="Arial"/>
                <w:sz w:val="18"/>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67E7057C"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4CA5CBC"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54675A" w14:textId="77777777" w:rsidR="00EB676A" w:rsidRPr="001E6C5A" w:rsidRDefault="00EB676A" w:rsidP="00BC3F8D">
            <w:pPr>
              <w:keepNext/>
              <w:keepLines/>
              <w:spacing w:after="0"/>
              <w:rPr>
                <w:rFonts w:ascii="Arial" w:hAnsi="Arial"/>
                <w:sz w:val="18"/>
              </w:rPr>
            </w:pPr>
          </w:p>
        </w:tc>
      </w:tr>
      <w:tr w:rsidR="00EB676A" w:rsidRPr="001E6C5A" w14:paraId="00A758A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1E771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EAC817" w14:textId="77777777" w:rsidR="00EB676A" w:rsidRPr="001E6C5A" w:rsidRDefault="00EB676A" w:rsidP="00BC3F8D">
            <w:pPr>
              <w:keepNext/>
              <w:keepLines/>
              <w:spacing w:after="0"/>
              <w:rPr>
                <w:rFonts w:ascii="Arial" w:hAnsi="Arial"/>
                <w:sz w:val="18"/>
              </w:rPr>
            </w:pPr>
            <w:r w:rsidRPr="001E6C5A">
              <w:rPr>
                <w:rFonts w:ascii="Arial" w:hAnsi="Arial"/>
                <w:sz w:val="18"/>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680AE56E" w14:textId="77777777" w:rsidR="00EB676A" w:rsidRPr="001E6C5A" w:rsidRDefault="00EB676A"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510AD51"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BD5B5AB" w14:textId="77777777" w:rsidR="00EB676A" w:rsidRPr="001E6C5A" w:rsidRDefault="00EB676A" w:rsidP="00BC3F8D">
            <w:pPr>
              <w:keepNext/>
              <w:keepLines/>
              <w:spacing w:after="0"/>
              <w:rPr>
                <w:rFonts w:ascii="Arial" w:hAnsi="Arial"/>
                <w:sz w:val="18"/>
              </w:rPr>
            </w:pPr>
          </w:p>
        </w:tc>
      </w:tr>
    </w:tbl>
    <w:p w14:paraId="2F000DE7" w14:textId="77777777" w:rsidR="00EB676A" w:rsidRPr="001E6C5A" w:rsidRDefault="00EB676A" w:rsidP="00EB676A"/>
    <w:p w14:paraId="30222299"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6.2.21.3.3-10: </w:t>
      </w:r>
      <w:r w:rsidRPr="001E6C5A">
        <w:rPr>
          <w:rFonts w:ascii="Arial" w:hAnsi="Arial"/>
          <w:b/>
          <w:lang w:eastAsia="ko-KR"/>
        </w:rPr>
        <w:t>MCPTT-Info in SIP BYE</w:t>
      </w:r>
      <w:r w:rsidRPr="001E6C5A">
        <w:rPr>
          <w:rFonts w:ascii="Arial" w:hAnsi="Arial"/>
          <w:b/>
        </w:rPr>
        <w:t xml:space="preserve"> (Table 6.2.21.3.3-9)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21271E02"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961818"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w:t>
            </w:r>
          </w:p>
        </w:tc>
      </w:tr>
      <w:tr w:rsidR="00EB676A" w:rsidRPr="001E6C5A" w14:paraId="051D8E2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4B7074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9F41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49F4E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E921C1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4BCDA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AF0129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9E466FB" w14:textId="77777777" w:rsidR="00EB676A" w:rsidRPr="001E6C5A" w:rsidRDefault="00EB676A" w:rsidP="00BC3F8D">
            <w:pPr>
              <w:keepNext/>
              <w:keepLines/>
              <w:spacing w:after="0"/>
              <w:rPr>
                <w:rFonts w:ascii="Arial" w:hAnsi="Arial"/>
                <w:sz w:val="18"/>
              </w:rPr>
            </w:pPr>
            <w:proofErr w:type="spellStart"/>
            <w:r w:rsidRPr="001E6C5A">
              <w:rPr>
                <w:rFonts w:ascii="Arial" w:hAnsi="Arial"/>
                <w:sz w:val="18"/>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2A4F9715"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A63C9A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3D1C3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0710595" w14:textId="77777777" w:rsidR="00EB676A" w:rsidRPr="001E6C5A" w:rsidRDefault="00EB676A" w:rsidP="00BC3F8D">
            <w:pPr>
              <w:keepNext/>
              <w:keepLines/>
              <w:spacing w:after="0"/>
              <w:rPr>
                <w:rFonts w:ascii="Arial" w:hAnsi="Arial"/>
                <w:sz w:val="18"/>
              </w:rPr>
            </w:pPr>
          </w:p>
        </w:tc>
      </w:tr>
      <w:tr w:rsidR="00EB676A" w:rsidRPr="001E6C5A" w14:paraId="5A812DE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7065FE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mcptt</w:t>
            </w:r>
            <w:proofErr w:type="spellEnd"/>
            <w:r w:rsidRPr="001E6C5A">
              <w:rPr>
                <w:rFonts w:ascii="Arial" w:hAnsi="Arial"/>
                <w:sz w:val="18"/>
              </w:rPr>
              <w:t>-Params</w:t>
            </w:r>
          </w:p>
        </w:tc>
        <w:tc>
          <w:tcPr>
            <w:tcW w:w="2126" w:type="dxa"/>
            <w:tcBorders>
              <w:top w:val="single" w:sz="4" w:space="0" w:color="auto"/>
              <w:left w:val="single" w:sz="4" w:space="0" w:color="auto"/>
              <w:bottom w:val="single" w:sz="4" w:space="0" w:color="auto"/>
              <w:right w:val="single" w:sz="4" w:space="0" w:color="auto"/>
            </w:tcBorders>
          </w:tcPr>
          <w:p w14:paraId="1A9934F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2910B9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75A9D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A019A16" w14:textId="77777777" w:rsidR="00EB676A" w:rsidRPr="001E6C5A" w:rsidRDefault="00EB676A" w:rsidP="00BC3F8D">
            <w:pPr>
              <w:keepNext/>
              <w:keepLines/>
              <w:spacing w:after="0"/>
              <w:rPr>
                <w:rFonts w:ascii="Arial" w:hAnsi="Arial"/>
                <w:sz w:val="18"/>
              </w:rPr>
            </w:pPr>
          </w:p>
        </w:tc>
      </w:tr>
      <w:tr w:rsidR="00EB676A" w:rsidRPr="001E6C5A" w14:paraId="585DD9A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8CC11E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37D789D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2D0869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C7A47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9FC8A99" w14:textId="77777777" w:rsidR="00EB676A" w:rsidRPr="001E6C5A" w:rsidRDefault="00EB676A" w:rsidP="00BC3F8D">
            <w:pPr>
              <w:keepNext/>
              <w:keepLines/>
              <w:spacing w:after="0"/>
              <w:rPr>
                <w:rFonts w:ascii="Arial" w:hAnsi="Arial"/>
                <w:sz w:val="18"/>
              </w:rPr>
            </w:pPr>
          </w:p>
        </w:tc>
      </w:tr>
      <w:tr w:rsidR="00EB676A" w:rsidRPr="001E6C5A" w14:paraId="78BCF35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375011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r w:rsidRPr="001E6C5A">
              <w:rPr>
                <w:rFonts w:ascii="Arial" w:hAnsi="Arial"/>
                <w:sz w:val="18"/>
                <w:lang w:eastAsia="ko-KR"/>
              </w:rPr>
              <w:t>release-reason</w:t>
            </w:r>
          </w:p>
        </w:tc>
        <w:tc>
          <w:tcPr>
            <w:tcW w:w="2126" w:type="dxa"/>
            <w:tcBorders>
              <w:top w:val="single" w:sz="4" w:space="0" w:color="auto"/>
              <w:left w:val="single" w:sz="4" w:space="0" w:color="auto"/>
              <w:bottom w:val="single" w:sz="4" w:space="0" w:color="auto"/>
              <w:right w:val="single" w:sz="4" w:space="0" w:color="auto"/>
            </w:tcBorders>
            <w:hideMark/>
          </w:tcPr>
          <w:p w14:paraId="5AB6B1A1" w14:textId="77777777" w:rsidR="00EB676A" w:rsidRPr="001E6C5A" w:rsidRDefault="00EB676A" w:rsidP="00BC3F8D">
            <w:pPr>
              <w:keepNext/>
              <w:keepLines/>
              <w:spacing w:after="0"/>
              <w:rPr>
                <w:rFonts w:ascii="Arial" w:hAnsi="Arial"/>
                <w:sz w:val="18"/>
              </w:rPr>
            </w:pPr>
            <w:r w:rsidRPr="001E6C5A">
              <w:rPr>
                <w:rFonts w:ascii="Arial" w:hAnsi="Arial"/>
                <w:sz w:val="18"/>
              </w:rPr>
              <w:t>"not selected for call"</w:t>
            </w:r>
          </w:p>
        </w:tc>
        <w:tc>
          <w:tcPr>
            <w:tcW w:w="2126" w:type="dxa"/>
            <w:tcBorders>
              <w:top w:val="single" w:sz="4" w:space="0" w:color="auto"/>
              <w:left w:val="single" w:sz="4" w:space="0" w:color="auto"/>
              <w:bottom w:val="single" w:sz="4" w:space="0" w:color="auto"/>
              <w:right w:val="single" w:sz="4" w:space="0" w:color="auto"/>
            </w:tcBorders>
          </w:tcPr>
          <w:p w14:paraId="2DC9602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79A86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33D7BA3" w14:textId="77777777" w:rsidR="00EB676A" w:rsidRPr="001E6C5A" w:rsidRDefault="00EB676A" w:rsidP="00BC3F8D">
            <w:pPr>
              <w:keepNext/>
              <w:keepLines/>
              <w:spacing w:after="0"/>
              <w:rPr>
                <w:rFonts w:ascii="Arial" w:hAnsi="Arial"/>
                <w:sz w:val="18"/>
              </w:rPr>
            </w:pPr>
          </w:p>
        </w:tc>
      </w:tr>
    </w:tbl>
    <w:p w14:paraId="03D0CD6B" w14:textId="77777777" w:rsidR="00EB676A" w:rsidRPr="001E6C5A" w:rsidRDefault="00EB676A" w:rsidP="00EB676A"/>
    <w:p w14:paraId="7C652FF3" w14:textId="77777777" w:rsidR="00EB676A" w:rsidRPr="001E6C5A" w:rsidRDefault="00EB676A" w:rsidP="00EB676A">
      <w:pPr>
        <w:keepNext/>
        <w:keepLines/>
        <w:spacing w:before="120"/>
        <w:ind w:left="1134" w:hanging="1134"/>
        <w:outlineLvl w:val="2"/>
        <w:rPr>
          <w:rFonts w:ascii="Arial" w:hAnsi="Arial"/>
          <w:sz w:val="28"/>
        </w:rPr>
      </w:pPr>
      <w:bookmarkStart w:id="1077" w:name="_Toc76583175"/>
      <w:bookmarkStart w:id="1078" w:name="_Toc83808727"/>
      <w:bookmarkStart w:id="1079" w:name="_Toc91233556"/>
      <w:bookmarkStart w:id="1080" w:name="_Toc100349035"/>
      <w:bookmarkStart w:id="1081" w:name="_Toc106787191"/>
      <w:r w:rsidRPr="001E6C5A">
        <w:rPr>
          <w:rFonts w:ascii="Arial" w:hAnsi="Arial"/>
          <w:sz w:val="28"/>
        </w:rPr>
        <w:t>6.2.22</w:t>
      </w:r>
      <w:r w:rsidRPr="001E6C5A">
        <w:rPr>
          <w:rFonts w:ascii="Arial" w:hAnsi="Arial"/>
          <w:sz w:val="28"/>
        </w:rPr>
        <w:tab/>
        <w:t xml:space="preserve">On-network / First-to-answer call / </w:t>
      </w:r>
      <w:r w:rsidRPr="001E6C5A">
        <w:rPr>
          <w:rFonts w:ascii="Arial" w:hAnsi="Arial"/>
          <w:sz w:val="28"/>
          <w:lang w:eastAsia="ko-KR"/>
        </w:rPr>
        <w:t>Pre-established session</w:t>
      </w:r>
      <w:r w:rsidRPr="001E6C5A">
        <w:rPr>
          <w:rFonts w:ascii="Arial" w:hAnsi="Arial"/>
          <w:sz w:val="28"/>
        </w:rPr>
        <w:t xml:space="preserve"> / Client Originated (CO)</w:t>
      </w:r>
      <w:bookmarkEnd w:id="1077"/>
      <w:bookmarkEnd w:id="1078"/>
      <w:bookmarkEnd w:id="1079"/>
      <w:bookmarkEnd w:id="1080"/>
      <w:bookmarkEnd w:id="1081"/>
    </w:p>
    <w:p w14:paraId="50ED7251" w14:textId="77777777" w:rsidR="00EB676A" w:rsidRPr="001E6C5A" w:rsidRDefault="00EB676A" w:rsidP="00EB676A">
      <w:pPr>
        <w:keepNext/>
        <w:keepLines/>
        <w:spacing w:before="120"/>
        <w:ind w:left="1985" w:hanging="1985"/>
        <w:rPr>
          <w:rFonts w:ascii="Arial" w:hAnsi="Arial"/>
        </w:rPr>
      </w:pPr>
      <w:r w:rsidRPr="001E6C5A">
        <w:rPr>
          <w:rFonts w:ascii="Arial" w:hAnsi="Arial"/>
        </w:rPr>
        <w:t>6.2.22.1</w:t>
      </w:r>
      <w:r w:rsidRPr="001E6C5A">
        <w:rPr>
          <w:rFonts w:ascii="Arial" w:hAnsi="Arial"/>
        </w:rPr>
        <w:tab/>
        <w:t>Test Purpose (TP)</w:t>
      </w:r>
    </w:p>
    <w:p w14:paraId="40475CC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0CBEFF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having established a pre-established session }</w:t>
      </w:r>
    </w:p>
    <w:p w14:paraId="165BEC9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5F8F838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MCPTT User requests the establishment of an MCPTT first-to-answer call within the pre-established session }</w:t>
      </w:r>
    </w:p>
    <w:p w14:paraId="1FB6318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REFER request outside a dialog requesting an MCPTT first-to-answer call and providing a MIME resource-lists body with the MCPTT IDs of the potential target MCPTT users }</w:t>
      </w:r>
    </w:p>
    <w:p w14:paraId="2B97E80F"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7DAE484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710C0"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69EA6A7E"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xml:space="preserve">, having established a pre-established session, </w:t>
      </w:r>
      <w:r w:rsidRPr="001E6C5A">
        <w:rPr>
          <w:rFonts w:ascii="Courier New" w:hAnsi="Courier New"/>
          <w:b/>
          <w:sz w:val="16"/>
        </w:rPr>
        <w:t>and</w:t>
      </w:r>
      <w:r w:rsidRPr="001E6C5A">
        <w:rPr>
          <w:rFonts w:ascii="Courier New" w:hAnsi="Courier New"/>
          <w:sz w:val="16"/>
        </w:rPr>
        <w:t>, having send a SIP REFER request outside a dialog requesting an MCPTT first-to-answer call and providing a MIME resource-lists body with the MCPTT IDs of the potential target MCPTT users }</w:t>
      </w:r>
    </w:p>
    <w:p w14:paraId="61044E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D3D84D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Connect message from the participating MCPTT function }</w:t>
      </w:r>
    </w:p>
    <w:p w14:paraId="3C1F13C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an Acknowledge message indicating that the connection to the pre-established session is accepted }</w:t>
      </w:r>
    </w:p>
    <w:p w14:paraId="0F45F4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9D0622A"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52937E"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6CF0FF0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first-to-answer calls, </w:t>
      </w:r>
      <w:r w:rsidRPr="001E6C5A">
        <w:rPr>
          <w:rFonts w:ascii="Courier New" w:hAnsi="Courier New"/>
          <w:b/>
          <w:sz w:val="16"/>
        </w:rPr>
        <w:t>and</w:t>
      </w:r>
      <w:r w:rsidRPr="001E6C5A">
        <w:rPr>
          <w:rFonts w:ascii="Courier New" w:hAnsi="Courier New"/>
          <w:sz w:val="16"/>
        </w:rPr>
        <w:t xml:space="preserve">, having established a pre-established session, </w:t>
      </w:r>
      <w:r w:rsidRPr="001E6C5A">
        <w:rPr>
          <w:rFonts w:ascii="Courier New" w:hAnsi="Courier New"/>
          <w:b/>
          <w:sz w:val="16"/>
        </w:rPr>
        <w:t>and</w:t>
      </w:r>
      <w:r w:rsidRPr="001E6C5A">
        <w:rPr>
          <w:rFonts w:ascii="Courier New" w:hAnsi="Courier New"/>
          <w:sz w:val="16"/>
        </w:rPr>
        <w:t xml:space="preserve">, having send a SIP REFER request outside a dialog requesting an MCPTT first-to-answer call and providing a MIME resource-lists body with the MCPTT IDs of the potential target MCPTT users, </w:t>
      </w:r>
      <w:r w:rsidRPr="001E6C5A">
        <w:rPr>
          <w:rFonts w:ascii="Courier New" w:hAnsi="Courier New"/>
          <w:b/>
          <w:sz w:val="16"/>
        </w:rPr>
        <w:t>and</w:t>
      </w:r>
      <w:r w:rsidRPr="001E6C5A">
        <w:rPr>
          <w:rFonts w:ascii="Courier New" w:hAnsi="Courier New"/>
          <w:sz w:val="16"/>
        </w:rPr>
        <w:t>, having accepted the connection to the pre-established session }</w:t>
      </w:r>
    </w:p>
    <w:p w14:paraId="7474502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2D332928"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Client) receives a re-INVITE within the pre-established session }</w:t>
      </w:r>
    </w:p>
    <w:p w14:paraId="1EBEA04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OK confirming the establishment of the first-to-answer call and notifies the user }</w:t>
      </w:r>
    </w:p>
    <w:p w14:paraId="1218695D"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4D8EE1E3"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7C97C7" w14:textId="77777777" w:rsidR="00EB676A" w:rsidRPr="001E6C5A" w:rsidRDefault="00EB676A" w:rsidP="00EB676A">
      <w:pPr>
        <w:keepNext/>
        <w:keepLines/>
        <w:spacing w:before="120"/>
        <w:ind w:left="1985" w:hanging="1985"/>
        <w:rPr>
          <w:rFonts w:ascii="Arial" w:hAnsi="Arial"/>
        </w:rPr>
      </w:pPr>
      <w:r w:rsidRPr="001E6C5A">
        <w:rPr>
          <w:rFonts w:ascii="Arial" w:hAnsi="Arial"/>
        </w:rPr>
        <w:t>6.2.22.2</w:t>
      </w:r>
      <w:r w:rsidRPr="001E6C5A">
        <w:rPr>
          <w:rFonts w:ascii="Arial" w:hAnsi="Arial"/>
        </w:rPr>
        <w:tab/>
        <w:t>Conformance requirements</w:t>
      </w:r>
    </w:p>
    <w:p w14:paraId="2FD7B716" w14:textId="77777777" w:rsidR="00EB676A" w:rsidRPr="001E6C5A" w:rsidRDefault="00EB676A" w:rsidP="00EB676A">
      <w:r w:rsidRPr="001E6C5A">
        <w:t xml:space="preserve">References: The conformance requirements covered in the present TC are specified in: TS 24.379 clauses </w:t>
      </w:r>
      <w:r w:rsidRPr="001E6C5A">
        <w:rPr>
          <w:rFonts w:eastAsia="Malgun Gothic"/>
        </w:rPr>
        <w:t xml:space="preserve">11.1.2.2, </w:t>
      </w:r>
      <w:r w:rsidRPr="001E6C5A">
        <w:t xml:space="preserve">11.1.1.2.2.1, </w:t>
      </w:r>
      <w:r w:rsidRPr="001E6C5A">
        <w:rPr>
          <w:lang w:eastAsia="ko-KR"/>
        </w:rPr>
        <w:t xml:space="preserve">11.1.1.2.2.2, </w:t>
      </w:r>
      <w:r w:rsidRPr="001E6C5A">
        <w:t>TS 24.380 clauses 4.1.2.2, 9.2.2.3.2. Unless otherwise stated these are Rel-15 requirements.</w:t>
      </w:r>
    </w:p>
    <w:p w14:paraId="0197A255" w14:textId="77777777" w:rsidR="00EB676A" w:rsidRPr="001E6C5A" w:rsidRDefault="00EB676A" w:rsidP="00EB676A">
      <w:r w:rsidRPr="001E6C5A">
        <w:t xml:space="preserve">[TS 24.379, clause </w:t>
      </w:r>
      <w:r w:rsidRPr="001E6C5A">
        <w:rPr>
          <w:rFonts w:eastAsia="Malgun Gothic"/>
        </w:rPr>
        <w:t>11.1.2.2</w:t>
      </w:r>
      <w:r w:rsidRPr="001E6C5A">
        <w:t>]</w:t>
      </w:r>
    </w:p>
    <w:p w14:paraId="313B5A77" w14:textId="77777777" w:rsidR="00EB676A" w:rsidRPr="001E6C5A" w:rsidRDefault="00EB676A" w:rsidP="00EB676A">
      <w:pPr>
        <w:rPr>
          <w:lang w:eastAsia="ko-KR"/>
        </w:rPr>
      </w:pPr>
      <w:r w:rsidRPr="001E6C5A">
        <w:rPr>
          <w:lang w:eastAsia="ko-KR"/>
        </w:rPr>
        <w:t>When the MCPTT user wants to make a private call without floor control or first-to-answer call without floor control using a pre-established session, the MCPTT client shall follow the procedures in subclause 11.1.1.2.2.1 with the following exceptions:</w:t>
      </w:r>
    </w:p>
    <w:p w14:paraId="4D0A5AED" w14:textId="77777777" w:rsidR="00EB676A" w:rsidRPr="001E6C5A" w:rsidRDefault="00EB676A" w:rsidP="00EB676A">
      <w:pPr>
        <w:ind w:left="568" w:hanging="284"/>
      </w:pPr>
      <w:r w:rsidRPr="001E6C5A">
        <w:rPr>
          <w:lang w:eastAsia="ko-KR"/>
        </w:rPr>
        <w:t>...</w:t>
      </w:r>
    </w:p>
    <w:p w14:paraId="214F1752" w14:textId="77777777" w:rsidR="00EB676A" w:rsidRPr="001E6C5A" w:rsidRDefault="00EB676A" w:rsidP="00EB676A">
      <w:pPr>
        <w:ind w:left="568" w:hanging="284"/>
        <w:rPr>
          <w:lang w:eastAsia="ko-KR"/>
        </w:rPr>
      </w:pPr>
      <w:r w:rsidRPr="001E6C5A">
        <w:rPr>
          <w:lang w:eastAsia="ko-KR"/>
        </w:rPr>
        <w:t>2)</w:t>
      </w:r>
      <w:r w:rsidRPr="001E6C5A">
        <w:rPr>
          <w:lang w:eastAsia="ko-KR"/>
        </w:rPr>
        <w:tab/>
        <w:t>step 9a) is re-written as: if the SDP parameters of the pre-established session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 xml:space="preserve">containing the SDP parameters of the pre-established session according to 3GPP TS 24.229 [4] with the clarifications given in subclause 6.2.1. </w:t>
      </w:r>
      <w:r w:rsidRPr="001E6C5A">
        <w:t xml:space="preserve">If </w:t>
      </w:r>
      <w:r w:rsidRPr="001E6C5A">
        <w:rPr>
          <w:lang w:eastAsia="ko-KR"/>
        </w:rPr>
        <w:t>the pre-established session was established with implicit floor control, then the application/</w:t>
      </w:r>
      <w:proofErr w:type="spellStart"/>
      <w:r w:rsidRPr="001E6C5A">
        <w:rPr>
          <w:lang w:eastAsia="ko-KR"/>
        </w:rPr>
        <w:t>sdp</w:t>
      </w:r>
      <w:proofErr w:type="spellEnd"/>
      <w:r w:rsidRPr="001E6C5A">
        <w:rPr>
          <w:lang w:eastAsia="ko-KR"/>
        </w:rPr>
        <w:t xml:space="preserve"> MIME body shall not contain the implicit floor request as specified in subclause 6.4.</w:t>
      </w:r>
    </w:p>
    <w:p w14:paraId="723E5F15" w14:textId="77777777" w:rsidR="00EB676A" w:rsidRPr="001E6C5A" w:rsidRDefault="00EB676A" w:rsidP="00EB676A">
      <w:r w:rsidRPr="001E6C5A">
        <w:t>[TS 24.379, clause 11.1.1.2.2.1]</w:t>
      </w:r>
    </w:p>
    <w:p w14:paraId="5DD28E9B" w14:textId="77777777" w:rsidR="00EB676A" w:rsidRPr="001E6C5A" w:rsidRDefault="00EB676A" w:rsidP="00EB676A">
      <w:pPr>
        <w:rPr>
          <w:lang w:eastAsia="ko-KR"/>
        </w:rPr>
      </w:pPr>
      <w:r w:rsidRPr="001E6C5A">
        <w:t xml:space="preserve">Upon receiving a request from an MCPTT user to establish an MCPTT </w:t>
      </w:r>
      <w:r w:rsidRPr="001E6C5A">
        <w:rPr>
          <w:lang w:eastAsia="ko-KR"/>
        </w:rPr>
        <w:t xml:space="preserve">private call within a pre-established session the MCPTT client shall generate a SIP REFER request outside a dialog </w:t>
      </w:r>
      <w:r w:rsidRPr="001E6C5A">
        <w:t xml:space="preserve">in accordance with the procedures specified in 3GPP TS 24.229 [4], IETF RFC 4488 [22] and IETF RFC 3515 [25] as updated by IETF RFC 6665 [26] and </w:t>
      </w:r>
      <w:r w:rsidRPr="001E6C5A">
        <w:rPr>
          <w:lang w:eastAsia="ko-KR"/>
        </w:rPr>
        <w:t>IETF</w:t>
      </w:r>
      <w:r w:rsidRPr="001E6C5A">
        <w:t> </w:t>
      </w:r>
      <w:r w:rsidRPr="001E6C5A">
        <w:rPr>
          <w:lang w:eastAsia="ko-KR"/>
        </w:rPr>
        <w:t>RFC 7647</w:t>
      </w:r>
      <w:r w:rsidRPr="001E6C5A">
        <w:t> [27], with the clarifications given below.</w:t>
      </w:r>
    </w:p>
    <w:p w14:paraId="71B5B263" w14:textId="77777777" w:rsidR="00EB676A" w:rsidRPr="001E6C5A" w:rsidRDefault="00EB676A" w:rsidP="00EB676A">
      <w:pPr>
        <w:rPr>
          <w:lang w:eastAsia="ko-KR"/>
        </w:rPr>
      </w:pPr>
      <w:r w:rsidRPr="001E6C5A">
        <w:rPr>
          <w:lang w:eastAsia="ko-KR"/>
        </w:rPr>
        <w:t>...</w:t>
      </w:r>
    </w:p>
    <w:p w14:paraId="62897740" w14:textId="77777777" w:rsidR="00EB676A" w:rsidRPr="001E6C5A" w:rsidRDefault="00EB676A" w:rsidP="00EB676A">
      <w:pPr>
        <w:rPr>
          <w:lang w:eastAsia="ko-KR"/>
        </w:rPr>
      </w:pPr>
      <w:r w:rsidRPr="001E6C5A">
        <w:rPr>
          <w:lang w:eastAsia="ko-KR"/>
        </w:rPr>
        <w:t>The MCPTT client populates the SIP REFER request as follows:</w:t>
      </w:r>
    </w:p>
    <w:p w14:paraId="4EB0B2AF" w14:textId="77777777" w:rsidR="00EB676A" w:rsidRPr="001E6C5A" w:rsidRDefault="00EB676A" w:rsidP="00EB676A">
      <w:pPr>
        <w:ind w:left="568" w:hanging="284"/>
        <w:rPr>
          <w:lang w:eastAsia="ko-KR"/>
        </w:rPr>
      </w:pPr>
      <w:r w:rsidRPr="001E6C5A">
        <w:rPr>
          <w:lang w:eastAsia="ko-KR"/>
        </w:rPr>
        <w:t>1)</w:t>
      </w:r>
      <w:r w:rsidRPr="001E6C5A">
        <w:rPr>
          <w:lang w:eastAsia="ko-KR"/>
        </w:rPr>
        <w:tab/>
        <w:t>shall include the Request-URI set to the public service identity identifying the pre-established session on the MCPTT server serving the MCPTT user;</w:t>
      </w:r>
    </w:p>
    <w:p w14:paraId="6BC3B4A5" w14:textId="77777777" w:rsidR="00EB676A" w:rsidRPr="001E6C5A" w:rsidRDefault="00EB676A" w:rsidP="00EB676A">
      <w:pPr>
        <w:ind w:left="568" w:hanging="284"/>
        <w:rPr>
          <w:lang w:eastAsia="ko-KR"/>
        </w:rPr>
      </w:pPr>
      <w:r w:rsidRPr="001E6C5A">
        <w:rPr>
          <w:lang w:eastAsia="ko-KR"/>
        </w:rPr>
        <w:t>2)</w:t>
      </w:r>
      <w:r w:rsidRPr="001E6C5A">
        <w:rPr>
          <w:lang w:eastAsia="ko-KR"/>
        </w:rPr>
        <w:tab/>
        <w:t xml:space="preserve">shall include </w:t>
      </w:r>
      <w:r w:rsidRPr="001E6C5A">
        <w:t>the Refer-Sub header field with value "false" according to rules and procedures of IETF RFC 4488 [22]</w:t>
      </w:r>
      <w:r w:rsidRPr="001E6C5A">
        <w:rPr>
          <w:lang w:eastAsia="ko-KR"/>
        </w:rPr>
        <w:t>;</w:t>
      </w:r>
    </w:p>
    <w:p w14:paraId="4DF60C4F" w14:textId="77777777" w:rsidR="00EB676A" w:rsidRPr="001E6C5A" w:rsidRDefault="00EB676A" w:rsidP="00EB676A">
      <w:pPr>
        <w:ind w:left="568" w:hanging="284"/>
        <w:rPr>
          <w:lang w:eastAsia="ko-KR"/>
        </w:rPr>
      </w:pPr>
      <w:r w:rsidRPr="001E6C5A">
        <w:t>3)</w:t>
      </w:r>
      <w:r w:rsidRPr="001E6C5A">
        <w:tab/>
      </w:r>
      <w:r w:rsidRPr="001E6C5A">
        <w:rPr>
          <w:lang w:eastAsia="ko-KR"/>
        </w:rPr>
        <w:t xml:space="preserve">shall include </w:t>
      </w:r>
      <w:r w:rsidRPr="001E6C5A">
        <w:t>the Supported header field with value "</w:t>
      </w:r>
      <w:proofErr w:type="spellStart"/>
      <w:r w:rsidRPr="001E6C5A">
        <w:t>norefersub</w:t>
      </w:r>
      <w:proofErr w:type="spellEnd"/>
      <w:r w:rsidRPr="001E6C5A">
        <w:t>" according to rules and procedures of IETF RFC 4488 [22]</w:t>
      </w:r>
      <w:r w:rsidRPr="001E6C5A">
        <w:rPr>
          <w:lang w:eastAsia="ko-KR"/>
        </w:rPr>
        <w:t>;</w:t>
      </w:r>
    </w:p>
    <w:p w14:paraId="734321F7" w14:textId="77777777" w:rsidR="00EB676A" w:rsidRPr="001E6C5A" w:rsidRDefault="00EB676A" w:rsidP="00EB676A">
      <w:pPr>
        <w:ind w:left="568" w:hanging="284"/>
      </w:pPr>
      <w:r w:rsidRPr="001E6C5A">
        <w:t>4)</w:t>
      </w:r>
      <w:r w:rsidRPr="001E6C5A">
        <w:tab/>
      </w:r>
      <w:r w:rsidRPr="001E6C5A">
        <w:rPr>
          <w:lang w:eastAsia="ko-KR"/>
        </w:rPr>
        <w:t xml:space="preserve">shall include </w:t>
      </w:r>
      <w:r w:rsidRPr="001E6C5A">
        <w:t>the option tag "multiple-refer" in the Require header field;</w:t>
      </w:r>
    </w:p>
    <w:p w14:paraId="717AF6D1" w14:textId="77777777" w:rsidR="00EB676A" w:rsidRPr="001E6C5A" w:rsidRDefault="00EB676A" w:rsidP="00EB676A">
      <w:pPr>
        <w:ind w:left="568" w:hanging="284"/>
      </w:pPr>
      <w:r w:rsidRPr="001E6C5A">
        <w:t>5)</w:t>
      </w:r>
      <w:r w:rsidRPr="001E6C5A">
        <w:tab/>
        <w:t>may include a P-Preferred-Identity header field in the SIP REFER request containing a public user identity as specified in 3GPP TS 24.229 [4];</w:t>
      </w:r>
    </w:p>
    <w:p w14:paraId="155B93F5" w14:textId="77777777" w:rsidR="00EB676A" w:rsidRPr="001E6C5A" w:rsidRDefault="00EB676A" w:rsidP="00EB676A">
      <w:pPr>
        <w:ind w:left="568" w:hanging="284"/>
      </w:pPr>
      <w:r w:rsidRPr="001E6C5A">
        <w:t>6)</w:t>
      </w:r>
      <w:r w:rsidRPr="001E6C5A">
        <w:tab/>
        <w:t>shall include a P-Preferred-Service header field set to the ICSI value "urn:urn-7:3gpp-service.ims.icsi.mcptt" (coded as specified in 3GPP TS 24.229 [4]), according to IETF RFC 6050 [9];</w:t>
      </w:r>
    </w:p>
    <w:p w14:paraId="7547E45C" w14:textId="77777777" w:rsidR="00EB676A" w:rsidRPr="001E6C5A" w:rsidRDefault="00EB676A" w:rsidP="00EB676A">
      <w:pPr>
        <w:ind w:left="568" w:hanging="284"/>
      </w:pPr>
      <w:r w:rsidRPr="001E6C5A">
        <w:t>7)</w:t>
      </w:r>
      <w:r w:rsidRPr="001E6C5A">
        <w:tab/>
        <w:t>shall set the Refer-To header field of the SIP REFER request as specified in IETF RFC 3515 [25] with a Content-ID ("</w:t>
      </w:r>
      <w:proofErr w:type="spellStart"/>
      <w:r w:rsidRPr="001E6C5A">
        <w:t>cid</w:t>
      </w:r>
      <w:proofErr w:type="spellEnd"/>
      <w:r w:rsidRPr="001E6C5A">
        <w:t xml:space="preserve">") Uniform Resource Locator (URL) as specified in IETF RFC 2392 [62] that points to an application/resource-lists MIME body as specified in </w:t>
      </w:r>
      <w:r w:rsidRPr="001E6C5A">
        <w:rPr>
          <w:lang w:eastAsia="ko-KR"/>
        </w:rPr>
        <w:t xml:space="preserve">IETF RFC 5366 [20], and </w:t>
      </w:r>
      <w:r w:rsidRPr="001E6C5A">
        <w:t>with the Content-ID header field set to this "</w:t>
      </w:r>
      <w:proofErr w:type="spellStart"/>
      <w:r w:rsidRPr="001E6C5A">
        <w:t>cid</w:t>
      </w:r>
      <w:proofErr w:type="spellEnd"/>
      <w:r w:rsidRPr="001E6C5A">
        <w:t>" URL.</w:t>
      </w:r>
    </w:p>
    <w:p w14:paraId="62108CC3" w14:textId="77777777" w:rsidR="00EB676A" w:rsidRPr="001E6C5A" w:rsidRDefault="00EB676A" w:rsidP="00EB676A">
      <w:pPr>
        <w:ind w:left="568" w:hanging="284"/>
      </w:pPr>
      <w:r w:rsidRPr="001E6C5A">
        <w:t>...</w:t>
      </w:r>
    </w:p>
    <w:p w14:paraId="2FF5120C" w14:textId="77777777" w:rsidR="00EB676A" w:rsidRPr="001E6C5A" w:rsidRDefault="00EB676A" w:rsidP="00EB676A">
      <w:pPr>
        <w:ind w:left="568" w:hanging="284"/>
      </w:pPr>
      <w:r w:rsidRPr="001E6C5A">
        <w:t>9)</w:t>
      </w:r>
      <w:r w:rsidRPr="001E6C5A">
        <w:tab/>
        <w:t>for an initiation of a first-to-answer call, shall include in the application/resource-lists MIME body an &lt;entry&gt; element for each of the targeted MCPTT users, with each &lt;entry&gt; element containing a "</w:t>
      </w:r>
      <w:proofErr w:type="spellStart"/>
      <w:r w:rsidRPr="001E6C5A">
        <w:t>uri</w:t>
      </w:r>
      <w:proofErr w:type="spellEnd"/>
      <w:r w:rsidRPr="001E6C5A">
        <w:t xml:space="preserve">" attribute set to the MCPTT ID of the targeted user, extended with </w:t>
      </w:r>
      <w:proofErr w:type="spellStart"/>
      <w:r w:rsidRPr="001E6C5A">
        <w:t>hname</w:t>
      </w:r>
      <w:proofErr w:type="spellEnd"/>
      <w:r w:rsidRPr="001E6C5A">
        <w:t xml:space="preserve"> "body" URI header field containing:</w:t>
      </w:r>
    </w:p>
    <w:p w14:paraId="67C21DD7" w14:textId="77777777" w:rsidR="00EB676A" w:rsidRPr="001E6C5A" w:rsidRDefault="00EB676A" w:rsidP="00EB676A">
      <w:pPr>
        <w:keepLines/>
        <w:ind w:left="1135" w:hanging="851"/>
        <w:rPr>
          <w:rFonts w:eastAsia="Malgun Gothic"/>
        </w:rPr>
      </w:pPr>
      <w:r w:rsidRPr="001E6C5A">
        <w:rPr>
          <w:rFonts w:eastAsia="Malgun Gothic"/>
        </w:rPr>
        <w:t>NOTE 2:</w:t>
      </w:r>
      <w:r w:rsidRPr="001E6C5A">
        <w:rPr>
          <w:rFonts w:eastAsia="Malgun Gothic"/>
        </w:rPr>
        <w:tab/>
        <w:t>Characters that are not formatted as ASCII characters are escaped in the following URI header fields</w:t>
      </w:r>
    </w:p>
    <w:p w14:paraId="1CFFA5E3" w14:textId="77777777" w:rsidR="00EB676A" w:rsidRPr="001E6C5A" w:rsidRDefault="00EB676A" w:rsidP="00EB676A">
      <w:pPr>
        <w:ind w:left="851" w:hanging="284"/>
        <w:rPr>
          <w:lang w:eastAsia="ko-KR"/>
        </w:rPr>
      </w:pPr>
      <w:r w:rsidRPr="001E6C5A">
        <w:rPr>
          <w:lang w:eastAsia="ko-KR"/>
        </w:rPr>
        <w:t>a)</w:t>
      </w:r>
      <w:r w:rsidRPr="001E6C5A">
        <w:rPr>
          <w:lang w:eastAsia="ko-KR"/>
        </w:rPr>
        <w:tab/>
        <w:t>if the SDP parameters of the pre-established session do not contain a media-level section of a media-floor control entity, an application/</w:t>
      </w:r>
      <w:proofErr w:type="spellStart"/>
      <w:r w:rsidRPr="001E6C5A">
        <w:rPr>
          <w:lang w:eastAsia="ko-KR"/>
        </w:rPr>
        <w:t>sdp</w:t>
      </w:r>
      <w:proofErr w:type="spellEnd"/>
      <w:r w:rsidRPr="001E6C5A">
        <w:rPr>
          <w:lang w:eastAsia="ko-KR"/>
        </w:rPr>
        <w:t xml:space="preserve"> MIME body</w:t>
      </w:r>
      <w:r w:rsidRPr="001E6C5A">
        <w:t xml:space="preserve"> </w:t>
      </w:r>
      <w:r w:rsidRPr="001E6C5A">
        <w:rPr>
          <w:lang w:eastAsia="ko-KR"/>
        </w:rPr>
        <w:t>containing the SDP parameters of the pre-established session according to 3GPP TS 24.229 [4] with the clarification given in subclause 6.2.1. If implicit floor control is required and the pre-established session was not established with an implicit floor request, then the application/</w:t>
      </w:r>
      <w:proofErr w:type="spellStart"/>
      <w:r w:rsidRPr="001E6C5A">
        <w:rPr>
          <w:lang w:eastAsia="ko-KR"/>
        </w:rPr>
        <w:t>sdp</w:t>
      </w:r>
      <w:proofErr w:type="spellEnd"/>
      <w:r w:rsidRPr="001E6C5A">
        <w:rPr>
          <w:lang w:eastAsia="ko-KR"/>
        </w:rPr>
        <w:t xml:space="preserve"> MIME body shall contain an implicit floor request as specified in subclause 6.4; and</w:t>
      </w:r>
    </w:p>
    <w:p w14:paraId="168BB4B5" w14:textId="77777777" w:rsidR="00EB676A" w:rsidRPr="001E6C5A" w:rsidRDefault="00EB676A" w:rsidP="00EB676A">
      <w:pPr>
        <w:ind w:left="851" w:hanging="284"/>
      </w:pPr>
      <w:r w:rsidRPr="001E6C5A">
        <w:t>b)</w:t>
      </w:r>
      <w:r w:rsidRPr="001E6C5A">
        <w:tab/>
        <w:t>an application/vnd.3gpp.mcptt-info MIME body with the &lt;session-type&gt; element set to "first-to-answer";</w:t>
      </w:r>
    </w:p>
    <w:p w14:paraId="08A042EC" w14:textId="77777777" w:rsidR="00EB676A" w:rsidRPr="001E6C5A" w:rsidRDefault="00EB676A" w:rsidP="00EB676A">
      <w:pPr>
        <w:ind w:left="568" w:hanging="284"/>
        <w:rPr>
          <w:lang w:eastAsia="ko-KR"/>
        </w:rPr>
      </w:pPr>
      <w:r w:rsidRPr="001E6C5A">
        <w:rPr>
          <w:lang w:eastAsia="ko-KR"/>
        </w:rPr>
        <w:t>...</w:t>
      </w:r>
    </w:p>
    <w:p w14:paraId="07340FEF" w14:textId="77777777" w:rsidR="00EB676A" w:rsidRPr="001E6C5A" w:rsidRDefault="00EB676A" w:rsidP="00EB676A">
      <w:pPr>
        <w:ind w:left="568" w:hanging="284"/>
        <w:rPr>
          <w:lang w:eastAsia="ko-KR"/>
        </w:rPr>
      </w:pPr>
      <w:r w:rsidRPr="001E6C5A">
        <w:rPr>
          <w:lang w:eastAsia="ko-KR"/>
        </w:rPr>
        <w:t>12</w:t>
      </w:r>
      <w:r w:rsidRPr="001E6C5A">
        <w:t>)</w:t>
      </w:r>
      <w:r w:rsidRPr="001E6C5A">
        <w:rPr>
          <w:lang w:eastAsia="ko-KR"/>
        </w:rPr>
        <w:tab/>
      </w:r>
      <w:r w:rsidRPr="001E6C5A">
        <w:t xml:space="preserve">shall include a </w:t>
      </w:r>
      <w:r w:rsidRPr="001E6C5A">
        <w:rPr>
          <w:lang w:eastAsia="ko-KR"/>
        </w:rPr>
        <w:t>Target-Dialog header field as specified in IETF RFC 4538 [23] identifying the pre-established session; and</w:t>
      </w:r>
    </w:p>
    <w:p w14:paraId="73540024" w14:textId="77777777" w:rsidR="00EB676A" w:rsidRPr="001E6C5A" w:rsidRDefault="00EB676A" w:rsidP="00EB676A">
      <w:pPr>
        <w:ind w:left="568" w:hanging="284"/>
        <w:rPr>
          <w:lang w:eastAsia="ko-KR"/>
        </w:rPr>
      </w:pPr>
      <w:r w:rsidRPr="001E6C5A">
        <w:rPr>
          <w:lang w:eastAsia="ko-KR"/>
        </w:rPr>
        <w:t>13)</w:t>
      </w:r>
      <w:r w:rsidRPr="001E6C5A">
        <w:rPr>
          <w:lang w:eastAsia="ko-KR"/>
        </w:rPr>
        <w:tab/>
        <w:t>if:</w:t>
      </w:r>
    </w:p>
    <w:p w14:paraId="78964762" w14:textId="77777777" w:rsidR="00EB676A" w:rsidRPr="001E6C5A" w:rsidRDefault="00EB676A" w:rsidP="00EB676A">
      <w:pPr>
        <w:ind w:left="851" w:hanging="284"/>
        <w:rPr>
          <w:lang w:eastAsia="ko-KR"/>
        </w:rPr>
      </w:pPr>
      <w:r w:rsidRPr="001E6C5A">
        <w:rPr>
          <w:lang w:eastAsia="ko-KR"/>
        </w:rPr>
        <w:t>a)</w:t>
      </w:r>
      <w:r w:rsidRPr="001E6C5A">
        <w:rPr>
          <w:lang w:eastAsia="ko-KR"/>
        </w:rPr>
        <w:tab/>
        <w:t>implicit floor control is required;</w:t>
      </w:r>
    </w:p>
    <w:p w14:paraId="383D606E" w14:textId="77777777" w:rsidR="00EB676A" w:rsidRPr="001E6C5A" w:rsidRDefault="00EB676A" w:rsidP="00EB676A">
      <w:pPr>
        <w:ind w:left="851" w:hanging="284"/>
        <w:rPr>
          <w:lang w:eastAsia="ko-KR"/>
        </w:rPr>
      </w:pPr>
      <w:r w:rsidRPr="001E6C5A">
        <w:rPr>
          <w:lang w:eastAsia="ko-KR"/>
        </w:rPr>
        <w:t>b)</w:t>
      </w:r>
      <w:r w:rsidRPr="001E6C5A">
        <w:rPr>
          <w:lang w:eastAsia="ko-KR"/>
        </w:rPr>
        <w:tab/>
        <w:t>the pre-established session was not established with an implicit floor request; and</w:t>
      </w:r>
    </w:p>
    <w:p w14:paraId="25A9301B" w14:textId="77777777" w:rsidR="00EB676A" w:rsidRPr="001E6C5A" w:rsidRDefault="00EB676A" w:rsidP="00EB676A">
      <w:pPr>
        <w:ind w:left="851" w:hanging="284"/>
      </w:pPr>
      <w:r w:rsidRPr="001E6C5A">
        <w:rPr>
          <w:lang w:eastAsia="ko-KR"/>
        </w:rPr>
        <w:t>c)</w:t>
      </w:r>
      <w:r w:rsidRPr="001E6C5A">
        <w:rPr>
          <w:lang w:eastAsia="ko-KR"/>
        </w:rPr>
        <w:tab/>
      </w:r>
      <w:r w:rsidRPr="001E6C5A">
        <w:t>location information has not yet been included in the SIP REFER request;</w:t>
      </w:r>
    </w:p>
    <w:p w14:paraId="66A754F9" w14:textId="77777777" w:rsidR="00EB676A" w:rsidRPr="001E6C5A" w:rsidRDefault="00EB676A" w:rsidP="00EB676A">
      <w:pPr>
        <w:ind w:left="568" w:hanging="284"/>
      </w:pPr>
      <w:r w:rsidRPr="001E6C5A">
        <w:tab/>
        <w:t>then shall include an application/vnd.3gpp.mcptt-location-info+xml MIME body with a &lt;Report&gt; element included in the &lt;location-info&gt; root element.</w:t>
      </w:r>
    </w:p>
    <w:p w14:paraId="3C73B424" w14:textId="77777777" w:rsidR="00EB676A" w:rsidRPr="001E6C5A" w:rsidRDefault="00EB676A" w:rsidP="00EB676A">
      <w:r w:rsidRPr="001E6C5A">
        <w:t>The MCPTT client shall send the SIP REFER request towards the MCPTT server</w:t>
      </w:r>
      <w:r w:rsidRPr="001E6C5A">
        <w:rPr>
          <w:lang w:eastAsia="ko-KR"/>
        </w:rPr>
        <w:t xml:space="preserve"> according to 3GPP TS 24.229 [4].</w:t>
      </w:r>
    </w:p>
    <w:p w14:paraId="3DD2A132" w14:textId="77777777" w:rsidR="00EB676A" w:rsidRPr="001E6C5A" w:rsidRDefault="00EB676A" w:rsidP="00EB676A">
      <w:pPr>
        <w:rPr>
          <w:lang w:eastAsia="ko-KR"/>
        </w:rPr>
      </w:pPr>
      <w:r w:rsidRPr="001E6C5A">
        <w:t xml:space="preserve">Upon receiving a final SIP 2xx response to the SIP REFER request the MCPTT client shall interact with </w:t>
      </w:r>
      <w:r w:rsidRPr="001E6C5A">
        <w:rPr>
          <w:lang w:eastAsia="ko-KR"/>
        </w:rPr>
        <w:t>media plane</w:t>
      </w:r>
      <w:r w:rsidRPr="001E6C5A">
        <w:t xml:space="preserve"> as specified</w:t>
      </w:r>
      <w:r w:rsidRPr="001E6C5A">
        <w:rPr>
          <w:lang w:eastAsia="ko-KR"/>
        </w:rPr>
        <w:t xml:space="preserve"> in 3GPP TS 24.380 [5].</w:t>
      </w:r>
    </w:p>
    <w:p w14:paraId="547EC604" w14:textId="77777777" w:rsidR="00EB676A" w:rsidRPr="001E6C5A" w:rsidRDefault="00EB676A" w:rsidP="00EB676A">
      <w:r w:rsidRPr="001E6C5A">
        <w:t>...</w:t>
      </w:r>
    </w:p>
    <w:p w14:paraId="1E7F72E7" w14:textId="77777777" w:rsidR="00EB676A" w:rsidRPr="001E6C5A" w:rsidRDefault="00EB676A" w:rsidP="00EB676A">
      <w:r w:rsidRPr="001E6C5A">
        <w:t>Upon receipt of a SIP re-INVITE request within the pre-established session targeted by the sent SIP REFER request, the MCPTT client:</w:t>
      </w:r>
    </w:p>
    <w:p w14:paraId="1A67CD87" w14:textId="77777777" w:rsidR="00EB676A" w:rsidRPr="001E6C5A" w:rsidRDefault="00EB676A" w:rsidP="00EB676A">
      <w:pPr>
        <w:ind w:left="568" w:hanging="284"/>
      </w:pPr>
      <w:r w:rsidRPr="001E6C5A">
        <w:t>1)</w:t>
      </w:r>
      <w:r w:rsidRPr="001E6C5A">
        <w:tab/>
        <w:t>if the sent SIP REFER request was a request to originate a first-to-answer call:</w:t>
      </w:r>
    </w:p>
    <w:p w14:paraId="1B448412" w14:textId="77777777" w:rsidR="00EB676A" w:rsidRPr="001E6C5A" w:rsidRDefault="00EB676A" w:rsidP="00EB676A">
      <w:pPr>
        <w:ind w:left="851" w:hanging="284"/>
      </w:pPr>
      <w:r w:rsidRPr="001E6C5A">
        <w:t>a)</w:t>
      </w:r>
      <w:r w:rsidRPr="001E6C5A">
        <w:tab/>
        <w:t>if the received SIP re-INVITE request contains an SDP offer including an a=key-</w:t>
      </w:r>
      <w:proofErr w:type="spellStart"/>
      <w:r w:rsidRPr="001E6C5A">
        <w:t>mgmt</w:t>
      </w:r>
      <w:proofErr w:type="spellEnd"/>
      <w:r w:rsidRPr="001E6C5A">
        <w:t xml:space="preserve"> attribute field with a "</w:t>
      </w:r>
      <w:proofErr w:type="spellStart"/>
      <w:r w:rsidRPr="001E6C5A">
        <w:t>mikey</w:t>
      </w:r>
      <w:proofErr w:type="spellEnd"/>
      <w:r w:rsidRPr="001E6C5A">
        <w:t>" attribute value containing a MIKEY-SAKKE I_MESSAGE:</w:t>
      </w:r>
    </w:p>
    <w:p w14:paraId="2E8B59B7" w14:textId="77777777" w:rsidR="00EB676A" w:rsidRPr="001E6C5A" w:rsidRDefault="00EB676A" w:rsidP="00EB676A">
      <w:pPr>
        <w:ind w:left="1135" w:hanging="284"/>
      </w:pPr>
      <w:proofErr w:type="spellStart"/>
      <w:r w:rsidRPr="001E6C5A">
        <w:rPr>
          <w:lang w:eastAsia="ko-KR"/>
        </w:rPr>
        <w:t>i</w:t>
      </w:r>
      <w:proofErr w:type="spellEnd"/>
      <w:r w:rsidRPr="001E6C5A">
        <w:rPr>
          <w:lang w:eastAsia="ko-KR"/>
        </w:rPr>
        <w:t>)</w:t>
      </w:r>
      <w:r w:rsidRPr="001E6C5A">
        <w:rPr>
          <w:lang w:eastAsia="ko-KR"/>
        </w:rPr>
        <w:tab/>
        <w:t xml:space="preserve">shall extract the </w:t>
      </w:r>
      <w:r w:rsidRPr="001E6C5A">
        <w:t xml:space="preserve">MCPTT ID of the sender of the SIP </w:t>
      </w:r>
      <w:r w:rsidRPr="001E6C5A">
        <w:rPr>
          <w:lang w:eastAsia="ko-KR"/>
        </w:rPr>
        <w:t>200 (OK) response</w:t>
      </w:r>
      <w:r w:rsidRPr="001E6C5A">
        <w:t xml:space="preserve"> from the initiator field (</w:t>
      </w:r>
      <w:proofErr w:type="spellStart"/>
      <w:r w:rsidRPr="001E6C5A">
        <w:t>IDRi</w:t>
      </w:r>
      <w:proofErr w:type="spellEnd"/>
      <w:r w:rsidRPr="001E6C5A">
        <w:t>) of the I_MESSAGE as described in 3GPP TS 33.180 [78];</w:t>
      </w:r>
    </w:p>
    <w:p w14:paraId="32FD9DA5" w14:textId="77777777" w:rsidR="00EB676A" w:rsidRPr="001E6C5A" w:rsidRDefault="00EB676A" w:rsidP="00EB676A">
      <w:pPr>
        <w:ind w:left="1135" w:hanging="284"/>
      </w:pPr>
      <w:r w:rsidRPr="001E6C5A">
        <w:t>ii)</w:t>
      </w:r>
      <w:r w:rsidRPr="001E6C5A">
        <w:tab/>
        <w:t>shall convert the MCPTT ID to a UID as described in 3GPP TS 33.180 [78];</w:t>
      </w:r>
    </w:p>
    <w:p w14:paraId="46958674" w14:textId="77777777" w:rsidR="00EB676A" w:rsidRPr="001E6C5A" w:rsidRDefault="00EB676A" w:rsidP="00EB676A">
      <w:pPr>
        <w:ind w:left="1135" w:hanging="284"/>
      </w:pPr>
      <w:r w:rsidRPr="001E6C5A">
        <w:t>iii)</w:t>
      </w:r>
      <w:r w:rsidRPr="001E6C5A">
        <w:tab/>
        <w:t>shall use the UID to validate the signature of the MIKEY-SAKKE I_MESSAGE as described in 3GPP TS 33.180 [78];</w:t>
      </w:r>
    </w:p>
    <w:p w14:paraId="7153DCDD" w14:textId="77777777" w:rsidR="00EB676A" w:rsidRPr="001E6C5A" w:rsidRDefault="00EB676A" w:rsidP="00EB676A">
      <w:pPr>
        <w:ind w:left="1135" w:hanging="284"/>
      </w:pPr>
      <w:r w:rsidRPr="001E6C5A">
        <w:rPr>
          <w:lang w:eastAsia="ko-KR"/>
        </w:rPr>
        <w:t>...</w:t>
      </w:r>
    </w:p>
    <w:p w14:paraId="394D0A7D" w14:textId="77777777" w:rsidR="00EB676A" w:rsidRPr="001E6C5A" w:rsidRDefault="00EB676A" w:rsidP="00EB676A">
      <w:pPr>
        <w:ind w:left="1135" w:hanging="284"/>
      </w:pPr>
      <w:r w:rsidRPr="001E6C5A">
        <w:t>vii)</w:t>
      </w:r>
      <w:r w:rsidRPr="001E6C5A">
        <w:tab/>
        <w:t>if the signature of the MIKEY-SAKKE I_MESSAGE was successfully validated:</w:t>
      </w:r>
    </w:p>
    <w:p w14:paraId="5B982F28" w14:textId="77777777" w:rsidR="00EB676A" w:rsidRPr="001E6C5A" w:rsidRDefault="00EB676A" w:rsidP="00EB676A">
      <w:pPr>
        <w:ind w:left="1418" w:hanging="284"/>
      </w:pPr>
      <w:r w:rsidRPr="001E6C5A">
        <w:t>A)</w:t>
      </w:r>
      <w:r w:rsidRPr="001E6C5A">
        <w:tab/>
        <w:t>shall extract and decrypt the encapsulated PCK using the originating user's (KMS provisioned) UID key as described in 3GPP TS 33.180 [78]; and</w:t>
      </w:r>
    </w:p>
    <w:p w14:paraId="7855F1E3" w14:textId="77777777" w:rsidR="00EB676A" w:rsidRPr="001E6C5A" w:rsidRDefault="00EB676A" w:rsidP="00EB676A">
      <w:pPr>
        <w:ind w:left="1418" w:hanging="284"/>
      </w:pPr>
      <w:r w:rsidRPr="001E6C5A">
        <w:t>B)</w:t>
      </w:r>
      <w:r w:rsidRPr="001E6C5A">
        <w:tab/>
        <w:t>shall extract the PCK-ID, from the payload as specified in 3GPP TS 33.180 [78];</w:t>
      </w:r>
    </w:p>
    <w:p w14:paraId="142D81EF" w14:textId="77777777" w:rsidR="00EB676A" w:rsidRPr="001E6C5A" w:rsidRDefault="00EB676A" w:rsidP="00EB676A">
      <w:pPr>
        <w:keepLines/>
        <w:ind w:left="1135" w:hanging="851"/>
      </w:pPr>
      <w:r w:rsidRPr="001E6C5A">
        <w:t>NOTE 3:</w:t>
      </w:r>
      <w:r w:rsidRPr="001E6C5A">
        <w:tab/>
        <w:t>With the PCK successfully shared between the originating MCPTT client and the terminating MCPTT client, both clients are able to use SRTP/SRTCP to create an end-to-end secure session;</w:t>
      </w:r>
    </w:p>
    <w:p w14:paraId="30DE7A07" w14:textId="77777777" w:rsidR="00EB676A" w:rsidRPr="001E6C5A" w:rsidRDefault="00EB676A" w:rsidP="00EB676A">
      <w:pPr>
        <w:ind w:left="568" w:hanging="284"/>
      </w:pPr>
      <w:r w:rsidRPr="001E6C5A">
        <w:t>...</w:t>
      </w:r>
    </w:p>
    <w:p w14:paraId="61FC2DF7" w14:textId="77777777" w:rsidR="00EB676A" w:rsidRPr="001E6C5A" w:rsidRDefault="00EB676A" w:rsidP="00EB676A">
      <w:pPr>
        <w:ind w:left="568" w:hanging="284"/>
      </w:pPr>
      <w:r w:rsidRPr="001E6C5A">
        <w:t>4</w:t>
      </w:r>
      <w:r w:rsidRPr="001E6C5A">
        <w:rPr>
          <w:lang w:eastAsia="ko-KR"/>
        </w:rPr>
        <w:t>)</w:t>
      </w:r>
      <w:r w:rsidRPr="001E6C5A">
        <w:rPr>
          <w:lang w:eastAsia="ko-KR"/>
        </w:rPr>
        <w:tab/>
      </w:r>
      <w:r w:rsidRPr="001E6C5A">
        <w:t>shall accept the SIP re-INVITE request and generate a SIP 200 (OK) response according to rules and procedures of 3GPP TS 24.229 [4];</w:t>
      </w:r>
    </w:p>
    <w:p w14:paraId="227C4B40" w14:textId="77777777" w:rsidR="00EB676A" w:rsidRPr="001E6C5A" w:rsidRDefault="00EB676A" w:rsidP="00EB676A">
      <w:pPr>
        <w:ind w:left="568" w:hanging="284"/>
        <w:rPr>
          <w:rFonts w:eastAsia="Batang"/>
        </w:rPr>
      </w:pPr>
      <w:r w:rsidRPr="001E6C5A">
        <w:rPr>
          <w:lang w:eastAsia="ko-KR"/>
        </w:rPr>
        <w:t>5</w:t>
      </w:r>
      <w:r w:rsidRPr="001E6C5A">
        <w:rPr>
          <w:rFonts w:eastAsia="Batang"/>
        </w:rPr>
        <w:t>)</w:t>
      </w:r>
      <w:r w:rsidRPr="001E6C5A">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55FAD05" w14:textId="77777777" w:rsidR="00EB676A" w:rsidRPr="001E6C5A" w:rsidRDefault="00EB676A" w:rsidP="00EB676A">
      <w:pPr>
        <w:ind w:left="568" w:hanging="284"/>
        <w:rPr>
          <w:rFonts w:eastAsia="Batang"/>
        </w:rPr>
      </w:pPr>
      <w:r w:rsidRPr="001E6C5A">
        <w:rPr>
          <w:rFonts w:eastAsia="Batang"/>
        </w:rPr>
        <w:t>6)</w:t>
      </w:r>
      <w:r w:rsidRPr="001E6C5A">
        <w:rPr>
          <w:rFonts w:eastAsia="Batang"/>
        </w:rPr>
        <w:tab/>
        <w:t>shall send the SIP 200 (OK) response towards the participating MCPTT function according to rules and procedures of 3GPP TS 24.229 [4].</w:t>
      </w:r>
    </w:p>
    <w:p w14:paraId="127D5955" w14:textId="77777777" w:rsidR="00EB676A" w:rsidRPr="001E6C5A" w:rsidRDefault="00EB676A" w:rsidP="00EB676A">
      <w:r w:rsidRPr="001E6C5A">
        <w:t>[TS 24.380, clause 4.1.2.2]</w:t>
      </w:r>
    </w:p>
    <w:p w14:paraId="6DD8D46A" w14:textId="77777777" w:rsidR="00EB676A" w:rsidRPr="001E6C5A" w:rsidRDefault="00EB676A" w:rsidP="00EB676A">
      <w:r w:rsidRPr="001E6C5A">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as specified in clause 6.</w:t>
      </w:r>
    </w:p>
    <w:p w14:paraId="3259CBBD" w14:textId="77777777" w:rsidR="00EB676A" w:rsidRPr="001E6C5A" w:rsidRDefault="00EB676A" w:rsidP="00EB676A">
      <w:r w:rsidRPr="001E6C5A">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as specified in clause 6.</w:t>
      </w:r>
    </w:p>
    <w:p w14:paraId="39E9D46C" w14:textId="77777777" w:rsidR="00EB676A" w:rsidRPr="001E6C5A" w:rsidRDefault="00EB676A" w:rsidP="00EB676A">
      <w:pPr>
        <w:keepLines/>
        <w:ind w:left="1135" w:hanging="851"/>
      </w:pPr>
      <w:r w:rsidRPr="001E6C5A">
        <w:t>NOTE:</w:t>
      </w:r>
      <w:r w:rsidRPr="001E6C5A">
        <w:tab/>
        <w:t>If a terminating client does not have an available pre-established session, the call setup proceeds as in on-demand call setup as specified in 3GPP TS 24.379 [2].</w:t>
      </w:r>
    </w:p>
    <w:p w14:paraId="5A870701" w14:textId="77777777" w:rsidR="00EB676A" w:rsidRPr="001E6C5A" w:rsidRDefault="00EB676A" w:rsidP="00EB676A">
      <w:r w:rsidRPr="001E6C5A">
        <w:t>...</w:t>
      </w:r>
    </w:p>
    <w:p w14:paraId="09248E0E" w14:textId="77777777" w:rsidR="00EB676A" w:rsidRPr="001E6C5A" w:rsidRDefault="00EB676A" w:rsidP="00EB676A">
      <w:r w:rsidRPr="001E6C5A">
        <w:t>For a private call the procedures for the originator are the same as for the originator initiating a call for a pre-arranged call setup over a pre-established session, with the difference that the recipient of the call is a private user and not a pre-arranged group.</w:t>
      </w:r>
    </w:p>
    <w:p w14:paraId="5A6A56A6" w14:textId="77777777" w:rsidR="00EB676A" w:rsidRPr="001E6C5A" w:rsidRDefault="00EB676A" w:rsidP="00EB676A">
      <w:r w:rsidRPr="001E6C5A">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p>
    <w:p w14:paraId="3C8AF48C" w14:textId="77777777" w:rsidR="00EB676A" w:rsidRPr="001E6C5A" w:rsidRDefault="00EB676A" w:rsidP="00EB676A">
      <w:r w:rsidRPr="001E6C5A">
        <w:t>[TS 24.380, clause 9.2.2.3.2]</w:t>
      </w:r>
    </w:p>
    <w:p w14:paraId="39D47B52" w14:textId="77777777" w:rsidR="00EB676A" w:rsidRPr="001E6C5A" w:rsidRDefault="00EB676A" w:rsidP="00EB676A">
      <w:r w:rsidRPr="001E6C5A">
        <w:t>Upon reception of a Connect message:</w:t>
      </w:r>
    </w:p>
    <w:p w14:paraId="278BD82D" w14:textId="77777777" w:rsidR="00EB676A" w:rsidRPr="001E6C5A" w:rsidRDefault="00EB676A" w:rsidP="00EB676A">
      <w:pPr>
        <w:ind w:left="568" w:hanging="284"/>
      </w:pPr>
      <w:r w:rsidRPr="001E6C5A">
        <w:t>1.</w:t>
      </w:r>
      <w:r w:rsidRPr="001E6C5A">
        <w:tab/>
        <w:t>if the MCPTT client accepts the incoming call the MCPTT client:</w:t>
      </w:r>
    </w:p>
    <w:p w14:paraId="3AF0F297" w14:textId="77777777" w:rsidR="00EB676A" w:rsidRPr="001E6C5A" w:rsidRDefault="00EB676A" w:rsidP="00EB676A">
      <w:pPr>
        <w:ind w:left="851" w:hanging="284"/>
      </w:pPr>
      <w:r w:rsidRPr="001E6C5A">
        <w:t>a.</w:t>
      </w:r>
      <w:r w:rsidRPr="001E6C5A">
        <w:tab/>
        <w:t>shall send the Acknowledgement message with Reason Code field set to 'Accepted';</w:t>
      </w:r>
    </w:p>
    <w:p w14:paraId="48976631" w14:textId="77777777" w:rsidR="00EB676A" w:rsidRPr="001E6C5A" w:rsidRDefault="00EB676A" w:rsidP="00EB676A">
      <w:pPr>
        <w:ind w:left="851" w:hanging="284"/>
      </w:pPr>
      <w:r w:rsidRPr="001E6C5A">
        <w:t>b.</w:t>
      </w:r>
      <w:r w:rsidRPr="001E6C5A">
        <w:tab/>
        <w:t>shall use only the media streams of the pre-established session which are indicated as used in the associated call session Media Streams field, if the Connect contains a Media Streams field;</w:t>
      </w:r>
    </w:p>
    <w:p w14:paraId="73384FBF" w14:textId="77777777" w:rsidR="00EB676A" w:rsidRPr="001E6C5A" w:rsidRDefault="00EB676A" w:rsidP="00EB676A">
      <w:pPr>
        <w:ind w:left="851" w:hanging="284"/>
      </w:pPr>
      <w:r w:rsidRPr="001E6C5A">
        <w:t>c.</w:t>
      </w:r>
      <w:r w:rsidRPr="001E6C5A">
        <w:tab/>
        <w:t>shall create an instance of the 'Floor participant state transition diagram for basic operation' as specified in subclause 6.2.4; and</w:t>
      </w:r>
    </w:p>
    <w:p w14:paraId="52584C72" w14:textId="77777777" w:rsidR="00EB676A" w:rsidRPr="001E6C5A" w:rsidRDefault="00EB676A" w:rsidP="00EB676A">
      <w:pPr>
        <w:ind w:left="851" w:hanging="284"/>
      </w:pPr>
      <w:r w:rsidRPr="001E6C5A">
        <w:t>d. shall enter the 'U: Pre-established session in use' state; or</w:t>
      </w:r>
    </w:p>
    <w:p w14:paraId="20798736" w14:textId="77777777" w:rsidR="00EB676A" w:rsidRPr="001E6C5A" w:rsidRDefault="00EB676A" w:rsidP="00EB676A">
      <w:pPr>
        <w:keepNext/>
        <w:keepLines/>
        <w:spacing w:before="120"/>
        <w:ind w:left="1985" w:hanging="1985"/>
        <w:rPr>
          <w:rFonts w:ascii="Arial" w:hAnsi="Arial"/>
        </w:rPr>
      </w:pPr>
      <w:r w:rsidRPr="001E6C5A">
        <w:rPr>
          <w:rFonts w:ascii="Arial" w:hAnsi="Arial"/>
        </w:rPr>
        <w:t>6.2.22.3</w:t>
      </w:r>
      <w:r w:rsidRPr="001E6C5A">
        <w:rPr>
          <w:rFonts w:ascii="Arial" w:hAnsi="Arial"/>
        </w:rPr>
        <w:tab/>
        <w:t>Test description</w:t>
      </w:r>
    </w:p>
    <w:p w14:paraId="7144D544" w14:textId="77777777" w:rsidR="00EB676A" w:rsidRPr="001E6C5A" w:rsidRDefault="00EB676A" w:rsidP="00EB676A">
      <w:pPr>
        <w:keepNext/>
        <w:keepLines/>
        <w:spacing w:before="120"/>
        <w:ind w:left="1985" w:hanging="1985"/>
        <w:rPr>
          <w:rFonts w:ascii="Arial" w:hAnsi="Arial"/>
        </w:rPr>
      </w:pPr>
      <w:r w:rsidRPr="001E6C5A">
        <w:rPr>
          <w:rFonts w:ascii="Arial" w:hAnsi="Arial"/>
        </w:rPr>
        <w:t>6.2.22.3.1</w:t>
      </w:r>
      <w:r w:rsidRPr="001E6C5A">
        <w:rPr>
          <w:rFonts w:ascii="Arial" w:hAnsi="Arial"/>
        </w:rPr>
        <w:tab/>
        <w:t>Pre-test conditions</w:t>
      </w:r>
    </w:p>
    <w:p w14:paraId="78B689CF"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0DD1D100" w14:textId="77777777" w:rsidR="00EB676A" w:rsidRPr="001E6C5A" w:rsidRDefault="00EB676A" w:rsidP="00EB676A">
      <w:pPr>
        <w:ind w:left="568" w:hanging="284"/>
      </w:pPr>
      <w:r w:rsidRPr="001E6C5A">
        <w:t>-</w:t>
      </w:r>
      <w:r w:rsidRPr="001E6C5A">
        <w:tab/>
        <w:t>SS (MCPTT server)</w:t>
      </w:r>
    </w:p>
    <w:p w14:paraId="454B97C9"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00AC900"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38CDA359" w14:textId="77777777" w:rsidR="00EB676A" w:rsidRPr="001E6C5A" w:rsidRDefault="00EB676A" w:rsidP="00EB676A">
      <w:pPr>
        <w:ind w:left="568" w:hanging="284"/>
      </w:pPr>
      <w:r w:rsidRPr="001E6C5A">
        <w:t>-</w:t>
      </w:r>
      <w:r w:rsidRPr="001E6C5A">
        <w:tab/>
        <w:t>UE (MCPTT client)</w:t>
      </w:r>
    </w:p>
    <w:p w14:paraId="44005677" w14:textId="77777777" w:rsidR="00EB676A" w:rsidRPr="001E6C5A" w:rsidRDefault="00EB676A" w:rsidP="00EB676A">
      <w:pPr>
        <w:ind w:left="568" w:hanging="284"/>
      </w:pPr>
      <w:r w:rsidRPr="001E6C5A">
        <w:t>-</w:t>
      </w:r>
      <w:r w:rsidRPr="001E6C5A">
        <w:tab/>
        <w:t>The test USIM set as defined in TS 36.579-1 [2], subclause 5.5.10 is inserted.</w:t>
      </w:r>
    </w:p>
    <w:p w14:paraId="5C01DF22"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4ED9F544"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1AA30A59"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7BD0A73C" w14:textId="77777777" w:rsidR="00EB676A" w:rsidRPr="001E6C5A" w:rsidRDefault="00EB676A" w:rsidP="00EB676A">
      <w:pPr>
        <w:ind w:left="851" w:hanging="284"/>
      </w:pPr>
      <w:r w:rsidRPr="001E6C5A">
        <w:t>-</w:t>
      </w:r>
      <w:r w:rsidRPr="001E6C5A">
        <w:tab/>
        <w:t>The MCPTT User is authorized to initiate first-to-answer call: &lt;allow-request-first-to-answer-call&gt; element of the &lt;ruleset&gt; element</w:t>
      </w:r>
      <w:r w:rsidRPr="001E6C5A">
        <w:rPr>
          <w:lang w:eastAsia="ko-KR"/>
        </w:rPr>
        <w:t xml:space="preserve"> of the &lt;ruleset&gt; element </w:t>
      </w:r>
      <w:r w:rsidRPr="001E6C5A">
        <w:t>is present in the MCPTT user profile document and is set to "true".</w:t>
      </w:r>
    </w:p>
    <w:p w14:paraId="0EAC9DC3"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0F2D0A26" w14:textId="77777777" w:rsidR="00EB676A" w:rsidRPr="001E6C5A" w:rsidRDefault="00EB676A" w:rsidP="00EB676A">
      <w:pPr>
        <w:ind w:left="568" w:hanging="284"/>
      </w:pPr>
      <w:r w:rsidRPr="001E6C5A">
        <w:t>-</w:t>
      </w:r>
      <w:r w:rsidRPr="001E6C5A">
        <w:tab/>
        <w:t>UE States at the end of the preamble</w:t>
      </w:r>
    </w:p>
    <w:p w14:paraId="4DEB1225" w14:textId="77777777" w:rsidR="00EB676A" w:rsidRPr="001E6C5A" w:rsidRDefault="00EB676A" w:rsidP="00EB676A">
      <w:pPr>
        <w:ind w:left="851" w:hanging="284"/>
      </w:pPr>
      <w:r w:rsidRPr="001E6C5A">
        <w:t>-</w:t>
      </w:r>
      <w:r w:rsidRPr="001E6C5A">
        <w:tab/>
        <w:t>The UE is in E-UTRA Registered, Idle Mode state.</w:t>
      </w:r>
    </w:p>
    <w:p w14:paraId="4E23F413"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5457668D" w14:textId="77777777" w:rsidR="00EB676A" w:rsidRPr="001E6C5A" w:rsidRDefault="00EB676A" w:rsidP="00EB676A">
      <w:pPr>
        <w:keepNext/>
        <w:keepLines/>
        <w:spacing w:before="120"/>
        <w:ind w:left="1985" w:hanging="1985"/>
        <w:rPr>
          <w:rFonts w:ascii="Arial" w:hAnsi="Arial"/>
        </w:rPr>
      </w:pPr>
      <w:r w:rsidRPr="001E6C5A">
        <w:rPr>
          <w:rFonts w:ascii="Arial" w:hAnsi="Arial"/>
        </w:rPr>
        <w:t>6.2.22.3.2</w:t>
      </w:r>
      <w:r w:rsidRPr="001E6C5A">
        <w:rPr>
          <w:rFonts w:ascii="Arial" w:hAnsi="Arial"/>
        </w:rPr>
        <w:tab/>
        <w:t>Test procedure sequence</w:t>
      </w:r>
    </w:p>
    <w:p w14:paraId="38060D69" w14:textId="77777777" w:rsidR="00EB676A" w:rsidRPr="001E6C5A" w:rsidRDefault="00EB676A" w:rsidP="00EB676A">
      <w:pPr>
        <w:keepNext/>
        <w:keepLines/>
        <w:spacing w:before="60"/>
        <w:jc w:val="center"/>
        <w:rPr>
          <w:rFonts w:ascii="Arial" w:hAnsi="Arial"/>
          <w:b/>
        </w:rPr>
      </w:pPr>
      <w:r w:rsidRPr="001E6C5A">
        <w:rPr>
          <w:rFonts w:ascii="Arial" w:hAnsi="Arial"/>
          <w:b/>
        </w:rPr>
        <w:t>Table 6.2.22.3.2-1: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63CA73C4" w14:textId="77777777" w:rsidTr="00BC3F8D">
        <w:tc>
          <w:tcPr>
            <w:tcW w:w="534" w:type="dxa"/>
            <w:tcBorders>
              <w:top w:val="single" w:sz="4" w:space="0" w:color="auto"/>
              <w:left w:val="single" w:sz="4" w:space="0" w:color="auto"/>
              <w:bottom w:val="nil"/>
              <w:right w:val="single" w:sz="4" w:space="0" w:color="auto"/>
            </w:tcBorders>
            <w:hideMark/>
          </w:tcPr>
          <w:p w14:paraId="5B3D34FB"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5626781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DA14A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557F02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9A541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4259B635" w14:textId="77777777" w:rsidTr="00BC3F8D">
        <w:tc>
          <w:tcPr>
            <w:tcW w:w="534" w:type="dxa"/>
            <w:tcBorders>
              <w:top w:val="nil"/>
              <w:left w:val="single" w:sz="4" w:space="0" w:color="auto"/>
              <w:bottom w:val="single" w:sz="4" w:space="0" w:color="auto"/>
              <w:right w:val="single" w:sz="4" w:space="0" w:color="auto"/>
            </w:tcBorders>
          </w:tcPr>
          <w:p w14:paraId="68C80942"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5D1807C2"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DEE950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44D95CC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1C83F23"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A2B188D" w14:textId="77777777" w:rsidR="00EB676A" w:rsidRPr="001E6C5A" w:rsidRDefault="00EB676A" w:rsidP="00BC3F8D">
            <w:pPr>
              <w:keepNext/>
              <w:keepLines/>
              <w:spacing w:after="0"/>
              <w:jc w:val="center"/>
              <w:rPr>
                <w:rFonts w:ascii="Arial" w:hAnsi="Arial"/>
                <w:b/>
                <w:sz w:val="18"/>
              </w:rPr>
            </w:pPr>
          </w:p>
        </w:tc>
      </w:tr>
      <w:tr w:rsidR="00EB676A" w:rsidRPr="001E6C5A" w14:paraId="07579500"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6AFF9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27F253D9"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Make the UE (MCPTT User) request the establishment of an MCPTT first-to-answer </w:t>
            </w:r>
            <w:r w:rsidRPr="001E6C5A">
              <w:rPr>
                <w:rFonts w:ascii="Arial" w:hAnsi="Arial"/>
                <w:sz w:val="18"/>
                <w:lang w:eastAsia="ko-KR"/>
              </w:rPr>
              <w:t>c</w:t>
            </w:r>
            <w:r w:rsidRPr="001E6C5A">
              <w:rPr>
                <w:rFonts w:ascii="Arial" w:hAnsi="Arial"/>
                <w:sz w:val="18"/>
              </w:rPr>
              <w:t>all with targeted users B and C, within a pre-established session.</w:t>
            </w:r>
          </w:p>
          <w:p w14:paraId="1687636F"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2FE44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F8D74E3"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CA0B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202C7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268757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5FBDAE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2a1-4</w:t>
            </w:r>
          </w:p>
        </w:tc>
        <w:tc>
          <w:tcPr>
            <w:tcW w:w="3968" w:type="dxa"/>
            <w:tcBorders>
              <w:top w:val="single" w:sz="4" w:space="0" w:color="auto"/>
              <w:left w:val="single" w:sz="4" w:space="0" w:color="auto"/>
              <w:bottom w:val="single" w:sz="4" w:space="0" w:color="auto"/>
              <w:right w:val="single" w:sz="4" w:space="0" w:color="auto"/>
            </w:tcBorders>
            <w:hideMark/>
          </w:tcPr>
          <w:p w14:paraId="6A0A52DE" w14:textId="45A2D7A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 xml:space="preserve">MCPTT client) </w:t>
            </w:r>
            <w:ins w:id="1082" w:author="MCC160" w:date="2022-11-01T16:48:00Z">
              <w:r w:rsidR="005C4395">
                <w:rPr>
                  <w:rFonts w:ascii="Arial" w:hAnsi="Arial"/>
                  <w:sz w:val="18"/>
                  <w:lang w:eastAsia="ko-KR"/>
                </w:rPr>
                <w:t>correctly</w:t>
              </w:r>
            </w:ins>
            <w:ins w:id="1083" w:author="MCC160" w:date="2022-11-01T16:49:00Z">
              <w:r w:rsidR="005C4395">
                <w:rPr>
                  <w:rFonts w:ascii="Arial" w:hAnsi="Arial"/>
                  <w:sz w:val="18"/>
                  <w:lang w:eastAsia="ko-KR"/>
                </w:rPr>
                <w:t xml:space="preserve"> </w:t>
              </w:r>
            </w:ins>
            <w:r w:rsidRPr="001E6C5A">
              <w:rPr>
                <w:rFonts w:ascii="Arial" w:hAnsi="Arial"/>
                <w:sz w:val="18"/>
                <w:lang w:eastAsia="ko-KR"/>
              </w:rPr>
              <w:t xml:space="preserve">perform steps 1a1-3 of </w:t>
            </w:r>
            <w:ins w:id="1084" w:author="MCC160" w:date="2022-11-01T16:49:00Z">
              <w:r w:rsidR="005C4395">
                <w:rPr>
                  <w:rFonts w:ascii="Arial" w:hAnsi="Arial"/>
                  <w:sz w:val="18"/>
                  <w:lang w:eastAsia="ko-KR"/>
                </w:rPr>
                <w:t>test procedure '</w:t>
              </w:r>
            </w:ins>
            <w:r w:rsidRPr="001E6C5A">
              <w:rPr>
                <w:rFonts w:ascii="Arial" w:hAnsi="Arial"/>
                <w:sz w:val="18"/>
                <w:lang w:eastAsia="ko-KR"/>
              </w:rPr>
              <w:t>MCPTT CO call establishment using a pre-established session</w:t>
            </w:r>
            <w:ins w:id="1085" w:author="MCC160" w:date="2022-11-01T16:49:00Z">
              <w:r w:rsidR="005C4395">
                <w:rPr>
                  <w:rFonts w:ascii="Arial" w:hAnsi="Arial"/>
                  <w:sz w:val="18"/>
                  <w:lang w:eastAsia="ko-KR"/>
                </w:rPr>
                <w:t>'</w:t>
              </w:r>
            </w:ins>
            <w:ins w:id="1086" w:author="MCC160" w:date="2022-11-01T16:50:00Z">
              <w:r w:rsidR="005C4395">
                <w:rPr>
                  <w:rFonts w:ascii="Arial" w:hAnsi="Arial"/>
                  <w:sz w:val="18"/>
                  <w:lang w:eastAsia="ko-KR"/>
                </w:rPr>
                <w:t xml:space="preserve"> </w:t>
              </w:r>
              <w:r w:rsidR="005C4395" w:rsidRPr="005C4395">
                <w:rPr>
                  <w:rFonts w:ascii="Arial" w:hAnsi="Arial"/>
                  <w:sz w:val="18"/>
                  <w:lang w:eastAsia="ko-KR"/>
                </w:rPr>
                <w:t>as described in</w:t>
              </w:r>
            </w:ins>
            <w:del w:id="1087" w:author="MCC160" w:date="2022-11-01T16:50:00Z">
              <w:r w:rsidRPr="001E6C5A" w:rsidDel="005C4395">
                <w:rPr>
                  <w:rFonts w:ascii="Arial" w:hAnsi="Arial"/>
                  <w:sz w:val="18"/>
                  <w:lang w:eastAsia="ko-KR"/>
                </w:rPr>
                <w:delText xml:space="preserve"> according to</w:delText>
              </w:r>
            </w:del>
            <w:r w:rsidRPr="001E6C5A">
              <w:rPr>
                <w:rFonts w:ascii="Arial" w:hAnsi="Arial"/>
                <w:sz w:val="18"/>
                <w:lang w:eastAsia="ko-KR"/>
              </w:rPr>
              <w:t xml:space="preserve"> TS 36.579-1 [2]</w:t>
            </w:r>
            <w:del w:id="1088" w:author="MCC160" w:date="2022-11-01T16:51:00Z">
              <w:r w:rsidRPr="001E6C5A" w:rsidDel="005C4395">
                <w:rPr>
                  <w:rFonts w:ascii="Arial" w:hAnsi="Arial"/>
                  <w:sz w:val="18"/>
                  <w:lang w:eastAsia="ko-KR"/>
                </w:rPr>
                <w:delText>,</w:delText>
              </w:r>
            </w:del>
            <w:r w:rsidRPr="00963D7E">
              <w:rPr>
                <w:rFonts w:ascii="Arial" w:hAnsi="Arial"/>
                <w:sz w:val="18"/>
                <w:lang w:eastAsia="ko-KR"/>
              </w:rPr>
              <w:t xml:space="preserve"> </w:t>
            </w:r>
            <w:del w:id="1089" w:author="MCC160" w:date="2022-11-01T16:51:00Z">
              <w:r w:rsidRPr="00963D7E" w:rsidDel="005C4395">
                <w:rPr>
                  <w:rFonts w:ascii="Arial" w:hAnsi="Arial"/>
                  <w:sz w:val="18"/>
                  <w:lang w:eastAsia="ko-KR"/>
                </w:rPr>
                <w:delText>t</w:delText>
              </w:r>
            </w:del>
            <w:ins w:id="1090" w:author="MCC160" w:date="2022-11-01T16:51:00Z">
              <w:r w:rsidR="005C4395">
                <w:rPr>
                  <w:rFonts w:ascii="Arial" w:hAnsi="Arial"/>
                  <w:sz w:val="18"/>
                  <w:lang w:eastAsia="ko-KR"/>
                </w:rPr>
                <w:t>T</w:t>
              </w:r>
            </w:ins>
            <w:r w:rsidRPr="00963D7E">
              <w:rPr>
                <w:rFonts w:ascii="Arial" w:hAnsi="Arial"/>
                <w:sz w:val="18"/>
                <w:lang w:eastAsia="ko-KR"/>
              </w:rPr>
              <w:t>able 5.3A.3.3-1</w:t>
            </w:r>
            <w:r w:rsidRPr="001E6C5A">
              <w:rPr>
                <w:rFonts w:ascii="Arial" w:hAnsi="Arial"/>
                <w:sz w:val="18"/>
                <w:lang w:eastAsia="ko-KR"/>
              </w:rPr>
              <w:t>?</w:t>
            </w:r>
            <w:r w:rsidRPr="001E6C5A">
              <w:rPr>
                <w:rFonts w:ascii="Arial" w:hAnsi="Arial"/>
                <w:sz w:val="18"/>
                <w:lang w:eastAsia="ko-KR"/>
              </w:rPr>
              <w:br/>
              <w:t>NOTE: The UE sends a SIP REFER which is responded with a SIP 200 OK.</w:t>
            </w:r>
          </w:p>
        </w:tc>
        <w:tc>
          <w:tcPr>
            <w:tcW w:w="708" w:type="dxa"/>
            <w:tcBorders>
              <w:top w:val="single" w:sz="4" w:space="0" w:color="auto"/>
              <w:left w:val="single" w:sz="4" w:space="0" w:color="auto"/>
              <w:bottom w:val="single" w:sz="4" w:space="0" w:color="auto"/>
              <w:right w:val="single" w:sz="4" w:space="0" w:color="auto"/>
            </w:tcBorders>
            <w:hideMark/>
          </w:tcPr>
          <w:p w14:paraId="291A054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648A36B"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BB2360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ECFBBE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36DE3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C6E58C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5-6</w:t>
            </w:r>
          </w:p>
        </w:tc>
        <w:tc>
          <w:tcPr>
            <w:tcW w:w="3968" w:type="dxa"/>
            <w:tcBorders>
              <w:top w:val="single" w:sz="4" w:space="0" w:color="auto"/>
              <w:left w:val="single" w:sz="4" w:space="0" w:color="auto"/>
              <w:bottom w:val="single" w:sz="4" w:space="0" w:color="auto"/>
              <w:right w:val="single" w:sz="4" w:space="0" w:color="auto"/>
            </w:tcBorders>
            <w:hideMark/>
          </w:tcPr>
          <w:p w14:paraId="405187C4"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12D2352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54D2568"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1BA0C84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2FCF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A9D766B"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F904C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7</w:t>
            </w:r>
          </w:p>
        </w:tc>
        <w:tc>
          <w:tcPr>
            <w:tcW w:w="3968" w:type="dxa"/>
            <w:tcBorders>
              <w:top w:val="single" w:sz="4" w:space="0" w:color="auto"/>
              <w:left w:val="single" w:sz="4" w:space="0" w:color="auto"/>
              <w:bottom w:val="single" w:sz="4" w:space="0" w:color="auto"/>
              <w:right w:val="single" w:sz="4" w:space="0" w:color="auto"/>
            </w:tcBorders>
            <w:hideMark/>
          </w:tcPr>
          <w:p w14:paraId="4A3A5596"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 xml:space="preserve">The SS (MCPTT server) sends </w:t>
            </w:r>
            <w:r w:rsidRPr="001E6C5A">
              <w:rPr>
                <w:rFonts w:ascii="Arial" w:hAnsi="Arial"/>
                <w:sz w:val="18"/>
                <w:lang w:eastAsia="ko-KR"/>
              </w:rPr>
              <w:t>SIP re-INVITE containing the a=key-</w:t>
            </w:r>
            <w:proofErr w:type="spellStart"/>
            <w:r w:rsidRPr="001E6C5A">
              <w:rPr>
                <w:rFonts w:ascii="Arial" w:hAnsi="Arial"/>
                <w:sz w:val="18"/>
                <w:lang w:eastAsia="ko-KR"/>
              </w:rPr>
              <w:t>mgmt</w:t>
            </w:r>
            <w:proofErr w:type="spellEnd"/>
            <w:r w:rsidRPr="001E6C5A">
              <w:rPr>
                <w:rFonts w:ascii="Arial" w:hAnsi="Arial"/>
                <w:sz w:val="18"/>
                <w:lang w:eastAsia="ko-KR"/>
              </w:rPr>
              <w:t xml:space="preserve"> attribute.</w:t>
            </w:r>
          </w:p>
          <w:p w14:paraId="3AF233FC"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NOTE: The SS simulates the case when the first-to-answer Client sent a SIP 200 (OK) response containing an SDP answer including an a=key-</w:t>
            </w:r>
            <w:proofErr w:type="spellStart"/>
            <w:r w:rsidRPr="001E6C5A">
              <w:rPr>
                <w:rFonts w:ascii="Arial" w:hAnsi="Arial"/>
                <w:sz w:val="18"/>
                <w:lang w:eastAsia="ko-KR"/>
              </w:rPr>
              <w:t>mgmt</w:t>
            </w:r>
            <w:proofErr w:type="spellEnd"/>
            <w:r w:rsidRPr="001E6C5A">
              <w:rPr>
                <w:rFonts w:ascii="Arial" w:hAnsi="Arial"/>
                <w:sz w:val="18"/>
                <w:lang w:eastAsia="ko-KR"/>
              </w:rPr>
              <w:t xml:space="preserve"> "</w:t>
            </w:r>
            <w:proofErr w:type="spellStart"/>
            <w:r w:rsidRPr="001E6C5A">
              <w:rPr>
                <w:rFonts w:ascii="Arial" w:hAnsi="Arial"/>
                <w:sz w:val="18"/>
                <w:lang w:eastAsia="ko-KR"/>
              </w:rPr>
              <w:t>mikey</w:t>
            </w:r>
            <w:proofErr w:type="spellEnd"/>
            <w:r w:rsidRPr="001E6C5A">
              <w:rPr>
                <w:rFonts w:ascii="Arial" w:hAnsi="Arial"/>
                <w:sz w:val="18"/>
                <w:lang w:eastAsia="ko-KR"/>
              </w:rPr>
              <w:t>" attribute value containing a MIKEY-SAKKE I_MESSAGE.</w:t>
            </w:r>
          </w:p>
        </w:tc>
        <w:tc>
          <w:tcPr>
            <w:tcW w:w="708" w:type="dxa"/>
            <w:tcBorders>
              <w:top w:val="single" w:sz="4" w:space="0" w:color="auto"/>
              <w:left w:val="single" w:sz="4" w:space="0" w:color="auto"/>
              <w:bottom w:val="single" w:sz="4" w:space="0" w:color="auto"/>
              <w:right w:val="single" w:sz="4" w:space="0" w:color="auto"/>
            </w:tcBorders>
            <w:hideMark/>
          </w:tcPr>
          <w:p w14:paraId="78C111E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1D7BB95" w14:textId="77777777" w:rsidR="00EB676A" w:rsidRPr="001E6C5A" w:rsidRDefault="00EB676A" w:rsidP="00BC3F8D">
            <w:pPr>
              <w:keepNext/>
              <w:keepLines/>
              <w:spacing w:after="0"/>
              <w:rPr>
                <w:rFonts w:ascii="Arial" w:hAnsi="Arial"/>
                <w:sz w:val="18"/>
              </w:rPr>
            </w:pPr>
            <w:r w:rsidRPr="001E6C5A">
              <w:rPr>
                <w:rFonts w:ascii="Arial" w:hAnsi="Arial"/>
                <w:sz w:val="18"/>
              </w:rPr>
              <w:t>SIP INVITE</w:t>
            </w:r>
          </w:p>
        </w:tc>
        <w:tc>
          <w:tcPr>
            <w:tcW w:w="565" w:type="dxa"/>
            <w:tcBorders>
              <w:top w:val="single" w:sz="4" w:space="0" w:color="auto"/>
              <w:left w:val="single" w:sz="4" w:space="0" w:color="auto"/>
              <w:bottom w:val="single" w:sz="4" w:space="0" w:color="auto"/>
              <w:right w:val="single" w:sz="4" w:space="0" w:color="auto"/>
            </w:tcBorders>
            <w:hideMark/>
          </w:tcPr>
          <w:p w14:paraId="6C440AA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5AC75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6A8B56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5D4DAB7"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1D74B10" w14:textId="6EB38B7C" w:rsidR="00EB676A" w:rsidRPr="001E6C5A" w:rsidRDefault="00EB676A" w:rsidP="00BC3F8D">
            <w:pPr>
              <w:keepNext/>
              <w:keepLines/>
              <w:spacing w:after="0"/>
              <w:rPr>
                <w:rFonts w:ascii="Arial" w:hAnsi="Arial"/>
                <w:sz w:val="18"/>
              </w:rPr>
            </w:pPr>
            <w:r w:rsidRPr="001E6C5A">
              <w:rPr>
                <w:rFonts w:ascii="Arial" w:hAnsi="Arial"/>
                <w:sz w:val="18"/>
              </w:rPr>
              <w:t xml:space="preserve">EXCEPTION: Step 8a1 describes behaviour that depends on the UE implementation; the "lower case letter" identifies a step sequence that take place </w:t>
            </w:r>
            <w:del w:id="1091" w:author="MCC160" w:date="2022-11-03T14:02:00Z">
              <w:r w:rsidRPr="001E6C5A" w:rsidDel="00E85701">
                <w:rPr>
                  <w:rFonts w:ascii="Arial" w:hAnsi="Arial"/>
                  <w:sz w:val="18"/>
                </w:rPr>
                <w:delText xml:space="preserve">if </w:delText>
              </w:r>
            </w:del>
            <w:ins w:id="1092" w:author="MCC160" w:date="2022-11-03T14:02:00Z">
              <w:r w:rsidR="00E85701">
                <w:rPr>
                  <w:rFonts w:ascii="Arial" w:hAnsi="Arial"/>
                  <w:sz w:val="18"/>
                </w:rPr>
                <w:t xml:space="preserve">when </w:t>
              </w:r>
            </w:ins>
            <w:r w:rsidRPr="001E6C5A">
              <w:rPr>
                <w:rFonts w:ascii="Arial" w:hAnsi="Arial"/>
                <w:sz w:val="18"/>
              </w:rPr>
              <w:t xml:space="preserve">the UE responds to a SIP INVITE with a SIP 100 (Trying) </w:t>
            </w:r>
          </w:p>
        </w:tc>
        <w:tc>
          <w:tcPr>
            <w:tcW w:w="708" w:type="dxa"/>
            <w:tcBorders>
              <w:top w:val="single" w:sz="4" w:space="0" w:color="auto"/>
              <w:left w:val="single" w:sz="4" w:space="0" w:color="auto"/>
              <w:bottom w:val="single" w:sz="4" w:space="0" w:color="auto"/>
              <w:right w:val="single" w:sz="4" w:space="0" w:color="auto"/>
            </w:tcBorders>
            <w:hideMark/>
          </w:tcPr>
          <w:p w14:paraId="4B67819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CE2B94B"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00EB6AB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26A64C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B321191"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3145166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8a1</w:t>
            </w:r>
          </w:p>
        </w:tc>
        <w:tc>
          <w:tcPr>
            <w:tcW w:w="3968" w:type="dxa"/>
            <w:tcBorders>
              <w:top w:val="single" w:sz="4" w:space="0" w:color="auto"/>
              <w:left w:val="single" w:sz="4" w:space="0" w:color="auto"/>
              <w:bottom w:val="single" w:sz="4" w:space="0" w:color="auto"/>
              <w:right w:val="single" w:sz="4" w:space="0" w:color="auto"/>
            </w:tcBorders>
            <w:hideMark/>
          </w:tcPr>
          <w:p w14:paraId="427A28CB" w14:textId="77777777" w:rsidR="00EB676A" w:rsidRPr="001E6C5A" w:rsidRDefault="00EB676A" w:rsidP="00BC3F8D">
            <w:pPr>
              <w:keepNext/>
              <w:keepLines/>
              <w:spacing w:after="0"/>
              <w:rPr>
                <w:rFonts w:ascii="Arial" w:hAnsi="Arial"/>
                <w:sz w:val="18"/>
              </w:rPr>
            </w:pPr>
            <w:r w:rsidRPr="001E6C5A">
              <w:rPr>
                <w:rFonts w:ascii="Arial" w:hAnsi="Arial"/>
                <w:sz w:val="18"/>
              </w:rPr>
              <w:t>The UE (MCPTT client) sends SIP 100 (Trying).</w:t>
            </w:r>
          </w:p>
        </w:tc>
        <w:tc>
          <w:tcPr>
            <w:tcW w:w="708" w:type="dxa"/>
            <w:tcBorders>
              <w:top w:val="single" w:sz="4" w:space="0" w:color="auto"/>
              <w:left w:val="single" w:sz="4" w:space="0" w:color="auto"/>
              <w:bottom w:val="single" w:sz="4" w:space="0" w:color="auto"/>
              <w:right w:val="single" w:sz="4" w:space="0" w:color="auto"/>
            </w:tcBorders>
            <w:hideMark/>
          </w:tcPr>
          <w:p w14:paraId="637BBB6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1CD04498" w14:textId="77777777" w:rsidR="00EB676A" w:rsidRPr="001E6C5A" w:rsidRDefault="00EB676A" w:rsidP="00BC3F8D">
            <w:pPr>
              <w:keepNext/>
              <w:keepLines/>
              <w:spacing w:after="0"/>
              <w:rPr>
                <w:rFonts w:ascii="Arial" w:hAnsi="Arial"/>
                <w:sz w:val="18"/>
                <w:lang w:eastAsia="ko-KR"/>
              </w:rPr>
            </w:pPr>
            <w:r w:rsidRPr="001E6C5A">
              <w:rPr>
                <w:rFonts w:ascii="Arial" w:hAnsi="Arial"/>
                <w:sz w:val="18"/>
              </w:rPr>
              <w:t>SIP 100 (Trying)</w:t>
            </w:r>
          </w:p>
        </w:tc>
        <w:tc>
          <w:tcPr>
            <w:tcW w:w="565" w:type="dxa"/>
            <w:tcBorders>
              <w:top w:val="single" w:sz="4" w:space="0" w:color="auto"/>
              <w:left w:val="single" w:sz="4" w:space="0" w:color="auto"/>
              <w:bottom w:val="single" w:sz="4" w:space="0" w:color="auto"/>
              <w:right w:val="single" w:sz="4" w:space="0" w:color="auto"/>
            </w:tcBorders>
            <w:hideMark/>
          </w:tcPr>
          <w:p w14:paraId="7CE4323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674E4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576C01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AD8CE7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9</w:t>
            </w:r>
          </w:p>
        </w:tc>
        <w:tc>
          <w:tcPr>
            <w:tcW w:w="3968" w:type="dxa"/>
            <w:tcBorders>
              <w:top w:val="single" w:sz="4" w:space="0" w:color="auto"/>
              <w:left w:val="single" w:sz="4" w:space="0" w:color="auto"/>
              <w:bottom w:val="single" w:sz="4" w:space="0" w:color="auto"/>
              <w:right w:val="single" w:sz="4" w:space="0" w:color="auto"/>
            </w:tcBorders>
            <w:hideMark/>
          </w:tcPr>
          <w:p w14:paraId="6A760040" w14:textId="77777777" w:rsidR="00EB676A" w:rsidRPr="001E6C5A" w:rsidRDefault="00EB676A" w:rsidP="00BC3F8D">
            <w:pPr>
              <w:keepNext/>
              <w:keepLines/>
              <w:spacing w:after="0"/>
              <w:rPr>
                <w:rFonts w:ascii="Arial" w:hAnsi="Arial"/>
                <w:sz w:val="18"/>
              </w:rPr>
            </w:pPr>
            <w:r w:rsidRPr="001E6C5A">
              <w:rPr>
                <w:rFonts w:ascii="Arial" w:hAnsi="Arial"/>
                <w:sz w:val="18"/>
              </w:rPr>
              <w:t>Check: Does the UE (</w:t>
            </w:r>
            <w:r w:rsidRPr="001E6C5A">
              <w:rPr>
                <w:rFonts w:ascii="Arial" w:hAnsi="Arial"/>
                <w:sz w:val="18"/>
                <w:lang w:eastAsia="ko-KR"/>
              </w:rPr>
              <w:t>MCPTT client) send a SIP 200 (OK)?</w:t>
            </w:r>
          </w:p>
        </w:tc>
        <w:tc>
          <w:tcPr>
            <w:tcW w:w="708" w:type="dxa"/>
            <w:tcBorders>
              <w:top w:val="single" w:sz="4" w:space="0" w:color="auto"/>
              <w:left w:val="single" w:sz="4" w:space="0" w:color="auto"/>
              <w:bottom w:val="single" w:sz="4" w:space="0" w:color="auto"/>
              <w:right w:val="single" w:sz="4" w:space="0" w:color="auto"/>
            </w:tcBorders>
            <w:hideMark/>
          </w:tcPr>
          <w:p w14:paraId="4BF480A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--&gt;</w:t>
            </w:r>
          </w:p>
        </w:tc>
        <w:tc>
          <w:tcPr>
            <w:tcW w:w="2978" w:type="dxa"/>
            <w:tcBorders>
              <w:top w:val="single" w:sz="4" w:space="0" w:color="auto"/>
              <w:left w:val="single" w:sz="4" w:space="0" w:color="auto"/>
              <w:bottom w:val="single" w:sz="4" w:space="0" w:color="auto"/>
              <w:right w:val="single" w:sz="4" w:space="0" w:color="auto"/>
            </w:tcBorders>
            <w:hideMark/>
          </w:tcPr>
          <w:p w14:paraId="7DF93620" w14:textId="77777777" w:rsidR="00EB676A" w:rsidRPr="001E6C5A" w:rsidRDefault="00EB676A" w:rsidP="00BC3F8D">
            <w:pPr>
              <w:keepNext/>
              <w:keepLines/>
              <w:spacing w:after="0"/>
              <w:rPr>
                <w:rFonts w:ascii="Arial" w:hAnsi="Arial"/>
                <w:sz w:val="18"/>
              </w:rPr>
            </w:pPr>
            <w:r w:rsidRPr="001E6C5A">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hideMark/>
          </w:tcPr>
          <w:p w14:paraId="5C9E5C3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4243934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2F83687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7B451B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w:t>
            </w:r>
          </w:p>
        </w:tc>
        <w:tc>
          <w:tcPr>
            <w:tcW w:w="3968" w:type="dxa"/>
            <w:tcBorders>
              <w:top w:val="single" w:sz="4" w:space="0" w:color="auto"/>
              <w:left w:val="single" w:sz="4" w:space="0" w:color="auto"/>
              <w:bottom w:val="single" w:sz="4" w:space="0" w:color="auto"/>
              <w:right w:val="single" w:sz="4" w:space="0" w:color="auto"/>
            </w:tcBorders>
            <w:hideMark/>
          </w:tcPr>
          <w:p w14:paraId="4BB033D2" w14:textId="77777777" w:rsidR="00EB676A" w:rsidRPr="001E6C5A" w:rsidRDefault="00EB676A" w:rsidP="00BC3F8D">
            <w:pPr>
              <w:keepNext/>
              <w:keepLines/>
              <w:spacing w:after="0"/>
              <w:rPr>
                <w:rFonts w:ascii="Arial" w:hAnsi="Arial"/>
                <w:sz w:val="18"/>
              </w:rPr>
            </w:pPr>
            <w:r w:rsidRPr="001E6C5A">
              <w:rPr>
                <w:rFonts w:ascii="Arial" w:hAnsi="Arial"/>
                <w:sz w:val="18"/>
              </w:rPr>
              <w:t>The SS (MCPTT server) sends a SIP ACK to acknowledge the session establishment</w:t>
            </w:r>
          </w:p>
        </w:tc>
        <w:tc>
          <w:tcPr>
            <w:tcW w:w="708" w:type="dxa"/>
            <w:tcBorders>
              <w:top w:val="single" w:sz="4" w:space="0" w:color="auto"/>
              <w:left w:val="single" w:sz="4" w:space="0" w:color="auto"/>
              <w:bottom w:val="single" w:sz="4" w:space="0" w:color="auto"/>
              <w:right w:val="single" w:sz="4" w:space="0" w:color="auto"/>
            </w:tcBorders>
            <w:hideMark/>
          </w:tcPr>
          <w:p w14:paraId="41C0E4AB" w14:textId="77777777" w:rsidR="00EB676A" w:rsidRPr="001E6C5A" w:rsidRDefault="00EB676A" w:rsidP="00BC3F8D">
            <w:pPr>
              <w:keepNext/>
              <w:keepLines/>
              <w:spacing w:after="0"/>
              <w:jc w:val="center"/>
              <w:rPr>
                <w:rFonts w:ascii="Arial" w:hAnsi="Arial"/>
                <w:sz w:val="18"/>
              </w:rPr>
            </w:pPr>
            <w:r w:rsidRPr="001E6C5A">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hideMark/>
          </w:tcPr>
          <w:p w14:paraId="201144BF" w14:textId="77777777" w:rsidR="00EB676A" w:rsidRPr="001E6C5A" w:rsidRDefault="00EB676A" w:rsidP="00BC3F8D">
            <w:pPr>
              <w:keepNext/>
              <w:keepLines/>
              <w:spacing w:after="0"/>
              <w:rPr>
                <w:rFonts w:ascii="Arial" w:hAnsi="Arial"/>
                <w:sz w:val="18"/>
              </w:rPr>
            </w:pPr>
            <w:r w:rsidRPr="001E6C5A">
              <w:rPr>
                <w:rFonts w:ascii="Arial" w:hAnsi="Arial"/>
                <w:sz w:val="18"/>
              </w:rPr>
              <w:t>SIP ACK</w:t>
            </w:r>
          </w:p>
        </w:tc>
        <w:tc>
          <w:tcPr>
            <w:tcW w:w="565" w:type="dxa"/>
            <w:tcBorders>
              <w:top w:val="single" w:sz="4" w:space="0" w:color="auto"/>
              <w:left w:val="single" w:sz="4" w:space="0" w:color="auto"/>
              <w:bottom w:val="single" w:sz="4" w:space="0" w:color="auto"/>
              <w:right w:val="single" w:sz="4" w:space="0" w:color="auto"/>
            </w:tcBorders>
            <w:hideMark/>
          </w:tcPr>
          <w:p w14:paraId="518717F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6AE807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DBDD69E"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F4B742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10A-10B</w:t>
            </w:r>
          </w:p>
        </w:tc>
        <w:tc>
          <w:tcPr>
            <w:tcW w:w="3968" w:type="dxa"/>
            <w:tcBorders>
              <w:top w:val="single" w:sz="4" w:space="0" w:color="auto"/>
              <w:left w:val="single" w:sz="4" w:space="0" w:color="auto"/>
              <w:bottom w:val="single" w:sz="4" w:space="0" w:color="auto"/>
              <w:right w:val="single" w:sz="4" w:space="0" w:color="auto"/>
            </w:tcBorders>
            <w:hideMark/>
          </w:tcPr>
          <w:p w14:paraId="6CB3A441" w14:textId="50DCF0FE" w:rsidR="00EB676A" w:rsidRPr="001E6C5A" w:rsidRDefault="00EB676A" w:rsidP="00BC3F8D">
            <w:pPr>
              <w:keepNext/>
              <w:keepLines/>
              <w:spacing w:after="0"/>
              <w:rPr>
                <w:rFonts w:ascii="Arial" w:hAnsi="Arial"/>
                <w:sz w:val="18"/>
              </w:rPr>
            </w:pPr>
            <w:r w:rsidRPr="001E6C5A">
              <w:rPr>
                <w:rFonts w:ascii="Arial" w:hAnsi="Arial"/>
                <w:sz w:val="18"/>
              </w:rPr>
              <w:t xml:space="preserve">Check: Does the UE (MCPTT client) </w:t>
            </w:r>
            <w:ins w:id="1093" w:author="MCC160" w:date="2022-11-01T16:52:00Z">
              <w:r w:rsidR="005C4395">
                <w:rPr>
                  <w:rFonts w:ascii="Arial" w:hAnsi="Arial"/>
                  <w:sz w:val="18"/>
                </w:rPr>
                <w:t xml:space="preserve">correctly </w:t>
              </w:r>
            </w:ins>
            <w:r w:rsidRPr="001E6C5A">
              <w:rPr>
                <w:rFonts w:ascii="Arial" w:hAnsi="Arial"/>
                <w:sz w:val="18"/>
              </w:rPr>
              <w:t xml:space="preserve">perform steps 4-5 of </w:t>
            </w:r>
            <w:ins w:id="1094" w:author="MCC160" w:date="2022-11-01T16:52:00Z">
              <w:r w:rsidR="005C4395">
                <w:rPr>
                  <w:rFonts w:ascii="Arial" w:hAnsi="Arial"/>
                  <w:sz w:val="18"/>
                </w:rPr>
                <w:t>test procedure '</w:t>
              </w:r>
            </w:ins>
            <w:r w:rsidRPr="001E6C5A">
              <w:rPr>
                <w:rFonts w:ascii="Arial" w:hAnsi="Arial"/>
                <w:sz w:val="18"/>
              </w:rPr>
              <w:t>MCPTT CO call establishment using a pre-established session</w:t>
            </w:r>
            <w:ins w:id="1095" w:author="MCC160" w:date="2022-11-01T16:52:00Z">
              <w:r w:rsidR="005C4395">
                <w:rPr>
                  <w:rFonts w:ascii="Arial" w:hAnsi="Arial"/>
                  <w:sz w:val="18"/>
                </w:rPr>
                <w:t>'</w:t>
              </w:r>
              <w:r w:rsidR="005C4395" w:rsidRPr="005C4395">
                <w:rPr>
                  <w:rFonts w:ascii="Arial" w:hAnsi="Arial"/>
                  <w:sz w:val="18"/>
                </w:rPr>
                <w:t xml:space="preserve"> as described in</w:t>
              </w:r>
            </w:ins>
            <w:del w:id="1096" w:author="MCC160" w:date="2022-11-01T16:53:00Z">
              <w:r w:rsidRPr="001E6C5A" w:rsidDel="005C4395">
                <w:rPr>
                  <w:rFonts w:ascii="Arial" w:hAnsi="Arial"/>
                  <w:sz w:val="18"/>
                </w:rPr>
                <w:delText xml:space="preserve"> according to</w:delText>
              </w:r>
            </w:del>
            <w:r w:rsidRPr="001E6C5A">
              <w:rPr>
                <w:rFonts w:ascii="Arial" w:hAnsi="Arial"/>
                <w:sz w:val="18"/>
              </w:rPr>
              <w:t xml:space="preserve"> TS 36.579-1 [2]</w:t>
            </w:r>
            <w:ins w:id="1097" w:author="MCC160" w:date="2022-11-01T16:53:00Z">
              <w:r w:rsidR="005C4395">
                <w:rPr>
                  <w:rFonts w:ascii="Arial" w:hAnsi="Arial"/>
                  <w:sz w:val="18"/>
                </w:rPr>
                <w:t xml:space="preserve"> </w:t>
              </w:r>
              <w:r w:rsidR="005C4395" w:rsidRPr="005C4395">
                <w:rPr>
                  <w:rFonts w:ascii="Arial" w:hAnsi="Arial"/>
                  <w:sz w:val="18"/>
                </w:rPr>
                <w:t>Table 5.3A.3.3-1</w:t>
              </w:r>
            </w:ins>
            <w:del w:id="1098" w:author="MCC160" w:date="2022-11-01T16:53:00Z">
              <w:r w:rsidRPr="001E6C5A" w:rsidDel="005C4395">
                <w:rPr>
                  <w:rFonts w:ascii="Arial" w:hAnsi="Arial"/>
                  <w:sz w:val="18"/>
                </w:rPr>
                <w:delText>, clause 5.3A.3</w:delText>
              </w:r>
            </w:del>
            <w:r w:rsidRPr="001E6C5A">
              <w:rPr>
                <w:rFonts w:ascii="Arial" w:hAnsi="Arial"/>
                <w:sz w:val="18"/>
              </w:rPr>
              <w:t>?</w:t>
            </w:r>
          </w:p>
          <w:p w14:paraId="42B13245" w14:textId="77777777" w:rsidR="00EB676A" w:rsidRPr="001E6C5A" w:rsidRDefault="00EB676A" w:rsidP="00BC3F8D">
            <w:pPr>
              <w:keepNext/>
              <w:keepLines/>
              <w:spacing w:after="0"/>
              <w:rPr>
                <w:rFonts w:ascii="Arial" w:hAnsi="Arial"/>
                <w:sz w:val="18"/>
              </w:rPr>
            </w:pPr>
            <w:r w:rsidRPr="001E6C5A">
              <w:rPr>
                <w:rFonts w:ascii="Arial" w:hAnsi="Arial"/>
                <w:sz w:val="18"/>
              </w:rPr>
              <w:t>NOTE: The UE acknowledges the Connect sent by the SS.</w:t>
            </w:r>
          </w:p>
        </w:tc>
        <w:tc>
          <w:tcPr>
            <w:tcW w:w="708" w:type="dxa"/>
            <w:tcBorders>
              <w:top w:val="single" w:sz="4" w:space="0" w:color="auto"/>
              <w:left w:val="single" w:sz="4" w:space="0" w:color="auto"/>
              <w:bottom w:val="single" w:sz="4" w:space="0" w:color="auto"/>
              <w:right w:val="single" w:sz="4" w:space="0" w:color="auto"/>
            </w:tcBorders>
            <w:hideMark/>
          </w:tcPr>
          <w:p w14:paraId="22E2673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629DB2B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6DF0B1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5B9A36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23A3723C"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6DF5A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11</w:t>
            </w:r>
          </w:p>
        </w:tc>
        <w:tc>
          <w:tcPr>
            <w:tcW w:w="3968" w:type="dxa"/>
            <w:tcBorders>
              <w:top w:val="single" w:sz="4" w:space="0" w:color="auto"/>
              <w:left w:val="single" w:sz="4" w:space="0" w:color="auto"/>
              <w:bottom w:val="single" w:sz="4" w:space="0" w:color="auto"/>
              <w:right w:val="single" w:sz="4" w:space="0" w:color="auto"/>
            </w:tcBorders>
            <w:hideMark/>
          </w:tcPr>
          <w:p w14:paraId="719D8261" w14:textId="5E60E1C0" w:rsidR="00EB676A" w:rsidRPr="001E6C5A" w:rsidRDefault="00EB676A" w:rsidP="00BC3F8D">
            <w:pPr>
              <w:keepNext/>
              <w:keepLines/>
              <w:spacing w:after="0"/>
              <w:rPr>
                <w:rFonts w:ascii="Arial" w:hAnsi="Arial"/>
                <w:sz w:val="18"/>
              </w:rPr>
            </w:pPr>
            <w:r w:rsidRPr="001E6C5A">
              <w:rPr>
                <w:rFonts w:ascii="Arial" w:hAnsi="Arial"/>
                <w:sz w:val="18"/>
              </w:rPr>
              <w:t>Check: Does the UE (MCPTT Client) notif</w:t>
            </w:r>
            <w:ins w:id="1099" w:author="MCC160" w:date="2022-11-01T16:54:00Z">
              <w:r w:rsidR="005C4395">
                <w:rPr>
                  <w:rFonts w:ascii="Arial" w:hAnsi="Arial"/>
                  <w:sz w:val="18"/>
                </w:rPr>
                <w:t>y</w:t>
              </w:r>
            </w:ins>
            <w:del w:id="1100" w:author="MCC160" w:date="2022-11-01T16:54:00Z">
              <w:r w:rsidRPr="001E6C5A" w:rsidDel="005C4395">
                <w:rPr>
                  <w:rFonts w:ascii="Arial" w:hAnsi="Arial"/>
                  <w:sz w:val="18"/>
                </w:rPr>
                <w:delText>ies</w:delText>
              </w:r>
            </w:del>
            <w:r w:rsidRPr="001E6C5A">
              <w:rPr>
                <w:rFonts w:ascii="Arial" w:hAnsi="Arial"/>
                <w:sz w:val="18"/>
              </w:rPr>
              <w:t xml:space="preserve"> the User that the call was established?</w:t>
            </w:r>
          </w:p>
          <w:p w14:paraId="429FC1A4"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05D49A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8476017"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753E39D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F3D744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P</w:t>
            </w:r>
          </w:p>
        </w:tc>
      </w:tr>
      <w:tr w:rsidR="00EB676A" w:rsidRPr="001E6C5A" w14:paraId="0A9E3F48"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0622D8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12</w:t>
            </w:r>
          </w:p>
        </w:tc>
        <w:tc>
          <w:tcPr>
            <w:tcW w:w="3968" w:type="dxa"/>
            <w:tcBorders>
              <w:top w:val="single" w:sz="4" w:space="0" w:color="auto"/>
              <w:left w:val="single" w:sz="4" w:space="0" w:color="auto"/>
              <w:bottom w:val="single" w:sz="4" w:space="0" w:color="auto"/>
              <w:right w:val="single" w:sz="4" w:space="0" w:color="auto"/>
            </w:tcBorders>
            <w:hideMark/>
          </w:tcPr>
          <w:p w14:paraId="7FD3AF3B" w14:textId="77777777" w:rsidR="00552E8D" w:rsidRDefault="00552E8D" w:rsidP="00BC3F8D">
            <w:pPr>
              <w:keepNext/>
              <w:keepLines/>
              <w:spacing w:after="0"/>
              <w:rPr>
                <w:ins w:id="1101" w:author="MCC160" w:date="2022-11-01T17:17:00Z"/>
                <w:rFonts w:ascii="Arial" w:hAnsi="Arial"/>
                <w:sz w:val="18"/>
              </w:rPr>
            </w:pPr>
            <w:ins w:id="1102" w:author="MCC160" w:date="2022-11-01T17:17:00Z">
              <w:r w:rsidRPr="00552E8D">
                <w:rPr>
                  <w:rFonts w:ascii="Arial" w:hAnsi="Arial"/>
                  <w:sz w:val="18"/>
                </w:rPr>
                <w:t>Make the UE (MCPTT client) request to release the call.</w:t>
              </w:r>
            </w:ins>
          </w:p>
          <w:p w14:paraId="617A7E8B" w14:textId="0D77EA17" w:rsidR="00EB676A" w:rsidRPr="001E6C5A" w:rsidDel="00552E8D" w:rsidRDefault="00EB676A" w:rsidP="00BC3F8D">
            <w:pPr>
              <w:keepNext/>
              <w:keepLines/>
              <w:spacing w:after="0"/>
              <w:rPr>
                <w:del w:id="1103" w:author="MCC160" w:date="2022-11-01T17:17:00Z"/>
                <w:rFonts w:ascii="Arial" w:hAnsi="Arial"/>
                <w:sz w:val="18"/>
              </w:rPr>
            </w:pPr>
            <w:del w:id="1104" w:author="MCC160" w:date="2022-11-01T17:17:00Z">
              <w:r w:rsidRPr="001E6C5A" w:rsidDel="00552E8D">
                <w:rPr>
                  <w:rFonts w:ascii="Arial" w:hAnsi="Arial"/>
                  <w:sz w:val="18"/>
                </w:rPr>
                <w:delText>Make the UE (MCPTT User) request termination of the MCPTT first-to-answer call.</w:delText>
              </w:r>
            </w:del>
          </w:p>
          <w:p w14:paraId="33559228" w14:textId="77777777" w:rsidR="00EB676A" w:rsidRPr="001E6C5A" w:rsidRDefault="00EB676A" w:rsidP="00BC3F8D">
            <w:pPr>
              <w:keepNext/>
              <w:keepLines/>
              <w:spacing w:after="0"/>
              <w:rPr>
                <w:rFonts w:ascii="Arial" w:hAnsi="Arial"/>
                <w:sz w:val="18"/>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74D4E570"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67302E2"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2542620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B897A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1F617AB9"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73EE526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13</w:t>
            </w:r>
          </w:p>
        </w:tc>
        <w:tc>
          <w:tcPr>
            <w:tcW w:w="3968" w:type="dxa"/>
            <w:tcBorders>
              <w:top w:val="single" w:sz="4" w:space="0" w:color="auto"/>
              <w:left w:val="single" w:sz="4" w:space="0" w:color="auto"/>
              <w:bottom w:val="single" w:sz="4" w:space="0" w:color="auto"/>
              <w:right w:val="single" w:sz="4" w:space="0" w:color="auto"/>
            </w:tcBorders>
            <w:hideMark/>
          </w:tcPr>
          <w:p w14:paraId="18DBD119" w14:textId="60E24EFD" w:rsidR="00EB676A" w:rsidRPr="001E6C5A" w:rsidRDefault="00EB676A" w:rsidP="00BC3F8D">
            <w:pPr>
              <w:keepNext/>
              <w:keepLines/>
              <w:spacing w:after="0"/>
              <w:rPr>
                <w:rFonts w:ascii="Arial" w:hAnsi="Arial"/>
                <w:sz w:val="18"/>
              </w:rPr>
            </w:pPr>
            <w:r w:rsidRPr="001E6C5A">
              <w:rPr>
                <w:rFonts w:ascii="Arial" w:hAnsi="Arial"/>
                <w:sz w:val="18"/>
              </w:rPr>
              <w:t xml:space="preserve">The UE (MCPTT Client) performs the </w:t>
            </w:r>
            <w:ins w:id="1105" w:author="MCC160" w:date="2022-11-01T16:54:00Z">
              <w:r w:rsidR="005C4395">
                <w:rPr>
                  <w:rFonts w:ascii="Arial" w:hAnsi="Arial"/>
                  <w:sz w:val="18"/>
                </w:rPr>
                <w:t xml:space="preserve">test </w:t>
              </w:r>
            </w:ins>
            <w:r w:rsidRPr="001E6C5A">
              <w:rPr>
                <w:rFonts w:ascii="Arial" w:hAnsi="Arial"/>
                <w:sz w:val="18"/>
              </w:rPr>
              <w:t xml:space="preserve">procedure </w:t>
            </w:r>
            <w:del w:id="1106" w:author="MCC160" w:date="2022-11-01T16:54:00Z">
              <w:r w:rsidRPr="001E6C5A" w:rsidDel="005C4395">
                <w:rPr>
                  <w:rFonts w:ascii="Arial" w:hAnsi="Arial"/>
                  <w:sz w:val="18"/>
                </w:rPr>
                <w:delText xml:space="preserve">for </w:delText>
              </w:r>
            </w:del>
            <w:ins w:id="1107" w:author="MCC160" w:date="2022-11-01T16:54:00Z">
              <w:r w:rsidR="005C4395">
                <w:rPr>
                  <w:rFonts w:ascii="Arial" w:hAnsi="Arial"/>
                  <w:sz w:val="18"/>
                </w:rPr>
                <w:t>'</w:t>
              </w:r>
            </w:ins>
            <w:r w:rsidRPr="001E6C5A">
              <w:rPr>
                <w:rFonts w:ascii="Arial" w:hAnsi="Arial"/>
                <w:sz w:val="18"/>
              </w:rPr>
              <w:t>MCX CO call release</w:t>
            </w:r>
            <w:ins w:id="1108" w:author="MCC160" w:date="2022-11-01T16:54:00Z">
              <w:r w:rsidR="005C4395">
                <w:rPr>
                  <w:rFonts w:ascii="Arial" w:hAnsi="Arial"/>
                  <w:sz w:val="18"/>
                </w:rPr>
                <w:t>'</w:t>
              </w:r>
            </w:ins>
            <w:r w:rsidRPr="001E6C5A">
              <w:rPr>
                <w:rFonts w:ascii="Arial" w:hAnsi="Arial"/>
                <w:sz w:val="18"/>
              </w:rPr>
              <w:t xml:space="preserve"> as described in TS 36.579-1 [2] Table 5.3.10.3-1 to </w:t>
            </w:r>
            <w:ins w:id="1109" w:author="MCC160" w:date="2022-11-01T16:54:00Z">
              <w:r w:rsidR="005C4395">
                <w:rPr>
                  <w:rFonts w:ascii="Arial" w:hAnsi="Arial"/>
                  <w:sz w:val="18"/>
                </w:rPr>
                <w:t>release</w:t>
              </w:r>
            </w:ins>
            <w:ins w:id="1110" w:author="MCC160" w:date="2022-11-01T16:55:00Z">
              <w:r w:rsidR="005C4395">
                <w:rPr>
                  <w:rFonts w:ascii="Arial" w:hAnsi="Arial"/>
                  <w:sz w:val="18"/>
                </w:rPr>
                <w:t xml:space="preserve"> the call</w:t>
              </w:r>
            </w:ins>
            <w:del w:id="1111" w:author="MCC160" w:date="2022-11-01T16:55:00Z">
              <w:r w:rsidRPr="001E6C5A" w:rsidDel="005C4395">
                <w:rPr>
                  <w:rFonts w:ascii="Arial" w:hAnsi="Arial"/>
                  <w:sz w:val="18"/>
                </w:rPr>
                <w:delText>end the private call</w:delText>
              </w:r>
            </w:del>
            <w:r w:rsidRPr="001E6C5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hideMark/>
          </w:tcPr>
          <w:p w14:paraId="43F16E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2036283E"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58B288D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438BAC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6837F186"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79ADC14D"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p w14:paraId="19DDACB9"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2:</w:t>
            </w:r>
            <w:r w:rsidRPr="001E6C5A">
              <w:rPr>
                <w:rFonts w:ascii="Arial" w:hAnsi="Arial"/>
                <w:sz w:val="18"/>
              </w:rPr>
              <w:tab/>
              <w:t>The media plane control messages related to call setup/release over a pre-established session are sent over the channel used for media plane control.</w:t>
            </w:r>
          </w:p>
        </w:tc>
      </w:tr>
    </w:tbl>
    <w:p w14:paraId="453983FC" w14:textId="77777777" w:rsidR="00EB676A" w:rsidRPr="001E6C5A" w:rsidRDefault="00EB676A" w:rsidP="00EB676A"/>
    <w:p w14:paraId="4A894060" w14:textId="77777777" w:rsidR="00EB676A" w:rsidRPr="001E6C5A" w:rsidRDefault="00EB676A" w:rsidP="00EB676A">
      <w:pPr>
        <w:keepNext/>
        <w:keepLines/>
        <w:spacing w:before="120"/>
        <w:ind w:left="1985" w:hanging="1985"/>
        <w:rPr>
          <w:rFonts w:ascii="Arial" w:hAnsi="Arial"/>
        </w:rPr>
      </w:pPr>
      <w:r w:rsidRPr="001E6C5A">
        <w:rPr>
          <w:rFonts w:ascii="Arial" w:hAnsi="Arial"/>
        </w:rPr>
        <w:t>6.2.22.3.3</w:t>
      </w:r>
      <w:r w:rsidRPr="001E6C5A">
        <w:rPr>
          <w:rFonts w:ascii="Arial" w:hAnsi="Arial"/>
        </w:rPr>
        <w:tab/>
        <w:t>Specific message contents</w:t>
      </w:r>
    </w:p>
    <w:p w14:paraId="0E7776F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6.2.22.3.3-1: </w:t>
      </w:r>
      <w:r w:rsidRPr="001E6C5A">
        <w:rPr>
          <w:rFonts w:ascii="Arial" w:hAnsi="Arial"/>
          <w:b/>
          <w:lang w:eastAsia="ko-KR"/>
        </w:rPr>
        <w:t>SIP REFER</w:t>
      </w:r>
      <w:r w:rsidRPr="001E6C5A">
        <w:rPr>
          <w:rFonts w:ascii="Arial" w:hAnsi="Arial"/>
          <w:b/>
        </w:rPr>
        <w:t xml:space="preserve"> </w:t>
      </w:r>
      <w:r>
        <w:rPr>
          <w:rFonts w:ascii="Arial" w:hAnsi="Arial"/>
          <w:b/>
        </w:rPr>
        <w:t xml:space="preserve">from the UE </w:t>
      </w:r>
      <w:r w:rsidRPr="001E6C5A">
        <w:rPr>
          <w:rFonts w:ascii="Arial" w:hAnsi="Arial"/>
          <w:b/>
        </w:rPr>
        <w:t>(Step 3, Table 6.2.22.3.2-1;</w:t>
      </w:r>
      <w:r>
        <w:rPr>
          <w:rFonts w:ascii="Arial" w:hAnsi="Arial"/>
          <w:b/>
        </w:rPr>
        <w:br/>
      </w:r>
      <w:r w:rsidRPr="001E6C5A">
        <w:rPr>
          <w:rFonts w:ascii="Arial" w:hAnsi="Arial"/>
          <w:b/>
        </w:rP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EB676A" w:rsidRPr="001E6C5A" w14:paraId="5D13B9FA"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AF41D" w14:textId="77777777" w:rsidR="00EB676A" w:rsidRPr="001E6C5A" w:rsidRDefault="00EB676A" w:rsidP="00BC3F8D">
            <w:pPr>
              <w:keepNext/>
              <w:keepLines/>
              <w:spacing w:after="0"/>
              <w:rPr>
                <w:rFonts w:ascii="Arial" w:hAnsi="Arial" w:cs="Arial"/>
                <w:sz w:val="18"/>
                <w:szCs w:val="18"/>
              </w:rPr>
            </w:pPr>
            <w:r w:rsidRPr="001E6C5A">
              <w:rPr>
                <w:rFonts w:ascii="Arial" w:hAnsi="Arial"/>
                <w:sz w:val="18"/>
              </w:rPr>
              <w:t xml:space="preserve">Derivation Path: TS 36.579-1 [2], </w:t>
            </w:r>
            <w:r w:rsidRPr="001E6C5A">
              <w:rPr>
                <w:rFonts w:ascii="Arial" w:eastAsia="MS Mincho" w:hAnsi="Arial"/>
                <w:sz w:val="18"/>
              </w:rPr>
              <w:t>Table 5.5.2.12-1</w:t>
            </w:r>
          </w:p>
        </w:tc>
      </w:tr>
      <w:tr w:rsidR="00EB676A" w:rsidRPr="001E6C5A" w14:paraId="09187D16"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58D2838F"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F0DF9B1"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30AEA0"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4A81A39"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002DE58" w14:textId="77777777" w:rsidR="00EB676A" w:rsidRPr="001E6C5A" w:rsidRDefault="00EB676A" w:rsidP="00BC3F8D">
            <w:pPr>
              <w:keepNext/>
              <w:keepLines/>
              <w:spacing w:after="0"/>
              <w:jc w:val="center"/>
              <w:rPr>
                <w:rFonts w:ascii="Arial" w:hAnsi="Arial"/>
                <w:b/>
                <w:bCs/>
                <w:sz w:val="18"/>
              </w:rPr>
            </w:pPr>
            <w:r w:rsidRPr="001E6C5A">
              <w:rPr>
                <w:rFonts w:ascii="Arial" w:hAnsi="Arial"/>
                <w:b/>
                <w:bCs/>
                <w:sz w:val="18"/>
              </w:rPr>
              <w:t>Condition</w:t>
            </w:r>
          </w:p>
        </w:tc>
      </w:tr>
      <w:tr w:rsidR="00EB676A" w:rsidRPr="001E6C5A" w14:paraId="3BD8F51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83616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3D6F41"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E1FD7F" w14:textId="77777777" w:rsidR="00EB676A" w:rsidRPr="001E6C5A" w:rsidRDefault="00EB676A" w:rsidP="00BC3F8D">
            <w:pPr>
              <w:keepNext/>
              <w:keepLines/>
              <w:spacing w:after="0"/>
              <w:rPr>
                <w:rFonts w:ascii="Arial" w:hAnsi="Arial"/>
                <w:b/>
                <w:sz w:val="18"/>
              </w:rPr>
            </w:pPr>
            <w:r w:rsidRPr="001E6C5A">
              <w:rPr>
                <w:rFonts w:ascii="Arial" w:hAnsi="Arial"/>
                <w:b/>
                <w:sz w:val="18"/>
              </w:rPr>
              <w:t>Resource list</w:t>
            </w:r>
          </w:p>
        </w:tc>
        <w:tc>
          <w:tcPr>
            <w:tcW w:w="1418" w:type="dxa"/>
            <w:tcBorders>
              <w:top w:val="single" w:sz="4" w:space="0" w:color="auto"/>
              <w:left w:val="single" w:sz="4" w:space="0" w:color="auto"/>
              <w:bottom w:val="single" w:sz="4" w:space="0" w:color="auto"/>
              <w:right w:val="single" w:sz="4" w:space="0" w:color="auto"/>
            </w:tcBorders>
          </w:tcPr>
          <w:p w14:paraId="45C6B0FA"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80375E" w14:textId="77777777" w:rsidR="00EB676A" w:rsidRPr="001E6C5A" w:rsidRDefault="00EB676A" w:rsidP="00BC3F8D">
            <w:pPr>
              <w:keepNext/>
              <w:keepLines/>
              <w:spacing w:after="0"/>
              <w:rPr>
                <w:rFonts w:ascii="Arial" w:hAnsi="Arial"/>
                <w:sz w:val="18"/>
              </w:rPr>
            </w:pPr>
          </w:p>
        </w:tc>
      </w:tr>
      <w:tr w:rsidR="00EB676A" w:rsidRPr="001E6C5A" w14:paraId="6D1E659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3FCC47"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8C6D7F" w14:textId="77777777" w:rsidR="00EB676A" w:rsidRPr="001E6C5A" w:rsidRDefault="00EB676A" w:rsidP="00BC3F8D">
            <w:pPr>
              <w:keepNext/>
              <w:keepLines/>
              <w:spacing w:after="0"/>
              <w:rPr>
                <w:rFonts w:ascii="Arial" w:hAnsi="Arial"/>
                <w:sz w:val="18"/>
              </w:rPr>
            </w:pPr>
            <w:r w:rsidRPr="001E6C5A">
              <w:rPr>
                <w:rFonts w:ascii="Arial" w:hAnsi="Arial"/>
                <w:sz w:val="18"/>
              </w:rPr>
              <w:t>As described in Table 6.2.22.3.3-2</w:t>
            </w:r>
          </w:p>
        </w:tc>
        <w:tc>
          <w:tcPr>
            <w:tcW w:w="2126" w:type="dxa"/>
            <w:tcBorders>
              <w:top w:val="single" w:sz="4" w:space="0" w:color="auto"/>
              <w:left w:val="single" w:sz="4" w:space="0" w:color="auto"/>
              <w:bottom w:val="single" w:sz="4" w:space="0" w:color="auto"/>
              <w:right w:val="single" w:sz="4" w:space="0" w:color="auto"/>
            </w:tcBorders>
          </w:tcPr>
          <w:p w14:paraId="1D5199B3"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822578" w14:textId="77777777" w:rsidR="00EB676A" w:rsidRPr="001E6C5A" w:rsidRDefault="00EB676A"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E44456" w14:textId="77777777" w:rsidR="00EB676A" w:rsidRPr="001E6C5A" w:rsidRDefault="00EB676A" w:rsidP="00BC3F8D">
            <w:pPr>
              <w:keepNext/>
              <w:keepLines/>
              <w:spacing w:after="0"/>
              <w:rPr>
                <w:rFonts w:ascii="Arial" w:hAnsi="Arial"/>
                <w:sz w:val="18"/>
              </w:rPr>
            </w:pPr>
          </w:p>
        </w:tc>
      </w:tr>
    </w:tbl>
    <w:p w14:paraId="422D3816" w14:textId="77777777" w:rsidR="00EB676A" w:rsidRPr="001E6C5A" w:rsidRDefault="00EB676A" w:rsidP="00EB676A"/>
    <w:p w14:paraId="5BCD8E2A" w14:textId="77777777" w:rsidR="00EB676A" w:rsidRPr="001E6C5A" w:rsidRDefault="00EB676A" w:rsidP="00EB676A">
      <w:pPr>
        <w:keepNext/>
        <w:keepLines/>
        <w:spacing w:before="60"/>
        <w:jc w:val="center"/>
        <w:rPr>
          <w:rFonts w:ascii="Arial" w:hAnsi="Arial"/>
          <w:b/>
        </w:rPr>
      </w:pPr>
      <w:r w:rsidRPr="001E6C5A">
        <w:rPr>
          <w:rFonts w:ascii="Arial" w:hAnsi="Arial"/>
          <w:b/>
        </w:rPr>
        <w:t>Table 6.2.22.3.3-2: Resource list</w:t>
      </w:r>
      <w:r w:rsidRPr="001E6C5A">
        <w:rPr>
          <w:rFonts w:ascii="Arial" w:hAnsi="Arial"/>
          <w:b/>
          <w:lang w:eastAsia="ko-KR"/>
        </w:rPr>
        <w:t xml:space="preserve"> in SIP REFER</w:t>
      </w:r>
      <w:r w:rsidRPr="001E6C5A">
        <w:rPr>
          <w:rFonts w:ascii="Arial" w:hAnsi="Arial"/>
          <w:b/>
        </w:rPr>
        <w:t xml:space="preserve"> (Table 6.2.22.3.3-1)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12F3C64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77D3C9D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5.5.3.3.1-1, condition PRE-ESTABLISH AND FIRST-TO-ANSWER with the </w:t>
            </w:r>
            <w:proofErr w:type="spellStart"/>
            <w:r w:rsidRPr="001E6C5A">
              <w:rPr>
                <w:rFonts w:ascii="Arial" w:hAnsi="Arial"/>
                <w:sz w:val="18"/>
              </w:rPr>
              <w:t>uri</w:t>
            </w:r>
            <w:proofErr w:type="spellEnd"/>
            <w:r w:rsidRPr="001E6C5A">
              <w:rPr>
                <w:rFonts w:ascii="Arial" w:hAnsi="Arial"/>
                <w:sz w:val="18"/>
              </w:rPr>
              <w:t xml:space="preserve"> attribute of each entry extended with the SIP URI header fields as specified in Table 6.2.22.3.3-3.</w:t>
            </w:r>
          </w:p>
        </w:tc>
      </w:tr>
    </w:tbl>
    <w:p w14:paraId="2D0A650A" w14:textId="77777777" w:rsidR="00EB676A" w:rsidRPr="001E6C5A" w:rsidRDefault="00EB676A" w:rsidP="00EB676A"/>
    <w:p w14:paraId="02D302E8"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6.2.22.3.3-3: SIP header fields extending the </w:t>
      </w:r>
      <w:proofErr w:type="spellStart"/>
      <w:r w:rsidRPr="001E6C5A">
        <w:rPr>
          <w:rFonts w:ascii="Arial" w:hAnsi="Arial"/>
          <w:b/>
        </w:rPr>
        <w:t>uri</w:t>
      </w:r>
      <w:proofErr w:type="spellEnd"/>
      <w:r w:rsidRPr="001E6C5A">
        <w:rPr>
          <w:rFonts w:ascii="Arial" w:hAnsi="Arial"/>
          <w:b/>
        </w:rPr>
        <w:t xml:space="preserve"> attributes of the resource-lists' entries</w:t>
      </w:r>
      <w:r>
        <w:rPr>
          <w:rFonts w:ascii="Arial" w:hAnsi="Arial"/>
          <w:b/>
        </w:rPr>
        <w:br/>
      </w:r>
      <w:r w:rsidRPr="001E6C5A">
        <w:rPr>
          <w:rFonts w:ascii="Arial" w:hAnsi="Arial"/>
          <w:b/>
        </w:rPr>
        <w:t>(Table 6.2.22.3.3-</w:t>
      </w:r>
      <w:r>
        <w:rPr>
          <w:rFonts w:ascii="Arial" w:hAnsi="Arial"/>
          <w:b/>
        </w:rPr>
        <w:t>2</w:t>
      </w:r>
      <w:r w:rsidRPr="001E6C5A">
        <w:rPr>
          <w:rFonts w:ascii="Arial" w:hAnsi="Arial"/>
          <w:b/>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rsidRPr="001E6C5A" w14:paraId="07C253ED"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42342B0"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Derivation Path: TS 36.579-1 [2], table 5.5.2.12-2</w:t>
            </w:r>
          </w:p>
        </w:tc>
      </w:tr>
      <w:tr w:rsidR="00EB676A" w:rsidRPr="001E6C5A" w14:paraId="0F0D4821"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451A6A9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176EA6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A0A83C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6" w:type="dxa"/>
            <w:tcBorders>
              <w:top w:val="single" w:sz="4" w:space="0" w:color="auto"/>
              <w:left w:val="single" w:sz="4" w:space="0" w:color="auto"/>
              <w:bottom w:val="single" w:sz="4" w:space="0" w:color="auto"/>
              <w:right w:val="single" w:sz="4" w:space="0" w:color="auto"/>
            </w:tcBorders>
            <w:hideMark/>
          </w:tcPr>
          <w:p w14:paraId="306F0CE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8" w:type="dxa"/>
            <w:tcBorders>
              <w:top w:val="single" w:sz="4" w:space="0" w:color="auto"/>
              <w:left w:val="single" w:sz="4" w:space="0" w:color="auto"/>
              <w:bottom w:val="single" w:sz="4" w:space="0" w:color="auto"/>
              <w:right w:val="single" w:sz="4" w:space="0" w:color="auto"/>
            </w:tcBorders>
            <w:hideMark/>
          </w:tcPr>
          <w:p w14:paraId="2F4F44C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A170A5D"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0B94CD51" w14:textId="77777777" w:rsidR="00EB676A" w:rsidRPr="00E654C5" w:rsidRDefault="00EB676A" w:rsidP="00BC3F8D">
            <w:pPr>
              <w:pStyle w:val="TAL"/>
              <w:rPr>
                <w:b/>
                <w:bCs/>
              </w:rPr>
            </w:pPr>
            <w:r w:rsidRPr="00E654C5">
              <w:rPr>
                <w:b/>
                <w:bCs/>
              </w:rPr>
              <w:t>Answer-Mode</w:t>
            </w:r>
          </w:p>
        </w:tc>
        <w:tc>
          <w:tcPr>
            <w:tcW w:w="2123" w:type="dxa"/>
            <w:tcBorders>
              <w:top w:val="single" w:sz="4" w:space="0" w:color="auto"/>
              <w:left w:val="single" w:sz="4" w:space="0" w:color="auto"/>
              <w:bottom w:val="single" w:sz="4" w:space="0" w:color="auto"/>
              <w:right w:val="single" w:sz="4" w:space="0" w:color="auto"/>
            </w:tcBorders>
            <w:hideMark/>
          </w:tcPr>
          <w:p w14:paraId="66956029" w14:textId="77777777" w:rsidR="00EB676A" w:rsidRPr="001E6C5A" w:rsidRDefault="00EB676A" w:rsidP="00BC3F8D">
            <w:pPr>
              <w:pStyle w:val="TAL"/>
            </w:pPr>
            <w:r w:rsidRPr="001E6C5A">
              <w:rPr>
                <w:szCs w:val="18"/>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0B96E688" w14:textId="77777777" w:rsidR="00EB676A" w:rsidRPr="001E6C5A" w:rsidRDefault="00EB676A" w:rsidP="00BC3F8D">
            <w:pPr>
              <w:pStyle w:val="TAL"/>
            </w:pPr>
            <w:r w:rsidRPr="001E6C5A">
              <w:t>NOTE 1</w:t>
            </w:r>
          </w:p>
        </w:tc>
        <w:tc>
          <w:tcPr>
            <w:tcW w:w="1416" w:type="dxa"/>
            <w:tcBorders>
              <w:top w:val="single" w:sz="4" w:space="0" w:color="auto"/>
              <w:left w:val="single" w:sz="4" w:space="0" w:color="auto"/>
              <w:bottom w:val="single" w:sz="4" w:space="0" w:color="auto"/>
              <w:right w:val="single" w:sz="4" w:space="0" w:color="auto"/>
            </w:tcBorders>
          </w:tcPr>
          <w:p w14:paraId="37169685"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tcPr>
          <w:p w14:paraId="78993F1C" w14:textId="77777777" w:rsidR="00EB676A" w:rsidRPr="001E6C5A" w:rsidRDefault="00EB676A" w:rsidP="00BC3F8D">
            <w:pPr>
              <w:pStyle w:val="TAL"/>
            </w:pPr>
          </w:p>
        </w:tc>
      </w:tr>
      <w:tr w:rsidR="00EB676A" w:rsidRPr="001E6C5A" w14:paraId="65AE31CE"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50F5488F" w14:textId="77777777" w:rsidR="00EB676A" w:rsidRPr="00E654C5" w:rsidRDefault="00EB676A" w:rsidP="00BC3F8D">
            <w:pPr>
              <w:pStyle w:val="TAL"/>
              <w:rPr>
                <w:rFonts w:eastAsia="Calibri" w:cs="Arial"/>
                <w:b/>
                <w:bCs/>
                <w:szCs w:val="18"/>
              </w:rPr>
            </w:pPr>
            <w:r w:rsidRPr="00E654C5">
              <w:rPr>
                <w:b/>
                <w:bCs/>
              </w:rPr>
              <w:t>body</w:t>
            </w:r>
          </w:p>
        </w:tc>
        <w:tc>
          <w:tcPr>
            <w:tcW w:w="2123" w:type="dxa"/>
            <w:tcBorders>
              <w:top w:val="single" w:sz="4" w:space="0" w:color="auto"/>
              <w:left w:val="single" w:sz="4" w:space="0" w:color="auto"/>
              <w:bottom w:val="single" w:sz="4" w:space="0" w:color="auto"/>
              <w:right w:val="single" w:sz="4" w:space="0" w:color="auto"/>
            </w:tcBorders>
          </w:tcPr>
          <w:p w14:paraId="6CED6752" w14:textId="77777777" w:rsidR="00EB676A" w:rsidRPr="001E6C5A" w:rsidRDefault="00EB676A" w:rsidP="00BC3F8D">
            <w:pPr>
              <w:pStyle w:val="TAL"/>
              <w:rPr>
                <w:szCs w:val="18"/>
              </w:rPr>
            </w:pPr>
          </w:p>
        </w:tc>
        <w:tc>
          <w:tcPr>
            <w:tcW w:w="2123" w:type="dxa"/>
            <w:tcBorders>
              <w:top w:val="single" w:sz="4" w:space="0" w:color="auto"/>
              <w:left w:val="single" w:sz="4" w:space="0" w:color="auto"/>
              <w:bottom w:val="single" w:sz="4" w:space="0" w:color="auto"/>
              <w:right w:val="single" w:sz="4" w:space="0" w:color="auto"/>
            </w:tcBorders>
          </w:tcPr>
          <w:p w14:paraId="6AA198AB" w14:textId="77777777" w:rsidR="00EB676A" w:rsidRPr="001E6C5A" w:rsidRDefault="00EB676A" w:rsidP="00BC3F8D">
            <w:pPr>
              <w:pStyle w:val="TAL"/>
            </w:pPr>
          </w:p>
        </w:tc>
        <w:tc>
          <w:tcPr>
            <w:tcW w:w="1416" w:type="dxa"/>
            <w:tcBorders>
              <w:top w:val="single" w:sz="4" w:space="0" w:color="auto"/>
              <w:left w:val="single" w:sz="4" w:space="0" w:color="auto"/>
              <w:bottom w:val="single" w:sz="4" w:space="0" w:color="auto"/>
              <w:right w:val="single" w:sz="4" w:space="0" w:color="auto"/>
            </w:tcBorders>
          </w:tcPr>
          <w:p w14:paraId="546AB6E8"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1CF7B382" w14:textId="77777777" w:rsidR="00EB676A" w:rsidRPr="001E6C5A" w:rsidRDefault="00EB676A" w:rsidP="00BC3F8D">
            <w:pPr>
              <w:pStyle w:val="TAL"/>
            </w:pPr>
          </w:p>
        </w:tc>
      </w:tr>
      <w:tr w:rsidR="00EB676A" w:rsidRPr="001E6C5A" w14:paraId="7BC85EA9"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66B992C9" w14:textId="77777777" w:rsidR="00EB676A" w:rsidRPr="001E6C5A" w:rsidRDefault="00EB676A" w:rsidP="00BC3F8D">
            <w:pPr>
              <w:pStyle w:val="TAL"/>
            </w:pPr>
            <w:r w:rsidRPr="001E6C5A">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84118E2"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74649D92" w14:textId="77777777" w:rsidR="00EB676A" w:rsidRPr="00E654C5" w:rsidRDefault="00EB676A" w:rsidP="00BC3F8D">
            <w:pPr>
              <w:pStyle w:val="TAL"/>
              <w:rPr>
                <w:rFonts w:cs="Arial"/>
                <w:b/>
                <w:bCs/>
                <w:szCs w:val="18"/>
              </w:rPr>
            </w:pPr>
            <w:r w:rsidRPr="00E654C5">
              <w:rPr>
                <w:b/>
                <w:bCs/>
              </w:rPr>
              <w:t>SDP Message</w:t>
            </w:r>
          </w:p>
        </w:tc>
        <w:tc>
          <w:tcPr>
            <w:tcW w:w="1416" w:type="dxa"/>
            <w:tcBorders>
              <w:top w:val="single" w:sz="4" w:space="0" w:color="auto"/>
              <w:left w:val="single" w:sz="4" w:space="0" w:color="auto"/>
              <w:bottom w:val="single" w:sz="4" w:space="0" w:color="auto"/>
              <w:right w:val="single" w:sz="4" w:space="0" w:color="auto"/>
            </w:tcBorders>
          </w:tcPr>
          <w:p w14:paraId="52FDD376"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6EA64595" w14:textId="77777777" w:rsidR="00EB676A" w:rsidRPr="001E6C5A" w:rsidRDefault="00EB676A" w:rsidP="00BC3F8D">
            <w:pPr>
              <w:pStyle w:val="TAL"/>
              <w:rPr>
                <w:rFonts w:cs="Arial"/>
                <w:szCs w:val="18"/>
              </w:rPr>
            </w:pPr>
          </w:p>
        </w:tc>
      </w:tr>
      <w:tr w:rsidR="00EB676A" w:rsidRPr="001E6C5A" w14:paraId="43198CFB" w14:textId="77777777" w:rsidTr="00BC3F8D">
        <w:tc>
          <w:tcPr>
            <w:tcW w:w="2830" w:type="dxa"/>
            <w:tcBorders>
              <w:top w:val="single" w:sz="4" w:space="0" w:color="auto"/>
              <w:left w:val="single" w:sz="4" w:space="0" w:color="auto"/>
              <w:bottom w:val="single" w:sz="4" w:space="0" w:color="auto"/>
              <w:right w:val="single" w:sz="4" w:space="0" w:color="auto"/>
            </w:tcBorders>
          </w:tcPr>
          <w:p w14:paraId="50E46B36" w14:textId="77777777" w:rsidR="00EB676A" w:rsidRPr="001E6C5A" w:rsidRDefault="00EB676A" w:rsidP="00BC3F8D">
            <w:pPr>
              <w:pStyle w:val="TAL"/>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65F1CD28"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tcPr>
          <w:p w14:paraId="08586FDF" w14:textId="77777777" w:rsidR="00EB676A" w:rsidRPr="00BF18DA"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43C8668C"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A12ECF6" w14:textId="77777777" w:rsidR="00EB676A" w:rsidRPr="001E6C5A" w:rsidRDefault="00EB676A" w:rsidP="00BC3F8D">
            <w:pPr>
              <w:pStyle w:val="TAL"/>
              <w:rPr>
                <w:rFonts w:cs="Arial"/>
                <w:szCs w:val="18"/>
              </w:rPr>
            </w:pPr>
          </w:p>
        </w:tc>
      </w:tr>
      <w:tr w:rsidR="00EB676A" w:rsidRPr="001E6C5A" w14:paraId="18023A5B" w14:textId="77777777" w:rsidTr="00BC3F8D">
        <w:tc>
          <w:tcPr>
            <w:tcW w:w="2830" w:type="dxa"/>
            <w:tcBorders>
              <w:top w:val="single" w:sz="4" w:space="0" w:color="auto"/>
              <w:left w:val="single" w:sz="4" w:space="0" w:color="auto"/>
              <w:bottom w:val="single" w:sz="4" w:space="0" w:color="auto"/>
              <w:right w:val="single" w:sz="4" w:space="0" w:color="auto"/>
            </w:tcBorders>
          </w:tcPr>
          <w:p w14:paraId="46425D83" w14:textId="77777777" w:rsidR="00EB676A" w:rsidRPr="001E6C5A" w:rsidRDefault="00EB676A" w:rsidP="00BC3F8D">
            <w:pPr>
              <w:pStyle w:val="TAL"/>
            </w:pPr>
            <w:r w:rsidRPr="003D2CDD">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B0A4CBE" w14:textId="77777777" w:rsidR="00EB676A" w:rsidRPr="001E6C5A" w:rsidRDefault="00EB676A" w:rsidP="00BC3F8D">
            <w:pPr>
              <w:pStyle w:val="TAL"/>
            </w:pPr>
            <w:r w:rsidRPr="003D2CDD">
              <w:t>“application/</w:t>
            </w:r>
            <w:proofErr w:type="spellStart"/>
            <w:r w:rsidRPr="003D2CDD">
              <w:t>sdp</w:t>
            </w:r>
            <w:proofErr w:type="spellEnd"/>
            <w:r w:rsidRPr="003D2CDD">
              <w:t>”</w:t>
            </w:r>
          </w:p>
        </w:tc>
        <w:tc>
          <w:tcPr>
            <w:tcW w:w="2123" w:type="dxa"/>
            <w:tcBorders>
              <w:top w:val="single" w:sz="4" w:space="0" w:color="auto"/>
              <w:left w:val="single" w:sz="4" w:space="0" w:color="auto"/>
              <w:bottom w:val="single" w:sz="4" w:space="0" w:color="auto"/>
              <w:right w:val="single" w:sz="4" w:space="0" w:color="auto"/>
            </w:tcBorders>
          </w:tcPr>
          <w:p w14:paraId="552F1347" w14:textId="77777777" w:rsidR="00EB676A" w:rsidRPr="00BF18DA" w:rsidRDefault="00EB676A" w:rsidP="00BC3F8D">
            <w:pPr>
              <w:pStyle w:val="TAL"/>
              <w:rPr>
                <w:b/>
                <w:bCs/>
              </w:rPr>
            </w:pPr>
          </w:p>
        </w:tc>
        <w:tc>
          <w:tcPr>
            <w:tcW w:w="1416" w:type="dxa"/>
            <w:tcBorders>
              <w:top w:val="single" w:sz="4" w:space="0" w:color="auto"/>
              <w:left w:val="single" w:sz="4" w:space="0" w:color="auto"/>
              <w:bottom w:val="single" w:sz="4" w:space="0" w:color="auto"/>
              <w:right w:val="single" w:sz="4" w:space="0" w:color="auto"/>
            </w:tcBorders>
          </w:tcPr>
          <w:p w14:paraId="0A03672F"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3F9A2820" w14:textId="77777777" w:rsidR="00EB676A" w:rsidRPr="001E6C5A" w:rsidRDefault="00EB676A" w:rsidP="00BC3F8D">
            <w:pPr>
              <w:pStyle w:val="TAL"/>
              <w:rPr>
                <w:rFonts w:cs="Arial"/>
                <w:szCs w:val="18"/>
              </w:rPr>
            </w:pPr>
          </w:p>
        </w:tc>
      </w:tr>
      <w:tr w:rsidR="00EB676A" w:rsidRPr="001E6C5A" w14:paraId="6DBE436E"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88569A9" w14:textId="77777777" w:rsidR="00EB676A" w:rsidRPr="001E6C5A" w:rsidRDefault="00EB676A" w:rsidP="00BC3F8D">
            <w:pPr>
              <w:pStyle w:val="TAL"/>
            </w:pPr>
            <w:r w:rsidRPr="001E6C5A">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21333F81" w14:textId="77777777" w:rsidR="00EB676A" w:rsidRPr="001E6C5A" w:rsidRDefault="00EB676A" w:rsidP="00BC3F8D">
            <w:pPr>
              <w:pStyle w:val="TAL"/>
            </w:pPr>
            <w:r w:rsidRPr="001E6C5A">
              <w:t>SDP Message as described in Table 6.2.22.3.3-4</w:t>
            </w:r>
          </w:p>
        </w:tc>
        <w:tc>
          <w:tcPr>
            <w:tcW w:w="2123" w:type="dxa"/>
            <w:tcBorders>
              <w:top w:val="single" w:sz="4" w:space="0" w:color="auto"/>
              <w:left w:val="single" w:sz="4" w:space="0" w:color="auto"/>
              <w:bottom w:val="single" w:sz="4" w:space="0" w:color="auto"/>
              <w:right w:val="single" w:sz="4" w:space="0" w:color="auto"/>
            </w:tcBorders>
          </w:tcPr>
          <w:p w14:paraId="4617F9CD" w14:textId="77777777" w:rsidR="00EB676A" w:rsidRPr="001E6C5A"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20D70152"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5A6414" w14:textId="77777777" w:rsidR="00EB676A" w:rsidRPr="001E6C5A" w:rsidRDefault="00EB676A" w:rsidP="00BC3F8D">
            <w:pPr>
              <w:pStyle w:val="TAL"/>
              <w:rPr>
                <w:rFonts w:cs="Arial"/>
                <w:szCs w:val="18"/>
              </w:rPr>
            </w:pPr>
          </w:p>
        </w:tc>
      </w:tr>
      <w:tr w:rsidR="00EB676A" w:rsidRPr="001E6C5A" w14:paraId="7041282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372DD004" w14:textId="77777777" w:rsidR="00EB676A" w:rsidRPr="001E6C5A" w:rsidRDefault="00EB676A" w:rsidP="00BC3F8D">
            <w:pPr>
              <w:pStyle w:val="TAL"/>
            </w:pPr>
            <w:r w:rsidRPr="001E6C5A">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7392096F" w14:textId="77777777" w:rsidR="00EB676A" w:rsidRPr="001E6C5A" w:rsidRDefault="00EB676A" w:rsidP="00BC3F8D">
            <w:pPr>
              <w:pStyle w:val="TAL"/>
            </w:pPr>
          </w:p>
        </w:tc>
        <w:tc>
          <w:tcPr>
            <w:tcW w:w="2123" w:type="dxa"/>
            <w:tcBorders>
              <w:top w:val="single" w:sz="4" w:space="0" w:color="auto"/>
              <w:left w:val="single" w:sz="4" w:space="0" w:color="auto"/>
              <w:bottom w:val="single" w:sz="4" w:space="0" w:color="auto"/>
              <w:right w:val="single" w:sz="4" w:space="0" w:color="auto"/>
            </w:tcBorders>
            <w:hideMark/>
          </w:tcPr>
          <w:p w14:paraId="4480DB50" w14:textId="77777777" w:rsidR="00EB676A" w:rsidRPr="00E654C5" w:rsidRDefault="00EB676A" w:rsidP="00BC3F8D">
            <w:pPr>
              <w:pStyle w:val="TAL"/>
              <w:rPr>
                <w:rFonts w:cs="Arial"/>
                <w:b/>
                <w:bCs/>
                <w:szCs w:val="18"/>
              </w:rPr>
            </w:pPr>
            <w:r w:rsidRPr="00E654C5">
              <w:rPr>
                <w:b/>
                <w:bCs/>
              </w:rPr>
              <w:t>MCPTT Info</w:t>
            </w:r>
          </w:p>
        </w:tc>
        <w:tc>
          <w:tcPr>
            <w:tcW w:w="1416" w:type="dxa"/>
            <w:tcBorders>
              <w:top w:val="single" w:sz="4" w:space="0" w:color="auto"/>
              <w:left w:val="single" w:sz="4" w:space="0" w:color="auto"/>
              <w:bottom w:val="single" w:sz="4" w:space="0" w:color="auto"/>
              <w:right w:val="single" w:sz="4" w:space="0" w:color="auto"/>
            </w:tcBorders>
          </w:tcPr>
          <w:p w14:paraId="1E6A6CCC"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73DC94B0" w14:textId="77777777" w:rsidR="00EB676A" w:rsidRPr="001E6C5A" w:rsidRDefault="00EB676A" w:rsidP="00BC3F8D">
            <w:pPr>
              <w:pStyle w:val="TAL"/>
              <w:rPr>
                <w:rFonts w:cs="Arial"/>
                <w:szCs w:val="18"/>
              </w:rPr>
            </w:pPr>
          </w:p>
        </w:tc>
      </w:tr>
      <w:tr w:rsidR="00EB676A" w:rsidRPr="001E6C5A" w14:paraId="4BA87260"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EAF83D8" w14:textId="77777777" w:rsidR="00EB676A" w:rsidRPr="001E6C5A" w:rsidRDefault="00EB676A" w:rsidP="00BC3F8D">
            <w:pPr>
              <w:pStyle w:val="TAL"/>
            </w:pPr>
            <w:r w:rsidRPr="001E6C5A">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7E61B72D" w14:textId="77777777" w:rsidR="00EB676A" w:rsidRPr="001E6C5A" w:rsidRDefault="00EB676A" w:rsidP="00BC3F8D">
            <w:pPr>
              <w:pStyle w:val="TAL"/>
            </w:pPr>
            <w:r w:rsidRPr="001E6C5A">
              <w:t>MCPTT-Info as described in Table 6.2.22.3.3-5</w:t>
            </w:r>
          </w:p>
        </w:tc>
        <w:tc>
          <w:tcPr>
            <w:tcW w:w="2123" w:type="dxa"/>
            <w:tcBorders>
              <w:top w:val="single" w:sz="4" w:space="0" w:color="auto"/>
              <w:left w:val="single" w:sz="4" w:space="0" w:color="auto"/>
              <w:bottom w:val="single" w:sz="4" w:space="0" w:color="auto"/>
              <w:right w:val="single" w:sz="4" w:space="0" w:color="auto"/>
            </w:tcBorders>
          </w:tcPr>
          <w:p w14:paraId="05BD4505" w14:textId="77777777" w:rsidR="00EB676A" w:rsidRPr="001E6C5A" w:rsidRDefault="00EB676A" w:rsidP="00BC3F8D">
            <w:pPr>
              <w:pStyle w:val="TAL"/>
              <w:rPr>
                <w:rFonts w:cs="Arial"/>
                <w:szCs w:val="18"/>
              </w:rPr>
            </w:pPr>
          </w:p>
        </w:tc>
        <w:tc>
          <w:tcPr>
            <w:tcW w:w="1416" w:type="dxa"/>
            <w:tcBorders>
              <w:top w:val="single" w:sz="4" w:space="0" w:color="auto"/>
              <w:left w:val="single" w:sz="4" w:space="0" w:color="auto"/>
              <w:bottom w:val="single" w:sz="4" w:space="0" w:color="auto"/>
              <w:right w:val="single" w:sz="4" w:space="0" w:color="auto"/>
            </w:tcBorders>
          </w:tcPr>
          <w:p w14:paraId="490D741B" w14:textId="77777777" w:rsidR="00EB676A" w:rsidRPr="001E6C5A" w:rsidRDefault="00EB676A" w:rsidP="00BC3F8D">
            <w:pPr>
              <w:pStyle w:val="TAL"/>
            </w:pPr>
          </w:p>
        </w:tc>
        <w:tc>
          <w:tcPr>
            <w:tcW w:w="1138" w:type="dxa"/>
            <w:tcBorders>
              <w:top w:val="single" w:sz="4" w:space="0" w:color="auto"/>
              <w:left w:val="single" w:sz="4" w:space="0" w:color="auto"/>
              <w:bottom w:val="single" w:sz="4" w:space="0" w:color="auto"/>
              <w:right w:val="single" w:sz="4" w:space="0" w:color="auto"/>
            </w:tcBorders>
            <w:vAlign w:val="bottom"/>
          </w:tcPr>
          <w:p w14:paraId="242C1EDB" w14:textId="77777777" w:rsidR="00EB676A" w:rsidRPr="001E6C5A" w:rsidRDefault="00EB676A" w:rsidP="00BC3F8D">
            <w:pPr>
              <w:pStyle w:val="TAL"/>
              <w:rPr>
                <w:rFonts w:cs="Arial"/>
                <w:szCs w:val="18"/>
              </w:rPr>
            </w:pPr>
          </w:p>
        </w:tc>
      </w:tr>
      <w:tr w:rsidR="00EB676A" w:rsidRPr="001E6C5A" w14:paraId="53C1C539"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838BD45"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In case of a first-to-answer call there is no use for the client sending any Answer-Mode as according to TS 24.379 [9] clause 11.1.1.4.1 the MCPTT server sends the INVITE to the invited clients with Priv-Answer-Mode "Manual" independent from what the originating client has sent.</w:t>
            </w:r>
            <w:r w:rsidRPr="001E6C5A">
              <w:rPr>
                <w:rFonts w:ascii="Arial" w:hAnsi="Arial"/>
                <w:sz w:val="18"/>
              </w:rPr>
              <w:br/>
            </w:r>
            <w:r w:rsidRPr="001E6C5A">
              <w:rPr>
                <w:rFonts w:ascii="Arial" w:hAnsi="Arial"/>
                <w:sz w:val="18"/>
              </w:rPr>
              <w:sym w:font="Symbol" w:char="F0DE"/>
            </w:r>
            <w:r w:rsidRPr="001E6C5A">
              <w:rPr>
                <w:rFonts w:ascii="Arial" w:hAnsi="Arial"/>
                <w:sz w:val="18"/>
              </w:rPr>
              <w:t xml:space="preserve"> In general the originating client should not include any Answer-Mode in the INVITE but this is not checked.</w:t>
            </w:r>
          </w:p>
        </w:tc>
      </w:tr>
    </w:tbl>
    <w:p w14:paraId="4BB80EA6" w14:textId="77777777" w:rsidR="00EB676A" w:rsidRPr="001E6C5A" w:rsidRDefault="00EB676A" w:rsidP="00EB676A"/>
    <w:p w14:paraId="6F16C234" w14:textId="77777777" w:rsidR="00EB676A" w:rsidRPr="001E6C5A" w:rsidRDefault="00EB676A" w:rsidP="00EB676A">
      <w:pPr>
        <w:keepNext/>
        <w:keepLines/>
        <w:spacing w:before="60"/>
        <w:jc w:val="center"/>
        <w:rPr>
          <w:rFonts w:ascii="Arial" w:hAnsi="Arial"/>
          <w:b/>
        </w:rPr>
      </w:pPr>
      <w:r w:rsidRPr="001E6C5A">
        <w:rPr>
          <w:rFonts w:ascii="Arial" w:hAnsi="Arial"/>
          <w:b/>
        </w:rPr>
        <w:t>Table 6.2.22.3.3-4: SDP Message</w:t>
      </w:r>
      <w:r w:rsidRPr="001E6C5A">
        <w:rPr>
          <w:rFonts w:ascii="Arial" w:hAnsi="Arial"/>
          <w:b/>
          <w:lang w:eastAsia="ko-KR"/>
        </w:rPr>
        <w:t xml:space="preserve"> in SIP REFER </w:t>
      </w:r>
      <w:r w:rsidRPr="001E6C5A">
        <w:rPr>
          <w:rFonts w:ascii="Arial" w:hAnsi="Arial"/>
          <w:b/>
        </w:rPr>
        <w:t>(Table 6.2.22.3.3-3)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rsidRPr="001E6C5A" w14:paraId="4BDB5B43" w14:textId="77777777" w:rsidTr="00BC3F8D">
        <w:tc>
          <w:tcPr>
            <w:tcW w:w="9630" w:type="dxa"/>
            <w:tcBorders>
              <w:top w:val="single" w:sz="4" w:space="0" w:color="auto"/>
              <w:left w:val="single" w:sz="4" w:space="0" w:color="auto"/>
              <w:bottom w:val="single" w:sz="4" w:space="0" w:color="auto"/>
              <w:right w:val="single" w:sz="4" w:space="0" w:color="auto"/>
            </w:tcBorders>
            <w:hideMark/>
          </w:tcPr>
          <w:p w14:paraId="5725452B" w14:textId="77777777" w:rsidR="00EB676A" w:rsidRPr="001E6C5A" w:rsidRDefault="00EB676A" w:rsidP="00BC3F8D">
            <w:pPr>
              <w:keepNext/>
              <w:keepLines/>
              <w:spacing w:after="0"/>
              <w:rPr>
                <w:rFonts w:ascii="Arial" w:hAnsi="Arial" w:cs="Arial"/>
                <w:sz w:val="18"/>
                <w:szCs w:val="18"/>
              </w:rPr>
            </w:pPr>
            <w:r w:rsidRPr="001E6C5A">
              <w:rPr>
                <w:rFonts w:ascii="Arial" w:hAnsi="Arial" w:cs="Arial"/>
                <w:sz w:val="18"/>
                <w:szCs w:val="18"/>
              </w:rPr>
              <w:t>Derivation Path: TS 36.579-1 [2], table 5.5.3.1.1-1 condition SDP_OFFER, PRE_ESTABLISHED_SESSION, WITHOUT_FLOORCONTROL, WITHOUT_SECURITY</w:t>
            </w:r>
          </w:p>
        </w:tc>
      </w:tr>
    </w:tbl>
    <w:p w14:paraId="3948EE9C" w14:textId="77777777" w:rsidR="00EB676A" w:rsidRPr="001E6C5A" w:rsidRDefault="00EB676A" w:rsidP="00EB676A"/>
    <w:p w14:paraId="3DF6A546"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6.2.22.3.3-5: </w:t>
      </w:r>
      <w:r w:rsidRPr="001E6C5A">
        <w:rPr>
          <w:rFonts w:ascii="Arial" w:hAnsi="Arial"/>
          <w:b/>
          <w:lang w:eastAsia="ko-KR"/>
        </w:rPr>
        <w:t>MCPTT-Info in SIP REFER</w:t>
      </w:r>
      <w:r w:rsidRPr="001E6C5A">
        <w:rPr>
          <w:rFonts w:ascii="Arial" w:hAnsi="Arial"/>
          <w:b/>
        </w:rPr>
        <w:t xml:space="preserve"> (Table 6.2.22.3.3-3)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4050CF21"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A2F36A9"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5.5.3.2.1-1, condition INVITE_REFER, FIRST-TO-ANSWER</w:t>
            </w:r>
          </w:p>
        </w:tc>
      </w:tr>
    </w:tbl>
    <w:p w14:paraId="772707BE" w14:textId="77777777" w:rsidR="00EB676A" w:rsidRPr="001E6C5A" w:rsidRDefault="00EB676A" w:rsidP="00EB676A"/>
    <w:p w14:paraId="2F60ED4D" w14:textId="77777777" w:rsidR="00EB676A" w:rsidRDefault="00EB676A" w:rsidP="00EB676A">
      <w:pPr>
        <w:pStyle w:val="TH"/>
      </w:pPr>
      <w:r>
        <w:t xml:space="preserve">Table </w:t>
      </w:r>
      <w:r w:rsidRPr="00D1161C">
        <w:t>6.2.22.3.3-5</w:t>
      </w:r>
      <w:r>
        <w:t xml:space="preserve">A: SIP 200 (OK) from the SS (step 3, </w:t>
      </w:r>
      <w:r w:rsidRPr="002638F9">
        <w:t>Table 6.2.22.3.2-1</w:t>
      </w:r>
      <w:r>
        <w:t>;</w:t>
      </w:r>
      <w:r>
        <w:br/>
        <w:t>step 3, TS 36.579-1 [2] Table 5.3A.3.3-1)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23DFDBE" w14:textId="77777777" w:rsidTr="00BC3F8D">
        <w:tc>
          <w:tcPr>
            <w:tcW w:w="9639" w:type="dxa"/>
            <w:gridSpan w:val="5"/>
            <w:tcBorders>
              <w:top w:val="single" w:sz="4" w:space="0" w:color="auto"/>
              <w:left w:val="single" w:sz="4" w:space="0" w:color="auto"/>
              <w:bottom w:val="single" w:sz="4" w:space="0" w:color="auto"/>
              <w:right w:val="single" w:sz="4" w:space="0" w:color="auto"/>
            </w:tcBorders>
            <w:hideMark/>
          </w:tcPr>
          <w:p w14:paraId="347C5E64" w14:textId="77777777" w:rsidR="00EB676A" w:rsidRDefault="00EB676A" w:rsidP="00BC3F8D">
            <w:pPr>
              <w:pStyle w:val="TAL"/>
            </w:pPr>
            <w:r>
              <w:t>Derivation Path: TS 36.579-1 [2], Table 5.5.2.17.1.2-1 condition REFER-RSP</w:t>
            </w:r>
          </w:p>
        </w:tc>
      </w:tr>
      <w:tr w:rsidR="00EB676A" w14:paraId="4340D3FC"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F3C2C94"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86F958"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F1854B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376258E"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68B90DA" w14:textId="77777777" w:rsidR="00EB676A" w:rsidRDefault="00EB676A" w:rsidP="00BC3F8D">
            <w:pPr>
              <w:pStyle w:val="TAH"/>
            </w:pPr>
            <w:r>
              <w:t>Condition</w:t>
            </w:r>
          </w:p>
        </w:tc>
      </w:tr>
      <w:tr w:rsidR="00EB676A" w14:paraId="08C9A3F7"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29114DC1" w14:textId="77777777" w:rsidR="00EB676A" w:rsidRDefault="00EB676A" w:rsidP="00BC3F8D">
            <w:pPr>
              <w:pStyle w:val="TAL"/>
              <w:rPr>
                <w:rFonts w:eastAsia="Calibri" w:cs="Arial"/>
                <w:b/>
                <w:szCs w:val="18"/>
              </w:rPr>
            </w:pPr>
            <w:r>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17E0AB79" w14:textId="77777777" w:rsidR="00EB676A"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211F09F0"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ECD12E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C5A21A5" w14:textId="77777777" w:rsidR="00EB676A" w:rsidRDefault="00EB676A" w:rsidP="00BC3F8D">
            <w:pPr>
              <w:pStyle w:val="TAL"/>
            </w:pPr>
          </w:p>
        </w:tc>
      </w:tr>
      <w:tr w:rsidR="00EB676A" w14:paraId="79CFB32F"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AA3F939" w14:textId="77777777" w:rsidR="00EB676A" w:rsidRPr="001E089C" w:rsidRDefault="00EB676A" w:rsidP="00BC3F8D">
            <w:pPr>
              <w:pStyle w:val="TAL"/>
              <w:rPr>
                <w:rFonts w:cs="Arial"/>
                <w:szCs w:val="18"/>
              </w:rPr>
            </w:pPr>
            <w:r w:rsidRPr="001E089C">
              <w:rPr>
                <w:rFonts w:cs="Arial"/>
                <w:szCs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3F9CC5EA" w14:textId="77777777" w:rsidR="00EB676A" w:rsidRPr="004436C6" w:rsidRDefault="00EB676A" w:rsidP="00BC3F8D">
            <w:pPr>
              <w:pStyle w:val="TAL"/>
              <w:rPr>
                <w:szCs w:val="18"/>
              </w:rPr>
            </w:pPr>
            <w:r w:rsidRPr="004436C6">
              <w:rPr>
                <w:szCs w:val="18"/>
              </w:rPr>
              <w:t>"application/</w:t>
            </w:r>
            <w:proofErr w:type="spellStart"/>
            <w:r w:rsidRPr="004436C6">
              <w:rPr>
                <w:szCs w:val="18"/>
              </w:rPr>
              <w:t>sdp</w:t>
            </w:r>
            <w:proofErr w:type="spellEnd"/>
            <w:r w:rsidRPr="004436C6">
              <w:rPr>
                <w:szCs w:val="18"/>
              </w:rPr>
              <w:t>"</w:t>
            </w:r>
          </w:p>
        </w:tc>
        <w:tc>
          <w:tcPr>
            <w:tcW w:w="2126" w:type="dxa"/>
            <w:tcBorders>
              <w:top w:val="single" w:sz="4" w:space="0" w:color="auto"/>
              <w:left w:val="single" w:sz="4" w:space="0" w:color="auto"/>
              <w:bottom w:val="single" w:sz="4" w:space="0" w:color="auto"/>
              <w:right w:val="single" w:sz="4" w:space="0" w:color="auto"/>
            </w:tcBorders>
          </w:tcPr>
          <w:p w14:paraId="7C61836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3FB5871"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C7CC64A" w14:textId="77777777" w:rsidR="00EB676A" w:rsidRDefault="00EB676A" w:rsidP="00BC3F8D">
            <w:pPr>
              <w:pStyle w:val="TAL"/>
            </w:pPr>
          </w:p>
        </w:tc>
      </w:tr>
      <w:tr w:rsidR="00EB676A" w14:paraId="48BBD5F1"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301A1C05" w14:textId="77777777" w:rsidR="00EB676A" w:rsidRDefault="00EB676A" w:rsidP="00BC3F8D">
            <w:pPr>
              <w:pStyle w:val="TAL"/>
              <w:rPr>
                <w:rFonts w:cs="Arial"/>
                <w:b/>
                <w:bCs/>
                <w:szCs w:val="18"/>
              </w:rPr>
            </w:pPr>
            <w:r>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4B1AEB9" w14:textId="77777777" w:rsidR="00EB676A" w:rsidRDefault="00EB676A" w:rsidP="00BC3F8D">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5F88F746"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83333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85179D5" w14:textId="77777777" w:rsidR="00EB676A" w:rsidRDefault="00EB676A" w:rsidP="00BC3F8D">
            <w:pPr>
              <w:pStyle w:val="TAL"/>
            </w:pPr>
          </w:p>
        </w:tc>
      </w:tr>
      <w:tr w:rsidR="00EB676A" w14:paraId="6D1844A4" w14:textId="77777777" w:rsidTr="00BC3F8D">
        <w:tc>
          <w:tcPr>
            <w:tcW w:w="2835" w:type="dxa"/>
            <w:tcBorders>
              <w:top w:val="single" w:sz="4" w:space="0" w:color="auto"/>
              <w:left w:val="single" w:sz="4" w:space="0" w:color="auto"/>
              <w:bottom w:val="single" w:sz="4" w:space="0" w:color="auto"/>
              <w:right w:val="single" w:sz="4" w:space="0" w:color="auto"/>
            </w:tcBorders>
            <w:hideMark/>
          </w:tcPr>
          <w:p w14:paraId="690B582A" w14:textId="77777777" w:rsidR="00EB676A" w:rsidRPr="001E089C" w:rsidRDefault="00EB676A" w:rsidP="00BC3F8D">
            <w:pPr>
              <w:pStyle w:val="TAL"/>
              <w:rPr>
                <w:rFonts w:cs="Arial"/>
                <w:szCs w:val="18"/>
              </w:rPr>
            </w:pPr>
            <w:r w:rsidRPr="001E089C">
              <w:rPr>
                <w:rFonts w:cs="Arial"/>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73422663" w14:textId="77777777" w:rsidR="00EB676A" w:rsidRDefault="00EB676A" w:rsidP="00BC3F8D">
            <w:pPr>
              <w:pStyle w:val="TAL"/>
              <w:rPr>
                <w:szCs w:val="18"/>
              </w:rPr>
            </w:pPr>
            <w:r>
              <w:rPr>
                <w:szCs w:val="18"/>
              </w:rPr>
              <w:t xml:space="preserve">SDP message as described in Table </w:t>
            </w:r>
            <w:r w:rsidRPr="002638F9">
              <w:rPr>
                <w:szCs w:val="18"/>
              </w:rPr>
              <w:t>6.2.22.3.3-5</w:t>
            </w:r>
            <w:r>
              <w:rPr>
                <w:szCs w:val="18"/>
              </w:rPr>
              <w:t>B</w:t>
            </w:r>
          </w:p>
        </w:tc>
        <w:tc>
          <w:tcPr>
            <w:tcW w:w="2126" w:type="dxa"/>
            <w:tcBorders>
              <w:top w:val="single" w:sz="4" w:space="0" w:color="auto"/>
              <w:left w:val="single" w:sz="4" w:space="0" w:color="auto"/>
              <w:bottom w:val="single" w:sz="4" w:space="0" w:color="auto"/>
              <w:right w:val="single" w:sz="4" w:space="0" w:color="auto"/>
            </w:tcBorders>
          </w:tcPr>
          <w:p w14:paraId="4BC789B8"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FB2518"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DCAEDF8" w14:textId="77777777" w:rsidR="00EB676A" w:rsidRDefault="00EB676A" w:rsidP="00BC3F8D">
            <w:pPr>
              <w:pStyle w:val="TAL"/>
            </w:pPr>
          </w:p>
        </w:tc>
      </w:tr>
    </w:tbl>
    <w:p w14:paraId="570E4A07" w14:textId="77777777" w:rsidR="00EB676A" w:rsidRDefault="00EB676A" w:rsidP="00EB676A"/>
    <w:p w14:paraId="5A3AD186" w14:textId="77777777" w:rsidR="00EB676A" w:rsidRDefault="00EB676A" w:rsidP="00EB676A">
      <w:pPr>
        <w:pStyle w:val="TH"/>
        <w:rPr>
          <w:bCs/>
        </w:rPr>
      </w:pPr>
      <w:r>
        <w:rPr>
          <w:bCs/>
        </w:rPr>
        <w:t xml:space="preserve">Table </w:t>
      </w:r>
      <w:r w:rsidRPr="00D1161C">
        <w:rPr>
          <w:bCs/>
        </w:rPr>
        <w:t>6.2.22.3.3-5</w:t>
      </w:r>
      <w:r>
        <w:rPr>
          <w:bCs/>
        </w:rPr>
        <w:t xml:space="preserve">B: </w:t>
      </w:r>
      <w:r>
        <w:rPr>
          <w:bCs/>
          <w:lang w:eastAsia="ko-KR"/>
        </w:rPr>
        <w:t>SDP in SIP 200 (OK)</w:t>
      </w:r>
      <w:r>
        <w:rPr>
          <w:bCs/>
        </w:rPr>
        <w:t xml:space="preserve"> (Table </w:t>
      </w:r>
      <w:r w:rsidRPr="00D1161C">
        <w:rPr>
          <w:bCs/>
        </w:rPr>
        <w:t>6.2.22.3.3-5</w:t>
      </w:r>
      <w:r>
        <w:rPr>
          <w:bCs/>
        </w:rPr>
        <w:t>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C98B27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1D84D980" w14:textId="77777777" w:rsidR="00EB676A" w:rsidRDefault="00EB676A" w:rsidP="00BC3F8D">
            <w:pPr>
              <w:pStyle w:val="TAL"/>
            </w:pPr>
            <w:r>
              <w:t xml:space="preserve">Derivation Path: TS 36.579-1 [2], Table 5.5.3.1.2-1 condition SDP_ANSWER, PRE_ESTABLISHED_SESSION, </w:t>
            </w:r>
            <w:r w:rsidRPr="002638F9">
              <w:t>WITHOUT_FLOORCONTROL</w:t>
            </w:r>
          </w:p>
        </w:tc>
      </w:tr>
    </w:tbl>
    <w:p w14:paraId="5903EE40" w14:textId="77777777" w:rsidR="00EB676A" w:rsidRDefault="00EB676A" w:rsidP="00EB676A"/>
    <w:p w14:paraId="06D7F7BA"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6.2.22.3.3-6: </w:t>
      </w:r>
      <w:r w:rsidRPr="001E6C5A">
        <w:rPr>
          <w:rFonts w:ascii="Arial" w:hAnsi="Arial"/>
          <w:b/>
          <w:lang w:eastAsia="ko-KR"/>
        </w:rPr>
        <w:t>SIP INVITE</w:t>
      </w:r>
      <w:r w:rsidRPr="001E6C5A">
        <w:rPr>
          <w:rFonts w:ascii="Arial" w:hAnsi="Arial"/>
          <w:b/>
        </w:rPr>
        <w:t xml:space="preserve"> </w:t>
      </w:r>
      <w:r>
        <w:rPr>
          <w:rFonts w:ascii="Arial" w:hAnsi="Arial"/>
          <w:b/>
        </w:rPr>
        <w:t xml:space="preserve">from the SS </w:t>
      </w:r>
      <w:r w:rsidRPr="001E6C5A">
        <w:rPr>
          <w:rFonts w:ascii="Arial" w:hAnsi="Arial"/>
          <w:b/>
        </w:rPr>
        <w:t>(Step 7, Table 6.2.22.3.2-1)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9"/>
        <w:gridCol w:w="2150"/>
        <w:gridCol w:w="2150"/>
        <w:gridCol w:w="1434"/>
        <w:gridCol w:w="1147"/>
      </w:tblGrid>
      <w:tr w:rsidR="00EB676A" w:rsidRPr="001E6C5A" w14:paraId="192DCCAA"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647525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5.5.2.5.2-1, condition </w:t>
            </w:r>
            <w:proofErr w:type="spellStart"/>
            <w:r w:rsidRPr="001E6C5A">
              <w:rPr>
                <w:rFonts w:ascii="Arial" w:hAnsi="Arial"/>
                <w:sz w:val="18"/>
              </w:rPr>
              <w:t>re_INVITE</w:t>
            </w:r>
            <w:proofErr w:type="spellEnd"/>
            <w:r w:rsidRPr="001E6C5A">
              <w:rPr>
                <w:rFonts w:ascii="Arial" w:hAnsi="Arial"/>
                <w:sz w:val="18"/>
              </w:rPr>
              <w:t>, MO_CALL</w:t>
            </w:r>
          </w:p>
        </w:tc>
      </w:tr>
      <w:tr w:rsidR="00EB676A" w:rsidRPr="001E6C5A" w14:paraId="275FA8E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D11441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6CFD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241CE8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19CEBC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C0E304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2DEB5EC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BDE8E5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440767D6"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275A7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C6DD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1C0B53" w14:textId="77777777" w:rsidR="00EB676A" w:rsidRPr="001E6C5A" w:rsidRDefault="00EB676A" w:rsidP="00BC3F8D">
            <w:pPr>
              <w:keepNext/>
              <w:keepLines/>
              <w:spacing w:after="0"/>
              <w:rPr>
                <w:rFonts w:ascii="Arial" w:hAnsi="Arial"/>
                <w:sz w:val="18"/>
              </w:rPr>
            </w:pPr>
          </w:p>
        </w:tc>
      </w:tr>
      <w:tr w:rsidR="00EB676A" w:rsidRPr="001E6C5A" w14:paraId="20747BD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9A0847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14:paraId="5E06803A" w14:textId="77777777" w:rsidR="00EB676A" w:rsidRPr="001E6C5A" w:rsidRDefault="00EB676A" w:rsidP="00BC3F8D">
            <w:pPr>
              <w:keepNext/>
              <w:keepLines/>
              <w:spacing w:after="0"/>
              <w:rPr>
                <w:rFonts w:ascii="Arial" w:hAnsi="Arial"/>
                <w:sz w:val="18"/>
              </w:rPr>
            </w:pPr>
            <w:r w:rsidRPr="001E6C5A">
              <w:rPr>
                <w:rFonts w:ascii="Arial" w:hAnsi="Arial"/>
                <w:sz w:val="18"/>
              </w:rPr>
              <w:t>"application/</w:t>
            </w:r>
            <w:proofErr w:type="spellStart"/>
            <w:r w:rsidRPr="001E6C5A">
              <w:rPr>
                <w:rFonts w:ascii="Arial" w:hAnsi="Arial"/>
                <w:sz w:val="18"/>
              </w:rPr>
              <w:t>sdp</w:t>
            </w:r>
            <w:proofErr w:type="spellEnd"/>
            <w:r w:rsidRPr="001E6C5A">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3A72175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F688D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ECCCAB" w14:textId="77777777" w:rsidR="00EB676A" w:rsidRPr="001E6C5A" w:rsidRDefault="00EB676A" w:rsidP="00BC3F8D">
            <w:pPr>
              <w:keepNext/>
              <w:keepLines/>
              <w:spacing w:after="0"/>
              <w:rPr>
                <w:rFonts w:ascii="Arial" w:hAnsi="Arial"/>
                <w:sz w:val="18"/>
              </w:rPr>
            </w:pPr>
          </w:p>
        </w:tc>
      </w:tr>
      <w:tr w:rsidR="00EB676A" w:rsidRPr="001E6C5A" w14:paraId="3691975D"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FBE9D2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EA08D2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05502A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531AC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363B66" w14:textId="77777777" w:rsidR="00EB676A" w:rsidRPr="001E6C5A" w:rsidRDefault="00EB676A" w:rsidP="00BC3F8D">
            <w:pPr>
              <w:keepNext/>
              <w:keepLines/>
              <w:spacing w:after="0"/>
              <w:rPr>
                <w:rFonts w:ascii="Arial" w:hAnsi="Arial"/>
                <w:sz w:val="18"/>
              </w:rPr>
            </w:pPr>
          </w:p>
        </w:tc>
      </w:tr>
      <w:tr w:rsidR="00EB676A" w:rsidRPr="001E6C5A" w14:paraId="15BE8CC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A68A66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6BC55CB1"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6.2.22.3.3-6A</w:t>
            </w:r>
          </w:p>
        </w:tc>
        <w:tc>
          <w:tcPr>
            <w:tcW w:w="2126" w:type="dxa"/>
            <w:tcBorders>
              <w:top w:val="single" w:sz="4" w:space="0" w:color="auto"/>
              <w:left w:val="single" w:sz="4" w:space="0" w:color="auto"/>
              <w:bottom w:val="single" w:sz="4" w:space="0" w:color="auto"/>
              <w:right w:val="single" w:sz="4" w:space="0" w:color="auto"/>
            </w:tcBorders>
          </w:tcPr>
          <w:p w14:paraId="0D81DB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CF7A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16260D" w14:textId="77777777" w:rsidR="00EB676A" w:rsidRPr="001E6C5A" w:rsidRDefault="00EB676A" w:rsidP="00BC3F8D">
            <w:pPr>
              <w:keepNext/>
              <w:keepLines/>
              <w:spacing w:after="0"/>
              <w:rPr>
                <w:rFonts w:ascii="Arial" w:hAnsi="Arial"/>
                <w:sz w:val="18"/>
              </w:rPr>
            </w:pPr>
          </w:p>
        </w:tc>
      </w:tr>
    </w:tbl>
    <w:p w14:paraId="4A2B6FC8" w14:textId="77777777" w:rsidR="00EB676A" w:rsidRPr="001E6C5A" w:rsidRDefault="00EB676A" w:rsidP="00EB676A"/>
    <w:p w14:paraId="7F6C1C0D" w14:textId="77777777" w:rsidR="00EB676A" w:rsidRPr="001E6C5A" w:rsidRDefault="00EB676A" w:rsidP="00EB676A">
      <w:pPr>
        <w:keepNext/>
        <w:keepLines/>
        <w:spacing w:before="60"/>
        <w:jc w:val="center"/>
        <w:rPr>
          <w:rFonts w:ascii="Arial" w:hAnsi="Arial"/>
        </w:rPr>
      </w:pPr>
      <w:r w:rsidRPr="001E6C5A">
        <w:rPr>
          <w:rFonts w:ascii="Arial" w:hAnsi="Arial"/>
          <w:b/>
        </w:rPr>
        <w:t xml:space="preserve">Table 6.2.22.3.3-6A: </w:t>
      </w:r>
      <w:r w:rsidRPr="001E6C5A">
        <w:rPr>
          <w:rFonts w:ascii="Arial" w:hAnsi="Arial"/>
          <w:b/>
          <w:lang w:eastAsia="ko-KR"/>
        </w:rPr>
        <w:t>SDP Message</w:t>
      </w:r>
      <w:r w:rsidRPr="001E6C5A">
        <w:rPr>
          <w:rFonts w:ascii="Arial" w:hAnsi="Arial"/>
          <w:b/>
        </w:rPr>
        <w:t xml:space="preserve"> in SIP INVITE (Table 6.2.22.3.3-6)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6785A25D"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7D1B1A"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5.5.3.1.2-1, condition SDP_ANSWER, PRE_ESTABLISHED_SESSION, WITH_SECURITY, WITHOUT_FLOORCONTROL</w:t>
            </w:r>
          </w:p>
        </w:tc>
      </w:tr>
      <w:tr w:rsidR="00EB676A" w:rsidRPr="001E6C5A" w14:paraId="0585A9A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CB2B59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EDE3C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7476B4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19EA9E6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8CB2CE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022F95B3"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3CB27F0"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description[2]</w:t>
            </w:r>
          </w:p>
        </w:tc>
        <w:tc>
          <w:tcPr>
            <w:tcW w:w="2126" w:type="dxa"/>
            <w:tcBorders>
              <w:top w:val="single" w:sz="4" w:space="0" w:color="auto"/>
              <w:left w:val="single" w:sz="4" w:space="0" w:color="auto"/>
              <w:bottom w:val="single" w:sz="4" w:space="0" w:color="auto"/>
              <w:right w:val="single" w:sz="4" w:space="0" w:color="auto"/>
            </w:tcBorders>
          </w:tcPr>
          <w:p w14:paraId="53C81713" w14:textId="77777777" w:rsidR="00EB676A" w:rsidRPr="001E6C5A" w:rsidRDefault="00EB676A" w:rsidP="00BC3F8D">
            <w:pPr>
              <w:keepNext/>
              <w:keepLines/>
              <w:spacing w:after="0"/>
              <w:rPr>
                <w:rFonts w:ascii="Arial" w:hAnsi="Arial"/>
                <w:b/>
                <w:bCs/>
                <w:sz w:val="18"/>
              </w:rPr>
            </w:pPr>
          </w:p>
        </w:tc>
        <w:tc>
          <w:tcPr>
            <w:tcW w:w="2126" w:type="dxa"/>
            <w:tcBorders>
              <w:top w:val="single" w:sz="4" w:space="0" w:color="auto"/>
              <w:left w:val="single" w:sz="4" w:space="0" w:color="auto"/>
              <w:bottom w:val="single" w:sz="4" w:space="0" w:color="auto"/>
              <w:right w:val="single" w:sz="4" w:space="0" w:color="auto"/>
            </w:tcBorders>
            <w:hideMark/>
          </w:tcPr>
          <w:p w14:paraId="3E2A1B87"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06EEBE6"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5CB8EF" w14:textId="77777777" w:rsidR="00EB676A" w:rsidRPr="001E6C5A" w:rsidRDefault="00EB676A" w:rsidP="00BC3F8D">
            <w:pPr>
              <w:keepNext/>
              <w:keepLines/>
              <w:spacing w:after="0"/>
              <w:rPr>
                <w:rFonts w:ascii="Arial" w:hAnsi="Arial"/>
                <w:sz w:val="18"/>
              </w:rPr>
            </w:pPr>
          </w:p>
        </w:tc>
      </w:tr>
      <w:tr w:rsidR="00EB676A" w:rsidRPr="001E6C5A" w14:paraId="2C98341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768EA49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594CB69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F05436C"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37F8898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54C0230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0DC054" w14:textId="77777777" w:rsidR="00EB676A" w:rsidRPr="001E6C5A" w:rsidRDefault="00EB676A" w:rsidP="00BC3F8D">
            <w:pPr>
              <w:keepNext/>
              <w:keepLines/>
              <w:spacing w:after="0"/>
              <w:rPr>
                <w:rFonts w:ascii="Arial" w:hAnsi="Arial"/>
                <w:sz w:val="18"/>
              </w:rPr>
            </w:pPr>
          </w:p>
        </w:tc>
      </w:tr>
      <w:tr w:rsidR="00EB676A" w:rsidRPr="001E6C5A" w14:paraId="5B4E38DB"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6139E4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19AB61DC"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D5EF8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527671"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6969E94" w14:textId="77777777" w:rsidR="00EB676A" w:rsidRPr="001E6C5A" w:rsidRDefault="00EB676A" w:rsidP="00BC3F8D">
            <w:pPr>
              <w:keepNext/>
              <w:keepLines/>
              <w:spacing w:after="0"/>
              <w:rPr>
                <w:rFonts w:ascii="Arial" w:hAnsi="Arial"/>
                <w:sz w:val="18"/>
              </w:rPr>
            </w:pPr>
          </w:p>
        </w:tc>
      </w:tr>
      <w:tr w:rsidR="00EB676A" w:rsidRPr="001E6C5A" w14:paraId="4C031F84"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2E8000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format</w:t>
            </w:r>
          </w:p>
        </w:tc>
        <w:tc>
          <w:tcPr>
            <w:tcW w:w="2126" w:type="dxa"/>
            <w:tcBorders>
              <w:top w:val="single" w:sz="4" w:space="0" w:color="auto"/>
              <w:left w:val="single" w:sz="4" w:space="0" w:color="auto"/>
              <w:bottom w:val="single" w:sz="4" w:space="0" w:color="auto"/>
              <w:right w:val="single" w:sz="4" w:space="0" w:color="auto"/>
            </w:tcBorders>
            <w:hideMark/>
          </w:tcPr>
          <w:p w14:paraId="7955D78B" w14:textId="77777777" w:rsidR="00EB676A" w:rsidRPr="001E6C5A" w:rsidRDefault="00EB676A" w:rsidP="00BC3F8D">
            <w:pPr>
              <w:keepNext/>
              <w:keepLines/>
              <w:spacing w:after="0"/>
              <w:rPr>
                <w:rFonts w:ascii="Arial" w:hAnsi="Arial"/>
                <w:sz w:val="18"/>
              </w:rPr>
            </w:pPr>
            <w:r w:rsidRPr="001E6C5A">
              <w:rPr>
                <w:rFonts w:ascii="Arial" w:hAnsi="Arial"/>
                <w:sz w:val="18"/>
              </w:rPr>
              <w:t>"MCPTT"</w:t>
            </w:r>
          </w:p>
        </w:tc>
        <w:tc>
          <w:tcPr>
            <w:tcW w:w="2126" w:type="dxa"/>
            <w:tcBorders>
              <w:top w:val="single" w:sz="4" w:space="0" w:color="auto"/>
              <w:left w:val="single" w:sz="4" w:space="0" w:color="auto"/>
              <w:bottom w:val="single" w:sz="4" w:space="0" w:color="auto"/>
              <w:right w:val="single" w:sz="4" w:space="0" w:color="auto"/>
            </w:tcBorders>
          </w:tcPr>
          <w:p w14:paraId="6D3AE8E1"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04E37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974371" w14:textId="77777777" w:rsidR="00EB676A" w:rsidRPr="001E6C5A" w:rsidRDefault="00EB676A" w:rsidP="00BC3F8D">
            <w:pPr>
              <w:keepNext/>
              <w:keepLines/>
              <w:spacing w:after="0"/>
              <w:rPr>
                <w:rFonts w:ascii="Arial" w:hAnsi="Arial"/>
                <w:sz w:val="18"/>
              </w:rPr>
            </w:pPr>
          </w:p>
        </w:tc>
      </w:tr>
      <w:tr w:rsidR="00EB676A" w:rsidRPr="001E6C5A" w14:paraId="0BBAC67F"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EDCE02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hideMark/>
          </w:tcPr>
          <w:p w14:paraId="6A8FD96F" w14:textId="77777777" w:rsidR="00EB676A" w:rsidRPr="001E6C5A" w:rsidRDefault="00EB676A" w:rsidP="00BC3F8D">
            <w:pPr>
              <w:keepNext/>
              <w:keepLines/>
              <w:spacing w:after="0"/>
              <w:rPr>
                <w:rFonts w:ascii="Arial" w:hAnsi="Arial"/>
                <w:sz w:val="18"/>
              </w:rPr>
            </w:pPr>
            <w:r w:rsidRPr="001E6C5A">
              <w:rPr>
                <w:rFonts w:ascii="Arial" w:hAnsi="Arial"/>
                <w:sz w:val="18"/>
              </w:rPr>
              <w:t>same parameters as sent to the UE in the SDP answer during establishment of the pre-established session</w:t>
            </w:r>
          </w:p>
          <w:p w14:paraId="2B956A0A" w14:textId="77777777" w:rsidR="00EB676A" w:rsidRPr="001E6C5A" w:rsidRDefault="00EB676A" w:rsidP="00BC3F8D">
            <w:pPr>
              <w:keepNext/>
              <w:keepLines/>
              <w:spacing w:after="0"/>
              <w:rPr>
                <w:rFonts w:ascii="Arial" w:hAnsi="Arial"/>
                <w:sz w:val="18"/>
              </w:rPr>
            </w:pPr>
            <w:r w:rsidRPr="001E6C5A">
              <w:rPr>
                <w:rFonts w:ascii="Arial" w:hAnsi="Arial"/>
                <w:sz w:val="18"/>
              </w:rPr>
              <w:t>(step 10 of table 5.3.3.3-1 in TS 36.579-1 [2])</w:t>
            </w:r>
          </w:p>
        </w:tc>
        <w:tc>
          <w:tcPr>
            <w:tcW w:w="2126" w:type="dxa"/>
            <w:tcBorders>
              <w:top w:val="single" w:sz="4" w:space="0" w:color="auto"/>
              <w:left w:val="single" w:sz="4" w:space="0" w:color="auto"/>
              <w:bottom w:val="single" w:sz="4" w:space="0" w:color="auto"/>
              <w:right w:val="single" w:sz="4" w:space="0" w:color="auto"/>
            </w:tcBorders>
          </w:tcPr>
          <w:p w14:paraId="1E11DEFF"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A49C8D"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16A4BC" w14:textId="77777777" w:rsidR="00EB676A" w:rsidRPr="001E6C5A" w:rsidRDefault="00EB676A" w:rsidP="00BC3F8D">
            <w:pPr>
              <w:keepNext/>
              <w:keepLines/>
              <w:spacing w:after="0"/>
              <w:rPr>
                <w:rFonts w:ascii="Arial" w:hAnsi="Arial"/>
                <w:sz w:val="18"/>
              </w:rPr>
            </w:pPr>
          </w:p>
        </w:tc>
      </w:tr>
    </w:tbl>
    <w:p w14:paraId="175DB5E7" w14:textId="77777777" w:rsidR="00EB676A" w:rsidRPr="001E6C5A" w:rsidRDefault="00EB676A" w:rsidP="00EB676A"/>
    <w:p w14:paraId="01182880"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6.2.22.3.3-7: </w:t>
      </w:r>
      <w:r w:rsidRPr="001E6C5A">
        <w:rPr>
          <w:rFonts w:ascii="Arial" w:hAnsi="Arial"/>
          <w:b/>
          <w:lang w:eastAsia="ko-KR"/>
        </w:rPr>
        <w:t>SIP 200 (OK)</w:t>
      </w:r>
      <w:r w:rsidRPr="001E6C5A">
        <w:rPr>
          <w:rFonts w:ascii="Arial" w:hAnsi="Arial"/>
          <w:b/>
        </w:rPr>
        <w:t xml:space="preserve"> </w:t>
      </w:r>
      <w:r>
        <w:rPr>
          <w:rFonts w:ascii="Arial" w:hAnsi="Arial"/>
          <w:b/>
        </w:rPr>
        <w:t xml:space="preserve">from the UE </w:t>
      </w:r>
      <w:r w:rsidRPr="001E6C5A">
        <w:rPr>
          <w:rFonts w:ascii="Arial" w:hAnsi="Arial"/>
          <w:b/>
        </w:rPr>
        <w:t xml:space="preserve">(Step </w:t>
      </w:r>
      <w:r>
        <w:rPr>
          <w:rFonts w:ascii="Arial" w:hAnsi="Arial"/>
          <w:b/>
        </w:rPr>
        <w:t>9</w:t>
      </w:r>
      <w:r w:rsidRPr="001E6C5A">
        <w:rPr>
          <w:rFonts w:ascii="Arial" w:hAnsi="Arial"/>
          <w:b/>
        </w:rPr>
        <w:t>, Table 6.2.22.3.2-1)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3CCE94EC"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6D67837"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 condition INVITE-RSP</w:t>
            </w:r>
          </w:p>
        </w:tc>
      </w:tr>
      <w:tr w:rsidR="00EB676A" w:rsidRPr="001E6C5A" w14:paraId="0D7EE62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C33F6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93603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0DE3010"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6E69DB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83E6A3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13BB8A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584F418D"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hideMark/>
          </w:tcPr>
          <w:p w14:paraId="73929596"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98193C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0E1B1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333D18" w14:textId="77777777" w:rsidR="00EB676A" w:rsidRPr="001E6C5A" w:rsidRDefault="00EB676A" w:rsidP="00BC3F8D">
            <w:pPr>
              <w:keepNext/>
              <w:keepLines/>
              <w:spacing w:after="0"/>
              <w:rPr>
                <w:rFonts w:ascii="Arial" w:hAnsi="Arial"/>
                <w:sz w:val="18"/>
              </w:rPr>
            </w:pPr>
          </w:p>
        </w:tc>
      </w:tr>
      <w:tr w:rsidR="00EB676A" w:rsidRPr="001E6C5A" w14:paraId="2E594625" w14:textId="77777777" w:rsidTr="00BC3F8D">
        <w:trPr>
          <w:trHeight w:val="71"/>
          <w:jc w:val="center"/>
        </w:trPr>
        <w:tc>
          <w:tcPr>
            <w:tcW w:w="2835" w:type="dxa"/>
            <w:tcBorders>
              <w:top w:val="single" w:sz="4" w:space="0" w:color="auto"/>
              <w:left w:val="single" w:sz="4" w:space="0" w:color="auto"/>
              <w:bottom w:val="single" w:sz="4" w:space="0" w:color="auto"/>
              <w:right w:val="single" w:sz="4" w:space="0" w:color="auto"/>
            </w:tcBorders>
            <w:hideMark/>
          </w:tcPr>
          <w:p w14:paraId="1CBC2C1C"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9F4F414"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5448F2A"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35074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6665B8" w14:textId="77777777" w:rsidR="00EB676A" w:rsidRPr="001E6C5A" w:rsidRDefault="00EB676A" w:rsidP="00BC3F8D">
            <w:pPr>
              <w:keepNext/>
              <w:keepLines/>
              <w:spacing w:after="0"/>
              <w:rPr>
                <w:rFonts w:ascii="Arial" w:hAnsi="Arial"/>
                <w:sz w:val="18"/>
              </w:rPr>
            </w:pPr>
          </w:p>
        </w:tc>
      </w:tr>
    </w:tbl>
    <w:p w14:paraId="31E4CE7C" w14:textId="77777777" w:rsidR="00EB676A" w:rsidRPr="001E6C5A" w:rsidRDefault="00EB676A" w:rsidP="00EB676A"/>
    <w:p w14:paraId="31D24B1B"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6.2.22.3.3-8: </w:t>
      </w:r>
      <w:r>
        <w:rPr>
          <w:rFonts w:ascii="Arial" w:hAnsi="Arial"/>
          <w:b/>
        </w:rPr>
        <w:t>Void</w:t>
      </w:r>
    </w:p>
    <w:p w14:paraId="6B981F66" w14:textId="77777777" w:rsidR="00EB676A" w:rsidRPr="001E6C5A" w:rsidRDefault="00EB676A" w:rsidP="00EB676A"/>
    <w:p w14:paraId="45F98F08" w14:textId="77777777" w:rsidR="00EB676A" w:rsidRPr="001E6C5A" w:rsidRDefault="00EB676A" w:rsidP="00EB676A">
      <w:pPr>
        <w:keepNext/>
        <w:keepLines/>
        <w:spacing w:before="120"/>
        <w:ind w:left="1134" w:hanging="1134"/>
        <w:outlineLvl w:val="2"/>
        <w:rPr>
          <w:rFonts w:ascii="Arial" w:hAnsi="Arial"/>
          <w:sz w:val="28"/>
        </w:rPr>
      </w:pPr>
      <w:bookmarkStart w:id="1112" w:name="_Toc76583176"/>
      <w:bookmarkStart w:id="1113" w:name="_Toc83808728"/>
      <w:bookmarkStart w:id="1114" w:name="_Toc91233557"/>
      <w:bookmarkStart w:id="1115" w:name="_Toc100349036"/>
      <w:bookmarkStart w:id="1116" w:name="_Toc106787192"/>
      <w:r w:rsidRPr="001E6C5A">
        <w:rPr>
          <w:rFonts w:ascii="Arial" w:hAnsi="Arial"/>
          <w:sz w:val="28"/>
        </w:rPr>
        <w:t>6.2.23</w:t>
      </w:r>
      <w:r w:rsidRPr="001E6C5A">
        <w:rPr>
          <w:rFonts w:ascii="Arial" w:hAnsi="Arial"/>
          <w:sz w:val="28"/>
        </w:rPr>
        <w:tab/>
        <w:t xml:space="preserve">On-network / First-to-answer call / </w:t>
      </w:r>
      <w:r w:rsidRPr="001E6C5A">
        <w:rPr>
          <w:rFonts w:ascii="Arial" w:hAnsi="Arial"/>
          <w:sz w:val="28"/>
          <w:lang w:eastAsia="ko-KR"/>
        </w:rPr>
        <w:t>Pre-established session</w:t>
      </w:r>
      <w:r w:rsidRPr="001E6C5A">
        <w:rPr>
          <w:rFonts w:ascii="Arial" w:hAnsi="Arial"/>
          <w:sz w:val="28"/>
        </w:rPr>
        <w:t xml:space="preserve"> / Client Terminated (CT)</w:t>
      </w:r>
      <w:bookmarkEnd w:id="1112"/>
      <w:bookmarkEnd w:id="1113"/>
      <w:bookmarkEnd w:id="1114"/>
      <w:bookmarkEnd w:id="1115"/>
      <w:bookmarkEnd w:id="1116"/>
    </w:p>
    <w:p w14:paraId="11F0ECDE" w14:textId="77777777" w:rsidR="00EB676A" w:rsidRPr="001E6C5A" w:rsidRDefault="00EB676A" w:rsidP="00EB676A">
      <w:pPr>
        <w:keepNext/>
        <w:keepLines/>
        <w:spacing w:before="120"/>
        <w:ind w:left="1985" w:hanging="1985"/>
        <w:rPr>
          <w:rFonts w:ascii="Arial" w:hAnsi="Arial"/>
        </w:rPr>
      </w:pPr>
      <w:r w:rsidRPr="001E6C5A">
        <w:rPr>
          <w:rFonts w:ascii="Arial" w:hAnsi="Arial"/>
        </w:rPr>
        <w:t>6.2.23.1</w:t>
      </w:r>
      <w:r w:rsidRPr="001E6C5A">
        <w:rPr>
          <w:rFonts w:ascii="Arial" w:hAnsi="Arial"/>
        </w:rPr>
        <w:tab/>
        <w:t>Test Purpose (TP)</w:t>
      </w:r>
    </w:p>
    <w:p w14:paraId="62BBB4A6" w14:textId="77777777" w:rsidR="00EB676A" w:rsidRPr="001E6C5A" w:rsidRDefault="00EB676A" w:rsidP="00EB676A">
      <w:pPr>
        <w:keepNext/>
        <w:keepLines/>
        <w:spacing w:before="120"/>
        <w:ind w:left="1985" w:hanging="1985"/>
        <w:rPr>
          <w:rFonts w:ascii="Arial" w:hAnsi="Arial"/>
        </w:rPr>
      </w:pPr>
      <w:r w:rsidRPr="001E6C5A">
        <w:rPr>
          <w:rFonts w:ascii="Arial" w:hAnsi="Arial"/>
        </w:rPr>
        <w:t>(1)</w:t>
      </w:r>
    </w:p>
    <w:p w14:paraId="560E206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receive private calls, </w:t>
      </w:r>
      <w:r w:rsidRPr="001E6C5A">
        <w:rPr>
          <w:rFonts w:ascii="Courier New" w:hAnsi="Courier New"/>
          <w:b/>
          <w:sz w:val="16"/>
        </w:rPr>
        <w:t>and</w:t>
      </w:r>
      <w:r w:rsidRPr="001E6C5A">
        <w:rPr>
          <w:rFonts w:ascii="Courier New" w:hAnsi="Courier New"/>
          <w:sz w:val="16"/>
        </w:rPr>
        <w:t>, having established a pre-established session }</w:t>
      </w:r>
    </w:p>
    <w:p w14:paraId="76FD7F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7606F1A4"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the UE (MCPTT Client) receives a SIP INVITE message as a part of request for establishment of a first-to-answer call }</w:t>
      </w:r>
    </w:p>
    <w:p w14:paraId="0371207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notifies the User for the incoming call, </w:t>
      </w:r>
      <w:r w:rsidRPr="001E6C5A">
        <w:rPr>
          <w:rFonts w:ascii="Courier New" w:hAnsi="Courier New"/>
          <w:b/>
          <w:sz w:val="16"/>
        </w:rPr>
        <w:t>and</w:t>
      </w:r>
      <w:r w:rsidRPr="001E6C5A">
        <w:rPr>
          <w:rFonts w:ascii="Courier New" w:hAnsi="Courier New"/>
          <w:sz w:val="16"/>
        </w:rPr>
        <w:t xml:space="preserve">, responds to the Server with a SIP 180 (Ringing) message, </w:t>
      </w:r>
      <w:r w:rsidRPr="001E6C5A">
        <w:rPr>
          <w:rFonts w:ascii="Courier New" w:hAnsi="Courier New"/>
          <w:b/>
          <w:sz w:val="16"/>
        </w:rPr>
        <w:t>and</w:t>
      </w:r>
      <w:r w:rsidRPr="001E6C5A">
        <w:rPr>
          <w:rFonts w:ascii="Courier New" w:hAnsi="Courier New"/>
          <w:sz w:val="16"/>
        </w:rPr>
        <w:t>, after the User accepts the call sends to the Server a SIP 200 (OK) message }</w:t>
      </w:r>
    </w:p>
    <w:p w14:paraId="25F7EAEC"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32FC2A37"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EC4897" w14:textId="77777777" w:rsidR="00EB676A" w:rsidRPr="001E6C5A" w:rsidRDefault="00EB676A" w:rsidP="00EB676A">
      <w:pPr>
        <w:keepNext/>
        <w:keepLines/>
        <w:spacing w:before="120"/>
        <w:ind w:left="1985" w:hanging="1985"/>
        <w:rPr>
          <w:rFonts w:ascii="Arial" w:hAnsi="Arial"/>
        </w:rPr>
      </w:pPr>
      <w:r w:rsidRPr="001E6C5A">
        <w:rPr>
          <w:rFonts w:ascii="Arial" w:hAnsi="Arial"/>
        </w:rPr>
        <w:t>(2)</w:t>
      </w:r>
    </w:p>
    <w:p w14:paraId="19A97CB5"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Void</w:t>
      </w:r>
    </w:p>
    <w:p w14:paraId="1621F9E8" w14:textId="77777777" w:rsidR="00EB676A" w:rsidRPr="001E6C5A" w:rsidRDefault="00EB676A" w:rsidP="00EB676A">
      <w:pPr>
        <w:keepNext/>
        <w:keepLines/>
        <w:spacing w:before="120"/>
        <w:ind w:left="1985" w:hanging="1985"/>
        <w:rPr>
          <w:rFonts w:ascii="Arial" w:hAnsi="Arial"/>
        </w:rPr>
      </w:pPr>
      <w:r w:rsidRPr="001E6C5A">
        <w:rPr>
          <w:rFonts w:ascii="Arial" w:hAnsi="Arial"/>
        </w:rPr>
        <w:t>(3)</w:t>
      </w:r>
    </w:p>
    <w:p w14:paraId="307CFE1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with</w:t>
      </w:r>
      <w:r w:rsidRPr="001E6C5A">
        <w:rPr>
          <w:rFonts w:ascii="Courier New" w:hAnsi="Courier New"/>
          <w:sz w:val="16"/>
        </w:rPr>
        <w:t xml:space="preserve"> { UE (MCPTT Client) registered and authorized for MCPTT Service, including authorized to initiate first to answer calls, </w:t>
      </w:r>
      <w:r w:rsidRPr="001E6C5A">
        <w:rPr>
          <w:rFonts w:ascii="Courier New" w:hAnsi="Courier New"/>
          <w:b/>
          <w:sz w:val="16"/>
        </w:rPr>
        <w:t>and</w:t>
      </w:r>
      <w:r w:rsidRPr="001E6C5A">
        <w:rPr>
          <w:rFonts w:ascii="Courier New" w:hAnsi="Courier New"/>
          <w:sz w:val="16"/>
        </w:rPr>
        <w:t>, having established a CT on-demand session replacing a pre-established session }</w:t>
      </w:r>
    </w:p>
    <w:p w14:paraId="462BA246"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b/>
          <w:sz w:val="16"/>
        </w:rPr>
        <w:t>ensure that</w:t>
      </w:r>
      <w:r w:rsidRPr="001E6C5A">
        <w:rPr>
          <w:rFonts w:ascii="Courier New" w:hAnsi="Courier New"/>
          <w:sz w:val="16"/>
        </w:rPr>
        <w:t xml:space="preserve"> {</w:t>
      </w:r>
    </w:p>
    <w:p w14:paraId="12FD37F1"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when</w:t>
      </w:r>
      <w:r w:rsidRPr="001E6C5A">
        <w:rPr>
          <w:rFonts w:ascii="Courier New" w:hAnsi="Courier New"/>
          <w:sz w:val="16"/>
        </w:rPr>
        <w:t xml:space="preserve"> { UE (MCPTT User) wants to release the MCPTT </w:t>
      </w:r>
      <w:r w:rsidRPr="001E6C5A">
        <w:rPr>
          <w:rFonts w:ascii="Courier New" w:hAnsi="Courier New"/>
          <w:sz w:val="16"/>
          <w:lang w:eastAsia="zh-CN"/>
        </w:rPr>
        <w:t>first-to-answer call</w:t>
      </w:r>
      <w:r w:rsidRPr="001E6C5A">
        <w:rPr>
          <w:rFonts w:ascii="Courier New" w:hAnsi="Courier New"/>
          <w:sz w:val="16"/>
        </w:rPr>
        <w:t xml:space="preserve"> }</w:t>
      </w:r>
    </w:p>
    <w:p w14:paraId="1757CA3B"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r w:rsidRPr="001E6C5A">
        <w:rPr>
          <w:rFonts w:ascii="Courier New" w:hAnsi="Courier New"/>
          <w:b/>
          <w:sz w:val="16"/>
        </w:rPr>
        <w:t>then</w:t>
      </w:r>
      <w:r w:rsidRPr="001E6C5A">
        <w:rPr>
          <w:rFonts w:ascii="Courier New" w:hAnsi="Courier New"/>
          <w:sz w:val="16"/>
        </w:rPr>
        <w:t xml:space="preserve"> { UE (MCPTT Client) sends a SIP BYE request and after receiving a SIP 200 (OK) terminates the call }</w:t>
      </w:r>
    </w:p>
    <w:p w14:paraId="1DF5FD52"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C5A">
        <w:rPr>
          <w:rFonts w:ascii="Courier New" w:hAnsi="Courier New"/>
          <w:sz w:val="16"/>
        </w:rPr>
        <w:t xml:space="preserve">            }</w:t>
      </w:r>
    </w:p>
    <w:p w14:paraId="0103FC00" w14:textId="77777777" w:rsidR="00EB676A" w:rsidRPr="001E6C5A" w:rsidRDefault="00EB676A" w:rsidP="00EB6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72AE0" w14:textId="77777777" w:rsidR="00EB676A" w:rsidRPr="001E6C5A" w:rsidRDefault="00EB676A" w:rsidP="00EB676A">
      <w:pPr>
        <w:keepNext/>
        <w:keepLines/>
        <w:spacing w:before="120"/>
        <w:ind w:left="1985" w:hanging="1985"/>
        <w:rPr>
          <w:rFonts w:ascii="Arial" w:hAnsi="Arial"/>
        </w:rPr>
      </w:pPr>
      <w:r w:rsidRPr="001E6C5A">
        <w:rPr>
          <w:rFonts w:ascii="Arial" w:hAnsi="Arial"/>
        </w:rPr>
        <w:t>6.2.23.2</w:t>
      </w:r>
      <w:r w:rsidRPr="001E6C5A">
        <w:rPr>
          <w:rFonts w:ascii="Arial" w:hAnsi="Arial"/>
        </w:rPr>
        <w:tab/>
        <w:t>Conformance requirements</w:t>
      </w:r>
    </w:p>
    <w:p w14:paraId="0F648090" w14:textId="77777777" w:rsidR="00EB676A" w:rsidRPr="001E6C5A" w:rsidRDefault="00EB676A" w:rsidP="00EB676A">
      <w:r w:rsidRPr="001E6C5A">
        <w:t xml:space="preserve">References: The conformance requirements covered in the present TC are specified in: TS 24.379 clauses </w:t>
      </w:r>
      <w:r w:rsidRPr="001E6C5A">
        <w:rPr>
          <w:lang w:eastAsia="ko-KR"/>
        </w:rPr>
        <w:t xml:space="preserve">11.1.1.2.1.2, </w:t>
      </w:r>
      <w:r w:rsidRPr="001E6C5A">
        <w:t>11.1.1.2.2.2, 6.2.3.1</w:t>
      </w:r>
      <w:r w:rsidRPr="001E6C5A">
        <w:rPr>
          <w:lang w:eastAsia="ko-KR"/>
        </w:rPr>
        <w:t>.1, 6.2.3.2.1, 6.2.5.1</w:t>
      </w:r>
      <w:r w:rsidRPr="001E6C5A">
        <w:t>. Unless otherwise stated these are Rel-15 requirements.</w:t>
      </w:r>
    </w:p>
    <w:p w14:paraId="1DA4C13C" w14:textId="77777777" w:rsidR="00EB676A" w:rsidRPr="001E6C5A" w:rsidRDefault="00EB676A" w:rsidP="00EB676A">
      <w:r w:rsidRPr="001E6C5A">
        <w:t xml:space="preserve">[TS 24.379, clause </w:t>
      </w:r>
      <w:r w:rsidRPr="001E6C5A">
        <w:rPr>
          <w:lang w:eastAsia="ko-KR"/>
        </w:rPr>
        <w:t>11.1.1.2.1.2</w:t>
      </w:r>
      <w:r w:rsidRPr="001E6C5A">
        <w:t>]</w:t>
      </w:r>
    </w:p>
    <w:p w14:paraId="5495DD5F" w14:textId="77777777" w:rsidR="00EB676A" w:rsidRPr="001E6C5A" w:rsidRDefault="00EB676A" w:rsidP="00EB676A">
      <w:pPr>
        <w:rPr>
          <w:lang w:eastAsia="ko-KR"/>
        </w:rPr>
      </w:pPr>
      <w:r w:rsidRPr="001E6C5A">
        <w:t>Upon receipt of an initial SIP INVITE request, the MCPTT client shall follow the procedures for termination of multimedia sessions in the IM CN subsystem as specified in 3GPP TS 24.229 [4] with the clarifications below.</w:t>
      </w:r>
    </w:p>
    <w:p w14:paraId="145A5B0C" w14:textId="77777777" w:rsidR="00EB676A" w:rsidRPr="001E6C5A" w:rsidRDefault="00EB676A" w:rsidP="00EB676A">
      <w:pPr>
        <w:rPr>
          <w:lang w:eastAsia="ko-KR"/>
        </w:rPr>
      </w:pPr>
      <w:r w:rsidRPr="001E6C5A">
        <w:rPr>
          <w:lang w:eastAsia="ko-KR"/>
        </w:rPr>
        <w:t>The MCPTT client:</w:t>
      </w:r>
    </w:p>
    <w:p w14:paraId="696388C4" w14:textId="77777777" w:rsidR="00EB676A" w:rsidRPr="001E6C5A" w:rsidRDefault="00EB676A" w:rsidP="00EB676A">
      <w:pPr>
        <w:ind w:left="568" w:hanging="284"/>
      </w:pPr>
      <w:r w:rsidRPr="001E6C5A">
        <w:t>...</w:t>
      </w:r>
    </w:p>
    <w:p w14:paraId="2A82A3E4" w14:textId="77777777" w:rsidR="00EB676A" w:rsidRPr="001E6C5A" w:rsidRDefault="00EB676A" w:rsidP="00EB676A">
      <w:pPr>
        <w:ind w:left="568" w:hanging="284"/>
        <w:rPr>
          <w:lang w:eastAsia="ko-KR"/>
        </w:rPr>
      </w:pPr>
      <w:r w:rsidRPr="001E6C5A">
        <w:rPr>
          <w:lang w:eastAsia="ko-KR"/>
        </w:rPr>
        <w:t>5)</w:t>
      </w:r>
      <w:r w:rsidRPr="001E6C5A">
        <w:rPr>
          <w:lang w:eastAsia="ko-KR"/>
        </w:rPr>
        <w:tab/>
        <w:t xml:space="preserve">if an end-to-end security context needs to be established and if the &lt;session-type&gt; in the </w:t>
      </w:r>
      <w:r w:rsidRPr="001E6C5A">
        <w:t>application/vnd.3gpp.mcptt-info+xml MIME body of the incoming SIP INVITE request is set to "first-to-answer"</w:t>
      </w:r>
      <w:r w:rsidRPr="001E6C5A">
        <w:rPr>
          <w:lang w:eastAsia="ko-KR"/>
        </w:rPr>
        <w:t xml:space="preserve"> then:</w:t>
      </w:r>
    </w:p>
    <w:p w14:paraId="70D62FC0" w14:textId="77777777" w:rsidR="00EB676A" w:rsidRPr="001E6C5A" w:rsidRDefault="00EB676A" w:rsidP="00EB676A">
      <w:pPr>
        <w:ind w:left="851" w:hanging="284"/>
        <w:rPr>
          <w:lang w:eastAsia="ko-KR"/>
        </w:rPr>
      </w:pPr>
      <w:r w:rsidRPr="001E6C5A">
        <w:rPr>
          <w:lang w:eastAsia="ko-KR"/>
        </w:rPr>
        <w:t>a)</w:t>
      </w:r>
      <w:r w:rsidRPr="001E6C5A">
        <w:rPr>
          <w:lang w:eastAsia="ko-KR"/>
        </w:rPr>
        <w:tab/>
        <w:t>if necessary, shall instruct the key management client to request keying material from the key management server as described in 3GPP TS 33.180 [78];</w:t>
      </w:r>
    </w:p>
    <w:p w14:paraId="63F2D55B" w14:textId="77777777" w:rsidR="00EB676A" w:rsidRPr="001E6C5A" w:rsidRDefault="00EB676A" w:rsidP="00EB676A">
      <w:pPr>
        <w:ind w:left="851" w:hanging="284"/>
        <w:rPr>
          <w:lang w:eastAsia="ko-KR"/>
        </w:rPr>
      </w:pPr>
      <w:r w:rsidRPr="001E6C5A">
        <w:rPr>
          <w:lang w:eastAsia="ko-KR"/>
        </w:rPr>
        <w:t>b)</w:t>
      </w:r>
      <w:r w:rsidRPr="001E6C5A">
        <w:rPr>
          <w:lang w:eastAsia="ko-KR"/>
        </w:rPr>
        <w:tab/>
        <w:t>shall use the keying material to generate a PCK as described in 3GPP TS 33.180 [78];</w:t>
      </w:r>
    </w:p>
    <w:p w14:paraId="75EFE098" w14:textId="77777777" w:rsidR="00EB676A" w:rsidRPr="001E6C5A" w:rsidRDefault="00EB676A" w:rsidP="00EB676A">
      <w:pPr>
        <w:ind w:left="851" w:hanging="284"/>
        <w:rPr>
          <w:lang w:eastAsia="ko-KR"/>
        </w:rPr>
      </w:pPr>
      <w:r w:rsidRPr="001E6C5A">
        <w:rPr>
          <w:lang w:eastAsia="ko-KR"/>
        </w:rPr>
        <w:t>c)</w:t>
      </w:r>
      <w:r w:rsidRPr="001E6C5A">
        <w:rPr>
          <w:lang w:eastAsia="ko-KR"/>
        </w:rPr>
        <w:tab/>
        <w:t xml:space="preserve">shall use the PCK to generate a PCK-ID with the four most significant bits set to "0001" to indicate that the </w:t>
      </w:r>
      <w:r w:rsidRPr="001E6C5A">
        <w:t xml:space="preserve">purpose of the PCK is to protect private call communications and with the remaining twenty eight bits being randomly generated as </w:t>
      </w:r>
      <w:r w:rsidRPr="001E6C5A">
        <w:rPr>
          <w:lang w:eastAsia="ko-KR"/>
        </w:rPr>
        <w:t>described in 3GPP TS 33.180 [78];</w:t>
      </w:r>
    </w:p>
    <w:p w14:paraId="0E880D93" w14:textId="77777777" w:rsidR="00EB676A" w:rsidRPr="001E6C5A" w:rsidRDefault="00EB676A" w:rsidP="00EB676A">
      <w:pPr>
        <w:ind w:left="851" w:hanging="284"/>
        <w:rPr>
          <w:lang w:eastAsia="ko-KR"/>
        </w:rPr>
      </w:pPr>
      <w:r w:rsidRPr="001E6C5A">
        <w:rPr>
          <w:lang w:eastAsia="ko-KR"/>
        </w:rPr>
        <w:t>d)</w:t>
      </w:r>
      <w:r w:rsidRPr="001E6C5A">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147D78AD" w14:textId="77777777" w:rsidR="00EB676A" w:rsidRPr="001E6C5A" w:rsidRDefault="00EB676A" w:rsidP="00EB676A">
      <w:pPr>
        <w:ind w:left="851" w:hanging="284"/>
      </w:pPr>
      <w:r w:rsidRPr="001E6C5A">
        <w:t>e)</w:t>
      </w:r>
      <w:r w:rsidRPr="001E6C5A">
        <w:tab/>
        <w:t>shall generate a MIKEY-SAKKE I_MESSAGE using the encapsulated PCK and PCK-ID as specified in 3GPP TS 33.180 [78];</w:t>
      </w:r>
    </w:p>
    <w:p w14:paraId="2C8B4823" w14:textId="77777777" w:rsidR="00EB676A" w:rsidRPr="001E6C5A" w:rsidRDefault="00EB676A" w:rsidP="00EB676A">
      <w:pPr>
        <w:ind w:left="851" w:hanging="284"/>
      </w:pPr>
      <w:r w:rsidRPr="001E6C5A">
        <w:rPr>
          <w:lang w:eastAsia="ko-KR"/>
        </w:rPr>
        <w:t>f)</w:t>
      </w:r>
      <w:r w:rsidRPr="001E6C5A">
        <w:rPr>
          <w:lang w:eastAsia="ko-KR"/>
        </w:rPr>
        <w:tab/>
        <w:t xml:space="preserve">shall add the </w:t>
      </w:r>
      <w:r w:rsidRPr="001E6C5A">
        <w:t>MCPTT ID of the MCPTT user to the initiator field (</w:t>
      </w:r>
      <w:proofErr w:type="spellStart"/>
      <w:r w:rsidRPr="001E6C5A">
        <w:t>IDRi</w:t>
      </w:r>
      <w:proofErr w:type="spellEnd"/>
      <w:r w:rsidRPr="001E6C5A">
        <w:t>) of the I_MESSAGE as described in 3GPP TS 33.180 [78]; and</w:t>
      </w:r>
    </w:p>
    <w:p w14:paraId="765B1E89" w14:textId="77777777" w:rsidR="00EB676A" w:rsidRPr="001E6C5A" w:rsidRDefault="00EB676A" w:rsidP="00EB676A">
      <w:pPr>
        <w:keepLines/>
        <w:ind w:left="1135" w:hanging="851"/>
      </w:pPr>
      <w:r w:rsidRPr="001E6C5A">
        <w:t>NOTE 4:</w:t>
      </w:r>
      <w:r w:rsidRPr="001E6C5A">
        <w:tab/>
        <w:t>The initiator of the MIKEY-SAKKE I_MESSAGE is in this case the terminating client from the perspective of the call.</w:t>
      </w:r>
    </w:p>
    <w:p w14:paraId="20AF53F9" w14:textId="77777777" w:rsidR="00EB676A" w:rsidRPr="001E6C5A" w:rsidRDefault="00EB676A" w:rsidP="00EB676A">
      <w:pPr>
        <w:ind w:left="851" w:hanging="284"/>
        <w:rPr>
          <w:lang w:eastAsia="ko-KR"/>
        </w:rPr>
      </w:pPr>
      <w:r w:rsidRPr="001E6C5A">
        <w:t>g)</w:t>
      </w:r>
      <w:r w:rsidRPr="001E6C5A">
        <w:tab/>
        <w:t xml:space="preserve">shall sign the MIKEY-SAKKE I_MESSAGE using the MCPTT user's signing key provided in the keying material together with a time related parameter, and add this to the MIKEY-SAKKE payload, as </w:t>
      </w:r>
      <w:r w:rsidRPr="001E6C5A">
        <w:rPr>
          <w:lang w:eastAsia="ko-KR"/>
        </w:rPr>
        <w:t>described in 3GPP TS 33.180 [78];</w:t>
      </w:r>
    </w:p>
    <w:p w14:paraId="01354802" w14:textId="77777777" w:rsidR="00EB676A" w:rsidRPr="001E6C5A" w:rsidRDefault="00EB676A" w:rsidP="00EB676A">
      <w:pPr>
        <w:ind w:left="568" w:hanging="284"/>
        <w:rPr>
          <w:lang w:eastAsia="ko-KR"/>
        </w:rPr>
      </w:pPr>
      <w:r w:rsidRPr="001E6C5A">
        <w:t>...</w:t>
      </w:r>
    </w:p>
    <w:p w14:paraId="74183251" w14:textId="77777777" w:rsidR="00EB676A" w:rsidRPr="001E6C5A" w:rsidRDefault="00EB676A" w:rsidP="00EB676A">
      <w:pPr>
        <w:ind w:left="568" w:hanging="284"/>
      </w:pPr>
      <w:r w:rsidRPr="001E6C5A">
        <w:rPr>
          <w:lang w:eastAsia="ko-KR"/>
        </w:rPr>
        <w:t>8)</w:t>
      </w:r>
      <w:r w:rsidRPr="001E6C5A">
        <w:rPr>
          <w:lang w:eastAsia="ko-KR"/>
        </w:rPr>
        <w:tab/>
        <w:t xml:space="preserve">if the &lt;session-type&gt; in the </w:t>
      </w:r>
      <w:r w:rsidRPr="001E6C5A">
        <w:t>application/vnd.3gpp.mcptt-info+xml MIME body of the incoming SIP INVITE request is set to "first-to-answer":</w:t>
      </w:r>
    </w:p>
    <w:p w14:paraId="5F4F331A" w14:textId="77777777" w:rsidR="00EB676A" w:rsidRPr="001E6C5A" w:rsidRDefault="00EB676A" w:rsidP="00EB676A">
      <w:pPr>
        <w:ind w:left="851" w:hanging="284"/>
        <w:rPr>
          <w:lang w:eastAsia="ko-KR"/>
        </w:rPr>
      </w:pPr>
      <w:r w:rsidRPr="001E6C5A">
        <w:rPr>
          <w:lang w:eastAsia="ko-KR"/>
        </w:rPr>
        <w:t>a)</w:t>
      </w:r>
      <w:r w:rsidRPr="001E6C5A">
        <w:rPr>
          <w:lang w:eastAsia="ko-KR"/>
        </w:rPr>
        <w:tab/>
        <w:t>shall notify the user of the incoming call;</w:t>
      </w:r>
    </w:p>
    <w:p w14:paraId="7C68648D" w14:textId="77777777" w:rsidR="00EB676A" w:rsidRPr="001E6C5A" w:rsidRDefault="00EB676A" w:rsidP="00EB676A">
      <w:pPr>
        <w:ind w:left="851" w:hanging="284"/>
        <w:rPr>
          <w:lang w:eastAsia="ko-KR"/>
        </w:rPr>
      </w:pPr>
      <w:r w:rsidRPr="001E6C5A">
        <w:rPr>
          <w:lang w:eastAsia="ko-KR"/>
        </w:rPr>
        <w:t>b)</w:t>
      </w:r>
      <w:r w:rsidRPr="001E6C5A">
        <w:rPr>
          <w:lang w:eastAsia="ko-KR"/>
        </w:rPr>
        <w:tab/>
        <w:t>shall not forward the first-to-answer call;</w:t>
      </w:r>
    </w:p>
    <w:p w14:paraId="4BE67BF1" w14:textId="77777777" w:rsidR="00EB676A" w:rsidRPr="001E6C5A" w:rsidRDefault="00EB676A" w:rsidP="00EB676A">
      <w:pPr>
        <w:ind w:left="851" w:hanging="284"/>
        <w:rPr>
          <w:lang w:eastAsia="ko-KR"/>
        </w:rPr>
      </w:pPr>
      <w:r w:rsidRPr="001E6C5A">
        <w:rPr>
          <w:lang w:eastAsia="ko-KR"/>
        </w:rPr>
        <w:t>c)</w:t>
      </w:r>
      <w:r w:rsidRPr="001E6C5A">
        <w:rPr>
          <w:lang w:eastAsia="ko-KR"/>
        </w:rPr>
        <w:tab/>
        <w:t>if the MCPTT user is busy on another call, shall send a SIP 486 (Busy Here)</w:t>
      </w:r>
      <w:r w:rsidRPr="001E6C5A">
        <w:t xml:space="preserve"> to the SIP INVITE request according to 3GPP TS 24.229 [4] and not continue with any further steps in this subclause; and</w:t>
      </w:r>
    </w:p>
    <w:p w14:paraId="642DBD2B" w14:textId="77777777" w:rsidR="00EB676A" w:rsidRPr="001E6C5A" w:rsidRDefault="00EB676A" w:rsidP="00EB676A">
      <w:pPr>
        <w:ind w:left="851" w:hanging="284"/>
        <w:rPr>
          <w:lang w:eastAsia="ko-KR"/>
        </w:rPr>
      </w:pPr>
      <w:r w:rsidRPr="001E6C5A">
        <w:rPr>
          <w:lang w:eastAsia="ko-KR"/>
        </w:rPr>
        <w:t>d)</w:t>
      </w:r>
      <w:r w:rsidRPr="001E6C5A">
        <w:rPr>
          <w:lang w:eastAsia="ko-KR"/>
        </w:rPr>
        <w:tab/>
        <w:t>if the MCPTT user does not answer the call within a time decided by the client implementation, the MCPTT client shall send a SIP 480 (Temporarily Unavailable)</w:t>
      </w:r>
      <w:r w:rsidRPr="001E6C5A">
        <w:t xml:space="preserve"> to the SIP INVITE request according to 3GPP TS 24.229 [4] and not continue with any further steps in this subclause;</w:t>
      </w:r>
    </w:p>
    <w:p w14:paraId="49BEF4AF" w14:textId="77777777" w:rsidR="00EB676A" w:rsidRPr="001E6C5A" w:rsidRDefault="00EB676A" w:rsidP="00EB676A">
      <w:pPr>
        <w:keepLines/>
        <w:ind w:left="1135" w:hanging="851"/>
        <w:rPr>
          <w:lang w:eastAsia="ko-KR"/>
        </w:rPr>
      </w:pPr>
      <w:r w:rsidRPr="001E6C5A">
        <w:rPr>
          <w:lang w:eastAsia="ko-KR"/>
        </w:rPr>
        <w:t>NOTE 5:</w:t>
      </w:r>
      <w:r w:rsidRPr="001E6C5A">
        <w:rPr>
          <w:lang w:eastAsia="ko-KR"/>
        </w:rPr>
        <w:tab/>
        <w:t>In the conditions below, as the SIP layer implements the actions for commencement mode, it is assumed that the Answer-Mode or Priv-Answer-Mode header fields are set correctly in line with the setting of the &lt;session-type&gt; in the application/vnd.3gpp.mcptt-info+xml MIME body of the incoming SIP INVITE request.</w:t>
      </w:r>
    </w:p>
    <w:p w14:paraId="3DBDC427" w14:textId="77777777" w:rsidR="00EB676A" w:rsidRPr="001E6C5A" w:rsidRDefault="00EB676A" w:rsidP="00EB676A">
      <w:pPr>
        <w:ind w:left="568" w:hanging="284"/>
      </w:pPr>
      <w:r w:rsidRPr="001E6C5A">
        <w:t>...</w:t>
      </w:r>
    </w:p>
    <w:p w14:paraId="341AD932" w14:textId="77777777" w:rsidR="00EB676A" w:rsidRPr="001E6C5A" w:rsidRDefault="00EB676A" w:rsidP="00EB676A">
      <w:pPr>
        <w:ind w:left="568" w:hanging="284"/>
        <w:rPr>
          <w:lang w:eastAsia="ko-KR"/>
        </w:rPr>
      </w:pPr>
      <w:r w:rsidRPr="001E6C5A">
        <w:t>10)</w:t>
      </w:r>
      <w:r w:rsidRPr="001E6C5A">
        <w:tab/>
        <w:t xml:space="preserve">shall perform the manual commencement procedures specified in </w:t>
      </w:r>
      <w:r w:rsidRPr="001E6C5A">
        <w:rPr>
          <w:lang w:eastAsia="ko-KR"/>
        </w:rPr>
        <w:t>subclause</w:t>
      </w:r>
      <w:r w:rsidRPr="001E6C5A">
        <w:t> </w:t>
      </w:r>
      <w:r w:rsidRPr="001E6C5A">
        <w:rPr>
          <w:lang w:eastAsia="ko-KR"/>
        </w:rPr>
        <w:t>6.2.3.2.1 if either of the following conditions are met:</w:t>
      </w:r>
    </w:p>
    <w:p w14:paraId="050B2284" w14:textId="77777777" w:rsidR="00EB676A" w:rsidRPr="001E6C5A" w:rsidRDefault="00EB676A" w:rsidP="00EB676A">
      <w:pPr>
        <w:ind w:left="568" w:hanging="284"/>
        <w:rPr>
          <w:lang w:eastAsia="ko-KR"/>
        </w:rPr>
      </w:pPr>
      <w:r w:rsidRPr="001E6C5A">
        <w:rPr>
          <w:lang w:eastAsia="ko-KR"/>
        </w:rPr>
        <w:t>...</w:t>
      </w:r>
    </w:p>
    <w:p w14:paraId="1737E325" w14:textId="77777777" w:rsidR="00EB676A" w:rsidRPr="001E6C5A" w:rsidRDefault="00EB676A" w:rsidP="00EB676A">
      <w:r w:rsidRPr="001E6C5A">
        <w:t xml:space="preserve">[TS 24.379, clause </w:t>
      </w:r>
      <w:r w:rsidRPr="001E6C5A">
        <w:rPr>
          <w:lang w:eastAsia="ko-KR"/>
        </w:rPr>
        <w:t>11.1.1.2.2.2</w:t>
      </w:r>
      <w:r w:rsidRPr="001E6C5A">
        <w:t>]</w:t>
      </w:r>
    </w:p>
    <w:p w14:paraId="5611B6F7" w14:textId="77777777" w:rsidR="00EB676A" w:rsidRPr="001E6C5A" w:rsidRDefault="00EB676A" w:rsidP="00EB676A">
      <w:r w:rsidRPr="001E6C5A">
        <w:t>The MCPTT client shall follow the procedures for termination of multimedia sessions as specified in clause 11.1.1.2.1.2 with the following clarifications:</w:t>
      </w:r>
    </w:p>
    <w:p w14:paraId="00A5083D" w14:textId="77777777" w:rsidR="00EB676A" w:rsidRPr="001E6C5A" w:rsidRDefault="00EB676A" w:rsidP="00EB676A">
      <w:pPr>
        <w:ind w:left="568" w:hanging="284"/>
      </w:pPr>
      <w:r w:rsidRPr="001E6C5A">
        <w:t>...</w:t>
      </w:r>
    </w:p>
    <w:p w14:paraId="5639ABDB" w14:textId="77777777" w:rsidR="00EB676A" w:rsidRPr="001E6C5A" w:rsidRDefault="00EB676A" w:rsidP="00EB676A">
      <w:pPr>
        <w:rPr>
          <w:lang w:eastAsia="ko-KR"/>
        </w:rPr>
      </w:pPr>
      <w:r w:rsidRPr="001E6C5A">
        <w:t xml:space="preserve">[TS 24.379, clause </w:t>
      </w:r>
      <w:r w:rsidRPr="001E6C5A">
        <w:rPr>
          <w:lang w:eastAsia="ko-KR"/>
        </w:rPr>
        <w:t>6.2.3.2.1</w:t>
      </w:r>
      <w:r w:rsidRPr="001E6C5A">
        <w:t>]</w:t>
      </w:r>
    </w:p>
    <w:p w14:paraId="7D82C407" w14:textId="77777777" w:rsidR="00EB676A" w:rsidRPr="001E6C5A" w:rsidRDefault="00EB676A" w:rsidP="00EB676A">
      <w:pPr>
        <w:rPr>
          <w:lang w:eastAsia="ko-KR"/>
        </w:rPr>
      </w:pPr>
      <w:r w:rsidRPr="001E6C5A">
        <w:rPr>
          <w:lang w:eastAsia="ko-KR"/>
        </w:rPr>
        <w:t>When performing the manual commencement mode procedures:</w:t>
      </w:r>
    </w:p>
    <w:p w14:paraId="1CA73330" w14:textId="77777777" w:rsidR="00EB676A" w:rsidRPr="001E6C5A" w:rsidRDefault="00EB676A" w:rsidP="00EB676A">
      <w:pPr>
        <w:ind w:left="568" w:hanging="284"/>
        <w:rPr>
          <w:lang w:eastAsia="ko-KR"/>
        </w:rPr>
      </w:pPr>
      <w:r w:rsidRPr="001E6C5A">
        <w:rPr>
          <w:lang w:eastAsia="ko-KR"/>
        </w:rPr>
        <w:t>1)</w:t>
      </w:r>
      <w:r w:rsidRPr="001E6C5A">
        <w:rPr>
          <w:lang w:eastAsia="ko-KR"/>
        </w:rPr>
        <w:tab/>
        <w:t xml:space="preserve">if the MCPTT user declines the MCPTT session invitation the MCPTT client shall send a SIP 480 (Temporarily Unavailable) response towards the MCPTT server </w:t>
      </w:r>
      <w:r w:rsidRPr="001E6C5A">
        <w:t xml:space="preserve">with the warning text set to: "110 user declined the call invitation" in a Warning header field as specified in subclause 4.4, </w:t>
      </w:r>
      <w:r w:rsidRPr="001E6C5A">
        <w:rPr>
          <w:lang w:eastAsia="ko-KR"/>
        </w:rPr>
        <w:t>and not continue with the rest of the steps in this subclause.</w:t>
      </w:r>
    </w:p>
    <w:p w14:paraId="5563689E" w14:textId="77777777" w:rsidR="00EB676A" w:rsidRPr="001E6C5A" w:rsidRDefault="00EB676A" w:rsidP="00EB676A">
      <w:pPr>
        <w:rPr>
          <w:lang w:eastAsia="ko-KR"/>
        </w:rPr>
      </w:pPr>
      <w:r w:rsidRPr="001E6C5A">
        <w:rPr>
          <w:lang w:eastAsia="ko-KR"/>
        </w:rPr>
        <w:t>The MCPTT client:</w:t>
      </w:r>
    </w:p>
    <w:p w14:paraId="61B1475E" w14:textId="77777777" w:rsidR="00EB676A" w:rsidRPr="001E6C5A" w:rsidRDefault="00EB676A" w:rsidP="00EB676A">
      <w:pPr>
        <w:ind w:left="568" w:hanging="284"/>
      </w:pPr>
      <w:r w:rsidRPr="001E6C5A">
        <w:rPr>
          <w:lang w:eastAsia="ko-KR"/>
        </w:rPr>
        <w:t>1)</w:t>
      </w:r>
      <w:r w:rsidRPr="001E6C5A">
        <w:rPr>
          <w:lang w:eastAsia="ko-KR"/>
        </w:rPr>
        <w:tab/>
      </w:r>
      <w:r w:rsidRPr="001E6C5A">
        <w:t xml:space="preserve">shall accept the SIP INVITE request and </w:t>
      </w:r>
      <w:r w:rsidRPr="001E6C5A">
        <w:rPr>
          <w:lang w:eastAsia="ko-KR"/>
        </w:rPr>
        <w:t xml:space="preserve">generate a SIP 180 (Ringing) response </w:t>
      </w:r>
      <w:r w:rsidRPr="001E6C5A">
        <w:t>according to rules and procedures of 3GPP TS 24.229 [4];</w:t>
      </w:r>
    </w:p>
    <w:p w14:paraId="690BD669"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180 (Ringing) response;</w:t>
      </w:r>
    </w:p>
    <w:p w14:paraId="062D5E41" w14:textId="77777777" w:rsidR="00EB676A" w:rsidRPr="001E6C5A" w:rsidRDefault="00EB676A" w:rsidP="00EB676A">
      <w:pPr>
        <w:ind w:left="568" w:hanging="284"/>
        <w:rPr>
          <w:lang w:eastAsia="ko-KR"/>
        </w:rPr>
      </w:pPr>
      <w:r w:rsidRPr="001E6C5A">
        <w:t>3)</w:t>
      </w:r>
      <w:r w:rsidRPr="001E6C5A">
        <w:tab/>
        <w:t>shall include the g.3gpp.mcptt media feature tag in the Contact header field</w:t>
      </w:r>
      <w:r w:rsidRPr="001E6C5A">
        <w:rPr>
          <w:lang w:eastAsia="ko-KR"/>
        </w:rPr>
        <w:t xml:space="preserve"> of the SIP 180 (Ringing) response</w:t>
      </w:r>
      <w:r w:rsidRPr="001E6C5A">
        <w:t>;</w:t>
      </w:r>
    </w:p>
    <w:p w14:paraId="15858A81" w14:textId="77777777" w:rsidR="00EB676A" w:rsidRPr="001E6C5A" w:rsidRDefault="00EB676A" w:rsidP="00EB676A">
      <w:pPr>
        <w:ind w:left="568" w:hanging="284"/>
        <w:rPr>
          <w:lang w:eastAsia="ko-KR"/>
        </w:rPr>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w:t>
      </w:r>
      <w:r w:rsidRPr="001E6C5A">
        <w:rPr>
          <w:lang w:eastAsia="ko-KR"/>
        </w:rPr>
        <w:t xml:space="preserve"> of the SIP 180 (Ringing) response; and</w:t>
      </w:r>
    </w:p>
    <w:p w14:paraId="3F1F34C1" w14:textId="77777777" w:rsidR="00EB676A" w:rsidRPr="001E6C5A" w:rsidRDefault="00EB676A" w:rsidP="00EB676A">
      <w:pPr>
        <w:ind w:left="568" w:hanging="284"/>
        <w:rPr>
          <w:lang w:eastAsia="ko-KR"/>
        </w:rPr>
      </w:pPr>
      <w:r w:rsidRPr="001E6C5A">
        <w:t>5</w:t>
      </w:r>
      <w:r w:rsidRPr="001E6C5A">
        <w:rPr>
          <w:lang w:eastAsia="ko-KR"/>
        </w:rPr>
        <w:t>)</w:t>
      </w:r>
      <w:r w:rsidRPr="001E6C5A">
        <w:rPr>
          <w:lang w:eastAsia="ko-KR"/>
        </w:rPr>
        <w:tab/>
      </w:r>
      <w:r w:rsidRPr="001E6C5A">
        <w:t xml:space="preserve">shall send the SIP 180 (Ringing) response to the MCPTT </w:t>
      </w:r>
      <w:r w:rsidRPr="001E6C5A">
        <w:rPr>
          <w:lang w:eastAsia="ko-KR"/>
        </w:rPr>
        <w:t>s</w:t>
      </w:r>
      <w:r w:rsidRPr="001E6C5A">
        <w:t>erver</w:t>
      </w:r>
      <w:r w:rsidRPr="001E6C5A">
        <w:rPr>
          <w:lang w:eastAsia="ko-KR"/>
        </w:rPr>
        <w:t>.</w:t>
      </w:r>
    </w:p>
    <w:p w14:paraId="2B37AB4D" w14:textId="77777777" w:rsidR="00EB676A" w:rsidRPr="001E6C5A" w:rsidRDefault="00EB676A" w:rsidP="00EB676A">
      <w:pPr>
        <w:rPr>
          <w:lang w:eastAsia="ko-KR"/>
        </w:rPr>
      </w:pPr>
      <w:r w:rsidRPr="001E6C5A">
        <w:t>When sending the SIP 200 (OK) response to the incoming SIP INVITE request, the MCPTT client shall follow the procedures in subclause 6.2.3.1</w:t>
      </w:r>
      <w:r w:rsidRPr="001E6C5A">
        <w:rPr>
          <w:lang w:eastAsia="ko-KR"/>
        </w:rPr>
        <w:t>.1.</w:t>
      </w:r>
    </w:p>
    <w:p w14:paraId="11B384FD"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2F01937C" w14:textId="77777777" w:rsidR="00EB676A" w:rsidRPr="001E6C5A" w:rsidRDefault="00EB676A" w:rsidP="00EB676A">
      <w:r w:rsidRPr="001E6C5A">
        <w:t>[TS 24.379, clause 6.2.3.1</w:t>
      </w:r>
      <w:r w:rsidRPr="001E6C5A">
        <w:rPr>
          <w:lang w:eastAsia="ko-KR"/>
        </w:rPr>
        <w:t>.1</w:t>
      </w:r>
      <w:r w:rsidRPr="001E6C5A">
        <w:t>]</w:t>
      </w:r>
    </w:p>
    <w:p w14:paraId="6A83D103" w14:textId="77777777" w:rsidR="00EB676A" w:rsidRPr="001E6C5A" w:rsidRDefault="00EB676A" w:rsidP="00EB676A">
      <w:pPr>
        <w:ind w:left="568" w:hanging="284"/>
      </w:pPr>
      <w:r w:rsidRPr="001E6C5A">
        <w:t>1</w:t>
      </w:r>
      <w:r w:rsidRPr="001E6C5A">
        <w:rPr>
          <w:lang w:eastAsia="ko-KR"/>
        </w:rPr>
        <w:t>)</w:t>
      </w:r>
      <w:r w:rsidRPr="001E6C5A">
        <w:tab/>
        <w:t>shall accept the SIP INVITE request and generate a SIP 200 (OK) response according to rules and procedures of 3GPP TS 24.229 [4];</w:t>
      </w:r>
    </w:p>
    <w:p w14:paraId="5DF65F8B" w14:textId="77777777" w:rsidR="00EB676A" w:rsidRPr="001E6C5A" w:rsidRDefault="00EB676A" w:rsidP="00EB676A">
      <w:pPr>
        <w:ind w:left="568" w:hanging="284"/>
        <w:rPr>
          <w:lang w:eastAsia="ko-KR"/>
        </w:rPr>
      </w:pPr>
      <w:r w:rsidRPr="001E6C5A">
        <w:rPr>
          <w:lang w:eastAsia="ko-KR"/>
        </w:rPr>
        <w:t>2)</w:t>
      </w:r>
      <w:r w:rsidRPr="001E6C5A">
        <w:rPr>
          <w:lang w:eastAsia="ko-KR"/>
        </w:rPr>
        <w:tab/>
        <w:t>shall include the option tag "timer" in a Require header field of the SIP 200 (OK) response;</w:t>
      </w:r>
    </w:p>
    <w:p w14:paraId="4FBC3036" w14:textId="77777777" w:rsidR="00EB676A" w:rsidRPr="001E6C5A" w:rsidRDefault="00EB676A" w:rsidP="00EB676A">
      <w:pPr>
        <w:ind w:left="568" w:hanging="284"/>
      </w:pPr>
      <w:r w:rsidRPr="001E6C5A">
        <w:t>3)</w:t>
      </w:r>
      <w:r w:rsidRPr="001E6C5A">
        <w:tab/>
        <w:t>shall include the g.3gpp.mcptt media feature tag in the Contact header field of the SIP 200 (OK) response;</w:t>
      </w:r>
    </w:p>
    <w:p w14:paraId="019263DC" w14:textId="77777777" w:rsidR="00EB676A" w:rsidRPr="001E6C5A" w:rsidRDefault="00EB676A" w:rsidP="00EB676A">
      <w:pPr>
        <w:ind w:left="568" w:hanging="284"/>
      </w:pPr>
      <w:r w:rsidRPr="001E6C5A">
        <w:t>4)</w:t>
      </w:r>
      <w:r w:rsidRPr="001E6C5A">
        <w:tab/>
        <w:t xml:space="preserve">shall include the </w:t>
      </w:r>
      <w:r w:rsidRPr="001E6C5A">
        <w:rPr>
          <w:rFonts w:eastAsia="SimSun"/>
          <w:lang w:eastAsia="zh-CN"/>
        </w:rPr>
        <w:t>g.3gpp.icsi-ref</w:t>
      </w:r>
      <w:r w:rsidRPr="001E6C5A">
        <w:t xml:space="preserve"> media feature tag containing the value of "urn:urn-7:3gpp-service.ims.icsi.mcptt" in the Contact header field of the SIP 200 (OK) response;</w:t>
      </w:r>
    </w:p>
    <w:p w14:paraId="680D9309" w14:textId="77777777" w:rsidR="00EB676A" w:rsidRPr="001E6C5A" w:rsidRDefault="00EB676A" w:rsidP="00EB676A">
      <w:pPr>
        <w:ind w:left="568" w:hanging="284"/>
      </w:pPr>
      <w:r w:rsidRPr="001E6C5A">
        <w:t>5)</w:t>
      </w:r>
      <w:r w:rsidRPr="001E6C5A">
        <w:tab/>
        <w:t xml:space="preserve">shall include the Session-Expires header field in the SIP 200 (OK) response and start the SIP </w:t>
      </w:r>
      <w:r w:rsidRPr="001E6C5A">
        <w:rPr>
          <w:lang w:eastAsia="ko-KR"/>
        </w:rPr>
        <w:t>s</w:t>
      </w:r>
      <w:r w:rsidRPr="001E6C5A">
        <w:t>ession timer according to IETF RFC 4028 [7]. The "refresher" parameter in the Session-Expires header field shall be set to "</w:t>
      </w:r>
      <w:proofErr w:type="spellStart"/>
      <w:r w:rsidRPr="001E6C5A">
        <w:t>uas</w:t>
      </w:r>
      <w:proofErr w:type="spellEnd"/>
      <w:r w:rsidRPr="001E6C5A">
        <w:t>";</w:t>
      </w:r>
    </w:p>
    <w:p w14:paraId="6BCEAF3D" w14:textId="77777777" w:rsidR="00EB676A" w:rsidRPr="001E6C5A" w:rsidRDefault="00EB676A" w:rsidP="00EB676A">
      <w:pPr>
        <w:ind w:left="568" w:hanging="284"/>
      </w:pPr>
      <w:r w:rsidRPr="001E6C5A">
        <w:t>6)</w:t>
      </w:r>
      <w:r w:rsidRPr="001E6C5A">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3259CD6" w14:textId="77777777" w:rsidR="00EB676A" w:rsidRPr="001E6C5A" w:rsidRDefault="00EB676A" w:rsidP="00EB676A">
      <w:pPr>
        <w:keepLines/>
        <w:ind w:left="1135" w:hanging="851"/>
        <w:rPr>
          <w:lang w:eastAsia="ko-KR"/>
        </w:rPr>
      </w:pPr>
      <w:r w:rsidRPr="001E6C5A">
        <w:rPr>
          <w:lang w:eastAsia="ko-KR"/>
        </w:rPr>
        <w:t>...</w:t>
      </w:r>
    </w:p>
    <w:p w14:paraId="04FEAA51" w14:textId="77777777" w:rsidR="00EB676A" w:rsidRPr="001E6C5A" w:rsidRDefault="00EB676A" w:rsidP="00EB676A">
      <w:pPr>
        <w:ind w:left="568" w:hanging="284"/>
        <w:rPr>
          <w:lang w:eastAsia="ko-KR"/>
        </w:rPr>
      </w:pPr>
      <w:r w:rsidRPr="001E6C5A">
        <w:rPr>
          <w:lang w:eastAsia="ko-KR"/>
        </w:rPr>
        <w:t>8)</w:t>
      </w:r>
      <w:r w:rsidRPr="001E6C5A">
        <w:rPr>
          <w:lang w:eastAsia="ko-KR"/>
        </w:rPr>
        <w:tab/>
        <w:t>shall send the SIP 200 (OK) response towards the MCPTT server according to rules and procedures of 3GPP TS 24.229 [4];</w:t>
      </w:r>
    </w:p>
    <w:p w14:paraId="38D8A08C" w14:textId="77777777" w:rsidR="00EB676A" w:rsidRPr="001E6C5A" w:rsidRDefault="00EB676A" w:rsidP="00EB676A">
      <w:pPr>
        <w:ind w:left="568" w:hanging="284"/>
        <w:rPr>
          <w:lang w:eastAsia="ko-KR"/>
        </w:rPr>
      </w:pPr>
      <w:r w:rsidRPr="001E6C5A">
        <w:rPr>
          <w:lang w:eastAsia="ko-KR"/>
        </w:rPr>
        <w:t>9)</w:t>
      </w:r>
      <w:r w:rsidRPr="001E6C5A">
        <w:rPr>
          <w:lang w:eastAsia="ko-KR"/>
        </w:rPr>
        <w:tab/>
      </w:r>
      <w:r w:rsidRPr="001E6C5A">
        <w:t>shall, if the incoming SIP INVITE request contains a Replaces header field, release the pre-established session identified by the contents of the Replaces header field; and</w:t>
      </w:r>
    </w:p>
    <w:p w14:paraId="6993DA65" w14:textId="77777777" w:rsidR="00EB676A" w:rsidRPr="001E6C5A" w:rsidRDefault="00EB676A" w:rsidP="00EB676A">
      <w:pPr>
        <w:ind w:left="568" w:hanging="284"/>
        <w:rPr>
          <w:lang w:eastAsia="ko-KR"/>
        </w:rPr>
      </w:pPr>
      <w:r w:rsidRPr="001E6C5A">
        <w:rPr>
          <w:lang w:eastAsia="ko-KR"/>
        </w:rPr>
        <w:t>10)</w:t>
      </w:r>
      <w:r w:rsidRPr="001E6C5A">
        <w:rPr>
          <w:lang w:eastAsia="ko-KR"/>
        </w:rPr>
        <w:tab/>
        <w:t>shall interact with the media plane as specified in 3GPP TS 24.380 [5] subclause 6.2.</w:t>
      </w:r>
    </w:p>
    <w:p w14:paraId="682E5617" w14:textId="77777777" w:rsidR="00EB676A" w:rsidRPr="001E6C5A" w:rsidRDefault="00EB676A" w:rsidP="00EB676A">
      <w:r w:rsidRPr="001E6C5A">
        <w:t>When NAT traversal is supported by the MCPTT client and when the MCPTT client is behind a NAT, generation of SIP responses is done as specified in this subclause and as specified in IETF RFC 5626 [15].</w:t>
      </w:r>
    </w:p>
    <w:p w14:paraId="54A9A4CB" w14:textId="77777777" w:rsidR="00EB676A" w:rsidRPr="001E6C5A" w:rsidRDefault="00EB676A" w:rsidP="00EB676A">
      <w:r w:rsidRPr="001E6C5A">
        <w:t>[TS 24.379, clause 6.2.5.1]</w:t>
      </w:r>
    </w:p>
    <w:p w14:paraId="0B23E3EE" w14:textId="77777777" w:rsidR="00EB676A" w:rsidRPr="001E6C5A" w:rsidRDefault="00EB676A" w:rsidP="00EB676A">
      <w:pPr>
        <w:rPr>
          <w:lang w:eastAsia="ko-KR"/>
        </w:rPr>
      </w:pPr>
      <w:r w:rsidRPr="001E6C5A">
        <w:rPr>
          <w:lang w:eastAsia="ko-KR"/>
        </w:rPr>
        <w:t>When the MCPTT client wants to release an MCPTT session using on-demand session signalling, the MCPTT client:</w:t>
      </w:r>
    </w:p>
    <w:p w14:paraId="7AEBCF50" w14:textId="77777777" w:rsidR="00EB676A" w:rsidRPr="001E6C5A" w:rsidRDefault="00EB676A" w:rsidP="00EB676A">
      <w:pPr>
        <w:ind w:left="284"/>
        <w:rPr>
          <w:lang w:eastAsia="ko-KR"/>
        </w:rPr>
      </w:pPr>
      <w:r w:rsidRPr="001E6C5A">
        <w:rPr>
          <w:lang w:eastAsia="ko-KR"/>
        </w:rPr>
        <w:t>1)</w:t>
      </w:r>
      <w:r w:rsidRPr="001E6C5A">
        <w:rPr>
          <w:lang w:eastAsia="ko-KR"/>
        </w:rPr>
        <w:tab/>
        <w:t>if the session is in the process of being established, shall send a SIP CANCEL request according to 3GPP TS 24.229 [4] and skip the rest of the steps;</w:t>
      </w:r>
    </w:p>
    <w:p w14:paraId="437D368F" w14:textId="77777777" w:rsidR="00EB676A" w:rsidRPr="001E6C5A" w:rsidRDefault="00EB676A" w:rsidP="00EB676A">
      <w:pPr>
        <w:ind w:left="568" w:hanging="284"/>
        <w:rPr>
          <w:lang w:eastAsia="ko-KR"/>
        </w:rPr>
      </w:pPr>
      <w:r w:rsidRPr="001E6C5A">
        <w:rPr>
          <w:lang w:eastAsia="ko-KR"/>
        </w:rPr>
        <w:t>2)</w:t>
      </w:r>
      <w:r w:rsidRPr="001E6C5A">
        <w:rPr>
          <w:lang w:eastAsia="ko-KR"/>
        </w:rPr>
        <w:tab/>
        <w:t>s</w:t>
      </w:r>
      <w:r w:rsidRPr="001E6C5A">
        <w:t xml:space="preserve">hall interact with the </w:t>
      </w:r>
      <w:r w:rsidRPr="001E6C5A">
        <w:rPr>
          <w:lang w:eastAsia="ko-KR"/>
        </w:rPr>
        <w:t>media plane as specified in 3GPP TS 24.380 [5];</w:t>
      </w:r>
    </w:p>
    <w:p w14:paraId="35A2E796" w14:textId="77777777" w:rsidR="00EB676A" w:rsidRPr="001E6C5A" w:rsidRDefault="00EB676A" w:rsidP="00EB676A">
      <w:pPr>
        <w:ind w:left="568" w:hanging="284"/>
      </w:pPr>
      <w:r w:rsidRPr="001E6C5A">
        <w:rPr>
          <w:lang w:eastAsia="ko-KR"/>
        </w:rPr>
        <w:t>3)</w:t>
      </w:r>
      <w:r w:rsidRPr="001E6C5A">
        <w:rPr>
          <w:lang w:eastAsia="ko-KR"/>
        </w:rPr>
        <w:tab/>
        <w:t>shall generate a SIP BYE request according to 3GPP TS 24.229 [4];</w:t>
      </w:r>
    </w:p>
    <w:p w14:paraId="459B44F3" w14:textId="77777777" w:rsidR="00EB676A" w:rsidRPr="001E6C5A" w:rsidRDefault="00EB676A" w:rsidP="00EB676A">
      <w:pPr>
        <w:ind w:left="568" w:hanging="284"/>
      </w:pPr>
      <w:r w:rsidRPr="001E6C5A">
        <w:rPr>
          <w:lang w:eastAsia="ko-KR"/>
        </w:rPr>
        <w:t>4)</w:t>
      </w:r>
      <w:r w:rsidRPr="001E6C5A">
        <w:rPr>
          <w:lang w:eastAsia="ko-KR"/>
        </w:rPr>
        <w:tab/>
        <w:t>shall set the Request-URI to the MCPTT session identity to release; and</w:t>
      </w:r>
    </w:p>
    <w:p w14:paraId="70B107D9" w14:textId="77777777" w:rsidR="00EB676A" w:rsidRPr="001E6C5A" w:rsidRDefault="00EB676A" w:rsidP="00EB676A">
      <w:pPr>
        <w:ind w:left="568" w:hanging="284"/>
      </w:pPr>
      <w:r w:rsidRPr="001E6C5A">
        <w:rPr>
          <w:lang w:eastAsia="ko-KR"/>
        </w:rPr>
        <w:t>5)</w:t>
      </w:r>
      <w:r w:rsidRPr="001E6C5A">
        <w:rPr>
          <w:lang w:eastAsia="ko-KR"/>
        </w:rPr>
        <w:tab/>
        <w:t>shall send a SIP BYE request towards MCPTT server according to 3GPP TS 24.229 [4].</w:t>
      </w:r>
    </w:p>
    <w:p w14:paraId="52870D69" w14:textId="77777777" w:rsidR="00EB676A" w:rsidRPr="001E6C5A" w:rsidRDefault="00EB676A" w:rsidP="00EB676A">
      <w:pPr>
        <w:keepNext/>
        <w:keepLines/>
        <w:spacing w:before="120"/>
        <w:ind w:left="1985" w:hanging="1985"/>
        <w:rPr>
          <w:rFonts w:ascii="Arial" w:hAnsi="Arial"/>
        </w:rPr>
      </w:pPr>
      <w:r w:rsidRPr="001E6C5A">
        <w:rPr>
          <w:rFonts w:ascii="Arial" w:hAnsi="Arial"/>
        </w:rPr>
        <w:t>6.2.23.3</w:t>
      </w:r>
      <w:r w:rsidRPr="001E6C5A">
        <w:rPr>
          <w:rFonts w:ascii="Arial" w:hAnsi="Arial"/>
        </w:rPr>
        <w:tab/>
        <w:t>Test description</w:t>
      </w:r>
    </w:p>
    <w:p w14:paraId="221A5F78" w14:textId="77777777" w:rsidR="00EB676A" w:rsidRPr="001E6C5A" w:rsidRDefault="00EB676A" w:rsidP="00EB676A">
      <w:pPr>
        <w:keepNext/>
        <w:keepLines/>
        <w:spacing w:before="120"/>
        <w:ind w:left="1985" w:hanging="1985"/>
        <w:rPr>
          <w:rFonts w:ascii="Arial" w:hAnsi="Arial"/>
        </w:rPr>
      </w:pPr>
      <w:r w:rsidRPr="001E6C5A">
        <w:rPr>
          <w:rFonts w:ascii="Arial" w:hAnsi="Arial"/>
        </w:rPr>
        <w:t>6.2.23.3.1</w:t>
      </w:r>
      <w:r w:rsidRPr="001E6C5A">
        <w:rPr>
          <w:rFonts w:ascii="Arial" w:hAnsi="Arial"/>
        </w:rPr>
        <w:tab/>
        <w:t>Pre-test conditions</w:t>
      </w:r>
    </w:p>
    <w:p w14:paraId="68CD4EC4" w14:textId="77777777" w:rsidR="00EB676A" w:rsidRPr="001E6C5A" w:rsidRDefault="00EB676A" w:rsidP="00EB676A">
      <w:pPr>
        <w:keepNext/>
        <w:keepLines/>
        <w:spacing w:before="120"/>
        <w:ind w:left="1985" w:hanging="1985"/>
        <w:rPr>
          <w:rFonts w:ascii="Arial" w:hAnsi="Arial"/>
        </w:rPr>
      </w:pPr>
      <w:r w:rsidRPr="001E6C5A">
        <w:rPr>
          <w:rFonts w:ascii="Arial" w:hAnsi="Arial"/>
        </w:rPr>
        <w:t>System Simulator:</w:t>
      </w:r>
    </w:p>
    <w:p w14:paraId="27539CAE" w14:textId="77777777" w:rsidR="00EB676A" w:rsidRPr="001E6C5A" w:rsidRDefault="00EB676A" w:rsidP="00EB676A">
      <w:pPr>
        <w:ind w:left="568" w:hanging="284"/>
      </w:pPr>
      <w:r w:rsidRPr="001E6C5A">
        <w:t>-</w:t>
      </w:r>
      <w:r w:rsidRPr="001E6C5A">
        <w:tab/>
        <w:t>SS (MCPTT server)</w:t>
      </w:r>
    </w:p>
    <w:p w14:paraId="4DAE9321" w14:textId="77777777" w:rsidR="00EB676A" w:rsidRPr="001E6C5A" w:rsidRDefault="00EB676A" w:rsidP="00EB676A">
      <w:pPr>
        <w:ind w:left="568" w:hanging="284"/>
      </w:pPr>
      <w:r w:rsidRPr="001E6C5A">
        <w:t>-</w:t>
      </w:r>
      <w:r w:rsidRPr="001E6C5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D4F439D" w14:textId="77777777" w:rsidR="00EB676A" w:rsidRPr="001E6C5A" w:rsidRDefault="00EB676A" w:rsidP="00EB676A">
      <w:pPr>
        <w:keepNext/>
        <w:keepLines/>
        <w:spacing w:before="120"/>
        <w:ind w:left="1985" w:hanging="1985"/>
        <w:rPr>
          <w:rFonts w:ascii="Arial" w:hAnsi="Arial"/>
        </w:rPr>
      </w:pPr>
      <w:r w:rsidRPr="001E6C5A">
        <w:rPr>
          <w:rFonts w:ascii="Arial" w:hAnsi="Arial"/>
        </w:rPr>
        <w:t>IUT:</w:t>
      </w:r>
    </w:p>
    <w:p w14:paraId="24E1A3B8" w14:textId="77777777" w:rsidR="00EB676A" w:rsidRPr="001E6C5A" w:rsidRDefault="00EB676A" w:rsidP="00EB676A">
      <w:pPr>
        <w:ind w:left="568" w:hanging="284"/>
      </w:pPr>
      <w:r w:rsidRPr="001E6C5A">
        <w:t>-</w:t>
      </w:r>
      <w:r w:rsidRPr="001E6C5A">
        <w:tab/>
        <w:t>UE (MCPTT client)</w:t>
      </w:r>
    </w:p>
    <w:p w14:paraId="7F52A0D5" w14:textId="77777777" w:rsidR="00EB676A" w:rsidRPr="001E6C5A" w:rsidRDefault="00EB676A" w:rsidP="00EB676A">
      <w:pPr>
        <w:ind w:left="568" w:hanging="284"/>
      </w:pPr>
      <w:r w:rsidRPr="001E6C5A">
        <w:t>-</w:t>
      </w:r>
      <w:r w:rsidRPr="001E6C5A">
        <w:tab/>
        <w:t>The test USIM set as defined in TS 36.579-1 [2], subclause 5.5.10 is inserted.</w:t>
      </w:r>
    </w:p>
    <w:p w14:paraId="1FF1072A" w14:textId="77777777" w:rsidR="00EB676A" w:rsidRPr="001E6C5A" w:rsidRDefault="00EB676A" w:rsidP="00EB676A">
      <w:pPr>
        <w:keepNext/>
        <w:keepLines/>
        <w:spacing w:before="120"/>
        <w:ind w:left="1985" w:hanging="1985"/>
        <w:rPr>
          <w:rFonts w:ascii="Arial" w:hAnsi="Arial"/>
        </w:rPr>
      </w:pPr>
      <w:r w:rsidRPr="001E6C5A">
        <w:rPr>
          <w:rFonts w:ascii="Arial" w:hAnsi="Arial"/>
        </w:rPr>
        <w:t>Preamble:</w:t>
      </w:r>
    </w:p>
    <w:p w14:paraId="7CAC8C6D" w14:textId="77777777" w:rsidR="00EB676A" w:rsidRPr="001E6C5A" w:rsidRDefault="00EB676A" w:rsidP="00EB676A">
      <w:pPr>
        <w:ind w:left="568" w:hanging="284"/>
      </w:pPr>
      <w:r w:rsidRPr="001E6C5A">
        <w:t>-</w:t>
      </w:r>
      <w:r w:rsidRPr="001E6C5A">
        <w:tab/>
        <w:t>The UE has performed the Generic Test Procedure for MCPTT UE registration as specified in TS 36.579-1 [2], subclause 5.4.2.</w:t>
      </w:r>
    </w:p>
    <w:p w14:paraId="02943E51" w14:textId="77777777" w:rsidR="00EB676A" w:rsidRPr="001E6C5A" w:rsidRDefault="00EB676A" w:rsidP="00EB676A">
      <w:pPr>
        <w:ind w:left="568" w:hanging="284"/>
      </w:pPr>
      <w:r w:rsidRPr="001E6C5A">
        <w:t>-</w:t>
      </w:r>
      <w:r w:rsidRPr="001E6C5A">
        <w:tab/>
        <w:t>The MCPTT User performs the procedure for MCPTT Authorization/Configuration and Key Generation as specified in TS 36.579-1 [2], subclause 5.3.2.</w:t>
      </w:r>
    </w:p>
    <w:p w14:paraId="0C2761B3" w14:textId="77777777" w:rsidR="00EB676A" w:rsidRPr="001E6C5A" w:rsidRDefault="00EB676A" w:rsidP="00EB676A">
      <w:pPr>
        <w:ind w:left="851" w:hanging="284"/>
      </w:pPr>
      <w:r w:rsidRPr="001E6C5A">
        <w:t>-</w:t>
      </w:r>
      <w:r w:rsidRPr="001E6C5A">
        <w:tab/>
        <w:t xml:space="preserve">The MCPTT User is authorized to </w:t>
      </w:r>
      <w:r w:rsidRPr="001E6C5A">
        <w:rPr>
          <w:lang w:eastAsia="ko-KR"/>
        </w:rPr>
        <w:t>participate in private calls</w:t>
      </w:r>
      <w:r w:rsidRPr="001E6C5A">
        <w:t>: the &lt;allow-private-call-participation&gt;</w:t>
      </w:r>
      <w:r w:rsidRPr="001E6C5A">
        <w:rPr>
          <w:lang w:eastAsia="ko-KR"/>
        </w:rPr>
        <w:t xml:space="preserve"> element of the &lt;ruleset&gt; element </w:t>
      </w:r>
      <w:r w:rsidRPr="001E6C5A">
        <w:t>is present in the MCPTT user profile document and is set to "true".</w:t>
      </w:r>
    </w:p>
    <w:p w14:paraId="5DDBD350" w14:textId="77777777" w:rsidR="00EB676A" w:rsidRPr="001E6C5A" w:rsidRDefault="00EB676A" w:rsidP="00EB676A">
      <w:pPr>
        <w:ind w:left="568" w:hanging="284"/>
      </w:pPr>
      <w:r w:rsidRPr="001E6C5A">
        <w:t>-</w:t>
      </w:r>
      <w:r w:rsidRPr="001E6C5A">
        <w:tab/>
        <w:t>The MCPTT User performs the procedure for MCPTT pre-established session establishment CO as specified in TS 36.579-1 [2], subclause 5.3.3.</w:t>
      </w:r>
    </w:p>
    <w:p w14:paraId="5546993D" w14:textId="77777777" w:rsidR="00EB676A" w:rsidRPr="001E6C5A" w:rsidRDefault="00EB676A" w:rsidP="00EB676A">
      <w:pPr>
        <w:ind w:left="568" w:hanging="284"/>
      </w:pPr>
      <w:r w:rsidRPr="001E6C5A">
        <w:t>-</w:t>
      </w:r>
      <w:r w:rsidRPr="001E6C5A">
        <w:tab/>
        <w:t>UE States at the end of the preamble</w:t>
      </w:r>
    </w:p>
    <w:p w14:paraId="1071AD61" w14:textId="77777777" w:rsidR="00EB676A" w:rsidRPr="001E6C5A" w:rsidRDefault="00EB676A" w:rsidP="00EB676A">
      <w:pPr>
        <w:ind w:left="851" w:hanging="284"/>
      </w:pPr>
      <w:r w:rsidRPr="001E6C5A">
        <w:t>-</w:t>
      </w:r>
      <w:r w:rsidRPr="001E6C5A">
        <w:tab/>
        <w:t>The UE is in E-UTRA Registered, Idle Mode state.</w:t>
      </w:r>
    </w:p>
    <w:p w14:paraId="74150B25" w14:textId="77777777" w:rsidR="00EB676A" w:rsidRPr="001E6C5A" w:rsidRDefault="00EB676A" w:rsidP="00EB676A">
      <w:pPr>
        <w:ind w:left="851" w:hanging="284"/>
      </w:pPr>
      <w:r w:rsidRPr="001E6C5A">
        <w:t>-</w:t>
      </w:r>
      <w:r w:rsidRPr="001E6C5A">
        <w:tab/>
        <w:t>The MCPTT Client Application has been activated and User has registered-in as the MCPTT User with the Server as active user at the Client.</w:t>
      </w:r>
    </w:p>
    <w:p w14:paraId="66599163" w14:textId="77777777" w:rsidR="00EB676A" w:rsidRPr="001E6C5A" w:rsidRDefault="00EB676A" w:rsidP="00EB676A">
      <w:pPr>
        <w:keepNext/>
        <w:keepLines/>
        <w:spacing w:before="120"/>
        <w:ind w:left="1985" w:hanging="1985"/>
        <w:rPr>
          <w:rFonts w:ascii="Arial" w:hAnsi="Arial"/>
        </w:rPr>
      </w:pPr>
      <w:r w:rsidRPr="001E6C5A">
        <w:rPr>
          <w:rFonts w:ascii="Arial" w:hAnsi="Arial"/>
        </w:rPr>
        <w:t>6.2.23.3.2</w:t>
      </w:r>
      <w:r w:rsidRPr="001E6C5A">
        <w:rPr>
          <w:rFonts w:ascii="Arial" w:hAnsi="Arial"/>
        </w:rPr>
        <w:tab/>
        <w:t>Test procedure sequence</w:t>
      </w:r>
    </w:p>
    <w:p w14:paraId="152B620D" w14:textId="77777777" w:rsidR="00EB676A" w:rsidRPr="001E6C5A" w:rsidRDefault="00EB676A" w:rsidP="00EB676A">
      <w:pPr>
        <w:keepNext/>
        <w:keepLines/>
        <w:spacing w:before="60"/>
        <w:jc w:val="center"/>
        <w:rPr>
          <w:rFonts w:ascii="Arial" w:hAnsi="Arial"/>
          <w:b/>
        </w:rPr>
      </w:pPr>
      <w:r w:rsidRPr="001E6C5A">
        <w:rPr>
          <w:rFonts w:ascii="Arial" w:hAnsi="Arial"/>
          <w:b/>
        </w:rPr>
        <w:t>Table 6.2.23.3.2-1: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rsidRPr="001E6C5A" w14:paraId="7F29032C" w14:textId="77777777" w:rsidTr="00BC3F8D">
        <w:tc>
          <w:tcPr>
            <w:tcW w:w="534" w:type="dxa"/>
            <w:tcBorders>
              <w:top w:val="single" w:sz="4" w:space="0" w:color="auto"/>
              <w:left w:val="single" w:sz="4" w:space="0" w:color="auto"/>
              <w:bottom w:val="nil"/>
              <w:right w:val="single" w:sz="4" w:space="0" w:color="auto"/>
            </w:tcBorders>
            <w:hideMark/>
          </w:tcPr>
          <w:p w14:paraId="3C5D537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St</w:t>
            </w:r>
          </w:p>
        </w:tc>
        <w:tc>
          <w:tcPr>
            <w:tcW w:w="3968" w:type="dxa"/>
            <w:tcBorders>
              <w:top w:val="single" w:sz="4" w:space="0" w:color="auto"/>
              <w:left w:val="single" w:sz="4" w:space="0" w:color="auto"/>
              <w:bottom w:val="nil"/>
              <w:right w:val="single" w:sz="4" w:space="0" w:color="auto"/>
            </w:tcBorders>
            <w:hideMark/>
          </w:tcPr>
          <w:p w14:paraId="635774F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D2EE9D2"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7BCCD8B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CA2732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Verdict</w:t>
            </w:r>
          </w:p>
        </w:tc>
      </w:tr>
      <w:tr w:rsidR="00EB676A" w:rsidRPr="001E6C5A" w14:paraId="7744BBB9" w14:textId="77777777" w:rsidTr="00BC3F8D">
        <w:tc>
          <w:tcPr>
            <w:tcW w:w="534" w:type="dxa"/>
            <w:tcBorders>
              <w:top w:val="nil"/>
              <w:left w:val="single" w:sz="4" w:space="0" w:color="auto"/>
              <w:bottom w:val="single" w:sz="4" w:space="0" w:color="auto"/>
              <w:right w:val="single" w:sz="4" w:space="0" w:color="auto"/>
            </w:tcBorders>
          </w:tcPr>
          <w:p w14:paraId="636BA4FF" w14:textId="77777777" w:rsidR="00EB676A" w:rsidRPr="001E6C5A" w:rsidRDefault="00EB676A" w:rsidP="00BC3F8D">
            <w:pPr>
              <w:keepNext/>
              <w:keepLines/>
              <w:spacing w:after="0"/>
              <w:jc w:val="center"/>
              <w:rPr>
                <w:rFonts w:ascii="Arial" w:hAnsi="Arial"/>
                <w:b/>
                <w:sz w:val="18"/>
              </w:rPr>
            </w:pPr>
          </w:p>
        </w:tc>
        <w:tc>
          <w:tcPr>
            <w:tcW w:w="3968" w:type="dxa"/>
            <w:tcBorders>
              <w:top w:val="nil"/>
              <w:left w:val="single" w:sz="4" w:space="0" w:color="auto"/>
              <w:bottom w:val="single" w:sz="4" w:space="0" w:color="auto"/>
              <w:right w:val="single" w:sz="4" w:space="0" w:color="auto"/>
            </w:tcBorders>
          </w:tcPr>
          <w:p w14:paraId="33A5A7C6" w14:textId="77777777" w:rsidR="00EB676A" w:rsidRPr="001E6C5A" w:rsidRDefault="00EB676A" w:rsidP="00BC3F8D">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522284D"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3A70F5D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1A948AFB" w14:textId="77777777" w:rsidR="00EB676A" w:rsidRPr="001E6C5A" w:rsidRDefault="00EB676A" w:rsidP="00BC3F8D">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FA49068" w14:textId="77777777" w:rsidR="00EB676A" w:rsidRPr="001E6C5A" w:rsidRDefault="00EB676A" w:rsidP="00BC3F8D">
            <w:pPr>
              <w:keepNext/>
              <w:keepLines/>
              <w:spacing w:after="0"/>
              <w:jc w:val="center"/>
              <w:rPr>
                <w:rFonts w:ascii="Arial" w:hAnsi="Arial"/>
                <w:b/>
                <w:sz w:val="18"/>
              </w:rPr>
            </w:pPr>
          </w:p>
        </w:tc>
      </w:tr>
      <w:tr w:rsidR="00EB676A" w:rsidRPr="001E6C5A" w14:paraId="71D35C42"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22E28F2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89AE18C" w14:textId="1E6D48AD" w:rsidR="00EB676A" w:rsidRPr="001E6C5A" w:rsidRDefault="00EB676A" w:rsidP="00BC3F8D">
            <w:pPr>
              <w:keepNext/>
              <w:keepLines/>
              <w:spacing w:after="0"/>
              <w:rPr>
                <w:rFonts w:ascii="Arial" w:hAnsi="Arial"/>
                <w:sz w:val="18"/>
              </w:rPr>
            </w:pPr>
            <w:r w:rsidRPr="001E6C5A">
              <w:rPr>
                <w:rFonts w:ascii="Arial" w:hAnsi="Arial"/>
                <w:sz w:val="18"/>
              </w:rPr>
              <w:t>Check:</w:t>
            </w:r>
            <w:ins w:id="1117" w:author="MCC160" w:date="2022-11-01T17:04:00Z">
              <w:r w:rsidR="00027B25">
                <w:rPr>
                  <w:rFonts w:ascii="Arial" w:hAnsi="Arial"/>
                  <w:sz w:val="18"/>
                </w:rPr>
                <w:t xml:space="preserve"> </w:t>
              </w:r>
              <w:r w:rsidR="00027B25" w:rsidRPr="00027B25">
                <w:rPr>
                  <w:rFonts w:ascii="Arial" w:hAnsi="Arial"/>
                  <w:sz w:val="18"/>
                </w:rPr>
                <w:t>Does the UE (MCPTT Client) correctly perform test procedure 'MCX CT private call establishment, manual commencement' as described in TS 36.579-1 [2] Table 5.3.6.3-1 to establish a first-to-answer call?</w:t>
              </w:r>
            </w:ins>
            <w:del w:id="1118" w:author="MCC160" w:date="2022-11-01T17:04:00Z">
              <w:r w:rsidRPr="001E6C5A" w:rsidDel="00027B25">
                <w:rPr>
                  <w:rFonts w:ascii="Arial" w:hAnsi="Arial"/>
                  <w:sz w:val="18"/>
                </w:rPr>
                <w:delText xml:space="preserve"> Does the UE (</w:delText>
              </w:r>
              <w:r w:rsidRPr="001E6C5A" w:rsidDel="00027B25">
                <w:rPr>
                  <w:rFonts w:ascii="Arial" w:hAnsi="Arial"/>
                  <w:sz w:val="18"/>
                  <w:lang w:eastAsia="ko-KR"/>
                </w:rPr>
                <w:delText xml:space="preserve">MCPTT client) successfully complete the CT </w:delText>
              </w:r>
              <w:r w:rsidRPr="001E6C5A" w:rsidDel="00027B25">
                <w:rPr>
                  <w:rFonts w:ascii="Arial" w:hAnsi="Arial"/>
                  <w:sz w:val="18"/>
                </w:rPr>
                <w:delText xml:space="preserve">MCX private call establishment, manual commencement, </w:delText>
              </w:r>
              <w:r w:rsidRPr="001E6C5A" w:rsidDel="00027B25">
                <w:rPr>
                  <w:rFonts w:ascii="Arial" w:hAnsi="Arial"/>
                  <w:sz w:val="18"/>
                  <w:lang w:eastAsia="zh-CN"/>
                </w:rPr>
                <w:delText xml:space="preserve">as per the step sequence specified in TS 36.579-1 [2], </w:delText>
              </w:r>
              <w:r w:rsidDel="00027B25">
                <w:rPr>
                  <w:rFonts w:ascii="Arial" w:hAnsi="Arial"/>
                  <w:sz w:val="18"/>
                  <w:lang w:eastAsia="zh-CN"/>
                </w:rPr>
                <w:delText xml:space="preserve">Table </w:delText>
              </w:r>
              <w:r w:rsidRPr="001E6C5A" w:rsidDel="00027B25">
                <w:rPr>
                  <w:rFonts w:ascii="Arial" w:hAnsi="Arial"/>
                  <w:sz w:val="18"/>
                </w:rPr>
                <w:delText>5.3.6</w:delText>
              </w:r>
              <w:r w:rsidDel="00027B25">
                <w:rPr>
                  <w:rFonts w:ascii="Arial" w:hAnsi="Arial"/>
                  <w:sz w:val="18"/>
                </w:rPr>
                <w:delText>.3-1</w:delText>
              </w:r>
              <w:r w:rsidRPr="001E6C5A" w:rsidDel="00027B25">
                <w:rPr>
                  <w:rFonts w:ascii="Arial" w:hAnsi="Arial"/>
                  <w:sz w:val="18"/>
                </w:rPr>
                <w:delText xml:space="preserve"> with the exception that the SS requests First-to-answer call in the SIP INVITE message</w:delText>
              </w:r>
              <w:r w:rsidRPr="001E6C5A" w:rsidDel="00027B25">
                <w:rPr>
                  <w:rFonts w:ascii="Arial" w:hAnsi="Arial"/>
                  <w:sz w:val="18"/>
                  <w:lang w:eastAsia="ko-KR"/>
                </w:rPr>
                <w:delText>?</w:delText>
              </w:r>
            </w:del>
          </w:p>
        </w:tc>
        <w:tc>
          <w:tcPr>
            <w:tcW w:w="708" w:type="dxa"/>
            <w:tcBorders>
              <w:top w:val="single" w:sz="4" w:space="0" w:color="auto"/>
              <w:left w:val="single" w:sz="4" w:space="0" w:color="auto"/>
              <w:bottom w:val="single" w:sz="4" w:space="0" w:color="auto"/>
              <w:right w:val="single" w:sz="4" w:space="0" w:color="auto"/>
            </w:tcBorders>
            <w:hideMark/>
          </w:tcPr>
          <w:p w14:paraId="18CBA6E8"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57CECD19"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339F28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BE0957A"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7F916EAF"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5487426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hideMark/>
          </w:tcPr>
          <w:p w14:paraId="640ADE40" w14:textId="77777777" w:rsidR="00EB676A" w:rsidRPr="001E6C5A" w:rsidRDefault="00EB676A" w:rsidP="00BC3F8D">
            <w:pPr>
              <w:keepNext/>
              <w:keepLines/>
              <w:spacing w:after="0"/>
              <w:rPr>
                <w:rFonts w:ascii="Arial" w:hAnsi="Arial"/>
                <w:sz w:val="18"/>
              </w:rPr>
            </w:pPr>
            <w:r w:rsidRPr="001E6C5A">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hideMark/>
          </w:tcPr>
          <w:p w14:paraId="0FFD3AFC"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00CC8116" w14:textId="77777777" w:rsidR="00EB676A" w:rsidRPr="001E6C5A" w:rsidRDefault="00EB676A" w:rsidP="00BC3F8D">
            <w:pPr>
              <w:keepNext/>
              <w:keepLines/>
              <w:spacing w:after="0"/>
              <w:rPr>
                <w:rFonts w:ascii="Arial" w:hAnsi="Arial"/>
                <w:sz w:val="18"/>
              </w:rPr>
            </w:pPr>
            <w:r w:rsidRPr="001E6C5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080CA8F"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7E7B82D"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3EC25EF7"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095035B3" w14:textId="77777777" w:rsidR="00EB676A" w:rsidRPr="001E6C5A" w:rsidRDefault="00EB676A" w:rsidP="00BC3F8D">
            <w:pPr>
              <w:keepNext/>
              <w:keepLines/>
              <w:spacing w:after="0"/>
              <w:jc w:val="center"/>
              <w:rPr>
                <w:rFonts w:ascii="Arial" w:hAnsi="Arial"/>
                <w:sz w:val="18"/>
              </w:rPr>
            </w:pPr>
            <w:r w:rsidRPr="001E6C5A">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39A3A671" w14:textId="77777777" w:rsidR="00552E8D" w:rsidRDefault="00552E8D" w:rsidP="00BC3F8D">
            <w:pPr>
              <w:keepNext/>
              <w:keepLines/>
              <w:spacing w:after="0"/>
              <w:rPr>
                <w:ins w:id="1119" w:author="MCC160" w:date="2022-11-01T17:17:00Z"/>
                <w:rFonts w:ascii="Arial" w:hAnsi="Arial"/>
                <w:sz w:val="18"/>
              </w:rPr>
            </w:pPr>
            <w:ins w:id="1120" w:author="MCC160" w:date="2022-11-01T17:17:00Z">
              <w:r w:rsidRPr="00552E8D">
                <w:rPr>
                  <w:rFonts w:ascii="Arial" w:hAnsi="Arial"/>
                  <w:sz w:val="18"/>
                </w:rPr>
                <w:t>Make the UE (MCPTT client) request to release the call.</w:t>
              </w:r>
            </w:ins>
          </w:p>
          <w:p w14:paraId="6528CCE5" w14:textId="54B21C8B" w:rsidR="00EB676A" w:rsidRPr="001E6C5A" w:rsidDel="00552E8D" w:rsidRDefault="00EB676A" w:rsidP="00BC3F8D">
            <w:pPr>
              <w:keepNext/>
              <w:keepLines/>
              <w:spacing w:after="0"/>
              <w:rPr>
                <w:del w:id="1121" w:author="MCC160" w:date="2022-11-01T17:17:00Z"/>
                <w:rFonts w:ascii="Arial" w:hAnsi="Arial"/>
                <w:sz w:val="18"/>
              </w:rPr>
            </w:pPr>
            <w:del w:id="1122" w:author="MCC160" w:date="2022-11-01T17:17:00Z">
              <w:r w:rsidRPr="001E6C5A" w:rsidDel="00552E8D">
                <w:rPr>
                  <w:rFonts w:ascii="Arial" w:hAnsi="Arial"/>
                  <w:sz w:val="18"/>
                </w:rPr>
                <w:delText>Make the UE (MCPTT User) request termination of the call.</w:delText>
              </w:r>
            </w:del>
          </w:p>
          <w:p w14:paraId="69496839" w14:textId="77777777" w:rsidR="00EB676A" w:rsidRPr="001E6C5A" w:rsidRDefault="00EB676A" w:rsidP="00BC3F8D">
            <w:pPr>
              <w:keepNext/>
              <w:keepLines/>
              <w:spacing w:after="0"/>
              <w:rPr>
                <w:rFonts w:ascii="Arial" w:hAnsi="Arial"/>
                <w:sz w:val="18"/>
                <w:lang w:eastAsia="zh-CN"/>
              </w:rPr>
            </w:pPr>
            <w:r w:rsidRPr="001E6C5A">
              <w:rPr>
                <w:rFonts w:ascii="Arial" w:hAnsi="Arial"/>
                <w:sz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40303649"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149F77B9"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C0A89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E1034B2"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40D2B2D5" w14:textId="77777777" w:rsidTr="00BC3F8D">
        <w:tc>
          <w:tcPr>
            <w:tcW w:w="534" w:type="dxa"/>
            <w:tcBorders>
              <w:top w:val="single" w:sz="4" w:space="0" w:color="auto"/>
              <w:left w:val="single" w:sz="4" w:space="0" w:color="auto"/>
              <w:bottom w:val="single" w:sz="4" w:space="0" w:color="auto"/>
              <w:right w:val="single" w:sz="4" w:space="0" w:color="auto"/>
            </w:tcBorders>
            <w:hideMark/>
          </w:tcPr>
          <w:p w14:paraId="41C1FC74" w14:textId="77777777" w:rsidR="00EB676A" w:rsidRPr="001E6C5A" w:rsidRDefault="00EB676A" w:rsidP="00BC3F8D">
            <w:pPr>
              <w:keepNext/>
              <w:keepLines/>
              <w:spacing w:after="0"/>
              <w:jc w:val="center"/>
              <w:rPr>
                <w:rFonts w:ascii="Arial" w:hAnsi="Arial"/>
                <w:sz w:val="18"/>
              </w:rPr>
            </w:pPr>
            <w:r w:rsidRPr="001E6C5A">
              <w:rPr>
                <w:rFonts w:ascii="Arial" w:hAnsi="Arial"/>
                <w:sz w:val="18"/>
              </w:rPr>
              <w:t>6</w:t>
            </w:r>
          </w:p>
        </w:tc>
        <w:tc>
          <w:tcPr>
            <w:tcW w:w="3968" w:type="dxa"/>
            <w:tcBorders>
              <w:top w:val="single" w:sz="4" w:space="0" w:color="auto"/>
              <w:left w:val="single" w:sz="4" w:space="0" w:color="auto"/>
              <w:bottom w:val="single" w:sz="4" w:space="0" w:color="auto"/>
              <w:right w:val="single" w:sz="4" w:space="0" w:color="auto"/>
            </w:tcBorders>
            <w:hideMark/>
          </w:tcPr>
          <w:p w14:paraId="49FEB5FF" w14:textId="7121C19B" w:rsidR="00EB676A" w:rsidRPr="001E6C5A" w:rsidRDefault="00EB676A" w:rsidP="00BC3F8D">
            <w:pPr>
              <w:keepNext/>
              <w:keepLines/>
              <w:spacing w:after="0"/>
              <w:rPr>
                <w:rFonts w:ascii="Arial" w:hAnsi="Arial"/>
                <w:sz w:val="18"/>
                <w:lang w:eastAsia="zh-CN"/>
              </w:rPr>
            </w:pPr>
            <w:r w:rsidRPr="001E6C5A">
              <w:rPr>
                <w:rFonts w:ascii="Arial" w:hAnsi="Arial"/>
                <w:sz w:val="18"/>
                <w:lang w:eastAsia="zh-CN"/>
              </w:rPr>
              <w:t xml:space="preserve">The UE (MCPTT Client) performs the </w:t>
            </w:r>
            <w:ins w:id="1123" w:author="MCC160" w:date="2022-11-01T16:59:00Z">
              <w:r w:rsidR="00867AEF">
                <w:rPr>
                  <w:rFonts w:ascii="Arial" w:hAnsi="Arial"/>
                  <w:sz w:val="18"/>
                  <w:lang w:eastAsia="zh-CN"/>
                </w:rPr>
                <w:t xml:space="preserve">test </w:t>
              </w:r>
            </w:ins>
            <w:r w:rsidRPr="001E6C5A">
              <w:rPr>
                <w:rFonts w:ascii="Arial" w:hAnsi="Arial"/>
                <w:sz w:val="18"/>
                <w:lang w:eastAsia="zh-CN"/>
              </w:rPr>
              <w:t xml:space="preserve">procedure </w:t>
            </w:r>
            <w:del w:id="1124" w:author="MCC160" w:date="2022-11-01T16:59:00Z">
              <w:r w:rsidRPr="001E6C5A" w:rsidDel="00867AEF">
                <w:rPr>
                  <w:rFonts w:ascii="Arial" w:hAnsi="Arial"/>
                  <w:sz w:val="18"/>
                  <w:lang w:eastAsia="zh-CN"/>
                </w:rPr>
                <w:delText xml:space="preserve">for </w:delText>
              </w:r>
            </w:del>
            <w:ins w:id="1125" w:author="MCC160" w:date="2022-11-01T16:59:00Z">
              <w:r w:rsidR="00867AEF">
                <w:rPr>
                  <w:rFonts w:ascii="Arial" w:hAnsi="Arial"/>
                  <w:sz w:val="18"/>
                  <w:lang w:eastAsia="zh-CN"/>
                </w:rPr>
                <w:t>'</w:t>
              </w:r>
            </w:ins>
            <w:r w:rsidRPr="001E6C5A">
              <w:rPr>
                <w:rFonts w:ascii="Arial" w:hAnsi="Arial"/>
                <w:sz w:val="18"/>
                <w:lang w:eastAsia="zh-CN"/>
              </w:rPr>
              <w:t>MCX CO call release</w:t>
            </w:r>
            <w:ins w:id="1126" w:author="MCC160" w:date="2022-11-01T16:59:00Z">
              <w:r w:rsidR="00867AEF">
                <w:rPr>
                  <w:rFonts w:ascii="Arial" w:hAnsi="Arial"/>
                  <w:sz w:val="18"/>
                  <w:lang w:eastAsia="zh-CN"/>
                </w:rPr>
                <w:t>'</w:t>
              </w:r>
            </w:ins>
            <w:r w:rsidRPr="001E6C5A">
              <w:rPr>
                <w:rFonts w:ascii="Arial" w:hAnsi="Arial"/>
                <w:sz w:val="18"/>
                <w:lang w:eastAsia="zh-CN"/>
              </w:rPr>
              <w:t xml:space="preserve"> as described in TS 36.579-1 [2] Table 5.3.10.3-1 to </w:t>
            </w:r>
            <w:del w:id="1127" w:author="MCC160" w:date="2022-11-01T16:59:00Z">
              <w:r w:rsidRPr="001E6C5A" w:rsidDel="00867AEF">
                <w:rPr>
                  <w:rFonts w:ascii="Arial" w:hAnsi="Arial"/>
                  <w:sz w:val="18"/>
                  <w:lang w:eastAsia="zh-CN"/>
                </w:rPr>
                <w:delText xml:space="preserve">end </w:delText>
              </w:r>
            </w:del>
            <w:ins w:id="1128" w:author="MCC160" w:date="2022-11-01T16:59:00Z">
              <w:r w:rsidR="00867AEF">
                <w:rPr>
                  <w:rFonts w:ascii="Arial" w:hAnsi="Arial"/>
                  <w:sz w:val="18"/>
                  <w:lang w:eastAsia="zh-CN"/>
                </w:rPr>
                <w:t>release</w:t>
              </w:r>
              <w:r w:rsidR="00867AEF" w:rsidRPr="001E6C5A">
                <w:rPr>
                  <w:rFonts w:ascii="Arial" w:hAnsi="Arial"/>
                  <w:sz w:val="18"/>
                  <w:lang w:eastAsia="zh-CN"/>
                </w:rPr>
                <w:t xml:space="preserve"> </w:t>
              </w:r>
            </w:ins>
            <w:r w:rsidRPr="001E6C5A">
              <w:rPr>
                <w:rFonts w:ascii="Arial" w:hAnsi="Arial"/>
                <w:sz w:val="18"/>
                <w:lang w:eastAsia="zh-CN"/>
              </w:rPr>
              <w:t>the call.</w:t>
            </w:r>
          </w:p>
        </w:tc>
        <w:tc>
          <w:tcPr>
            <w:tcW w:w="708" w:type="dxa"/>
            <w:tcBorders>
              <w:top w:val="single" w:sz="4" w:space="0" w:color="auto"/>
              <w:left w:val="single" w:sz="4" w:space="0" w:color="auto"/>
              <w:bottom w:val="single" w:sz="4" w:space="0" w:color="auto"/>
              <w:right w:val="single" w:sz="4" w:space="0" w:color="auto"/>
            </w:tcBorders>
            <w:hideMark/>
          </w:tcPr>
          <w:p w14:paraId="4B98D8E5"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hideMark/>
          </w:tcPr>
          <w:p w14:paraId="41C59A30" w14:textId="77777777" w:rsidR="00EB676A" w:rsidRPr="001E6C5A" w:rsidRDefault="00EB676A" w:rsidP="00BC3F8D">
            <w:pPr>
              <w:keepNext/>
              <w:keepLines/>
              <w:spacing w:after="0"/>
              <w:rPr>
                <w:rFonts w:ascii="Arial" w:hAnsi="Arial"/>
                <w:sz w:val="18"/>
                <w:lang w:eastAsia="ko-KR"/>
              </w:rPr>
            </w:pPr>
            <w:r w:rsidRPr="001E6C5A">
              <w:rPr>
                <w:rFonts w:ascii="Arial" w:hAnsi="Arial"/>
                <w:sz w:val="18"/>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B90AD6" w14:textId="77777777" w:rsidR="00EB676A" w:rsidRPr="001E6C5A" w:rsidRDefault="00EB676A" w:rsidP="00BC3F8D">
            <w:pPr>
              <w:keepNext/>
              <w:keepLines/>
              <w:spacing w:after="0"/>
              <w:jc w:val="center"/>
              <w:rPr>
                <w:rFonts w:ascii="Arial" w:hAnsi="Arial"/>
                <w:sz w:val="18"/>
              </w:rPr>
            </w:pPr>
            <w:r w:rsidRPr="001E6C5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59E1A70E" w14:textId="77777777" w:rsidR="00EB676A" w:rsidRPr="001E6C5A" w:rsidRDefault="00EB676A" w:rsidP="00BC3F8D">
            <w:pPr>
              <w:keepNext/>
              <w:keepLines/>
              <w:spacing w:after="0"/>
              <w:jc w:val="center"/>
              <w:rPr>
                <w:rFonts w:ascii="Arial" w:hAnsi="Arial"/>
                <w:sz w:val="18"/>
              </w:rPr>
            </w:pPr>
            <w:r w:rsidRPr="001E6C5A">
              <w:rPr>
                <w:rFonts w:ascii="Arial" w:hAnsi="Arial"/>
                <w:sz w:val="18"/>
              </w:rPr>
              <w:t>-</w:t>
            </w:r>
          </w:p>
        </w:tc>
      </w:tr>
      <w:tr w:rsidR="00EB676A" w:rsidRPr="001E6C5A" w14:paraId="5D5AEC73" w14:textId="77777777" w:rsidTr="00BC3F8D">
        <w:tc>
          <w:tcPr>
            <w:tcW w:w="9603" w:type="dxa"/>
            <w:gridSpan w:val="6"/>
            <w:tcBorders>
              <w:top w:val="single" w:sz="4" w:space="0" w:color="auto"/>
              <w:left w:val="single" w:sz="4" w:space="0" w:color="auto"/>
              <w:bottom w:val="single" w:sz="4" w:space="0" w:color="auto"/>
              <w:right w:val="single" w:sz="4" w:space="0" w:color="auto"/>
            </w:tcBorders>
            <w:hideMark/>
          </w:tcPr>
          <w:p w14:paraId="6E235AAF"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This is expected to be done via a suitable implementation dependent MMI.</w:t>
            </w:r>
          </w:p>
        </w:tc>
      </w:tr>
    </w:tbl>
    <w:p w14:paraId="042DE1CE" w14:textId="77777777" w:rsidR="00EB676A" w:rsidRPr="001E6C5A" w:rsidRDefault="00EB676A" w:rsidP="00EB676A"/>
    <w:p w14:paraId="6F3C5022" w14:textId="77777777" w:rsidR="00EB676A" w:rsidRPr="001E6C5A" w:rsidRDefault="00EB676A" w:rsidP="00EB676A">
      <w:pPr>
        <w:keepNext/>
        <w:keepLines/>
        <w:spacing w:before="120"/>
        <w:ind w:left="1985" w:hanging="1985"/>
        <w:rPr>
          <w:rFonts w:ascii="Arial" w:hAnsi="Arial"/>
        </w:rPr>
      </w:pPr>
      <w:r w:rsidRPr="001E6C5A">
        <w:rPr>
          <w:rFonts w:ascii="Arial" w:hAnsi="Arial"/>
        </w:rPr>
        <w:t>6.2.23.3.3</w:t>
      </w:r>
      <w:r w:rsidRPr="001E6C5A">
        <w:rPr>
          <w:rFonts w:ascii="Arial" w:hAnsi="Arial"/>
        </w:rPr>
        <w:tab/>
        <w:t>Specific message contents</w:t>
      </w:r>
    </w:p>
    <w:p w14:paraId="77DB204F"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6.2.23.3.3-1: </w:t>
      </w:r>
      <w:r w:rsidRPr="001E6C5A">
        <w:rPr>
          <w:rFonts w:ascii="Arial" w:hAnsi="Arial"/>
          <w:b/>
          <w:lang w:eastAsia="ko-KR"/>
        </w:rPr>
        <w:t>SIP INVITE</w:t>
      </w:r>
      <w:r w:rsidRPr="001E6C5A">
        <w:rPr>
          <w:rFonts w:ascii="Arial" w:hAnsi="Arial"/>
          <w:b/>
        </w:rPr>
        <w:t xml:space="preserve"> </w:t>
      </w:r>
      <w:r w:rsidRPr="00772695">
        <w:rPr>
          <w:rFonts w:ascii="Arial" w:hAnsi="Arial"/>
          <w:b/>
        </w:rPr>
        <w:t xml:space="preserve">from the SS </w:t>
      </w:r>
      <w:r w:rsidRPr="001E6C5A">
        <w:rPr>
          <w:rFonts w:ascii="Arial" w:hAnsi="Arial"/>
          <w:b/>
        </w:rPr>
        <w:t>(Step 1, Table 6.2.23.3.2-1;</w:t>
      </w:r>
      <w:r>
        <w:rPr>
          <w:rFonts w:ascii="Arial" w:hAnsi="Arial"/>
          <w:b/>
        </w:rPr>
        <w:br/>
        <w:t>s</w:t>
      </w:r>
      <w:r w:rsidRPr="001E6C5A">
        <w:rPr>
          <w:rFonts w:ascii="Arial" w:hAnsi="Arial"/>
          <w:b/>
        </w:rPr>
        <w:t>tep 2, TS 36.579-1 [2], Table 5.3.6.3-1)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19"/>
        <w:gridCol w:w="113"/>
        <w:gridCol w:w="2014"/>
        <w:gridCol w:w="113"/>
        <w:gridCol w:w="2013"/>
        <w:gridCol w:w="113"/>
        <w:gridCol w:w="1305"/>
        <w:gridCol w:w="113"/>
        <w:gridCol w:w="1022"/>
        <w:gridCol w:w="113"/>
      </w:tblGrid>
      <w:tr w:rsidR="00EB676A" w:rsidRPr="001E6C5A" w14:paraId="638B9A56"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C736F8F"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5.5.2.5.2-1, condition FIRST-TO-ANSWER</w:t>
            </w:r>
          </w:p>
        </w:tc>
      </w:tr>
      <w:tr w:rsidR="00EB676A" w:rsidRPr="001E6C5A" w14:paraId="55FB153F"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DACC9D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8C7BC2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5189306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712C74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673727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EED320"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C6AFFCF" w14:textId="77777777" w:rsidR="00EB676A" w:rsidRPr="001E6C5A" w:rsidRDefault="00EB676A" w:rsidP="00BC3F8D">
            <w:pPr>
              <w:keepNext/>
              <w:keepLines/>
              <w:spacing w:after="0"/>
              <w:rPr>
                <w:rFonts w:ascii="Arial" w:hAnsi="Arial"/>
                <w:sz w:val="18"/>
              </w:rPr>
            </w:pPr>
            <w:r w:rsidRPr="001E6C5A">
              <w:rPr>
                <w:rFonts w:ascii="Arial" w:hAnsi="Arial"/>
                <w:b/>
                <w:bCs/>
                <w:sz w:val="18"/>
              </w:rPr>
              <w:t>Replaces</w:t>
            </w:r>
          </w:p>
        </w:tc>
        <w:tc>
          <w:tcPr>
            <w:tcW w:w="2127" w:type="dxa"/>
            <w:gridSpan w:val="2"/>
            <w:tcBorders>
              <w:top w:val="single" w:sz="4" w:space="0" w:color="auto"/>
              <w:left w:val="single" w:sz="4" w:space="0" w:color="auto"/>
              <w:bottom w:val="single" w:sz="4" w:space="0" w:color="auto"/>
              <w:right w:val="single" w:sz="4" w:space="0" w:color="auto"/>
            </w:tcBorders>
          </w:tcPr>
          <w:p w14:paraId="4FE46D95"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094CCE9D"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hideMark/>
          </w:tcPr>
          <w:p w14:paraId="629F1C93" w14:textId="77777777" w:rsidR="00EB676A" w:rsidRPr="001E6C5A" w:rsidRDefault="00EB676A" w:rsidP="00BC3F8D">
            <w:pPr>
              <w:keepNext/>
              <w:keepLines/>
              <w:spacing w:after="0"/>
              <w:rPr>
                <w:rFonts w:ascii="Arial" w:hAnsi="Arial"/>
                <w:sz w:val="18"/>
              </w:rPr>
            </w:pPr>
            <w:r w:rsidRPr="001E6C5A">
              <w:rPr>
                <w:rFonts w:ascii="Arial" w:hAnsi="Arial"/>
                <w:sz w:val="18"/>
              </w:rPr>
              <w:t>RFC 3891 [117]</w:t>
            </w:r>
            <w:r w:rsidRPr="001E6C5A">
              <w:rPr>
                <w:rFonts w:ascii="Arial" w:hAnsi="Arial" w:cs="Arial"/>
                <w:sz w:val="18"/>
                <w:szCs w:val="18"/>
              </w:rPr>
              <w:t xml:space="preserve"> TS 24.379 [9] clause 6.3.2.2</w:t>
            </w:r>
          </w:p>
        </w:tc>
        <w:tc>
          <w:tcPr>
            <w:tcW w:w="1135" w:type="dxa"/>
            <w:gridSpan w:val="2"/>
            <w:tcBorders>
              <w:top w:val="single" w:sz="4" w:space="0" w:color="auto"/>
              <w:left w:val="single" w:sz="4" w:space="0" w:color="auto"/>
              <w:bottom w:val="single" w:sz="4" w:space="0" w:color="auto"/>
              <w:right w:val="single" w:sz="4" w:space="0" w:color="auto"/>
            </w:tcBorders>
          </w:tcPr>
          <w:p w14:paraId="0D180E72" w14:textId="77777777" w:rsidR="00EB676A" w:rsidRPr="001E6C5A" w:rsidRDefault="00EB676A" w:rsidP="00BC3F8D">
            <w:pPr>
              <w:keepNext/>
              <w:keepLines/>
              <w:spacing w:after="0"/>
              <w:rPr>
                <w:rFonts w:ascii="Arial" w:hAnsi="Arial"/>
                <w:sz w:val="18"/>
              </w:rPr>
            </w:pPr>
          </w:p>
        </w:tc>
      </w:tr>
      <w:tr w:rsidR="00EB676A" w:rsidRPr="001E6C5A" w14:paraId="1D9DEB81"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B2656CE"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w:t>
            </w:r>
            <w:proofErr w:type="spellStart"/>
            <w:r w:rsidRPr="001E6C5A">
              <w:rPr>
                <w:rFonts w:ascii="Arial" w:hAnsi="Arial"/>
                <w:bCs/>
                <w:sz w:val="18"/>
              </w:rPr>
              <w:t>callid</w:t>
            </w:r>
            <w:proofErr w:type="spellEnd"/>
          </w:p>
        </w:tc>
        <w:tc>
          <w:tcPr>
            <w:tcW w:w="2127" w:type="dxa"/>
            <w:gridSpan w:val="2"/>
            <w:tcBorders>
              <w:top w:val="single" w:sz="4" w:space="0" w:color="auto"/>
              <w:left w:val="single" w:sz="4" w:space="0" w:color="auto"/>
              <w:bottom w:val="single" w:sz="4" w:space="0" w:color="auto"/>
              <w:right w:val="single" w:sz="4" w:space="0" w:color="auto"/>
            </w:tcBorders>
            <w:hideMark/>
          </w:tcPr>
          <w:p w14:paraId="68DCF121" w14:textId="77777777" w:rsidR="00EB676A" w:rsidRPr="001E6C5A" w:rsidRDefault="00EB676A" w:rsidP="00BC3F8D">
            <w:pPr>
              <w:keepNext/>
              <w:keepLines/>
              <w:spacing w:after="0"/>
              <w:rPr>
                <w:rFonts w:ascii="Arial" w:hAnsi="Arial"/>
                <w:sz w:val="18"/>
              </w:rPr>
            </w:pPr>
            <w:proofErr w:type="spellStart"/>
            <w:r w:rsidRPr="001E6C5A">
              <w:rPr>
                <w:rFonts w:ascii="Arial" w:hAnsi="Arial" w:cs="Arial"/>
                <w:sz w:val="18"/>
                <w:szCs w:val="18"/>
              </w:rPr>
              <w:t>callid</w:t>
            </w:r>
            <w:proofErr w:type="spellEnd"/>
            <w:r w:rsidRPr="001E6C5A">
              <w:rPr>
                <w:rFonts w:ascii="Arial" w:hAnsi="Arial" w:cs="Arial"/>
                <w:sz w:val="18"/>
                <w:szCs w:val="18"/>
              </w:rPr>
              <w:t xml:space="preserve">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7F1B6616"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592857CC"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7BBD060C" w14:textId="77777777" w:rsidR="00EB676A" w:rsidRPr="001E6C5A" w:rsidRDefault="00EB676A" w:rsidP="00BC3F8D">
            <w:pPr>
              <w:keepNext/>
              <w:keepLines/>
              <w:spacing w:after="0"/>
              <w:rPr>
                <w:rFonts w:ascii="Arial" w:hAnsi="Arial"/>
                <w:sz w:val="18"/>
              </w:rPr>
            </w:pPr>
          </w:p>
        </w:tc>
      </w:tr>
      <w:tr w:rsidR="00EB676A" w:rsidRPr="001E6C5A" w14:paraId="4627271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E607221"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replaces-params</w:t>
            </w:r>
          </w:p>
        </w:tc>
        <w:tc>
          <w:tcPr>
            <w:tcW w:w="2127" w:type="dxa"/>
            <w:gridSpan w:val="2"/>
            <w:tcBorders>
              <w:top w:val="single" w:sz="4" w:space="0" w:color="auto"/>
              <w:left w:val="single" w:sz="4" w:space="0" w:color="auto"/>
              <w:bottom w:val="single" w:sz="4" w:space="0" w:color="auto"/>
              <w:right w:val="single" w:sz="4" w:space="0" w:color="auto"/>
            </w:tcBorders>
          </w:tcPr>
          <w:p w14:paraId="650733A7"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60557B70"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A6D557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F75D2DC" w14:textId="77777777" w:rsidR="00EB676A" w:rsidRPr="001E6C5A" w:rsidRDefault="00EB676A" w:rsidP="00BC3F8D">
            <w:pPr>
              <w:keepNext/>
              <w:keepLines/>
              <w:spacing w:after="0"/>
              <w:rPr>
                <w:rFonts w:ascii="Arial" w:hAnsi="Arial"/>
                <w:sz w:val="18"/>
              </w:rPr>
            </w:pPr>
          </w:p>
        </w:tc>
      </w:tr>
      <w:tr w:rsidR="00EB676A" w:rsidRPr="001E6C5A" w14:paraId="35BF859D"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712E5FB"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from-tag</w:t>
            </w:r>
          </w:p>
        </w:tc>
        <w:tc>
          <w:tcPr>
            <w:tcW w:w="2127" w:type="dxa"/>
            <w:gridSpan w:val="2"/>
            <w:tcBorders>
              <w:top w:val="single" w:sz="4" w:space="0" w:color="auto"/>
              <w:left w:val="single" w:sz="4" w:space="0" w:color="auto"/>
              <w:bottom w:val="single" w:sz="4" w:space="0" w:color="auto"/>
              <w:right w:val="single" w:sz="4" w:space="0" w:color="auto"/>
            </w:tcBorders>
            <w:hideMark/>
          </w:tcPr>
          <w:p w14:paraId="5B0DC578"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to-tag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A5D6D07"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D2C769E"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1DCF5368" w14:textId="77777777" w:rsidR="00EB676A" w:rsidRPr="001E6C5A" w:rsidRDefault="00EB676A" w:rsidP="00BC3F8D">
            <w:pPr>
              <w:keepNext/>
              <w:keepLines/>
              <w:spacing w:after="0"/>
              <w:rPr>
                <w:rFonts w:ascii="Arial" w:hAnsi="Arial"/>
                <w:sz w:val="18"/>
              </w:rPr>
            </w:pPr>
          </w:p>
        </w:tc>
      </w:tr>
      <w:tr w:rsidR="00EB676A" w:rsidRPr="001E6C5A" w14:paraId="671E8AB6"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75A0CB" w14:textId="77777777" w:rsidR="00EB676A" w:rsidRPr="001E6C5A" w:rsidRDefault="00EB676A" w:rsidP="00BC3F8D">
            <w:pPr>
              <w:keepNext/>
              <w:keepLines/>
              <w:spacing w:after="0"/>
              <w:rPr>
                <w:rFonts w:ascii="Arial" w:hAnsi="Arial"/>
                <w:b/>
                <w:bCs/>
                <w:sz w:val="18"/>
              </w:rPr>
            </w:pPr>
            <w:r w:rsidRPr="001E6C5A">
              <w:rPr>
                <w:rFonts w:ascii="Arial" w:hAnsi="Arial"/>
                <w:bCs/>
                <w:sz w:val="18"/>
              </w:rPr>
              <w:t xml:space="preserve">    to-tag</w:t>
            </w:r>
          </w:p>
        </w:tc>
        <w:tc>
          <w:tcPr>
            <w:tcW w:w="2127" w:type="dxa"/>
            <w:gridSpan w:val="2"/>
            <w:tcBorders>
              <w:top w:val="single" w:sz="4" w:space="0" w:color="auto"/>
              <w:left w:val="single" w:sz="4" w:space="0" w:color="auto"/>
              <w:bottom w:val="single" w:sz="4" w:space="0" w:color="auto"/>
              <w:right w:val="single" w:sz="4" w:space="0" w:color="auto"/>
            </w:tcBorders>
            <w:hideMark/>
          </w:tcPr>
          <w:p w14:paraId="2EA64D89" w14:textId="77777777" w:rsidR="00EB676A" w:rsidRPr="001E6C5A" w:rsidRDefault="00EB676A" w:rsidP="00BC3F8D">
            <w:pPr>
              <w:keepNext/>
              <w:keepLines/>
              <w:spacing w:after="0"/>
              <w:rPr>
                <w:rFonts w:ascii="Arial" w:hAnsi="Arial"/>
                <w:sz w:val="18"/>
              </w:rPr>
            </w:pPr>
            <w:r w:rsidRPr="001E6C5A">
              <w:rPr>
                <w:rFonts w:ascii="Arial" w:hAnsi="Arial" w:cs="Arial"/>
                <w:sz w:val="18"/>
                <w:szCs w:val="18"/>
              </w:rPr>
              <w:t>from-tag of the targeted pre-established session</w:t>
            </w:r>
          </w:p>
        </w:tc>
        <w:tc>
          <w:tcPr>
            <w:tcW w:w="2126" w:type="dxa"/>
            <w:gridSpan w:val="2"/>
            <w:tcBorders>
              <w:top w:val="single" w:sz="4" w:space="0" w:color="auto"/>
              <w:left w:val="single" w:sz="4" w:space="0" w:color="auto"/>
              <w:bottom w:val="single" w:sz="4" w:space="0" w:color="auto"/>
              <w:right w:val="single" w:sz="4" w:space="0" w:color="auto"/>
            </w:tcBorders>
          </w:tcPr>
          <w:p w14:paraId="3CF946AE"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421946B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EBBD671" w14:textId="77777777" w:rsidR="00EB676A" w:rsidRPr="001E6C5A" w:rsidRDefault="00EB676A" w:rsidP="00BC3F8D">
            <w:pPr>
              <w:keepNext/>
              <w:keepLines/>
              <w:spacing w:after="0"/>
              <w:rPr>
                <w:rFonts w:ascii="Arial" w:hAnsi="Arial"/>
                <w:sz w:val="18"/>
              </w:rPr>
            </w:pPr>
          </w:p>
        </w:tc>
      </w:tr>
      <w:tr w:rsidR="00EB676A" w:rsidRPr="001E6C5A" w14:paraId="54FDBC63" w14:textId="77777777" w:rsidTr="00BC3F8D">
        <w:trPr>
          <w:gridBefore w:val="1"/>
          <w:wBefore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9BC43E8" w14:textId="77777777" w:rsidR="00EB676A" w:rsidRPr="001E6C5A" w:rsidRDefault="00EB676A" w:rsidP="00BC3F8D">
            <w:pPr>
              <w:keepNext/>
              <w:keepLines/>
              <w:spacing w:after="0"/>
              <w:rPr>
                <w:rFonts w:ascii="Arial" w:hAnsi="Arial"/>
                <w:b/>
                <w:bCs/>
                <w:sz w:val="18"/>
              </w:rPr>
            </w:pPr>
            <w:r w:rsidRPr="001E6C5A">
              <w:rPr>
                <w:rFonts w:ascii="Arial" w:hAnsi="Arial"/>
                <w:b/>
                <w:bCs/>
                <w:sz w:val="18"/>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6685E250"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tcPr>
          <w:p w14:paraId="3947F865"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191112A9"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3F059A50" w14:textId="77777777" w:rsidR="00EB676A" w:rsidRPr="001E6C5A" w:rsidRDefault="00EB676A" w:rsidP="00BC3F8D">
            <w:pPr>
              <w:keepNext/>
              <w:keepLines/>
              <w:spacing w:after="0"/>
              <w:rPr>
                <w:rFonts w:ascii="Arial" w:hAnsi="Arial"/>
                <w:sz w:val="18"/>
              </w:rPr>
            </w:pPr>
          </w:p>
        </w:tc>
      </w:tr>
      <w:tr w:rsidR="00EB676A" w:rsidRPr="001E6C5A" w14:paraId="5550FD02"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25310D30" w14:textId="77777777" w:rsidR="00EB676A" w:rsidRPr="001E6C5A" w:rsidRDefault="00EB676A" w:rsidP="00BC3F8D">
            <w:pPr>
              <w:keepNext/>
              <w:keepLines/>
              <w:spacing w:after="0"/>
              <w:rPr>
                <w:rFonts w:ascii="Arial" w:hAnsi="Arial"/>
                <w:b/>
                <w:bCs/>
                <w:sz w:val="18"/>
              </w:rPr>
            </w:pPr>
            <w:r w:rsidRPr="001E6C5A">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5D3C181"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B34E41" w14:textId="77777777" w:rsidR="00EB676A" w:rsidRPr="001E6C5A" w:rsidRDefault="00EB676A" w:rsidP="00BC3F8D">
            <w:pPr>
              <w:keepNext/>
              <w:keepLines/>
              <w:spacing w:after="0"/>
              <w:rPr>
                <w:rFonts w:ascii="Arial" w:hAnsi="Arial"/>
                <w:b/>
                <w:sz w:val="18"/>
              </w:rPr>
            </w:pPr>
            <w:r w:rsidRPr="001E6C5A">
              <w:rPr>
                <w:rFonts w:ascii="Arial" w:hAnsi="Arial"/>
                <w:b/>
                <w:sz w:val="18"/>
              </w:rPr>
              <w:t>SDP message</w:t>
            </w:r>
          </w:p>
        </w:tc>
        <w:tc>
          <w:tcPr>
            <w:tcW w:w="1418" w:type="dxa"/>
            <w:gridSpan w:val="2"/>
            <w:tcBorders>
              <w:top w:val="single" w:sz="4" w:space="0" w:color="auto"/>
              <w:left w:val="single" w:sz="4" w:space="0" w:color="auto"/>
              <w:bottom w:val="single" w:sz="4" w:space="0" w:color="auto"/>
              <w:right w:val="single" w:sz="4" w:space="0" w:color="auto"/>
            </w:tcBorders>
          </w:tcPr>
          <w:p w14:paraId="04CDC5AB"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524F17C" w14:textId="77777777" w:rsidR="00EB676A" w:rsidRPr="001E6C5A" w:rsidRDefault="00EB676A" w:rsidP="00BC3F8D">
            <w:pPr>
              <w:keepNext/>
              <w:keepLines/>
              <w:spacing w:after="0"/>
              <w:rPr>
                <w:rFonts w:ascii="Arial" w:hAnsi="Arial"/>
                <w:sz w:val="18"/>
              </w:rPr>
            </w:pPr>
          </w:p>
        </w:tc>
      </w:tr>
      <w:tr w:rsidR="00EB676A" w:rsidRPr="001E6C5A" w14:paraId="32D0BDC6" w14:textId="77777777" w:rsidTr="00BC3F8D">
        <w:trPr>
          <w:gridAfter w:val="1"/>
          <w:wAfter w:w="113" w:type="dxa"/>
          <w:jc w:val="center"/>
        </w:trPr>
        <w:tc>
          <w:tcPr>
            <w:tcW w:w="2833" w:type="dxa"/>
            <w:gridSpan w:val="2"/>
            <w:tcBorders>
              <w:top w:val="single" w:sz="4" w:space="0" w:color="auto"/>
              <w:left w:val="single" w:sz="4" w:space="0" w:color="auto"/>
              <w:bottom w:val="single" w:sz="4" w:space="0" w:color="auto"/>
              <w:right w:val="single" w:sz="4" w:space="0" w:color="auto"/>
            </w:tcBorders>
            <w:vAlign w:val="center"/>
            <w:hideMark/>
          </w:tcPr>
          <w:p w14:paraId="1F07233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FDE1D76" w14:textId="77777777" w:rsidR="00EB676A" w:rsidRPr="001E6C5A" w:rsidRDefault="00EB676A" w:rsidP="00BC3F8D">
            <w:pPr>
              <w:keepNext/>
              <w:keepLines/>
              <w:spacing w:after="0"/>
              <w:rPr>
                <w:rFonts w:ascii="Arial" w:hAnsi="Arial"/>
                <w:sz w:val="18"/>
              </w:rPr>
            </w:pPr>
            <w:r w:rsidRPr="001E6C5A">
              <w:rPr>
                <w:rFonts w:ascii="Arial" w:hAnsi="Arial"/>
                <w:sz w:val="18"/>
              </w:rPr>
              <w:t>SDP message as described in Table 6.2.23.3.3-2</w:t>
            </w:r>
          </w:p>
        </w:tc>
        <w:tc>
          <w:tcPr>
            <w:tcW w:w="2126" w:type="dxa"/>
            <w:gridSpan w:val="2"/>
            <w:tcBorders>
              <w:top w:val="single" w:sz="4" w:space="0" w:color="auto"/>
              <w:left w:val="single" w:sz="4" w:space="0" w:color="auto"/>
              <w:bottom w:val="single" w:sz="4" w:space="0" w:color="auto"/>
              <w:right w:val="single" w:sz="4" w:space="0" w:color="auto"/>
            </w:tcBorders>
          </w:tcPr>
          <w:p w14:paraId="371D3213"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7616E6A1"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679AA59F" w14:textId="77777777" w:rsidR="00EB676A" w:rsidRPr="001E6C5A" w:rsidRDefault="00EB676A" w:rsidP="00BC3F8D">
            <w:pPr>
              <w:keepNext/>
              <w:keepLines/>
              <w:spacing w:after="0"/>
              <w:rPr>
                <w:rFonts w:ascii="Arial" w:hAnsi="Arial"/>
                <w:sz w:val="18"/>
              </w:rPr>
            </w:pPr>
          </w:p>
        </w:tc>
      </w:tr>
      <w:tr w:rsidR="00EB676A" w:rsidRPr="001E6C5A" w14:paraId="42C9E58A"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D0D15D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tcPr>
          <w:p w14:paraId="4A0AD84E" w14:textId="77777777" w:rsidR="00EB676A" w:rsidRPr="001E6C5A" w:rsidRDefault="00EB676A" w:rsidP="00BC3F8D">
            <w:pPr>
              <w:keepNext/>
              <w:keepLines/>
              <w:spacing w:after="0"/>
              <w:rPr>
                <w:rFonts w:ascii="Arial" w:hAnsi="Arial"/>
                <w:sz w:val="18"/>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18F8F6" w14:textId="77777777" w:rsidR="00EB676A" w:rsidRPr="001E6C5A" w:rsidRDefault="00EB676A" w:rsidP="00BC3F8D">
            <w:pPr>
              <w:keepNext/>
              <w:keepLines/>
              <w:spacing w:after="0"/>
              <w:rPr>
                <w:rFonts w:ascii="Arial" w:hAnsi="Arial"/>
                <w:b/>
                <w:sz w:val="18"/>
              </w:rPr>
            </w:pPr>
            <w:r w:rsidRPr="001E6C5A">
              <w:rPr>
                <w:rFonts w:ascii="Arial" w:hAnsi="Arial"/>
                <w:b/>
                <w:sz w:val="18"/>
              </w:rPr>
              <w:t>MCPTT Info</w:t>
            </w:r>
          </w:p>
        </w:tc>
        <w:tc>
          <w:tcPr>
            <w:tcW w:w="1418" w:type="dxa"/>
            <w:gridSpan w:val="2"/>
            <w:tcBorders>
              <w:top w:val="single" w:sz="4" w:space="0" w:color="auto"/>
              <w:left w:val="single" w:sz="4" w:space="0" w:color="auto"/>
              <w:bottom w:val="single" w:sz="4" w:space="0" w:color="auto"/>
              <w:right w:val="single" w:sz="4" w:space="0" w:color="auto"/>
            </w:tcBorders>
          </w:tcPr>
          <w:p w14:paraId="6213B9ED"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29D09AA8" w14:textId="77777777" w:rsidR="00EB676A" w:rsidRPr="001E6C5A" w:rsidRDefault="00EB676A" w:rsidP="00BC3F8D">
            <w:pPr>
              <w:keepNext/>
              <w:keepLines/>
              <w:spacing w:after="0"/>
              <w:rPr>
                <w:rFonts w:ascii="Arial" w:hAnsi="Arial"/>
                <w:sz w:val="18"/>
              </w:rPr>
            </w:pPr>
          </w:p>
        </w:tc>
      </w:tr>
      <w:tr w:rsidR="00EB676A" w:rsidRPr="001E6C5A" w14:paraId="40B2DE2C" w14:textId="77777777" w:rsidTr="00BC3F8D">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677B60C" w14:textId="77777777" w:rsidR="00EB676A" w:rsidRPr="001E6C5A" w:rsidRDefault="00EB676A" w:rsidP="00BC3F8D">
            <w:pPr>
              <w:keepNext/>
              <w:keepLines/>
              <w:spacing w:after="0"/>
              <w:rPr>
                <w:rFonts w:ascii="Arial" w:hAnsi="Arial"/>
                <w:b/>
                <w:sz w:val="18"/>
              </w:rPr>
            </w:pPr>
            <w:r w:rsidRPr="001E6C5A">
              <w:rPr>
                <w:rFonts w:ascii="Arial" w:hAnsi="Arial"/>
                <w:sz w:val="18"/>
              </w:rP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hideMark/>
          </w:tcPr>
          <w:p w14:paraId="498FDF2C" w14:textId="77777777" w:rsidR="00EB676A" w:rsidRPr="001E6C5A" w:rsidRDefault="00EB676A" w:rsidP="00BC3F8D">
            <w:pPr>
              <w:keepNext/>
              <w:keepLines/>
              <w:spacing w:after="0"/>
              <w:rPr>
                <w:rFonts w:ascii="Arial" w:hAnsi="Arial"/>
                <w:sz w:val="18"/>
              </w:rPr>
            </w:pPr>
            <w:r w:rsidRPr="001E6C5A">
              <w:rPr>
                <w:rFonts w:ascii="Arial" w:hAnsi="Arial"/>
                <w:sz w:val="18"/>
              </w:rPr>
              <w:t>MCPTT-Info as described in Table 6.2.23.3.3-3</w:t>
            </w:r>
          </w:p>
        </w:tc>
        <w:tc>
          <w:tcPr>
            <w:tcW w:w="2126" w:type="dxa"/>
            <w:gridSpan w:val="2"/>
            <w:tcBorders>
              <w:top w:val="single" w:sz="4" w:space="0" w:color="auto"/>
              <w:left w:val="single" w:sz="4" w:space="0" w:color="auto"/>
              <w:bottom w:val="single" w:sz="4" w:space="0" w:color="auto"/>
              <w:right w:val="single" w:sz="4" w:space="0" w:color="auto"/>
            </w:tcBorders>
          </w:tcPr>
          <w:p w14:paraId="2F717BA5" w14:textId="77777777" w:rsidR="00EB676A" w:rsidRPr="001E6C5A" w:rsidRDefault="00EB676A" w:rsidP="00BC3F8D">
            <w:pPr>
              <w:keepNext/>
              <w:keepLines/>
              <w:spacing w:after="0"/>
              <w:rPr>
                <w:rFonts w:ascii="Arial" w:hAnsi="Arial"/>
                <w:sz w:val="18"/>
              </w:rPr>
            </w:pPr>
          </w:p>
        </w:tc>
        <w:tc>
          <w:tcPr>
            <w:tcW w:w="1418" w:type="dxa"/>
            <w:gridSpan w:val="2"/>
            <w:tcBorders>
              <w:top w:val="single" w:sz="4" w:space="0" w:color="auto"/>
              <w:left w:val="single" w:sz="4" w:space="0" w:color="auto"/>
              <w:bottom w:val="single" w:sz="4" w:space="0" w:color="auto"/>
              <w:right w:val="single" w:sz="4" w:space="0" w:color="auto"/>
            </w:tcBorders>
          </w:tcPr>
          <w:p w14:paraId="2FA1288F" w14:textId="77777777" w:rsidR="00EB676A" w:rsidRPr="001E6C5A" w:rsidRDefault="00EB676A" w:rsidP="00BC3F8D">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549DB197" w14:textId="77777777" w:rsidR="00EB676A" w:rsidRPr="001E6C5A" w:rsidRDefault="00EB676A" w:rsidP="00BC3F8D">
            <w:pPr>
              <w:keepNext/>
              <w:keepLines/>
              <w:spacing w:after="0"/>
              <w:rPr>
                <w:rFonts w:ascii="Arial" w:hAnsi="Arial"/>
                <w:sz w:val="18"/>
              </w:rPr>
            </w:pPr>
          </w:p>
        </w:tc>
      </w:tr>
    </w:tbl>
    <w:p w14:paraId="2902228A" w14:textId="77777777" w:rsidR="00EB676A" w:rsidRPr="001E6C5A" w:rsidRDefault="00EB676A" w:rsidP="00EB676A"/>
    <w:p w14:paraId="51F3D8D4" w14:textId="77777777" w:rsidR="00EB676A" w:rsidRPr="001E6C5A" w:rsidRDefault="00EB676A" w:rsidP="00EB676A">
      <w:pPr>
        <w:keepNext/>
        <w:keepLines/>
        <w:spacing w:before="60"/>
        <w:jc w:val="center"/>
        <w:rPr>
          <w:rFonts w:ascii="Arial" w:hAnsi="Arial"/>
          <w:b/>
        </w:rPr>
      </w:pPr>
      <w:r w:rsidRPr="001E6C5A">
        <w:rPr>
          <w:rFonts w:ascii="Arial" w:hAnsi="Arial"/>
          <w:b/>
        </w:rPr>
        <w:t>Table 6.2.23.3.3-2: SDP Message</w:t>
      </w:r>
      <w:r w:rsidRPr="001E6C5A">
        <w:rPr>
          <w:rFonts w:ascii="Arial" w:hAnsi="Arial"/>
          <w:b/>
          <w:lang w:eastAsia="ko-KR"/>
        </w:rPr>
        <w:t xml:space="preserve"> in SIP INVITE</w:t>
      </w:r>
      <w:r w:rsidRPr="001E6C5A">
        <w:rPr>
          <w:rFonts w:ascii="Arial" w:hAnsi="Arial"/>
          <w:b/>
        </w:rPr>
        <w:t xml:space="preserve"> (Table 6.2.23.3.3-1)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835"/>
        <w:gridCol w:w="2126"/>
        <w:gridCol w:w="2126"/>
        <w:gridCol w:w="1418"/>
        <w:gridCol w:w="1020"/>
        <w:gridCol w:w="113"/>
      </w:tblGrid>
      <w:tr w:rsidR="00EB676A" w:rsidRPr="001E6C5A" w14:paraId="245E57B8"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12D22EE9" w14:textId="379ED7B8"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5.5.3.1.2-1, condition FIRST_SDP_FROM_SS, </w:t>
            </w:r>
            <w:ins w:id="1129" w:author="MCC160" w:date="2022-10-20T20:19:00Z">
              <w:r w:rsidR="00B46C5F" w:rsidRPr="00B46C5F">
                <w:rPr>
                  <w:rFonts w:ascii="Arial" w:hAnsi="Arial"/>
                  <w:sz w:val="18"/>
                </w:rPr>
                <w:t>PRE_ESTABLISHED_SESSION</w:t>
              </w:r>
              <w:r w:rsidR="00B46C5F">
                <w:rPr>
                  <w:rFonts w:ascii="Arial" w:hAnsi="Arial"/>
                  <w:sz w:val="18"/>
                </w:rPr>
                <w:t xml:space="preserve">, </w:t>
              </w:r>
            </w:ins>
            <w:r w:rsidRPr="001E6C5A">
              <w:rPr>
                <w:rFonts w:ascii="Arial" w:hAnsi="Arial"/>
                <w:sz w:val="18"/>
              </w:rPr>
              <w:t>WITHOUT_FLOORCONTROL (NOTE 1)</w:t>
            </w:r>
          </w:p>
        </w:tc>
      </w:tr>
      <w:tr w:rsidR="00EB676A" w:rsidRPr="001E6C5A" w14:paraId="596176D6" w14:textId="77777777" w:rsidTr="00BC3F8D">
        <w:trPr>
          <w:gridBefore w:val="1"/>
          <w:wBefore w:w="113" w:type="dxa"/>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257F4BA"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5456F8"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59921F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EB7D6B7"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3" w:type="dxa"/>
            <w:gridSpan w:val="2"/>
            <w:tcBorders>
              <w:top w:val="single" w:sz="4" w:space="0" w:color="auto"/>
              <w:left w:val="single" w:sz="4" w:space="0" w:color="auto"/>
              <w:bottom w:val="single" w:sz="4" w:space="0" w:color="auto"/>
              <w:right w:val="single" w:sz="4" w:space="0" w:color="auto"/>
            </w:tcBorders>
            <w:hideMark/>
          </w:tcPr>
          <w:p w14:paraId="6DB52536"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77902296"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B18D114" w14:textId="77777777" w:rsidR="00EB676A" w:rsidRPr="001E6C5A" w:rsidRDefault="00EB676A" w:rsidP="00BC3F8D">
            <w:pPr>
              <w:keepNext/>
              <w:keepLines/>
              <w:spacing w:after="0"/>
              <w:rPr>
                <w:rFonts w:ascii="Arial" w:hAnsi="Arial"/>
                <w:sz w:val="18"/>
              </w:rPr>
            </w:pPr>
            <w:r w:rsidRPr="001E6C5A">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52199DD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CA30EE"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C3E7C9"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349FF53E" w14:textId="77777777" w:rsidR="00EB676A" w:rsidRPr="001E6C5A" w:rsidRDefault="00EB676A" w:rsidP="00BC3F8D">
            <w:pPr>
              <w:keepNext/>
              <w:keepLines/>
              <w:spacing w:after="0"/>
              <w:rPr>
                <w:rFonts w:ascii="Arial" w:hAnsi="Arial"/>
                <w:sz w:val="18"/>
              </w:rPr>
            </w:pPr>
          </w:p>
        </w:tc>
      </w:tr>
      <w:tr w:rsidR="00EB676A" w:rsidRPr="001E6C5A" w14:paraId="3C80A02F"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8BD73D"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62CD3E03"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D0E6D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3563BB"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663FE6A8" w14:textId="77777777" w:rsidR="00EB676A" w:rsidRPr="001E6C5A" w:rsidRDefault="00EB676A" w:rsidP="00BC3F8D">
            <w:pPr>
              <w:keepNext/>
              <w:keepLines/>
              <w:spacing w:after="0"/>
              <w:rPr>
                <w:rFonts w:ascii="Arial" w:hAnsi="Arial"/>
                <w:sz w:val="18"/>
              </w:rPr>
            </w:pPr>
          </w:p>
        </w:tc>
      </w:tr>
      <w:tr w:rsidR="00EB676A" w:rsidRPr="001E6C5A" w14:paraId="326F1959"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8E0D2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3D9B8874" w14:textId="77777777" w:rsidR="00EB676A" w:rsidRPr="001E6C5A" w:rsidRDefault="00EB676A" w:rsidP="00BC3F8D">
            <w:pPr>
              <w:keepNext/>
              <w:keepLines/>
              <w:spacing w:after="0"/>
              <w:rPr>
                <w:rFonts w:ascii="Arial" w:hAnsi="Arial"/>
                <w:sz w:val="18"/>
              </w:rPr>
            </w:pPr>
            <w:r w:rsidRPr="001E6C5A">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12CEAA94"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1D729A7A"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509D0253" w14:textId="77777777" w:rsidR="00EB676A" w:rsidRPr="001E6C5A" w:rsidRDefault="00EB676A" w:rsidP="00BC3F8D">
            <w:pPr>
              <w:keepNext/>
              <w:keepLines/>
              <w:spacing w:after="0"/>
              <w:rPr>
                <w:rFonts w:ascii="Arial" w:hAnsi="Arial"/>
                <w:sz w:val="18"/>
              </w:rPr>
            </w:pPr>
          </w:p>
        </w:tc>
      </w:tr>
      <w:tr w:rsidR="00EB676A" w:rsidRPr="001E6C5A" w14:paraId="53971837"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B2C341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19D71825" w14:textId="77777777" w:rsidR="00EB676A" w:rsidRPr="001E6C5A" w:rsidRDefault="00EB676A" w:rsidP="00BC3F8D">
            <w:pPr>
              <w:keepNext/>
              <w:keepLines/>
              <w:spacing w:after="0"/>
              <w:rPr>
                <w:rFonts w:ascii="Arial" w:hAnsi="Arial"/>
                <w:sz w:val="18"/>
              </w:rPr>
            </w:pPr>
            <w:r w:rsidRPr="001E6C5A">
              <w:rPr>
                <w:rFonts w:ascii="Arial" w:hAnsi="Arial"/>
                <w:sz w:val="18"/>
              </w:rPr>
              <w:t>"87654321"</w:t>
            </w:r>
          </w:p>
        </w:tc>
        <w:tc>
          <w:tcPr>
            <w:tcW w:w="2126" w:type="dxa"/>
            <w:tcBorders>
              <w:top w:val="single" w:sz="4" w:space="0" w:color="auto"/>
              <w:left w:val="single" w:sz="4" w:space="0" w:color="auto"/>
              <w:bottom w:val="single" w:sz="4" w:space="0" w:color="auto"/>
              <w:right w:val="single" w:sz="4" w:space="0" w:color="auto"/>
            </w:tcBorders>
            <w:hideMark/>
          </w:tcPr>
          <w:p w14:paraId="6BC6097F"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76746F9"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401A7F6C" w14:textId="77777777" w:rsidR="00EB676A" w:rsidRPr="001E6C5A" w:rsidRDefault="00EB676A" w:rsidP="00BC3F8D">
            <w:pPr>
              <w:keepNext/>
              <w:keepLines/>
              <w:spacing w:after="0"/>
              <w:rPr>
                <w:rFonts w:ascii="Arial" w:hAnsi="Arial"/>
                <w:sz w:val="18"/>
              </w:rPr>
            </w:pPr>
          </w:p>
        </w:tc>
      </w:tr>
      <w:tr w:rsidR="00EB676A" w:rsidRPr="001E6C5A" w14:paraId="4AC9DD2B"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688E8D8"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2D5991C4"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039EA3D" w14:textId="77777777" w:rsidR="00EB676A" w:rsidRPr="001E6C5A" w:rsidRDefault="00EB676A" w:rsidP="00BC3F8D">
            <w:pPr>
              <w:keepNext/>
              <w:keepLines/>
              <w:spacing w:after="0"/>
              <w:rPr>
                <w:rFonts w:ascii="Arial" w:hAnsi="Arial"/>
                <w:sz w:val="18"/>
              </w:rPr>
            </w:pPr>
            <w:r w:rsidRPr="001E6C5A">
              <w:rPr>
                <w:rFonts w:ascii="Arial" w:hAnsi="Arial"/>
                <w:bCs/>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28DBFE6D"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1ABC7464" w14:textId="77777777" w:rsidR="00EB676A" w:rsidRPr="001E6C5A" w:rsidRDefault="00EB676A" w:rsidP="00BC3F8D">
            <w:pPr>
              <w:keepNext/>
              <w:keepLines/>
              <w:spacing w:after="0"/>
              <w:rPr>
                <w:rFonts w:ascii="Arial" w:hAnsi="Arial"/>
                <w:sz w:val="18"/>
              </w:rPr>
            </w:pPr>
          </w:p>
        </w:tc>
      </w:tr>
      <w:tr w:rsidR="00EB676A" w:rsidRPr="001E6C5A" w14:paraId="53CEDEF8"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D36A75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tcPr>
          <w:p w14:paraId="74BEA3F2"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0A477F8" w14:textId="77777777" w:rsidR="00EB676A" w:rsidRPr="001E6C5A" w:rsidRDefault="00EB676A" w:rsidP="00BC3F8D">
            <w:pPr>
              <w:keepNext/>
              <w:keepLines/>
              <w:spacing w:after="0"/>
              <w:rPr>
                <w:rFonts w:ascii="Arial" w:hAnsi="Arial"/>
                <w:sz w:val="18"/>
              </w:rPr>
            </w:pPr>
            <w:r w:rsidRPr="001E6C5A">
              <w:rPr>
                <w:rFonts w:ascii="Arial" w:hAnsi="Arial"/>
                <w:sz w:val="18"/>
              </w:rPr>
              <w:t>m= line</w:t>
            </w:r>
          </w:p>
          <w:p w14:paraId="509B4514" w14:textId="77777777" w:rsidR="00EB676A" w:rsidRPr="001E6C5A" w:rsidRDefault="00EB676A" w:rsidP="00BC3F8D">
            <w:pPr>
              <w:keepNext/>
              <w:keepLines/>
              <w:spacing w:after="0"/>
              <w:rPr>
                <w:rFonts w:ascii="Arial" w:hAnsi="Arial"/>
                <w:sz w:val="18"/>
              </w:rPr>
            </w:pPr>
            <w:r w:rsidRPr="001E6C5A">
              <w:rPr>
                <w:rFonts w:ascii="Arial" w:hAnsi="Arial"/>
                <w:sz w:val="18"/>
              </w:rPr>
              <w:t>media = audio</w:t>
            </w:r>
          </w:p>
        </w:tc>
        <w:tc>
          <w:tcPr>
            <w:tcW w:w="1418" w:type="dxa"/>
            <w:tcBorders>
              <w:top w:val="single" w:sz="4" w:space="0" w:color="auto"/>
              <w:left w:val="single" w:sz="4" w:space="0" w:color="auto"/>
              <w:bottom w:val="single" w:sz="4" w:space="0" w:color="auto"/>
              <w:right w:val="single" w:sz="4" w:space="0" w:color="auto"/>
            </w:tcBorders>
          </w:tcPr>
          <w:p w14:paraId="6FB5DDE4"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2F0E5490" w14:textId="77777777" w:rsidR="00EB676A" w:rsidRPr="001E6C5A" w:rsidRDefault="00EB676A" w:rsidP="00BC3F8D">
            <w:pPr>
              <w:keepNext/>
              <w:keepLines/>
              <w:spacing w:after="0"/>
              <w:rPr>
                <w:rFonts w:ascii="Arial" w:hAnsi="Arial"/>
                <w:sz w:val="18"/>
              </w:rPr>
            </w:pPr>
          </w:p>
        </w:tc>
      </w:tr>
      <w:tr w:rsidR="00EB676A" w:rsidRPr="001E6C5A" w14:paraId="4D4B3683" w14:textId="77777777" w:rsidTr="00BC3F8D">
        <w:trPr>
          <w:gridBefore w:val="1"/>
          <w:wBefore w:w="113" w:type="dxa"/>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4CB4F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w:t>
            </w:r>
            <w:proofErr w:type="spellStart"/>
            <w:r w:rsidRPr="001E6C5A">
              <w:rPr>
                <w:rFonts w:ascii="Arial" w:hAnsi="Arial"/>
                <w:sz w:val="18"/>
              </w:rPr>
              <w:t>fmt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3C6947D" w14:textId="77777777" w:rsidR="00EB676A" w:rsidRPr="001E6C5A" w:rsidRDefault="00EB676A" w:rsidP="00BC3F8D">
            <w:pPr>
              <w:keepNext/>
              <w:keepLines/>
              <w:spacing w:after="0"/>
              <w:rPr>
                <w:rFonts w:ascii="Arial" w:hAnsi="Arial"/>
                <w:sz w:val="18"/>
              </w:rPr>
            </w:pPr>
            <w:r w:rsidRPr="001E6C5A">
              <w:rPr>
                <w:rFonts w:ascii="Arial" w:hAnsi="Arial"/>
                <w:sz w:val="18"/>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443B3A74"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3E5313" w14:textId="77777777" w:rsidR="00EB676A" w:rsidRPr="001E6C5A" w:rsidRDefault="00EB676A" w:rsidP="00BC3F8D">
            <w:pPr>
              <w:keepNext/>
              <w:keepLines/>
              <w:spacing w:after="0"/>
              <w:rPr>
                <w:rFonts w:ascii="Arial" w:hAnsi="Arial"/>
                <w:sz w:val="18"/>
              </w:rPr>
            </w:pPr>
          </w:p>
        </w:tc>
        <w:tc>
          <w:tcPr>
            <w:tcW w:w="1133" w:type="dxa"/>
            <w:gridSpan w:val="2"/>
            <w:tcBorders>
              <w:top w:val="single" w:sz="4" w:space="0" w:color="auto"/>
              <w:left w:val="single" w:sz="4" w:space="0" w:color="auto"/>
              <w:bottom w:val="single" w:sz="4" w:space="0" w:color="auto"/>
              <w:right w:val="single" w:sz="4" w:space="0" w:color="auto"/>
            </w:tcBorders>
          </w:tcPr>
          <w:p w14:paraId="0505DF11" w14:textId="77777777" w:rsidR="00EB676A" w:rsidRPr="001E6C5A" w:rsidRDefault="00EB676A" w:rsidP="00BC3F8D">
            <w:pPr>
              <w:keepNext/>
              <w:keepLines/>
              <w:spacing w:after="0"/>
              <w:rPr>
                <w:rFonts w:ascii="Arial" w:hAnsi="Arial"/>
                <w:sz w:val="18"/>
              </w:rPr>
            </w:pPr>
          </w:p>
        </w:tc>
      </w:tr>
      <w:tr w:rsidR="00EB676A" w:rsidRPr="001E6C5A" w14:paraId="4B2B2AB5" w14:textId="77777777" w:rsidTr="00BC3F8D">
        <w:trPr>
          <w:gridAfter w:val="1"/>
          <w:wAfter w:w="113"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977274A" w14:textId="77777777" w:rsidR="00EB676A" w:rsidRPr="001E6C5A" w:rsidRDefault="00EB676A" w:rsidP="00BC3F8D">
            <w:pPr>
              <w:keepNext/>
              <w:keepLines/>
              <w:spacing w:after="0"/>
              <w:ind w:left="851" w:hanging="851"/>
              <w:rPr>
                <w:rFonts w:ascii="Arial" w:hAnsi="Arial"/>
                <w:sz w:val="18"/>
              </w:rPr>
            </w:pPr>
            <w:r w:rsidRPr="001E6C5A">
              <w:rPr>
                <w:rFonts w:ascii="Arial" w:hAnsi="Arial"/>
                <w:sz w:val="18"/>
              </w:rPr>
              <w:t>NOTE 1:</w:t>
            </w:r>
            <w:r w:rsidRPr="001E6C5A">
              <w:rPr>
                <w:rFonts w:ascii="Arial" w:hAnsi="Arial"/>
                <w:sz w:val="18"/>
              </w:rPr>
              <w:tab/>
              <w:t>Without floor control is chosen for simplifying the test sequence and to check that the client does not copy the media description for media control as negotiated for the pre-established session to the SDP answer for the new session.</w:t>
            </w:r>
          </w:p>
        </w:tc>
      </w:tr>
    </w:tbl>
    <w:p w14:paraId="52124003" w14:textId="77777777" w:rsidR="00EB676A" w:rsidRPr="001E6C5A" w:rsidRDefault="00EB676A" w:rsidP="00EB676A"/>
    <w:p w14:paraId="212EA043" w14:textId="77777777" w:rsidR="00EB676A" w:rsidRPr="001E6C5A" w:rsidRDefault="00EB676A" w:rsidP="00EB676A">
      <w:pPr>
        <w:keepNext/>
        <w:keepLines/>
        <w:spacing w:before="60"/>
        <w:jc w:val="center"/>
        <w:rPr>
          <w:rFonts w:ascii="Arial" w:hAnsi="Arial"/>
          <w:b/>
        </w:rPr>
      </w:pPr>
      <w:r w:rsidRPr="001E6C5A">
        <w:rPr>
          <w:rFonts w:ascii="Arial" w:hAnsi="Arial"/>
          <w:b/>
        </w:rPr>
        <w:t xml:space="preserve">Table 6.2.23.3.3-3: </w:t>
      </w:r>
      <w:r w:rsidRPr="001E6C5A">
        <w:rPr>
          <w:rFonts w:ascii="Arial" w:hAnsi="Arial"/>
          <w:b/>
          <w:lang w:eastAsia="ko-KR"/>
        </w:rPr>
        <w:t>MCPTT-Info in SIP INVITE</w:t>
      </w:r>
      <w:r w:rsidRPr="001E6C5A">
        <w:rPr>
          <w:rFonts w:ascii="Arial" w:hAnsi="Arial"/>
          <w:b/>
        </w:rPr>
        <w:t xml:space="preserve"> (Table 6.2.23.3.3-1)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rsidRPr="001E6C5A" w14:paraId="2FF5A189"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14C6F6C5"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5.5.3.2.2-1, condition FIRST-TO-ANSWER</w:t>
            </w:r>
          </w:p>
        </w:tc>
      </w:tr>
    </w:tbl>
    <w:p w14:paraId="7D42C08F" w14:textId="77777777" w:rsidR="00EB676A" w:rsidRPr="001E6C5A" w:rsidRDefault="00EB676A" w:rsidP="00EB676A"/>
    <w:p w14:paraId="04E22C35" w14:textId="6AFE723F" w:rsidR="00EB676A" w:rsidRPr="001E6C5A" w:rsidRDefault="00EB676A" w:rsidP="00EB676A">
      <w:pPr>
        <w:keepNext/>
        <w:keepLines/>
        <w:spacing w:before="60"/>
        <w:jc w:val="center"/>
        <w:rPr>
          <w:rFonts w:ascii="Arial" w:hAnsi="Arial"/>
          <w:b/>
        </w:rPr>
      </w:pPr>
      <w:r w:rsidRPr="001E6C5A">
        <w:rPr>
          <w:rFonts w:ascii="Arial" w:hAnsi="Arial"/>
          <w:b/>
        </w:rPr>
        <w:t>Table 6.2.23.3.3-4:</w:t>
      </w:r>
      <w:ins w:id="1130" w:author="MCC160" w:date="2022-10-21T10:10:00Z">
        <w:r w:rsidR="00476472">
          <w:rPr>
            <w:rFonts w:ascii="Arial" w:hAnsi="Arial"/>
            <w:b/>
          </w:rPr>
          <w:t xml:space="preserve"> </w:t>
        </w:r>
      </w:ins>
      <w:r w:rsidRPr="001E6C5A">
        <w:rPr>
          <w:rFonts w:ascii="Arial" w:hAnsi="Arial"/>
          <w:b/>
        </w:rPr>
        <w:t>Void</w:t>
      </w:r>
    </w:p>
    <w:p w14:paraId="73C6A346" w14:textId="33DE6FDC" w:rsidR="00EB676A" w:rsidRPr="001E6C5A" w:rsidRDefault="00EB676A" w:rsidP="00EB676A">
      <w:pPr>
        <w:keepNext/>
        <w:keepLines/>
        <w:spacing w:before="60"/>
        <w:jc w:val="center"/>
        <w:rPr>
          <w:rFonts w:ascii="Arial" w:hAnsi="Arial"/>
          <w:b/>
        </w:rPr>
      </w:pPr>
      <w:r w:rsidRPr="001E6C5A">
        <w:rPr>
          <w:rFonts w:ascii="Arial" w:hAnsi="Arial"/>
          <w:b/>
        </w:rPr>
        <w:t xml:space="preserve">Table 6.2.23.3.3-5: </w:t>
      </w:r>
      <w:r w:rsidRPr="001E6C5A">
        <w:rPr>
          <w:rFonts w:ascii="Arial" w:hAnsi="Arial"/>
          <w:b/>
          <w:lang w:eastAsia="ko-KR"/>
        </w:rPr>
        <w:t>SIP 200 (OK)</w:t>
      </w:r>
      <w:r w:rsidRPr="001E6C5A">
        <w:rPr>
          <w:rFonts w:ascii="Arial" w:hAnsi="Arial"/>
          <w:b/>
        </w:rPr>
        <w:t xml:space="preserve"> </w:t>
      </w:r>
      <w:r w:rsidRPr="00772695">
        <w:rPr>
          <w:rFonts w:ascii="Arial" w:hAnsi="Arial"/>
          <w:b/>
        </w:rPr>
        <w:t xml:space="preserve">from the UE </w:t>
      </w:r>
      <w:r w:rsidRPr="001E6C5A">
        <w:rPr>
          <w:rFonts w:ascii="Arial" w:hAnsi="Arial"/>
          <w:b/>
        </w:rPr>
        <w:t>(Step 1, Table 6.2.23.3.2-1;</w:t>
      </w:r>
      <w:r>
        <w:rPr>
          <w:rFonts w:ascii="Arial" w:hAnsi="Arial"/>
          <w:b/>
        </w:rPr>
        <w:br/>
      </w:r>
      <w:ins w:id="1131" w:author="MCC160" w:date="2022-10-20T20:20:00Z">
        <w:r w:rsidR="00B46C5F">
          <w:rPr>
            <w:rFonts w:ascii="Arial" w:hAnsi="Arial"/>
            <w:b/>
          </w:rPr>
          <w:t>s</w:t>
        </w:r>
      </w:ins>
      <w:r w:rsidRPr="001E6C5A">
        <w:rPr>
          <w:rFonts w:ascii="Arial" w:hAnsi="Arial"/>
          <w:b/>
        </w:rPr>
        <w:t>tep 6, TS 36.579-1 [2], Table 5.3.6.3-1)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951DEFC"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72B336" w14:textId="77777777" w:rsidR="00EB676A" w:rsidRPr="001E6C5A" w:rsidRDefault="00EB676A" w:rsidP="00BC3F8D">
            <w:pPr>
              <w:keepNext/>
              <w:keepLines/>
              <w:spacing w:after="0"/>
              <w:rPr>
                <w:rFonts w:ascii="Arial" w:hAnsi="Arial"/>
                <w:sz w:val="18"/>
              </w:rPr>
            </w:pPr>
            <w:r w:rsidRPr="001E6C5A">
              <w:rPr>
                <w:rFonts w:ascii="Arial" w:hAnsi="Arial"/>
                <w:sz w:val="18"/>
              </w:rPr>
              <w:t>Derivation Path: TS 36.579-1 [2], table 5.5.2.17.1.1-1</w:t>
            </w:r>
          </w:p>
        </w:tc>
      </w:tr>
      <w:tr w:rsidR="00EB676A" w:rsidRPr="001E6C5A" w14:paraId="097FE14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4E41E2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E655EE9"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1F6F905"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ABC0FB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BB352E4"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502D2D3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9F127B9" w14:textId="77777777" w:rsidR="00EB676A" w:rsidRPr="00E654C5" w:rsidRDefault="00EB676A" w:rsidP="00BC3F8D">
            <w:pPr>
              <w:pStyle w:val="TAL"/>
              <w:rPr>
                <w:b/>
                <w:bCs/>
              </w:rPr>
            </w:pPr>
            <w:r w:rsidRPr="00E654C5">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38DA506"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008F39"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C8378D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ABEAE30" w14:textId="77777777" w:rsidR="00EB676A" w:rsidRPr="001E6C5A" w:rsidRDefault="00EB676A" w:rsidP="00BC3F8D">
            <w:pPr>
              <w:pStyle w:val="TAL"/>
            </w:pPr>
          </w:p>
        </w:tc>
      </w:tr>
      <w:tr w:rsidR="00EB676A" w:rsidRPr="001E6C5A" w14:paraId="6CBE3E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02BB51F"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D05DEC"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FB003B8" w14:textId="77777777" w:rsidR="00EB676A" w:rsidRPr="00E654C5" w:rsidRDefault="00EB676A" w:rsidP="00BC3F8D">
            <w:pPr>
              <w:pStyle w:val="TAL"/>
              <w:rPr>
                <w:b/>
                <w:bCs/>
              </w:rPr>
            </w:pPr>
            <w:r w:rsidRPr="00E654C5">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4E8B93A4"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BABE6B3" w14:textId="77777777" w:rsidR="00EB676A" w:rsidRPr="001E6C5A" w:rsidRDefault="00EB676A" w:rsidP="00BC3F8D">
            <w:pPr>
              <w:pStyle w:val="TAL"/>
            </w:pPr>
          </w:p>
        </w:tc>
      </w:tr>
      <w:tr w:rsidR="00EB676A" w:rsidRPr="001E6C5A" w14:paraId="4FA747C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834135"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696B3E" w14:textId="77777777" w:rsidR="00EB676A" w:rsidRPr="001E6C5A" w:rsidRDefault="00EB676A" w:rsidP="00BC3F8D">
            <w:pPr>
              <w:pStyle w:val="TAL"/>
            </w:pPr>
            <w:r w:rsidRPr="001E6C5A">
              <w:t>SDP Message as described in Table 6.2.23.3.3-6</w:t>
            </w:r>
          </w:p>
        </w:tc>
        <w:tc>
          <w:tcPr>
            <w:tcW w:w="2127" w:type="dxa"/>
            <w:tcBorders>
              <w:top w:val="single" w:sz="4" w:space="0" w:color="auto"/>
              <w:left w:val="single" w:sz="4" w:space="0" w:color="auto"/>
              <w:bottom w:val="single" w:sz="4" w:space="0" w:color="auto"/>
              <w:right w:val="single" w:sz="4" w:space="0" w:color="auto"/>
            </w:tcBorders>
          </w:tcPr>
          <w:p w14:paraId="3643ECF6"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E65F20"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DC2C96" w14:textId="77777777" w:rsidR="00EB676A" w:rsidRPr="001E6C5A" w:rsidRDefault="00EB676A" w:rsidP="00BC3F8D">
            <w:pPr>
              <w:pStyle w:val="TAL"/>
            </w:pPr>
          </w:p>
        </w:tc>
      </w:tr>
      <w:tr w:rsidR="00EB676A" w:rsidRPr="001E6C5A" w14:paraId="0D5A5EF1"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F79ED4B" w14:textId="77777777" w:rsidR="00EB676A" w:rsidRPr="001E6C5A" w:rsidRDefault="00EB676A" w:rsidP="00BC3F8D">
            <w:pPr>
              <w:pStyle w:val="TAL"/>
            </w:pPr>
            <w:r w:rsidRPr="001E6C5A">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3913913" w14:textId="77777777" w:rsidR="00EB676A" w:rsidRPr="001E6C5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5477E25" w14:textId="77777777" w:rsidR="00EB676A" w:rsidRPr="001E6C5A" w:rsidRDefault="00EB676A" w:rsidP="00BC3F8D">
            <w:pPr>
              <w:pStyle w:val="TAL"/>
            </w:pPr>
            <w:r w:rsidRPr="001E6C5A">
              <w:rPr>
                <w:b/>
                <w:bCs/>
              </w:rPr>
              <w:t>MCPTT-Info</w:t>
            </w:r>
          </w:p>
        </w:tc>
        <w:tc>
          <w:tcPr>
            <w:tcW w:w="1419" w:type="dxa"/>
            <w:tcBorders>
              <w:top w:val="single" w:sz="4" w:space="0" w:color="auto"/>
              <w:left w:val="single" w:sz="4" w:space="0" w:color="auto"/>
              <w:bottom w:val="single" w:sz="4" w:space="0" w:color="auto"/>
              <w:right w:val="single" w:sz="4" w:space="0" w:color="auto"/>
            </w:tcBorders>
          </w:tcPr>
          <w:p w14:paraId="32BF2F07"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7BF45C" w14:textId="77777777" w:rsidR="00EB676A" w:rsidRPr="001E6C5A" w:rsidRDefault="00EB676A" w:rsidP="00BC3F8D">
            <w:pPr>
              <w:pStyle w:val="TAL"/>
            </w:pPr>
          </w:p>
        </w:tc>
      </w:tr>
      <w:tr w:rsidR="00EB676A" w:rsidRPr="001E6C5A" w14:paraId="735CECF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EF8FE38" w14:textId="77777777" w:rsidR="00EB676A" w:rsidRPr="001E6C5A" w:rsidRDefault="00EB676A" w:rsidP="00BC3F8D">
            <w:pPr>
              <w:pStyle w:val="TAL"/>
            </w:pPr>
            <w:r w:rsidRPr="001E6C5A">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tcPr>
          <w:p w14:paraId="113D8CCD" w14:textId="77777777" w:rsidR="00EB676A" w:rsidRPr="001E6C5A" w:rsidRDefault="00EB676A" w:rsidP="00BC3F8D">
            <w:pPr>
              <w:pStyle w:val="TAL"/>
            </w:pPr>
            <w:r w:rsidRPr="001E6C5A">
              <w:t xml:space="preserve">MCPTT-Info as described in Table </w:t>
            </w:r>
            <w:r w:rsidRPr="0066171A">
              <w:t>6.2.2</w:t>
            </w:r>
            <w:r>
              <w:t>3</w:t>
            </w:r>
            <w:r w:rsidRPr="0066171A">
              <w:t>.3.3-6</w:t>
            </w:r>
            <w:r>
              <w:t>A</w:t>
            </w:r>
          </w:p>
        </w:tc>
        <w:tc>
          <w:tcPr>
            <w:tcW w:w="2127" w:type="dxa"/>
            <w:tcBorders>
              <w:top w:val="single" w:sz="4" w:space="0" w:color="auto"/>
              <w:left w:val="single" w:sz="4" w:space="0" w:color="auto"/>
              <w:bottom w:val="single" w:sz="4" w:space="0" w:color="auto"/>
              <w:right w:val="single" w:sz="4" w:space="0" w:color="auto"/>
            </w:tcBorders>
          </w:tcPr>
          <w:p w14:paraId="014F61E1" w14:textId="77777777" w:rsidR="00EB676A" w:rsidRPr="001E6C5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6A9A33" w14:textId="77777777" w:rsidR="00EB676A" w:rsidRPr="001E6C5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DAA8FD6" w14:textId="77777777" w:rsidR="00EB676A" w:rsidRPr="001E6C5A" w:rsidRDefault="00EB676A" w:rsidP="00BC3F8D">
            <w:pPr>
              <w:pStyle w:val="TAL"/>
            </w:pPr>
          </w:p>
        </w:tc>
      </w:tr>
    </w:tbl>
    <w:p w14:paraId="4EFBB2F8" w14:textId="77777777" w:rsidR="00EB676A" w:rsidRPr="001E6C5A" w:rsidRDefault="00EB676A" w:rsidP="00EB676A"/>
    <w:p w14:paraId="290DBC05" w14:textId="77777777" w:rsidR="00EB676A" w:rsidRPr="001E6C5A" w:rsidRDefault="00EB676A" w:rsidP="00EB676A">
      <w:pPr>
        <w:keepNext/>
        <w:keepLines/>
        <w:spacing w:before="60"/>
        <w:jc w:val="center"/>
        <w:rPr>
          <w:rFonts w:ascii="Arial" w:hAnsi="Arial"/>
          <w:b/>
        </w:rPr>
      </w:pPr>
      <w:r w:rsidRPr="001E6C5A">
        <w:rPr>
          <w:rFonts w:ascii="Arial" w:hAnsi="Arial"/>
          <w:b/>
        </w:rPr>
        <w:t>Table 6.2.23.3.3-6: SDP Message</w:t>
      </w:r>
      <w:r w:rsidRPr="001E6C5A">
        <w:rPr>
          <w:rFonts w:ascii="Arial" w:hAnsi="Arial"/>
          <w:b/>
          <w:lang w:eastAsia="ko-KR"/>
        </w:rPr>
        <w:t xml:space="preserve"> in SIP 200 (OK)</w:t>
      </w:r>
      <w:r w:rsidRPr="001E6C5A">
        <w:rPr>
          <w:rFonts w:ascii="Arial" w:hAnsi="Arial"/>
          <w:b/>
        </w:rPr>
        <w:t xml:space="preserve"> (Table 6.2.23.3.3-5)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rsidRPr="001E6C5A" w14:paraId="170253F9"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EF2E330" w14:textId="14F56C4F" w:rsidR="00EB676A" w:rsidRPr="001E6C5A" w:rsidRDefault="00EB676A" w:rsidP="00BC3F8D">
            <w:pPr>
              <w:keepNext/>
              <w:keepLines/>
              <w:spacing w:after="0"/>
              <w:rPr>
                <w:rFonts w:ascii="Arial" w:hAnsi="Arial"/>
                <w:sz w:val="18"/>
              </w:rPr>
            </w:pPr>
            <w:r w:rsidRPr="001E6C5A">
              <w:rPr>
                <w:rFonts w:ascii="Arial" w:hAnsi="Arial"/>
                <w:sz w:val="18"/>
              </w:rPr>
              <w:t xml:space="preserve">Derivation Path: TS 36.579-1 [2], table 5.5.3.1.1-1, condition WITH_SECURITY, </w:t>
            </w:r>
            <w:ins w:id="1132" w:author="MCC160" w:date="2022-10-20T20:19:00Z">
              <w:r w:rsidR="00B46C5F" w:rsidRPr="00B46C5F">
                <w:rPr>
                  <w:rFonts w:ascii="Arial" w:hAnsi="Arial"/>
                  <w:sz w:val="18"/>
                </w:rPr>
                <w:t>PRE_ESTABLISHED_SESSION</w:t>
              </w:r>
              <w:r w:rsidR="00B46C5F">
                <w:rPr>
                  <w:rFonts w:ascii="Arial" w:hAnsi="Arial"/>
                  <w:sz w:val="18"/>
                </w:rPr>
                <w:t xml:space="preserve">, </w:t>
              </w:r>
            </w:ins>
            <w:r w:rsidRPr="001E6C5A">
              <w:rPr>
                <w:rFonts w:ascii="Arial" w:hAnsi="Arial"/>
                <w:sz w:val="18"/>
              </w:rPr>
              <w:t>WITHOUT_FLOORCONTROL</w:t>
            </w:r>
          </w:p>
        </w:tc>
      </w:tr>
      <w:tr w:rsidR="00EB676A" w:rsidRPr="001E6C5A" w14:paraId="17B971AC"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F5C3F63"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F8A13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D4CA1AC"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FE3519F"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EBF30A1" w14:textId="77777777" w:rsidR="00EB676A" w:rsidRPr="001E6C5A" w:rsidRDefault="00EB676A" w:rsidP="00BC3F8D">
            <w:pPr>
              <w:keepNext/>
              <w:keepLines/>
              <w:spacing w:after="0"/>
              <w:jc w:val="center"/>
              <w:rPr>
                <w:rFonts w:ascii="Arial" w:hAnsi="Arial"/>
                <w:b/>
                <w:sz w:val="18"/>
              </w:rPr>
            </w:pPr>
            <w:r w:rsidRPr="001E6C5A">
              <w:rPr>
                <w:rFonts w:ascii="Arial" w:hAnsi="Arial"/>
                <w:b/>
                <w:sz w:val="18"/>
              </w:rPr>
              <w:t>Condition</w:t>
            </w:r>
          </w:p>
        </w:tc>
      </w:tr>
      <w:tr w:rsidR="00EB676A" w:rsidRPr="001E6C5A" w14:paraId="6EEB198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4A9D84" w14:textId="77777777" w:rsidR="00EB676A" w:rsidRPr="001E6C5A" w:rsidRDefault="00EB676A" w:rsidP="00BC3F8D">
            <w:pPr>
              <w:keepNext/>
              <w:keepLines/>
              <w:spacing w:after="0"/>
              <w:rPr>
                <w:rFonts w:ascii="Arial" w:hAnsi="Arial"/>
                <w:sz w:val="18"/>
              </w:rPr>
            </w:pPr>
            <w:r w:rsidRPr="001E6C5A">
              <w:rPr>
                <w:rFonts w:ascii="Arial" w:hAnsi="Arial"/>
                <w:sz w:val="18"/>
              </w:rPr>
              <w:t>Session description:</w:t>
            </w:r>
          </w:p>
        </w:tc>
        <w:tc>
          <w:tcPr>
            <w:tcW w:w="2126" w:type="dxa"/>
            <w:tcBorders>
              <w:top w:val="single" w:sz="4" w:space="0" w:color="auto"/>
              <w:left w:val="single" w:sz="4" w:space="0" w:color="auto"/>
              <w:bottom w:val="single" w:sz="4" w:space="0" w:color="auto"/>
              <w:right w:val="single" w:sz="4" w:space="0" w:color="auto"/>
            </w:tcBorders>
          </w:tcPr>
          <w:p w14:paraId="0989961E"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50A31C"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8E5B6F"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56B1AD" w14:textId="77777777" w:rsidR="00EB676A" w:rsidRPr="001E6C5A" w:rsidRDefault="00EB676A" w:rsidP="00BC3F8D">
            <w:pPr>
              <w:keepNext/>
              <w:keepLines/>
              <w:spacing w:after="0"/>
              <w:rPr>
                <w:rFonts w:ascii="Arial" w:hAnsi="Arial"/>
                <w:sz w:val="18"/>
              </w:rPr>
            </w:pPr>
          </w:p>
        </w:tc>
      </w:tr>
      <w:tr w:rsidR="00EB676A" w:rsidRPr="001E6C5A" w14:paraId="7B89807A"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C3F4E86"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33B43589"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3768DDB" w14:textId="77777777" w:rsidR="00EB676A" w:rsidRPr="001E6C5A" w:rsidRDefault="00EB676A" w:rsidP="00BC3F8D">
            <w:pPr>
              <w:keepNext/>
              <w:keepLines/>
              <w:spacing w:after="0"/>
              <w:rPr>
                <w:rFonts w:ascii="Arial" w:hAnsi="Arial"/>
                <w:sz w:val="18"/>
              </w:rPr>
            </w:pPr>
            <w:r w:rsidRPr="001E6C5A">
              <w:rPr>
                <w:rFonts w:ascii="Arial" w:hAnsi="Arial"/>
                <w:sz w:val="18"/>
              </w:rPr>
              <w:t>o= line</w:t>
            </w:r>
          </w:p>
        </w:tc>
        <w:tc>
          <w:tcPr>
            <w:tcW w:w="1418" w:type="dxa"/>
            <w:tcBorders>
              <w:top w:val="single" w:sz="4" w:space="0" w:color="auto"/>
              <w:left w:val="single" w:sz="4" w:space="0" w:color="auto"/>
              <w:bottom w:val="single" w:sz="4" w:space="0" w:color="auto"/>
              <w:right w:val="single" w:sz="4" w:space="0" w:color="auto"/>
            </w:tcBorders>
          </w:tcPr>
          <w:p w14:paraId="162CD02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3AD1A5" w14:textId="77777777" w:rsidR="00EB676A" w:rsidRPr="001E6C5A" w:rsidRDefault="00EB676A" w:rsidP="00BC3F8D">
            <w:pPr>
              <w:keepNext/>
              <w:keepLines/>
              <w:spacing w:after="0"/>
              <w:rPr>
                <w:rFonts w:ascii="Arial" w:hAnsi="Arial"/>
                <w:sz w:val="18"/>
              </w:rPr>
            </w:pPr>
          </w:p>
        </w:tc>
      </w:tr>
      <w:tr w:rsidR="00EB676A" w:rsidRPr="001E6C5A" w14:paraId="5DB9C9E5"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512CAD8"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1CFCAA7F" w14:textId="77777777" w:rsidR="00EB676A" w:rsidRPr="001E6C5A" w:rsidRDefault="00EB676A" w:rsidP="00BC3F8D">
            <w:pPr>
              <w:keepNext/>
              <w:keepLines/>
              <w:spacing w:after="0"/>
              <w:rPr>
                <w:rFonts w:ascii="Arial" w:hAnsi="Arial"/>
                <w:sz w:val="18"/>
              </w:rPr>
            </w:pPr>
            <w:r w:rsidRPr="001E6C5A">
              <w:rPr>
                <w:rFonts w:ascii="Arial" w:hAnsi="Arial"/>
                <w:sz w:val="18"/>
              </w:rPr>
              <w:t>different value than used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257E70"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706049"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2AA2F0" w14:textId="77777777" w:rsidR="00EB676A" w:rsidRPr="001E6C5A" w:rsidRDefault="00EB676A" w:rsidP="00BC3F8D">
            <w:pPr>
              <w:keepNext/>
              <w:keepLines/>
              <w:spacing w:after="0"/>
              <w:rPr>
                <w:rFonts w:ascii="Arial" w:hAnsi="Arial"/>
                <w:sz w:val="18"/>
              </w:rPr>
            </w:pPr>
          </w:p>
        </w:tc>
      </w:tr>
      <w:tr w:rsidR="00EB676A" w:rsidRPr="001E6C5A" w14:paraId="7A58EE7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3B83480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366E4B32" w14:textId="77777777" w:rsidR="00EB676A" w:rsidRPr="001E6C5A" w:rsidRDefault="00EB676A" w:rsidP="00BC3F8D">
            <w:pPr>
              <w:keepNext/>
              <w:keepLines/>
              <w:spacing w:after="0"/>
              <w:rPr>
                <w:rFonts w:ascii="Arial" w:hAnsi="Arial"/>
                <w:sz w:val="18"/>
              </w:rPr>
            </w:pPr>
            <w:r w:rsidRPr="001E6C5A">
              <w:rPr>
                <w:rFonts w:ascii="Arial" w:hAnsi="Arial"/>
                <w:sz w:val="18"/>
              </w:rPr>
              <w:t>any allowed value</w:t>
            </w:r>
          </w:p>
        </w:tc>
        <w:tc>
          <w:tcPr>
            <w:tcW w:w="2126" w:type="dxa"/>
            <w:tcBorders>
              <w:top w:val="single" w:sz="4" w:space="0" w:color="auto"/>
              <w:left w:val="single" w:sz="4" w:space="0" w:color="auto"/>
              <w:bottom w:val="single" w:sz="4" w:space="0" w:color="auto"/>
              <w:right w:val="single" w:sz="4" w:space="0" w:color="auto"/>
            </w:tcBorders>
          </w:tcPr>
          <w:p w14:paraId="4047882B"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33FACA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CEF350" w14:textId="77777777" w:rsidR="00EB676A" w:rsidRPr="001E6C5A" w:rsidRDefault="00EB676A" w:rsidP="00BC3F8D">
            <w:pPr>
              <w:keepNext/>
              <w:keepLines/>
              <w:spacing w:after="0"/>
              <w:rPr>
                <w:rFonts w:ascii="Arial" w:hAnsi="Arial"/>
                <w:sz w:val="18"/>
              </w:rPr>
            </w:pPr>
          </w:p>
        </w:tc>
      </w:tr>
      <w:tr w:rsidR="00EB676A" w:rsidRPr="001E6C5A" w14:paraId="54275967"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C16A74"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description[1]</w:t>
            </w:r>
          </w:p>
        </w:tc>
        <w:tc>
          <w:tcPr>
            <w:tcW w:w="2126" w:type="dxa"/>
            <w:tcBorders>
              <w:top w:val="single" w:sz="4" w:space="0" w:color="auto"/>
              <w:left w:val="single" w:sz="4" w:space="0" w:color="auto"/>
              <w:bottom w:val="single" w:sz="4" w:space="0" w:color="auto"/>
              <w:right w:val="single" w:sz="4" w:space="0" w:color="auto"/>
            </w:tcBorders>
          </w:tcPr>
          <w:p w14:paraId="571DBD87" w14:textId="77777777" w:rsidR="00EB676A" w:rsidRPr="001E6C5A" w:rsidRDefault="00EB676A"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FCD8A2"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410F8A9B"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45284A" w14:textId="77777777" w:rsidR="00EB676A" w:rsidRPr="001E6C5A" w:rsidRDefault="00EB676A" w:rsidP="00BC3F8D">
            <w:pPr>
              <w:keepNext/>
              <w:keepLines/>
              <w:spacing w:after="0"/>
              <w:rPr>
                <w:rFonts w:ascii="Arial" w:hAnsi="Arial"/>
                <w:sz w:val="18"/>
              </w:rPr>
            </w:pPr>
          </w:p>
        </w:tc>
      </w:tr>
      <w:tr w:rsidR="00EB676A" w:rsidRPr="001E6C5A" w14:paraId="405B9148"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049D98F1"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description</w:t>
            </w:r>
          </w:p>
        </w:tc>
        <w:tc>
          <w:tcPr>
            <w:tcW w:w="2126" w:type="dxa"/>
            <w:tcBorders>
              <w:top w:val="single" w:sz="4" w:space="0" w:color="auto"/>
              <w:left w:val="single" w:sz="4" w:space="0" w:color="auto"/>
              <w:bottom w:val="single" w:sz="4" w:space="0" w:color="auto"/>
              <w:right w:val="single" w:sz="4" w:space="0" w:color="auto"/>
            </w:tcBorders>
            <w:hideMark/>
          </w:tcPr>
          <w:p w14:paraId="2D0104D5" w14:textId="77777777" w:rsidR="00EB676A" w:rsidRPr="001E6C5A" w:rsidRDefault="00EB676A" w:rsidP="00BC3F8D">
            <w:pPr>
              <w:keepNext/>
              <w:keepLines/>
              <w:spacing w:after="0"/>
              <w:rPr>
                <w:rFonts w:ascii="Arial" w:hAnsi="Arial"/>
                <w:sz w:val="18"/>
              </w:rPr>
            </w:pPr>
            <w:r w:rsidRPr="001E6C5A">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B232A76" w14:textId="77777777" w:rsidR="00EB676A" w:rsidRPr="001E6C5A" w:rsidRDefault="00EB676A" w:rsidP="00BC3F8D">
            <w:pPr>
              <w:keepNext/>
              <w:keepLines/>
              <w:spacing w:after="0"/>
              <w:rPr>
                <w:rFonts w:ascii="Arial" w:hAnsi="Arial"/>
                <w:sz w:val="18"/>
              </w:rPr>
            </w:pPr>
            <w:r w:rsidRPr="001E6C5A">
              <w:rPr>
                <w:rFonts w:ascii="Arial" w:hAnsi="Arial"/>
                <w:sz w:val="18"/>
              </w:rPr>
              <w:t>m= line</w:t>
            </w:r>
          </w:p>
          <w:p w14:paraId="2F20A47E" w14:textId="77777777" w:rsidR="00EB676A" w:rsidRPr="001E6C5A" w:rsidRDefault="00EB676A" w:rsidP="00BC3F8D">
            <w:pPr>
              <w:keepNext/>
              <w:keepLines/>
              <w:spacing w:after="0"/>
              <w:rPr>
                <w:rFonts w:ascii="Arial" w:hAnsi="Arial"/>
                <w:sz w:val="18"/>
              </w:rPr>
            </w:pPr>
            <w:r w:rsidRPr="001E6C5A">
              <w:rPr>
                <w:rFonts w:ascii="Arial" w:hAnsi="Arial"/>
                <w:sz w:val="18"/>
              </w:rPr>
              <w:t>media = audio</w:t>
            </w:r>
            <w:r w:rsidRPr="001E6C5A">
              <w:rPr>
                <w:rFonts w:ascii="Arial" w:hAnsi="Arial"/>
                <w:sz w:val="18"/>
              </w:rPr>
              <w:br/>
            </w:r>
          </w:p>
          <w:p w14:paraId="12535563"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Especially port and </w:t>
            </w:r>
            <w:proofErr w:type="spellStart"/>
            <w:r w:rsidRPr="001E6C5A">
              <w:rPr>
                <w:rFonts w:ascii="Arial" w:hAnsi="Arial"/>
                <w:sz w:val="18"/>
              </w:rPr>
              <w:t>fmt</w:t>
            </w:r>
            <w:proofErr w:type="spellEnd"/>
            <w:r w:rsidRPr="001E6C5A">
              <w:rPr>
                <w:rFonts w:ascii="Arial" w:hAnsi="Arial"/>
                <w:sz w:val="18"/>
              </w:rPr>
              <w:t xml:space="preserve"> shall be the same</w:t>
            </w:r>
          </w:p>
        </w:tc>
        <w:tc>
          <w:tcPr>
            <w:tcW w:w="1418" w:type="dxa"/>
            <w:tcBorders>
              <w:top w:val="single" w:sz="4" w:space="0" w:color="auto"/>
              <w:left w:val="single" w:sz="4" w:space="0" w:color="auto"/>
              <w:bottom w:val="single" w:sz="4" w:space="0" w:color="auto"/>
              <w:right w:val="single" w:sz="4" w:space="0" w:color="auto"/>
            </w:tcBorders>
          </w:tcPr>
          <w:p w14:paraId="21FF61C0"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55D1B9" w14:textId="77777777" w:rsidR="00EB676A" w:rsidRPr="001E6C5A" w:rsidRDefault="00EB676A" w:rsidP="00BC3F8D">
            <w:pPr>
              <w:keepNext/>
              <w:keepLines/>
              <w:spacing w:after="0"/>
              <w:rPr>
                <w:rFonts w:ascii="Arial" w:hAnsi="Arial"/>
                <w:sz w:val="18"/>
              </w:rPr>
            </w:pPr>
          </w:p>
        </w:tc>
      </w:tr>
      <w:tr w:rsidR="00EB676A" w:rsidRPr="001E6C5A" w14:paraId="77ACECF1"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13E1404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Bandwidth</w:t>
            </w:r>
          </w:p>
        </w:tc>
        <w:tc>
          <w:tcPr>
            <w:tcW w:w="2126" w:type="dxa"/>
            <w:tcBorders>
              <w:top w:val="single" w:sz="4" w:space="0" w:color="auto"/>
              <w:left w:val="single" w:sz="4" w:space="0" w:color="auto"/>
              <w:bottom w:val="single" w:sz="4" w:space="0" w:color="auto"/>
              <w:right w:val="single" w:sz="4" w:space="0" w:color="auto"/>
            </w:tcBorders>
            <w:hideMark/>
          </w:tcPr>
          <w:p w14:paraId="436C1526" w14:textId="77777777" w:rsidR="00EB676A" w:rsidRPr="001E6C5A" w:rsidRDefault="00EB676A" w:rsidP="00BC3F8D">
            <w:pPr>
              <w:keepNext/>
              <w:keepLines/>
              <w:spacing w:after="0"/>
              <w:rPr>
                <w:rFonts w:ascii="Arial" w:hAnsi="Arial"/>
                <w:sz w:val="18"/>
              </w:rPr>
            </w:pPr>
            <w:r w:rsidRPr="001E6C5A">
              <w:rPr>
                <w:rFonts w:ascii="Arial" w:hAnsi="Arial"/>
                <w:sz w:val="18"/>
              </w:rPr>
              <w:t>same values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tcPr>
          <w:p w14:paraId="24742A79" w14:textId="77777777" w:rsidR="00EB676A" w:rsidRPr="001E6C5A" w:rsidRDefault="00EB676A"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78E2B5E"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226C98" w14:textId="77777777" w:rsidR="00EB676A" w:rsidRPr="001E6C5A" w:rsidRDefault="00EB676A" w:rsidP="00BC3F8D">
            <w:pPr>
              <w:keepNext/>
              <w:keepLines/>
              <w:spacing w:after="0"/>
              <w:rPr>
                <w:rFonts w:ascii="Arial" w:hAnsi="Arial"/>
                <w:sz w:val="18"/>
              </w:rPr>
            </w:pPr>
          </w:p>
        </w:tc>
      </w:tr>
      <w:tr w:rsidR="00EB676A" w:rsidRPr="001E6C5A" w14:paraId="32364A8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400ABEB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7742E19E"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same </w:t>
            </w:r>
            <w:proofErr w:type="spellStart"/>
            <w:r w:rsidRPr="001E6C5A">
              <w:rPr>
                <w:rFonts w:ascii="Arial" w:hAnsi="Arial"/>
                <w:sz w:val="18"/>
              </w:rPr>
              <w:t>rtpmap</w:t>
            </w:r>
            <w:proofErr w:type="spellEnd"/>
            <w:r w:rsidRPr="001E6C5A">
              <w:rPr>
                <w:rFonts w:ascii="Arial" w:hAnsi="Arial"/>
                <w:sz w:val="18"/>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5BD66F9F"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C84FF1A"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rtpmap</w:t>
            </w:r>
            <w:proofErr w:type="spellEnd"/>
          </w:p>
        </w:tc>
        <w:tc>
          <w:tcPr>
            <w:tcW w:w="1418" w:type="dxa"/>
            <w:tcBorders>
              <w:top w:val="single" w:sz="4" w:space="0" w:color="auto"/>
              <w:left w:val="single" w:sz="4" w:space="0" w:color="auto"/>
              <w:bottom w:val="single" w:sz="4" w:space="0" w:color="auto"/>
              <w:right w:val="single" w:sz="4" w:space="0" w:color="auto"/>
            </w:tcBorders>
          </w:tcPr>
          <w:p w14:paraId="253B6835"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31971F9" w14:textId="77777777" w:rsidR="00EB676A" w:rsidRPr="001E6C5A" w:rsidRDefault="00EB676A" w:rsidP="00BC3F8D">
            <w:pPr>
              <w:keepNext/>
              <w:keepLines/>
              <w:spacing w:after="0"/>
              <w:rPr>
                <w:rFonts w:ascii="Arial" w:hAnsi="Arial"/>
                <w:sz w:val="18"/>
              </w:rPr>
            </w:pPr>
          </w:p>
        </w:tc>
      </w:tr>
      <w:tr w:rsidR="00EB676A" w:rsidRPr="001E6C5A" w14:paraId="602FC3E0"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67D6EF0B"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hideMark/>
          </w:tcPr>
          <w:p w14:paraId="3B9D6172"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same </w:t>
            </w:r>
            <w:proofErr w:type="spellStart"/>
            <w:r w:rsidRPr="001E6C5A">
              <w:rPr>
                <w:rFonts w:ascii="Arial" w:hAnsi="Arial"/>
                <w:sz w:val="18"/>
              </w:rPr>
              <w:t>fmtp</w:t>
            </w:r>
            <w:proofErr w:type="spellEnd"/>
            <w:r w:rsidRPr="001E6C5A">
              <w:rPr>
                <w:rFonts w:ascii="Arial" w:hAnsi="Arial"/>
                <w:sz w:val="18"/>
              </w:rPr>
              <w:t xml:space="preserve"> attribute as in in the SDP offer for establishment of the pre-established session</w:t>
            </w:r>
          </w:p>
        </w:tc>
        <w:tc>
          <w:tcPr>
            <w:tcW w:w="2126" w:type="dxa"/>
            <w:tcBorders>
              <w:top w:val="single" w:sz="4" w:space="0" w:color="auto"/>
              <w:left w:val="single" w:sz="4" w:space="0" w:color="auto"/>
              <w:bottom w:val="single" w:sz="4" w:space="0" w:color="auto"/>
              <w:right w:val="single" w:sz="4" w:space="0" w:color="auto"/>
            </w:tcBorders>
            <w:hideMark/>
          </w:tcPr>
          <w:p w14:paraId="1FB03433" w14:textId="77777777" w:rsidR="00EB676A" w:rsidRPr="001E6C5A" w:rsidRDefault="00EB676A" w:rsidP="00BC3F8D">
            <w:pPr>
              <w:keepNext/>
              <w:keepLines/>
              <w:spacing w:after="0"/>
              <w:rPr>
                <w:rFonts w:ascii="Arial" w:hAnsi="Arial"/>
                <w:sz w:val="18"/>
              </w:rPr>
            </w:pPr>
            <w:r w:rsidRPr="001E6C5A">
              <w:rPr>
                <w:rFonts w:ascii="Arial" w:hAnsi="Arial"/>
                <w:sz w:val="18"/>
              </w:rPr>
              <w:t>a= line</w:t>
            </w:r>
          </w:p>
          <w:p w14:paraId="45CF3D94" w14:textId="77777777" w:rsidR="00EB676A" w:rsidRPr="001E6C5A" w:rsidRDefault="00EB676A" w:rsidP="00BC3F8D">
            <w:pPr>
              <w:keepNext/>
              <w:keepLines/>
              <w:spacing w:after="0"/>
              <w:rPr>
                <w:rFonts w:ascii="Arial" w:hAnsi="Arial"/>
                <w:sz w:val="18"/>
              </w:rPr>
            </w:pPr>
            <w:r w:rsidRPr="001E6C5A">
              <w:rPr>
                <w:rFonts w:ascii="Arial" w:hAnsi="Arial"/>
                <w:sz w:val="18"/>
              </w:rPr>
              <w:t xml:space="preserve">attribute = </w:t>
            </w:r>
            <w:proofErr w:type="spellStart"/>
            <w:r w:rsidRPr="001E6C5A">
              <w:rPr>
                <w:rFonts w:ascii="Arial" w:hAnsi="Arial"/>
                <w:sz w:val="18"/>
              </w:rP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A7A2152"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5D165C" w14:textId="77777777" w:rsidR="00EB676A" w:rsidRPr="001E6C5A" w:rsidRDefault="00EB676A" w:rsidP="00BC3F8D">
            <w:pPr>
              <w:keepNext/>
              <w:keepLines/>
              <w:spacing w:after="0"/>
              <w:rPr>
                <w:rFonts w:ascii="Arial" w:hAnsi="Arial"/>
                <w:sz w:val="18"/>
              </w:rPr>
            </w:pPr>
          </w:p>
        </w:tc>
      </w:tr>
      <w:tr w:rsidR="00EB676A" w:rsidRPr="001E6C5A" w14:paraId="5728420E" w14:textId="77777777" w:rsidTr="00BC3F8D">
        <w:trPr>
          <w:jc w:val="center"/>
        </w:trPr>
        <w:tc>
          <w:tcPr>
            <w:tcW w:w="2835" w:type="dxa"/>
            <w:tcBorders>
              <w:top w:val="single" w:sz="4" w:space="0" w:color="auto"/>
              <w:left w:val="single" w:sz="4" w:space="0" w:color="auto"/>
              <w:bottom w:val="single" w:sz="4" w:space="0" w:color="auto"/>
              <w:right w:val="single" w:sz="4" w:space="0" w:color="auto"/>
            </w:tcBorders>
            <w:hideMark/>
          </w:tcPr>
          <w:p w14:paraId="237A5D57"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285B9AD7" w14:textId="77777777" w:rsidR="00EB676A" w:rsidRPr="001E6C5A" w:rsidRDefault="00EB676A" w:rsidP="00BC3F8D">
            <w:pPr>
              <w:keepNext/>
              <w:keepLines/>
              <w:spacing w:after="0"/>
              <w:rPr>
                <w:rFonts w:ascii="Arial" w:hAnsi="Arial"/>
                <w:sz w:val="18"/>
              </w:rPr>
            </w:pPr>
            <w:r w:rsidRPr="001E6C5A">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D4FE17A" w14:textId="77777777" w:rsidR="00EB676A" w:rsidRPr="001E6C5A" w:rsidRDefault="00EB676A" w:rsidP="00BC3F8D">
            <w:pPr>
              <w:keepNext/>
              <w:keepLines/>
              <w:spacing w:after="0"/>
              <w:rPr>
                <w:rFonts w:ascii="Arial" w:hAnsi="Arial"/>
                <w:sz w:val="18"/>
              </w:rPr>
            </w:pPr>
            <w:r w:rsidRPr="001E6C5A">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5C89E813" w14:textId="77777777" w:rsidR="00EB676A" w:rsidRPr="001E6C5A" w:rsidRDefault="00EB676A"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1990A2E" w14:textId="77777777" w:rsidR="00EB676A" w:rsidRPr="001E6C5A" w:rsidRDefault="00EB676A" w:rsidP="00BC3F8D">
            <w:pPr>
              <w:keepNext/>
              <w:keepLines/>
              <w:spacing w:after="0"/>
              <w:rPr>
                <w:rFonts w:ascii="Arial" w:hAnsi="Arial"/>
                <w:sz w:val="18"/>
              </w:rPr>
            </w:pPr>
          </w:p>
        </w:tc>
      </w:tr>
    </w:tbl>
    <w:p w14:paraId="3E7AE788" w14:textId="77777777" w:rsidR="00EB676A" w:rsidRPr="001E6C5A" w:rsidRDefault="00EB676A" w:rsidP="00EB676A"/>
    <w:p w14:paraId="0C111B16" w14:textId="77777777" w:rsidR="00EB676A" w:rsidRDefault="00EB676A" w:rsidP="00EB676A">
      <w:pPr>
        <w:pStyle w:val="TH"/>
      </w:pPr>
      <w:r>
        <w:t xml:space="preserve">Table </w:t>
      </w:r>
      <w:r w:rsidRPr="0066171A">
        <w:t>6.2.23.3.3-6</w:t>
      </w:r>
      <w:r>
        <w:t xml:space="preserve">A: </w:t>
      </w:r>
      <w:r>
        <w:rPr>
          <w:lang w:eastAsia="ko-KR"/>
        </w:rPr>
        <w:t xml:space="preserve">MCPTT-Info in </w:t>
      </w:r>
      <w:r w:rsidRPr="00812112">
        <w:rPr>
          <w:lang w:eastAsia="ko-KR"/>
        </w:rPr>
        <w:t xml:space="preserve">SIP 200 (OK) </w:t>
      </w:r>
      <w:r>
        <w:t xml:space="preserve">(Table </w:t>
      </w:r>
      <w:r w:rsidRPr="0066171A">
        <w:t>6.2.23.3.3-</w:t>
      </w:r>
      <w:r>
        <w:t>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0D8D75A2"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748C3D5" w14:textId="77777777" w:rsidR="00EB676A" w:rsidRDefault="00EB676A" w:rsidP="00BC3F8D">
            <w:pPr>
              <w:pStyle w:val="TAL"/>
            </w:pPr>
            <w:r>
              <w:t xml:space="preserve">Derivation Path: TS 36.579-1 [2], Table 5.5.3.2.1-1, condition </w:t>
            </w:r>
            <w:r w:rsidRPr="00D26A65">
              <w:t>INVITE-RSP</w:t>
            </w:r>
          </w:p>
        </w:tc>
      </w:tr>
    </w:tbl>
    <w:p w14:paraId="06E6849F" w14:textId="77777777" w:rsidR="00EB676A" w:rsidRDefault="00EB676A" w:rsidP="00EB676A"/>
    <w:p w14:paraId="547A8726" w14:textId="77777777" w:rsidR="00EB676A" w:rsidRPr="001E6C5A" w:rsidRDefault="00EB676A" w:rsidP="00EB676A">
      <w:pPr>
        <w:keepNext/>
        <w:keepLines/>
        <w:spacing w:before="60"/>
        <w:jc w:val="center"/>
        <w:rPr>
          <w:rFonts w:ascii="Arial" w:hAnsi="Arial"/>
          <w:b/>
        </w:rPr>
      </w:pPr>
      <w:r w:rsidRPr="001E6C5A">
        <w:rPr>
          <w:rFonts w:ascii="Arial" w:hAnsi="Arial"/>
          <w:b/>
        </w:rPr>
        <w:t>Table 6.2.23.3.3-7-8: Void</w:t>
      </w:r>
    </w:p>
    <w:p w14:paraId="7B9FB044" w14:textId="77777777" w:rsidR="00EB676A" w:rsidRDefault="00EB676A" w:rsidP="00EB676A">
      <w:bookmarkStart w:id="1133" w:name="_Toc76583177"/>
      <w:bookmarkStart w:id="1134" w:name="_Toc83808729"/>
      <w:bookmarkStart w:id="1135" w:name="_Toc91233558"/>
      <w:bookmarkStart w:id="1136" w:name="_Toc100349037"/>
      <w:bookmarkStart w:id="1137" w:name="_Toc106787193"/>
    </w:p>
    <w:p w14:paraId="383A1D62" w14:textId="77777777" w:rsidR="00EB676A" w:rsidRDefault="00EB676A" w:rsidP="00EB676A">
      <w:pPr>
        <w:pStyle w:val="Heading3"/>
      </w:pPr>
      <w:r>
        <w:t>6.2.24</w:t>
      </w:r>
      <w:r>
        <w:tab/>
        <w:t>On-network / Private call / Remotely initiated private call / Client Originated (CO)</w:t>
      </w:r>
    </w:p>
    <w:p w14:paraId="28861C08" w14:textId="77777777" w:rsidR="00EB676A" w:rsidRDefault="00EB676A" w:rsidP="00EB676A">
      <w:pPr>
        <w:pStyle w:val="H6"/>
      </w:pPr>
      <w:r>
        <w:t>6.2.24.1</w:t>
      </w:r>
      <w:r>
        <w:tab/>
        <w:t>Test Purpose (TP)</w:t>
      </w:r>
    </w:p>
    <w:p w14:paraId="3BEE3A2B" w14:textId="77777777" w:rsidR="00EB676A" w:rsidRDefault="00EB676A" w:rsidP="00EB676A">
      <w:pPr>
        <w:pStyle w:val="H6"/>
      </w:pPr>
      <w:r>
        <w:t>(1)</w:t>
      </w:r>
    </w:p>
    <w:p w14:paraId="3D3A669A"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participate in private calls</w:t>
      </w:r>
      <w:r>
        <w:rPr>
          <w:noProof w:val="0"/>
        </w:rPr>
        <w:t xml:space="preserve"> }</w:t>
      </w:r>
    </w:p>
    <w:p w14:paraId="047EF9C4" w14:textId="77777777" w:rsidR="00EB676A" w:rsidRDefault="00EB676A" w:rsidP="00EB676A">
      <w:pPr>
        <w:pStyle w:val="PL"/>
        <w:rPr>
          <w:noProof w:val="0"/>
        </w:rPr>
      </w:pPr>
      <w:r>
        <w:rPr>
          <w:b/>
          <w:noProof w:val="0"/>
        </w:rPr>
        <w:t>ensure that</w:t>
      </w:r>
      <w:r>
        <w:rPr>
          <w:noProof w:val="0"/>
        </w:rPr>
        <w:t xml:space="preserve"> {</w:t>
      </w:r>
    </w:p>
    <w:p w14:paraId="16408330" w14:textId="77777777" w:rsidR="00EB676A" w:rsidRDefault="00EB676A" w:rsidP="00EB676A">
      <w:pPr>
        <w:pStyle w:val="PL"/>
        <w:ind w:firstLine="200"/>
        <w:rPr>
          <w:noProof w:val="0"/>
        </w:rPr>
      </w:pPr>
      <w:r>
        <w:rPr>
          <w:b/>
          <w:noProof w:val="0"/>
        </w:rPr>
        <w:t>when</w:t>
      </w:r>
      <w:r>
        <w:rPr>
          <w:noProof w:val="0"/>
        </w:rPr>
        <w:t xml:space="preserve"> { UE (MCPTT User) requests the establishment of </w:t>
      </w:r>
      <w:r>
        <w:rPr>
          <w:noProof w:val="0"/>
          <w:lang w:eastAsia="zh-CN"/>
        </w:rPr>
        <w:t xml:space="preserve">a remotely initiated private call to a third party </w:t>
      </w:r>
      <w:r>
        <w:rPr>
          <w:noProof w:val="0"/>
        </w:rPr>
        <w:t>}</w:t>
      </w:r>
    </w:p>
    <w:p w14:paraId="43F577A4"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sends a SIP MESSAGE </w:t>
      </w:r>
      <w:proofErr w:type="spellStart"/>
      <w:r>
        <w:rPr>
          <w:noProof w:val="0"/>
        </w:rPr>
        <w:t>message</w:t>
      </w:r>
      <w:proofErr w:type="spellEnd"/>
      <w:r>
        <w:rPr>
          <w:noProof w:val="0"/>
        </w:rPr>
        <w:t xml:space="preserve"> requesting the establishment of </w:t>
      </w:r>
      <w:r>
        <w:rPr>
          <w:noProof w:val="0"/>
          <w:lang w:eastAsia="zh-CN"/>
        </w:rPr>
        <w:t>a remotely initiated private call</w:t>
      </w:r>
      <w:r>
        <w:rPr>
          <w:noProof w:val="0"/>
        </w:rPr>
        <w:t xml:space="preserve"> }</w:t>
      </w:r>
    </w:p>
    <w:p w14:paraId="3AFBB90D" w14:textId="77777777" w:rsidR="00EB676A" w:rsidRDefault="00EB676A" w:rsidP="00EB676A">
      <w:pPr>
        <w:pStyle w:val="PL"/>
        <w:rPr>
          <w:noProof w:val="0"/>
        </w:rPr>
      </w:pPr>
      <w:r>
        <w:rPr>
          <w:noProof w:val="0"/>
        </w:rPr>
        <w:t xml:space="preserve">            }</w:t>
      </w:r>
    </w:p>
    <w:p w14:paraId="65F705D5" w14:textId="77777777" w:rsidR="00EB676A" w:rsidRDefault="00EB676A" w:rsidP="00EB676A">
      <w:pPr>
        <w:pStyle w:val="PL"/>
        <w:rPr>
          <w:noProof w:val="0"/>
        </w:rPr>
      </w:pPr>
    </w:p>
    <w:p w14:paraId="50A79B9D" w14:textId="77777777" w:rsidR="00EB676A" w:rsidRDefault="00EB676A" w:rsidP="00EB676A">
      <w:pPr>
        <w:pStyle w:val="H6"/>
      </w:pPr>
      <w:r>
        <w:t>(2)</w:t>
      </w:r>
    </w:p>
    <w:p w14:paraId="4909AAB4"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Remotely initiated private call and to </w:t>
      </w:r>
      <w:r>
        <w:rPr>
          <w:noProof w:val="0"/>
          <w:lang w:eastAsia="ko-KR"/>
        </w:rPr>
        <w:t xml:space="preserve">participate in private calls, and, having requested </w:t>
      </w:r>
      <w:r>
        <w:rPr>
          <w:noProof w:val="0"/>
        </w:rPr>
        <w:t xml:space="preserve">the establishment of </w:t>
      </w:r>
      <w:r>
        <w:rPr>
          <w:noProof w:val="0"/>
          <w:lang w:eastAsia="zh-CN"/>
        </w:rPr>
        <w:t>a remotely initiated private call</w:t>
      </w:r>
      <w:r>
        <w:rPr>
          <w:noProof w:val="0"/>
        </w:rPr>
        <w:t xml:space="preserve"> }</w:t>
      </w:r>
    </w:p>
    <w:p w14:paraId="12E69EF9" w14:textId="77777777" w:rsidR="00EB676A" w:rsidRDefault="00EB676A" w:rsidP="00EB676A">
      <w:pPr>
        <w:pStyle w:val="PL"/>
        <w:rPr>
          <w:noProof w:val="0"/>
        </w:rPr>
      </w:pPr>
      <w:r>
        <w:rPr>
          <w:b/>
          <w:noProof w:val="0"/>
        </w:rPr>
        <w:t>ensure that</w:t>
      </w:r>
      <w:r>
        <w:rPr>
          <w:noProof w:val="0"/>
        </w:rPr>
        <w:t xml:space="preserve"> {</w:t>
      </w:r>
    </w:p>
    <w:p w14:paraId="346D794B" w14:textId="77777777" w:rsidR="00EB676A" w:rsidRDefault="00EB676A" w:rsidP="00EB676A">
      <w:pPr>
        <w:pStyle w:val="PL"/>
        <w:ind w:firstLine="200"/>
        <w:rPr>
          <w:noProof w:val="0"/>
        </w:rPr>
      </w:pPr>
      <w:r>
        <w:rPr>
          <w:b/>
          <w:noProof w:val="0"/>
        </w:rPr>
        <w:t>when</w:t>
      </w:r>
      <w:r>
        <w:rPr>
          <w:noProof w:val="0"/>
        </w:rPr>
        <w:t xml:space="preserve"> { UE (MCPTT User) receives a SIP MESSAGE </w:t>
      </w:r>
      <w:proofErr w:type="spellStart"/>
      <w:r>
        <w:rPr>
          <w:noProof w:val="0"/>
        </w:rPr>
        <w:t>message</w:t>
      </w:r>
      <w:proofErr w:type="spellEnd"/>
      <w:r>
        <w:rPr>
          <w:noProof w:val="0"/>
        </w:rPr>
        <w:t xml:space="preserve"> indicating the outcome of the requested establishment of </w:t>
      </w:r>
      <w:r>
        <w:rPr>
          <w:noProof w:val="0"/>
          <w:lang w:eastAsia="zh-CN"/>
        </w:rPr>
        <w:t xml:space="preserve">a remotely initiated private call </w:t>
      </w:r>
      <w:r>
        <w:rPr>
          <w:noProof w:val="0"/>
        </w:rPr>
        <w:t>}</w:t>
      </w:r>
    </w:p>
    <w:p w14:paraId="66D30CFB"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sends a SIP OK message to confirm the reception of the SIP MESSAGE }</w:t>
      </w:r>
    </w:p>
    <w:p w14:paraId="49A5F81D" w14:textId="77777777" w:rsidR="00EB676A" w:rsidRDefault="00EB676A" w:rsidP="00EB676A">
      <w:pPr>
        <w:pStyle w:val="PL"/>
        <w:rPr>
          <w:noProof w:val="0"/>
        </w:rPr>
      </w:pPr>
      <w:r>
        <w:rPr>
          <w:noProof w:val="0"/>
        </w:rPr>
        <w:t xml:space="preserve">            }</w:t>
      </w:r>
    </w:p>
    <w:p w14:paraId="7F2C3ED5" w14:textId="77777777" w:rsidR="00EB676A" w:rsidRDefault="00EB676A" w:rsidP="00EB676A">
      <w:pPr>
        <w:pStyle w:val="PL"/>
        <w:rPr>
          <w:noProof w:val="0"/>
        </w:rPr>
      </w:pPr>
    </w:p>
    <w:p w14:paraId="5F736A76" w14:textId="77777777" w:rsidR="00EB676A" w:rsidRDefault="00EB676A" w:rsidP="00EB676A">
      <w:pPr>
        <w:pStyle w:val="H6"/>
      </w:pPr>
      <w:r>
        <w:t>6.2.24.2</w:t>
      </w:r>
      <w:r>
        <w:tab/>
        <w:t>Conformance requirements</w:t>
      </w:r>
    </w:p>
    <w:p w14:paraId="69C81F16" w14:textId="77777777" w:rsidR="00EB676A" w:rsidRDefault="00EB676A" w:rsidP="00EB676A">
      <w:r>
        <w:t>References: The conformance requirements covered in the present TC are specified in: TS 24.379 clauses 11.1.7.2.1. Unless otherwise stated these are Rel-15 requirements.</w:t>
      </w:r>
    </w:p>
    <w:p w14:paraId="3D5D7040" w14:textId="77777777" w:rsidR="00EB676A" w:rsidRDefault="00EB676A" w:rsidP="00EB676A">
      <w:r>
        <w:t>[TS 24.379, clause 11.1.7.2.1]</w:t>
      </w:r>
    </w:p>
    <w:p w14:paraId="44A8183F" w14:textId="77777777" w:rsidR="00EB676A" w:rsidRDefault="00EB676A" w:rsidP="00EB676A">
      <w:r>
        <w:t>Upon receiving a request from the MCPTT to send a remotely initiated private call request to the remote MCPTT user to originate a private call to an identified MCPTT user, the MCPTT client:</w:t>
      </w:r>
    </w:p>
    <w:p w14:paraId="7FB71049" w14:textId="77777777" w:rsidR="00EB676A" w:rsidRDefault="00EB676A" w:rsidP="00EB676A">
      <w:pPr>
        <w:pStyle w:val="B1"/>
      </w:pPr>
      <w:r>
        <w:t>1)</w:t>
      </w:r>
      <w:r>
        <w:tab/>
        <w:t>if:</w:t>
      </w:r>
    </w:p>
    <w:p w14:paraId="2CF8B3D6" w14:textId="77777777" w:rsidR="00EB676A" w:rsidRDefault="00EB676A" w:rsidP="00EB676A">
      <w:pPr>
        <w:pStyle w:val="B2"/>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 xml:space="preserve">the requesting MCPTT user's MCPTT user profile document (see the MCPTT user profile document in 3GPP TS 24.484 [50]) or </w:t>
      </w:r>
      <w:r>
        <w:rPr>
          <w:lang w:eastAsia="ko-KR"/>
        </w:rPr>
        <w:t>is set to a value of "false"</w:t>
      </w:r>
      <w:r>
        <w:t>;</w:t>
      </w:r>
    </w:p>
    <w:p w14:paraId="5C17E132" w14:textId="77777777" w:rsidR="00EB676A" w:rsidRDefault="00EB676A" w:rsidP="00EB676A">
      <w:pPr>
        <w:pStyle w:val="B2"/>
      </w:pPr>
      <w:r>
        <w:t>...</w:t>
      </w:r>
    </w:p>
    <w:p w14:paraId="1B272DCF" w14:textId="77777777" w:rsidR="00EB676A" w:rsidRDefault="00EB676A" w:rsidP="00EB676A">
      <w:pPr>
        <w:pStyle w:val="B2"/>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49150E3A" w14:textId="77777777" w:rsidR="00EB676A" w:rsidRDefault="00EB676A" w:rsidP="00EB676A">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47CFB178"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05D81FBD" w14:textId="77777777" w:rsidR="00EB676A" w:rsidRDefault="00EB676A" w:rsidP="00EB676A">
      <w:pPr>
        <w:pStyle w:val="B2"/>
      </w:pPr>
      <w:r>
        <w:t>c)</w:t>
      </w:r>
      <w:r>
        <w:tab/>
        <w:t>may include a P-Preferred-Identity header field in the SIP MESSAGE request containing a public user identity as specified in 3GPP TS 24.229 [4];</w:t>
      </w:r>
    </w:p>
    <w:p w14:paraId="4F4652A7" w14:textId="77777777" w:rsidR="00EB676A" w:rsidRDefault="00EB676A" w:rsidP="00EB676A">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7DDA4F6" w14:textId="77777777" w:rsidR="00EB676A" w:rsidRDefault="00EB676A" w:rsidP="00EB676A">
      <w:pPr>
        <w:pStyle w:val="B3"/>
        <w:rPr>
          <w:noProof/>
        </w:rPr>
      </w:pPr>
      <w:proofErr w:type="spellStart"/>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 and</w:t>
      </w:r>
    </w:p>
    <w:p w14:paraId="6D0E5877" w14:textId="77777777" w:rsidR="00EB676A" w:rsidRDefault="00EB676A" w:rsidP="00EB676A">
      <w:pPr>
        <w:pStyle w:val="B3"/>
      </w:pPr>
      <w:r>
        <w:rPr>
          <w:noProof/>
        </w:rPr>
        <w:t>ii)</w:t>
      </w:r>
      <w:r>
        <w:rPr>
          <w:noProof/>
        </w:rPr>
        <w:tab/>
        <w:t>an &lt;anyExt&gt; element containing:</w:t>
      </w:r>
    </w:p>
    <w:p w14:paraId="5A64CB09" w14:textId="77777777" w:rsidR="00EB676A" w:rsidRDefault="00EB676A" w:rsidP="00EB676A">
      <w:pPr>
        <w:pStyle w:val="B4"/>
      </w:pPr>
      <w:r>
        <w:t>A)</w:t>
      </w:r>
      <w:r>
        <w:tab/>
        <w:t>the &lt;</w:t>
      </w:r>
      <w:r>
        <w:rPr>
          <w:rFonts w:eastAsia="SimSun"/>
        </w:rPr>
        <w:t>request</w:t>
      </w:r>
      <w:r>
        <w:t>-type&gt; element set to a value of "remotely-initiated-private-call-request</w:t>
      </w:r>
      <w:r>
        <w:rPr>
          <w:lang w:eastAsia="ko-KR"/>
        </w:rPr>
        <w:t>";</w:t>
      </w:r>
    </w:p>
    <w:p w14:paraId="67CDF135" w14:textId="77777777" w:rsidR="00EB676A" w:rsidRDefault="00EB676A" w:rsidP="00EB676A">
      <w:pPr>
        <w:pStyle w:val="B4"/>
      </w:pPr>
      <w:r>
        <w:t>B)</w:t>
      </w:r>
      <w:r>
        <w:tab/>
        <w:t>the &lt;notify-remote-user&gt; element set to a value of "true" if the requesting MCPTT user has indicated that the remote MCPTT user be notified of the remotely initiated private call request; and</w:t>
      </w:r>
    </w:p>
    <w:p w14:paraId="62AB6F65" w14:textId="77777777" w:rsidR="00EB676A" w:rsidRDefault="00EB676A" w:rsidP="00EB676A">
      <w:pPr>
        <w:pStyle w:val="B4"/>
      </w:pPr>
      <w:r>
        <w:t>C)</w:t>
      </w:r>
      <w:r>
        <w:tab/>
        <w:t>the &lt;notify-remote-user&gt; element set to a value of "false" if the requesting MCPTT user has indicated that the remote MCPTT user not be notified of the remotely initiated private call request;</w:t>
      </w:r>
    </w:p>
    <w:p w14:paraId="65DD5A2B" w14:textId="77777777" w:rsidR="00EB676A" w:rsidRDefault="00EB676A" w:rsidP="00EB676A">
      <w:pPr>
        <w:pStyle w:val="B2"/>
      </w:pPr>
      <w:r>
        <w:t>e)</w:t>
      </w:r>
      <w:r>
        <w:tab/>
        <w:t>shall insert in the SIP MESSAGE request a MIME resource-lists body with the MCPTT ID of the remote MCPTT user, according to rules and procedures of IETF RFC 5366 [20]; and</w:t>
      </w:r>
    </w:p>
    <w:p w14:paraId="77D913B6" w14:textId="77777777" w:rsidR="00EB676A" w:rsidRDefault="00EB676A" w:rsidP="00EB676A">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5DD62321" w14:textId="77777777" w:rsidR="00EB676A" w:rsidRDefault="00EB676A" w:rsidP="00EB676A">
      <w:pPr>
        <w:pStyle w:val="B1"/>
      </w:pPr>
      <w:r>
        <w:rPr>
          <w:lang w:eastAsia="ko-KR"/>
        </w:rPr>
        <w:t>3)</w:t>
      </w:r>
      <w:r>
        <w:rPr>
          <w:lang w:eastAsia="ko-KR"/>
        </w:rPr>
        <w:tab/>
        <w:t xml:space="preserve">shall send the </w:t>
      </w:r>
      <w:r>
        <w:rPr>
          <w:rFonts w:eastAsia="SimSun"/>
        </w:rPr>
        <w:t>SIP MESSAGE request towards the MCPTT server according to rules and procedures of 3GPP TS 24.229 [4].</w:t>
      </w:r>
    </w:p>
    <w:p w14:paraId="7B0E861F" w14:textId="77777777" w:rsidR="00EB676A" w:rsidRDefault="00EB676A" w:rsidP="00EB676A">
      <w:r>
        <w:t>...</w:t>
      </w:r>
    </w:p>
    <w:p w14:paraId="773C4AFE" w14:textId="77777777" w:rsidR="00EB676A" w:rsidRDefault="00EB676A" w:rsidP="00EB676A">
      <w:r>
        <w:t>Upon receiving a "SIP MESSAGE request for remotely initiated private call response for terminating client", the MCPTT client:</w:t>
      </w:r>
    </w:p>
    <w:p w14:paraId="5F15FCAA" w14:textId="77777777" w:rsidR="00EB676A" w:rsidRDefault="00EB676A" w:rsidP="00EB676A">
      <w:pPr>
        <w:pStyle w:val="B1"/>
      </w:pPr>
      <w:r>
        <w:t>1)</w:t>
      </w:r>
      <w:r>
        <w:tab/>
        <w:t>shall determine the success or failure of the sent remotely initiated private call request from the value of the &lt;remotely-initiated-call-outcome&gt; element contained in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&gt; element of the application/vnd.3gpp.mcptt-info+xml MIME body included in the received SIP MESSAGE request; and</w:t>
      </w:r>
    </w:p>
    <w:p w14:paraId="698AF27A" w14:textId="77777777" w:rsidR="00EB676A" w:rsidRDefault="00EB676A" w:rsidP="00EB676A">
      <w:pPr>
        <w:pStyle w:val="B1"/>
      </w:pPr>
      <w:r>
        <w:t>2)</w:t>
      </w:r>
      <w:r>
        <w:tab/>
        <w:t>should indicate to the requesting MCPTT user the success or failure of the sent remotely initiated private call request.</w:t>
      </w:r>
    </w:p>
    <w:p w14:paraId="128521AB" w14:textId="77777777" w:rsidR="00EB676A" w:rsidRDefault="00EB676A" w:rsidP="00EB676A">
      <w:pPr>
        <w:pStyle w:val="H6"/>
      </w:pPr>
      <w:r>
        <w:t>6.2.24.3</w:t>
      </w:r>
      <w:r>
        <w:tab/>
        <w:t>Test description</w:t>
      </w:r>
    </w:p>
    <w:p w14:paraId="18694D74" w14:textId="77777777" w:rsidR="00EB676A" w:rsidRDefault="00EB676A" w:rsidP="00EB676A">
      <w:pPr>
        <w:pStyle w:val="H6"/>
      </w:pPr>
      <w:r>
        <w:t>6.2.24.3.1</w:t>
      </w:r>
      <w:r>
        <w:tab/>
        <w:t>Pre-test conditions</w:t>
      </w:r>
    </w:p>
    <w:p w14:paraId="1ACD14B0" w14:textId="77777777" w:rsidR="00EB676A" w:rsidRDefault="00EB676A" w:rsidP="00EB676A">
      <w:pPr>
        <w:pStyle w:val="H6"/>
      </w:pPr>
      <w:r>
        <w:t>System Simulator:</w:t>
      </w:r>
    </w:p>
    <w:p w14:paraId="489F6A98" w14:textId="77777777" w:rsidR="00EB676A" w:rsidRDefault="00EB676A" w:rsidP="00EB676A">
      <w:pPr>
        <w:pStyle w:val="B1"/>
      </w:pPr>
      <w:r>
        <w:t>-</w:t>
      </w:r>
      <w:r>
        <w:tab/>
        <w:t>SS (MCPTT server)</w:t>
      </w:r>
    </w:p>
    <w:p w14:paraId="26C92E13" w14:textId="77777777" w:rsidR="00EB676A" w:rsidRDefault="00EB676A" w:rsidP="00EB676A">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F9551D" w14:textId="77777777" w:rsidR="00EB676A" w:rsidRDefault="00EB676A" w:rsidP="00EB676A">
      <w:pPr>
        <w:pStyle w:val="H6"/>
      </w:pPr>
      <w:r>
        <w:t>IUT:</w:t>
      </w:r>
    </w:p>
    <w:p w14:paraId="0E42F495" w14:textId="77777777" w:rsidR="00EB676A" w:rsidRDefault="00EB676A" w:rsidP="00EB676A">
      <w:pPr>
        <w:pStyle w:val="B1"/>
      </w:pPr>
      <w:r>
        <w:t>-</w:t>
      </w:r>
      <w:r>
        <w:tab/>
        <w:t>UE (MCPTT client)</w:t>
      </w:r>
    </w:p>
    <w:p w14:paraId="39ADB0B3" w14:textId="77777777" w:rsidR="00EB676A" w:rsidRDefault="00EB676A" w:rsidP="00EB676A">
      <w:pPr>
        <w:pStyle w:val="B1"/>
      </w:pPr>
      <w:r>
        <w:t>-</w:t>
      </w:r>
      <w:r>
        <w:tab/>
        <w:t>The test USIM set as defined in TS 36.579-1 [2], subclause 5.5.10 is inserted.</w:t>
      </w:r>
    </w:p>
    <w:p w14:paraId="5760A22F" w14:textId="77777777" w:rsidR="00EB676A" w:rsidRDefault="00EB676A" w:rsidP="00EB676A">
      <w:pPr>
        <w:pStyle w:val="H6"/>
      </w:pPr>
      <w:r>
        <w:t>Preamble:</w:t>
      </w:r>
    </w:p>
    <w:p w14:paraId="313AD924" w14:textId="77777777" w:rsidR="00EB676A" w:rsidRDefault="00EB676A" w:rsidP="00EB676A">
      <w:pPr>
        <w:pStyle w:val="B1"/>
      </w:pPr>
      <w:r>
        <w:t>-</w:t>
      </w:r>
      <w:r>
        <w:tab/>
        <w:t>The UE has performed the Generic Test Procedure for MCPTT UE registration as specified in TS 36.579-1 [2], subclause 5.4.2.</w:t>
      </w:r>
    </w:p>
    <w:p w14:paraId="39A8FB6B" w14:textId="77777777" w:rsidR="00EB676A" w:rsidRDefault="00EB676A" w:rsidP="00EB676A">
      <w:pPr>
        <w:pStyle w:val="B1"/>
      </w:pPr>
      <w:r>
        <w:t>-</w:t>
      </w:r>
      <w:r>
        <w:tab/>
        <w:t>The MCPTT User performs the procedure for MCPTT Authorization/Configuration and Key Generation as specified in TS 36.579-1 [2], subclause 5.3.2.</w:t>
      </w:r>
    </w:p>
    <w:p w14:paraId="22C1FA56" w14:textId="77777777" w:rsidR="00EB676A" w:rsidRDefault="00EB676A" w:rsidP="00EB676A">
      <w:pPr>
        <w:pStyle w:val="B2"/>
      </w:pPr>
      <w:r>
        <w:t>-</w:t>
      </w:r>
      <w:r>
        <w:tab/>
        <w:t xml:space="preserve">The MCPTT User is authorized to initiate Remotely initiated private call: 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w:t>
      </w:r>
      <w:r>
        <w:t>is present in the MCPTT user profile document and is set to "true".</w:t>
      </w:r>
    </w:p>
    <w:p w14:paraId="06AD6D24" w14:textId="77777777" w:rsidR="00EB676A" w:rsidRDefault="00EB676A" w:rsidP="00EB676A">
      <w:pPr>
        <w:pStyle w:val="B2"/>
      </w:pPr>
      <w:r>
        <w:t>-</w:t>
      </w:r>
      <w:r>
        <w:tab/>
        <w:t xml:space="preserve">The MCPTT User is authorized to </w:t>
      </w:r>
      <w:r>
        <w:rPr>
          <w:lang w:eastAsia="ko-KR"/>
        </w:rPr>
        <w:t>participate in private calls</w:t>
      </w:r>
      <w:r>
        <w:t>: the &lt;allow-private-call-participation&gt;</w:t>
      </w:r>
      <w:r>
        <w:rPr>
          <w:lang w:eastAsia="ko-KR"/>
        </w:rPr>
        <w:t xml:space="preserve"> element of the &lt;ruleset&gt; element </w:t>
      </w:r>
      <w:r>
        <w:t>is present in the MCPTT user profile document and is set to "true".</w:t>
      </w:r>
    </w:p>
    <w:p w14:paraId="4640C4E3" w14:textId="77777777" w:rsidR="00EB676A" w:rsidRDefault="00EB676A" w:rsidP="00EB676A">
      <w:pPr>
        <w:pStyle w:val="B1"/>
      </w:pPr>
      <w:r>
        <w:t>-</w:t>
      </w:r>
      <w:r>
        <w:tab/>
        <w:t>UE States at the end of the preamble</w:t>
      </w:r>
    </w:p>
    <w:p w14:paraId="3DCE04E4" w14:textId="77777777" w:rsidR="00EB676A" w:rsidRDefault="00EB676A" w:rsidP="00EB676A">
      <w:pPr>
        <w:pStyle w:val="B2"/>
      </w:pPr>
      <w:r>
        <w:t>-</w:t>
      </w:r>
      <w:r>
        <w:tab/>
        <w:t>The UE is in E-UTRA Registered, Idle Mode state.</w:t>
      </w:r>
    </w:p>
    <w:p w14:paraId="239E8329" w14:textId="77777777" w:rsidR="00EB676A" w:rsidRDefault="00EB676A" w:rsidP="00EB676A">
      <w:pPr>
        <w:pStyle w:val="B2"/>
      </w:pPr>
      <w:r>
        <w:t>-</w:t>
      </w:r>
      <w:r>
        <w:tab/>
        <w:t>The MCPTT Client Application has been activated and User has registered-in as the MCPTT User with the Server as active user at the Client.</w:t>
      </w:r>
    </w:p>
    <w:p w14:paraId="131A77B1" w14:textId="77777777" w:rsidR="00EB676A" w:rsidRDefault="00EB676A" w:rsidP="00EB676A">
      <w:pPr>
        <w:pStyle w:val="H6"/>
      </w:pPr>
      <w:r>
        <w:t>6.2.24.3.2</w:t>
      </w:r>
      <w:r>
        <w:tab/>
        <w:t>Test procedure sequence</w:t>
      </w:r>
    </w:p>
    <w:p w14:paraId="796E72D3" w14:textId="77777777" w:rsidR="00EB676A" w:rsidRDefault="00EB676A" w:rsidP="00EB676A">
      <w:pPr>
        <w:pStyle w:val="TH"/>
      </w:pPr>
      <w:r>
        <w:t>Table 6.2.24.3.2-1: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05C59BAB" w14:textId="77777777" w:rsidTr="00BC3F8D">
        <w:trPr>
          <w:cantSplit/>
        </w:trPr>
        <w:tc>
          <w:tcPr>
            <w:tcW w:w="534" w:type="dxa"/>
            <w:tcBorders>
              <w:top w:val="single" w:sz="4" w:space="0" w:color="auto"/>
              <w:left w:val="single" w:sz="4" w:space="0" w:color="auto"/>
              <w:bottom w:val="nil"/>
              <w:right w:val="single" w:sz="4" w:space="0" w:color="auto"/>
            </w:tcBorders>
            <w:hideMark/>
          </w:tcPr>
          <w:p w14:paraId="1D380B54" w14:textId="77777777" w:rsidR="00EB676A" w:rsidRDefault="00EB676A" w:rsidP="00BC3F8D">
            <w:pPr>
              <w:pStyle w:val="TAH"/>
            </w:pPr>
            <w:r>
              <w:t>St</w:t>
            </w:r>
          </w:p>
        </w:tc>
        <w:tc>
          <w:tcPr>
            <w:tcW w:w="3968" w:type="dxa"/>
            <w:tcBorders>
              <w:top w:val="single" w:sz="4" w:space="0" w:color="auto"/>
              <w:left w:val="single" w:sz="4" w:space="0" w:color="auto"/>
              <w:bottom w:val="nil"/>
              <w:right w:val="single" w:sz="4" w:space="0" w:color="auto"/>
            </w:tcBorders>
            <w:hideMark/>
          </w:tcPr>
          <w:p w14:paraId="0A1766F7" w14:textId="77777777" w:rsidR="00EB676A" w:rsidRDefault="00EB676A" w:rsidP="00BC3F8D">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ED5D637" w14:textId="77777777" w:rsidR="00EB676A" w:rsidRDefault="00EB676A" w:rsidP="00BC3F8D">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2C87D692" w14:textId="77777777" w:rsidR="00EB676A" w:rsidRDefault="00EB676A" w:rsidP="00BC3F8D">
            <w:pPr>
              <w:pStyle w:val="TAH"/>
            </w:pPr>
            <w:r>
              <w:t>TP</w:t>
            </w:r>
          </w:p>
        </w:tc>
        <w:tc>
          <w:tcPr>
            <w:tcW w:w="850" w:type="dxa"/>
            <w:tcBorders>
              <w:top w:val="single" w:sz="4" w:space="0" w:color="auto"/>
              <w:left w:val="single" w:sz="4" w:space="0" w:color="auto"/>
              <w:bottom w:val="nil"/>
              <w:right w:val="single" w:sz="4" w:space="0" w:color="auto"/>
            </w:tcBorders>
            <w:hideMark/>
          </w:tcPr>
          <w:p w14:paraId="723F69AA" w14:textId="77777777" w:rsidR="00EB676A" w:rsidRDefault="00EB676A" w:rsidP="00BC3F8D">
            <w:pPr>
              <w:pStyle w:val="TAH"/>
            </w:pPr>
            <w:r>
              <w:t>Verdict</w:t>
            </w:r>
          </w:p>
        </w:tc>
      </w:tr>
      <w:tr w:rsidR="00EB676A" w14:paraId="44972946" w14:textId="77777777" w:rsidTr="00BC3F8D">
        <w:trPr>
          <w:cantSplit/>
        </w:trPr>
        <w:tc>
          <w:tcPr>
            <w:tcW w:w="534" w:type="dxa"/>
            <w:tcBorders>
              <w:top w:val="nil"/>
              <w:left w:val="single" w:sz="4" w:space="0" w:color="auto"/>
              <w:bottom w:val="single" w:sz="4" w:space="0" w:color="auto"/>
              <w:right w:val="single" w:sz="4" w:space="0" w:color="auto"/>
            </w:tcBorders>
          </w:tcPr>
          <w:p w14:paraId="08F19ACF" w14:textId="77777777" w:rsidR="00EB676A" w:rsidRDefault="00EB676A" w:rsidP="00BC3F8D">
            <w:pPr>
              <w:pStyle w:val="TAH"/>
            </w:pPr>
          </w:p>
        </w:tc>
        <w:tc>
          <w:tcPr>
            <w:tcW w:w="3968" w:type="dxa"/>
            <w:tcBorders>
              <w:top w:val="nil"/>
              <w:left w:val="single" w:sz="4" w:space="0" w:color="auto"/>
              <w:bottom w:val="single" w:sz="4" w:space="0" w:color="auto"/>
              <w:right w:val="single" w:sz="4" w:space="0" w:color="auto"/>
            </w:tcBorders>
          </w:tcPr>
          <w:p w14:paraId="37CCA6B4" w14:textId="77777777" w:rsidR="00EB676A" w:rsidRDefault="00EB676A" w:rsidP="00BC3F8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242760" w14:textId="77777777" w:rsidR="00EB676A" w:rsidRDefault="00EB676A" w:rsidP="00BC3F8D">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23075B81" w14:textId="77777777" w:rsidR="00EB676A" w:rsidRDefault="00EB676A" w:rsidP="00BC3F8D">
            <w:pPr>
              <w:pStyle w:val="TAH"/>
            </w:pPr>
            <w:r>
              <w:t>Message</w:t>
            </w:r>
          </w:p>
        </w:tc>
        <w:tc>
          <w:tcPr>
            <w:tcW w:w="565" w:type="dxa"/>
            <w:tcBorders>
              <w:top w:val="nil"/>
              <w:left w:val="single" w:sz="4" w:space="0" w:color="auto"/>
              <w:bottom w:val="single" w:sz="4" w:space="0" w:color="auto"/>
              <w:right w:val="single" w:sz="4" w:space="0" w:color="auto"/>
            </w:tcBorders>
          </w:tcPr>
          <w:p w14:paraId="6C4E1E3B" w14:textId="77777777" w:rsidR="00EB676A" w:rsidRDefault="00EB676A" w:rsidP="00BC3F8D">
            <w:pPr>
              <w:pStyle w:val="TAH"/>
            </w:pPr>
          </w:p>
        </w:tc>
        <w:tc>
          <w:tcPr>
            <w:tcW w:w="850" w:type="dxa"/>
            <w:tcBorders>
              <w:top w:val="nil"/>
              <w:left w:val="single" w:sz="4" w:space="0" w:color="auto"/>
              <w:bottom w:val="single" w:sz="4" w:space="0" w:color="auto"/>
              <w:right w:val="single" w:sz="4" w:space="0" w:color="auto"/>
            </w:tcBorders>
          </w:tcPr>
          <w:p w14:paraId="0BEAAA62" w14:textId="77777777" w:rsidR="00EB676A" w:rsidRDefault="00EB676A" w:rsidP="00BC3F8D">
            <w:pPr>
              <w:pStyle w:val="TAH"/>
            </w:pPr>
          </w:p>
        </w:tc>
      </w:tr>
      <w:tr w:rsidR="00EB676A" w14:paraId="406BA913"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6173AB1" w14:textId="77777777" w:rsidR="00EB676A" w:rsidRDefault="00EB676A" w:rsidP="00BC3F8D">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74339774" w14:textId="77777777" w:rsidR="00EB676A" w:rsidRDefault="00EB676A" w:rsidP="00BC3F8D">
            <w:pPr>
              <w:pStyle w:val="TAL"/>
            </w:pPr>
            <w:r>
              <w:t xml:space="preserve">Make the UE (MCPTT User) request the establishment of an MCPTT </w:t>
            </w:r>
            <w:r>
              <w:rPr>
                <w:lang w:eastAsia="zh-CN"/>
              </w:rPr>
              <w:t>remotely initiated private call to a third party (i.e. not to itself</w:t>
            </w:r>
            <w:r>
              <w:t>). (NOTE 1)</w:t>
            </w:r>
          </w:p>
        </w:tc>
        <w:tc>
          <w:tcPr>
            <w:tcW w:w="708" w:type="dxa"/>
            <w:tcBorders>
              <w:top w:val="single" w:sz="4" w:space="0" w:color="auto"/>
              <w:left w:val="single" w:sz="4" w:space="0" w:color="auto"/>
              <w:bottom w:val="single" w:sz="4" w:space="0" w:color="auto"/>
              <w:right w:val="single" w:sz="4" w:space="0" w:color="auto"/>
            </w:tcBorders>
            <w:hideMark/>
          </w:tcPr>
          <w:p w14:paraId="7A46206B"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F569CA2"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68C3E51D" w14:textId="77777777" w:rsidR="00EB676A" w:rsidRDefault="00EB676A" w:rsidP="00BC3F8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E3989E3" w14:textId="77777777" w:rsidR="00EB676A" w:rsidRDefault="00EB676A" w:rsidP="00BC3F8D">
            <w:pPr>
              <w:pStyle w:val="TAC"/>
            </w:pPr>
            <w:r>
              <w:t>-</w:t>
            </w:r>
          </w:p>
        </w:tc>
      </w:tr>
      <w:tr w:rsidR="00EB676A" w14:paraId="7CAF2A8D"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7D420F0C" w14:textId="77777777" w:rsidR="00EB676A" w:rsidRDefault="00EB676A" w:rsidP="00BC3F8D">
            <w:pPr>
              <w:pStyle w:val="TAC"/>
            </w:pPr>
            <w:r>
              <w:t>2-4</w:t>
            </w:r>
          </w:p>
        </w:tc>
        <w:tc>
          <w:tcPr>
            <w:tcW w:w="3968" w:type="dxa"/>
            <w:tcBorders>
              <w:top w:val="single" w:sz="4" w:space="0" w:color="auto"/>
              <w:left w:val="single" w:sz="4" w:space="0" w:color="auto"/>
              <w:bottom w:val="single" w:sz="4" w:space="0" w:color="auto"/>
              <w:right w:val="single" w:sz="4" w:space="0" w:color="auto"/>
            </w:tcBorders>
            <w:hideMark/>
          </w:tcPr>
          <w:p w14:paraId="6A4834B2" w14:textId="5089A41A" w:rsidR="00EB676A" w:rsidRDefault="00EB676A" w:rsidP="00BC3F8D">
            <w:pPr>
              <w:pStyle w:val="TAL"/>
            </w:pPr>
            <w:r>
              <w:t>Check: Does the UE (MCPTT Client) correctly perform steps 1a1</w:t>
            </w:r>
            <w:ins w:id="1138" w:author="MCC160" w:date="2022-11-01T12:56:00Z">
              <w:r w:rsidR="004137B9">
                <w:t>-3</w:t>
              </w:r>
            </w:ins>
            <w:del w:id="1139" w:author="MCC160" w:date="2022-11-01T12:56:00Z">
              <w:r w:rsidDel="004137B9">
                <w:delText xml:space="preserve"> to 3</w:delText>
              </w:r>
            </w:del>
            <w:r>
              <w:t xml:space="preserve"> of </w:t>
            </w:r>
            <w:ins w:id="1140" w:author="MCC160" w:date="2022-11-01T12:54:00Z">
              <w:r w:rsidR="004137B9">
                <w:t xml:space="preserve">test </w:t>
              </w:r>
            </w:ins>
            <w:r>
              <w:t xml:space="preserve">procedure </w:t>
            </w:r>
            <w:del w:id="1141" w:author="MCC160" w:date="2022-11-01T12:54:00Z">
              <w:r w:rsidDel="004137B9">
                <w:delText xml:space="preserve">for </w:delText>
              </w:r>
            </w:del>
            <w:ins w:id="1142" w:author="MCC160" w:date="2022-11-01T12:54:00Z">
              <w:r w:rsidR="004137B9">
                <w:t>'</w:t>
              </w:r>
            </w:ins>
            <w:r>
              <w:t>MCX SIP MESSAGE CO</w:t>
            </w:r>
            <w:ins w:id="1143" w:author="MCC160" w:date="2022-11-01T12:54:00Z">
              <w:r w:rsidR="004137B9">
                <w:t>'</w:t>
              </w:r>
            </w:ins>
            <w:r>
              <w:t xml:space="preserve"> as described in</w:t>
            </w:r>
            <w:r>
              <w:rPr>
                <w:szCs w:val="18"/>
              </w:rPr>
              <w:t xml:space="preserve"> TS 36.579-1 [2] Table 5.3.32.3-1</w:t>
            </w:r>
            <w:r>
              <w:t xml:space="preserve"> to request the establishment of </w:t>
            </w:r>
            <w:del w:id="1144" w:author="MCC160" w:date="2022-11-01T12:56:00Z">
              <w:r w:rsidDel="004137B9">
                <w:delText xml:space="preserve">an MCPTT </w:delText>
              </w:r>
            </w:del>
            <w:ins w:id="1145" w:author="MCC160" w:date="2022-11-01T12:56:00Z">
              <w:r w:rsidR="004137B9">
                <w:t xml:space="preserve">a </w:t>
              </w:r>
            </w:ins>
            <w:r>
              <w:rPr>
                <w:lang w:eastAsia="zh-CN"/>
              </w:rPr>
              <w:t>remotely initiated private call</w:t>
            </w:r>
            <w:r>
              <w:t>?</w:t>
            </w:r>
          </w:p>
        </w:tc>
        <w:tc>
          <w:tcPr>
            <w:tcW w:w="708" w:type="dxa"/>
            <w:tcBorders>
              <w:top w:val="single" w:sz="4" w:space="0" w:color="auto"/>
              <w:left w:val="single" w:sz="4" w:space="0" w:color="auto"/>
              <w:bottom w:val="single" w:sz="4" w:space="0" w:color="auto"/>
              <w:right w:val="single" w:sz="4" w:space="0" w:color="auto"/>
            </w:tcBorders>
            <w:hideMark/>
          </w:tcPr>
          <w:p w14:paraId="6F1A7BE2"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60F8A88"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D425FF0" w14:textId="77777777" w:rsidR="00EB676A" w:rsidRDefault="00EB676A" w:rsidP="00BC3F8D">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66786E6" w14:textId="77777777" w:rsidR="00EB676A" w:rsidRDefault="00EB676A" w:rsidP="00BC3F8D">
            <w:pPr>
              <w:pStyle w:val="TAC"/>
            </w:pPr>
            <w:r>
              <w:t>P</w:t>
            </w:r>
          </w:p>
        </w:tc>
      </w:tr>
      <w:tr w:rsidR="00EB676A" w14:paraId="1B5B6289"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67004CF2" w14:textId="77777777" w:rsidR="00EB676A" w:rsidRDefault="00EB676A" w:rsidP="00BC3F8D">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1194C525" w14:textId="77777777" w:rsidR="00EB676A" w:rsidRDefault="00EB676A" w:rsidP="00BC3F8D">
            <w:pPr>
              <w:pStyle w:val="TAL"/>
              <w:rPr>
                <w:rFonts w:eastAsia="Calibri"/>
              </w:rPr>
            </w:pPr>
            <w:r>
              <w:rPr>
                <w:rFonts w:eastAsia="Calibri"/>
              </w:rPr>
              <w:t>Wait for 3 sec (an arbitrary value to simulate the time needed for the establishment of the remote private call).</w:t>
            </w:r>
          </w:p>
        </w:tc>
        <w:tc>
          <w:tcPr>
            <w:tcW w:w="708" w:type="dxa"/>
            <w:tcBorders>
              <w:top w:val="single" w:sz="4" w:space="0" w:color="auto"/>
              <w:left w:val="single" w:sz="4" w:space="0" w:color="auto"/>
              <w:bottom w:val="single" w:sz="4" w:space="0" w:color="auto"/>
              <w:right w:val="single" w:sz="4" w:space="0" w:color="auto"/>
            </w:tcBorders>
            <w:hideMark/>
          </w:tcPr>
          <w:p w14:paraId="135BDF21"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68BC1CA"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A964330" w14:textId="77777777" w:rsidR="00EB676A" w:rsidRDefault="00EB676A" w:rsidP="00BC3F8D">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9C7C59" w14:textId="77777777" w:rsidR="00EB676A" w:rsidRDefault="00EB676A" w:rsidP="00BC3F8D">
            <w:pPr>
              <w:pStyle w:val="TAC"/>
            </w:pPr>
            <w:r>
              <w:t>-</w:t>
            </w:r>
          </w:p>
        </w:tc>
      </w:tr>
      <w:tr w:rsidR="00EB676A" w14:paraId="7FB899FF" w14:textId="77777777" w:rsidTr="00BC3F8D">
        <w:trPr>
          <w:cantSplit/>
        </w:trPr>
        <w:tc>
          <w:tcPr>
            <w:tcW w:w="534" w:type="dxa"/>
            <w:tcBorders>
              <w:top w:val="single" w:sz="4" w:space="0" w:color="auto"/>
              <w:left w:val="single" w:sz="4" w:space="0" w:color="auto"/>
              <w:bottom w:val="single" w:sz="4" w:space="0" w:color="auto"/>
              <w:right w:val="single" w:sz="4" w:space="0" w:color="auto"/>
            </w:tcBorders>
            <w:hideMark/>
          </w:tcPr>
          <w:p w14:paraId="1BDFF385" w14:textId="77777777" w:rsidR="00EB676A" w:rsidRDefault="00EB676A" w:rsidP="00BC3F8D">
            <w:pPr>
              <w:pStyle w:val="TAC"/>
            </w:pPr>
            <w:r>
              <w:t>6-8</w:t>
            </w:r>
          </w:p>
        </w:tc>
        <w:tc>
          <w:tcPr>
            <w:tcW w:w="3968" w:type="dxa"/>
            <w:tcBorders>
              <w:top w:val="single" w:sz="4" w:space="0" w:color="auto"/>
              <w:left w:val="single" w:sz="4" w:space="0" w:color="auto"/>
              <w:bottom w:val="single" w:sz="4" w:space="0" w:color="auto"/>
              <w:right w:val="single" w:sz="4" w:space="0" w:color="auto"/>
            </w:tcBorders>
            <w:hideMark/>
          </w:tcPr>
          <w:p w14:paraId="798DEF4F" w14:textId="0B3421CF" w:rsidR="00EB676A" w:rsidRDefault="00EB676A" w:rsidP="00BC3F8D">
            <w:pPr>
              <w:pStyle w:val="TAL"/>
            </w:pPr>
            <w:r>
              <w:t xml:space="preserve">Check: </w:t>
            </w:r>
            <w:del w:id="1146" w:author="MCC160" w:date="2022-11-01T12:55:00Z">
              <w:r w:rsidDel="004137B9">
                <w:delText xml:space="preserve">Are steps 2 to 4 of the procedure for </w:delText>
              </w:r>
            </w:del>
            <w:ins w:id="1147" w:author="MCC160" w:date="2022-11-01T12:54:00Z">
              <w:r w:rsidR="004137B9" w:rsidRPr="004137B9">
                <w:t xml:space="preserve">Does the UE (MCPTT Client) correctly perform steps </w:t>
              </w:r>
            </w:ins>
            <w:ins w:id="1148" w:author="MCC160" w:date="2022-11-01T12:55:00Z">
              <w:r w:rsidR="004137B9">
                <w:t xml:space="preserve">2-4 </w:t>
              </w:r>
              <w:r w:rsidR="004137B9" w:rsidRPr="004137B9">
                <w:t xml:space="preserve">of test procedure </w:t>
              </w:r>
              <w:r w:rsidR="004137B9">
                <w:t>'</w:t>
              </w:r>
            </w:ins>
            <w:r>
              <w:t>MCX SIP MESSAGE CT</w:t>
            </w:r>
            <w:ins w:id="1149" w:author="MCC160" w:date="2022-11-01T12:55:00Z">
              <w:r w:rsidR="004137B9">
                <w:t>'</w:t>
              </w:r>
            </w:ins>
            <w:r>
              <w:t xml:space="preserve"> as described in</w:t>
            </w:r>
            <w:r>
              <w:rPr>
                <w:szCs w:val="18"/>
              </w:rPr>
              <w:t xml:space="preserve"> TS 36.579-1 [2] Table 5.3.33.3-1</w:t>
            </w:r>
            <w:r>
              <w:t xml:space="preserve"> confirming the progress of the </w:t>
            </w:r>
            <w:del w:id="1150" w:author="MCC160" w:date="2022-11-01T12:55:00Z">
              <w:r w:rsidDel="004137B9">
                <w:delText xml:space="preserve">MCPTT </w:delText>
              </w:r>
            </w:del>
            <w:r>
              <w:rPr>
                <w:lang w:eastAsia="zh-CN"/>
              </w:rPr>
              <w:t>remotely initiated private call</w:t>
            </w:r>
            <w:del w:id="1151" w:author="MCC160" w:date="2022-11-01T12:55:00Z">
              <w:r w:rsidDel="004137B9">
                <w:rPr>
                  <w:lang w:eastAsia="zh-CN"/>
                </w:rPr>
                <w:delText>,</w:delText>
              </w:r>
              <w:r w:rsidDel="004137B9">
                <w:delText xml:space="preserve"> correctly performed</w:delText>
              </w:r>
            </w:del>
            <w:r>
              <w:t>? (NOTE 2)</w:t>
            </w:r>
          </w:p>
        </w:tc>
        <w:tc>
          <w:tcPr>
            <w:tcW w:w="708" w:type="dxa"/>
            <w:tcBorders>
              <w:top w:val="single" w:sz="4" w:space="0" w:color="auto"/>
              <w:left w:val="single" w:sz="4" w:space="0" w:color="auto"/>
              <w:bottom w:val="single" w:sz="4" w:space="0" w:color="auto"/>
              <w:right w:val="single" w:sz="4" w:space="0" w:color="auto"/>
            </w:tcBorders>
            <w:hideMark/>
          </w:tcPr>
          <w:p w14:paraId="55229A2A" w14:textId="77777777" w:rsidR="00EB676A" w:rsidRDefault="00EB676A" w:rsidP="00BC3F8D">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B812FD3" w14:textId="77777777" w:rsidR="00EB676A" w:rsidRDefault="00EB676A" w:rsidP="00BC3F8D">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16148114" w14:textId="77777777" w:rsidR="00EB676A" w:rsidRDefault="00EB676A" w:rsidP="00BC3F8D">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BA8A46C" w14:textId="77777777" w:rsidR="00EB676A" w:rsidRDefault="00EB676A" w:rsidP="00BC3F8D">
            <w:pPr>
              <w:pStyle w:val="TAC"/>
            </w:pPr>
            <w:r>
              <w:t>P</w:t>
            </w:r>
          </w:p>
        </w:tc>
      </w:tr>
      <w:tr w:rsidR="00EB676A" w14:paraId="62F22C87" w14:textId="77777777" w:rsidTr="00BC3F8D">
        <w:trPr>
          <w:cantSplit/>
        </w:trPr>
        <w:tc>
          <w:tcPr>
            <w:tcW w:w="9603" w:type="dxa"/>
            <w:gridSpan w:val="6"/>
            <w:tcBorders>
              <w:top w:val="single" w:sz="4" w:space="0" w:color="auto"/>
              <w:left w:val="single" w:sz="4" w:space="0" w:color="auto"/>
              <w:bottom w:val="single" w:sz="4" w:space="0" w:color="auto"/>
              <w:right w:val="single" w:sz="4" w:space="0" w:color="auto"/>
            </w:tcBorders>
            <w:hideMark/>
          </w:tcPr>
          <w:p w14:paraId="67F8D8E0" w14:textId="77777777" w:rsidR="00EB676A" w:rsidRDefault="00EB676A" w:rsidP="00BC3F8D">
            <w:pPr>
              <w:pStyle w:val="TAN"/>
            </w:pPr>
            <w:r>
              <w:rPr>
                <w:szCs w:val="22"/>
              </w:rPr>
              <w:t>NOTE 1:</w:t>
            </w:r>
            <w:r>
              <w:rPr>
                <w:szCs w:val="22"/>
              </w:rPr>
              <w:tab/>
            </w:r>
            <w:r>
              <w:t>This is expected to be done via a suitable implementation dependent MMI.</w:t>
            </w:r>
          </w:p>
          <w:p w14:paraId="50A4F259" w14:textId="77777777" w:rsidR="00EB676A" w:rsidRDefault="00EB676A" w:rsidP="00BC3F8D">
            <w:pPr>
              <w:pStyle w:val="TAN"/>
            </w:pPr>
            <w:r>
              <w:t>NOTE 2:</w:t>
            </w:r>
            <w:r>
              <w:tab/>
              <w:t>The UE is expected to determine the success or failure of the sent remotely initiated private call request. Following this the UE client may indicate to the requesting MCPTT user the success or failure of the sent remotely initiated private call request. This is not verified because the indication to the User is not mandated.</w:t>
            </w:r>
          </w:p>
        </w:tc>
      </w:tr>
    </w:tbl>
    <w:p w14:paraId="7FA31BF8" w14:textId="77777777" w:rsidR="00EB676A" w:rsidRDefault="00EB676A" w:rsidP="00EB676A"/>
    <w:p w14:paraId="2F74ECA2" w14:textId="77777777" w:rsidR="00EB676A" w:rsidRDefault="00EB676A" w:rsidP="00EB676A">
      <w:pPr>
        <w:pStyle w:val="H6"/>
      </w:pPr>
      <w:r>
        <w:t>6.2.24.3.3</w:t>
      </w:r>
      <w:r>
        <w:tab/>
        <w:t>Specific message contents</w:t>
      </w:r>
    </w:p>
    <w:p w14:paraId="33A6E04A" w14:textId="77777777" w:rsidR="00EB676A" w:rsidRDefault="00EB676A" w:rsidP="00EB676A">
      <w:pPr>
        <w:pStyle w:val="TH"/>
      </w:pPr>
      <w:r>
        <w:t xml:space="preserve">Table 6.2.24.3.3-1: </w:t>
      </w:r>
      <w:r>
        <w:rPr>
          <w:lang w:eastAsia="ko-KR"/>
        </w:rPr>
        <w:t>SIP MESSAGE</w:t>
      </w:r>
      <w:r>
        <w:t xml:space="preserve"> from the UE (Step 3, Table 6.2.24.3.2-1;</w:t>
      </w:r>
      <w:r>
        <w:br/>
        <w:t>Step 2, TS 36.579-1 [2], Table 5.3.32.3-1)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14:paraId="5F095B99"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23F73DC4" w14:textId="77777777" w:rsidR="00EB676A" w:rsidRDefault="00EB676A" w:rsidP="00BC3F8D">
            <w:pPr>
              <w:pStyle w:val="TAL"/>
            </w:pPr>
            <w:r>
              <w:t>Derivation Path: TS 36.579-1 [2], table 5.5.2.7.1-1 condition RESOURCE_LISTS</w:t>
            </w:r>
          </w:p>
        </w:tc>
      </w:tr>
      <w:tr w:rsidR="00EB676A" w14:paraId="6E24FE09"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0BDCCB" w14:textId="77777777" w:rsidR="00EB676A" w:rsidRDefault="00EB676A" w:rsidP="00BC3F8D">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332213EA" w14:textId="77777777" w:rsidR="00EB676A" w:rsidRDefault="00EB676A" w:rsidP="00BC3F8D">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3D62CC61" w14:textId="77777777" w:rsidR="00EB676A" w:rsidRDefault="00EB676A" w:rsidP="00BC3F8D">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12476CF3" w14:textId="77777777" w:rsidR="00EB676A" w:rsidRDefault="00EB676A" w:rsidP="00BC3F8D">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592B533C" w14:textId="77777777" w:rsidR="00EB676A" w:rsidRDefault="00EB676A" w:rsidP="00BC3F8D">
            <w:pPr>
              <w:pStyle w:val="TAH"/>
            </w:pPr>
            <w:r>
              <w:t>Condition</w:t>
            </w:r>
          </w:p>
        </w:tc>
      </w:tr>
      <w:tr w:rsidR="00EB676A" w14:paraId="5F9F03AA"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C3285EC" w14:textId="77777777" w:rsidR="00EB676A" w:rsidRDefault="00EB676A" w:rsidP="00BC3F8D">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594882E1"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DD1CAE7"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461DF9B"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9CBEF10" w14:textId="77777777" w:rsidR="00EB676A" w:rsidRDefault="00EB676A" w:rsidP="00BC3F8D">
            <w:pPr>
              <w:pStyle w:val="TAL"/>
            </w:pPr>
          </w:p>
        </w:tc>
      </w:tr>
      <w:tr w:rsidR="00EB676A" w14:paraId="615CBBDD"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5C7C34" w14:textId="77777777" w:rsidR="00EB676A" w:rsidRDefault="00EB676A" w:rsidP="00BC3F8D">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115C2DC"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1AE16863" w14:textId="77777777" w:rsidR="00EB676A" w:rsidRDefault="00EB676A" w:rsidP="00BC3F8D">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546E581C"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370237" w14:textId="77777777" w:rsidR="00EB676A" w:rsidRDefault="00EB676A" w:rsidP="00BC3F8D">
            <w:pPr>
              <w:pStyle w:val="TAL"/>
            </w:pPr>
          </w:p>
        </w:tc>
      </w:tr>
      <w:tr w:rsidR="00EB676A" w14:paraId="13B8388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9FFCDB" w14:textId="77777777" w:rsidR="00EB676A" w:rsidRDefault="00EB676A" w:rsidP="00BC3F8D">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DB422CB" w14:textId="77777777" w:rsidR="00EB676A" w:rsidRDefault="00EB676A" w:rsidP="00BC3F8D">
            <w:pPr>
              <w:pStyle w:val="TAL"/>
            </w:pPr>
            <w:r>
              <w:t>As described in Table 6.2.24.3.3-2</w:t>
            </w:r>
          </w:p>
        </w:tc>
        <w:tc>
          <w:tcPr>
            <w:tcW w:w="2126" w:type="dxa"/>
            <w:gridSpan w:val="2"/>
            <w:tcBorders>
              <w:top w:val="single" w:sz="4" w:space="0" w:color="auto"/>
              <w:left w:val="single" w:sz="4" w:space="0" w:color="auto"/>
              <w:bottom w:val="single" w:sz="4" w:space="0" w:color="auto"/>
              <w:right w:val="single" w:sz="4" w:space="0" w:color="auto"/>
            </w:tcBorders>
          </w:tcPr>
          <w:p w14:paraId="42A7994B"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2B09A07"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C11D8D5" w14:textId="77777777" w:rsidR="00EB676A" w:rsidRDefault="00EB676A" w:rsidP="00BC3F8D">
            <w:pPr>
              <w:pStyle w:val="TAL"/>
            </w:pPr>
          </w:p>
        </w:tc>
      </w:tr>
    </w:tbl>
    <w:p w14:paraId="1D5C472A" w14:textId="77777777" w:rsidR="00EB676A" w:rsidRDefault="00EB676A" w:rsidP="00EB676A"/>
    <w:p w14:paraId="7822E6BA" w14:textId="77777777" w:rsidR="00EB676A" w:rsidRDefault="00EB676A" w:rsidP="00EB676A">
      <w:pPr>
        <w:pStyle w:val="TH"/>
      </w:pPr>
      <w:r>
        <w:t xml:space="preserve">Table 6.2.24.3.3-2: </w:t>
      </w:r>
      <w:r>
        <w:rPr>
          <w:lang w:eastAsia="ko-KR"/>
        </w:rPr>
        <w:t>MCPTT-Info in SIP MESSAGE</w:t>
      </w:r>
      <w:r>
        <w:t xml:space="preserve"> (Table 6.2.24.3.3-1)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3BCAD13F"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A70EB" w14:textId="77777777" w:rsidR="00EB676A" w:rsidRDefault="00EB676A" w:rsidP="00BC3F8D">
            <w:pPr>
              <w:pStyle w:val="TAL"/>
            </w:pPr>
            <w:r>
              <w:t>Derivation Path: TS 36.579-1 [2], table 5.5.3.2.1-1, condition PRIVATE-CALL</w:t>
            </w:r>
          </w:p>
        </w:tc>
      </w:tr>
      <w:tr w:rsidR="00EB676A" w14:paraId="5468AA7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6ECA2AB0" w14:textId="77777777" w:rsidR="00EB676A" w:rsidRDefault="00EB676A" w:rsidP="00BC3F8D">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D482BE" w14:textId="77777777" w:rsidR="00EB676A" w:rsidRDefault="00EB676A" w:rsidP="00BC3F8D">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5FA8A6F0" w14:textId="77777777" w:rsidR="00EB676A" w:rsidRDefault="00EB676A" w:rsidP="00BC3F8D">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64191EF3"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2C54158" w14:textId="77777777" w:rsidR="00EB676A" w:rsidRDefault="00EB676A" w:rsidP="00BC3F8D">
            <w:pPr>
              <w:pStyle w:val="TAH"/>
            </w:pPr>
            <w:r>
              <w:t>Condition</w:t>
            </w:r>
          </w:p>
        </w:tc>
      </w:tr>
      <w:tr w:rsidR="00EB676A" w14:paraId="0C5DB3E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E60FE89" w14:textId="77777777" w:rsidR="00EB676A" w:rsidRDefault="00EB676A" w:rsidP="00BC3F8D">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A119D0A"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0C28F9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0AFFD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80614EE" w14:textId="77777777" w:rsidR="00EB676A" w:rsidRDefault="00EB676A" w:rsidP="00BC3F8D">
            <w:pPr>
              <w:pStyle w:val="TAL"/>
            </w:pPr>
          </w:p>
        </w:tc>
      </w:tr>
      <w:tr w:rsidR="00EB676A" w14:paraId="781FFA2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1CC26D3" w14:textId="77777777" w:rsidR="00EB676A" w:rsidRDefault="00EB676A" w:rsidP="00BC3F8D">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0FFA281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AE015F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1B71332"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85208" w14:textId="77777777" w:rsidR="00EB676A" w:rsidRDefault="00EB676A" w:rsidP="00BC3F8D">
            <w:pPr>
              <w:pStyle w:val="TAL"/>
            </w:pPr>
          </w:p>
        </w:tc>
      </w:tr>
      <w:tr w:rsidR="00EB676A" w14:paraId="7DE9618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7DCDD1E2" w14:textId="77777777" w:rsidR="00EB676A" w:rsidRDefault="00EB676A" w:rsidP="00BC3F8D">
            <w:pPr>
              <w:pStyle w:val="TAL"/>
            </w:pPr>
            <w:r w:rsidRPr="001F5BBD">
              <w:t xml:space="preserve">    </w:t>
            </w:r>
            <w:proofErr w:type="spellStart"/>
            <w:r w:rsidRPr="001F5BBD">
              <w:t>mcptt</w:t>
            </w:r>
            <w:proofErr w:type="spellEnd"/>
            <w:r w:rsidRPr="001F5BBD">
              <w:t>-called-party-id</w:t>
            </w:r>
          </w:p>
        </w:tc>
        <w:tc>
          <w:tcPr>
            <w:tcW w:w="2127" w:type="dxa"/>
            <w:tcBorders>
              <w:top w:val="single" w:sz="4" w:space="0" w:color="auto"/>
              <w:left w:val="single" w:sz="4" w:space="0" w:color="auto"/>
              <w:bottom w:val="single" w:sz="4" w:space="0" w:color="auto"/>
              <w:right w:val="single" w:sz="4" w:space="0" w:color="auto"/>
            </w:tcBorders>
          </w:tcPr>
          <w:p w14:paraId="5BF9D232" w14:textId="77777777" w:rsidR="00EB676A" w:rsidRDefault="00EB676A" w:rsidP="00BC3F8D">
            <w:pPr>
              <w:pStyle w:val="TAL"/>
            </w:pPr>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1A01B530" w14:textId="77777777" w:rsidR="00EB676A" w:rsidRDefault="00EB676A" w:rsidP="00BC3F8D">
            <w:pPr>
              <w:pStyle w:val="TAL"/>
            </w:pPr>
            <w:r w:rsidRPr="001F5BBD">
              <w:rPr>
                <w:lang w:eastAsia="ko-KR"/>
              </w:rPr>
              <w:t>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4E90B0ED"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E060AC" w14:textId="77777777" w:rsidR="00EB676A" w:rsidRDefault="00EB676A" w:rsidP="00BC3F8D">
            <w:pPr>
              <w:pStyle w:val="TAL"/>
            </w:pPr>
          </w:p>
        </w:tc>
      </w:tr>
      <w:tr w:rsidR="00EB676A" w14:paraId="6E9FA8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D4F56F9" w14:textId="77777777" w:rsidR="00EB676A" w:rsidRDefault="00EB676A" w:rsidP="00BC3F8D">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67C8940D"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4E4B1D5" w14:textId="77777777" w:rsidR="00EB676A" w:rsidRDefault="00EB676A" w:rsidP="00BC3F8D">
            <w:pPr>
              <w:pStyle w:val="TAL"/>
            </w:pPr>
            <w:r>
              <w:t xml:space="preserve">The </w:t>
            </w:r>
            <w:proofErr w:type="spellStart"/>
            <w:r>
              <w:t>anyExt</w:t>
            </w:r>
            <w:proofErr w:type="spellEnd"/>
            <w: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2486FC91"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940563" w14:textId="77777777" w:rsidR="00EB676A" w:rsidRDefault="00EB676A" w:rsidP="00BC3F8D">
            <w:pPr>
              <w:pStyle w:val="TAL"/>
            </w:pPr>
          </w:p>
        </w:tc>
      </w:tr>
      <w:tr w:rsidR="00EB676A" w14:paraId="73289F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E0DCC17" w14:textId="77777777" w:rsidR="00EB676A" w:rsidRDefault="00EB676A" w:rsidP="00BC3F8D">
            <w:pPr>
              <w:pStyle w:val="TAL"/>
            </w:pPr>
            <w:r>
              <w:t xml:space="preserve">      </w:t>
            </w:r>
            <w:r>
              <w:rPr>
                <w:rFonts w:eastAsia="SimSun"/>
              </w:rPr>
              <w:t>request</w:t>
            </w:r>
            <w:r>
              <w:t>-type</w:t>
            </w:r>
          </w:p>
        </w:tc>
        <w:tc>
          <w:tcPr>
            <w:tcW w:w="2127" w:type="dxa"/>
            <w:tcBorders>
              <w:top w:val="single" w:sz="4" w:space="0" w:color="auto"/>
              <w:left w:val="single" w:sz="4" w:space="0" w:color="auto"/>
              <w:bottom w:val="single" w:sz="4" w:space="0" w:color="auto"/>
              <w:right w:val="single" w:sz="4" w:space="0" w:color="auto"/>
            </w:tcBorders>
            <w:hideMark/>
          </w:tcPr>
          <w:p w14:paraId="725B94D9" w14:textId="77777777" w:rsidR="00EB676A" w:rsidRDefault="00EB676A" w:rsidP="00BC3F8D">
            <w:pPr>
              <w:pStyle w:val="TAL"/>
            </w:pPr>
            <w: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3E6A4AD5"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C5ACE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0875730" w14:textId="77777777" w:rsidR="00EB676A" w:rsidRDefault="00EB676A" w:rsidP="00BC3F8D">
            <w:pPr>
              <w:pStyle w:val="TAL"/>
            </w:pPr>
          </w:p>
        </w:tc>
      </w:tr>
      <w:tr w:rsidR="00EB676A" w14:paraId="150F216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87D0F1A" w14:textId="77777777" w:rsidR="00EB676A" w:rsidRDefault="00EB676A" w:rsidP="00BC3F8D">
            <w:pPr>
              <w:pStyle w:val="TAL"/>
            </w:pPr>
            <w: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70B94B75" w14:textId="77777777" w:rsidR="00EB676A" w:rsidRDefault="00EB676A" w:rsidP="00BC3F8D">
            <w:pPr>
              <w:pStyle w:val="TAL"/>
            </w:pPr>
            <w:r>
              <w:t>Any allowed value</w:t>
            </w:r>
          </w:p>
        </w:tc>
        <w:tc>
          <w:tcPr>
            <w:tcW w:w="2127" w:type="dxa"/>
            <w:tcBorders>
              <w:top w:val="single" w:sz="4" w:space="0" w:color="auto"/>
              <w:left w:val="single" w:sz="4" w:space="0" w:color="auto"/>
              <w:bottom w:val="single" w:sz="4" w:space="0" w:color="auto"/>
              <w:right w:val="single" w:sz="4" w:space="0" w:color="auto"/>
            </w:tcBorders>
          </w:tcPr>
          <w:p w14:paraId="0F90C0D1"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F41C86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B1CCEA" w14:textId="77777777" w:rsidR="00EB676A" w:rsidRDefault="00EB676A" w:rsidP="00BC3F8D">
            <w:pPr>
              <w:pStyle w:val="TAL"/>
            </w:pPr>
          </w:p>
        </w:tc>
      </w:tr>
    </w:tbl>
    <w:p w14:paraId="008016BA" w14:textId="77777777" w:rsidR="00EB676A" w:rsidRDefault="00EB676A" w:rsidP="00EB676A"/>
    <w:p w14:paraId="4CF48F8C" w14:textId="77777777" w:rsidR="00EB676A" w:rsidRDefault="00EB676A" w:rsidP="00EB676A">
      <w:pPr>
        <w:pStyle w:val="TH"/>
      </w:pPr>
      <w:r>
        <w:t xml:space="preserve">Table 6.2.24.3.3-3: </w:t>
      </w:r>
      <w:r>
        <w:rPr>
          <w:lang w:eastAsia="ko-KR"/>
        </w:rPr>
        <w:t>SIP MESSAGE</w:t>
      </w:r>
      <w:r>
        <w:t xml:space="preserve"> from the SS (Step 6, Table 6.2.24.3.3-1;</w:t>
      </w:r>
      <w:r>
        <w:br/>
        <w:t>step 2, TS 36.579-1 [2], Table 5.3.33.3-1)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EB676A" w14:paraId="276410F3" w14:textId="77777777" w:rsidTr="00BC3F8D">
        <w:trPr>
          <w:gridAfter w:val="1"/>
          <w:wAfter w:w="113" w:type="dxa"/>
          <w:jc w:val="center"/>
        </w:trPr>
        <w:tc>
          <w:tcPr>
            <w:tcW w:w="9639" w:type="dxa"/>
            <w:gridSpan w:val="10"/>
            <w:tcBorders>
              <w:top w:val="single" w:sz="4" w:space="0" w:color="auto"/>
              <w:left w:val="single" w:sz="4" w:space="0" w:color="auto"/>
              <w:bottom w:val="single" w:sz="4" w:space="0" w:color="auto"/>
              <w:right w:val="single" w:sz="4" w:space="0" w:color="auto"/>
            </w:tcBorders>
            <w:hideMark/>
          </w:tcPr>
          <w:p w14:paraId="5D33CD9E" w14:textId="77777777" w:rsidR="00EB676A" w:rsidRDefault="00EB676A" w:rsidP="00BC3F8D">
            <w:pPr>
              <w:pStyle w:val="TAL"/>
            </w:pPr>
            <w:r>
              <w:t>Derivation Path: TS 36.579-1 [2], table 5.5.2.7.2-1 condition ACCEPT-CONTACT-WITH-MEDIA-FEATURE-TAG</w:t>
            </w:r>
          </w:p>
        </w:tc>
      </w:tr>
      <w:tr w:rsidR="00EB676A" w14:paraId="378D00A6" w14:textId="77777777" w:rsidTr="00BC3F8D">
        <w:trPr>
          <w:gridAfter w:val="1"/>
          <w:wAfter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4EAF8FE" w14:textId="77777777" w:rsidR="00EB676A" w:rsidRDefault="00EB676A" w:rsidP="00BC3F8D">
            <w:pPr>
              <w:pStyle w:val="TAH"/>
            </w:pPr>
            <w: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055F0364" w14:textId="77777777" w:rsidR="00EB676A" w:rsidRDefault="00EB676A" w:rsidP="00BC3F8D">
            <w:pPr>
              <w:pStyle w:val="TAH"/>
            </w:pPr>
            <w: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2911C203" w14:textId="77777777" w:rsidR="00EB676A" w:rsidRDefault="00EB676A" w:rsidP="00BC3F8D">
            <w:pPr>
              <w:pStyle w:val="TAH"/>
            </w:pPr>
            <w: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294CA6C9" w14:textId="77777777" w:rsidR="00EB676A" w:rsidRDefault="00EB676A" w:rsidP="00BC3F8D">
            <w:pPr>
              <w:pStyle w:val="TAH"/>
            </w:pPr>
            <w: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7CA7419C" w14:textId="77777777" w:rsidR="00EB676A" w:rsidRDefault="00EB676A" w:rsidP="00BC3F8D">
            <w:pPr>
              <w:pStyle w:val="TAH"/>
            </w:pPr>
            <w:r>
              <w:t>Condition</w:t>
            </w:r>
          </w:p>
        </w:tc>
      </w:tr>
      <w:tr w:rsidR="00EB676A" w14:paraId="563D98D6"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75EA743" w14:textId="77777777" w:rsidR="00EB676A" w:rsidRDefault="00EB676A" w:rsidP="00BC3F8D">
            <w:pPr>
              <w:pStyle w:val="TAL"/>
            </w:pPr>
            <w:r>
              <w:rPr>
                <w:b/>
                <w:bCs/>
              </w:rPr>
              <w:t>Message-body</w:t>
            </w:r>
          </w:p>
        </w:tc>
        <w:tc>
          <w:tcPr>
            <w:tcW w:w="2126" w:type="dxa"/>
            <w:gridSpan w:val="2"/>
            <w:tcBorders>
              <w:top w:val="single" w:sz="4" w:space="0" w:color="auto"/>
              <w:left w:val="single" w:sz="4" w:space="0" w:color="auto"/>
              <w:bottom w:val="single" w:sz="4" w:space="0" w:color="auto"/>
              <w:right w:val="single" w:sz="4" w:space="0" w:color="auto"/>
            </w:tcBorders>
          </w:tcPr>
          <w:p w14:paraId="45438FB4"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BECC87A"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5D3D33A"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A5B28EB" w14:textId="77777777" w:rsidR="00EB676A" w:rsidRDefault="00EB676A" w:rsidP="00BC3F8D">
            <w:pPr>
              <w:pStyle w:val="TAL"/>
            </w:pPr>
          </w:p>
        </w:tc>
      </w:tr>
      <w:tr w:rsidR="00EB676A" w14:paraId="5DF91DBF"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41D1EF0" w14:textId="77777777" w:rsidR="00EB676A" w:rsidRDefault="00EB676A" w:rsidP="00BC3F8D">
            <w:pPr>
              <w:pStyle w:val="TAL"/>
            </w:pPr>
            <w:r>
              <w:t xml:space="preserve">  MIME body part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C38A4D2" w14:textId="77777777" w:rsidR="00EB676A" w:rsidRDefault="00EB676A"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6417D8A4" w14:textId="77777777" w:rsidR="00EB676A" w:rsidRDefault="00EB676A" w:rsidP="00BC3F8D">
            <w:pPr>
              <w:pStyle w:val="TAL"/>
            </w:pPr>
            <w:r>
              <w:rPr>
                <w:b/>
                <w:bCs/>
              </w:rPr>
              <w:t>MCPTT-Info</w:t>
            </w:r>
          </w:p>
        </w:tc>
        <w:tc>
          <w:tcPr>
            <w:tcW w:w="1418" w:type="dxa"/>
            <w:gridSpan w:val="2"/>
            <w:tcBorders>
              <w:top w:val="single" w:sz="4" w:space="0" w:color="auto"/>
              <w:left w:val="single" w:sz="4" w:space="0" w:color="auto"/>
              <w:bottom w:val="single" w:sz="4" w:space="0" w:color="auto"/>
              <w:right w:val="single" w:sz="4" w:space="0" w:color="auto"/>
            </w:tcBorders>
          </w:tcPr>
          <w:p w14:paraId="01DEE8F1"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F9B2577" w14:textId="77777777" w:rsidR="00EB676A" w:rsidRDefault="00EB676A" w:rsidP="00BC3F8D">
            <w:pPr>
              <w:pStyle w:val="TAL"/>
            </w:pPr>
          </w:p>
        </w:tc>
      </w:tr>
      <w:tr w:rsidR="00EB676A" w14:paraId="2FB1A170" w14:textId="77777777" w:rsidTr="00BC3F8D">
        <w:trPr>
          <w:gridBefore w:val="1"/>
          <w:wBefore w:w="113" w:type="dxa"/>
          <w:jc w:val="center"/>
        </w:trPr>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8F71F39" w14:textId="77777777" w:rsidR="00EB676A" w:rsidRDefault="00EB676A" w:rsidP="00BC3F8D">
            <w:pPr>
              <w:pStyle w:val="TAL"/>
            </w:pPr>
            <w:r>
              <w:t xml:space="preserve">    MIME-part-body</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B75AAB1" w14:textId="77777777" w:rsidR="00EB676A" w:rsidRDefault="00EB676A" w:rsidP="00BC3F8D">
            <w:pPr>
              <w:pStyle w:val="TAL"/>
            </w:pPr>
            <w:r>
              <w:t>MCPTT-Info as described in Table 6.2.24.3.3-4</w:t>
            </w:r>
          </w:p>
        </w:tc>
        <w:tc>
          <w:tcPr>
            <w:tcW w:w="2126" w:type="dxa"/>
            <w:gridSpan w:val="2"/>
            <w:tcBorders>
              <w:top w:val="single" w:sz="4" w:space="0" w:color="auto"/>
              <w:left w:val="single" w:sz="4" w:space="0" w:color="auto"/>
              <w:bottom w:val="single" w:sz="4" w:space="0" w:color="auto"/>
              <w:right w:val="single" w:sz="4" w:space="0" w:color="auto"/>
            </w:tcBorders>
          </w:tcPr>
          <w:p w14:paraId="6C223219" w14:textId="77777777" w:rsidR="00EB676A" w:rsidRDefault="00EB676A"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6E8D533" w14:textId="77777777" w:rsidR="00EB676A" w:rsidRDefault="00EB676A"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4809ED" w14:textId="77777777" w:rsidR="00EB676A" w:rsidRDefault="00EB676A" w:rsidP="00BC3F8D">
            <w:pPr>
              <w:pStyle w:val="TAL"/>
            </w:pPr>
          </w:p>
        </w:tc>
      </w:tr>
    </w:tbl>
    <w:p w14:paraId="4C8B2572" w14:textId="77777777" w:rsidR="00EB676A" w:rsidRDefault="00EB676A" w:rsidP="00EB676A"/>
    <w:p w14:paraId="11286580" w14:textId="77777777" w:rsidR="00EB676A" w:rsidRDefault="00EB676A" w:rsidP="00EB676A">
      <w:pPr>
        <w:pStyle w:val="TH"/>
      </w:pPr>
      <w:r>
        <w:t xml:space="preserve">Table 6.2.24.3.3-4: </w:t>
      </w:r>
      <w:r>
        <w:rPr>
          <w:lang w:eastAsia="ko-KR"/>
        </w:rPr>
        <w:t>MCPTT-Info in SIP MESSAGE</w:t>
      </w:r>
      <w:r>
        <w:t xml:space="preserve"> (Table 6.2.24.3.3-3)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5A581141"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55CAA63B" w14:textId="77777777" w:rsidR="00EB676A" w:rsidRDefault="00EB676A" w:rsidP="00BC3F8D">
            <w:pPr>
              <w:pStyle w:val="TAL"/>
            </w:pPr>
            <w:r>
              <w:t>Derivation Path: TS 36.579-1 [2], table 5.5.3.2.2-1, condition PRIVATE-CALL</w:t>
            </w:r>
          </w:p>
        </w:tc>
      </w:tr>
      <w:tr w:rsidR="00EB676A" w14:paraId="3A38B53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F9AD30F" w14:textId="77777777" w:rsidR="00EB676A" w:rsidRDefault="00EB676A" w:rsidP="00BC3F8D">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9FEE97" w14:textId="77777777" w:rsidR="00EB676A" w:rsidRDefault="00EB676A" w:rsidP="00BC3F8D">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F9118B5" w14:textId="77777777" w:rsidR="00EB676A" w:rsidRDefault="00EB676A" w:rsidP="00BC3F8D">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1C6DA95A" w14:textId="77777777" w:rsidR="00EB676A" w:rsidRDefault="00EB676A" w:rsidP="00BC3F8D">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3606B41E" w14:textId="77777777" w:rsidR="00EB676A" w:rsidRDefault="00EB676A" w:rsidP="00BC3F8D">
            <w:pPr>
              <w:pStyle w:val="TAH"/>
            </w:pPr>
            <w:r>
              <w:t>Condition</w:t>
            </w:r>
          </w:p>
        </w:tc>
      </w:tr>
      <w:tr w:rsidR="00EB676A" w14:paraId="0ACFD722"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C8DFD44" w14:textId="77777777" w:rsidR="00EB676A" w:rsidRDefault="00EB676A" w:rsidP="00BC3F8D">
            <w:pPr>
              <w:pStyle w:val="TAL"/>
            </w:pPr>
            <w:proofErr w:type="spellStart"/>
            <w: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E39E93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EB43F03"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E24F1A"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015968" w14:textId="77777777" w:rsidR="00EB676A" w:rsidRDefault="00EB676A" w:rsidP="00BC3F8D">
            <w:pPr>
              <w:pStyle w:val="TAL"/>
            </w:pPr>
          </w:p>
        </w:tc>
      </w:tr>
      <w:tr w:rsidR="00EB676A" w14:paraId="364B57B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27CD9A3" w14:textId="77777777" w:rsidR="00EB676A" w:rsidRDefault="00EB676A" w:rsidP="00BC3F8D">
            <w:pPr>
              <w:pStyle w:val="TAL"/>
            </w:pPr>
            <w:r>
              <w:t xml:space="preserve">  </w:t>
            </w:r>
            <w:proofErr w:type="spellStart"/>
            <w:r>
              <w:t>mcptt</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AB63B72"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C138091"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3383A0E"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F17FCD5" w14:textId="77777777" w:rsidR="00EB676A" w:rsidRDefault="00EB676A" w:rsidP="00BC3F8D">
            <w:pPr>
              <w:pStyle w:val="TAL"/>
            </w:pPr>
          </w:p>
        </w:tc>
      </w:tr>
      <w:tr w:rsidR="00EB676A" w14:paraId="515683E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0371B7C5" w14:textId="77777777" w:rsidR="00EB676A" w:rsidRDefault="00EB676A" w:rsidP="00BC3F8D">
            <w:pPr>
              <w:pStyle w:val="TAL"/>
            </w:pPr>
            <w:r w:rsidRPr="001F5BBD">
              <w:t xml:space="preserve">    </w:t>
            </w:r>
            <w:proofErr w:type="spellStart"/>
            <w:r w:rsidRPr="001F5BBD">
              <w:t>mcptt</w:t>
            </w:r>
            <w:proofErr w:type="spellEnd"/>
            <w:r w:rsidRPr="001F5BBD">
              <w:t>-called-party-id</w:t>
            </w:r>
          </w:p>
        </w:tc>
        <w:tc>
          <w:tcPr>
            <w:tcW w:w="2127" w:type="dxa"/>
            <w:tcBorders>
              <w:top w:val="single" w:sz="4" w:space="0" w:color="auto"/>
              <w:left w:val="single" w:sz="4" w:space="0" w:color="auto"/>
              <w:bottom w:val="single" w:sz="4" w:space="0" w:color="auto"/>
              <w:right w:val="single" w:sz="4" w:space="0" w:color="auto"/>
            </w:tcBorders>
          </w:tcPr>
          <w:p w14:paraId="3CA3A655" w14:textId="77777777" w:rsidR="00EB676A" w:rsidRDefault="00EB676A" w:rsidP="00BC3F8D">
            <w:pPr>
              <w:pStyle w:val="TAL"/>
            </w:pPr>
            <w:r w:rsidRPr="001F5BBD">
              <w:t>Encrypted &lt;</w:t>
            </w:r>
            <w:proofErr w:type="spellStart"/>
            <w:r w:rsidRPr="001F5BBD">
              <w:t>mcptt</w:t>
            </w:r>
            <w:proofErr w:type="spellEnd"/>
            <w:r w:rsidRPr="001F5BBD">
              <w:t xml:space="preserve">-called-party-id&gt; with </w:t>
            </w:r>
            <w:proofErr w:type="spellStart"/>
            <w:r w:rsidRPr="001F5BBD">
              <w:t>mcpttURI</w:t>
            </w:r>
            <w:proofErr w:type="spellEnd"/>
            <w:r w:rsidRPr="001F5BBD">
              <w:t xml:space="preserve"> set to </w:t>
            </w:r>
            <w:proofErr w:type="spellStart"/>
            <w:r w:rsidRPr="001F5BBD">
              <w:t>px_MCPTT_ID_User_C</w:t>
            </w:r>
            <w:proofErr w:type="spellEnd"/>
          </w:p>
        </w:tc>
        <w:tc>
          <w:tcPr>
            <w:tcW w:w="2127" w:type="dxa"/>
            <w:tcBorders>
              <w:top w:val="single" w:sz="4" w:space="0" w:color="auto"/>
              <w:left w:val="single" w:sz="4" w:space="0" w:color="auto"/>
              <w:bottom w:val="single" w:sz="4" w:space="0" w:color="auto"/>
              <w:right w:val="single" w:sz="4" w:space="0" w:color="auto"/>
            </w:tcBorders>
          </w:tcPr>
          <w:p w14:paraId="6D30D355" w14:textId="77777777" w:rsidR="00EB676A" w:rsidRDefault="00EB676A" w:rsidP="00BC3F8D">
            <w:pPr>
              <w:pStyle w:val="TAL"/>
            </w:pPr>
            <w:r w:rsidRPr="001F5BBD">
              <w:t>Encrypted according to NOTE 1 of Table 5.5.3.2.2-1 in TS 36.579-1 [2]</w:t>
            </w:r>
          </w:p>
        </w:tc>
        <w:tc>
          <w:tcPr>
            <w:tcW w:w="1419" w:type="dxa"/>
            <w:tcBorders>
              <w:top w:val="single" w:sz="4" w:space="0" w:color="auto"/>
              <w:left w:val="single" w:sz="4" w:space="0" w:color="auto"/>
              <w:bottom w:val="single" w:sz="4" w:space="0" w:color="auto"/>
              <w:right w:val="single" w:sz="4" w:space="0" w:color="auto"/>
            </w:tcBorders>
          </w:tcPr>
          <w:p w14:paraId="05285686"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8C02DB" w14:textId="77777777" w:rsidR="00EB676A" w:rsidRDefault="00EB676A" w:rsidP="00BC3F8D">
            <w:pPr>
              <w:pStyle w:val="TAL"/>
            </w:pPr>
          </w:p>
        </w:tc>
      </w:tr>
      <w:tr w:rsidR="00EB676A" w14:paraId="794CDE2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F0EB73D" w14:textId="77777777" w:rsidR="00EB676A" w:rsidRDefault="00EB676A" w:rsidP="00BC3F8D">
            <w:pPr>
              <w:pStyle w:val="TAL"/>
            </w:pPr>
            <w:r>
              <w:t xml:space="preserve">    </w:t>
            </w:r>
            <w:proofErr w:type="spellStart"/>
            <w: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2989133" w14:textId="77777777" w:rsidR="00EB676A" w:rsidRDefault="00EB676A"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073D0C"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ABDE860"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2887DBE" w14:textId="77777777" w:rsidR="00EB676A" w:rsidRDefault="00EB676A" w:rsidP="00BC3F8D">
            <w:pPr>
              <w:pStyle w:val="TAL"/>
            </w:pPr>
          </w:p>
        </w:tc>
      </w:tr>
      <w:tr w:rsidR="00EB676A" w14:paraId="14ECD1F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4F463CE" w14:textId="77777777" w:rsidR="00EB676A" w:rsidRDefault="00EB676A" w:rsidP="00BC3F8D">
            <w:pPr>
              <w:pStyle w:val="TAL"/>
            </w:pPr>
            <w: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7EA58842" w14:textId="77777777" w:rsidR="00EB676A" w:rsidRDefault="00EB676A" w:rsidP="00BC3F8D">
            <w:pPr>
              <w:pStyle w:val="TAL"/>
            </w:pPr>
            <w: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F69558C"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703A237"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730752" w14:textId="77777777" w:rsidR="00EB676A" w:rsidRDefault="00EB676A" w:rsidP="00BC3F8D">
            <w:pPr>
              <w:pStyle w:val="TAL"/>
            </w:pPr>
          </w:p>
        </w:tc>
      </w:tr>
      <w:tr w:rsidR="00EB676A" w14:paraId="78BA2EDE"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C40EB1E" w14:textId="77777777" w:rsidR="00EB676A" w:rsidRDefault="00EB676A" w:rsidP="00BC3F8D">
            <w:pPr>
              <w:pStyle w:val="TAL"/>
            </w:pPr>
            <w: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88C2AD" w14:textId="77777777" w:rsidR="00EB676A" w:rsidRDefault="00EB676A" w:rsidP="00BC3F8D">
            <w:pPr>
              <w:pStyle w:val="TAL"/>
            </w:pPr>
            <w:r>
              <w:t>"success"</w:t>
            </w:r>
          </w:p>
        </w:tc>
        <w:tc>
          <w:tcPr>
            <w:tcW w:w="2127" w:type="dxa"/>
            <w:tcBorders>
              <w:top w:val="single" w:sz="4" w:space="0" w:color="auto"/>
              <w:left w:val="single" w:sz="4" w:space="0" w:color="auto"/>
              <w:bottom w:val="single" w:sz="4" w:space="0" w:color="auto"/>
              <w:right w:val="single" w:sz="4" w:space="0" w:color="auto"/>
            </w:tcBorders>
          </w:tcPr>
          <w:p w14:paraId="36A14C74" w14:textId="77777777" w:rsidR="00EB676A" w:rsidRDefault="00EB676A"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FEBD4E" w14:textId="77777777" w:rsidR="00EB676A" w:rsidRDefault="00EB676A" w:rsidP="00BC3F8D">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B137E6" w14:textId="77777777" w:rsidR="00EB676A" w:rsidRDefault="00EB676A" w:rsidP="00BC3F8D">
            <w:pPr>
              <w:pStyle w:val="TAL"/>
            </w:pPr>
          </w:p>
        </w:tc>
      </w:tr>
    </w:tbl>
    <w:p w14:paraId="19A50352" w14:textId="77777777" w:rsidR="00EB676A" w:rsidRDefault="00EB676A" w:rsidP="00EB676A"/>
    <w:p w14:paraId="6A7D2040" w14:textId="77777777" w:rsidR="00EB676A" w:rsidRDefault="00EB676A" w:rsidP="00EB676A">
      <w:pPr>
        <w:pStyle w:val="Heading3"/>
      </w:pPr>
      <w:bookmarkStart w:id="1152" w:name="_Toc76583178"/>
      <w:bookmarkStart w:id="1153" w:name="_Toc83808730"/>
      <w:bookmarkStart w:id="1154" w:name="_Toc91233559"/>
      <w:bookmarkStart w:id="1155" w:name="_Toc100349038"/>
      <w:bookmarkStart w:id="1156" w:name="_Toc106787194"/>
      <w:bookmarkEnd w:id="1133"/>
      <w:bookmarkEnd w:id="1134"/>
      <w:bookmarkEnd w:id="1135"/>
      <w:bookmarkEnd w:id="1136"/>
      <w:bookmarkEnd w:id="1137"/>
      <w:r>
        <w:t>6.2.25</w:t>
      </w:r>
      <w:r>
        <w:tab/>
        <w:t>On-network / Private call / Remotely initiated private call / On-demand session / Client Terminated (CT)</w:t>
      </w:r>
    </w:p>
    <w:p w14:paraId="5D4B31AE" w14:textId="77777777" w:rsidR="00EB676A" w:rsidRDefault="00EB676A" w:rsidP="00EB676A">
      <w:pPr>
        <w:pStyle w:val="H6"/>
      </w:pPr>
      <w:r>
        <w:t>6.2.25.1</w:t>
      </w:r>
      <w:r>
        <w:tab/>
        <w:t>Test Purpose (TP)</w:t>
      </w:r>
    </w:p>
    <w:p w14:paraId="28BDD8C6" w14:textId="77777777" w:rsidR="00EB676A" w:rsidRDefault="00EB676A" w:rsidP="00EB676A">
      <w:pPr>
        <w:pStyle w:val="H6"/>
      </w:pPr>
      <w:r>
        <w:t>(1)</w:t>
      </w:r>
    </w:p>
    <w:p w14:paraId="1631E160"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129FD141" w14:textId="77777777" w:rsidR="00EB676A" w:rsidRDefault="00EB676A" w:rsidP="00EB676A">
      <w:pPr>
        <w:pStyle w:val="PL"/>
        <w:rPr>
          <w:noProof w:val="0"/>
        </w:rPr>
      </w:pPr>
      <w:r>
        <w:rPr>
          <w:b/>
          <w:noProof w:val="0"/>
        </w:rPr>
        <w:t>ensure that</w:t>
      </w:r>
      <w:r>
        <w:rPr>
          <w:noProof w:val="0"/>
        </w:rPr>
        <w:t xml:space="preserve"> {</w:t>
      </w:r>
    </w:p>
    <w:p w14:paraId="182B78FE"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56CD5B99"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requesting User using on-demand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when a SIP 180 (Ringing) response is received to the sent SIP INVITE request,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1F3FE6AF" w14:textId="77777777" w:rsidR="00EB676A" w:rsidRDefault="00EB676A" w:rsidP="00EB676A">
      <w:pPr>
        <w:pStyle w:val="PL"/>
        <w:rPr>
          <w:noProof w:val="0"/>
        </w:rPr>
      </w:pPr>
      <w:r>
        <w:rPr>
          <w:noProof w:val="0"/>
        </w:rPr>
        <w:t xml:space="preserve">            }</w:t>
      </w:r>
    </w:p>
    <w:p w14:paraId="718182D7" w14:textId="77777777" w:rsidR="00EB676A" w:rsidRDefault="00EB676A" w:rsidP="00EB676A">
      <w:pPr>
        <w:pStyle w:val="PL"/>
        <w:rPr>
          <w:noProof w:val="0"/>
        </w:rPr>
      </w:pPr>
    </w:p>
    <w:p w14:paraId="108565F3" w14:textId="77777777" w:rsidR="00EB676A" w:rsidRDefault="00EB676A" w:rsidP="00EB676A">
      <w:pPr>
        <w:pStyle w:val="H6"/>
      </w:pPr>
      <w:r>
        <w:t>(2)</w:t>
      </w:r>
    </w:p>
    <w:p w14:paraId="68A4C7DC"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on-demand sessions are to be used for remotely initiated private calls }</w:t>
      </w:r>
    </w:p>
    <w:p w14:paraId="14941FB0" w14:textId="77777777" w:rsidR="00EB676A" w:rsidRDefault="00EB676A" w:rsidP="00EB676A">
      <w:pPr>
        <w:pStyle w:val="PL"/>
        <w:rPr>
          <w:noProof w:val="0"/>
        </w:rPr>
      </w:pPr>
      <w:r>
        <w:rPr>
          <w:b/>
          <w:noProof w:val="0"/>
        </w:rPr>
        <w:t>ensure that</w:t>
      </w:r>
      <w:r>
        <w:rPr>
          <w:noProof w:val="0"/>
        </w:rPr>
        <w:t xml:space="preserve"> {</w:t>
      </w:r>
    </w:p>
    <w:p w14:paraId="11905179"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MCPTT ID of the identified MCPTT user of the remotely initiated private call set to ID different to the ID of the MCPTT user requesting the call initiation</w:t>
      </w:r>
      <w:r>
        <w:rPr>
          <w:noProof w:val="0"/>
          <w:lang w:eastAsia="zh-CN"/>
        </w:rPr>
        <w:t xml:space="preserve"> </w:t>
      </w:r>
      <w:r>
        <w:rPr>
          <w:noProof w:val="0"/>
        </w:rPr>
        <w:t>}</w:t>
      </w:r>
    </w:p>
    <w:p w14:paraId="68923AB7"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on-demand session, </w:t>
      </w:r>
      <w:r>
        <w:rPr>
          <w:b/>
          <w:noProof w:val="0"/>
        </w:rPr>
        <w:t>and</w:t>
      </w:r>
      <w:r>
        <w:rPr>
          <w:noProof w:val="0"/>
        </w:rPr>
        <w:t>, sends SIP MESSAGE back to the MCPTT user requesting the call initiation to confirm the private call initiation }</w:t>
      </w:r>
    </w:p>
    <w:p w14:paraId="4CE35B51" w14:textId="77777777" w:rsidR="00EB676A" w:rsidRDefault="00EB676A" w:rsidP="00EB676A">
      <w:pPr>
        <w:pStyle w:val="PL"/>
        <w:rPr>
          <w:noProof w:val="0"/>
        </w:rPr>
      </w:pPr>
      <w:r>
        <w:rPr>
          <w:noProof w:val="0"/>
        </w:rPr>
        <w:t xml:space="preserve">            }</w:t>
      </w:r>
    </w:p>
    <w:p w14:paraId="49330E4A" w14:textId="77777777" w:rsidR="00EB676A" w:rsidRDefault="00EB676A" w:rsidP="00EB676A">
      <w:pPr>
        <w:pStyle w:val="PL"/>
        <w:rPr>
          <w:noProof w:val="0"/>
        </w:rPr>
      </w:pPr>
    </w:p>
    <w:p w14:paraId="46B7FAE2" w14:textId="77777777" w:rsidR="00EB676A" w:rsidRDefault="00EB676A" w:rsidP="00EB676A">
      <w:pPr>
        <w:pStyle w:val="H6"/>
      </w:pPr>
      <w:r>
        <w:t>6.2.25.2</w:t>
      </w:r>
      <w:r>
        <w:tab/>
        <w:t>Conformance requirements</w:t>
      </w:r>
    </w:p>
    <w:p w14:paraId="1B208D51" w14:textId="77777777" w:rsidR="00EB676A" w:rsidRDefault="00EB676A" w:rsidP="00EB676A">
      <w:r>
        <w:t>References: The conformance requirements covered in the present TC are specified in: TS 24.379 clauses 11.1.7.2.2</w:t>
      </w:r>
      <w:r>
        <w:rPr>
          <w:lang w:eastAsia="ko-KR"/>
        </w:rPr>
        <w:t xml:space="preserve">, </w:t>
      </w:r>
      <w:r>
        <w:t>11.1.1.2.1.1. Unless otherwise stated these are Rel-15 requirements.</w:t>
      </w:r>
    </w:p>
    <w:p w14:paraId="4ADA0E67" w14:textId="77777777" w:rsidR="00EB676A" w:rsidRDefault="00EB676A" w:rsidP="00EB676A">
      <w:r>
        <w:t>[TS 24.379, clause 11.1.7.2.2]</w:t>
      </w:r>
    </w:p>
    <w:p w14:paraId="2A67652E" w14:textId="77777777" w:rsidR="00EB676A" w:rsidRDefault="00EB676A" w:rsidP="00EB676A">
      <w:r>
        <w:t>Upon receiving a "SIP MESSAGE request for remotely initiated private call request for terminating client", the MCPTT client:</w:t>
      </w:r>
    </w:p>
    <w:p w14:paraId="5BA14E6E" w14:textId="77777777" w:rsidR="00EB676A" w:rsidRDefault="00EB676A" w:rsidP="00EB676A">
      <w:pPr>
        <w:pStyle w:val="B1"/>
      </w:pPr>
      <w:r>
        <w:t>...</w:t>
      </w:r>
    </w:p>
    <w:p w14:paraId="564ABF0E" w14:textId="77777777" w:rsidR="00EB676A" w:rsidRDefault="00EB676A" w:rsidP="00EB676A">
      <w:pPr>
        <w:pStyle w:val="B1"/>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0C9067E9" w14:textId="77777777" w:rsidR="00EB676A" w:rsidRDefault="00EB676A" w:rsidP="00EB676A">
      <w:pPr>
        <w:pStyle w:val="B1"/>
      </w:pPr>
      <w:r>
        <w:t>3)</w:t>
      </w:r>
      <w:r>
        <w:tab/>
        <w:t xml:space="preserve">if according to local policy on-demand sessions are to be used for remotely initiated private calls, shall invoke the procedures of </w:t>
      </w:r>
      <w:proofErr w:type="spellStart"/>
      <w:r>
        <w:t>sclause</w:t>
      </w:r>
      <w:proofErr w:type="spellEnd"/>
      <w:r>
        <w:t> 11.1.1.2.1.1 to originate an MCPTT private call to the identified MCPTT user with the following clarifications:</w:t>
      </w:r>
    </w:p>
    <w:p w14:paraId="1AEF17BC" w14:textId="77777777" w:rsidR="00EB676A" w:rsidRDefault="00EB676A" w:rsidP="00EB676A">
      <w:pPr>
        <w:pStyle w:val="B2"/>
      </w:pPr>
      <w:r>
        <w:t>a)</w:t>
      </w:r>
      <w:r>
        <w:tab/>
        <w:t>if the &lt;notify-remote-user&gt; element contained in the application/vnd.3gpp.mcptt-info+xml MIME body contained in the received SIP MESSAGE request is set to a value of "false":</w:t>
      </w:r>
    </w:p>
    <w:p w14:paraId="616E42B7" w14:textId="77777777" w:rsidR="00EB676A" w:rsidRDefault="00EB676A" w:rsidP="00EB676A">
      <w:pPr>
        <w:pStyle w:val="B3"/>
      </w:pPr>
      <w:proofErr w:type="spellStart"/>
      <w:r>
        <w:t>i</w:t>
      </w:r>
      <w:proofErr w:type="spellEnd"/>
      <w:r>
        <w:t>)</w:t>
      </w:r>
      <w:r>
        <w:tab/>
        <w:t>shall not indicate to the remote MCPTT user that a remotely initiated private call request to call the identified MCPTT user has been received; and</w:t>
      </w:r>
    </w:p>
    <w:p w14:paraId="5E0241E4" w14:textId="77777777" w:rsidR="00EB676A" w:rsidRDefault="00EB676A" w:rsidP="00EB676A">
      <w:pPr>
        <w:pStyle w:val="B3"/>
      </w:pPr>
      <w:r>
        <w:t>ii)</w:t>
      </w:r>
      <w:r>
        <w:tab/>
        <w:t>if a SIP 180 (Ringing) response or SIP 183 (Session Progress) response is received to the to the sent SIP INVITE request, shall not give any indication to the remote MCPTT user that the remotely initiated private call origination is in progress; and</w:t>
      </w:r>
    </w:p>
    <w:p w14:paraId="17A6B8BF" w14:textId="77777777" w:rsidR="00EB676A" w:rsidRDefault="00EB676A" w:rsidP="00EB676A">
      <w:pPr>
        <w:pStyle w:val="B1"/>
      </w:pPr>
      <w:r>
        <w:t>...</w:t>
      </w:r>
    </w:p>
    <w:p w14:paraId="720A46F5" w14:textId="77777777" w:rsidR="00EB676A" w:rsidRDefault="00EB676A" w:rsidP="00EB676A">
      <w:r>
        <w:t>Upon completion of the procedures of clause 11.1.1.2.1.1 or clause 11.1.1.2.2.1, the MCPTT client:</w:t>
      </w:r>
    </w:p>
    <w:p w14:paraId="0F512177" w14:textId="77777777" w:rsidR="00EB676A" w:rsidRDefault="00EB676A" w:rsidP="00EB676A">
      <w:pPr>
        <w:pStyle w:val="B1"/>
      </w:pPr>
      <w:r>
        <w:t>1)</w:t>
      </w:r>
      <w:r>
        <w:tab/>
        <w:t>if:</w:t>
      </w:r>
    </w:p>
    <w:p w14:paraId="367D7A78" w14:textId="77777777" w:rsidR="00EB676A" w:rsidRDefault="00EB676A" w:rsidP="00EB676A">
      <w:pPr>
        <w:pStyle w:val="B2"/>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06D015D4" w14:textId="77777777" w:rsidR="00EB676A" w:rsidRDefault="00EB676A" w:rsidP="00EB676A">
      <w:pPr>
        <w:pStyle w:val="B2"/>
      </w:pPr>
      <w:r>
        <w:t>b)</w:t>
      </w:r>
      <w:r>
        <w:tab/>
        <w:t>the procedures of clause 11.1.1.2.1.1 or clause 11.1.1.2.2.1 were successful in originating an MCPTT private call to the identified MCPTT user;</w:t>
      </w:r>
    </w:p>
    <w:p w14:paraId="77E21D62" w14:textId="77777777" w:rsidR="00EB676A" w:rsidRDefault="00EB676A" w:rsidP="00EB676A">
      <w:pPr>
        <w:pStyle w:val="B1"/>
      </w:pPr>
      <w:r>
        <w:tab/>
        <w:t>then:</w:t>
      </w:r>
    </w:p>
    <w:p w14:paraId="388E41B9" w14:textId="77777777" w:rsidR="00EB676A" w:rsidRDefault="00EB676A" w:rsidP="00EB676A">
      <w:pPr>
        <w:pStyle w:val="B2"/>
      </w:pPr>
      <w:r>
        <w:t>a)</w:t>
      </w:r>
      <w:r>
        <w:tab/>
        <w:t>shall skip the remaining steps of the current clause;</w:t>
      </w:r>
    </w:p>
    <w:p w14:paraId="447C1945" w14:textId="77777777" w:rsidR="00EB676A" w:rsidRDefault="00EB676A" w:rsidP="00EB676A">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7E23558" w14:textId="77777777" w:rsidR="00EB676A" w:rsidRDefault="00EB676A" w:rsidP="00EB676A">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6C256388" w14:textId="77777777" w:rsidR="00EB676A" w:rsidRDefault="00EB676A" w:rsidP="00EB676A">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71684E31"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498C9C52" w14:textId="77777777" w:rsidR="00EB676A" w:rsidRDefault="00EB676A" w:rsidP="00EB676A">
      <w:pPr>
        <w:pStyle w:val="B2"/>
      </w:pPr>
      <w:r>
        <w:t>c)</w:t>
      </w:r>
      <w:r>
        <w:tab/>
        <w:t>may include a P-Preferred-Identity header field in the SIP MESSAGE request containing a public user identity as specified in 3GPP TS 24.229 [4];</w:t>
      </w:r>
    </w:p>
    <w:p w14:paraId="3255CCA2" w14:textId="77777777" w:rsidR="00EB676A" w:rsidRDefault="00EB676A" w:rsidP="00EB676A">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20982A56" w14:textId="77777777" w:rsidR="00EB676A" w:rsidRDefault="00EB676A" w:rsidP="00EB676A">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089CE3A9" w14:textId="77777777" w:rsidR="00EB676A" w:rsidRDefault="00EB676A" w:rsidP="00EB676A">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05D689A3" w14:textId="77777777" w:rsidR="00EB676A" w:rsidRDefault="00EB676A" w:rsidP="00EB676A">
      <w:pPr>
        <w:pStyle w:val="B3"/>
      </w:pPr>
      <w:r>
        <w:t>ii)</w:t>
      </w:r>
      <w:r>
        <w:tab/>
        <w:t>an &lt;</w:t>
      </w:r>
      <w:proofErr w:type="spellStart"/>
      <w:r>
        <w:t>anyExt</w:t>
      </w:r>
      <w:proofErr w:type="spellEnd"/>
      <w:r>
        <w:t>&gt; element containing:</w:t>
      </w:r>
    </w:p>
    <w:p w14:paraId="126AF162" w14:textId="77777777" w:rsidR="00EB676A" w:rsidRDefault="00EB676A" w:rsidP="00EB676A">
      <w:pPr>
        <w:pStyle w:val="B4"/>
      </w:pPr>
      <w:r>
        <w:t>A)</w:t>
      </w:r>
      <w:r>
        <w:tab/>
        <w:t>the &lt;response-type&gt; element set to a value of "remotely-initiated-private-call-response</w:t>
      </w:r>
      <w:r>
        <w:rPr>
          <w:lang w:eastAsia="ko-KR"/>
        </w:rPr>
        <w:t>"</w:t>
      </w:r>
      <w:r>
        <w:t>;</w:t>
      </w:r>
    </w:p>
    <w:p w14:paraId="2BBAF4CD" w14:textId="77777777" w:rsidR="00EB676A" w:rsidRDefault="00EB676A" w:rsidP="00EB676A">
      <w:pPr>
        <w:pStyle w:val="B4"/>
      </w:pPr>
      <w:r>
        <w:t>B)</w:t>
      </w:r>
      <w:r>
        <w:tab/>
        <w:t>if the procedures of clause 11.1.1.2.1.1 or clause 11.1.1.2.2.1 were successful in originating an MCPTT private call to the identified MCPTT user, a &lt;remotely-initiated-call-outcome&gt; element set to a value of "success"; and</w:t>
      </w:r>
    </w:p>
    <w:p w14:paraId="3E4E18CA" w14:textId="77777777" w:rsidR="00EB676A" w:rsidRDefault="00EB676A" w:rsidP="00EB676A">
      <w:pPr>
        <w:pStyle w:val="B4"/>
      </w:pPr>
      <w:r w:rsidRPr="00E868BF">
        <w:t>...</w:t>
      </w:r>
    </w:p>
    <w:p w14:paraId="5519DFB0" w14:textId="77777777" w:rsidR="00EB676A" w:rsidRDefault="00EB676A" w:rsidP="00EB676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5CA748C3" w14:textId="77777777" w:rsidR="00EB676A" w:rsidRDefault="00EB676A" w:rsidP="00EB676A">
      <w:pPr>
        <w:pStyle w:val="B1"/>
      </w:pPr>
      <w:r>
        <w:rPr>
          <w:lang w:eastAsia="ko-KR"/>
        </w:rPr>
        <w:t>4)</w:t>
      </w:r>
      <w:r>
        <w:rPr>
          <w:lang w:eastAsia="ko-KR"/>
        </w:rPr>
        <w:tab/>
        <w:t xml:space="preserve">shall send the </w:t>
      </w:r>
      <w:r>
        <w:rPr>
          <w:rFonts w:eastAsia="SimSun"/>
        </w:rPr>
        <w:t>SIP MESSAGE request according to rules and procedures of 3GPP TS 24.229 [4].</w:t>
      </w:r>
    </w:p>
    <w:p w14:paraId="189F5B47" w14:textId="77777777" w:rsidR="00EB676A" w:rsidRDefault="00EB676A" w:rsidP="00EB676A">
      <w:r>
        <w:t xml:space="preserve">[TS 24.379, clause </w:t>
      </w:r>
      <w:r>
        <w:rPr>
          <w:lang w:eastAsia="ko-KR"/>
        </w:rPr>
        <w:t>11.1.1.2.1.1</w:t>
      </w:r>
      <w:r>
        <w:t>]</w:t>
      </w:r>
    </w:p>
    <w:p w14:paraId="347D5EA1" w14:textId="77777777" w:rsidR="00EB676A" w:rsidRDefault="00EB676A" w:rsidP="00EB676A">
      <w:pPr>
        <w:rPr>
          <w:lang w:eastAsia="ko-KR"/>
        </w:rPr>
      </w:pPr>
      <w:r>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48A403EE" w14:textId="77777777" w:rsidR="00EB676A" w:rsidRDefault="00EB676A" w:rsidP="00EB676A">
      <w:pPr>
        <w:rPr>
          <w:lang w:eastAsia="ko-KR"/>
        </w:rPr>
      </w:pPr>
      <w:r>
        <w:rPr>
          <w:lang w:eastAsia="ko-KR"/>
        </w:rPr>
        <w:t>The MCPTT client:</w:t>
      </w:r>
    </w:p>
    <w:p w14:paraId="57379933" w14:textId="77777777" w:rsidR="00EB676A" w:rsidRDefault="00EB676A" w:rsidP="00EB676A">
      <w:pPr>
        <w:pStyle w:val="B1"/>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0AFD2E45" w14:textId="77777777" w:rsidR="00EB676A" w:rsidRDefault="00EB676A" w:rsidP="00EB676A">
      <w:pPr>
        <w:pStyle w:val="B1"/>
        <w:rPr>
          <w:lang w:eastAsia="ko-KR"/>
        </w:rPr>
      </w:pPr>
      <w:r>
        <w:rPr>
          <w:lang w:eastAsia="ko-KR"/>
        </w:rPr>
        <w:t>...</w:t>
      </w:r>
    </w:p>
    <w:p w14:paraId="2DE4C065" w14:textId="77777777" w:rsidR="00EB676A" w:rsidRDefault="00EB676A" w:rsidP="00EB676A">
      <w:pPr>
        <w:pStyle w:val="B1"/>
      </w:pPr>
      <w:r>
        <w:t>4)</w:t>
      </w:r>
      <w:r>
        <w:tab/>
        <w:t>may include a P-Preferred-Identity header field in the SIP INVITE request containing a public user identity as specified in 3GPP TS 24.229 [4];</w:t>
      </w:r>
    </w:p>
    <w:p w14:paraId="3BB5A66D" w14:textId="77777777" w:rsidR="00EB676A" w:rsidRDefault="00EB676A" w:rsidP="00EB676A">
      <w:pPr>
        <w:pStyle w:val="B1"/>
        <w:rPr>
          <w:lang w:eastAsia="ko-KR"/>
        </w:rPr>
      </w:pPr>
      <w:r>
        <w:rPr>
          <w:lang w:eastAsia="ko-KR"/>
        </w:rPr>
        <w:t>5)</w:t>
      </w:r>
      <w:r>
        <w:rPr>
          <w:lang w:eastAsia="ko-KR"/>
        </w:rPr>
        <w:tab/>
        <w:t xml:space="preserve">shall include the g.3gpp.mcptt media feature tag </w:t>
      </w:r>
      <w:r>
        <w:t xml:space="preserve">and the </w:t>
      </w:r>
      <w:r>
        <w:rPr>
          <w:lang w:eastAsia="ko-KR"/>
        </w:rPr>
        <w:t>g.3gpp.icsi-ref media feature tag with the value of "urn:urn-7:3gpp-service.ims.icsi.mcptt" in the Contact header field of the SIP INVITE request according to IETF RFC 3840 [16];</w:t>
      </w:r>
    </w:p>
    <w:p w14:paraId="42BE853B" w14:textId="77777777" w:rsidR="00EB676A" w:rsidRDefault="00EB676A" w:rsidP="00EB676A">
      <w:pPr>
        <w:pStyle w:val="B1"/>
        <w:rPr>
          <w:lang w:eastAsia="ko-KR"/>
        </w:rPr>
      </w:pPr>
      <w:r>
        <w:rPr>
          <w:lang w:eastAsia="ko-KR"/>
        </w:rPr>
        <w:t>6)</w:t>
      </w:r>
      <w:r>
        <w:rPr>
          <w:lang w:eastAsia="ko-KR"/>
        </w:rPr>
        <w:tab/>
        <w:t>shall include an Accept-Contact header field containing the g.3gpp.mcptt media feature tag along with the "require" and "explicit" header field parameters according to IETF RFC 3841 [6];</w:t>
      </w:r>
    </w:p>
    <w:p w14:paraId="2209F5E9" w14:textId="77777777" w:rsidR="00EB676A" w:rsidRDefault="00EB676A" w:rsidP="00EB676A">
      <w:pPr>
        <w:pStyle w:val="B1"/>
        <w:rPr>
          <w:lang w:eastAsia="ko-KR"/>
        </w:rPr>
      </w:pPr>
      <w:r>
        <w:rPr>
          <w:lang w:eastAsia="ko-KR"/>
        </w:rPr>
        <w:t>7)</w:t>
      </w:r>
      <w:r>
        <w:rPr>
          <w:lang w:eastAsia="ko-KR"/>
        </w:rPr>
        <w:tab/>
        <w:t>shall include the ICSI value "urn:urn-7:3gpp-service.ims.icsi.mcptt" (coded as specified in 3GPP TS 24.229 [4]), in a P-Preferred-Service header field according to IETF RFC 6050 [9] in the SIP INVITE request;</w:t>
      </w:r>
    </w:p>
    <w:p w14:paraId="732BBE70" w14:textId="77777777" w:rsidR="00EB676A" w:rsidRDefault="00EB676A" w:rsidP="00EB676A">
      <w:pPr>
        <w:pStyle w:val="B1"/>
        <w:rPr>
          <w:lang w:eastAsia="ko-KR"/>
        </w:rPr>
      </w:pPr>
      <w:r>
        <w:rPr>
          <w:lang w:eastAsia="ko-KR"/>
        </w:rPr>
        <w:t>8)</w:t>
      </w:r>
      <w:r>
        <w:rPr>
          <w:lang w:eastAsia="ko-KR"/>
        </w:rPr>
        <w:tab/>
        <w:t>shall include an Accept-Contact header field with the media feature tag g.3gpp.icsi-ref contain with the value of "urn:urn-7:3gpp-service.ims.icsi.mcptt" along with parameters "require" and "explicit" according to IETF RFC 3841 [6];</w:t>
      </w:r>
    </w:p>
    <w:p w14:paraId="7035C3DF" w14:textId="77777777" w:rsidR="00EB676A" w:rsidRDefault="00EB676A" w:rsidP="00EB676A">
      <w:pPr>
        <w:pStyle w:val="B1"/>
        <w:rPr>
          <w:lang w:eastAsia="ko-KR"/>
        </w:rPr>
      </w:pPr>
      <w:r>
        <w:rPr>
          <w:lang w:eastAsia="ko-KR"/>
        </w:rPr>
        <w:t>9)</w:t>
      </w:r>
      <w:r>
        <w:rPr>
          <w:lang w:eastAsia="ko-KR"/>
        </w:rPr>
        <w:tab/>
        <w:t>for the establishment of a private call shall insert in the SIP INVITE request a MIME resource-lists body with the MCPTT ID of the invited MCPTT user, according to rules and procedures of IETF RFC 5366 [20];</w:t>
      </w:r>
    </w:p>
    <w:p w14:paraId="59A84582" w14:textId="77777777" w:rsidR="00EB676A" w:rsidRDefault="00EB676A" w:rsidP="00EB676A">
      <w:pPr>
        <w:pStyle w:val="B1"/>
        <w:rPr>
          <w:lang w:eastAsia="ko-KR"/>
        </w:rPr>
      </w:pPr>
      <w:r>
        <w:rPr>
          <w:lang w:eastAsia="ko-KR"/>
        </w:rPr>
        <w:t>...</w:t>
      </w:r>
    </w:p>
    <w:p w14:paraId="277F840A" w14:textId="77777777" w:rsidR="00EB676A" w:rsidRDefault="00EB676A" w:rsidP="00EB676A">
      <w:pPr>
        <w:pStyle w:val="B1"/>
        <w:rPr>
          <w:lang w:eastAsia="ko-KR"/>
        </w:rPr>
      </w:pPr>
      <w:r>
        <w:rPr>
          <w:lang w:eastAsia="ko-KR"/>
        </w:rPr>
        <w:t>11)</w:t>
      </w:r>
      <w:r>
        <w:rPr>
          <w:lang w:eastAsia="ko-KR"/>
        </w:rPr>
        <w:tab/>
        <w:t>if an end-to-end security context needs to be established and if the MCPTT user is initiating a private call then:</w:t>
      </w:r>
    </w:p>
    <w:p w14:paraId="61F9381E" w14:textId="77777777" w:rsidR="00EB676A" w:rsidRDefault="00EB676A" w:rsidP="00EB676A">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0EAB17D" w14:textId="77777777" w:rsidR="00EB676A" w:rsidRDefault="00EB676A" w:rsidP="00EB676A">
      <w:pPr>
        <w:pStyle w:val="B2"/>
        <w:rPr>
          <w:lang w:eastAsia="ko-KR"/>
        </w:rPr>
      </w:pPr>
      <w:r>
        <w:rPr>
          <w:lang w:eastAsia="ko-KR"/>
        </w:rPr>
        <w:t>b)</w:t>
      </w:r>
      <w:r>
        <w:rPr>
          <w:lang w:eastAsia="ko-KR"/>
        </w:rPr>
        <w:tab/>
        <w:t>shall use the keying material to generate a PCK as described in 3GPP TS 33.180 [78];</w:t>
      </w:r>
    </w:p>
    <w:p w14:paraId="36A7D30A" w14:textId="77777777" w:rsidR="00EB676A" w:rsidRDefault="00EB676A" w:rsidP="00EB676A">
      <w:pPr>
        <w:pStyle w:val="B2"/>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5F57FD2C" w14:textId="77777777" w:rsidR="00EB676A" w:rsidRDefault="00EB676A" w:rsidP="00EB676A">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D987952" w14:textId="77777777" w:rsidR="00EB676A" w:rsidRDefault="00EB676A" w:rsidP="00EB676A">
      <w:pPr>
        <w:pStyle w:val="B2"/>
      </w:pPr>
      <w:r>
        <w:t>e)</w:t>
      </w:r>
      <w:r>
        <w:tab/>
        <w:t>shall generate a MIKEY-SAKKE I_MESSAGE using the encapsulated PCK and PCK-ID as specified in 3GPP TS 33.180 [78]; and</w:t>
      </w:r>
    </w:p>
    <w:p w14:paraId="6D730DB0" w14:textId="77777777" w:rsidR="00EB676A" w:rsidRDefault="00EB676A" w:rsidP="00EB676A">
      <w:pPr>
        <w:pStyle w:val="B2"/>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33.180 [78]; and</w:t>
      </w:r>
    </w:p>
    <w:p w14:paraId="71E0FD0A" w14:textId="77777777" w:rsidR="00EB676A" w:rsidRDefault="00EB676A" w:rsidP="00EB676A">
      <w:pPr>
        <w:pStyle w:val="B2"/>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5F585C3F" w14:textId="77777777" w:rsidR="00EB676A" w:rsidRDefault="00EB676A" w:rsidP="00EB676A">
      <w:pPr>
        <w:pStyle w:val="B1"/>
        <w:rPr>
          <w:lang w:eastAsia="ko-KR"/>
        </w:rPr>
      </w:pPr>
      <w:r>
        <w:rPr>
          <w:lang w:eastAsia="ko-KR"/>
        </w:rPr>
        <w:t>12)</w:t>
      </w:r>
      <w:r>
        <w:rPr>
          <w:lang w:eastAsia="ko-KR"/>
        </w:rPr>
        <w:tab/>
        <w:t>shall include an SDP offer according to 3GPP TS 24.229 [4] with the clarification given in clause 6.2.1 and with a media stream of the offered media-floor control entity;</w:t>
      </w:r>
    </w:p>
    <w:p w14:paraId="5BD7C137" w14:textId="77777777" w:rsidR="00EB676A" w:rsidRDefault="00EB676A" w:rsidP="00EB676A">
      <w:pPr>
        <w:pStyle w:val="B1"/>
      </w:pPr>
      <w:r>
        <w:rPr>
          <w:lang w:eastAsia="ko-KR"/>
        </w:rPr>
        <w:t>13)</w:t>
      </w:r>
      <w:r>
        <w:rPr>
          <w:lang w:eastAsia="ko-KR"/>
        </w:rPr>
        <w:tab/>
        <w:t xml:space="preserve">if implicit floor control is required, shall comply with the conditions specified in clause 6.4 </w:t>
      </w:r>
      <w:r>
        <w:t>and:</w:t>
      </w:r>
    </w:p>
    <w:p w14:paraId="7F1C3D22" w14:textId="77777777" w:rsidR="00EB676A" w:rsidRDefault="00EB676A" w:rsidP="00EB676A">
      <w:pPr>
        <w:pStyle w:val="B2"/>
      </w:pPr>
      <w:r>
        <w:t>a)</w:t>
      </w:r>
      <w:r>
        <w:tab/>
        <w:t>if the &lt;allow-location-info-when-talking&gt; element of the &lt;ruleset&gt; element of the MCPTT user profile document identified by the MCPTT ID of the calling MCPTT user (see the MCPTT user profile document in 3GPP TS 24.484 [50]) is set to a value of "true"; and</w:t>
      </w:r>
    </w:p>
    <w:p w14:paraId="79623F9A" w14:textId="77777777" w:rsidR="00EB676A" w:rsidRDefault="00EB676A" w:rsidP="00EB676A">
      <w:pPr>
        <w:pStyle w:val="B2"/>
      </w:pPr>
      <w:r>
        <w:t>b)</w:t>
      </w:r>
      <w:r>
        <w:tab/>
        <w:t>if location information has not yet been included in the SIP re-INVITE request;</w:t>
      </w:r>
    </w:p>
    <w:p w14:paraId="492EF9B2" w14:textId="77777777" w:rsidR="00EB676A" w:rsidRDefault="00EB676A" w:rsidP="00EB676A">
      <w:pPr>
        <w:pStyle w:val="B1"/>
        <w:rPr>
          <w:lang w:eastAsia="ko-KR"/>
        </w:rPr>
      </w:pPr>
      <w:r>
        <w:tab/>
        <w:t>then shall include an application/vnd.3gpp.mcptt-location-info+xml MIME body with a &lt;Report&gt; element included in the &lt;location-info&gt; root element</w:t>
      </w:r>
      <w:r>
        <w:rPr>
          <w:lang w:eastAsia="ko-KR"/>
        </w:rPr>
        <w:t>;</w:t>
      </w:r>
    </w:p>
    <w:p w14:paraId="2A2DFA28" w14:textId="77777777" w:rsidR="00EB676A" w:rsidRDefault="00EB676A" w:rsidP="00EB676A">
      <w:pPr>
        <w:pStyle w:val="B1"/>
        <w:rPr>
          <w:lang w:eastAsia="ko-KR"/>
        </w:rPr>
      </w:pPr>
      <w:r>
        <w:rPr>
          <w:lang w:eastAsia="ko-KR"/>
        </w:rPr>
        <w:t>14)</w:t>
      </w:r>
      <w:r>
        <w:rPr>
          <w:lang w:eastAsia="ko-KR"/>
        </w:rPr>
        <w:tab/>
        <w:t>if the MCPTT user is initiating a private call then:</w:t>
      </w:r>
    </w:p>
    <w:p w14:paraId="40E297DD" w14:textId="77777777" w:rsidR="00EB676A" w:rsidRDefault="00EB676A" w:rsidP="00EB676A">
      <w:pPr>
        <w:pStyle w:val="B2"/>
        <w:rPr>
          <w:lang w:eastAsia="ko-KR"/>
        </w:rPr>
      </w:pPr>
      <w:r>
        <w:rPr>
          <w:lang w:eastAsia="ko-KR"/>
        </w:rPr>
        <w:t>a)</w:t>
      </w:r>
      <w:r>
        <w:rPr>
          <w:lang w:eastAsia="ko-KR"/>
        </w:rPr>
        <w:tab/>
        <w:t>if force of automatic commencement mode at the invited MCPTT client is requested by the MCPTT user, shall include in the SIP INVITE request a Priv-Answer-Mode header field with the value "Auto" according to the rules and procedures of IETF RFC 5373 [18];</w:t>
      </w:r>
    </w:p>
    <w:p w14:paraId="4FE8D020" w14:textId="77777777" w:rsidR="00EB676A" w:rsidRDefault="00EB676A" w:rsidP="00EB676A">
      <w:pPr>
        <w:pStyle w:val="B2"/>
        <w:rPr>
          <w:lang w:eastAsia="ko-KR"/>
        </w:rPr>
      </w:pPr>
      <w:r>
        <w:rPr>
          <w:lang w:eastAsia="ko-KR"/>
        </w:rPr>
        <w:t>b)</w:t>
      </w:r>
      <w:r>
        <w:rPr>
          <w:lang w:eastAsia="ko-KR"/>
        </w:rPr>
        <w:tab/>
        <w:t>if force of automatic commencement mode at the invited MCPTT client is not requested by the MCPTT user and:</w:t>
      </w:r>
    </w:p>
    <w:p w14:paraId="31854979" w14:textId="77777777" w:rsidR="00EB676A" w:rsidRDefault="00EB676A" w:rsidP="00EB676A">
      <w:pPr>
        <w:pStyle w:val="B3"/>
        <w:rPr>
          <w:lang w:eastAsia="ko-KR"/>
        </w:rPr>
      </w:pPr>
      <w:proofErr w:type="spellStart"/>
      <w:r>
        <w:rPr>
          <w:lang w:eastAsia="ko-KR"/>
        </w:rPr>
        <w:t>i</w:t>
      </w:r>
      <w:proofErr w:type="spellEnd"/>
      <w:r>
        <w:rPr>
          <w:lang w:eastAsia="ko-KR"/>
        </w:rPr>
        <w:t>)</w:t>
      </w:r>
      <w:r>
        <w:rPr>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6160655F" w14:textId="77777777" w:rsidR="00EB676A" w:rsidRDefault="00EB676A" w:rsidP="00EB676A">
      <w:pPr>
        <w:pStyle w:val="B3"/>
        <w:rPr>
          <w:lang w:eastAsia="ko-KR"/>
        </w:rPr>
      </w:pPr>
      <w:r>
        <w:rPr>
          <w:lang w:eastAsia="ko-KR"/>
        </w:rPr>
        <w:t>ii)</w:t>
      </w:r>
      <w:r>
        <w:rPr>
          <w:lang w:eastAsia="ko-KR"/>
        </w:rPr>
        <w:tab/>
        <w:t>if manual commencement mode at the invited MCPTT client is requested by the MCPTT user, shall include in the SIP INVITE request an Answer-Mode header field with the value "Manual" according to the rules and procedures of IETF RFC 5373 [18]; and</w:t>
      </w:r>
    </w:p>
    <w:p w14:paraId="4A1DD31D" w14:textId="77777777" w:rsidR="00EB676A" w:rsidRDefault="00EB676A" w:rsidP="00EB676A">
      <w:pPr>
        <w:pStyle w:val="B2"/>
      </w:pPr>
      <w:r>
        <w:t>c)</w:t>
      </w:r>
      <w:r>
        <w:tab/>
        <w:t>shall contain an application/vnd.3gpp.mcptt-info+xml MIME body with the &lt;</w:t>
      </w:r>
      <w:proofErr w:type="spellStart"/>
      <w:r>
        <w:t>mcpttinfo</w:t>
      </w:r>
      <w:proofErr w:type="spellEnd"/>
      <w:r>
        <w:t>&gt; element containing the &lt;</w:t>
      </w:r>
      <w:proofErr w:type="spellStart"/>
      <w:r>
        <w:t>mcptt</w:t>
      </w:r>
      <w:proofErr w:type="spellEnd"/>
      <w:r>
        <w:t>-Params&gt; element with the &lt;session-type&gt; element set to a value of "private";</w:t>
      </w:r>
    </w:p>
    <w:p w14:paraId="7538E50F" w14:textId="77777777" w:rsidR="00EB676A" w:rsidRDefault="00EB676A" w:rsidP="00EB676A">
      <w:pPr>
        <w:pStyle w:val="B1"/>
        <w:rPr>
          <w:lang w:eastAsia="ko-KR"/>
        </w:rPr>
      </w:pPr>
      <w:r>
        <w:rPr>
          <w:lang w:eastAsia="ko-KR"/>
        </w:rPr>
        <w:t>...</w:t>
      </w:r>
    </w:p>
    <w:p w14:paraId="22B87560" w14:textId="77777777" w:rsidR="00EB676A" w:rsidRDefault="00EB676A" w:rsidP="00EB676A">
      <w:pPr>
        <w:pStyle w:val="B1"/>
        <w:rPr>
          <w:lang w:eastAsia="ko-KR"/>
        </w:rPr>
      </w:pPr>
      <w:r>
        <w:rPr>
          <w:lang w:eastAsia="ko-KR"/>
        </w:rPr>
        <w:t>17)</w:t>
      </w:r>
      <w:r>
        <w:rPr>
          <w:lang w:eastAsia="ko-KR"/>
        </w:rPr>
        <w:tab/>
        <w:t>shall send SIP INVITE request towards the MCPTT server according to 3GPP TS 24.229 [4].</w:t>
      </w:r>
    </w:p>
    <w:p w14:paraId="197BA058" w14:textId="77777777" w:rsidR="00EB676A" w:rsidRDefault="00EB676A" w:rsidP="00EB676A">
      <w:pPr>
        <w:pStyle w:val="H6"/>
      </w:pPr>
      <w:r>
        <w:t>6.2.25.3</w:t>
      </w:r>
      <w:r>
        <w:tab/>
        <w:t>Test description</w:t>
      </w:r>
    </w:p>
    <w:p w14:paraId="36C319D9" w14:textId="77777777" w:rsidR="00EB676A" w:rsidRDefault="00EB676A" w:rsidP="00EB676A">
      <w:pPr>
        <w:pStyle w:val="H6"/>
      </w:pPr>
      <w:r>
        <w:t>6.2.25.3.1</w:t>
      </w:r>
      <w:r>
        <w:tab/>
        <w:t>Pre-test conditions</w:t>
      </w:r>
    </w:p>
    <w:p w14:paraId="75C3776A" w14:textId="77777777" w:rsidR="00EB676A" w:rsidRDefault="00EB676A" w:rsidP="00EB676A">
      <w:pPr>
        <w:pStyle w:val="H6"/>
      </w:pPr>
      <w:r>
        <w:t>System Simulator:</w:t>
      </w:r>
    </w:p>
    <w:p w14:paraId="66C918B0" w14:textId="77777777" w:rsidR="00EB676A" w:rsidRDefault="00EB676A" w:rsidP="00EB676A">
      <w:pPr>
        <w:pStyle w:val="B1"/>
      </w:pPr>
      <w:r>
        <w:t>-</w:t>
      </w:r>
      <w:r>
        <w:tab/>
        <w:t>SS (MCPTT server)</w:t>
      </w:r>
    </w:p>
    <w:p w14:paraId="4BC50974" w14:textId="77777777" w:rsidR="00EB676A" w:rsidRDefault="00EB676A" w:rsidP="00EB676A">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1088819" w14:textId="77777777" w:rsidR="00EB676A" w:rsidRDefault="00EB676A" w:rsidP="00EB676A">
      <w:pPr>
        <w:pStyle w:val="H6"/>
      </w:pPr>
      <w:r>
        <w:t>IUT:</w:t>
      </w:r>
    </w:p>
    <w:p w14:paraId="1F5A0292" w14:textId="77777777" w:rsidR="00EB676A" w:rsidRDefault="00EB676A" w:rsidP="00EB676A">
      <w:pPr>
        <w:pStyle w:val="B1"/>
      </w:pPr>
      <w:r>
        <w:t>-</w:t>
      </w:r>
      <w:r>
        <w:tab/>
        <w:t>UE (MCPTT client)</w:t>
      </w:r>
    </w:p>
    <w:p w14:paraId="5B216C8F" w14:textId="77777777" w:rsidR="00EB676A" w:rsidRDefault="00EB676A" w:rsidP="00EB676A">
      <w:pPr>
        <w:pStyle w:val="B1"/>
      </w:pPr>
      <w:r>
        <w:t>-</w:t>
      </w:r>
      <w:r>
        <w:tab/>
        <w:t>The test USIM set as defined in TS 36.579-1 [2], subclause 5.5.10 is inserted.</w:t>
      </w:r>
    </w:p>
    <w:p w14:paraId="2C4E9BC4" w14:textId="77777777" w:rsidR="00EB676A" w:rsidRDefault="00EB676A" w:rsidP="00EB676A">
      <w:pPr>
        <w:pStyle w:val="H6"/>
      </w:pPr>
      <w:r>
        <w:t>Preamble:</w:t>
      </w:r>
    </w:p>
    <w:p w14:paraId="5EBA84AB" w14:textId="77777777" w:rsidR="00EB676A" w:rsidRDefault="00EB676A" w:rsidP="00EB676A">
      <w:pPr>
        <w:pStyle w:val="B1"/>
      </w:pPr>
      <w:r>
        <w:t>-</w:t>
      </w:r>
      <w:r>
        <w:tab/>
        <w:t>The UE has performed the Generic Test Procedure for MCPTT UE registration as specified in TS 36.579-1 [2], subclause 5.4.2.</w:t>
      </w:r>
    </w:p>
    <w:p w14:paraId="3480857D" w14:textId="77777777" w:rsidR="00EB676A" w:rsidRDefault="00EB676A" w:rsidP="00EB676A">
      <w:pPr>
        <w:pStyle w:val="B1"/>
      </w:pPr>
      <w:r>
        <w:t>-</w:t>
      </w:r>
      <w:r>
        <w:tab/>
        <w:t>The MCPTT User performs the procedure for MCPTT Authorization/Configuration and Key Generation as specified in TS 36.579-1 [2], subclause 5.3.2.</w:t>
      </w:r>
    </w:p>
    <w:p w14:paraId="418DDF6E" w14:textId="77777777" w:rsidR="00EB676A" w:rsidRDefault="00EB676A" w:rsidP="00EB676A">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7AC162B0" w14:textId="77777777" w:rsidR="00EB676A" w:rsidRDefault="00EB676A" w:rsidP="00EB676A">
      <w:pPr>
        <w:pStyle w:val="B1"/>
      </w:pPr>
      <w:r>
        <w:t>-</w:t>
      </w:r>
      <w:r>
        <w:tab/>
        <w:t>UE States at the end of the preamble</w:t>
      </w:r>
    </w:p>
    <w:p w14:paraId="67F3F112" w14:textId="77777777" w:rsidR="00EB676A" w:rsidRDefault="00EB676A" w:rsidP="00EB676A">
      <w:pPr>
        <w:pStyle w:val="B2"/>
      </w:pPr>
      <w:r>
        <w:t>-</w:t>
      </w:r>
      <w:r>
        <w:tab/>
        <w:t>The UE is in E-UTRA Registered, Idle Mode state.</w:t>
      </w:r>
    </w:p>
    <w:p w14:paraId="1474388D" w14:textId="77777777" w:rsidR="00EB676A" w:rsidRDefault="00EB676A" w:rsidP="00EB676A">
      <w:pPr>
        <w:pStyle w:val="B2"/>
      </w:pPr>
      <w:r>
        <w:t>-</w:t>
      </w:r>
      <w:r>
        <w:tab/>
        <w:t>The MCPTT Client Application has been activated and User has registered-in as the MCPTT User with the Server as active user at the Client.</w:t>
      </w:r>
    </w:p>
    <w:p w14:paraId="49AA3A1C" w14:textId="77777777" w:rsidR="00EB676A" w:rsidRDefault="00EB676A" w:rsidP="00EB676A">
      <w:pPr>
        <w:pStyle w:val="H6"/>
      </w:pPr>
      <w:r>
        <w:t>6.2.25.3.2</w:t>
      </w:r>
      <w:r>
        <w:tab/>
        <w:t>Test procedure sequence</w:t>
      </w:r>
    </w:p>
    <w:p w14:paraId="2284298D" w14:textId="77777777" w:rsidR="00EB676A" w:rsidRDefault="00EB676A" w:rsidP="00EB676A">
      <w:pPr>
        <w:pStyle w:val="TH"/>
      </w:pPr>
      <w:r>
        <w:t>Table 6.2.25.3.2-1: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6926FE53" w14:textId="77777777" w:rsidTr="00BC3F8D">
        <w:trPr>
          <w:cantSplit/>
        </w:trPr>
        <w:tc>
          <w:tcPr>
            <w:tcW w:w="533" w:type="dxa"/>
            <w:tcBorders>
              <w:top w:val="single" w:sz="4" w:space="0" w:color="auto"/>
              <w:left w:val="single" w:sz="4" w:space="0" w:color="auto"/>
              <w:bottom w:val="nil"/>
              <w:right w:val="single" w:sz="4" w:space="0" w:color="auto"/>
            </w:tcBorders>
            <w:hideMark/>
          </w:tcPr>
          <w:p w14:paraId="433AD6D8" w14:textId="77777777" w:rsidR="00EB676A" w:rsidRDefault="00EB676A" w:rsidP="00BC3F8D">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43510764" w14:textId="77777777" w:rsidR="00EB676A" w:rsidRDefault="00EB676A" w:rsidP="00BC3F8D">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69568E3" w14:textId="77777777" w:rsidR="00EB676A" w:rsidRDefault="00EB676A" w:rsidP="00BC3F8D">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7CE592F8" w14:textId="77777777" w:rsidR="00EB676A" w:rsidRDefault="00EB676A" w:rsidP="00BC3F8D">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0E443161" w14:textId="77777777" w:rsidR="00EB676A" w:rsidRDefault="00EB676A" w:rsidP="00BC3F8D">
            <w:pPr>
              <w:pStyle w:val="TAH"/>
              <w:rPr>
                <w:lang w:eastAsia="ko-KR"/>
              </w:rPr>
            </w:pPr>
            <w:r>
              <w:rPr>
                <w:lang w:eastAsia="ko-KR"/>
              </w:rPr>
              <w:t>Verdict</w:t>
            </w:r>
          </w:p>
        </w:tc>
      </w:tr>
      <w:tr w:rsidR="00EB676A" w14:paraId="1F5A85ED" w14:textId="77777777" w:rsidTr="00BC3F8D">
        <w:trPr>
          <w:cantSplit/>
        </w:trPr>
        <w:tc>
          <w:tcPr>
            <w:tcW w:w="533" w:type="dxa"/>
            <w:tcBorders>
              <w:top w:val="nil"/>
              <w:left w:val="single" w:sz="4" w:space="0" w:color="auto"/>
              <w:bottom w:val="single" w:sz="4" w:space="0" w:color="auto"/>
              <w:right w:val="single" w:sz="4" w:space="0" w:color="auto"/>
            </w:tcBorders>
          </w:tcPr>
          <w:p w14:paraId="17F796D0" w14:textId="77777777" w:rsidR="00EB676A"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1061692E" w14:textId="77777777" w:rsidR="00EB676A"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040CC55C" w14:textId="77777777" w:rsidR="00EB676A" w:rsidRDefault="00EB676A" w:rsidP="00BC3F8D">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78FBFE02" w14:textId="77777777" w:rsidR="00EB676A" w:rsidRDefault="00EB676A" w:rsidP="00BC3F8D">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764C9DA4" w14:textId="77777777" w:rsidR="00EB676A"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44893C9" w14:textId="77777777" w:rsidR="00EB676A" w:rsidRDefault="00EB676A" w:rsidP="00BC3F8D">
            <w:pPr>
              <w:pStyle w:val="TAH"/>
              <w:rPr>
                <w:lang w:eastAsia="ko-KR"/>
              </w:rPr>
            </w:pPr>
          </w:p>
        </w:tc>
      </w:tr>
      <w:tr w:rsidR="00EB676A" w14:paraId="756082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D08AF8" w14:textId="77777777" w:rsidR="00EB676A" w:rsidRDefault="00EB676A" w:rsidP="00BC3F8D">
            <w:pPr>
              <w:pStyle w:val="TAC"/>
              <w:rPr>
                <w:lang w:eastAsia="ko-KR"/>
              </w:rPr>
            </w:pPr>
            <w:r>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
          <w:p w14:paraId="51703CEF"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59DE8BF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9AB84B3"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40EB34C"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015681" w14:textId="77777777" w:rsidR="00EB676A" w:rsidRDefault="00EB676A" w:rsidP="00BC3F8D">
            <w:pPr>
              <w:pStyle w:val="TAC"/>
              <w:rPr>
                <w:lang w:eastAsia="ko-KR"/>
              </w:rPr>
            </w:pPr>
            <w:r>
              <w:rPr>
                <w:lang w:eastAsia="ko-KR"/>
              </w:rPr>
              <w:t>-</w:t>
            </w:r>
          </w:p>
        </w:tc>
      </w:tr>
      <w:tr w:rsidR="00EB676A" w14:paraId="6CD3B3D6"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272E1D2" w14:textId="77777777" w:rsidR="00EB676A" w:rsidRDefault="00EB676A" w:rsidP="00BC3F8D">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5C4DEADD" w14:textId="62B1775C" w:rsidR="00EB676A" w:rsidRDefault="00EB676A" w:rsidP="00BC3F8D">
            <w:pPr>
              <w:pStyle w:val="TAL"/>
              <w:rPr>
                <w:lang w:eastAsia="ko-KR"/>
              </w:rPr>
            </w:pPr>
            <w:r>
              <w:t>Steps 1a1</w:t>
            </w:r>
            <w:ins w:id="1157" w:author="MCC160" w:date="2022-11-01T14:41:00Z">
              <w:r w:rsidR="002A6697">
                <w:t>-3</w:t>
              </w:r>
            </w:ins>
            <w:del w:id="1158" w:author="MCC160" w:date="2022-11-01T14:41:00Z">
              <w:r w:rsidDel="002A6697">
                <w:delText xml:space="preserve"> to 3</w:delText>
              </w:r>
            </w:del>
            <w:r>
              <w:t xml:space="preserve"> of </w:t>
            </w:r>
            <w:del w:id="1159" w:author="MCC160" w:date="2022-11-01T14:41:00Z">
              <w:r w:rsidDel="002A6697">
                <w:delText xml:space="preserve">the </w:delText>
              </w:r>
            </w:del>
            <w:ins w:id="1160" w:author="MCC160" w:date="2022-11-01T14:41:00Z">
              <w:r w:rsidR="002A6697">
                <w:t xml:space="preserve">test </w:t>
              </w:r>
            </w:ins>
            <w:r>
              <w:t xml:space="preserve">procedure </w:t>
            </w:r>
            <w:del w:id="1161" w:author="MCC160" w:date="2022-11-01T14:41:00Z">
              <w:r w:rsidDel="002A6697">
                <w:delText xml:space="preserve">for </w:delText>
              </w:r>
            </w:del>
            <w:ins w:id="1162" w:author="MCC160" w:date="2022-11-01T14:41:00Z">
              <w:r w:rsidR="002A6697">
                <w:t>'</w:t>
              </w:r>
            </w:ins>
            <w:r>
              <w:t>MCX SIP MESSAGE CT</w:t>
            </w:r>
            <w:ins w:id="1163" w:author="MCC160" w:date="2022-11-01T14:41:00Z">
              <w:r w:rsidR="002A6697">
                <w:t>'</w:t>
              </w:r>
            </w:ins>
            <w:r>
              <w:t xml:space="preserve"> as described in</w:t>
            </w:r>
            <w:r>
              <w:rPr>
                <w:szCs w:val="18"/>
              </w:rPr>
              <w:t xml:space="preserve"> TS 36.579-1 [2] Table 5.3.33.3-1</w:t>
            </w:r>
            <w:r>
              <w:rPr>
                <w:lang w:eastAsia="ko-KR"/>
              </w:rPr>
              <w:t xml:space="preserve"> </w:t>
            </w:r>
            <w:ins w:id="1164" w:author="MCC160" w:date="2022-11-01T14:42:00Z">
              <w:r w:rsidR="002A6697">
                <w:rPr>
                  <w:lang w:eastAsia="ko-KR"/>
                </w:rPr>
                <w:t xml:space="preserve">are performed </w:t>
              </w:r>
            </w:ins>
            <w:r>
              <w:rPr>
                <w:lang w:eastAsia="ko-KR"/>
              </w:rPr>
              <w:t>requesting the establishment of MCPTT Remotely initiated private call</w:t>
            </w:r>
            <w:del w:id="1165" w:author="MCC160" w:date="2022-11-01T14:42:00Z">
              <w:r w:rsidDel="002A6697">
                <w:rPr>
                  <w:lang w:eastAsia="ko-KR"/>
                </w:rPr>
                <w:delText xml:space="preserve"> are performed</w:delText>
              </w:r>
            </w:del>
            <w:ins w:id="1166" w:author="MCC160" w:date="2022-11-01T14:44:00Z">
              <w:r w:rsidR="002A6697">
                <w:rPr>
                  <w:lang w:eastAsia="ko-KR"/>
                </w:rPr>
                <w:t>.</w:t>
              </w:r>
            </w:ins>
            <w:del w:id="1167" w:author="MCC160" w:date="2022-11-01T14:44:00Z">
              <w:r w:rsidDel="002A6697">
                <w:rPr>
                  <w:lang w:eastAsia="ko-KR"/>
                </w:rPr>
                <w:delText xml:space="preserve">; </w:delText>
              </w:r>
              <w:r w:rsidDel="002A6697">
                <w:rPr>
                  <w:lang w:eastAsia="zh-CN"/>
                </w:rPr>
                <w:delText xml:space="preserve">the </w:delText>
              </w:r>
              <w:r w:rsidDel="002A6697">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3437F54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1C897B4"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70AD1B"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8ADC10B" w14:textId="77777777" w:rsidR="00EB676A" w:rsidRDefault="00EB676A" w:rsidP="00BC3F8D">
            <w:pPr>
              <w:pStyle w:val="TAC"/>
              <w:rPr>
                <w:lang w:eastAsia="ko-KR"/>
              </w:rPr>
            </w:pPr>
            <w:r>
              <w:rPr>
                <w:lang w:eastAsia="ko-KR"/>
              </w:rPr>
              <w:t>-</w:t>
            </w:r>
          </w:p>
        </w:tc>
      </w:tr>
      <w:tr w:rsidR="00EB676A" w14:paraId="11E4B743"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0A707B7" w14:textId="77777777" w:rsidR="00EB676A" w:rsidRDefault="00EB676A" w:rsidP="00BC3F8D">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72DFAB6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9BF89E7"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141A2396"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9D3DB9A"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F9C7FEE" w14:textId="77777777" w:rsidR="00EB676A" w:rsidRDefault="00EB676A" w:rsidP="00BC3F8D">
            <w:pPr>
              <w:pStyle w:val="TAC"/>
              <w:rPr>
                <w:lang w:eastAsia="ko-KR"/>
              </w:rPr>
            </w:pPr>
            <w:r>
              <w:rPr>
                <w:lang w:eastAsia="ko-KR"/>
              </w:rPr>
              <w:t>-</w:t>
            </w:r>
          </w:p>
        </w:tc>
      </w:tr>
      <w:tr w:rsidR="00EB676A" w14:paraId="5309DE8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E574B1A" w14:textId="77777777" w:rsidR="00EB676A" w:rsidRDefault="00EB676A" w:rsidP="00BC3F8D">
            <w:pPr>
              <w:pStyle w:val="TAC"/>
              <w:rPr>
                <w:lang w:eastAsia="ko-KR"/>
              </w:rPr>
            </w:pPr>
            <w:r>
              <w:rPr>
                <w:lang w:eastAsia="ko-KR"/>
              </w:rPr>
              <w:t>5-7</w:t>
            </w:r>
          </w:p>
        </w:tc>
        <w:tc>
          <w:tcPr>
            <w:tcW w:w="3967" w:type="dxa"/>
            <w:tcBorders>
              <w:top w:val="single" w:sz="4" w:space="0" w:color="auto"/>
              <w:left w:val="single" w:sz="4" w:space="0" w:color="auto"/>
              <w:bottom w:val="single" w:sz="4" w:space="0" w:color="auto"/>
              <w:right w:val="single" w:sz="4" w:space="0" w:color="auto"/>
            </w:tcBorders>
          </w:tcPr>
          <w:p w14:paraId="45E8DC0B" w14:textId="395CE148" w:rsidR="00EB676A" w:rsidRDefault="00EB676A" w:rsidP="00BC3F8D">
            <w:pPr>
              <w:pStyle w:val="TAL"/>
              <w:rPr>
                <w:lang w:eastAsia="ko-KR"/>
              </w:rPr>
            </w:pPr>
            <w:r>
              <w:rPr>
                <w:lang w:eastAsia="ko-KR"/>
              </w:rPr>
              <w:t xml:space="preserve">Check: Does the UE (MCPTT Client) </w:t>
            </w:r>
            <w:ins w:id="1168" w:author="MCC160" w:date="2022-11-01T12:58:00Z">
              <w:r w:rsidR="00D51D26">
                <w:rPr>
                  <w:lang w:eastAsia="ko-KR"/>
                </w:rPr>
                <w:t xml:space="preserve">correctly </w:t>
              </w:r>
            </w:ins>
            <w:r>
              <w:rPr>
                <w:lang w:eastAsia="ko-KR"/>
              </w:rPr>
              <w:t>perform steps 2</w:t>
            </w:r>
            <w:del w:id="1169" w:author="MCC160" w:date="2022-11-01T14:51:00Z">
              <w:r w:rsidDel="007D453B">
                <w:rPr>
                  <w:lang w:eastAsia="ko-KR"/>
                </w:rPr>
                <w:delText xml:space="preserve"> </w:delText>
              </w:r>
            </w:del>
            <w:r>
              <w:rPr>
                <w:lang w:eastAsia="ko-KR"/>
              </w:rPr>
              <w:t>–</w:t>
            </w:r>
            <w:del w:id="1170" w:author="MCC160" w:date="2022-11-01T14:51:00Z">
              <w:r w:rsidDel="007D453B">
                <w:rPr>
                  <w:lang w:eastAsia="ko-KR"/>
                </w:rPr>
                <w:delText xml:space="preserve"> </w:delText>
              </w:r>
            </w:del>
            <w:r>
              <w:rPr>
                <w:lang w:eastAsia="ko-KR"/>
              </w:rPr>
              <w:t xml:space="preserve">4 of </w:t>
            </w:r>
            <w:del w:id="1171" w:author="MCC160" w:date="2022-11-01T12:58:00Z">
              <w:r w:rsidDel="00D51D26">
                <w:rPr>
                  <w:lang w:eastAsia="ko-KR"/>
                </w:rPr>
                <w:delText xml:space="preserve">the </w:delText>
              </w:r>
            </w:del>
            <w:ins w:id="1172" w:author="MCC160" w:date="2022-11-01T12:58:00Z">
              <w:r w:rsidR="00D51D26">
                <w:rPr>
                  <w:lang w:eastAsia="ko-KR"/>
                </w:rPr>
                <w:t xml:space="preserve">test </w:t>
              </w:r>
            </w:ins>
            <w:r>
              <w:rPr>
                <w:lang w:eastAsia="ko-KR"/>
              </w:rPr>
              <w:t xml:space="preserve">procedure </w:t>
            </w:r>
            <w:del w:id="1173" w:author="MCC160" w:date="2022-11-01T12:58:00Z">
              <w:r w:rsidDel="00D51D26">
                <w:rPr>
                  <w:lang w:eastAsia="ko-KR"/>
                </w:rPr>
                <w:delText xml:space="preserve">for </w:delText>
              </w:r>
            </w:del>
            <w:ins w:id="1174" w:author="MCC160" w:date="2022-11-01T12:58:00Z">
              <w:r w:rsidR="00D51D26">
                <w:rPr>
                  <w:lang w:eastAsia="ko-KR"/>
                </w:rPr>
                <w:t>'</w:t>
              </w:r>
            </w:ins>
            <w:r>
              <w:rPr>
                <w:lang w:eastAsia="ko-KR"/>
              </w:rPr>
              <w:t>MCPTT CO private call establishment, manual commencement</w:t>
            </w:r>
            <w:ins w:id="1175" w:author="MCC160" w:date="2022-11-01T12:58:00Z">
              <w:r w:rsidR="00D51D26">
                <w:rPr>
                  <w:lang w:eastAsia="ko-KR"/>
                </w:rPr>
                <w:t>'</w:t>
              </w:r>
            </w:ins>
            <w:r>
              <w:rPr>
                <w:lang w:eastAsia="ko-KR"/>
              </w:rPr>
              <w:t xml:space="preserve"> as described in TS 36.579-1 [2] Table 5.3A.2.3-1 requesting the establishment of </w:t>
            </w:r>
            <w:del w:id="1176" w:author="MCC160" w:date="2022-11-01T12:58:00Z">
              <w:r w:rsidDel="00D51D26">
                <w:rPr>
                  <w:lang w:eastAsia="ko-KR"/>
                </w:rPr>
                <w:delText xml:space="preserve">an MCPTT </w:delText>
              </w:r>
            </w:del>
            <w:ins w:id="1177" w:author="MCC160" w:date="2022-11-01T12:58:00Z">
              <w:r w:rsidR="00D51D26">
                <w:rPr>
                  <w:lang w:eastAsia="ko-KR"/>
                </w:rPr>
                <w:t xml:space="preserve">a private </w:t>
              </w:r>
            </w:ins>
            <w:r>
              <w:rPr>
                <w:lang w:eastAsia="ko-KR"/>
              </w:rPr>
              <w:t>call?</w:t>
            </w:r>
          </w:p>
          <w:p w14:paraId="114E634C" w14:textId="77777777" w:rsidR="00EB676A" w:rsidRDefault="00EB676A" w:rsidP="00BC3F8D">
            <w:pPr>
              <w:pStyle w:val="TAL"/>
              <w:rPr>
                <w:lang w:eastAsia="ko-KR"/>
              </w:rPr>
            </w:pPr>
          </w:p>
          <w:p w14:paraId="07441129" w14:textId="77777777" w:rsidR="00EB676A" w:rsidRDefault="00EB676A" w:rsidP="00BC3F8D">
            <w:pPr>
              <w:pStyle w:val="TAL"/>
              <w:rPr>
                <w:lang w:eastAsia="ko-KR"/>
              </w:rPr>
            </w:pPr>
            <w:r>
              <w:rPr>
                <w:lang w:eastAsia="ko-KR"/>
              </w:rPr>
              <w:t>NOTE: Any SIP INVITE content in regard to Automatic Commencement Mode, Force of automatic commencement, and Floor Control shall be accepted.</w:t>
            </w:r>
          </w:p>
        </w:tc>
        <w:tc>
          <w:tcPr>
            <w:tcW w:w="708" w:type="dxa"/>
            <w:tcBorders>
              <w:top w:val="single" w:sz="4" w:space="0" w:color="auto"/>
              <w:left w:val="single" w:sz="4" w:space="0" w:color="auto"/>
              <w:bottom w:val="single" w:sz="4" w:space="0" w:color="auto"/>
              <w:right w:val="single" w:sz="4" w:space="0" w:color="auto"/>
            </w:tcBorders>
            <w:hideMark/>
          </w:tcPr>
          <w:p w14:paraId="59530E5C"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625ACFAA" w14:textId="77777777" w:rsidR="00EB676A" w:rsidRDefault="00EB676A" w:rsidP="00BC3F8D">
            <w:pPr>
              <w:pStyle w:val="TAL"/>
              <w:rPr>
                <w:lang w:eastAsia="ko-KR"/>
              </w:rPr>
            </w:pPr>
            <w:r>
              <w:rPr>
                <w:lang w:eastAsia="ko-KR"/>
              </w:rPr>
              <w:t>SIP INVITE</w:t>
            </w:r>
          </w:p>
        </w:tc>
        <w:tc>
          <w:tcPr>
            <w:tcW w:w="565" w:type="dxa"/>
            <w:tcBorders>
              <w:top w:val="single" w:sz="4" w:space="0" w:color="auto"/>
              <w:left w:val="single" w:sz="4" w:space="0" w:color="auto"/>
              <w:bottom w:val="single" w:sz="4" w:space="0" w:color="auto"/>
              <w:right w:val="single" w:sz="4" w:space="0" w:color="auto"/>
            </w:tcBorders>
            <w:hideMark/>
          </w:tcPr>
          <w:p w14:paraId="50DD8A58"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E1126C9" w14:textId="77777777" w:rsidR="00EB676A" w:rsidRDefault="00EB676A" w:rsidP="00BC3F8D">
            <w:pPr>
              <w:pStyle w:val="TAC"/>
              <w:rPr>
                <w:lang w:eastAsia="ko-KR"/>
              </w:rPr>
            </w:pPr>
            <w:r>
              <w:rPr>
                <w:lang w:eastAsia="ko-KR"/>
              </w:rPr>
              <w:t>P</w:t>
            </w:r>
          </w:p>
        </w:tc>
      </w:tr>
      <w:tr w:rsidR="00EB676A" w14:paraId="7F7A94E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CAB0EBA" w14:textId="77777777" w:rsidR="00EB676A" w:rsidRDefault="00EB676A" w:rsidP="00BC3F8D">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0960D110" w14:textId="77777777" w:rsidR="00EB676A" w:rsidRDefault="00EB676A" w:rsidP="00BC3F8D">
            <w:pPr>
              <w:pStyle w:val="TAL"/>
              <w:rPr>
                <w:lang w:eastAsia="ko-KR"/>
              </w:rPr>
            </w:pPr>
            <w:r>
              <w:rPr>
                <w:lang w:eastAsia="ko-KR"/>
              </w:rPr>
              <w:t>Check: Does the UE (MCPTT client) notify the user that a request for a remotely initiated private call has been received or that a remotely initiated private call origination is in progress? (NOTE 1)</w:t>
            </w:r>
          </w:p>
        </w:tc>
        <w:tc>
          <w:tcPr>
            <w:tcW w:w="708" w:type="dxa"/>
            <w:tcBorders>
              <w:top w:val="single" w:sz="4" w:space="0" w:color="auto"/>
              <w:left w:val="single" w:sz="4" w:space="0" w:color="auto"/>
              <w:bottom w:val="single" w:sz="4" w:space="0" w:color="auto"/>
              <w:right w:val="single" w:sz="4" w:space="0" w:color="auto"/>
            </w:tcBorders>
            <w:hideMark/>
          </w:tcPr>
          <w:p w14:paraId="6240FDF8"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25C04E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F35351C"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474364B0" w14:textId="77777777" w:rsidR="00EB676A" w:rsidRDefault="00EB676A" w:rsidP="00BC3F8D">
            <w:pPr>
              <w:pStyle w:val="TAC"/>
              <w:rPr>
                <w:lang w:eastAsia="ko-KR"/>
              </w:rPr>
            </w:pPr>
            <w:r>
              <w:rPr>
                <w:lang w:eastAsia="ko-KR"/>
              </w:rPr>
              <w:t>F</w:t>
            </w:r>
          </w:p>
        </w:tc>
      </w:tr>
      <w:tr w:rsidR="00EB676A" w14:paraId="74BC103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CAEF0AE" w14:textId="77777777" w:rsidR="00EB676A" w:rsidRDefault="00EB676A" w:rsidP="00BC3F8D">
            <w:pPr>
              <w:pStyle w:val="TAC"/>
              <w:rPr>
                <w:lang w:eastAsia="ko-KR"/>
              </w:rPr>
            </w:pPr>
            <w:r>
              <w:rPr>
                <w:lang w:eastAsia="ko-KR"/>
              </w:rPr>
              <w:t>9-10</w:t>
            </w:r>
          </w:p>
        </w:tc>
        <w:tc>
          <w:tcPr>
            <w:tcW w:w="3967" w:type="dxa"/>
            <w:tcBorders>
              <w:top w:val="single" w:sz="4" w:space="0" w:color="auto"/>
              <w:left w:val="single" w:sz="4" w:space="0" w:color="auto"/>
              <w:bottom w:val="single" w:sz="4" w:space="0" w:color="auto"/>
              <w:right w:val="single" w:sz="4" w:space="0" w:color="auto"/>
            </w:tcBorders>
            <w:hideMark/>
          </w:tcPr>
          <w:p w14:paraId="7E5414CE" w14:textId="1B33819A" w:rsidR="00EB676A" w:rsidRDefault="00EB676A" w:rsidP="00BC3F8D">
            <w:pPr>
              <w:pStyle w:val="TAL"/>
              <w:rPr>
                <w:lang w:eastAsia="ko-KR"/>
              </w:rPr>
            </w:pPr>
            <w:r>
              <w:rPr>
                <w:lang w:eastAsia="ko-KR"/>
              </w:rPr>
              <w:t xml:space="preserve">Check: Does the UE (MCPTT Client) </w:t>
            </w:r>
            <w:ins w:id="1178" w:author="MCC160" w:date="2022-11-01T12:59:00Z">
              <w:r w:rsidR="00D51D26" w:rsidRPr="00D51D26">
                <w:rPr>
                  <w:lang w:eastAsia="ko-KR"/>
                </w:rPr>
                <w:t xml:space="preserve">correctly </w:t>
              </w:r>
            </w:ins>
            <w:r>
              <w:rPr>
                <w:lang w:eastAsia="ko-KR"/>
              </w:rPr>
              <w:t>perform steps 5</w:t>
            </w:r>
            <w:del w:id="1179" w:author="MCC160" w:date="2022-11-01T14:51:00Z">
              <w:r w:rsidDel="007D453B">
                <w:rPr>
                  <w:lang w:eastAsia="ko-KR"/>
                </w:rPr>
                <w:delText xml:space="preserve"> </w:delText>
              </w:r>
            </w:del>
            <w:r>
              <w:rPr>
                <w:lang w:eastAsia="ko-KR"/>
              </w:rPr>
              <w:t>–</w:t>
            </w:r>
            <w:del w:id="1180" w:author="MCC160" w:date="2022-11-01T14:51:00Z">
              <w:r w:rsidDel="007D453B">
                <w:rPr>
                  <w:lang w:eastAsia="ko-KR"/>
                </w:rPr>
                <w:delText xml:space="preserve"> </w:delText>
              </w:r>
            </w:del>
            <w:r>
              <w:rPr>
                <w:lang w:eastAsia="ko-KR"/>
              </w:rPr>
              <w:t xml:space="preserve">6 of </w:t>
            </w:r>
            <w:del w:id="1181" w:author="MCC160" w:date="2022-11-01T12:59:00Z">
              <w:r w:rsidDel="00D51D26">
                <w:rPr>
                  <w:lang w:eastAsia="ko-KR"/>
                </w:rPr>
                <w:delText xml:space="preserve">the </w:delText>
              </w:r>
            </w:del>
            <w:ins w:id="1182" w:author="MCC160" w:date="2022-11-01T12:59:00Z">
              <w:r w:rsidR="00D51D26">
                <w:rPr>
                  <w:lang w:eastAsia="ko-KR"/>
                </w:rPr>
                <w:t xml:space="preserve">test </w:t>
              </w:r>
            </w:ins>
            <w:r>
              <w:rPr>
                <w:lang w:eastAsia="ko-KR"/>
              </w:rPr>
              <w:t xml:space="preserve">procedure </w:t>
            </w:r>
            <w:del w:id="1183" w:author="MCC160" w:date="2022-11-01T12:59:00Z">
              <w:r w:rsidDel="00D51D26">
                <w:rPr>
                  <w:lang w:eastAsia="ko-KR"/>
                </w:rPr>
                <w:delText xml:space="preserve">for </w:delText>
              </w:r>
            </w:del>
            <w:ins w:id="1184" w:author="MCC160" w:date="2022-11-01T12:59:00Z">
              <w:r w:rsidR="00D51D26">
                <w:rPr>
                  <w:lang w:eastAsia="ko-KR"/>
                </w:rPr>
                <w:t>'</w:t>
              </w:r>
            </w:ins>
            <w:r>
              <w:rPr>
                <w:lang w:eastAsia="ko-KR"/>
              </w:rPr>
              <w:t>MCPTT CO private call establishment, manual commencement</w:t>
            </w:r>
            <w:ins w:id="1185" w:author="MCC160" w:date="2022-11-01T12:59:00Z">
              <w:r w:rsidR="00D51D26">
                <w:rPr>
                  <w:lang w:eastAsia="ko-KR"/>
                </w:rPr>
                <w:t>'</w:t>
              </w:r>
            </w:ins>
            <w:r>
              <w:rPr>
                <w:lang w:eastAsia="ko-KR"/>
              </w:rPr>
              <w:t xml:space="preserve"> as described in TS 36.579-1 [2] Table 5.3A.2.3-1?</w:t>
            </w:r>
          </w:p>
        </w:tc>
        <w:tc>
          <w:tcPr>
            <w:tcW w:w="708" w:type="dxa"/>
            <w:tcBorders>
              <w:top w:val="single" w:sz="4" w:space="0" w:color="auto"/>
              <w:left w:val="single" w:sz="4" w:space="0" w:color="auto"/>
              <w:bottom w:val="single" w:sz="4" w:space="0" w:color="auto"/>
              <w:right w:val="single" w:sz="4" w:space="0" w:color="auto"/>
            </w:tcBorders>
            <w:hideMark/>
          </w:tcPr>
          <w:p w14:paraId="7AAF1B9E"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AC3751C"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7707EA0"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21B69698" w14:textId="77777777" w:rsidR="00EB676A" w:rsidRDefault="00EB676A" w:rsidP="00BC3F8D">
            <w:pPr>
              <w:pStyle w:val="TAC"/>
              <w:rPr>
                <w:lang w:eastAsia="ko-KR"/>
              </w:rPr>
            </w:pPr>
            <w:r>
              <w:rPr>
                <w:lang w:eastAsia="ko-KR"/>
              </w:rPr>
              <w:t>P</w:t>
            </w:r>
          </w:p>
        </w:tc>
      </w:tr>
      <w:tr w:rsidR="00EB676A" w14:paraId="61F5733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DC72DBA" w14:textId="77777777" w:rsidR="00EB676A" w:rsidRDefault="00EB676A" w:rsidP="00BC3F8D">
            <w:pPr>
              <w:pStyle w:val="TAC"/>
              <w:rPr>
                <w:lang w:eastAsia="ko-KR"/>
              </w:rPr>
            </w:pPr>
            <w:r>
              <w:rPr>
                <w:lang w:eastAsia="ko-KR"/>
              </w:rPr>
              <w:t>11</w:t>
            </w:r>
          </w:p>
        </w:tc>
        <w:tc>
          <w:tcPr>
            <w:tcW w:w="3967" w:type="dxa"/>
            <w:tcBorders>
              <w:top w:val="single" w:sz="4" w:space="0" w:color="auto"/>
              <w:left w:val="single" w:sz="4" w:space="0" w:color="auto"/>
              <w:bottom w:val="single" w:sz="4" w:space="0" w:color="auto"/>
              <w:right w:val="single" w:sz="4" w:space="0" w:color="auto"/>
            </w:tcBorders>
            <w:hideMark/>
          </w:tcPr>
          <w:p w14:paraId="0D321C4E" w14:textId="77777777" w:rsidR="00EB676A" w:rsidRDefault="00EB676A" w:rsidP="00BC3F8D">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67486D2"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4F64FFC1" w14:textId="77777777" w:rsidR="00EB676A" w:rsidRDefault="00EB676A" w:rsidP="00BC3F8D">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70B4644E"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378F254" w14:textId="77777777" w:rsidR="00EB676A" w:rsidRDefault="00EB676A" w:rsidP="00BC3F8D">
            <w:pPr>
              <w:pStyle w:val="TAC"/>
              <w:rPr>
                <w:lang w:eastAsia="ko-KR"/>
              </w:rPr>
            </w:pPr>
            <w:r>
              <w:rPr>
                <w:lang w:eastAsia="ko-KR"/>
              </w:rPr>
              <w:t>F</w:t>
            </w:r>
          </w:p>
        </w:tc>
      </w:tr>
      <w:tr w:rsidR="00EB676A" w14:paraId="210D583C"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20527BCC" w14:textId="77777777" w:rsidR="00EB676A" w:rsidRDefault="00EB676A" w:rsidP="00BC3F8D">
            <w:pPr>
              <w:pStyle w:val="TAC"/>
              <w:rPr>
                <w:lang w:eastAsia="ko-KR"/>
              </w:rPr>
            </w:pPr>
            <w:r>
              <w:rPr>
                <w:lang w:eastAsia="ko-KR"/>
              </w:rPr>
              <w:t>12</w:t>
            </w:r>
          </w:p>
        </w:tc>
        <w:tc>
          <w:tcPr>
            <w:tcW w:w="3967" w:type="dxa"/>
            <w:tcBorders>
              <w:top w:val="single" w:sz="4" w:space="0" w:color="auto"/>
              <w:left w:val="single" w:sz="4" w:space="0" w:color="auto"/>
              <w:bottom w:val="single" w:sz="4" w:space="0" w:color="auto"/>
              <w:right w:val="single" w:sz="4" w:space="0" w:color="auto"/>
            </w:tcBorders>
            <w:hideMark/>
          </w:tcPr>
          <w:p w14:paraId="17640107" w14:textId="00210E56" w:rsidR="00EB676A" w:rsidRDefault="00EB676A" w:rsidP="00BC3F8D">
            <w:pPr>
              <w:pStyle w:val="TAL"/>
              <w:rPr>
                <w:lang w:eastAsia="ko-KR"/>
              </w:rPr>
            </w:pPr>
            <w:r>
              <w:rPr>
                <w:rFonts w:eastAsia="Calibri"/>
                <w:lang w:eastAsia="ko-KR"/>
              </w:rPr>
              <w:t xml:space="preserve">The </w:t>
            </w:r>
            <w:ins w:id="1186" w:author="MCC160" w:date="2022-11-01T14:45:00Z">
              <w:r w:rsidR="002A6697">
                <w:rPr>
                  <w:rFonts w:eastAsia="Calibri"/>
                  <w:lang w:eastAsia="ko-KR"/>
                </w:rPr>
                <w:t>t</w:t>
              </w:r>
            </w:ins>
            <w:ins w:id="1187" w:author="MCC160" w:date="2022-11-01T12:59:00Z">
              <w:r w:rsidR="00D51D26">
                <w:rPr>
                  <w:rFonts w:eastAsia="Calibri"/>
                  <w:lang w:eastAsia="ko-KR"/>
                </w:rPr>
                <w:t xml:space="preserve">est </w:t>
              </w:r>
            </w:ins>
            <w:r>
              <w:rPr>
                <w:rFonts w:eastAsia="Calibri"/>
                <w:lang w:eastAsia="ko-KR"/>
              </w:rPr>
              <w:t xml:space="preserve">procedure </w:t>
            </w:r>
            <w:del w:id="1188" w:author="MCC160" w:date="2022-11-01T12:59:00Z">
              <w:r w:rsidDel="00D51D26">
                <w:rPr>
                  <w:rFonts w:eastAsia="Calibri"/>
                  <w:lang w:eastAsia="ko-KR"/>
                </w:rPr>
                <w:delText xml:space="preserve">for </w:delText>
              </w:r>
            </w:del>
            <w:ins w:id="1189" w:author="MCC160" w:date="2022-11-01T12:59:00Z">
              <w:r w:rsidR="00D51D26">
                <w:rPr>
                  <w:rFonts w:eastAsia="Calibri"/>
                  <w:lang w:eastAsia="ko-KR"/>
                </w:rPr>
                <w:t>'</w:t>
              </w:r>
            </w:ins>
            <w:r>
              <w:rPr>
                <w:lang w:eastAsia="ko-KR"/>
              </w:rPr>
              <w:t>MCX CT call release</w:t>
            </w:r>
            <w:ins w:id="1190" w:author="MCC160" w:date="2022-11-01T12:59:00Z">
              <w:r w:rsidR="00D51D26">
                <w:rPr>
                  <w:lang w:eastAsia="ko-KR"/>
                </w:rPr>
                <w:t>'</w:t>
              </w:r>
            </w:ins>
            <w:r>
              <w:rPr>
                <w:lang w:eastAsia="ko-KR"/>
              </w:rPr>
              <w:t xml:space="preserve"> </w:t>
            </w:r>
            <w:r>
              <w:rPr>
                <w:rFonts w:eastAsia="Calibri"/>
                <w:lang w:eastAsia="ko-KR"/>
              </w:rPr>
              <w:t xml:space="preserve">as described in </w:t>
            </w:r>
            <w:r>
              <w:rPr>
                <w:lang w:eastAsia="ko-KR"/>
              </w:rPr>
              <w:t xml:space="preserve">TS 36.579-1 [2] Table 5.3.12.3-1 </w:t>
            </w:r>
            <w:del w:id="1191" w:author="MCC160" w:date="2022-11-01T13:00:00Z">
              <w:r w:rsidDel="00D51D26">
                <w:rPr>
                  <w:lang w:eastAsia="ko-KR"/>
                </w:rPr>
                <w:delText xml:space="preserve">to end the call </w:delText>
              </w:r>
            </w:del>
            <w:r>
              <w:rPr>
                <w:lang w:eastAsia="ko-KR"/>
              </w:rPr>
              <w:t>is performed</w:t>
            </w:r>
            <w:ins w:id="1192" w:author="MCC160" w:date="2022-11-01T13:00:00Z">
              <w:r w:rsidR="00D51D26">
                <w:rPr>
                  <w:lang w:eastAsia="ko-KR"/>
                </w:rPr>
                <w:t xml:space="preserve"> to release the call</w:t>
              </w:r>
            </w:ins>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2881AB1"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A74FE7F"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543444"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A65DE49" w14:textId="77777777" w:rsidR="00EB676A" w:rsidRDefault="00EB676A" w:rsidP="00BC3F8D">
            <w:pPr>
              <w:pStyle w:val="TAC"/>
              <w:rPr>
                <w:lang w:eastAsia="ko-KR"/>
              </w:rPr>
            </w:pPr>
            <w:r>
              <w:rPr>
                <w:lang w:eastAsia="ko-KR"/>
              </w:rPr>
              <w:t>-</w:t>
            </w:r>
          </w:p>
        </w:tc>
      </w:tr>
      <w:tr w:rsidR="00EB676A" w14:paraId="1D71E34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7FEB4BD" w14:textId="77777777" w:rsidR="00EB676A" w:rsidRDefault="00EB676A" w:rsidP="00BC3F8D">
            <w:pPr>
              <w:pStyle w:val="TAC"/>
              <w:rPr>
                <w:lang w:eastAsia="ko-KR"/>
              </w:rPr>
            </w:pPr>
            <w:r>
              <w:rPr>
                <w:lang w:eastAsia="ko-KR"/>
              </w:rPr>
              <w:t>13a1-15</w:t>
            </w:r>
          </w:p>
        </w:tc>
        <w:tc>
          <w:tcPr>
            <w:tcW w:w="3967" w:type="dxa"/>
            <w:tcBorders>
              <w:top w:val="single" w:sz="4" w:space="0" w:color="auto"/>
              <w:left w:val="single" w:sz="4" w:space="0" w:color="auto"/>
              <w:bottom w:val="single" w:sz="4" w:space="0" w:color="auto"/>
              <w:right w:val="single" w:sz="4" w:space="0" w:color="auto"/>
            </w:tcBorders>
            <w:hideMark/>
          </w:tcPr>
          <w:p w14:paraId="21688051" w14:textId="16125481" w:rsidR="00EB676A" w:rsidDel="007D453B" w:rsidRDefault="00EB676A" w:rsidP="007D453B">
            <w:pPr>
              <w:pStyle w:val="TAL"/>
              <w:rPr>
                <w:del w:id="1193" w:author="MCC160" w:date="2022-11-01T14:55:00Z"/>
                <w:lang w:eastAsia="ko-KR"/>
              </w:rPr>
            </w:pPr>
            <w:r>
              <w:t>Steps 1a1</w:t>
            </w:r>
            <w:ins w:id="1194" w:author="MCC160" w:date="2022-11-01T13:00:00Z">
              <w:r w:rsidR="006B1F2E">
                <w:t>-3</w:t>
              </w:r>
            </w:ins>
            <w:del w:id="1195" w:author="MCC160" w:date="2022-11-01T13:00:00Z">
              <w:r w:rsidDel="006B1F2E">
                <w:delText xml:space="preserve"> to 3</w:delText>
              </w:r>
            </w:del>
            <w:r>
              <w:t xml:space="preserve"> of </w:t>
            </w:r>
            <w:del w:id="1196" w:author="MCC160" w:date="2022-11-01T13:00:00Z">
              <w:r w:rsidDel="006B1F2E">
                <w:delText xml:space="preserve">the </w:delText>
              </w:r>
            </w:del>
            <w:ins w:id="1197" w:author="MCC160" w:date="2022-11-01T13:00:00Z">
              <w:r w:rsidR="006B1F2E">
                <w:t xml:space="preserve">test </w:t>
              </w:r>
            </w:ins>
            <w:r>
              <w:t xml:space="preserve">procedure </w:t>
            </w:r>
            <w:del w:id="1198" w:author="MCC160" w:date="2022-11-01T13:00:00Z">
              <w:r w:rsidDel="006B1F2E">
                <w:delText xml:space="preserve">for </w:delText>
              </w:r>
            </w:del>
            <w:ins w:id="1199" w:author="MCC160" w:date="2022-11-01T13:00:00Z">
              <w:r w:rsidR="006B1F2E">
                <w:t>'</w:t>
              </w:r>
            </w:ins>
            <w:r>
              <w:t>MCX SIP MESSAGE CT</w:t>
            </w:r>
            <w:ins w:id="1200" w:author="MCC160" w:date="2022-11-01T13:00:00Z">
              <w:r w:rsidR="006B1F2E">
                <w:t>'</w:t>
              </w:r>
            </w:ins>
            <w:r>
              <w:t xml:space="preserve"> as described in</w:t>
            </w:r>
            <w:r>
              <w:rPr>
                <w:szCs w:val="18"/>
              </w:rPr>
              <w:t xml:space="preserve"> TS 36.579-1 [2] Table 5.3.33.3-1</w:t>
            </w:r>
            <w:ins w:id="1201" w:author="MCC160" w:date="2022-11-01T14:54:00Z">
              <w:r w:rsidR="007D453B" w:rsidRPr="007D453B">
                <w:rPr>
                  <w:szCs w:val="18"/>
                </w:rPr>
                <w:t xml:space="preserve"> are performed</w:t>
              </w:r>
            </w:ins>
            <w:r>
              <w:rPr>
                <w:lang w:eastAsia="ko-KR"/>
              </w:rPr>
              <w:t xml:space="preserve"> requesting the establishment of </w:t>
            </w:r>
            <w:del w:id="1202" w:author="MCC160" w:date="2022-11-01T15:02:00Z">
              <w:r w:rsidDel="00F9603B">
                <w:rPr>
                  <w:lang w:eastAsia="ko-KR"/>
                </w:rPr>
                <w:delText xml:space="preserve">an MCPTT </w:delText>
              </w:r>
            </w:del>
            <w:ins w:id="1203" w:author="MCC160" w:date="2022-11-01T15:02:00Z">
              <w:r w:rsidR="00F9603B">
                <w:rPr>
                  <w:lang w:eastAsia="ko-KR"/>
                </w:rPr>
                <w:t xml:space="preserve">a </w:t>
              </w:r>
            </w:ins>
            <w:del w:id="1204" w:author="MCC160" w:date="2022-11-01T15:02:00Z">
              <w:r w:rsidDel="00F9603B">
                <w:rPr>
                  <w:lang w:eastAsia="ko-KR"/>
                </w:rPr>
                <w:delText>R</w:delText>
              </w:r>
            </w:del>
            <w:ins w:id="1205" w:author="MCC160" w:date="2022-11-01T15:02:00Z">
              <w:r w:rsidR="00F9603B">
                <w:rPr>
                  <w:lang w:eastAsia="ko-KR"/>
                </w:rPr>
                <w:t>r</w:t>
              </w:r>
            </w:ins>
            <w:r>
              <w:rPr>
                <w:lang w:eastAsia="ko-KR"/>
              </w:rPr>
              <w:t>emotely initiated private call</w:t>
            </w:r>
            <w:del w:id="1206" w:author="MCC160" w:date="2022-11-01T14:54:00Z">
              <w:r w:rsidDel="007D453B">
                <w:rPr>
                  <w:lang w:eastAsia="ko-KR"/>
                </w:rPr>
                <w:delText xml:space="preserve"> are performed</w:delText>
              </w:r>
            </w:del>
            <w:ins w:id="1207" w:author="MCC160" w:date="2022-11-01T14:54:00Z">
              <w:r w:rsidR="007D453B">
                <w:rPr>
                  <w:lang w:eastAsia="ko-KR"/>
                </w:rPr>
                <w:t>.</w:t>
              </w:r>
            </w:ins>
            <w:del w:id="1208" w:author="MCC160" w:date="2022-11-01T14:55:00Z">
              <w:r w:rsidDel="007D453B">
                <w:rPr>
                  <w:lang w:eastAsia="ko-KR"/>
                </w:rPr>
                <w:delText>;</w:delText>
              </w:r>
            </w:del>
          </w:p>
          <w:p w14:paraId="410F6C1B" w14:textId="10AA839F" w:rsidR="00EB676A" w:rsidRDefault="00EB676A" w:rsidP="007D453B">
            <w:pPr>
              <w:pStyle w:val="TAL"/>
              <w:rPr>
                <w:lang w:eastAsia="ko-KR"/>
              </w:rPr>
            </w:pPr>
            <w:del w:id="1209" w:author="MCC160" w:date="2022-11-01T14:55:00Z">
              <w:r w:rsidDel="007D453B">
                <w:rPr>
                  <w:lang w:eastAsia="zh-CN"/>
                </w:rPr>
                <w:delText xml:space="preserve">the </w:delText>
              </w:r>
              <w:r w:rsidDel="007D45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"true"Void</w:delText>
              </w:r>
            </w:del>
          </w:p>
        </w:tc>
        <w:tc>
          <w:tcPr>
            <w:tcW w:w="708" w:type="dxa"/>
            <w:tcBorders>
              <w:top w:val="single" w:sz="4" w:space="0" w:color="auto"/>
              <w:left w:val="single" w:sz="4" w:space="0" w:color="auto"/>
              <w:bottom w:val="single" w:sz="4" w:space="0" w:color="auto"/>
              <w:right w:val="single" w:sz="4" w:space="0" w:color="auto"/>
            </w:tcBorders>
            <w:hideMark/>
          </w:tcPr>
          <w:p w14:paraId="07B328F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F38624D"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1200F7F"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35FF47CA" w14:textId="77777777" w:rsidR="00EB676A" w:rsidRDefault="00EB676A" w:rsidP="00BC3F8D">
            <w:pPr>
              <w:pStyle w:val="TAC"/>
              <w:rPr>
                <w:lang w:eastAsia="ko-KR"/>
              </w:rPr>
            </w:pPr>
            <w:r>
              <w:rPr>
                <w:lang w:eastAsia="ko-KR"/>
              </w:rPr>
              <w:t>-</w:t>
            </w:r>
          </w:p>
        </w:tc>
      </w:tr>
      <w:tr w:rsidR="00EB676A" w14:paraId="40EAFD0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5280A68" w14:textId="77777777" w:rsidR="00EB676A" w:rsidRDefault="00EB676A" w:rsidP="00BC3F8D">
            <w:pPr>
              <w:pStyle w:val="TAC"/>
              <w:rPr>
                <w:lang w:eastAsia="ko-KR"/>
              </w:rPr>
            </w:pPr>
            <w:r>
              <w:rPr>
                <w:lang w:eastAsia="ko-KR"/>
              </w:rPr>
              <w:t>16-16C</w:t>
            </w:r>
          </w:p>
        </w:tc>
        <w:tc>
          <w:tcPr>
            <w:tcW w:w="3967" w:type="dxa"/>
            <w:tcBorders>
              <w:top w:val="single" w:sz="4" w:space="0" w:color="auto"/>
              <w:left w:val="single" w:sz="4" w:space="0" w:color="auto"/>
              <w:bottom w:val="single" w:sz="4" w:space="0" w:color="auto"/>
              <w:right w:val="single" w:sz="4" w:space="0" w:color="auto"/>
            </w:tcBorders>
            <w:hideMark/>
          </w:tcPr>
          <w:p w14:paraId="5C2410CB" w14:textId="78B167D3"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1210" w:author="MCC160" w:date="2022-11-01T13:01:00Z">
              <w:r w:rsidR="006B1F2E">
                <w:rPr>
                  <w:rFonts w:eastAsia="Calibri"/>
                  <w:lang w:eastAsia="ko-KR"/>
                </w:rPr>
                <w:t xml:space="preserve">correctly </w:t>
              </w:r>
            </w:ins>
            <w:r>
              <w:rPr>
                <w:rFonts w:eastAsia="Calibri"/>
                <w:lang w:eastAsia="ko-KR"/>
              </w:rPr>
              <w:t xml:space="preserve">perform steps 2-5 of </w:t>
            </w:r>
            <w:del w:id="1211" w:author="MCC160" w:date="2022-11-01T13:01:00Z">
              <w:r w:rsidDel="006B1F2E">
                <w:rPr>
                  <w:rFonts w:eastAsia="Calibri"/>
                  <w:lang w:eastAsia="ko-KR"/>
                </w:rPr>
                <w:delText xml:space="preserve">the </w:delText>
              </w:r>
            </w:del>
            <w:ins w:id="1212" w:author="MCC160" w:date="2022-11-01T13:01:00Z">
              <w:r w:rsidR="006B1F2E">
                <w:rPr>
                  <w:rFonts w:eastAsia="Calibri"/>
                  <w:lang w:eastAsia="ko-KR"/>
                </w:rPr>
                <w:t xml:space="preserve">test </w:t>
              </w:r>
            </w:ins>
            <w:r>
              <w:rPr>
                <w:rFonts w:eastAsia="Calibri"/>
                <w:lang w:eastAsia="ko-KR"/>
              </w:rPr>
              <w:t xml:space="preserve">procedure </w:t>
            </w:r>
            <w:del w:id="1213" w:author="MCC160" w:date="2022-11-01T13:01:00Z">
              <w:r w:rsidDel="006B1F2E">
                <w:rPr>
                  <w:rFonts w:eastAsia="Calibri"/>
                  <w:lang w:eastAsia="ko-KR"/>
                </w:rPr>
                <w:delText xml:space="preserve">for </w:delText>
              </w:r>
            </w:del>
            <w:ins w:id="1214" w:author="MCC160" w:date="2022-11-01T13:01:00Z">
              <w:r w:rsidR="006B1F2E">
                <w:rPr>
                  <w:rFonts w:eastAsia="Calibri"/>
                  <w:lang w:eastAsia="ko-KR"/>
                </w:rPr>
                <w:t>'</w:t>
              </w:r>
            </w:ins>
            <w:r>
              <w:rPr>
                <w:lang w:eastAsia="ko-KR"/>
              </w:rPr>
              <w:t>MCPTT CO session establishment/modification without provisional responses other than 100 Trying</w:t>
            </w:r>
            <w:ins w:id="1215" w:author="MCC160" w:date="2022-11-01T13:01:00Z">
              <w:r w:rsidR="006B1F2E">
                <w:rPr>
                  <w:lang w:eastAsia="ko-KR"/>
                </w:rPr>
                <w:t>'</w:t>
              </w:r>
            </w:ins>
            <w:r>
              <w:rPr>
                <w:lang w:eastAsia="ko-KR"/>
              </w:rPr>
              <w:t xml:space="preserve"> as described in TS 36.579-1 [2] Table </w:t>
            </w:r>
            <w:r>
              <w:rPr>
                <w:bCs/>
                <w:lang w:eastAsia="ko-KR"/>
              </w:rPr>
              <w:t xml:space="preserve">5.3A.1.3-1 to </w:t>
            </w:r>
            <w:r>
              <w:rPr>
                <w:rFonts w:eastAsia="Calibri"/>
                <w:lang w:eastAsia="ko-KR"/>
              </w:rPr>
              <w:t>establish</w:t>
            </w:r>
            <w:r>
              <w:rPr>
                <w:lang w:eastAsia="ko-KR"/>
              </w:rPr>
              <w:t xml:space="preserve"> </w:t>
            </w:r>
            <w:del w:id="1216" w:author="MCC160" w:date="2022-11-01T13:02:00Z">
              <w:r w:rsidDel="006B1F2E">
                <w:rPr>
                  <w:lang w:eastAsia="ko-KR"/>
                </w:rPr>
                <w:delText xml:space="preserve">an MCPTT </w:delText>
              </w:r>
            </w:del>
            <w:ins w:id="1217" w:author="MCC160" w:date="2022-11-01T13:02:00Z">
              <w:r w:rsidR="006B1F2E">
                <w:rPr>
                  <w:lang w:eastAsia="ko-KR"/>
                </w:rPr>
                <w:t xml:space="preserve">a </w:t>
              </w:r>
            </w:ins>
            <w:r>
              <w:rPr>
                <w:lang w:eastAsia="ko-KR"/>
              </w:rPr>
              <w:t>private call</w:t>
            </w:r>
            <w:del w:id="1218" w:author="MCC160" w:date="2022-11-01T13:02:00Z">
              <w:r w:rsidDel="006B1F2E">
                <w:rPr>
                  <w:lang w:eastAsia="ko-KR"/>
                </w:rPr>
                <w:delText>, on-demand</w:delText>
              </w:r>
            </w:del>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6EA533D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2C338EA"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6B59A0"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F5A292F" w14:textId="77777777" w:rsidR="00EB676A" w:rsidRDefault="00EB676A" w:rsidP="00BC3F8D">
            <w:pPr>
              <w:pStyle w:val="TAC"/>
              <w:rPr>
                <w:lang w:eastAsia="ko-KR"/>
              </w:rPr>
            </w:pPr>
            <w:r>
              <w:rPr>
                <w:lang w:eastAsia="ko-KR"/>
              </w:rPr>
              <w:t>-</w:t>
            </w:r>
          </w:p>
        </w:tc>
      </w:tr>
      <w:tr w:rsidR="00EB676A" w14:paraId="0359615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1F94F8F" w14:textId="77777777" w:rsidR="00EB676A" w:rsidRDefault="00EB676A" w:rsidP="00BC3F8D">
            <w:pPr>
              <w:pStyle w:val="TAC"/>
              <w:rPr>
                <w:lang w:eastAsia="ko-KR"/>
              </w:rPr>
            </w:pPr>
            <w:r>
              <w:rPr>
                <w:lang w:eastAsia="ko-KR"/>
              </w:rPr>
              <w:t>17</w:t>
            </w:r>
          </w:p>
        </w:tc>
        <w:tc>
          <w:tcPr>
            <w:tcW w:w="3967" w:type="dxa"/>
            <w:tcBorders>
              <w:top w:val="single" w:sz="4" w:space="0" w:color="auto"/>
              <w:left w:val="single" w:sz="4" w:space="0" w:color="auto"/>
              <w:bottom w:val="single" w:sz="4" w:space="0" w:color="auto"/>
              <w:right w:val="single" w:sz="4" w:space="0" w:color="auto"/>
            </w:tcBorders>
            <w:hideMark/>
          </w:tcPr>
          <w:p w14:paraId="246DD0E8" w14:textId="6118D67B" w:rsidR="00EB676A" w:rsidRDefault="00EB676A" w:rsidP="00BC3F8D">
            <w:pPr>
              <w:pStyle w:val="TAL"/>
              <w:rPr>
                <w:lang w:eastAsia="ko-KR"/>
              </w:rPr>
            </w:pPr>
            <w:r>
              <w:rPr>
                <w:lang w:eastAsia="ko-KR"/>
              </w:rPr>
              <w:t xml:space="preserve">Check: Does the UE (MCPTT Client) </w:t>
            </w:r>
            <w:r>
              <w:t xml:space="preserve">correctly perform </w:t>
            </w:r>
            <w:ins w:id="1219" w:author="MCC160" w:date="2022-11-01T13:02:00Z">
              <w:r w:rsidR="006B1F2E">
                <w:t xml:space="preserve">test </w:t>
              </w:r>
            </w:ins>
            <w:r>
              <w:t xml:space="preserve">procedure </w:t>
            </w:r>
            <w:del w:id="1220" w:author="MCC160" w:date="2022-11-01T13:02:00Z">
              <w:r w:rsidDel="006B1F2E">
                <w:delText xml:space="preserve">for </w:delText>
              </w:r>
            </w:del>
            <w:ins w:id="1221" w:author="MCC160" w:date="2022-11-01T13:02:00Z">
              <w:r w:rsidR="006B1F2E">
                <w:t>'</w:t>
              </w:r>
            </w:ins>
            <w:r>
              <w:t>MCX SIP MESSAGE CO</w:t>
            </w:r>
            <w:ins w:id="1222" w:author="MCC160" w:date="2022-11-01T13:02:00Z">
              <w:r w:rsidR="006B1F2E">
                <w:t>'</w:t>
              </w:r>
            </w:ins>
            <w:r>
              <w:t xml:space="preserve"> as described in</w:t>
            </w:r>
            <w:r>
              <w:rPr>
                <w:szCs w:val="18"/>
              </w:rPr>
              <w:t xml:space="preserve"> TS 36.579-1 [2] Table 5.3.32.3-1</w:t>
            </w:r>
            <w:r>
              <w:rPr>
                <w:lang w:eastAsia="ko-KR"/>
              </w:rPr>
              <w:t xml:space="preserve"> confirming the progress of the </w:t>
            </w:r>
            <w:del w:id="1223" w:author="MCC160" w:date="2022-11-01T13:02:00Z">
              <w:r w:rsidDel="006B1F2E">
                <w:rPr>
                  <w:lang w:eastAsia="ko-KR"/>
                </w:rPr>
                <w:delText xml:space="preserve">MCPTT </w:delText>
              </w:r>
            </w:del>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F4115A"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54A5E9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1BD032"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530F0C58" w14:textId="77777777" w:rsidR="00EB676A" w:rsidRDefault="00EB676A" w:rsidP="00BC3F8D">
            <w:pPr>
              <w:pStyle w:val="TAC"/>
              <w:rPr>
                <w:lang w:eastAsia="ko-KR"/>
              </w:rPr>
            </w:pPr>
            <w:r>
              <w:rPr>
                <w:lang w:eastAsia="ko-KR"/>
              </w:rPr>
              <w:t>P</w:t>
            </w:r>
          </w:p>
        </w:tc>
      </w:tr>
      <w:tr w:rsidR="00EB676A" w14:paraId="2D83E10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6F70FA2" w14:textId="77777777" w:rsidR="00EB676A" w:rsidRDefault="00EB676A" w:rsidP="00BC3F8D">
            <w:pPr>
              <w:pStyle w:val="TAC"/>
              <w:rPr>
                <w:lang w:eastAsia="ko-KR"/>
              </w:rPr>
            </w:pPr>
            <w:r>
              <w:rPr>
                <w:lang w:eastAsia="ko-KR"/>
              </w:rPr>
              <w:t>18</w:t>
            </w:r>
          </w:p>
        </w:tc>
        <w:tc>
          <w:tcPr>
            <w:tcW w:w="3967" w:type="dxa"/>
            <w:tcBorders>
              <w:top w:val="single" w:sz="4" w:space="0" w:color="auto"/>
              <w:left w:val="single" w:sz="4" w:space="0" w:color="auto"/>
              <w:bottom w:val="single" w:sz="4" w:space="0" w:color="auto"/>
              <w:right w:val="single" w:sz="4" w:space="0" w:color="auto"/>
            </w:tcBorders>
            <w:hideMark/>
          </w:tcPr>
          <w:p w14:paraId="1F1F7DF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630247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4FF43B8E"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79D8B41"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F42032" w14:textId="77777777" w:rsidR="00EB676A" w:rsidRDefault="00EB676A" w:rsidP="00BC3F8D">
            <w:pPr>
              <w:pStyle w:val="TAC"/>
              <w:rPr>
                <w:lang w:eastAsia="ko-KR"/>
              </w:rPr>
            </w:pPr>
            <w:r>
              <w:rPr>
                <w:lang w:eastAsia="ko-KR"/>
              </w:rPr>
              <w:t>-</w:t>
            </w:r>
          </w:p>
        </w:tc>
      </w:tr>
      <w:tr w:rsidR="00EB676A" w14:paraId="74FF7518"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75B97BD" w14:textId="77777777" w:rsidR="00EB676A" w:rsidRDefault="00EB676A" w:rsidP="00BC3F8D">
            <w:pPr>
              <w:pStyle w:val="TAC"/>
              <w:rPr>
                <w:rFonts w:eastAsia="Calibri"/>
                <w:szCs w:val="22"/>
                <w:lang w:eastAsia="ko-KR"/>
              </w:rPr>
            </w:pPr>
            <w:r>
              <w:rPr>
                <w:rFonts w:eastAsia="Calibri"/>
                <w:szCs w:val="22"/>
                <w:lang w:eastAsia="ko-KR"/>
              </w:rPr>
              <w:t>19</w:t>
            </w:r>
          </w:p>
        </w:tc>
        <w:tc>
          <w:tcPr>
            <w:tcW w:w="3967" w:type="dxa"/>
            <w:tcBorders>
              <w:top w:val="single" w:sz="4" w:space="0" w:color="auto"/>
              <w:left w:val="single" w:sz="4" w:space="0" w:color="auto"/>
              <w:bottom w:val="single" w:sz="4" w:space="0" w:color="auto"/>
              <w:right w:val="single" w:sz="4" w:space="0" w:color="auto"/>
            </w:tcBorders>
            <w:hideMark/>
          </w:tcPr>
          <w:p w14:paraId="4FD9063A" w14:textId="451EB784" w:rsidR="00EB676A" w:rsidRDefault="00EB676A" w:rsidP="00BC3F8D">
            <w:pPr>
              <w:pStyle w:val="TAL"/>
              <w:rPr>
                <w:rFonts w:eastAsia="Calibri"/>
                <w:lang w:eastAsia="ko-KR"/>
              </w:rPr>
            </w:pPr>
            <w:r>
              <w:rPr>
                <w:rFonts w:eastAsia="Calibri"/>
              </w:rPr>
              <w:t xml:space="preserve">The </w:t>
            </w:r>
            <w:ins w:id="1224" w:author="MCC160" w:date="2022-11-01T14:55:00Z">
              <w:r w:rsidR="007D453B">
                <w:rPr>
                  <w:rFonts w:eastAsia="Calibri"/>
                </w:rPr>
                <w:t>t</w:t>
              </w:r>
            </w:ins>
            <w:ins w:id="1225" w:author="MCC160" w:date="2022-11-01T13:02:00Z">
              <w:r w:rsidR="006B1F2E">
                <w:rPr>
                  <w:rFonts w:eastAsia="Calibri"/>
                </w:rPr>
                <w:t xml:space="preserve">est </w:t>
              </w:r>
            </w:ins>
            <w:r>
              <w:rPr>
                <w:rFonts w:eastAsia="Calibri"/>
              </w:rPr>
              <w:t xml:space="preserve">procedure </w:t>
            </w:r>
            <w:del w:id="1226" w:author="MCC160" w:date="2022-11-01T13:02:00Z">
              <w:r w:rsidDel="006B1F2E">
                <w:rPr>
                  <w:rFonts w:eastAsia="Calibri"/>
                </w:rPr>
                <w:delText xml:space="preserve">for </w:delText>
              </w:r>
            </w:del>
            <w:ins w:id="1227" w:author="MCC160" w:date="2022-11-01T13:02:00Z">
              <w:r w:rsidR="006B1F2E">
                <w:rPr>
                  <w:rFonts w:eastAsia="Calibri"/>
                </w:rPr>
                <w:t>'</w:t>
              </w:r>
            </w:ins>
            <w:r>
              <w:t>MCX CT call release</w:t>
            </w:r>
            <w:ins w:id="1228" w:author="MCC160" w:date="2022-11-01T13:02:00Z">
              <w:r w:rsidR="006B1F2E">
                <w:t>'</w:t>
              </w:r>
            </w:ins>
            <w:r>
              <w:t xml:space="preserve"> </w:t>
            </w:r>
            <w:r>
              <w:rPr>
                <w:rFonts w:eastAsia="Calibri"/>
              </w:rPr>
              <w:t xml:space="preserve">as described in </w:t>
            </w:r>
            <w:r>
              <w:t xml:space="preserve">TS 36.579-1 [2] Table 5.3.12.3-1 </w:t>
            </w:r>
            <w:ins w:id="1229" w:author="MCC160" w:date="2022-11-01T13:03:00Z">
              <w:r w:rsidR="006B1F2E">
                <w:t>is performed to release the call.</w:t>
              </w:r>
            </w:ins>
            <w:del w:id="1230" w:author="MCC160" w:date="2022-11-01T13:03:00Z">
              <w:r w:rsidDel="006B1F2E">
                <w:delText>to end the private call takes place.</w:delText>
              </w:r>
            </w:del>
          </w:p>
        </w:tc>
        <w:tc>
          <w:tcPr>
            <w:tcW w:w="708" w:type="dxa"/>
            <w:tcBorders>
              <w:top w:val="single" w:sz="4" w:space="0" w:color="auto"/>
              <w:left w:val="single" w:sz="4" w:space="0" w:color="auto"/>
              <w:bottom w:val="single" w:sz="4" w:space="0" w:color="auto"/>
              <w:right w:val="single" w:sz="4" w:space="0" w:color="auto"/>
            </w:tcBorders>
            <w:hideMark/>
          </w:tcPr>
          <w:p w14:paraId="53D0AD5F" w14:textId="77777777" w:rsidR="00EB676A" w:rsidRDefault="00EB676A" w:rsidP="00BC3F8D">
            <w:pPr>
              <w:pStyle w:val="TAC"/>
              <w:rPr>
                <w:rFonts w:eastAsia="Calibri"/>
                <w:szCs w:val="22"/>
                <w:lang w:eastAsia="ko-KR"/>
              </w:rPr>
            </w:pPr>
            <w:r>
              <w:rPr>
                <w:rFonts w:eastAsia="Calibri"/>
                <w:szCs w:val="22"/>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797E83C" w14:textId="77777777" w:rsidR="00EB676A" w:rsidRDefault="00EB676A" w:rsidP="00BC3F8D">
            <w:pPr>
              <w:pStyle w:val="TAL"/>
              <w:rPr>
                <w:rFonts w:eastAsia="Calibri"/>
                <w:lang w:eastAsia="ko-KR"/>
              </w:rPr>
            </w:pPr>
            <w:r>
              <w:rPr>
                <w:rFonts w:eastAsia="Calibri"/>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B50DA7" w14:textId="77777777" w:rsidR="00EB676A" w:rsidRDefault="00EB676A" w:rsidP="00BC3F8D">
            <w:pPr>
              <w:pStyle w:val="TAC"/>
              <w:rPr>
                <w:rFonts w:eastAsia="Calibri"/>
                <w:szCs w:val="22"/>
                <w:lang w:eastAsia="ko-KR"/>
              </w:rPr>
            </w:pPr>
            <w:r>
              <w:rPr>
                <w:rFonts w:eastAsia="Calibri"/>
                <w:szCs w:val="22"/>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61D9A0EC" w14:textId="77777777" w:rsidR="00EB676A" w:rsidRDefault="00EB676A" w:rsidP="00BC3F8D">
            <w:pPr>
              <w:pStyle w:val="TAC"/>
              <w:rPr>
                <w:rFonts w:eastAsia="Calibri"/>
                <w:szCs w:val="22"/>
                <w:lang w:eastAsia="ko-KR"/>
              </w:rPr>
            </w:pPr>
            <w:r>
              <w:rPr>
                <w:rFonts w:eastAsia="Calibri"/>
                <w:szCs w:val="22"/>
                <w:lang w:eastAsia="ko-KR"/>
              </w:rPr>
              <w:t>-</w:t>
            </w:r>
          </w:p>
        </w:tc>
      </w:tr>
      <w:tr w:rsidR="00EB676A" w14:paraId="2403CF37"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073C0120" w14:textId="77777777" w:rsidR="00EB676A" w:rsidRDefault="00EB676A" w:rsidP="00BC3F8D">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4131395D" w14:textId="77777777" w:rsidR="00EB676A" w:rsidRDefault="00EB676A" w:rsidP="00EB676A"/>
    <w:p w14:paraId="18726A19" w14:textId="77777777" w:rsidR="00EB676A" w:rsidRDefault="00EB676A" w:rsidP="00EB676A">
      <w:pPr>
        <w:pStyle w:val="H6"/>
      </w:pPr>
      <w:r>
        <w:t>6.2.25.3.3</w:t>
      </w:r>
      <w:r>
        <w:tab/>
        <w:t>Specific message contents</w:t>
      </w:r>
    </w:p>
    <w:p w14:paraId="785CF53B" w14:textId="77777777" w:rsidR="00EB676A" w:rsidRDefault="00EB676A" w:rsidP="00EB676A">
      <w:pPr>
        <w:pStyle w:val="TH"/>
      </w:pPr>
      <w:r>
        <w:t xml:space="preserve">Table 6.2.25.3.3-1: </w:t>
      </w:r>
      <w:r>
        <w:rPr>
          <w:lang w:eastAsia="ko-KR"/>
        </w:rPr>
        <w:t>SIP MESSAGE</w:t>
      </w:r>
      <w:r>
        <w:t xml:space="preserve"> from the SS (Step 2, Table 6.2.25.3.2-1;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1988DD3F"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138C276"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3BE90EB2"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29C6C17"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5EB7CA8"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61A0BC1"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041B2F8"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37BB55B" w14:textId="77777777" w:rsidR="00EB676A" w:rsidRDefault="00EB676A" w:rsidP="00BC3F8D">
            <w:pPr>
              <w:pStyle w:val="TAH"/>
              <w:rPr>
                <w:lang w:eastAsia="ko-KR"/>
              </w:rPr>
            </w:pPr>
            <w:r>
              <w:rPr>
                <w:lang w:eastAsia="ko-KR"/>
              </w:rPr>
              <w:t>Condition</w:t>
            </w:r>
          </w:p>
        </w:tc>
      </w:tr>
      <w:tr w:rsidR="00EB676A" w14:paraId="169E629B"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6E583B3"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5DFA5D5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8DBC16C"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1983EE0"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8B0EDC4" w14:textId="77777777" w:rsidR="00EB676A" w:rsidRDefault="00EB676A" w:rsidP="00BC3F8D">
            <w:pPr>
              <w:pStyle w:val="TAL"/>
              <w:rPr>
                <w:lang w:eastAsia="ko-KR"/>
              </w:rPr>
            </w:pPr>
          </w:p>
        </w:tc>
      </w:tr>
      <w:tr w:rsidR="00EB676A" w14:paraId="2892DD75"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5398516"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AB3805A"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34FAAA0"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5251A33A"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0EFBF84" w14:textId="77777777" w:rsidR="00EB676A" w:rsidRDefault="00EB676A" w:rsidP="00BC3F8D">
            <w:pPr>
              <w:pStyle w:val="TAL"/>
              <w:rPr>
                <w:lang w:eastAsia="ko-KR"/>
              </w:rPr>
            </w:pPr>
          </w:p>
        </w:tc>
      </w:tr>
      <w:tr w:rsidR="00EB676A" w14:paraId="6DFC5EF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5469551"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FDB06AA" w14:textId="77777777" w:rsidR="00EB676A" w:rsidRDefault="00EB676A" w:rsidP="00BC3F8D">
            <w:pPr>
              <w:pStyle w:val="TAL"/>
              <w:rPr>
                <w:lang w:eastAsia="ko-KR"/>
              </w:rPr>
            </w:pPr>
            <w:r>
              <w:t>MCPTT-Info as described in Table 6.2.25.3.3-2</w:t>
            </w:r>
          </w:p>
        </w:tc>
        <w:tc>
          <w:tcPr>
            <w:tcW w:w="2127" w:type="dxa"/>
            <w:gridSpan w:val="2"/>
            <w:tcBorders>
              <w:top w:val="single" w:sz="4" w:space="0" w:color="auto"/>
              <w:left w:val="single" w:sz="4" w:space="0" w:color="auto"/>
              <w:bottom w:val="single" w:sz="4" w:space="0" w:color="auto"/>
              <w:right w:val="single" w:sz="4" w:space="0" w:color="auto"/>
            </w:tcBorders>
          </w:tcPr>
          <w:p w14:paraId="309B711D"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64F38B4"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83F430F" w14:textId="77777777" w:rsidR="00EB676A" w:rsidRDefault="00EB676A" w:rsidP="00BC3F8D">
            <w:pPr>
              <w:pStyle w:val="TAL"/>
              <w:rPr>
                <w:lang w:eastAsia="ko-KR"/>
              </w:rPr>
            </w:pPr>
          </w:p>
        </w:tc>
      </w:tr>
    </w:tbl>
    <w:p w14:paraId="05D4966F" w14:textId="77777777" w:rsidR="00EB676A" w:rsidRDefault="00EB676A" w:rsidP="00EB676A"/>
    <w:p w14:paraId="479BCC4F" w14:textId="77777777" w:rsidR="00EB676A" w:rsidRDefault="00EB676A" w:rsidP="00EB676A">
      <w:pPr>
        <w:pStyle w:val="TH"/>
      </w:pPr>
      <w:r>
        <w:t xml:space="preserve">Table 6.2.25.3.3-2: </w:t>
      </w:r>
      <w:r>
        <w:rPr>
          <w:lang w:eastAsia="ko-KR"/>
        </w:rPr>
        <w:t>MCPTT-Info in SIP MESSAGE</w:t>
      </w:r>
      <w:r>
        <w:t xml:space="preserve"> (Table 6.2.25.3.3-1)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0DFDD4C5"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EF9BE14" w14:textId="77777777" w:rsidR="00EB676A" w:rsidRDefault="00EB676A" w:rsidP="00BC3F8D">
            <w:pPr>
              <w:pStyle w:val="TAL"/>
              <w:rPr>
                <w:lang w:eastAsia="ko-KR"/>
              </w:rPr>
            </w:pPr>
            <w:r>
              <w:rPr>
                <w:lang w:eastAsia="ko-KR"/>
              </w:rPr>
              <w:t>Derivation Path: TS 36.579-1 [2], table 5.5.3.2.2-1, condition PRIVATE-CALL</w:t>
            </w:r>
          </w:p>
        </w:tc>
      </w:tr>
      <w:tr w:rsidR="00EB676A" w14:paraId="62BB2C9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D83253"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A0F9329"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528D7325"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78737D2"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97543EA" w14:textId="77777777" w:rsidR="00EB676A" w:rsidRDefault="00EB676A" w:rsidP="00BC3F8D">
            <w:pPr>
              <w:pStyle w:val="TAH"/>
              <w:rPr>
                <w:lang w:eastAsia="ko-KR"/>
              </w:rPr>
            </w:pPr>
            <w:r>
              <w:rPr>
                <w:lang w:eastAsia="ko-KR"/>
              </w:rPr>
              <w:t>Condition</w:t>
            </w:r>
          </w:p>
        </w:tc>
      </w:tr>
      <w:tr w:rsidR="00EB676A" w14:paraId="0C549A9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1A9983C"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2241FC4E"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8791340"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7E4731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1F0D78" w14:textId="77777777" w:rsidR="00EB676A" w:rsidRDefault="00EB676A" w:rsidP="00BC3F8D">
            <w:pPr>
              <w:pStyle w:val="TAL"/>
              <w:rPr>
                <w:lang w:eastAsia="ko-KR"/>
              </w:rPr>
            </w:pPr>
          </w:p>
        </w:tc>
      </w:tr>
      <w:tr w:rsidR="00EB676A" w14:paraId="6A9BBA1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4BAB50C"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29C05751"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2E27C9E"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5D38A18"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65AC9C" w14:textId="77777777" w:rsidR="00EB676A" w:rsidRDefault="00EB676A" w:rsidP="00BC3F8D">
            <w:pPr>
              <w:pStyle w:val="TAL"/>
              <w:rPr>
                <w:lang w:eastAsia="ko-KR"/>
              </w:rPr>
            </w:pPr>
          </w:p>
        </w:tc>
      </w:tr>
      <w:tr w:rsidR="00EB676A" w14:paraId="6691A2A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733F8B0D"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67C66B7B"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42162DF7"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67EE463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B0915AF" w14:textId="77777777" w:rsidR="00EB676A" w:rsidRDefault="00EB676A" w:rsidP="00BC3F8D">
            <w:pPr>
              <w:pStyle w:val="TAL"/>
              <w:rPr>
                <w:lang w:eastAsia="ko-KR"/>
              </w:rPr>
            </w:pPr>
          </w:p>
        </w:tc>
      </w:tr>
      <w:tr w:rsidR="00EB676A" w14:paraId="6C0D99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7C19D6D4" w14:textId="77777777" w:rsidR="00EB676A" w:rsidRDefault="00EB676A" w:rsidP="00BC3F8D">
            <w:pPr>
              <w:pStyle w:val="TAL"/>
              <w:rPr>
                <w:rFonts w:eastAsia="SimSun"/>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06536E04"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49B0519D" w14:textId="77777777" w:rsidR="00EB676A" w:rsidRPr="00A22BCD" w:rsidRDefault="00EB676A" w:rsidP="00BC3F8D">
            <w:pPr>
              <w:keepNext/>
              <w:keepLines/>
              <w:spacing w:after="0"/>
              <w:rPr>
                <w:rFonts w:ascii="Arial" w:hAnsi="Arial"/>
                <w:sz w:val="18"/>
                <w:lang w:eastAsia="ko-KR"/>
              </w:rPr>
            </w:pPr>
            <w:r w:rsidRPr="00A22BCD">
              <w:rPr>
                <w:rFonts w:ascii="Arial" w:hAnsi="Arial"/>
                <w:sz w:val="18"/>
                <w:lang w:eastAsia="ko-KR"/>
              </w:rPr>
              <w:t>identified MCPTT user (NOTE 1);</w:t>
            </w:r>
          </w:p>
          <w:p w14:paraId="0C37DCCA" w14:textId="77777777" w:rsidR="00EB676A" w:rsidRDefault="00EB676A" w:rsidP="00BC3F8D">
            <w:pPr>
              <w:pStyle w:val="TAL"/>
              <w:rPr>
                <w:lang w:eastAsia="ko-KR"/>
              </w:rPr>
            </w:pPr>
            <w:r w:rsidRPr="00A22BCD">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561DE24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37FE1FD" w14:textId="77777777" w:rsidR="00EB676A" w:rsidRDefault="00EB676A" w:rsidP="00BC3F8D">
            <w:pPr>
              <w:pStyle w:val="TAL"/>
              <w:rPr>
                <w:lang w:eastAsia="ko-KR"/>
              </w:rPr>
            </w:pPr>
          </w:p>
        </w:tc>
      </w:tr>
      <w:tr w:rsidR="00EB676A" w14:paraId="55587C6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60BFED00"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DF40FE9"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7134199" w14:textId="77777777" w:rsidR="00EB676A" w:rsidRDefault="00EB676A" w:rsidP="00BC3F8D">
            <w:pPr>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8C8704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878079" w14:textId="77777777" w:rsidR="00EB676A" w:rsidRDefault="00EB676A" w:rsidP="00BC3F8D">
            <w:pPr>
              <w:pStyle w:val="TAL"/>
              <w:rPr>
                <w:lang w:eastAsia="ko-KR"/>
              </w:rPr>
            </w:pPr>
          </w:p>
        </w:tc>
      </w:tr>
      <w:tr w:rsidR="00EB676A" w14:paraId="1FAEE06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EA911BF"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771AAB2B"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5258835"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E72F3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F0A781E" w14:textId="77777777" w:rsidR="00EB676A" w:rsidRDefault="00EB676A" w:rsidP="00BC3F8D">
            <w:pPr>
              <w:pStyle w:val="TAL"/>
              <w:rPr>
                <w:lang w:eastAsia="ko-KR"/>
              </w:rPr>
            </w:pPr>
          </w:p>
        </w:tc>
      </w:tr>
      <w:tr w:rsidR="00EB676A" w14:paraId="4607790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2E3B087"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43F7EE1B" w14:textId="77777777" w:rsidR="00EB676A" w:rsidRDefault="00EB676A" w:rsidP="00BC3F8D">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19764B17"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A2B7D8E"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17CA660" w14:textId="77777777" w:rsidR="00EB676A" w:rsidRDefault="00EB676A" w:rsidP="00BC3F8D">
            <w:pPr>
              <w:pStyle w:val="TAL"/>
              <w:rPr>
                <w:lang w:eastAsia="ko-KR"/>
              </w:rPr>
            </w:pPr>
          </w:p>
        </w:tc>
      </w:tr>
      <w:tr w:rsidR="00EB676A" w14:paraId="4BC8F35C"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27BAFEAD" w14:textId="73D28581"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&gt; per default)</w:t>
            </w:r>
            <w:r>
              <w:rPr>
                <w:lang w:eastAsia="ko-KR"/>
              </w:rPr>
              <w:br/>
              <w:t>- identified MCPTT user:</w:t>
            </w:r>
            <w:r>
              <w:rPr>
                <w:lang w:eastAsia="ko-KR"/>
              </w:rPr>
              <w:tab/>
            </w:r>
            <w:ins w:id="1231" w:author="MCC160" w:date="2022-11-01T14:43:00Z">
              <w:r w:rsidR="002A6697">
                <w:rPr>
                  <w:lang w:eastAsia="ko-KR"/>
                </w:rPr>
                <w:tab/>
              </w:r>
            </w:ins>
            <w:proofErr w:type="spellStart"/>
            <w:r>
              <w:rPr>
                <w:lang w:eastAsia="ko-KR"/>
              </w:rPr>
              <w:t>px_MCPTT_ID_User_B</w:t>
            </w:r>
            <w:proofErr w:type="spellEnd"/>
            <w:r>
              <w:rPr>
                <w:lang w:eastAsia="ko-KR"/>
              </w:rPr>
              <w:t xml:space="preserve"> (SS; same as requesting MCPTT user)</w:t>
            </w:r>
            <w:r>
              <w:rPr>
                <w:lang w:eastAsia="ko-KR"/>
              </w:rPr>
              <w:br/>
            </w:r>
            <w:r>
              <w:rPr>
                <w:lang w:eastAsia="ko-KR"/>
              </w:rPr>
              <w:br/>
              <w:t>As requesting and identified MCPTT user are the same, the UE shall not send a SIP MESSAGE at step 11 (TS 24.379 [9] clause 11.1.7.2.2).</w:t>
            </w:r>
          </w:p>
        </w:tc>
      </w:tr>
    </w:tbl>
    <w:p w14:paraId="772CF952" w14:textId="77777777" w:rsidR="00EB676A" w:rsidRDefault="00EB676A" w:rsidP="00EB676A"/>
    <w:p w14:paraId="1365A405" w14:textId="77777777" w:rsidR="00EB676A" w:rsidRDefault="00EB676A" w:rsidP="00EB676A">
      <w:pPr>
        <w:pStyle w:val="TH"/>
      </w:pPr>
      <w:r>
        <w:t xml:space="preserve">Table 6.2.25.3.3-3: </w:t>
      </w:r>
      <w:r>
        <w:rPr>
          <w:lang w:eastAsia="ko-KR"/>
        </w:rPr>
        <w:t>SIP INVITE</w:t>
      </w:r>
      <w:r>
        <w:t xml:space="preserve"> from the UE (Step 5, 16, Table 6.2.25.3.2-1;</w:t>
      </w:r>
      <w:r>
        <w:br/>
        <w:t xml:space="preserve">step 2, TS 36.579-1 [2] Table 5.3A.1.3-1; </w:t>
      </w:r>
      <w:r>
        <w:br/>
        <w:t>step 2, TS 36.579-1 [2] Table 5.3A.2.3-1)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138FF8A" w14:textId="77777777" w:rsidTr="00BC3F8D">
        <w:trPr>
          <w:gridAfter w:val="1"/>
          <w:wAfter w:w="113" w:type="dxa"/>
          <w:cantSplit/>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D521694" w14:textId="77777777" w:rsidR="00EB676A" w:rsidRDefault="00EB676A" w:rsidP="00BC3F8D">
            <w:pPr>
              <w:pStyle w:val="TAL"/>
              <w:rPr>
                <w:lang w:eastAsia="ko-KR"/>
              </w:rPr>
            </w:pPr>
            <w:r>
              <w:rPr>
                <w:lang w:eastAsia="ko-KR"/>
              </w:rPr>
              <w:t xml:space="preserve">Derivation Path: TS 36.579-1 [2], table 5.5.2.5.1-1, condition PRIVATE-CALL </w:t>
            </w:r>
          </w:p>
        </w:tc>
      </w:tr>
      <w:tr w:rsidR="00EB676A" w14:paraId="2AE8B7D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B00774"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61AE16E"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10470F35"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11F1A5B"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7142CE14" w14:textId="77777777" w:rsidR="00EB676A" w:rsidRDefault="00EB676A" w:rsidP="00BC3F8D">
            <w:pPr>
              <w:pStyle w:val="TAH"/>
              <w:rPr>
                <w:lang w:eastAsia="ko-KR"/>
              </w:rPr>
            </w:pPr>
            <w:r>
              <w:rPr>
                <w:lang w:eastAsia="ko-KR"/>
              </w:rPr>
              <w:t>Condition</w:t>
            </w:r>
          </w:p>
        </w:tc>
      </w:tr>
      <w:tr w:rsidR="00EB676A" w14:paraId="2854E3F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CE2C15A" w14:textId="77777777" w:rsidR="00EB676A" w:rsidRDefault="00EB676A" w:rsidP="00BC3F8D">
            <w:pPr>
              <w:pStyle w:val="TAL"/>
              <w:rPr>
                <w:b/>
                <w:bCs/>
                <w:lang w:eastAsia="ko-KR"/>
              </w:rPr>
            </w:pPr>
            <w:r>
              <w:rPr>
                <w:b/>
                <w:bCs/>
                <w:lang w:eastAsia="ko-KR"/>
              </w:rPr>
              <w:t>Answer-Mode</w:t>
            </w:r>
          </w:p>
        </w:tc>
        <w:tc>
          <w:tcPr>
            <w:tcW w:w="2129" w:type="dxa"/>
            <w:tcBorders>
              <w:top w:val="single" w:sz="4" w:space="0" w:color="auto"/>
              <w:left w:val="single" w:sz="4" w:space="0" w:color="auto"/>
              <w:bottom w:val="single" w:sz="4" w:space="0" w:color="auto"/>
              <w:right w:val="single" w:sz="4" w:space="0" w:color="auto"/>
            </w:tcBorders>
            <w:hideMark/>
          </w:tcPr>
          <w:p w14:paraId="62205D47" w14:textId="77777777" w:rsidR="00EB676A" w:rsidRDefault="00EB676A" w:rsidP="00BC3F8D">
            <w:pPr>
              <w:pStyle w:val="TAL"/>
              <w:rPr>
                <w:lang w:eastAsia="ko-KR"/>
              </w:rPr>
            </w:pPr>
            <w:r>
              <w:rPr>
                <w:bCs/>
              </w:rPr>
              <w:t xml:space="preserve">any value if </w:t>
            </w:r>
            <w:proofErr w:type="spellStart"/>
            <w:r>
              <w:rPr>
                <w:bCs/>
              </w:rPr>
              <w:t>presen</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EA766DB" w14:textId="77777777" w:rsidR="00EB676A" w:rsidRDefault="00EB676A" w:rsidP="00BC3F8D">
            <w:pPr>
              <w:pStyle w:val="TAL"/>
              <w:rPr>
                <w:lang w:eastAsia="ko-KR"/>
              </w:rPr>
            </w:pPr>
            <w:r>
              <w:rPr>
                <w:lang w:eastAsia="ko-KR"/>
              </w:rPr>
              <w:t>NOTE 1</w:t>
            </w:r>
          </w:p>
        </w:tc>
        <w:tc>
          <w:tcPr>
            <w:tcW w:w="1420" w:type="dxa"/>
            <w:tcBorders>
              <w:top w:val="single" w:sz="4" w:space="0" w:color="auto"/>
              <w:left w:val="single" w:sz="4" w:space="0" w:color="auto"/>
              <w:bottom w:val="single" w:sz="4" w:space="0" w:color="auto"/>
              <w:right w:val="single" w:sz="4" w:space="0" w:color="auto"/>
            </w:tcBorders>
          </w:tcPr>
          <w:p w14:paraId="47218EE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74790D" w14:textId="77777777" w:rsidR="00EB676A" w:rsidRDefault="00EB676A" w:rsidP="00BC3F8D">
            <w:pPr>
              <w:pStyle w:val="TAL"/>
              <w:rPr>
                <w:lang w:eastAsia="ko-KR"/>
              </w:rPr>
            </w:pPr>
          </w:p>
        </w:tc>
      </w:tr>
      <w:tr w:rsidR="00EB676A" w14:paraId="082FFC0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BB9E7C6" w14:textId="77777777" w:rsidR="00EB676A" w:rsidRDefault="00EB676A" w:rsidP="00BC3F8D">
            <w:pPr>
              <w:pStyle w:val="TAL"/>
              <w:rPr>
                <w:b/>
                <w:bCs/>
                <w:lang w:eastAsia="ko-KR"/>
              </w:rPr>
            </w:pPr>
            <w:r>
              <w:rPr>
                <w:b/>
                <w:bCs/>
                <w:lang w:eastAsia="ko-KR"/>
              </w:rPr>
              <w:t>Message-body</w:t>
            </w:r>
          </w:p>
        </w:tc>
        <w:tc>
          <w:tcPr>
            <w:tcW w:w="2129" w:type="dxa"/>
            <w:tcBorders>
              <w:top w:val="single" w:sz="4" w:space="0" w:color="auto"/>
              <w:left w:val="single" w:sz="4" w:space="0" w:color="auto"/>
              <w:bottom w:val="single" w:sz="4" w:space="0" w:color="auto"/>
              <w:right w:val="single" w:sz="4" w:space="0" w:color="auto"/>
            </w:tcBorders>
          </w:tcPr>
          <w:p w14:paraId="05FD727F"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671E244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0A620C0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E748C1C" w14:textId="77777777" w:rsidR="00EB676A" w:rsidRDefault="00EB676A" w:rsidP="00BC3F8D">
            <w:pPr>
              <w:pStyle w:val="TAL"/>
              <w:rPr>
                <w:lang w:eastAsia="ko-KR"/>
              </w:rPr>
            </w:pPr>
          </w:p>
        </w:tc>
      </w:tr>
      <w:tr w:rsidR="00EB676A" w14:paraId="42030F9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33E40A62" w14:textId="77777777" w:rsidR="00EB676A" w:rsidRDefault="00EB676A" w:rsidP="00BC3F8D">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E6F1EC7"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17FC9595" w14:textId="77777777" w:rsidR="00EB676A" w:rsidRDefault="00EB676A" w:rsidP="00BC3F8D">
            <w:pPr>
              <w:pStyle w:val="TAL"/>
              <w:rPr>
                <w:b/>
                <w:lang w:eastAsia="ko-KR"/>
              </w:rPr>
            </w:pPr>
            <w:r>
              <w:rPr>
                <w:b/>
                <w:lang w:eastAsia="ko-KR"/>
              </w:rPr>
              <w:t>SDP message</w:t>
            </w:r>
          </w:p>
        </w:tc>
        <w:tc>
          <w:tcPr>
            <w:tcW w:w="1420" w:type="dxa"/>
            <w:tcBorders>
              <w:top w:val="single" w:sz="4" w:space="0" w:color="auto"/>
              <w:left w:val="single" w:sz="4" w:space="0" w:color="auto"/>
              <w:bottom w:val="single" w:sz="4" w:space="0" w:color="auto"/>
              <w:right w:val="single" w:sz="4" w:space="0" w:color="auto"/>
            </w:tcBorders>
          </w:tcPr>
          <w:p w14:paraId="50032E1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250B6A8B" w14:textId="77777777" w:rsidR="00EB676A" w:rsidRDefault="00EB676A" w:rsidP="00BC3F8D">
            <w:pPr>
              <w:pStyle w:val="TAL"/>
              <w:rPr>
                <w:lang w:eastAsia="ko-KR"/>
              </w:rPr>
            </w:pPr>
          </w:p>
        </w:tc>
      </w:tr>
      <w:tr w:rsidR="00EB676A" w14:paraId="3FAA9D26"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A79FD6F" w14:textId="77777777" w:rsidR="00EB676A" w:rsidRDefault="00EB676A" w:rsidP="00BC3F8D">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4FC3C2E" w14:textId="77777777" w:rsidR="00EB676A" w:rsidRDefault="00EB676A" w:rsidP="00BC3F8D">
            <w:pPr>
              <w:pStyle w:val="TAL"/>
              <w:rPr>
                <w:lang w:eastAsia="ko-KR"/>
              </w:rPr>
            </w:pPr>
            <w:r>
              <w:rPr>
                <w:lang w:eastAsia="ko-KR"/>
              </w:rPr>
              <w:t>SDP Message as described in Table 6.2.25.3.3-3A</w:t>
            </w:r>
          </w:p>
        </w:tc>
        <w:tc>
          <w:tcPr>
            <w:tcW w:w="2129" w:type="dxa"/>
            <w:tcBorders>
              <w:top w:val="single" w:sz="4" w:space="0" w:color="auto"/>
              <w:left w:val="single" w:sz="4" w:space="0" w:color="auto"/>
              <w:bottom w:val="single" w:sz="4" w:space="0" w:color="auto"/>
              <w:right w:val="single" w:sz="4" w:space="0" w:color="auto"/>
            </w:tcBorders>
          </w:tcPr>
          <w:p w14:paraId="5B9D74AB"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4291BAA8"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BB2A681" w14:textId="77777777" w:rsidR="00EB676A" w:rsidRDefault="00EB676A" w:rsidP="00BC3F8D">
            <w:pPr>
              <w:pStyle w:val="TAL"/>
              <w:rPr>
                <w:lang w:eastAsia="ko-KR"/>
              </w:rPr>
            </w:pPr>
          </w:p>
        </w:tc>
      </w:tr>
      <w:tr w:rsidR="00EB676A" w14:paraId="506878B4"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0F5B7F11" w14:textId="77777777" w:rsidR="00EB676A" w:rsidRDefault="00EB676A" w:rsidP="00BC3F8D">
            <w:pPr>
              <w:pStyle w:val="TAL"/>
              <w:rPr>
                <w:lang w:eastAsia="ko-KR"/>
              </w:rPr>
            </w:pPr>
            <w:r>
              <w:rPr>
                <w:lang w:eastAsia="ko-K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42674DC"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25DF2EB" w14:textId="77777777" w:rsidR="00EB676A" w:rsidRPr="00E654C5" w:rsidRDefault="00EB676A" w:rsidP="00BC3F8D">
            <w:pPr>
              <w:pStyle w:val="TAL"/>
              <w:rPr>
                <w:b/>
                <w:lang w:eastAsia="ko-KR"/>
              </w:rPr>
            </w:pPr>
            <w:r w:rsidRPr="00E654C5">
              <w:rPr>
                <w:b/>
                <w:lang w:eastAsia="ko-KR"/>
              </w:rPr>
              <w:t>MCPTT Info</w:t>
            </w:r>
          </w:p>
        </w:tc>
        <w:tc>
          <w:tcPr>
            <w:tcW w:w="1420" w:type="dxa"/>
            <w:tcBorders>
              <w:top w:val="single" w:sz="4" w:space="0" w:color="auto"/>
              <w:left w:val="single" w:sz="4" w:space="0" w:color="auto"/>
              <w:bottom w:val="single" w:sz="4" w:space="0" w:color="auto"/>
              <w:right w:val="single" w:sz="4" w:space="0" w:color="auto"/>
            </w:tcBorders>
          </w:tcPr>
          <w:p w14:paraId="393CD06D"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6D14C222" w14:textId="77777777" w:rsidR="00EB676A" w:rsidRDefault="00EB676A" w:rsidP="00BC3F8D">
            <w:pPr>
              <w:pStyle w:val="TAL"/>
              <w:rPr>
                <w:lang w:eastAsia="ko-KR"/>
              </w:rPr>
            </w:pPr>
          </w:p>
        </w:tc>
      </w:tr>
      <w:tr w:rsidR="00EB676A" w14:paraId="7AB848A2" w14:textId="77777777" w:rsidTr="00BC3F8D">
        <w:trPr>
          <w:gridAfter w:val="1"/>
          <w:wAfter w:w="113" w:type="dxa"/>
          <w:cantSplit/>
          <w:jc w:val="center"/>
        </w:trPr>
        <w:tc>
          <w:tcPr>
            <w:tcW w:w="2838" w:type="dxa"/>
            <w:gridSpan w:val="2"/>
            <w:tcBorders>
              <w:top w:val="single" w:sz="4" w:space="0" w:color="auto"/>
              <w:left w:val="single" w:sz="4" w:space="0" w:color="auto"/>
              <w:bottom w:val="single" w:sz="4" w:space="0" w:color="auto"/>
              <w:right w:val="single" w:sz="4" w:space="0" w:color="auto"/>
            </w:tcBorders>
          </w:tcPr>
          <w:p w14:paraId="52EB7006" w14:textId="77777777" w:rsidR="00EB676A" w:rsidRDefault="00EB676A" w:rsidP="00BC3F8D">
            <w:pPr>
              <w:pStyle w:val="TAL"/>
              <w:rPr>
                <w:lang w:eastAsia="ko-KR"/>
              </w:rPr>
            </w:pPr>
            <w:r>
              <w:rPr>
                <w:lang w:eastAsia="ko-KR"/>
              </w:rPr>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2D357FD4" w14:textId="77777777" w:rsidR="00EB676A" w:rsidRDefault="00EB676A" w:rsidP="00BC3F8D">
            <w:pPr>
              <w:pStyle w:val="TAL"/>
              <w:rPr>
                <w:lang w:eastAsia="ko-KR"/>
              </w:rPr>
            </w:pPr>
            <w:r>
              <w:rPr>
                <w:lang w:eastAsia="ko-KR"/>
              </w:rPr>
              <w:t>MCPTT-Info as described in Table 6.2.1.3.3-1B</w:t>
            </w:r>
          </w:p>
        </w:tc>
        <w:tc>
          <w:tcPr>
            <w:tcW w:w="2129" w:type="dxa"/>
            <w:tcBorders>
              <w:top w:val="single" w:sz="4" w:space="0" w:color="auto"/>
              <w:left w:val="single" w:sz="4" w:space="0" w:color="auto"/>
              <w:bottom w:val="single" w:sz="4" w:space="0" w:color="auto"/>
              <w:right w:val="single" w:sz="4" w:space="0" w:color="auto"/>
            </w:tcBorders>
          </w:tcPr>
          <w:p w14:paraId="7875C63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94178BA"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tcPr>
          <w:p w14:paraId="3FC16E7B" w14:textId="77777777" w:rsidR="00EB676A" w:rsidRDefault="00EB676A" w:rsidP="00BC3F8D">
            <w:pPr>
              <w:pStyle w:val="TAL"/>
              <w:rPr>
                <w:lang w:eastAsia="ko-KR"/>
              </w:rPr>
            </w:pPr>
          </w:p>
        </w:tc>
      </w:tr>
      <w:tr w:rsidR="00EB676A" w14:paraId="21C26967" w14:textId="77777777" w:rsidTr="00BC3F8D">
        <w:trPr>
          <w:gridBefore w:val="1"/>
          <w:wBefore w:w="112" w:type="dxa"/>
          <w:cantSplit/>
          <w:jc w:val="center"/>
        </w:trPr>
        <w:tc>
          <w:tcPr>
            <w:tcW w:w="9653" w:type="dxa"/>
            <w:gridSpan w:val="6"/>
            <w:tcBorders>
              <w:top w:val="single" w:sz="4" w:space="0" w:color="auto"/>
              <w:left w:val="single" w:sz="4" w:space="0" w:color="auto"/>
              <w:bottom w:val="single" w:sz="4" w:space="0" w:color="auto"/>
              <w:right w:val="single" w:sz="4" w:space="0" w:color="auto"/>
            </w:tcBorders>
            <w:hideMark/>
          </w:tcPr>
          <w:p w14:paraId="0AC77AE5" w14:textId="77777777" w:rsidR="00EB676A" w:rsidRDefault="00EB676A" w:rsidP="00BC3F8D">
            <w:pPr>
              <w:pStyle w:val="TAN"/>
              <w:rPr>
                <w:lang w:eastAsia="ko-KR"/>
              </w:rPr>
            </w:pPr>
            <w:r>
              <w:t>NOTE 1:</w:t>
            </w:r>
            <w:r>
              <w:tab/>
              <w:t>TS 24.379 [9] clause 11.1.7 does not say anything about the commencement mode to be used for remotely initiated private call</w:t>
            </w:r>
          </w:p>
        </w:tc>
      </w:tr>
    </w:tbl>
    <w:p w14:paraId="3A524F76" w14:textId="77777777" w:rsidR="00EB676A" w:rsidRDefault="00EB676A" w:rsidP="00EB676A"/>
    <w:p w14:paraId="02BF40CE" w14:textId="77777777" w:rsidR="00EB676A" w:rsidRDefault="00EB676A" w:rsidP="00EB676A">
      <w:pPr>
        <w:pStyle w:val="TH"/>
      </w:pPr>
      <w:r>
        <w:t>Table 6.2.25.3.3-3A: SDP message</w:t>
      </w:r>
      <w:r>
        <w:rPr>
          <w:lang w:eastAsia="ko-KR"/>
        </w:rPr>
        <w:t xml:space="preserve"> in SIP INVITE</w:t>
      </w:r>
      <w:r>
        <w:t xml:space="preserve"> (Table 6.2.25.3.3-3)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14:paraId="0CCE2F8F"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E25D7A1" w14:textId="77777777" w:rsidR="00EB676A" w:rsidRDefault="00EB676A" w:rsidP="00BC3F8D">
            <w:pPr>
              <w:pStyle w:val="TAL"/>
            </w:pPr>
            <w:r>
              <w:t xml:space="preserve">Derivation Path: TS 36.579-1 [2], table 5.5.3.1.1-1 condition </w:t>
            </w:r>
            <w:r w:rsidRPr="00ED2D19">
              <w:t xml:space="preserve">PRIVATE-CALL, </w:t>
            </w:r>
            <w:r>
              <w:t>INITIAL_SDP_OFFER</w:t>
            </w:r>
          </w:p>
        </w:tc>
      </w:tr>
      <w:tr w:rsidR="00EB676A" w14:paraId="7AEC4FC8"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D0332ED"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EC58DDB"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BDFE9A4"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81325AD" w14:textId="77777777" w:rsidR="00EB676A" w:rsidRDefault="00EB676A" w:rsidP="00BC3F8D">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199234E" w14:textId="77777777" w:rsidR="00EB676A" w:rsidRDefault="00EB676A" w:rsidP="00BC3F8D">
            <w:pPr>
              <w:pStyle w:val="TAH"/>
            </w:pPr>
            <w:r>
              <w:t>Condition</w:t>
            </w:r>
          </w:p>
        </w:tc>
      </w:tr>
      <w:tr w:rsidR="00EB676A" w14:paraId="21AA2B4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BDB3CD" w14:textId="77777777" w:rsidR="00EB676A" w:rsidRDefault="00EB676A" w:rsidP="00BC3F8D">
            <w:pPr>
              <w:keepNext/>
              <w:keepLines/>
              <w:spacing w:after="0"/>
              <w:rPr>
                <w:rFonts w:ascii="Arial" w:hAnsi="Arial"/>
                <w:sz w:val="18"/>
              </w:rPr>
            </w:pPr>
            <w:r>
              <w:rPr>
                <w:rFonts w:ascii="Arial" w:hAnsi="Arial"/>
                <w:b/>
                <w:sz w:val="18"/>
              </w:rPr>
              <w:t>Media description[2]</w:t>
            </w:r>
          </w:p>
        </w:tc>
        <w:tc>
          <w:tcPr>
            <w:tcW w:w="2126" w:type="dxa"/>
            <w:tcBorders>
              <w:top w:val="single" w:sz="4" w:space="0" w:color="auto"/>
              <w:left w:val="single" w:sz="4" w:space="0" w:color="auto"/>
              <w:bottom w:val="single" w:sz="4" w:space="0" w:color="auto"/>
              <w:right w:val="single" w:sz="4" w:space="0" w:color="auto"/>
            </w:tcBorders>
            <w:hideMark/>
          </w:tcPr>
          <w:p w14:paraId="46A79AF6" w14:textId="77777777" w:rsidR="00EB676A" w:rsidRDefault="00EB676A" w:rsidP="00BC3F8D">
            <w:pPr>
              <w:keepNext/>
              <w:keepLines/>
              <w:spacing w:after="0"/>
              <w:rPr>
                <w:rFonts w:ascii="Arial" w:hAnsi="Arial"/>
                <w:sz w:val="18"/>
              </w:rPr>
            </w:pPr>
            <w:r>
              <w:rPr>
                <w:rFonts w:ascii="Arial" w:hAnsi="Arial"/>
                <w:sz w:val="18"/>
              </w:rPr>
              <w:t>optional (NOTE 1)</w:t>
            </w:r>
          </w:p>
        </w:tc>
        <w:tc>
          <w:tcPr>
            <w:tcW w:w="2126" w:type="dxa"/>
            <w:tcBorders>
              <w:top w:val="single" w:sz="4" w:space="0" w:color="auto"/>
              <w:left w:val="single" w:sz="4" w:space="0" w:color="auto"/>
              <w:bottom w:val="single" w:sz="4" w:space="0" w:color="auto"/>
              <w:right w:val="single" w:sz="4" w:space="0" w:color="auto"/>
            </w:tcBorders>
            <w:hideMark/>
          </w:tcPr>
          <w:p w14:paraId="26F0A0E4" w14:textId="77777777" w:rsidR="00EB676A" w:rsidRDefault="00EB676A" w:rsidP="00BC3F8D">
            <w:pPr>
              <w:keepNext/>
              <w:keepLines/>
              <w:spacing w:after="0"/>
              <w:rPr>
                <w:rFonts w:ascii="Arial" w:hAnsi="Arial"/>
                <w:b/>
                <w:bCs/>
                <w:sz w:val="18"/>
              </w:rPr>
            </w:pPr>
            <w:r>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78591647" w14:textId="77777777" w:rsidR="00EB676A" w:rsidRDefault="00EB676A" w:rsidP="00BC3F8D">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0CB89EA1" w14:textId="77777777" w:rsidR="00EB676A" w:rsidRDefault="00EB676A" w:rsidP="00BC3F8D">
            <w:pPr>
              <w:keepNext/>
              <w:keepLines/>
              <w:spacing w:after="0"/>
              <w:rPr>
                <w:rFonts w:ascii="Arial" w:hAnsi="Arial"/>
                <w:sz w:val="18"/>
              </w:rPr>
            </w:pPr>
          </w:p>
        </w:tc>
      </w:tr>
      <w:tr w:rsidR="00EB676A" w14:paraId="3749C2B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4B23C1" w14:textId="77777777" w:rsidR="00EB676A" w:rsidRDefault="00EB676A" w:rsidP="00BC3F8D">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15A7583E"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F0EDAE" w14:textId="77777777" w:rsidR="00EB676A" w:rsidRDefault="00EB676A" w:rsidP="00BC3F8D">
            <w:pPr>
              <w:pStyle w:val="TAL"/>
            </w:pPr>
            <w:r>
              <w:t>a= line</w:t>
            </w:r>
          </w:p>
          <w:p w14:paraId="68DB1E06" w14:textId="77777777" w:rsidR="00EB676A" w:rsidRDefault="00EB676A" w:rsidP="00BC3F8D">
            <w:pPr>
              <w:pStyle w:val="TAL"/>
            </w:pPr>
            <w:r>
              <w:t xml:space="preserve">attribute = </w:t>
            </w:r>
            <w:proofErr w:type="spellStart"/>
            <w:r>
              <w:t>fmtp</w:t>
            </w:r>
            <w:proofErr w:type="spellEnd"/>
          </w:p>
        </w:tc>
        <w:tc>
          <w:tcPr>
            <w:tcW w:w="1418" w:type="dxa"/>
            <w:tcBorders>
              <w:top w:val="single" w:sz="4" w:space="0" w:color="auto"/>
              <w:left w:val="single" w:sz="4" w:space="0" w:color="auto"/>
              <w:bottom w:val="single" w:sz="4" w:space="0" w:color="auto"/>
              <w:right w:val="single" w:sz="4" w:space="0" w:color="auto"/>
            </w:tcBorders>
          </w:tcPr>
          <w:p w14:paraId="391BC903"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79FB4317" w14:textId="77777777" w:rsidR="00EB676A" w:rsidRDefault="00EB676A" w:rsidP="00BC3F8D">
            <w:pPr>
              <w:pStyle w:val="TAL"/>
            </w:pPr>
          </w:p>
        </w:tc>
      </w:tr>
      <w:tr w:rsidR="00EB676A" w14:paraId="70B6993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3C0B064" w14:textId="77777777" w:rsidR="00EB676A" w:rsidRDefault="00EB676A" w:rsidP="00BC3F8D">
            <w:pPr>
              <w:pStyle w:val="TAL"/>
              <w:rPr>
                <w:bCs/>
              </w:rPr>
            </w:pPr>
            <w:r>
              <w:rPr>
                <w:bCs/>
              </w:rPr>
              <w:t xml:space="preserve">    </w:t>
            </w:r>
            <w:proofErr w:type="spellStart"/>
            <w:r>
              <w:rPr>
                <w:bCs/>
              </w:rPr>
              <w:t>fmtp</w:t>
            </w:r>
            <w:proofErr w:type="spellEnd"/>
          </w:p>
        </w:tc>
        <w:tc>
          <w:tcPr>
            <w:tcW w:w="2126" w:type="dxa"/>
            <w:tcBorders>
              <w:top w:val="single" w:sz="4" w:space="0" w:color="auto"/>
              <w:left w:val="single" w:sz="4" w:space="0" w:color="auto"/>
              <w:bottom w:val="single" w:sz="4" w:space="0" w:color="auto"/>
              <w:right w:val="single" w:sz="4" w:space="0" w:color="auto"/>
            </w:tcBorders>
          </w:tcPr>
          <w:p w14:paraId="323BBD1A"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D260F1"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DDD6DD"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E88C9E8" w14:textId="77777777" w:rsidR="00EB676A" w:rsidRDefault="00EB676A" w:rsidP="00BC3F8D">
            <w:pPr>
              <w:pStyle w:val="TAL"/>
            </w:pPr>
          </w:p>
        </w:tc>
      </w:tr>
      <w:tr w:rsidR="00EB676A" w14:paraId="1BDEA09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213F02" w14:textId="77777777" w:rsidR="00EB676A" w:rsidRDefault="00EB676A" w:rsidP="00BC3F8D">
            <w:pPr>
              <w:pStyle w:val="TAL"/>
              <w:rPr>
                <w:bCs/>
              </w:rPr>
            </w:pPr>
            <w:r>
              <w:rPr>
                <w:bCs/>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1E7AE9CC"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C68082E"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0EBB14"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462BDD89" w14:textId="77777777" w:rsidR="00EB676A" w:rsidRDefault="00EB676A" w:rsidP="00BC3F8D">
            <w:pPr>
              <w:pStyle w:val="TAL"/>
            </w:pPr>
          </w:p>
        </w:tc>
      </w:tr>
      <w:tr w:rsidR="00EB676A" w14:paraId="555FDCC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6C2C5AC" w14:textId="77777777" w:rsidR="00EB676A" w:rsidRDefault="00EB676A" w:rsidP="00BC3F8D">
            <w:pPr>
              <w:pStyle w:val="TAL"/>
              <w:rPr>
                <w:bCs/>
              </w:rPr>
            </w:pPr>
            <w:r>
              <w:t xml:space="preserve">       </w:t>
            </w:r>
            <w:proofErr w:type="spellStart"/>
            <w:r>
              <w:t>mc_implicit_request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264003" w14:textId="77777777" w:rsidR="00EB676A" w:rsidRDefault="00EB676A" w:rsidP="00BC3F8D">
            <w:pPr>
              <w:pStyle w:val="TAL"/>
            </w:pPr>
            <w:r>
              <w:t>optional (NOTE 1)</w:t>
            </w:r>
          </w:p>
        </w:tc>
        <w:tc>
          <w:tcPr>
            <w:tcW w:w="2126" w:type="dxa"/>
            <w:tcBorders>
              <w:top w:val="single" w:sz="4" w:space="0" w:color="auto"/>
              <w:left w:val="single" w:sz="4" w:space="0" w:color="auto"/>
              <w:bottom w:val="single" w:sz="4" w:space="0" w:color="auto"/>
              <w:right w:val="single" w:sz="4" w:space="0" w:color="auto"/>
            </w:tcBorders>
          </w:tcPr>
          <w:p w14:paraId="0B72757B"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11A09D"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tcPr>
          <w:p w14:paraId="5C4B71F6" w14:textId="77777777" w:rsidR="00EB676A" w:rsidRDefault="00EB676A" w:rsidP="00BC3F8D">
            <w:pPr>
              <w:pStyle w:val="TAL"/>
            </w:pPr>
          </w:p>
        </w:tc>
      </w:tr>
      <w:tr w:rsidR="00EB676A" w14:paraId="48A367A0"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9A5CC81" w14:textId="77777777" w:rsidR="00EB676A" w:rsidRDefault="00EB676A" w:rsidP="00BC3F8D">
            <w:pPr>
              <w:pStyle w:val="TAN"/>
            </w:pPr>
            <w:r>
              <w:t>NOTE 1:</w:t>
            </w:r>
            <w:r>
              <w:tab/>
              <w:t>Whether the UE (MCPTT Client) requests a call with or without Floor control depends on implementation. The SS shall respect the type of Floor control being requested, if requested (see Table 6.2.25.3.3-3C)</w:t>
            </w:r>
          </w:p>
        </w:tc>
      </w:tr>
    </w:tbl>
    <w:p w14:paraId="3FCB3B25" w14:textId="77777777" w:rsidR="00EB676A" w:rsidRDefault="00EB676A" w:rsidP="00EB676A"/>
    <w:p w14:paraId="72A8C1FF" w14:textId="77777777" w:rsidR="00EB676A" w:rsidRDefault="00EB676A" w:rsidP="00EB676A">
      <w:pPr>
        <w:pStyle w:val="TH"/>
      </w:pPr>
      <w:r>
        <w:t xml:space="preserve">Table </w:t>
      </w:r>
      <w:r w:rsidRPr="00AA1EB7">
        <w:t>6.2.25.3.3-3</w:t>
      </w:r>
      <w:r>
        <w:t xml:space="preserve">B: </w:t>
      </w:r>
      <w:r>
        <w:rPr>
          <w:lang w:eastAsia="ko-KR"/>
        </w:rPr>
        <w:t>MCPTT-Info in SIP INVITE</w:t>
      </w:r>
      <w:r>
        <w:t xml:space="preserve"> (</w:t>
      </w:r>
      <w:r w:rsidRPr="00AA1EB7">
        <w:t>Table 6.2.25.3.3-3</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2FB7743C" w14:textId="77777777" w:rsidTr="00BC3F8D">
        <w:tc>
          <w:tcPr>
            <w:tcW w:w="9639" w:type="dxa"/>
            <w:tcBorders>
              <w:top w:val="single" w:sz="4" w:space="0" w:color="auto"/>
              <w:left w:val="single" w:sz="4" w:space="0" w:color="auto"/>
              <w:bottom w:val="single" w:sz="4" w:space="0" w:color="auto"/>
              <w:right w:val="single" w:sz="4" w:space="0" w:color="auto"/>
            </w:tcBorders>
            <w:hideMark/>
          </w:tcPr>
          <w:p w14:paraId="4F273F62" w14:textId="77777777" w:rsidR="00EB676A" w:rsidRDefault="00EB676A" w:rsidP="00BC3F8D">
            <w:pPr>
              <w:pStyle w:val="TAL"/>
            </w:pPr>
            <w:r>
              <w:t xml:space="preserve">Derivation Path: TS 36.579-1 [2], Table 5.5.3.2.1-1 condition </w:t>
            </w:r>
            <w:r w:rsidRPr="00CF2AAB">
              <w:t>INVITE_REFER, PRIVATE-CALL</w:t>
            </w:r>
          </w:p>
        </w:tc>
      </w:tr>
    </w:tbl>
    <w:p w14:paraId="2BF2EF46" w14:textId="77777777" w:rsidR="00EB676A" w:rsidRDefault="00EB676A" w:rsidP="00EB676A"/>
    <w:p w14:paraId="21D2233A" w14:textId="77777777" w:rsidR="00EB676A" w:rsidRDefault="00EB676A" w:rsidP="00EB676A">
      <w:pPr>
        <w:pStyle w:val="TH"/>
      </w:pPr>
      <w:r>
        <w:t>Table 6.2.25.3.3-3C: SIP 200 (OK) from the SS (Step 9, 16B Table 6.2.25.3.2-1;</w:t>
      </w:r>
      <w:r>
        <w:br/>
        <w:t xml:space="preserve">step 4, TS 36.579-1 [2] Table 5.3A.1.3-1; </w:t>
      </w:r>
      <w:r>
        <w:br/>
        <w:t>step 4, TS 36.579-1 [2] Table 5.3A.2.3-1)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1ACCC53"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59E36E6" w14:textId="77777777" w:rsidR="00EB676A" w:rsidRDefault="00EB676A" w:rsidP="00BC3F8D">
            <w:pPr>
              <w:pStyle w:val="TAL"/>
              <w:rPr>
                <w:rFonts w:cs="Arial"/>
                <w:szCs w:val="18"/>
              </w:rPr>
            </w:pPr>
            <w:r>
              <w:t xml:space="preserve">Derivation Path: TS 36.579-1 [2], Table 5.5.2.17.1.2-1 with condition INVITE-RSP </w:t>
            </w:r>
          </w:p>
        </w:tc>
      </w:tr>
      <w:tr w:rsidR="00EB676A" w14:paraId="2F03DF90"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D2783E4"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FFB7F7F"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E56F16C"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8787E3F" w14:textId="77777777" w:rsidR="00EB676A" w:rsidRDefault="00EB676A" w:rsidP="00BC3F8D">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219011B4" w14:textId="77777777" w:rsidR="00EB676A" w:rsidRDefault="00EB676A" w:rsidP="00BC3F8D">
            <w:pPr>
              <w:pStyle w:val="TAH"/>
            </w:pPr>
            <w:r>
              <w:t>Condition</w:t>
            </w:r>
          </w:p>
        </w:tc>
      </w:tr>
      <w:tr w:rsidR="00EB676A" w14:paraId="06B6BAA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4617E" w14:textId="77777777" w:rsidR="00EB676A" w:rsidRDefault="00EB676A" w:rsidP="00BC3F8D">
            <w:pPr>
              <w:pStyle w:val="TAL"/>
            </w:pPr>
            <w:r>
              <w:t>Message-body</w:t>
            </w:r>
          </w:p>
        </w:tc>
        <w:tc>
          <w:tcPr>
            <w:tcW w:w="2126" w:type="dxa"/>
            <w:tcBorders>
              <w:top w:val="single" w:sz="4" w:space="0" w:color="auto"/>
              <w:left w:val="single" w:sz="4" w:space="0" w:color="auto"/>
              <w:bottom w:val="single" w:sz="4" w:space="0" w:color="auto"/>
              <w:right w:val="single" w:sz="4" w:space="0" w:color="auto"/>
            </w:tcBorders>
          </w:tcPr>
          <w:p w14:paraId="373CF1DF"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17BC59"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A16EFD"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92B8C6B" w14:textId="77777777" w:rsidR="00EB676A" w:rsidRDefault="00EB676A" w:rsidP="00BC3F8D">
            <w:pPr>
              <w:pStyle w:val="TAL"/>
            </w:pPr>
          </w:p>
        </w:tc>
      </w:tr>
      <w:tr w:rsidR="00EB676A" w14:paraId="5E1F8DC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23F047" w14:textId="77777777" w:rsidR="00EB676A" w:rsidRDefault="00EB676A" w:rsidP="00BC3F8D">
            <w:pPr>
              <w:pStyle w:val="TAL"/>
            </w:pPr>
            <w:r>
              <w:t xml:space="preserve">  </w:t>
            </w:r>
            <w:r>
              <w:rPr>
                <w:bCs/>
              </w:rPr>
              <w:t>SDP message</w:t>
            </w:r>
          </w:p>
        </w:tc>
        <w:tc>
          <w:tcPr>
            <w:tcW w:w="2126" w:type="dxa"/>
            <w:tcBorders>
              <w:top w:val="single" w:sz="4" w:space="0" w:color="auto"/>
              <w:left w:val="single" w:sz="4" w:space="0" w:color="auto"/>
              <w:bottom w:val="single" w:sz="4" w:space="0" w:color="auto"/>
              <w:right w:val="single" w:sz="4" w:space="0" w:color="auto"/>
            </w:tcBorders>
            <w:hideMark/>
          </w:tcPr>
          <w:p w14:paraId="1CC58DD4" w14:textId="77777777" w:rsidR="00EB676A" w:rsidRDefault="00EB676A" w:rsidP="00BC3F8D">
            <w:pPr>
              <w:pStyle w:val="TAL"/>
            </w:pPr>
            <w:r>
              <w:t xml:space="preserve">SDP message as described in Table </w:t>
            </w:r>
            <w:r w:rsidRPr="00ED2D19">
              <w:t>6.2.25.3.3-3D</w:t>
            </w:r>
          </w:p>
        </w:tc>
        <w:tc>
          <w:tcPr>
            <w:tcW w:w="2126" w:type="dxa"/>
            <w:tcBorders>
              <w:top w:val="single" w:sz="4" w:space="0" w:color="auto"/>
              <w:left w:val="single" w:sz="4" w:space="0" w:color="auto"/>
              <w:bottom w:val="single" w:sz="4" w:space="0" w:color="auto"/>
              <w:right w:val="single" w:sz="4" w:space="0" w:color="auto"/>
            </w:tcBorders>
          </w:tcPr>
          <w:p w14:paraId="61DEB86C" w14:textId="77777777" w:rsidR="00EB676A" w:rsidRDefault="00EB676A"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855E47C" w14:textId="77777777" w:rsidR="00EB676A" w:rsidRDefault="00EB676A"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22B31BA" w14:textId="77777777" w:rsidR="00EB676A" w:rsidRDefault="00EB676A" w:rsidP="00BC3F8D">
            <w:pPr>
              <w:pStyle w:val="TAL"/>
            </w:pPr>
          </w:p>
        </w:tc>
      </w:tr>
    </w:tbl>
    <w:p w14:paraId="7B8DEF24" w14:textId="77777777" w:rsidR="00EB676A" w:rsidRDefault="00EB676A" w:rsidP="00EB676A"/>
    <w:p w14:paraId="0F1C239B" w14:textId="77777777" w:rsidR="00EB676A" w:rsidRDefault="00EB676A" w:rsidP="00EB676A">
      <w:pPr>
        <w:pStyle w:val="TH"/>
      </w:pPr>
      <w:r>
        <w:t>Table 6.2.25.3.3-3D: SDP Message</w:t>
      </w:r>
      <w:r>
        <w:rPr>
          <w:lang w:eastAsia="ko-KR"/>
        </w:rPr>
        <w:t xml:space="preserve"> in SIP 200 (OK)</w:t>
      </w:r>
      <w:r>
        <w:t xml:space="preserve"> (Table 6.2.25.3.3-3B)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EB676A" w14:paraId="0A5A9B75" w14:textId="77777777" w:rsidTr="00BC3F8D">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58E9799" w14:textId="77777777" w:rsidR="00EB676A" w:rsidRDefault="00EB676A" w:rsidP="00BC3F8D">
            <w:pPr>
              <w:pStyle w:val="TAL"/>
            </w:pPr>
            <w:r>
              <w:t>Derivation Path: TS 36.579-1 [2], table 5.5.3.1.2-1 condition SDP_ANSWER</w:t>
            </w:r>
          </w:p>
        </w:tc>
      </w:tr>
      <w:tr w:rsidR="00EB676A" w14:paraId="0E36D66E"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510A86EF" w14:textId="77777777" w:rsidR="00EB676A" w:rsidRDefault="00EB676A" w:rsidP="00BC3F8D">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E757D7" w14:textId="77777777" w:rsidR="00EB676A" w:rsidRDefault="00EB676A" w:rsidP="00BC3F8D">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521A4DB" w14:textId="77777777" w:rsidR="00EB676A" w:rsidRDefault="00EB676A" w:rsidP="00BC3F8D">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6BE1F8E" w14:textId="77777777" w:rsidR="00EB676A" w:rsidRDefault="00EB676A" w:rsidP="00BC3F8D">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06CD54B2" w14:textId="77777777" w:rsidR="00EB676A" w:rsidRDefault="00EB676A" w:rsidP="00BC3F8D">
            <w:pPr>
              <w:pStyle w:val="TAH"/>
            </w:pPr>
            <w:r>
              <w:t>Condition</w:t>
            </w:r>
          </w:p>
        </w:tc>
      </w:tr>
      <w:tr w:rsidR="00EB676A" w14:paraId="636B337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CD026A" w14:textId="77777777" w:rsidR="00EB676A" w:rsidRDefault="00EB676A" w:rsidP="00BC3F8D">
            <w:pPr>
              <w:pStyle w:val="TAL"/>
            </w:pPr>
            <w:r>
              <w:t>Media description [2]</w:t>
            </w:r>
          </w:p>
        </w:tc>
        <w:tc>
          <w:tcPr>
            <w:tcW w:w="2126" w:type="dxa"/>
            <w:tcBorders>
              <w:top w:val="single" w:sz="4" w:space="0" w:color="auto"/>
              <w:left w:val="single" w:sz="4" w:space="0" w:color="auto"/>
              <w:bottom w:val="single" w:sz="4" w:space="0" w:color="auto"/>
              <w:right w:val="single" w:sz="4" w:space="0" w:color="auto"/>
            </w:tcBorders>
          </w:tcPr>
          <w:p w14:paraId="1BE28F27" w14:textId="77777777" w:rsidR="00EB676A" w:rsidRDefault="00EB676A"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9A7B32" w14:textId="77777777" w:rsidR="00EB676A" w:rsidRDefault="00EB676A" w:rsidP="00BC3F8D">
            <w:pPr>
              <w:pStyle w:val="TAL"/>
            </w:pPr>
            <w: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0A751791" w14:textId="77777777" w:rsidR="00EB676A" w:rsidRDefault="00EB676A" w:rsidP="00BC3F8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915C674" w14:textId="77777777" w:rsidR="00EB676A" w:rsidRDefault="00EB676A" w:rsidP="00BC3F8D">
            <w:pPr>
              <w:pStyle w:val="TAL"/>
            </w:pPr>
            <w:r>
              <w:t>WITH_MEDIACONTROL</w:t>
            </w:r>
          </w:p>
        </w:tc>
      </w:tr>
    </w:tbl>
    <w:p w14:paraId="22A3636F" w14:textId="77777777" w:rsidR="00EB676A" w:rsidRDefault="00EB676A" w:rsidP="00EB676A"/>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EB676A" w14:paraId="7760698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12A5A0F" w14:textId="77777777" w:rsidR="00EB676A" w:rsidRDefault="00EB676A" w:rsidP="00BC3F8D">
            <w:pPr>
              <w:pStyle w:val="TAH"/>
              <w:rPr>
                <w:b w:val="0"/>
              </w:rPr>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00CDEF42" w14:textId="77777777" w:rsidR="00EB676A" w:rsidRDefault="00EB676A" w:rsidP="00BC3F8D">
            <w:pPr>
              <w:pStyle w:val="TAH"/>
              <w:rPr>
                <w:b w:val="0"/>
              </w:rPr>
            </w:pPr>
            <w:r>
              <w:t>Explanation</w:t>
            </w:r>
          </w:p>
        </w:tc>
      </w:tr>
      <w:tr w:rsidR="00EB676A" w14:paraId="05FCD98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BE375E" w14:textId="77777777" w:rsidR="00EB676A" w:rsidRDefault="00EB676A" w:rsidP="00BC3F8D">
            <w:pPr>
              <w:pStyle w:val="TAL"/>
            </w:pPr>
            <w:r>
              <w:t>WITH_MEDIACONTROL</w:t>
            </w:r>
          </w:p>
        </w:tc>
        <w:tc>
          <w:tcPr>
            <w:tcW w:w="5811" w:type="dxa"/>
            <w:tcBorders>
              <w:top w:val="single" w:sz="4" w:space="0" w:color="auto"/>
              <w:left w:val="single" w:sz="4" w:space="0" w:color="auto"/>
              <w:bottom w:val="single" w:sz="4" w:space="0" w:color="auto"/>
              <w:right w:val="single" w:sz="4" w:space="0" w:color="auto"/>
            </w:tcBorders>
            <w:hideMark/>
          </w:tcPr>
          <w:p w14:paraId="445EDACE" w14:textId="77777777" w:rsidR="00EB676A" w:rsidRDefault="00EB676A" w:rsidP="00BC3F8D">
            <w:pPr>
              <w:pStyle w:val="TAL"/>
            </w:pPr>
            <w:r>
              <w:t>The SDP offer sent by the UE at step 5 (Table 6.2.25.3.3-3A) or step 16 (Table 6.2.25.3.3-6) contains a media description for media control. In this case, independent from whether or not the UE implicitly requests a grant, neither IMPLICIT_GRANT_REQUESTED nor IMPLICIT_FLOOR_GRANTED shall be applied</w:t>
            </w:r>
          </w:p>
        </w:tc>
      </w:tr>
    </w:tbl>
    <w:p w14:paraId="50317E22" w14:textId="77777777" w:rsidR="00EB676A" w:rsidRDefault="00EB676A" w:rsidP="00EB676A"/>
    <w:p w14:paraId="15C0CEBF" w14:textId="77777777" w:rsidR="00EB676A" w:rsidRDefault="00EB676A" w:rsidP="00EB676A">
      <w:pPr>
        <w:pStyle w:val="TH"/>
      </w:pPr>
      <w:r>
        <w:t xml:space="preserve">Table 6.2.25.3.3-4: </w:t>
      </w:r>
      <w:r>
        <w:rPr>
          <w:lang w:eastAsia="ko-KR"/>
        </w:rPr>
        <w:t>SIP MESSAGE</w:t>
      </w:r>
      <w:r>
        <w:t xml:space="preserve"> from the SS (Step 14, Table 6.2.25.3.2-1;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3C7AD970"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20C83A8C"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43318E4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FF46997"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6E839FC4"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A952135"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627C399"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E879A26" w14:textId="77777777" w:rsidR="00EB676A" w:rsidRDefault="00EB676A" w:rsidP="00BC3F8D">
            <w:pPr>
              <w:pStyle w:val="TAH"/>
              <w:rPr>
                <w:lang w:eastAsia="ko-KR"/>
              </w:rPr>
            </w:pPr>
            <w:r>
              <w:rPr>
                <w:lang w:eastAsia="ko-KR"/>
              </w:rPr>
              <w:t>Condition</w:t>
            </w:r>
          </w:p>
        </w:tc>
      </w:tr>
      <w:tr w:rsidR="00EB676A" w14:paraId="7078DF84"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5F2C17E7"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399DD82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777A24D5"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3E40953"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E46780F" w14:textId="77777777" w:rsidR="00EB676A" w:rsidRDefault="00EB676A" w:rsidP="00BC3F8D">
            <w:pPr>
              <w:pStyle w:val="TAL"/>
              <w:rPr>
                <w:lang w:eastAsia="ko-KR"/>
              </w:rPr>
            </w:pPr>
          </w:p>
        </w:tc>
      </w:tr>
      <w:tr w:rsidR="00EB676A" w14:paraId="76BE6F2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823C5C2"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F669897"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DF8AF06"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85F4EAD"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B59FFFD" w14:textId="77777777" w:rsidR="00EB676A" w:rsidRDefault="00EB676A" w:rsidP="00BC3F8D">
            <w:pPr>
              <w:pStyle w:val="TAL"/>
              <w:rPr>
                <w:lang w:eastAsia="ko-KR"/>
              </w:rPr>
            </w:pPr>
          </w:p>
        </w:tc>
      </w:tr>
      <w:tr w:rsidR="00EB676A" w14:paraId="40333901"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2BA9704"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4B402D53" w14:textId="77777777" w:rsidR="00EB676A" w:rsidRDefault="00EB676A" w:rsidP="00BC3F8D">
            <w:pPr>
              <w:pStyle w:val="TAL"/>
              <w:rPr>
                <w:lang w:eastAsia="ko-KR"/>
              </w:rPr>
            </w:pPr>
            <w:r>
              <w:t>MCPTT-Info as described in Table 6.2.25.3.3-5</w:t>
            </w:r>
          </w:p>
        </w:tc>
        <w:tc>
          <w:tcPr>
            <w:tcW w:w="2127" w:type="dxa"/>
            <w:gridSpan w:val="2"/>
            <w:tcBorders>
              <w:top w:val="single" w:sz="4" w:space="0" w:color="auto"/>
              <w:left w:val="single" w:sz="4" w:space="0" w:color="auto"/>
              <w:bottom w:val="single" w:sz="4" w:space="0" w:color="auto"/>
              <w:right w:val="single" w:sz="4" w:space="0" w:color="auto"/>
            </w:tcBorders>
          </w:tcPr>
          <w:p w14:paraId="78179DD2"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D0E7BDF"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FB2FA24" w14:textId="77777777" w:rsidR="00EB676A" w:rsidRDefault="00EB676A" w:rsidP="00BC3F8D">
            <w:pPr>
              <w:pStyle w:val="TAL"/>
              <w:rPr>
                <w:lang w:eastAsia="ko-KR"/>
              </w:rPr>
            </w:pPr>
          </w:p>
        </w:tc>
      </w:tr>
    </w:tbl>
    <w:p w14:paraId="081EB402" w14:textId="77777777" w:rsidR="00EB676A" w:rsidRDefault="00EB676A" w:rsidP="00EB676A"/>
    <w:p w14:paraId="1CEC5FA2" w14:textId="77777777" w:rsidR="00EB676A" w:rsidRDefault="00EB676A" w:rsidP="00EB676A">
      <w:pPr>
        <w:pStyle w:val="TH"/>
      </w:pPr>
      <w:r>
        <w:t xml:space="preserve">Table 6.2.25.3.3-5: </w:t>
      </w:r>
      <w:r>
        <w:rPr>
          <w:lang w:eastAsia="ko-KR"/>
        </w:rPr>
        <w:t>MCPTT-Info in SIP MESSAGE</w:t>
      </w:r>
      <w:r>
        <w:t xml:space="preserve"> (Table 6.2.25.3.3-4)</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16E6260"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31D9874" w14:textId="77777777" w:rsidR="00EB676A" w:rsidRDefault="00EB676A" w:rsidP="00BC3F8D">
            <w:pPr>
              <w:pStyle w:val="TAL"/>
              <w:rPr>
                <w:lang w:eastAsia="ko-KR"/>
              </w:rPr>
            </w:pPr>
            <w:r>
              <w:rPr>
                <w:lang w:eastAsia="ko-KR"/>
              </w:rPr>
              <w:t>Derivation Path: TS 36.579-1 [2], table 5.5.3.2.2-1, condition PRIVATE-CALL</w:t>
            </w:r>
          </w:p>
        </w:tc>
      </w:tr>
      <w:tr w:rsidR="00EB676A" w14:paraId="6732E7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2C0B43F"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5CFB7A4"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4CC4F7DA"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3B6547E7"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37843D5D" w14:textId="77777777" w:rsidR="00EB676A" w:rsidRDefault="00EB676A" w:rsidP="00BC3F8D">
            <w:pPr>
              <w:pStyle w:val="TAH"/>
              <w:rPr>
                <w:lang w:eastAsia="ko-KR"/>
              </w:rPr>
            </w:pPr>
            <w:r>
              <w:rPr>
                <w:lang w:eastAsia="ko-KR"/>
              </w:rPr>
              <w:t>Condition</w:t>
            </w:r>
          </w:p>
        </w:tc>
      </w:tr>
      <w:tr w:rsidR="00EB676A" w14:paraId="7D414CBE"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6E66911"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70598ACA"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362E4A84"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8ED696B"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6F201F1" w14:textId="77777777" w:rsidR="00EB676A" w:rsidRDefault="00EB676A" w:rsidP="00BC3F8D">
            <w:pPr>
              <w:pStyle w:val="TAL"/>
              <w:rPr>
                <w:lang w:eastAsia="ko-KR"/>
              </w:rPr>
            </w:pPr>
          </w:p>
        </w:tc>
      </w:tr>
      <w:tr w:rsidR="00EB676A" w14:paraId="7974F641"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4D2A1F31"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63FB728A"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40660CDF"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608A0B4"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3409DD20" w14:textId="77777777" w:rsidR="00EB676A" w:rsidRDefault="00EB676A" w:rsidP="00BC3F8D">
            <w:pPr>
              <w:pStyle w:val="TAL"/>
              <w:rPr>
                <w:lang w:eastAsia="ko-KR"/>
              </w:rPr>
            </w:pPr>
          </w:p>
        </w:tc>
      </w:tr>
      <w:tr w:rsidR="00EB676A" w14:paraId="4F81C0AB"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17180F75"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115A817"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6DE30C2"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501310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9C1EBD9" w14:textId="77777777" w:rsidR="00EB676A" w:rsidRDefault="00EB676A" w:rsidP="00BC3F8D">
            <w:pPr>
              <w:pStyle w:val="TAL"/>
              <w:rPr>
                <w:lang w:eastAsia="ko-KR"/>
              </w:rPr>
            </w:pPr>
          </w:p>
        </w:tc>
      </w:tr>
      <w:tr w:rsidR="00EB676A" w14:paraId="0595952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FC93BFC" w14:textId="77777777" w:rsidR="00EB676A" w:rsidRDefault="00EB676A" w:rsidP="00BC3F8D">
            <w:pPr>
              <w:pStyle w:val="TAL"/>
              <w:rPr>
                <w:rFonts w:eastAsia="SimSun"/>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260F008D"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2894D812" w14:textId="77777777" w:rsidR="00EB676A" w:rsidRPr="00A22BCD" w:rsidRDefault="00EB676A" w:rsidP="00BC3F8D">
            <w:pPr>
              <w:keepNext/>
              <w:keepLines/>
              <w:spacing w:after="0"/>
              <w:rPr>
                <w:rFonts w:ascii="Arial" w:hAnsi="Arial"/>
                <w:sz w:val="18"/>
                <w:lang w:eastAsia="ko-KR"/>
              </w:rPr>
            </w:pPr>
            <w:r w:rsidRPr="00A22BCD">
              <w:rPr>
                <w:rFonts w:ascii="Arial" w:hAnsi="Arial"/>
                <w:sz w:val="18"/>
                <w:lang w:eastAsia="ko-KR"/>
              </w:rPr>
              <w:t>identified MCPTT user (NOTE 1);</w:t>
            </w:r>
          </w:p>
          <w:p w14:paraId="713202E0" w14:textId="77777777" w:rsidR="00EB676A" w:rsidRDefault="00EB676A" w:rsidP="00BC3F8D">
            <w:pPr>
              <w:pStyle w:val="TAL"/>
              <w:rPr>
                <w:lang w:eastAsia="ko-KR"/>
              </w:rPr>
            </w:pPr>
            <w:r w:rsidRPr="00A22BCD">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26A5518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F34545F" w14:textId="77777777" w:rsidR="00EB676A" w:rsidRDefault="00EB676A" w:rsidP="00BC3F8D">
            <w:pPr>
              <w:pStyle w:val="TAL"/>
              <w:rPr>
                <w:lang w:eastAsia="ko-KR"/>
              </w:rPr>
            </w:pPr>
          </w:p>
        </w:tc>
      </w:tr>
      <w:tr w:rsidR="00EB676A" w14:paraId="01027075"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688E94A"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5D6AA515"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hideMark/>
          </w:tcPr>
          <w:p w14:paraId="5F4BF15E"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20" w:type="dxa"/>
            <w:tcBorders>
              <w:top w:val="single" w:sz="4" w:space="0" w:color="auto"/>
              <w:left w:val="single" w:sz="4" w:space="0" w:color="auto"/>
              <w:bottom w:val="single" w:sz="4" w:space="0" w:color="auto"/>
              <w:right w:val="single" w:sz="4" w:space="0" w:color="auto"/>
            </w:tcBorders>
          </w:tcPr>
          <w:p w14:paraId="7F777BB6"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5D1E9C8" w14:textId="77777777" w:rsidR="00EB676A" w:rsidRDefault="00EB676A" w:rsidP="00BC3F8D">
            <w:pPr>
              <w:pStyle w:val="TAL"/>
              <w:rPr>
                <w:lang w:eastAsia="ko-KR"/>
              </w:rPr>
            </w:pPr>
          </w:p>
        </w:tc>
      </w:tr>
      <w:tr w:rsidR="00EB676A" w14:paraId="5620442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5A0E0F7"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7E340DF"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043C617D"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B74ADE9"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664091A5" w14:textId="77777777" w:rsidR="00EB676A" w:rsidRDefault="00EB676A" w:rsidP="00BC3F8D">
            <w:pPr>
              <w:pStyle w:val="TAL"/>
              <w:rPr>
                <w:lang w:eastAsia="ko-KR"/>
              </w:rPr>
            </w:pPr>
          </w:p>
        </w:tc>
      </w:tr>
      <w:tr w:rsidR="00EB676A" w14:paraId="7429A2B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EE36483"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493AEFC" w14:textId="77777777" w:rsidR="00EB676A" w:rsidRDefault="00EB676A" w:rsidP="00BC3F8D">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0ACD8A2"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1FF8595"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2B490F3" w14:textId="77777777" w:rsidR="00EB676A" w:rsidRDefault="00EB676A" w:rsidP="00BC3F8D">
            <w:pPr>
              <w:pStyle w:val="TAL"/>
              <w:rPr>
                <w:lang w:eastAsia="ko-KR"/>
              </w:rPr>
            </w:pPr>
          </w:p>
        </w:tc>
      </w:tr>
      <w:tr w:rsidR="00EB676A" w14:paraId="54D8A72F"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7C549B59"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169287AD" w14:textId="77777777" w:rsidR="00EB676A" w:rsidRDefault="00EB676A" w:rsidP="00EB676A"/>
    <w:p w14:paraId="0E6BA3E9" w14:textId="77777777" w:rsidR="00EB676A" w:rsidRDefault="00EB676A" w:rsidP="00EB676A">
      <w:pPr>
        <w:pStyle w:val="TH"/>
      </w:pPr>
      <w:r>
        <w:t>Table 6.2.25.3.3-6: Void</w:t>
      </w:r>
    </w:p>
    <w:p w14:paraId="527BCDA0" w14:textId="77777777" w:rsidR="00EB676A" w:rsidRDefault="00EB676A" w:rsidP="00EB676A">
      <w:pPr>
        <w:pStyle w:val="TH"/>
      </w:pPr>
      <w:r>
        <w:t xml:space="preserve">Table 6.2.25.3.3-7: </w:t>
      </w:r>
      <w:r>
        <w:rPr>
          <w:lang w:eastAsia="ko-KR"/>
        </w:rPr>
        <w:t>SIP MESSAGE</w:t>
      </w:r>
      <w:r>
        <w:t xml:space="preserve"> from the UE(Step 17, Table 6.2.25.3.2-1;</w:t>
      </w:r>
      <w: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0F066827"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728C64DD" w14:textId="77777777" w:rsidR="00EB676A" w:rsidRDefault="00EB676A" w:rsidP="00BC3F8D">
            <w:pPr>
              <w:pStyle w:val="TAL"/>
              <w:rPr>
                <w:lang w:eastAsia="ko-KR"/>
              </w:rPr>
            </w:pPr>
            <w:r>
              <w:rPr>
                <w:lang w:eastAsia="ko-KR"/>
              </w:rPr>
              <w:t>Derivation Path: TS 36.579-1 [2], table 5.5.2.7.1-1</w:t>
            </w:r>
          </w:p>
        </w:tc>
      </w:tr>
      <w:tr w:rsidR="00EB676A" w14:paraId="66A1740B"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03D64902"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4EBB84FA"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0AE94DF4"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33604908"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0FDE8503" w14:textId="77777777" w:rsidR="00EB676A" w:rsidRDefault="00EB676A" w:rsidP="00BC3F8D">
            <w:pPr>
              <w:pStyle w:val="TAH"/>
              <w:rPr>
                <w:lang w:eastAsia="ko-KR"/>
              </w:rPr>
            </w:pPr>
            <w:r>
              <w:rPr>
                <w:lang w:eastAsia="ko-KR"/>
              </w:rPr>
              <w:t>Condition</w:t>
            </w:r>
          </w:p>
        </w:tc>
      </w:tr>
      <w:tr w:rsidR="00EB676A" w14:paraId="6289A80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AEDAD6D" w14:textId="77777777" w:rsidR="00EB676A" w:rsidRDefault="00EB676A" w:rsidP="00BC3F8D">
            <w:pPr>
              <w:pStyle w:val="TAL"/>
              <w:rPr>
                <w:b/>
                <w:bCs/>
                <w:lang w:eastAsia="ko-KR"/>
              </w:rPr>
            </w:pPr>
            <w:r>
              <w:rPr>
                <w:b/>
                <w:bCs/>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2309DC"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A3E1FE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C5AB8CE"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F70B983" w14:textId="77777777" w:rsidR="00EB676A" w:rsidRDefault="00EB676A" w:rsidP="00BC3F8D">
            <w:pPr>
              <w:pStyle w:val="TAL"/>
              <w:rPr>
                <w:lang w:eastAsia="ko-KR"/>
              </w:rPr>
            </w:pPr>
          </w:p>
        </w:tc>
      </w:tr>
      <w:tr w:rsidR="00EB676A" w14:paraId="22B37190"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6004C1E"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474F57C"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75FA8709"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271B612D"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606BCD64" w14:textId="77777777" w:rsidR="00EB676A" w:rsidRDefault="00EB676A" w:rsidP="00BC3F8D">
            <w:pPr>
              <w:pStyle w:val="TAL"/>
              <w:rPr>
                <w:lang w:eastAsia="ko-KR"/>
              </w:rPr>
            </w:pPr>
          </w:p>
        </w:tc>
      </w:tr>
      <w:tr w:rsidR="00EB676A" w14:paraId="53343A6A"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9185AEE"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16655074" w14:textId="77777777" w:rsidR="00EB676A" w:rsidRDefault="00EB676A" w:rsidP="00BC3F8D">
            <w:pPr>
              <w:pStyle w:val="TAL"/>
              <w:rPr>
                <w:lang w:eastAsia="ko-KR"/>
              </w:rPr>
            </w:pPr>
            <w:r>
              <w:t>MCPTT-Info as described in Table 6.2.25.3.3-8</w:t>
            </w:r>
          </w:p>
        </w:tc>
        <w:tc>
          <w:tcPr>
            <w:tcW w:w="2127" w:type="dxa"/>
            <w:gridSpan w:val="2"/>
            <w:tcBorders>
              <w:top w:val="single" w:sz="4" w:space="0" w:color="auto"/>
              <w:left w:val="single" w:sz="4" w:space="0" w:color="auto"/>
              <w:bottom w:val="single" w:sz="4" w:space="0" w:color="auto"/>
              <w:right w:val="single" w:sz="4" w:space="0" w:color="auto"/>
            </w:tcBorders>
          </w:tcPr>
          <w:p w14:paraId="47CC2C82"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7ED4642B"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3513C9DF" w14:textId="77777777" w:rsidR="00EB676A" w:rsidRDefault="00EB676A" w:rsidP="00BC3F8D">
            <w:pPr>
              <w:pStyle w:val="TAL"/>
              <w:rPr>
                <w:lang w:eastAsia="ko-KR"/>
              </w:rPr>
            </w:pPr>
          </w:p>
        </w:tc>
      </w:tr>
    </w:tbl>
    <w:p w14:paraId="15B1DC83" w14:textId="77777777" w:rsidR="00EB676A" w:rsidRDefault="00EB676A" w:rsidP="00EB676A"/>
    <w:p w14:paraId="6365458F" w14:textId="77777777" w:rsidR="00EB676A" w:rsidRDefault="00EB676A" w:rsidP="00EB676A">
      <w:pPr>
        <w:pStyle w:val="TH"/>
      </w:pPr>
      <w:r>
        <w:t xml:space="preserve">Table 6.2.25.3.3-8: </w:t>
      </w:r>
      <w:r>
        <w:rPr>
          <w:lang w:eastAsia="ko-KR"/>
        </w:rPr>
        <w:t>MCPTT-Info in SIP MESSAGE</w:t>
      </w:r>
      <w:r>
        <w:t xml:space="preserve"> (Table 6.2.25.3.3-7)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5A8E01A9"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F2A7317" w14:textId="77777777" w:rsidR="00EB676A" w:rsidRDefault="00EB676A" w:rsidP="00BC3F8D">
            <w:pPr>
              <w:pStyle w:val="TAL"/>
              <w:rPr>
                <w:lang w:eastAsia="ko-KR"/>
              </w:rPr>
            </w:pPr>
            <w:r>
              <w:rPr>
                <w:lang w:eastAsia="ko-KR"/>
              </w:rPr>
              <w:t>Derivation Path: TS 36.579-1 [2], table 5.5.3.2.1-1</w:t>
            </w:r>
          </w:p>
        </w:tc>
      </w:tr>
      <w:tr w:rsidR="00EB676A" w14:paraId="434DE3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14E2951A" w14:textId="77777777" w:rsidR="00EB676A" w:rsidRDefault="00EB676A" w:rsidP="00BC3F8D">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37EBEB7" w14:textId="77777777" w:rsidR="00EB676A" w:rsidRDefault="00EB676A" w:rsidP="00BC3F8D">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0675C21" w14:textId="77777777" w:rsidR="00EB676A" w:rsidRDefault="00EB676A" w:rsidP="00BC3F8D">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58463C2C" w14:textId="77777777" w:rsidR="00EB676A" w:rsidRDefault="00EB676A" w:rsidP="00BC3F8D">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7F4A30" w14:textId="77777777" w:rsidR="00EB676A" w:rsidRDefault="00EB676A" w:rsidP="00BC3F8D">
            <w:pPr>
              <w:pStyle w:val="TAH"/>
              <w:rPr>
                <w:lang w:eastAsia="ko-KR"/>
              </w:rPr>
            </w:pPr>
            <w:r>
              <w:rPr>
                <w:lang w:eastAsia="ko-KR"/>
              </w:rPr>
              <w:t>Condition</w:t>
            </w:r>
          </w:p>
        </w:tc>
      </w:tr>
      <w:tr w:rsidR="00EB676A" w14:paraId="4B0ED107"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E301E81" w14:textId="77777777" w:rsidR="00EB676A" w:rsidRDefault="00EB676A" w:rsidP="00BC3F8D">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370EFA2E"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54A07CD8"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E244E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27A5B57" w14:textId="77777777" w:rsidR="00EB676A" w:rsidRDefault="00EB676A" w:rsidP="00BC3F8D">
            <w:pPr>
              <w:pStyle w:val="TAL"/>
              <w:rPr>
                <w:lang w:eastAsia="ko-KR"/>
              </w:rPr>
            </w:pPr>
          </w:p>
        </w:tc>
      </w:tr>
      <w:tr w:rsidR="00EB676A" w14:paraId="0458907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275CAC5"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4BF09725"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67E34D64"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61CE533"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D919045" w14:textId="77777777" w:rsidR="00EB676A" w:rsidRDefault="00EB676A" w:rsidP="00BC3F8D">
            <w:pPr>
              <w:pStyle w:val="TAL"/>
              <w:rPr>
                <w:lang w:eastAsia="ko-KR"/>
              </w:rPr>
            </w:pPr>
          </w:p>
        </w:tc>
      </w:tr>
      <w:tr w:rsidR="00EB676A" w14:paraId="22FE8203"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54ABFB21" w14:textId="77777777" w:rsidR="00EB676A" w:rsidRDefault="00EB676A" w:rsidP="00BC3F8D">
            <w:pPr>
              <w:pStyle w:val="TAL"/>
              <w:rPr>
                <w:lang w:eastAsia="ko-KR"/>
              </w:rPr>
            </w:pPr>
            <w:r w:rsidRPr="00A22BCD">
              <w:rPr>
                <w:lang w:eastAsia="ko-KR"/>
              </w:rPr>
              <w:t xml:space="preserve">    </w:t>
            </w:r>
            <w:proofErr w:type="spellStart"/>
            <w:r w:rsidRPr="00A22BCD">
              <w:rPr>
                <w:lang w:eastAsia="ko-KR"/>
              </w:rPr>
              <w:t>mcptt</w:t>
            </w:r>
            <w:proofErr w:type="spellEnd"/>
            <w:r w:rsidRPr="00A22BCD">
              <w:rPr>
                <w:lang w:eastAsia="ko-KR"/>
              </w:rPr>
              <w:t>-called-party-id</w:t>
            </w:r>
          </w:p>
        </w:tc>
        <w:tc>
          <w:tcPr>
            <w:tcW w:w="2127" w:type="dxa"/>
            <w:tcBorders>
              <w:top w:val="single" w:sz="4" w:space="0" w:color="auto"/>
              <w:left w:val="single" w:sz="4" w:space="0" w:color="auto"/>
              <w:bottom w:val="single" w:sz="4" w:space="0" w:color="auto"/>
              <w:right w:val="single" w:sz="4" w:space="0" w:color="auto"/>
            </w:tcBorders>
          </w:tcPr>
          <w:p w14:paraId="64CDF428" w14:textId="77777777" w:rsidR="00EB676A" w:rsidRDefault="00EB676A" w:rsidP="00BC3F8D">
            <w:pPr>
              <w:pStyle w:val="TAL"/>
              <w:rPr>
                <w:lang w:eastAsia="ko-KR"/>
              </w:rPr>
            </w:pPr>
            <w:r w:rsidRPr="00A22BCD">
              <w:rPr>
                <w:lang w:eastAsia="ko-KR"/>
              </w:rPr>
              <w:t>Encrypted &lt;</w:t>
            </w:r>
            <w:proofErr w:type="spellStart"/>
            <w:r w:rsidRPr="00A22BCD">
              <w:rPr>
                <w:lang w:eastAsia="ko-KR"/>
              </w:rPr>
              <w:t>mcptt</w:t>
            </w:r>
            <w:proofErr w:type="spellEnd"/>
            <w:r w:rsidRPr="00A22BCD">
              <w:rPr>
                <w:lang w:eastAsia="ko-KR"/>
              </w:rPr>
              <w:t xml:space="preserve">-called-party-id&gt; with </w:t>
            </w:r>
            <w:proofErr w:type="spellStart"/>
            <w:r w:rsidRPr="00A22BCD">
              <w:rPr>
                <w:lang w:eastAsia="ko-KR"/>
              </w:rPr>
              <w:t>mcpttURI</w:t>
            </w:r>
            <w:proofErr w:type="spellEnd"/>
            <w:r w:rsidRPr="00A22BCD">
              <w:rPr>
                <w:lang w:eastAsia="ko-KR"/>
              </w:rPr>
              <w:t xml:space="preserve"> set to </w:t>
            </w:r>
            <w:proofErr w:type="spellStart"/>
            <w:r w:rsidRPr="00A22BCD">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4C1C9432" w14:textId="77777777" w:rsidR="00EB676A" w:rsidRDefault="00EB676A" w:rsidP="00BC3F8D">
            <w:pPr>
              <w:pStyle w:val="TAL"/>
              <w:rPr>
                <w:lang w:eastAsia="ko-KR"/>
              </w:rPr>
            </w:pPr>
            <w:r w:rsidRPr="00A22BCD">
              <w:rPr>
                <w:lang w:eastAsia="ko-KR"/>
              </w:rPr>
              <w:t>The MCPTT ID of the identified MCPTT user (see NOTE 1, Table 6.2.25.3.3-5);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7F6E310E"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15CDFB2" w14:textId="77777777" w:rsidR="00EB676A" w:rsidRDefault="00EB676A" w:rsidP="00BC3F8D">
            <w:pPr>
              <w:pStyle w:val="TAL"/>
              <w:rPr>
                <w:lang w:eastAsia="ko-KR"/>
              </w:rPr>
            </w:pPr>
          </w:p>
        </w:tc>
      </w:tr>
      <w:tr w:rsidR="00EB676A" w14:paraId="0E54164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8CE7878"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43F06318"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78165ED7"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0D41571E"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EB7DADD" w14:textId="77777777" w:rsidR="00EB676A" w:rsidRDefault="00EB676A" w:rsidP="00BC3F8D">
            <w:pPr>
              <w:pStyle w:val="TAL"/>
              <w:rPr>
                <w:lang w:eastAsia="ko-KR"/>
              </w:rPr>
            </w:pPr>
          </w:p>
        </w:tc>
      </w:tr>
      <w:tr w:rsidR="00EB676A" w14:paraId="6E6A3C70"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AE72191" w14:textId="77777777" w:rsidR="00EB676A" w:rsidRDefault="00EB676A" w:rsidP="00BC3F8D">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1FFFA2FA" w14:textId="77777777" w:rsidR="00EB676A" w:rsidRDefault="00EB676A" w:rsidP="00BC3F8D">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2D1C087E"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77EA20A"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401B326C" w14:textId="77777777" w:rsidR="00EB676A" w:rsidRDefault="00EB676A" w:rsidP="00BC3F8D">
            <w:pPr>
              <w:pStyle w:val="TAL"/>
              <w:rPr>
                <w:lang w:eastAsia="ko-KR"/>
              </w:rPr>
            </w:pPr>
          </w:p>
        </w:tc>
      </w:tr>
      <w:tr w:rsidR="00EB676A" w14:paraId="0D9F6FF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C9D8168" w14:textId="77777777" w:rsidR="00EB676A" w:rsidRDefault="00EB676A" w:rsidP="00BC3F8D">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417A6233" w14:textId="77777777" w:rsidR="00EB676A" w:rsidRDefault="00EB676A" w:rsidP="00BC3F8D">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0F161C44"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E471918"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89A96FE" w14:textId="77777777" w:rsidR="00EB676A" w:rsidRDefault="00EB676A" w:rsidP="00BC3F8D">
            <w:pPr>
              <w:pStyle w:val="TAL"/>
              <w:rPr>
                <w:lang w:eastAsia="ko-KR"/>
              </w:rPr>
            </w:pPr>
          </w:p>
        </w:tc>
      </w:tr>
    </w:tbl>
    <w:p w14:paraId="3897C4A1" w14:textId="77777777" w:rsidR="00EB676A" w:rsidRDefault="00EB676A" w:rsidP="00EB676A"/>
    <w:p w14:paraId="315F232A" w14:textId="77777777" w:rsidR="00EB676A" w:rsidRDefault="00EB676A" w:rsidP="00EB676A">
      <w:pPr>
        <w:pStyle w:val="TH"/>
      </w:pPr>
      <w:bookmarkStart w:id="1232" w:name="_Toc76583179"/>
      <w:bookmarkStart w:id="1233" w:name="_Toc83808731"/>
      <w:bookmarkStart w:id="1234" w:name="_Toc91233560"/>
      <w:bookmarkStart w:id="1235" w:name="_Toc100349039"/>
      <w:bookmarkStart w:id="1236" w:name="_Toc106787195"/>
      <w:bookmarkEnd w:id="1152"/>
      <w:bookmarkEnd w:id="1153"/>
      <w:bookmarkEnd w:id="1154"/>
      <w:bookmarkEnd w:id="1155"/>
      <w:bookmarkEnd w:id="1156"/>
      <w:r>
        <w:t xml:space="preserve">Table </w:t>
      </w:r>
      <w:r w:rsidRPr="00634FA1">
        <w:t>6.2.25.3.3-</w:t>
      </w:r>
      <w:r>
        <w:t xml:space="preserve">9: SIP BYE from the SS (step 19, Table </w:t>
      </w:r>
      <w:r w:rsidRPr="00634FA1">
        <w:t>6.2.25.3.2-1</w:t>
      </w:r>
      <w:r>
        <w:t>;</w:t>
      </w:r>
      <w:r>
        <w:br/>
        <w:t xml:space="preserve">step 1, TS 36.579-1 [2] Table </w:t>
      </w:r>
      <w:r w:rsidRPr="00A62E3F">
        <w:t>5.3.1</w:t>
      </w:r>
      <w:r>
        <w:t>2</w:t>
      </w:r>
      <w:r w:rsidRPr="00A62E3F">
        <w:t>.3-1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64744F1E" w14:textId="77777777" w:rsidTr="00BC3F8D">
        <w:tc>
          <w:tcPr>
            <w:tcW w:w="9645" w:type="dxa"/>
            <w:tcBorders>
              <w:top w:val="single" w:sz="4" w:space="0" w:color="auto"/>
              <w:left w:val="single" w:sz="4" w:space="0" w:color="auto"/>
              <w:bottom w:val="single" w:sz="4" w:space="0" w:color="auto"/>
              <w:right w:val="single" w:sz="4" w:space="0" w:color="auto"/>
            </w:tcBorders>
            <w:hideMark/>
          </w:tcPr>
          <w:p w14:paraId="29D4D175" w14:textId="77777777" w:rsidR="00EB676A" w:rsidRDefault="00EB676A" w:rsidP="00BC3F8D">
            <w:pPr>
              <w:pStyle w:val="TAL"/>
            </w:pPr>
            <w:r>
              <w:t xml:space="preserve">Derivation Path: TS 36.579-1 [2], Table </w:t>
            </w:r>
            <w:r w:rsidRPr="00A62E3F">
              <w:t>5.5.2.2.</w:t>
            </w:r>
            <w:r>
              <w:t>2</w:t>
            </w:r>
            <w:r w:rsidRPr="00A62E3F">
              <w:t>-</w:t>
            </w:r>
            <w:r>
              <w:t>1 condition MO_CALL</w:t>
            </w:r>
          </w:p>
        </w:tc>
      </w:tr>
    </w:tbl>
    <w:p w14:paraId="5D0C1507" w14:textId="77777777" w:rsidR="00EB676A" w:rsidRDefault="00EB676A" w:rsidP="00EB676A"/>
    <w:p w14:paraId="338F934C" w14:textId="77777777" w:rsidR="00EB676A" w:rsidRDefault="00EB676A" w:rsidP="00EB676A">
      <w:pPr>
        <w:pStyle w:val="Heading3"/>
      </w:pPr>
      <w:r>
        <w:t>6.2.26</w:t>
      </w:r>
      <w:r>
        <w:tab/>
        <w:t xml:space="preserve">On-network / Private call / Remotely initiated private call / </w:t>
      </w:r>
      <w:r>
        <w:rPr>
          <w:lang w:eastAsia="ko-KR"/>
        </w:rPr>
        <w:t>Pre-established session</w:t>
      </w:r>
      <w:r>
        <w:t xml:space="preserve"> / Client Terminated (CT)</w:t>
      </w:r>
    </w:p>
    <w:p w14:paraId="261297B6" w14:textId="77777777" w:rsidR="00EB676A" w:rsidRDefault="00EB676A" w:rsidP="00EB676A">
      <w:pPr>
        <w:pStyle w:val="H6"/>
      </w:pPr>
      <w:r>
        <w:t>6.2.26.1</w:t>
      </w:r>
      <w:r>
        <w:tab/>
        <w:t>Test Purpose (TP)</w:t>
      </w:r>
    </w:p>
    <w:p w14:paraId="3252F770" w14:textId="77777777" w:rsidR="00EB676A" w:rsidRDefault="00EB676A" w:rsidP="00EB676A">
      <w:pPr>
        <w:pStyle w:val="H6"/>
      </w:pPr>
      <w:r>
        <w:t>(1)</w:t>
      </w:r>
    </w:p>
    <w:p w14:paraId="33EB40C1"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63200760" w14:textId="77777777" w:rsidR="00EB676A" w:rsidRDefault="00EB676A" w:rsidP="00EB676A">
      <w:pPr>
        <w:pStyle w:val="PL"/>
        <w:rPr>
          <w:noProof w:val="0"/>
        </w:rPr>
      </w:pPr>
      <w:r>
        <w:rPr>
          <w:b/>
          <w:noProof w:val="0"/>
        </w:rPr>
        <w:t>ensure that</w:t>
      </w:r>
      <w:r>
        <w:rPr>
          <w:noProof w:val="0"/>
        </w:rPr>
        <w:t xml:space="preserve"> {</w:t>
      </w:r>
    </w:p>
    <w:p w14:paraId="5EC7D0DB"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the ID of the MCPTT user requesting the call initiation, </w:t>
      </w:r>
      <w:r>
        <w:rPr>
          <w:b/>
          <w:noProof w:val="0"/>
        </w:rPr>
        <w:t>and</w:t>
      </w:r>
      <w:r>
        <w:rPr>
          <w:noProof w:val="0"/>
        </w:rPr>
        <w:t xml:space="preserve">, a pre-established session to this User available, </w:t>
      </w:r>
      <w:r>
        <w:rPr>
          <w:b/>
          <w:noProof w:val="0"/>
        </w:rPr>
        <w:t>and</w:t>
      </w:r>
      <w:r>
        <w:rPr>
          <w:noProof w:val="0"/>
        </w:rPr>
        <w:t>, the &lt;notify-remote-user&gt; element contained in the application/vnd.3gpp.mcptt-info+xml MIME body contained in the received SIP MESSAGE request is set to a value of "false"</w:t>
      </w:r>
      <w:r>
        <w:rPr>
          <w:noProof w:val="0"/>
          <w:lang w:eastAsia="zh-CN"/>
        </w:rPr>
        <w:t xml:space="preserve"> </w:t>
      </w:r>
      <w:r>
        <w:rPr>
          <w:noProof w:val="0"/>
        </w:rPr>
        <w:t>}</w:t>
      </w:r>
    </w:p>
    <w:p w14:paraId="32A43960"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requesting User using the pre-established session, </w:t>
      </w:r>
      <w:r>
        <w:rPr>
          <w:b/>
          <w:noProof w:val="0"/>
        </w:rPr>
        <w:t>and</w:t>
      </w:r>
      <w:r>
        <w:rPr>
          <w:noProof w:val="0"/>
        </w:rPr>
        <w:t xml:space="preserve">, does not notify the user that a remotely initiated private call request to call the identified MCPTT user has been received, </w:t>
      </w:r>
      <w:r>
        <w:rPr>
          <w:b/>
          <w:noProof w:val="0"/>
        </w:rPr>
        <w:t>and</w:t>
      </w:r>
      <w:r>
        <w:rPr>
          <w:noProof w:val="0"/>
        </w:rPr>
        <w:t xml:space="preserve">, does not give any indication to the remote MCPTT user that the remotely initiated private call origination is in progress, </w:t>
      </w:r>
      <w:r>
        <w:rPr>
          <w:b/>
          <w:noProof w:val="0"/>
        </w:rPr>
        <w:t>and</w:t>
      </w:r>
      <w:r>
        <w:rPr>
          <w:noProof w:val="0"/>
        </w:rPr>
        <w:t>, does not sent SIP MESSAGE back to the MCPTT user requesting the call initiation }</w:t>
      </w:r>
    </w:p>
    <w:p w14:paraId="6139ED37" w14:textId="77777777" w:rsidR="00EB676A" w:rsidRDefault="00EB676A" w:rsidP="00EB676A">
      <w:pPr>
        <w:pStyle w:val="PL"/>
        <w:rPr>
          <w:noProof w:val="0"/>
        </w:rPr>
      </w:pPr>
      <w:r>
        <w:rPr>
          <w:noProof w:val="0"/>
        </w:rPr>
        <w:t xml:space="preserve">            }</w:t>
      </w:r>
    </w:p>
    <w:p w14:paraId="064E52EA" w14:textId="77777777" w:rsidR="00EB676A" w:rsidRDefault="00EB676A" w:rsidP="00EB676A">
      <w:pPr>
        <w:pStyle w:val="PL"/>
        <w:rPr>
          <w:noProof w:val="0"/>
        </w:rPr>
      </w:pPr>
    </w:p>
    <w:p w14:paraId="05CF9F1F" w14:textId="77777777" w:rsidR="00EB676A" w:rsidRDefault="00EB676A" w:rsidP="00EB676A">
      <w:pPr>
        <w:pStyle w:val="H6"/>
      </w:pPr>
      <w:r>
        <w:t>(2)</w:t>
      </w:r>
    </w:p>
    <w:p w14:paraId="09182003" w14:textId="77777777" w:rsidR="00EB676A" w:rsidRDefault="00EB676A" w:rsidP="00EB676A">
      <w:pPr>
        <w:pStyle w:val="PL"/>
        <w:rPr>
          <w:noProof w:val="0"/>
        </w:rPr>
      </w:pPr>
      <w:r>
        <w:rPr>
          <w:b/>
          <w:noProof w:val="0"/>
        </w:rPr>
        <w:t>with</w:t>
      </w:r>
      <w:r>
        <w:rPr>
          <w:noProof w:val="0"/>
        </w:rPr>
        <w:t xml:space="preserve"> { UE (MCPTT Client) registered and authorized for MCPTT Service, including authorized to initiate private calls, </w:t>
      </w:r>
      <w:r>
        <w:rPr>
          <w:b/>
          <w:noProof w:val="0"/>
        </w:rPr>
        <w:t>and</w:t>
      </w:r>
      <w:r>
        <w:rPr>
          <w:noProof w:val="0"/>
        </w:rPr>
        <w:t>, according to local policy pre-established sessions are to be used for remotely initiated private calls }</w:t>
      </w:r>
    </w:p>
    <w:p w14:paraId="7D90CBF5" w14:textId="77777777" w:rsidR="00EB676A" w:rsidRDefault="00EB676A" w:rsidP="00EB676A">
      <w:pPr>
        <w:pStyle w:val="PL"/>
        <w:rPr>
          <w:noProof w:val="0"/>
        </w:rPr>
      </w:pPr>
      <w:r>
        <w:rPr>
          <w:b/>
          <w:noProof w:val="0"/>
        </w:rPr>
        <w:t>ensure that</w:t>
      </w:r>
      <w:r>
        <w:rPr>
          <w:noProof w:val="0"/>
        </w:rPr>
        <w:t xml:space="preserve"> {</w:t>
      </w:r>
    </w:p>
    <w:p w14:paraId="36ED7109" w14:textId="77777777" w:rsidR="00EB676A" w:rsidRDefault="00EB676A" w:rsidP="00EB676A">
      <w:pPr>
        <w:pStyle w:val="PL"/>
        <w:ind w:firstLine="200"/>
        <w:rPr>
          <w:noProof w:val="0"/>
        </w:rPr>
      </w:pPr>
      <w:r>
        <w:rPr>
          <w:b/>
          <w:noProof w:val="0"/>
        </w:rPr>
        <w:t>when</w:t>
      </w:r>
      <w:r>
        <w:rPr>
          <w:noProof w:val="0"/>
        </w:rPr>
        <w:t xml:space="preserve"> { UE (MCPTT Client) receives a request for establishment of an MCPTT </w:t>
      </w:r>
      <w:r>
        <w:rPr>
          <w:noProof w:val="0"/>
          <w:lang w:eastAsia="zh-CN"/>
        </w:rPr>
        <w:t xml:space="preserve">remotely initiated private call with the </w:t>
      </w:r>
      <w:r>
        <w:rPr>
          <w:noProof w:val="0"/>
        </w:rPr>
        <w:t xml:space="preserve">MCPTT ID of the identified MCPTT user of the remotely initiated private call set to ID different to the ID of the MCPTT user requesting the call initiation, </w:t>
      </w:r>
      <w:r>
        <w:rPr>
          <w:b/>
          <w:noProof w:val="0"/>
        </w:rPr>
        <w:t>and</w:t>
      </w:r>
      <w:r>
        <w:rPr>
          <w:noProof w:val="0"/>
        </w:rPr>
        <w:t>, a pre-established session to this User available</w:t>
      </w:r>
      <w:r>
        <w:rPr>
          <w:noProof w:val="0"/>
          <w:lang w:eastAsia="zh-CN"/>
        </w:rPr>
        <w:t xml:space="preserve"> </w:t>
      </w:r>
      <w:r>
        <w:rPr>
          <w:noProof w:val="0"/>
        </w:rPr>
        <w:t>}</w:t>
      </w:r>
    </w:p>
    <w:p w14:paraId="4E164A00" w14:textId="77777777" w:rsidR="00EB676A" w:rsidRDefault="00EB676A" w:rsidP="00EB676A">
      <w:pPr>
        <w:pStyle w:val="PL"/>
        <w:rPr>
          <w:noProof w:val="0"/>
        </w:rPr>
      </w:pPr>
      <w:r>
        <w:rPr>
          <w:noProof w:val="0"/>
        </w:rPr>
        <w:t xml:space="preserve">    </w:t>
      </w:r>
      <w:r>
        <w:rPr>
          <w:b/>
          <w:noProof w:val="0"/>
        </w:rPr>
        <w:t>then</w:t>
      </w:r>
      <w:r>
        <w:rPr>
          <w:noProof w:val="0"/>
        </w:rPr>
        <w:t xml:space="preserve"> { UE (MCPTT Client) initiates private call establishment to the requested identified MCPTT user using the pre-established session, </w:t>
      </w:r>
      <w:r>
        <w:rPr>
          <w:b/>
          <w:noProof w:val="0"/>
        </w:rPr>
        <w:t>and</w:t>
      </w:r>
      <w:r>
        <w:rPr>
          <w:noProof w:val="0"/>
        </w:rPr>
        <w:t>, sends SIP MESSAGE back to the MCPTT user requesting the call initiation to confirm the private call initiation }</w:t>
      </w:r>
    </w:p>
    <w:p w14:paraId="4821B2C6" w14:textId="77777777" w:rsidR="00EB676A" w:rsidRDefault="00EB676A" w:rsidP="00EB676A">
      <w:pPr>
        <w:pStyle w:val="PL"/>
        <w:rPr>
          <w:noProof w:val="0"/>
        </w:rPr>
      </w:pPr>
      <w:r>
        <w:rPr>
          <w:noProof w:val="0"/>
        </w:rPr>
        <w:t xml:space="preserve">            }</w:t>
      </w:r>
    </w:p>
    <w:p w14:paraId="4FD4286D" w14:textId="77777777" w:rsidR="00EB676A" w:rsidRDefault="00EB676A" w:rsidP="00EB676A">
      <w:pPr>
        <w:pStyle w:val="PL"/>
        <w:rPr>
          <w:noProof w:val="0"/>
        </w:rPr>
      </w:pPr>
    </w:p>
    <w:p w14:paraId="191FB6EA" w14:textId="77777777" w:rsidR="00EB676A" w:rsidRDefault="00EB676A" w:rsidP="00EB676A">
      <w:pPr>
        <w:pStyle w:val="H6"/>
      </w:pPr>
      <w:r>
        <w:t>6.2.26.2</w:t>
      </w:r>
      <w:r>
        <w:tab/>
        <w:t>Conformance requirements</w:t>
      </w:r>
    </w:p>
    <w:p w14:paraId="70B8F643" w14:textId="77777777" w:rsidR="00EB676A" w:rsidRDefault="00EB676A" w:rsidP="00EB676A">
      <w:r>
        <w:t>References: The conformance requirements covered in the present TC are specified in: TS 24.379 clauses 11.1.7.2.2</w:t>
      </w:r>
      <w:r>
        <w:rPr>
          <w:lang w:eastAsia="ko-KR"/>
        </w:rPr>
        <w:t xml:space="preserve">, </w:t>
      </w:r>
      <w:r>
        <w:t>11.1.1.2.2.1. Unless otherwise stated these are Rel-15 requirements.</w:t>
      </w:r>
    </w:p>
    <w:p w14:paraId="02CC5E95" w14:textId="77777777" w:rsidR="00EB676A" w:rsidRDefault="00EB676A" w:rsidP="00EB676A">
      <w:r>
        <w:t>[TS 24.379, clause 11.1.7.2.2]</w:t>
      </w:r>
    </w:p>
    <w:p w14:paraId="75551F84" w14:textId="77777777" w:rsidR="00EB676A" w:rsidRDefault="00EB676A" w:rsidP="00EB676A">
      <w:r>
        <w:t>Upon receiving a "SIP MESSAGE request for remotely initiated private call request for terminating client", the MCPTT client:</w:t>
      </w:r>
    </w:p>
    <w:p w14:paraId="5DA6FD4B" w14:textId="77777777" w:rsidR="00EB676A" w:rsidRDefault="00EB676A" w:rsidP="00EB676A">
      <w:pPr>
        <w:pStyle w:val="B1"/>
      </w:pPr>
      <w:r>
        <w:t>...</w:t>
      </w:r>
    </w:p>
    <w:p w14:paraId="6A501E34" w14:textId="77777777" w:rsidR="00EB676A" w:rsidRDefault="00EB676A" w:rsidP="00EB676A">
      <w:pPr>
        <w:pStyle w:val="B1"/>
      </w:pPr>
      <w:r>
        <w:t>2)</w:t>
      </w:r>
      <w:r>
        <w:tab/>
        <w:t>shall extract the MCPTT ID of the identified MCPTT user from the &lt;</w:t>
      </w:r>
      <w:proofErr w:type="spellStart"/>
      <w:r>
        <w:t>mcptt</w:t>
      </w:r>
      <w:proofErr w:type="spellEnd"/>
      <w:r>
        <w:t>-called-party-id&gt;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1EA3A9AD" w14:textId="77777777" w:rsidR="00EB676A" w:rsidRDefault="00EB676A" w:rsidP="00EB676A">
      <w:pPr>
        <w:pStyle w:val="B1"/>
      </w:pPr>
      <w:r>
        <w:t>...</w:t>
      </w:r>
    </w:p>
    <w:p w14:paraId="07B12433" w14:textId="77777777" w:rsidR="00EB676A" w:rsidRDefault="00EB676A" w:rsidP="00EB676A">
      <w:pPr>
        <w:pStyle w:val="B1"/>
      </w:pPr>
      <w:r>
        <w:t>4)</w:t>
      </w:r>
      <w:r>
        <w:tab/>
        <w:t>if according to local policy pre-established sessions are to be used for remotely initiated private calls and a pre-established session is available, shall invoke the procedures of clause 11.1.1.2.2.1 to originate an MCPTT private call to the identified MCPTT user with the following clarifications:</w:t>
      </w:r>
    </w:p>
    <w:p w14:paraId="31C65D8B" w14:textId="77777777" w:rsidR="00EB676A" w:rsidRDefault="00EB676A" w:rsidP="00EB676A">
      <w:pPr>
        <w:pStyle w:val="B2"/>
      </w:pPr>
      <w:r>
        <w:t>a)</w:t>
      </w:r>
      <w:r>
        <w:tab/>
        <w:t>if the &lt;notify-remote-user&gt; element contained in the application/vnd.3gpp.mcptt-info+xml MIME body contained in the received SIP MESSAGE request is set to a value of "false":</w:t>
      </w:r>
    </w:p>
    <w:p w14:paraId="21FF6CFF" w14:textId="77777777" w:rsidR="00EB676A" w:rsidRDefault="00EB676A" w:rsidP="00EB676A">
      <w:pPr>
        <w:pStyle w:val="B3"/>
      </w:pPr>
      <w:proofErr w:type="spellStart"/>
      <w:r>
        <w:t>i</w:t>
      </w:r>
      <w:proofErr w:type="spellEnd"/>
      <w:r>
        <w:t>)</w:t>
      </w:r>
      <w:r>
        <w:tab/>
        <w:t>shall not indicate to the remote MCPTT user that a remotely initiated private call request to call the identified MCPTT user has been received; and</w:t>
      </w:r>
    </w:p>
    <w:p w14:paraId="5F0541C2" w14:textId="77777777" w:rsidR="00EB676A" w:rsidRDefault="00EB676A" w:rsidP="00EB676A">
      <w:pPr>
        <w:pStyle w:val="B3"/>
      </w:pPr>
      <w:r>
        <w:t>ii)</w:t>
      </w:r>
      <w:r>
        <w:tab/>
        <w:t>shall not give any indication to the remote MCPTT user that the remotely initiated private call origination is in progress.</w:t>
      </w:r>
    </w:p>
    <w:p w14:paraId="67B8A87C" w14:textId="77777777" w:rsidR="00EB676A" w:rsidRDefault="00EB676A" w:rsidP="00EB676A">
      <w:r>
        <w:t>Upon completion of the procedures of clause 11.1.1.2.1.1 or clause 11.1.1.2.2.1, the MCPTT client:</w:t>
      </w:r>
    </w:p>
    <w:p w14:paraId="3224844D" w14:textId="77777777" w:rsidR="00EB676A" w:rsidRDefault="00EB676A" w:rsidP="00EB676A">
      <w:pPr>
        <w:pStyle w:val="B1"/>
      </w:pPr>
      <w:r>
        <w:t>1)</w:t>
      </w:r>
      <w:r>
        <w:tab/>
        <w:t>if:</w:t>
      </w:r>
    </w:p>
    <w:p w14:paraId="3DF43CFD" w14:textId="77777777" w:rsidR="00EB676A" w:rsidRDefault="00EB676A" w:rsidP="00EB676A">
      <w:pPr>
        <w:pStyle w:val="B2"/>
      </w:pPr>
      <w:r>
        <w:t>a)</w:t>
      </w:r>
      <w:r>
        <w:tab/>
        <w:t>the MCPTT ID of the identified MCPTT user is identical to the &lt;</w:t>
      </w:r>
      <w:proofErr w:type="spellStart"/>
      <w:r>
        <w:t>mcptt</w:t>
      </w:r>
      <w:proofErr w:type="spellEnd"/>
      <w:r>
        <w:t>-calling-user-id&gt; element contained in 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5DD48688" w14:textId="77777777" w:rsidR="00EB676A" w:rsidRDefault="00EB676A" w:rsidP="00EB676A">
      <w:pPr>
        <w:pStyle w:val="B2"/>
      </w:pPr>
      <w:r>
        <w:t>b)</w:t>
      </w:r>
      <w:r>
        <w:tab/>
        <w:t>the procedures of clause 11.1.1.2.1.1 or clause 11.1.1.2.2.1 were successful in originating an MCPTT private call to the identified MCPTT user;</w:t>
      </w:r>
    </w:p>
    <w:p w14:paraId="3D39FA54" w14:textId="77777777" w:rsidR="00EB676A" w:rsidRDefault="00EB676A" w:rsidP="00EB676A">
      <w:pPr>
        <w:pStyle w:val="B1"/>
      </w:pPr>
      <w:r>
        <w:tab/>
        <w:t>then:</w:t>
      </w:r>
    </w:p>
    <w:p w14:paraId="74454A12" w14:textId="77777777" w:rsidR="00EB676A" w:rsidRDefault="00EB676A" w:rsidP="00EB676A">
      <w:pPr>
        <w:pStyle w:val="B2"/>
      </w:pPr>
      <w:r>
        <w:t>a)</w:t>
      </w:r>
      <w:r>
        <w:tab/>
        <w:t>shall skip the remaining steps of the current clause;</w:t>
      </w:r>
    </w:p>
    <w:p w14:paraId="21378169" w14:textId="77777777" w:rsidR="00EB676A" w:rsidRDefault="00EB676A" w:rsidP="00EB676A">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696C7022" w14:textId="77777777" w:rsidR="00EB676A" w:rsidRDefault="00EB676A" w:rsidP="00EB676A">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0016C423" w14:textId="77777777" w:rsidR="00EB676A" w:rsidRDefault="00EB676A" w:rsidP="00EB676A">
      <w:pPr>
        <w:pStyle w:val="B2"/>
      </w:pPr>
      <w:r>
        <w:t>a)</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MESSAGE request;</w:t>
      </w:r>
    </w:p>
    <w:p w14:paraId="046F28E4" w14:textId="77777777" w:rsidR="00EB676A" w:rsidRDefault="00EB676A" w:rsidP="00EB676A">
      <w:pPr>
        <w:pStyle w:val="B2"/>
      </w:pPr>
      <w:r>
        <w:t>b)</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378072D2" w14:textId="77777777" w:rsidR="00EB676A" w:rsidRDefault="00EB676A" w:rsidP="00EB676A">
      <w:pPr>
        <w:pStyle w:val="B2"/>
      </w:pPr>
      <w:r>
        <w:t>c)</w:t>
      </w:r>
      <w:r>
        <w:tab/>
        <w:t>may include a P-Preferred-Identity header field in the SIP MESSAGE request containing a public user identity as specified in 3GPP TS 24.229 [4];</w:t>
      </w:r>
    </w:p>
    <w:p w14:paraId="55C1A811" w14:textId="77777777" w:rsidR="00EB676A" w:rsidRDefault="00EB676A" w:rsidP="00EB676A">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-calling-user-id&gt; element in the application/ vnd.3gpp.mcptt-info+xml MIME body of the received SIP MESSAGE request; and</w:t>
      </w:r>
    </w:p>
    <w:p w14:paraId="01596A46" w14:textId="77777777" w:rsidR="00EB676A" w:rsidRDefault="00EB676A" w:rsidP="00EB676A">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5E4EA797" w14:textId="77777777" w:rsidR="00EB676A" w:rsidRDefault="00EB676A" w:rsidP="00EB676A">
      <w:pPr>
        <w:pStyle w:val="B3"/>
      </w:pPr>
      <w:proofErr w:type="spellStart"/>
      <w:r>
        <w:t>i</w:t>
      </w:r>
      <w:proofErr w:type="spellEnd"/>
      <w:r>
        <w:t>)</w:t>
      </w:r>
      <w:r>
        <w:tab/>
        <w:t>the &lt;</w:t>
      </w:r>
      <w:proofErr w:type="spellStart"/>
      <w:r>
        <w:t>mcptt</w:t>
      </w:r>
      <w:proofErr w:type="spellEnd"/>
      <w:r>
        <w:t>-called-party-id&gt; set to the MCPTT ID of the identified MCPTT user called by the remote MCPTT user; and</w:t>
      </w:r>
    </w:p>
    <w:p w14:paraId="0A80337C" w14:textId="77777777" w:rsidR="00EB676A" w:rsidRDefault="00EB676A" w:rsidP="00EB676A">
      <w:pPr>
        <w:pStyle w:val="B3"/>
      </w:pPr>
      <w:r>
        <w:t>ii)</w:t>
      </w:r>
      <w:r>
        <w:tab/>
        <w:t>an &lt;</w:t>
      </w:r>
      <w:proofErr w:type="spellStart"/>
      <w:r>
        <w:t>anyExt</w:t>
      </w:r>
      <w:proofErr w:type="spellEnd"/>
      <w:r>
        <w:t>&gt; element containing:</w:t>
      </w:r>
    </w:p>
    <w:p w14:paraId="7343E300" w14:textId="77777777" w:rsidR="00EB676A" w:rsidRDefault="00EB676A" w:rsidP="00EB676A">
      <w:pPr>
        <w:pStyle w:val="B4"/>
      </w:pPr>
      <w:r>
        <w:t>A)</w:t>
      </w:r>
      <w:r>
        <w:tab/>
        <w:t>the &lt;response-type&gt; element set to a value of "remotely-initiated-private-call-response</w:t>
      </w:r>
      <w:r>
        <w:rPr>
          <w:lang w:eastAsia="ko-KR"/>
        </w:rPr>
        <w:t>"</w:t>
      </w:r>
      <w:r>
        <w:t>;</w:t>
      </w:r>
    </w:p>
    <w:p w14:paraId="0E6877BB" w14:textId="77777777" w:rsidR="00EB676A" w:rsidRDefault="00EB676A" w:rsidP="00EB676A">
      <w:pPr>
        <w:pStyle w:val="B4"/>
      </w:pPr>
      <w:r>
        <w:t>B)</w:t>
      </w:r>
      <w:r>
        <w:tab/>
        <w:t>if the procedures of clause 11.1.1.2.1.1 or clause 11.1.1.2.2.1 were successful in originating an MCPTT private call to the identified MCPTT user, a &lt;remotely-initiated-call-outcome&gt; element set to a value of "success"; and</w:t>
      </w:r>
    </w:p>
    <w:p w14:paraId="58C5F6CE" w14:textId="77777777" w:rsidR="00EB676A" w:rsidRDefault="00EB676A" w:rsidP="00EB676A">
      <w:pPr>
        <w:pStyle w:val="B4"/>
      </w:pPr>
      <w:r>
        <w:t>…</w:t>
      </w:r>
    </w:p>
    <w:p w14:paraId="3D9A2DAE" w14:textId="77777777" w:rsidR="00EB676A" w:rsidRDefault="00EB676A" w:rsidP="00EB676A">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vnd.3gpp.mcptt-info+xml MIME body of the received SIP MESSAGE request; </w:t>
      </w:r>
      <w:r>
        <w:rPr>
          <w:rFonts w:eastAsia="SimSun"/>
        </w:rPr>
        <w:t>and</w:t>
      </w:r>
    </w:p>
    <w:p w14:paraId="5ED734D1" w14:textId="77777777" w:rsidR="00EB676A" w:rsidRDefault="00EB676A" w:rsidP="00EB676A">
      <w:pPr>
        <w:pStyle w:val="B1"/>
      </w:pPr>
      <w:r>
        <w:rPr>
          <w:lang w:eastAsia="ko-KR"/>
        </w:rPr>
        <w:t>4)</w:t>
      </w:r>
      <w:r>
        <w:rPr>
          <w:lang w:eastAsia="ko-KR"/>
        </w:rPr>
        <w:tab/>
        <w:t xml:space="preserve">shall send the </w:t>
      </w:r>
      <w:r>
        <w:rPr>
          <w:rFonts w:eastAsia="SimSun"/>
        </w:rPr>
        <w:t>SIP MESSAGE request according to rules and procedures of 3GPP TS 24.229 [4].</w:t>
      </w:r>
    </w:p>
    <w:p w14:paraId="01121025" w14:textId="77777777" w:rsidR="00EB676A" w:rsidRDefault="00EB676A" w:rsidP="00EB676A">
      <w:r>
        <w:t xml:space="preserve">[TS 24.379, clause </w:t>
      </w:r>
      <w:r>
        <w:rPr>
          <w:lang w:eastAsia="ko-KR"/>
        </w:rPr>
        <w:t>11.1.1.2.2.1</w:t>
      </w:r>
      <w:r>
        <w:t>]</w:t>
      </w:r>
    </w:p>
    <w:p w14:paraId="2D02033B" w14:textId="77777777" w:rsidR="00EB676A" w:rsidRDefault="00EB676A" w:rsidP="00EB676A">
      <w:pPr>
        <w:rPr>
          <w:lang w:eastAsia="ko-KR"/>
        </w:rPr>
      </w:pPr>
      <w:r>
        <w:t xml:space="preserve">Upon receiving a request from an MCPTT user to establish an MCPTT </w:t>
      </w:r>
      <w:r>
        <w:rPr>
          <w:lang w:eastAsia="ko-KR"/>
        </w:rPr>
        <w:t xml:space="preserve">private call within a pre-established session the MCPTT client shall generate a SIP REFER request outside a dialog </w:t>
      </w:r>
      <w:r>
        <w:t xml:space="preserve">in accordance with the procedures specified in 3GPP TS 24.229 [4], IETF RFC 4488 [22] and IETF RFC 3515 [25] as updated by IETF RFC 6665 [26] and </w:t>
      </w:r>
      <w:r>
        <w:rPr>
          <w:lang w:eastAsia="ko-KR"/>
        </w:rPr>
        <w:t>IETF</w:t>
      </w:r>
      <w:r>
        <w:t> </w:t>
      </w:r>
      <w:r>
        <w:rPr>
          <w:lang w:eastAsia="ko-KR"/>
        </w:rPr>
        <w:t>RFC 7647</w:t>
      </w:r>
      <w:r>
        <w:t> [27], with the clarifications given below.</w:t>
      </w:r>
    </w:p>
    <w:p w14:paraId="4142B338" w14:textId="77777777" w:rsidR="00EB676A" w:rsidRDefault="00EB676A" w:rsidP="00EB676A">
      <w:pPr>
        <w:rPr>
          <w:lang w:eastAsia="ko-KR"/>
        </w:rPr>
      </w:pPr>
      <w:r>
        <w:rPr>
          <w:lang w:eastAsia="ko-KR"/>
        </w:rPr>
        <w:t>If the MCPTT user is initiating a private call and an end-to-end security context needs to be established the MCPTT client:</w:t>
      </w:r>
    </w:p>
    <w:p w14:paraId="36E246F2" w14:textId="77777777" w:rsidR="00EB676A" w:rsidRDefault="00EB676A" w:rsidP="00EB676A">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1C87ABF" w14:textId="77777777" w:rsidR="00EB676A" w:rsidRDefault="00EB676A" w:rsidP="00EB676A">
      <w:pPr>
        <w:pStyle w:val="B1"/>
        <w:rPr>
          <w:lang w:eastAsia="ko-KR"/>
        </w:rPr>
      </w:pPr>
      <w:r>
        <w:rPr>
          <w:lang w:eastAsia="ko-KR"/>
        </w:rPr>
        <w:t>2)</w:t>
      </w:r>
      <w:r>
        <w:rPr>
          <w:lang w:eastAsia="ko-KR"/>
        </w:rPr>
        <w:tab/>
        <w:t>shall use the keying material to generate a PCK as described in 3GPP TS 33.180 [78];</w:t>
      </w:r>
    </w:p>
    <w:p w14:paraId="2319BA25" w14:textId="77777777" w:rsidR="00EB676A" w:rsidRDefault="00EB676A" w:rsidP="00EB676A">
      <w:pPr>
        <w:pStyle w:val="B1"/>
        <w:rPr>
          <w:lang w:eastAsia="ko-KR"/>
        </w:rPr>
      </w:pPr>
      <w:r>
        <w:rPr>
          <w:lang w:eastAsia="ko-KR"/>
        </w:rPr>
        <w:t>3)</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[78];</w:t>
      </w:r>
    </w:p>
    <w:p w14:paraId="2D06DF3B" w14:textId="77777777" w:rsidR="00EB676A" w:rsidRDefault="00EB676A" w:rsidP="00EB676A">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BAEA057" w14:textId="77777777" w:rsidR="00EB676A" w:rsidRDefault="00EB676A" w:rsidP="00EB676A">
      <w:pPr>
        <w:pStyle w:val="B1"/>
      </w:pPr>
      <w:r>
        <w:t>5)</w:t>
      </w:r>
      <w:r>
        <w:tab/>
        <w:t>shall generate a MIKEY-SAKKE I_MESSAGE using the encapsulated PCK and PCK-ID as specified in 3GPP TS </w:t>
      </w:r>
      <w:r>
        <w:rPr>
          <w:lang w:eastAsia="ko-KR"/>
        </w:rPr>
        <w:t>33.180 [78]</w:t>
      </w:r>
      <w:r>
        <w:t>;</w:t>
      </w:r>
    </w:p>
    <w:p w14:paraId="754A1580" w14:textId="77777777" w:rsidR="00EB676A" w:rsidRDefault="00EB676A" w:rsidP="00EB676A">
      <w:pPr>
        <w:pStyle w:val="B1"/>
        <w:rPr>
          <w:lang w:eastAsia="ko-KR"/>
        </w:rPr>
      </w:pPr>
      <w:r>
        <w:rPr>
          <w:lang w:eastAsia="ko-KR"/>
        </w:rPr>
        <w:t>6)</w:t>
      </w:r>
      <w:r>
        <w:rPr>
          <w:lang w:eastAsia="ko-KR"/>
        </w:rPr>
        <w:tab/>
        <w:t xml:space="preserve">shall add the </w:t>
      </w:r>
      <w:r>
        <w:t>MCPTT ID of the originating MCPTT to the initiator field (</w:t>
      </w:r>
      <w:proofErr w:type="spellStart"/>
      <w:r>
        <w:t>IDRi</w:t>
      </w:r>
      <w:proofErr w:type="spellEnd"/>
      <w:r>
        <w:t>) of the I_MESSAGE as described in 3GPP TS </w:t>
      </w:r>
      <w:r>
        <w:rPr>
          <w:lang w:eastAsia="ko-KR"/>
        </w:rPr>
        <w:t>33.180 [78]</w:t>
      </w:r>
      <w:r>
        <w:t>; and</w:t>
      </w:r>
    </w:p>
    <w:p w14:paraId="3627BEEB" w14:textId="77777777" w:rsidR="00EB676A" w:rsidRDefault="00EB676A" w:rsidP="00EB676A">
      <w:pPr>
        <w:pStyle w:val="B1"/>
        <w:rPr>
          <w:lang w:eastAsia="ko-KR"/>
        </w:rPr>
      </w:pPr>
      <w:r>
        <w:t>7)</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33.180 [78].</w:t>
      </w:r>
    </w:p>
    <w:p w14:paraId="2DD41B1C" w14:textId="77777777" w:rsidR="00EB676A" w:rsidRDefault="00EB676A" w:rsidP="00EB676A">
      <w:pPr>
        <w:rPr>
          <w:lang w:eastAsia="ko-KR"/>
        </w:rPr>
      </w:pPr>
      <w:r>
        <w:rPr>
          <w:lang w:eastAsia="ko-KR"/>
        </w:rPr>
        <w:t>The MCPTT client populates the SIP REFER request as follows:</w:t>
      </w:r>
    </w:p>
    <w:p w14:paraId="3D20BD91" w14:textId="77777777" w:rsidR="00EB676A" w:rsidRDefault="00EB676A" w:rsidP="00EB676A">
      <w:pPr>
        <w:pStyle w:val="B1"/>
        <w:rPr>
          <w:lang w:eastAsia="ko-KR"/>
        </w:rPr>
      </w:pPr>
      <w:r>
        <w:rPr>
          <w:lang w:eastAsia="ko-KR"/>
        </w:rPr>
        <w:t>1)</w:t>
      </w:r>
      <w:r>
        <w:rPr>
          <w:lang w:eastAsia="ko-KR"/>
        </w:rPr>
        <w:tab/>
        <w:t>shall include the Request-URI set to the public service identity identifying the pre-established session on the MCPTT server serving the MCPTT user;</w:t>
      </w:r>
    </w:p>
    <w:p w14:paraId="2C152697" w14:textId="77777777" w:rsidR="00EB676A" w:rsidRDefault="00EB676A" w:rsidP="00EB676A">
      <w:pPr>
        <w:pStyle w:val="B1"/>
        <w:rPr>
          <w:lang w:eastAsia="ko-KR"/>
        </w:rPr>
      </w:pPr>
      <w:r>
        <w:rPr>
          <w:lang w:eastAsia="ko-KR"/>
        </w:rPr>
        <w:t>2)</w:t>
      </w:r>
      <w:r>
        <w:rPr>
          <w:lang w:eastAsia="ko-KR"/>
        </w:rPr>
        <w:tab/>
        <w:t xml:space="preserve">shall include </w:t>
      </w:r>
      <w:r>
        <w:t>the Refer-Sub header field with value "false" according to rules and procedures of IETF RFC 4488 [22]</w:t>
      </w:r>
      <w:r>
        <w:rPr>
          <w:lang w:eastAsia="ko-KR"/>
        </w:rPr>
        <w:t>;</w:t>
      </w:r>
    </w:p>
    <w:p w14:paraId="42762A33" w14:textId="77777777" w:rsidR="00EB676A" w:rsidRDefault="00EB676A" w:rsidP="00EB676A">
      <w:pPr>
        <w:pStyle w:val="B1"/>
        <w:rPr>
          <w:lang w:eastAsia="ko-KR"/>
        </w:rPr>
      </w:pPr>
      <w:r>
        <w:t>3)</w:t>
      </w:r>
      <w:r>
        <w:tab/>
      </w:r>
      <w:r>
        <w:rPr>
          <w:lang w:eastAsia="ko-KR"/>
        </w:rPr>
        <w:t xml:space="preserve">shall include </w:t>
      </w:r>
      <w:r>
        <w:t>the Supported header field with value "</w:t>
      </w:r>
      <w:proofErr w:type="spellStart"/>
      <w:r>
        <w:t>norefersub</w:t>
      </w:r>
      <w:proofErr w:type="spellEnd"/>
      <w:r>
        <w:t>" according to rules and procedures of IETF RFC 4488 [22]</w:t>
      </w:r>
      <w:r>
        <w:rPr>
          <w:lang w:eastAsia="ko-KR"/>
        </w:rPr>
        <w:t>;</w:t>
      </w:r>
    </w:p>
    <w:p w14:paraId="4A3DBAF9" w14:textId="77777777" w:rsidR="00EB676A" w:rsidRDefault="00EB676A" w:rsidP="00EB676A">
      <w:pPr>
        <w:pStyle w:val="B1"/>
      </w:pPr>
      <w:r>
        <w:t>4)</w:t>
      </w:r>
      <w:r>
        <w:tab/>
      </w:r>
      <w:r>
        <w:rPr>
          <w:lang w:eastAsia="ko-KR"/>
        </w:rPr>
        <w:t xml:space="preserve">shall include </w:t>
      </w:r>
      <w:r>
        <w:t>the option tag "multiple-refer" in the Require header field;</w:t>
      </w:r>
    </w:p>
    <w:p w14:paraId="3D3AB122" w14:textId="77777777" w:rsidR="00EB676A" w:rsidRDefault="00EB676A" w:rsidP="00EB676A">
      <w:pPr>
        <w:pStyle w:val="B1"/>
      </w:pPr>
      <w:r>
        <w:t>5)</w:t>
      </w:r>
      <w:r>
        <w:tab/>
        <w:t>may include a P-Preferred-Identity header field in the SIP REFER request containing a public user identity as specified in 3GPP TS 24.229 [4];</w:t>
      </w:r>
    </w:p>
    <w:p w14:paraId="0FAA348E" w14:textId="77777777" w:rsidR="00EB676A" w:rsidRDefault="00EB676A" w:rsidP="00EB676A">
      <w:pPr>
        <w:pStyle w:val="B1"/>
      </w:pPr>
      <w:r>
        <w:t>6)</w:t>
      </w:r>
      <w:r>
        <w:tab/>
        <w:t>shall include a P-Preferred-Service header field set to the ICSI value "urn:urn-7:3gpp-service.ims.icsi.mcptt" (coded as specified in 3GPP TS 24.229 [4]), according to IETF RFC 6050 [9];</w:t>
      </w:r>
    </w:p>
    <w:p w14:paraId="0FAEDED7" w14:textId="77777777" w:rsidR="00EB676A" w:rsidRDefault="00EB676A" w:rsidP="00EB676A">
      <w:pPr>
        <w:pStyle w:val="B1"/>
      </w:pPr>
      <w:r>
        <w:t>7)</w:t>
      </w:r>
      <w:r>
        <w:tab/>
        <w:t>shall set the Refer-To header field of the SIP REFER request as specified in IETF RFC 3515 [25] with a 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42A79ADF" w14:textId="77777777" w:rsidR="00EB676A" w:rsidRDefault="00EB676A" w:rsidP="00EB676A">
      <w:pPr>
        <w:pStyle w:val="B1"/>
      </w:pPr>
      <w:r>
        <w:t>8)</w:t>
      </w:r>
      <w:r>
        <w:tab/>
        <w:t>for the initiation of a private call, shall include in the application/resource-lists MIME body a single &lt;entry&gt; element containing a "</w:t>
      </w:r>
      <w:proofErr w:type="spellStart"/>
      <w:r>
        <w:t>uri</w:t>
      </w:r>
      <w:proofErr w:type="spellEnd"/>
      <w:r>
        <w:t>" attribute set to the MCPTT ID of the called user, extended with the following URI header fields:</w:t>
      </w:r>
    </w:p>
    <w:p w14:paraId="32ED42C4" w14:textId="77777777" w:rsidR="00EB676A" w:rsidRDefault="00EB676A" w:rsidP="00EB676A">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5327264E" w14:textId="77777777" w:rsidR="00EB676A" w:rsidRDefault="00EB676A" w:rsidP="00EB676A">
      <w:pPr>
        <w:pStyle w:val="B2"/>
        <w:rPr>
          <w:lang w:eastAsia="ko-KR"/>
        </w:rPr>
      </w:pPr>
      <w:r>
        <w:rPr>
          <w:lang w:eastAsia="ko-KR"/>
        </w:rPr>
        <w:t>a)</w:t>
      </w:r>
      <w:r>
        <w:rPr>
          <w:lang w:eastAsia="ko-KR"/>
        </w:rPr>
        <w:tab/>
        <w:t>if force of automatic commencement mode at the invited MCPTT client is requested by the MCPTT user, shall include a Priv-Answer-Mode header field with the value "Auto" according to the rules and procedures of IETF RFC 5373 [18];</w:t>
      </w:r>
    </w:p>
    <w:p w14:paraId="1FF554A8" w14:textId="77777777" w:rsidR="00EB676A" w:rsidRDefault="00EB676A" w:rsidP="00EB676A">
      <w:pPr>
        <w:pStyle w:val="B2"/>
        <w:rPr>
          <w:lang w:eastAsia="ko-KR"/>
        </w:rPr>
      </w:pPr>
      <w:r>
        <w:rPr>
          <w:lang w:eastAsia="ko-KR"/>
        </w:rPr>
        <w:t>b)</w:t>
      </w:r>
      <w:r>
        <w:rPr>
          <w:lang w:eastAsia="ko-KR"/>
        </w:rPr>
        <w:tab/>
        <w:t>if force of automatic commencement mode at the invited MCPTT client is not requested by the MCPTT user and:</w:t>
      </w:r>
    </w:p>
    <w:p w14:paraId="21BD6E1A" w14:textId="77777777" w:rsidR="00EB676A" w:rsidRDefault="00EB676A" w:rsidP="00EB676A">
      <w:pPr>
        <w:pStyle w:val="B3"/>
      </w:pPr>
      <w:proofErr w:type="spellStart"/>
      <w:r>
        <w:t>i</w:t>
      </w:r>
      <w:proofErr w:type="spellEnd"/>
      <w:r>
        <w:t>)</w:t>
      </w:r>
      <w:r>
        <w:tab/>
        <w:t>if automatic commencement mode at the invited MCPTT client is requested</w:t>
      </w:r>
      <w:r>
        <w:rPr>
          <w:lang w:eastAsia="ko-KR"/>
        </w:rPr>
        <w:t xml:space="preserve"> by the MCPTT user</w:t>
      </w:r>
      <w:r>
        <w:t>, shall include an Answer-Mode header field with the value "Automatic" according to rules and procedures of IETF RFC 5373 [18]; and</w:t>
      </w:r>
    </w:p>
    <w:p w14:paraId="7B359057" w14:textId="77777777" w:rsidR="00EB676A" w:rsidRDefault="00EB676A" w:rsidP="00EB676A">
      <w:pPr>
        <w:pStyle w:val="B3"/>
      </w:pPr>
      <w:r>
        <w:t>ii)</w:t>
      </w:r>
      <w:r>
        <w:tab/>
        <w:t>if manual commencement mode at the invited MCPTT client is requested</w:t>
      </w:r>
      <w:r>
        <w:rPr>
          <w:lang w:eastAsia="ko-KR"/>
        </w:rPr>
        <w:t xml:space="preserve"> by the MCPTT user</w:t>
      </w:r>
      <w:r>
        <w:t>, shall include an Answer-Mode header field with the value "Manual" according to rules and procedures of IETF RFC 5373 [18]; and</w:t>
      </w:r>
    </w:p>
    <w:p w14:paraId="50EF62F3" w14:textId="77777777" w:rsidR="00EB676A" w:rsidRDefault="00EB676A" w:rsidP="00EB676A">
      <w:pPr>
        <w:pStyle w:val="B2"/>
      </w:pPr>
      <w:r>
        <w:rPr>
          <w:lang w:eastAsia="ko-KR"/>
        </w:rPr>
        <w:t>c)</w:t>
      </w:r>
      <w:r>
        <w:rPr>
          <w:lang w:eastAsia="ko-KR"/>
        </w:rPr>
        <w:tab/>
      </w:r>
      <w:r>
        <w:t xml:space="preserve">shall include in a </w:t>
      </w:r>
      <w:proofErr w:type="spellStart"/>
      <w:r>
        <w:t>hname</w:t>
      </w:r>
      <w:proofErr w:type="spellEnd"/>
      <w:r>
        <w:t xml:space="preserve"> "body" URI header field:</w:t>
      </w:r>
    </w:p>
    <w:p w14:paraId="0AB3DC2C" w14:textId="77777777" w:rsidR="00EB676A" w:rsidRDefault="00EB676A" w:rsidP="00EB676A">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 section of a media-floor control entity or if end-to-end security is required for the private call, an application/</w:t>
      </w:r>
      <w:proofErr w:type="spellStart"/>
      <w:r>
        <w:rPr>
          <w:lang w:eastAsia="ko-KR"/>
        </w:rPr>
        <w:t>sdp</w:t>
      </w:r>
      <w:proofErr w:type="spellEnd"/>
      <w:r>
        <w:rPr>
          <w:lang w:eastAsia="ko-KR"/>
        </w:rPr>
        <w:t xml:space="preserve"> MIME body</w:t>
      </w:r>
      <w:r>
        <w:t xml:space="preserve"> </w:t>
      </w:r>
      <w:r>
        <w:rPr>
          <w:lang w:eastAsia="ko-KR"/>
        </w:rPr>
        <w:t>containing the SDP parameters of the pre-established session according to 3GPP TS 24.229 [4] with the clarifications given in clause 6.2.1.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311239EF" w14:textId="77777777" w:rsidR="00EB676A" w:rsidRDefault="00EB676A" w:rsidP="00EB676A">
      <w:pPr>
        <w:pStyle w:val="B3"/>
      </w:pPr>
      <w:r>
        <w:t>ii)</w:t>
      </w:r>
      <w:r>
        <w:tab/>
        <w:t>an application/vnd.3gpp.mcptt-info MIME body with the &lt;session-type&gt; element set to "private";</w:t>
      </w:r>
    </w:p>
    <w:p w14:paraId="23455746" w14:textId="77777777" w:rsidR="00EB676A" w:rsidRDefault="00EB676A" w:rsidP="00EB676A">
      <w:pPr>
        <w:pStyle w:val="B1"/>
        <w:rPr>
          <w:rFonts w:eastAsia="Malgun Gothic"/>
        </w:rPr>
      </w:pPr>
      <w:r>
        <w:t>...</w:t>
      </w:r>
    </w:p>
    <w:p w14:paraId="3631DCEA" w14:textId="77777777" w:rsidR="00EB676A" w:rsidRDefault="00EB676A" w:rsidP="00EB676A">
      <w:pPr>
        <w:pStyle w:val="B1"/>
        <w:rPr>
          <w:lang w:eastAsia="ko-KR"/>
        </w:rPr>
      </w:pPr>
      <w:r>
        <w:rPr>
          <w:lang w:eastAsia="ko-KR"/>
        </w:rPr>
        <w:t>12</w:t>
      </w:r>
      <w:r>
        <w:t>)</w:t>
      </w:r>
      <w:r>
        <w:rPr>
          <w:lang w:eastAsia="ko-KR"/>
        </w:rPr>
        <w:tab/>
      </w:r>
      <w:r>
        <w:t xml:space="preserve">shall include a </w:t>
      </w:r>
      <w:r>
        <w:rPr>
          <w:lang w:eastAsia="ko-KR"/>
        </w:rPr>
        <w:t>Target-Dialog header field as specified in IETF RFC 4538 [23] identifying the pre-established session; and</w:t>
      </w:r>
    </w:p>
    <w:p w14:paraId="31F4D799" w14:textId="77777777" w:rsidR="00EB676A" w:rsidRDefault="00EB676A" w:rsidP="00EB676A">
      <w:pPr>
        <w:pStyle w:val="B1"/>
        <w:rPr>
          <w:lang w:eastAsia="ko-KR"/>
        </w:rPr>
      </w:pPr>
      <w:r>
        <w:rPr>
          <w:lang w:eastAsia="ko-KR"/>
        </w:rPr>
        <w:t>13)</w:t>
      </w:r>
      <w:r>
        <w:rPr>
          <w:lang w:eastAsia="ko-KR"/>
        </w:rPr>
        <w:tab/>
        <w:t>if:</w:t>
      </w:r>
    </w:p>
    <w:p w14:paraId="18FFD337" w14:textId="77777777" w:rsidR="00EB676A" w:rsidRDefault="00EB676A" w:rsidP="00EB676A">
      <w:pPr>
        <w:pStyle w:val="B2"/>
        <w:rPr>
          <w:lang w:eastAsia="ko-KR"/>
        </w:rPr>
      </w:pPr>
      <w:r>
        <w:rPr>
          <w:lang w:eastAsia="ko-KR"/>
        </w:rPr>
        <w:t>a)</w:t>
      </w:r>
      <w:r>
        <w:rPr>
          <w:lang w:eastAsia="ko-KR"/>
        </w:rPr>
        <w:tab/>
        <w:t>implicit floor control is required;</w:t>
      </w:r>
    </w:p>
    <w:p w14:paraId="29569529" w14:textId="77777777" w:rsidR="00EB676A" w:rsidRDefault="00EB676A" w:rsidP="00EB676A">
      <w:pPr>
        <w:pStyle w:val="B2"/>
        <w:rPr>
          <w:lang w:eastAsia="ko-KR"/>
        </w:rPr>
      </w:pPr>
      <w:r>
        <w:rPr>
          <w:lang w:eastAsia="ko-KR"/>
        </w:rPr>
        <w:t>b)</w:t>
      </w:r>
      <w:r>
        <w:rPr>
          <w:lang w:eastAsia="ko-KR"/>
        </w:rPr>
        <w:tab/>
        <w:t>the pre-established session was not established with an implicit floor request; and</w:t>
      </w:r>
    </w:p>
    <w:p w14:paraId="79A517DD" w14:textId="77777777" w:rsidR="00EB676A" w:rsidRDefault="00EB676A" w:rsidP="00EB676A">
      <w:pPr>
        <w:pStyle w:val="B2"/>
      </w:pPr>
      <w:r>
        <w:rPr>
          <w:lang w:eastAsia="ko-KR"/>
        </w:rPr>
        <w:t>c)</w:t>
      </w:r>
      <w:r>
        <w:rPr>
          <w:lang w:eastAsia="ko-KR"/>
        </w:rPr>
        <w:tab/>
      </w:r>
      <w:r>
        <w:t>location information has not yet been included in the SIP REFER request;</w:t>
      </w:r>
    </w:p>
    <w:p w14:paraId="4D916E8C" w14:textId="77777777" w:rsidR="00EB676A" w:rsidRDefault="00EB676A" w:rsidP="00EB676A">
      <w:pPr>
        <w:pStyle w:val="B1"/>
      </w:pPr>
      <w:r>
        <w:tab/>
        <w:t>then shall include an application/vnd.3gpp.mcptt-location-info+xml MIME body with a &lt;Report&gt; element included in the &lt;location-info&gt; root element.</w:t>
      </w:r>
    </w:p>
    <w:p w14:paraId="5F4AD509" w14:textId="77777777" w:rsidR="00EB676A" w:rsidRDefault="00EB676A" w:rsidP="00EB676A">
      <w:r>
        <w:t>The MCPTT client shall send the SIP REFER request towards the MCPTT server</w:t>
      </w:r>
      <w:r>
        <w:rPr>
          <w:lang w:eastAsia="ko-KR"/>
        </w:rPr>
        <w:t xml:space="preserve"> according to 3GPP TS 24.229 [4].</w:t>
      </w:r>
    </w:p>
    <w:p w14:paraId="54DBB4DA" w14:textId="77777777" w:rsidR="00EB676A" w:rsidRDefault="00EB676A" w:rsidP="00EB676A">
      <w:pPr>
        <w:pStyle w:val="H6"/>
      </w:pPr>
      <w:r>
        <w:t>6.2.26.3</w:t>
      </w:r>
      <w:r>
        <w:tab/>
        <w:t>Test description</w:t>
      </w:r>
    </w:p>
    <w:p w14:paraId="0BB5EF55" w14:textId="77777777" w:rsidR="00EB676A" w:rsidRDefault="00EB676A" w:rsidP="00EB676A">
      <w:pPr>
        <w:pStyle w:val="H6"/>
      </w:pPr>
      <w:r>
        <w:t>6.2.26.3.1</w:t>
      </w:r>
      <w:r>
        <w:tab/>
        <w:t>Pre-test conditions</w:t>
      </w:r>
    </w:p>
    <w:p w14:paraId="5DAB4514" w14:textId="77777777" w:rsidR="00EB676A" w:rsidRDefault="00EB676A" w:rsidP="00EB676A">
      <w:pPr>
        <w:pStyle w:val="H6"/>
      </w:pPr>
      <w:r>
        <w:t>System Simulator:</w:t>
      </w:r>
    </w:p>
    <w:p w14:paraId="0E85E8C2" w14:textId="77777777" w:rsidR="00EB676A" w:rsidRDefault="00EB676A" w:rsidP="00EB676A">
      <w:pPr>
        <w:pStyle w:val="B1"/>
      </w:pPr>
      <w:r>
        <w:t>-</w:t>
      </w:r>
      <w:r>
        <w:tab/>
        <w:t>SS (MCPTT server)</w:t>
      </w:r>
    </w:p>
    <w:p w14:paraId="423F21CF" w14:textId="77777777" w:rsidR="00EB676A" w:rsidRDefault="00EB676A" w:rsidP="00EB676A">
      <w:pPr>
        <w:pStyle w:val="B1"/>
      </w:pPr>
      <w:r>
        <w:t>-</w:t>
      </w:r>
      <w: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B00D90B" w14:textId="77777777" w:rsidR="00EB676A" w:rsidRDefault="00EB676A" w:rsidP="00EB676A">
      <w:pPr>
        <w:pStyle w:val="H6"/>
      </w:pPr>
      <w:r>
        <w:t>IUT:</w:t>
      </w:r>
    </w:p>
    <w:p w14:paraId="3A93427A" w14:textId="77777777" w:rsidR="00EB676A" w:rsidRDefault="00EB676A" w:rsidP="00EB676A">
      <w:pPr>
        <w:pStyle w:val="B1"/>
      </w:pPr>
      <w:r>
        <w:t>-</w:t>
      </w:r>
      <w:r>
        <w:tab/>
        <w:t>UE (MCPTT client)</w:t>
      </w:r>
    </w:p>
    <w:p w14:paraId="3E6A2719" w14:textId="77777777" w:rsidR="00EB676A" w:rsidRDefault="00EB676A" w:rsidP="00EB676A">
      <w:pPr>
        <w:pStyle w:val="B1"/>
      </w:pPr>
      <w:r>
        <w:t>-</w:t>
      </w:r>
      <w:r>
        <w:tab/>
        <w:t>The test USIM set as defined in TS 36.579-1 [2], subclause 5.5.10 is inserted.</w:t>
      </w:r>
    </w:p>
    <w:p w14:paraId="096ACFB0" w14:textId="77777777" w:rsidR="00EB676A" w:rsidRDefault="00EB676A" w:rsidP="00EB676A">
      <w:pPr>
        <w:pStyle w:val="H6"/>
      </w:pPr>
      <w:r>
        <w:t>Preamble:</w:t>
      </w:r>
    </w:p>
    <w:p w14:paraId="61AE521A" w14:textId="77777777" w:rsidR="00EB676A" w:rsidRDefault="00EB676A" w:rsidP="00EB676A">
      <w:pPr>
        <w:pStyle w:val="B1"/>
      </w:pPr>
      <w:r>
        <w:t>-</w:t>
      </w:r>
      <w:r>
        <w:tab/>
        <w:t>The UE has performed the Generic Test Procedure for MCPTT UE registration as specified in TS 36.579-1 [2], subclause 5.4.2.</w:t>
      </w:r>
    </w:p>
    <w:p w14:paraId="77908E00" w14:textId="77777777" w:rsidR="00EB676A" w:rsidRDefault="00EB676A" w:rsidP="00EB676A">
      <w:pPr>
        <w:pStyle w:val="B1"/>
      </w:pPr>
      <w:r>
        <w:t>-</w:t>
      </w:r>
      <w:r>
        <w:tab/>
        <w:t>The MCPTT User performs the procedure for MCPTT Authorization/Configuration and Key Generation as specified in TS 36.579-1 [2], subclause 5.3.2.</w:t>
      </w:r>
    </w:p>
    <w:p w14:paraId="7FA49F0A" w14:textId="77777777" w:rsidR="00EB676A" w:rsidRDefault="00EB676A" w:rsidP="00EB676A">
      <w:pPr>
        <w:pStyle w:val="B2"/>
      </w:pPr>
      <w:r>
        <w:t>-</w:t>
      </w:r>
      <w:r>
        <w:tab/>
        <w:t>The MCPTT User is authorized to initiate</w:t>
      </w:r>
      <w:r>
        <w:rPr>
          <w:lang w:eastAsia="ko-KR"/>
        </w:rPr>
        <w:t xml:space="preserve"> private calls</w:t>
      </w:r>
      <w:r>
        <w:t>: the &lt;allow-private-call&gt;</w:t>
      </w:r>
      <w:r>
        <w:rPr>
          <w:lang w:eastAsia="ko-KR"/>
        </w:rPr>
        <w:t xml:space="preserve"> element of the &lt;ruleset&gt; element </w:t>
      </w:r>
      <w:r>
        <w:t>is present in the MCPTT user profile document and is set to "true".</w:t>
      </w:r>
    </w:p>
    <w:p w14:paraId="69764B60" w14:textId="77777777" w:rsidR="00EB676A" w:rsidRDefault="00EB676A" w:rsidP="00EB676A"/>
    <w:p w14:paraId="7A368EBE" w14:textId="77777777" w:rsidR="00EB676A" w:rsidRDefault="00EB676A" w:rsidP="00EB676A">
      <w:pPr>
        <w:pStyle w:val="B1"/>
      </w:pPr>
      <w:r>
        <w:t>-</w:t>
      </w:r>
      <w:r>
        <w:tab/>
        <w:t>The MCPTT User performs the procedure for MCPTT pre-established session establishment CO as specified in TS 36.579-1 [2], subclause 5.3.3.</w:t>
      </w:r>
    </w:p>
    <w:p w14:paraId="1A0F0C4E" w14:textId="77777777" w:rsidR="00EB676A" w:rsidRDefault="00EB676A" w:rsidP="00EB676A">
      <w:pPr>
        <w:pStyle w:val="B1"/>
      </w:pPr>
      <w:r>
        <w:t>-</w:t>
      </w:r>
      <w:r>
        <w:tab/>
        <w:t>UE States at the end of the preamble</w:t>
      </w:r>
    </w:p>
    <w:p w14:paraId="4E57DAC9" w14:textId="77777777" w:rsidR="00EB676A" w:rsidRDefault="00EB676A" w:rsidP="00EB676A">
      <w:pPr>
        <w:pStyle w:val="B2"/>
      </w:pPr>
      <w:r>
        <w:t>-</w:t>
      </w:r>
      <w:r>
        <w:tab/>
        <w:t>The UE is in E-UTRA Registered, Idle Mode state.</w:t>
      </w:r>
    </w:p>
    <w:p w14:paraId="1B7131AE" w14:textId="77777777" w:rsidR="00EB676A" w:rsidRDefault="00EB676A" w:rsidP="00EB676A">
      <w:pPr>
        <w:pStyle w:val="B2"/>
      </w:pPr>
      <w:r>
        <w:t>-</w:t>
      </w:r>
      <w:r>
        <w:tab/>
        <w:t>The MCPTT Client Application has been activated and User has registered-in as the MCPTT User with the Server as active user at the Client.</w:t>
      </w:r>
    </w:p>
    <w:p w14:paraId="608B9FD3" w14:textId="77777777" w:rsidR="00EB676A" w:rsidRDefault="00EB676A" w:rsidP="00EB676A">
      <w:pPr>
        <w:pStyle w:val="H6"/>
      </w:pPr>
      <w:r>
        <w:t>6.2.26.3.2</w:t>
      </w:r>
      <w:r>
        <w:tab/>
        <w:t>Test procedure sequence</w:t>
      </w:r>
    </w:p>
    <w:p w14:paraId="677F43A8" w14:textId="77777777" w:rsidR="00EB676A" w:rsidRDefault="00EB676A" w:rsidP="00EB676A">
      <w:pPr>
        <w:pStyle w:val="TH"/>
      </w:pPr>
      <w:r>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EB676A" w14:paraId="5FE20862" w14:textId="77777777" w:rsidTr="00BC3F8D">
        <w:trPr>
          <w:cantSplit/>
        </w:trPr>
        <w:tc>
          <w:tcPr>
            <w:tcW w:w="533" w:type="dxa"/>
            <w:tcBorders>
              <w:top w:val="single" w:sz="4" w:space="0" w:color="auto"/>
              <w:left w:val="single" w:sz="4" w:space="0" w:color="auto"/>
              <w:bottom w:val="nil"/>
              <w:right w:val="single" w:sz="4" w:space="0" w:color="auto"/>
            </w:tcBorders>
            <w:hideMark/>
          </w:tcPr>
          <w:p w14:paraId="1853745A" w14:textId="77777777" w:rsidR="00EB676A" w:rsidRDefault="00EB676A" w:rsidP="00BC3F8D">
            <w:pPr>
              <w:pStyle w:val="TAH"/>
              <w:rPr>
                <w:lang w:eastAsia="ko-KR"/>
              </w:rPr>
            </w:pPr>
            <w:r>
              <w:rPr>
                <w:lang w:eastAsia="ko-KR"/>
              </w:rPr>
              <w:t>St</w:t>
            </w:r>
          </w:p>
        </w:tc>
        <w:tc>
          <w:tcPr>
            <w:tcW w:w="3967" w:type="dxa"/>
            <w:tcBorders>
              <w:top w:val="single" w:sz="4" w:space="0" w:color="auto"/>
              <w:left w:val="single" w:sz="4" w:space="0" w:color="auto"/>
              <w:bottom w:val="nil"/>
              <w:right w:val="single" w:sz="4" w:space="0" w:color="auto"/>
            </w:tcBorders>
            <w:hideMark/>
          </w:tcPr>
          <w:p w14:paraId="54A35EE3" w14:textId="77777777" w:rsidR="00EB676A" w:rsidRDefault="00EB676A" w:rsidP="00BC3F8D">
            <w:pPr>
              <w:pStyle w:val="TAH"/>
              <w:rPr>
                <w:lang w:eastAsia="ko-KR"/>
              </w:rPr>
            </w:pPr>
            <w:r>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A7BFB2A" w14:textId="77777777" w:rsidR="00EB676A" w:rsidRDefault="00EB676A" w:rsidP="00BC3F8D">
            <w:pPr>
              <w:pStyle w:val="TAH"/>
              <w:rPr>
                <w:lang w:eastAsia="ko-KR"/>
              </w:rPr>
            </w:pPr>
            <w:r>
              <w:rPr>
                <w:lang w:eastAsia="ko-KR"/>
              </w:rPr>
              <w:t>Message Sequence</w:t>
            </w:r>
          </w:p>
        </w:tc>
        <w:tc>
          <w:tcPr>
            <w:tcW w:w="565" w:type="dxa"/>
            <w:tcBorders>
              <w:top w:val="single" w:sz="4" w:space="0" w:color="auto"/>
              <w:left w:val="single" w:sz="4" w:space="0" w:color="auto"/>
              <w:bottom w:val="nil"/>
              <w:right w:val="single" w:sz="4" w:space="0" w:color="auto"/>
            </w:tcBorders>
            <w:hideMark/>
          </w:tcPr>
          <w:p w14:paraId="215F45CA" w14:textId="77777777" w:rsidR="00EB676A" w:rsidRDefault="00EB676A" w:rsidP="00BC3F8D">
            <w:pPr>
              <w:pStyle w:val="TAH"/>
              <w:rPr>
                <w:lang w:eastAsia="ko-KR"/>
              </w:rPr>
            </w:pPr>
            <w:r>
              <w:rPr>
                <w:lang w:eastAsia="ko-KR"/>
              </w:rPr>
              <w:t>TP</w:t>
            </w:r>
          </w:p>
        </w:tc>
        <w:tc>
          <w:tcPr>
            <w:tcW w:w="850" w:type="dxa"/>
            <w:tcBorders>
              <w:top w:val="single" w:sz="4" w:space="0" w:color="auto"/>
              <w:left w:val="single" w:sz="4" w:space="0" w:color="auto"/>
              <w:bottom w:val="nil"/>
              <w:right w:val="single" w:sz="4" w:space="0" w:color="auto"/>
            </w:tcBorders>
            <w:hideMark/>
          </w:tcPr>
          <w:p w14:paraId="5F050D74" w14:textId="77777777" w:rsidR="00EB676A" w:rsidRDefault="00EB676A" w:rsidP="00BC3F8D">
            <w:pPr>
              <w:pStyle w:val="TAH"/>
              <w:rPr>
                <w:lang w:eastAsia="ko-KR"/>
              </w:rPr>
            </w:pPr>
            <w:r>
              <w:rPr>
                <w:lang w:eastAsia="ko-KR"/>
              </w:rPr>
              <w:t>Verdict</w:t>
            </w:r>
          </w:p>
        </w:tc>
      </w:tr>
      <w:tr w:rsidR="00EB676A" w14:paraId="136EAE15" w14:textId="77777777" w:rsidTr="00BC3F8D">
        <w:trPr>
          <w:cantSplit/>
        </w:trPr>
        <w:tc>
          <w:tcPr>
            <w:tcW w:w="533" w:type="dxa"/>
            <w:tcBorders>
              <w:top w:val="nil"/>
              <w:left w:val="single" w:sz="4" w:space="0" w:color="auto"/>
              <w:bottom w:val="single" w:sz="4" w:space="0" w:color="auto"/>
              <w:right w:val="single" w:sz="4" w:space="0" w:color="auto"/>
            </w:tcBorders>
          </w:tcPr>
          <w:p w14:paraId="7D68915B" w14:textId="77777777" w:rsidR="00EB676A" w:rsidRDefault="00EB676A" w:rsidP="00BC3F8D">
            <w:pPr>
              <w:pStyle w:val="TAH"/>
              <w:rPr>
                <w:lang w:eastAsia="ko-KR"/>
              </w:rPr>
            </w:pPr>
          </w:p>
        </w:tc>
        <w:tc>
          <w:tcPr>
            <w:tcW w:w="3967" w:type="dxa"/>
            <w:tcBorders>
              <w:top w:val="nil"/>
              <w:left w:val="single" w:sz="4" w:space="0" w:color="auto"/>
              <w:bottom w:val="single" w:sz="4" w:space="0" w:color="auto"/>
              <w:right w:val="single" w:sz="4" w:space="0" w:color="auto"/>
            </w:tcBorders>
          </w:tcPr>
          <w:p w14:paraId="2F9D56A2" w14:textId="77777777" w:rsidR="00EB676A" w:rsidRDefault="00EB676A" w:rsidP="00BC3F8D">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42114105" w14:textId="77777777" w:rsidR="00EB676A" w:rsidRDefault="00EB676A" w:rsidP="00BC3F8D">
            <w:pPr>
              <w:pStyle w:val="TAH"/>
              <w:rPr>
                <w:lang w:eastAsia="ko-KR"/>
              </w:rPr>
            </w:pPr>
            <w:r>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
          <w:p w14:paraId="2AF83130" w14:textId="77777777" w:rsidR="00EB676A" w:rsidRDefault="00EB676A" w:rsidP="00BC3F8D">
            <w:pPr>
              <w:pStyle w:val="TAH"/>
              <w:rPr>
                <w:lang w:eastAsia="ko-KR"/>
              </w:rPr>
            </w:pPr>
            <w:r>
              <w:rPr>
                <w:lang w:eastAsia="ko-KR"/>
              </w:rPr>
              <w:t>Message</w:t>
            </w:r>
          </w:p>
        </w:tc>
        <w:tc>
          <w:tcPr>
            <w:tcW w:w="565" w:type="dxa"/>
            <w:tcBorders>
              <w:top w:val="nil"/>
              <w:left w:val="single" w:sz="4" w:space="0" w:color="auto"/>
              <w:bottom w:val="single" w:sz="4" w:space="0" w:color="auto"/>
              <w:right w:val="single" w:sz="4" w:space="0" w:color="auto"/>
            </w:tcBorders>
          </w:tcPr>
          <w:p w14:paraId="0E83C626" w14:textId="77777777" w:rsidR="00EB676A" w:rsidRDefault="00EB676A" w:rsidP="00BC3F8D">
            <w:pPr>
              <w:pStyle w:val="TAH"/>
              <w:rPr>
                <w:lang w:eastAsia="ko-KR"/>
              </w:rPr>
            </w:pPr>
          </w:p>
        </w:tc>
        <w:tc>
          <w:tcPr>
            <w:tcW w:w="850" w:type="dxa"/>
            <w:tcBorders>
              <w:top w:val="nil"/>
              <w:left w:val="single" w:sz="4" w:space="0" w:color="auto"/>
              <w:bottom w:val="single" w:sz="4" w:space="0" w:color="auto"/>
              <w:right w:val="single" w:sz="4" w:space="0" w:color="auto"/>
            </w:tcBorders>
          </w:tcPr>
          <w:p w14:paraId="70554CC2" w14:textId="77777777" w:rsidR="00EB676A" w:rsidRDefault="00EB676A" w:rsidP="00BC3F8D">
            <w:pPr>
              <w:pStyle w:val="TAH"/>
              <w:rPr>
                <w:lang w:eastAsia="ko-KR"/>
              </w:rPr>
            </w:pPr>
          </w:p>
        </w:tc>
      </w:tr>
      <w:tr w:rsidR="00EB676A" w14:paraId="71838C7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8191BFF" w14:textId="67EC8C3A" w:rsidR="00EB676A" w:rsidRDefault="00EB676A" w:rsidP="00BC3F8D">
            <w:pPr>
              <w:pStyle w:val="TAC"/>
              <w:rPr>
                <w:lang w:eastAsia="ko-KR"/>
              </w:rPr>
            </w:pPr>
            <w:r>
              <w:rPr>
                <w:lang w:eastAsia="ko-KR"/>
              </w:rPr>
              <w:t>1</w:t>
            </w:r>
            <w:del w:id="1237" w:author="MCC160" w:date="2022-11-03T14:07:00Z">
              <w:r w:rsidDel="00E85701">
                <w:rPr>
                  <w:lang w:eastAsia="ko-KR"/>
                </w:rPr>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1653BA3D"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251C7D45"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FE820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ECE3435"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7B5B8E8" w14:textId="77777777" w:rsidR="00EB676A" w:rsidRDefault="00EB676A" w:rsidP="00BC3F8D">
            <w:pPr>
              <w:pStyle w:val="TAC"/>
              <w:rPr>
                <w:lang w:eastAsia="ko-KR"/>
              </w:rPr>
            </w:pPr>
            <w:r>
              <w:rPr>
                <w:lang w:eastAsia="ko-KR"/>
              </w:rPr>
              <w:t>-</w:t>
            </w:r>
          </w:p>
        </w:tc>
      </w:tr>
      <w:tr w:rsidR="00EB676A" w14:paraId="6B4F958B"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5EAFEE65" w14:textId="77777777" w:rsidR="00EB676A" w:rsidRDefault="00EB676A" w:rsidP="00BC3F8D">
            <w:pPr>
              <w:pStyle w:val="TAC"/>
              <w:rPr>
                <w:lang w:eastAsia="ko-KR"/>
              </w:rPr>
            </w:pPr>
            <w:r>
              <w:rPr>
                <w:lang w:eastAsia="ko-KR"/>
              </w:rPr>
              <w:t>2-3A</w:t>
            </w:r>
          </w:p>
        </w:tc>
        <w:tc>
          <w:tcPr>
            <w:tcW w:w="3967" w:type="dxa"/>
            <w:tcBorders>
              <w:top w:val="single" w:sz="4" w:space="0" w:color="auto"/>
              <w:left w:val="single" w:sz="4" w:space="0" w:color="auto"/>
              <w:bottom w:val="single" w:sz="4" w:space="0" w:color="auto"/>
              <w:right w:val="single" w:sz="4" w:space="0" w:color="auto"/>
            </w:tcBorders>
            <w:hideMark/>
          </w:tcPr>
          <w:p w14:paraId="1E5971A2" w14:textId="0A80644A" w:rsidR="00EB676A" w:rsidDel="00F9603B" w:rsidRDefault="00EB676A" w:rsidP="00F9603B">
            <w:pPr>
              <w:pStyle w:val="TAL"/>
              <w:rPr>
                <w:del w:id="1238" w:author="MCC160" w:date="2022-11-01T15:05:00Z"/>
                <w:lang w:eastAsia="ko-KR"/>
              </w:rPr>
            </w:pPr>
            <w:r>
              <w:t xml:space="preserve">Steps 1a1-3 of </w:t>
            </w:r>
            <w:del w:id="1239" w:author="MCC160" w:date="2022-11-01T15:04:00Z">
              <w:r w:rsidDel="00F9603B">
                <w:delText xml:space="preserve">the </w:delText>
              </w:r>
            </w:del>
            <w:ins w:id="1240" w:author="MCC160" w:date="2022-11-01T15:04:00Z">
              <w:r w:rsidR="00F9603B">
                <w:t xml:space="preserve">test </w:t>
              </w:r>
            </w:ins>
            <w:r>
              <w:t xml:space="preserve">procedure </w:t>
            </w:r>
            <w:del w:id="1241" w:author="MCC160" w:date="2022-11-01T15:04:00Z">
              <w:r w:rsidDel="00F9603B">
                <w:delText xml:space="preserve">for </w:delText>
              </w:r>
            </w:del>
            <w:ins w:id="1242" w:author="MCC160" w:date="2022-11-01T15:04:00Z">
              <w:r w:rsidR="00F9603B">
                <w:t>'</w:t>
              </w:r>
            </w:ins>
            <w:r>
              <w:t>MCX SIP MESSAGE CT</w:t>
            </w:r>
            <w:ins w:id="1243" w:author="MCC160" w:date="2022-11-01T15:04:00Z">
              <w:r w:rsidR="00F9603B">
                <w:t>'</w:t>
              </w:r>
            </w:ins>
            <w:r>
              <w:t xml:space="preserve"> as described in</w:t>
            </w:r>
            <w:r>
              <w:rPr>
                <w:szCs w:val="18"/>
              </w:rPr>
              <w:t xml:space="preserve"> TS 36.579-1 [2] Table 5.3.33.3-1</w:t>
            </w:r>
            <w:ins w:id="1244" w:author="MCC160" w:date="2022-11-01T15:05:00Z">
              <w:r w:rsidR="00F9603B" w:rsidRPr="00F9603B">
                <w:rPr>
                  <w:szCs w:val="18"/>
                </w:rPr>
                <w:t xml:space="preserve"> are performed</w:t>
              </w:r>
            </w:ins>
            <w:r>
              <w:rPr>
                <w:lang w:eastAsia="ko-KR"/>
              </w:rPr>
              <w:t xml:space="preserve"> requesting the establishment of </w:t>
            </w:r>
            <w:ins w:id="1245" w:author="MCC160" w:date="2022-11-01T15:05:00Z">
              <w:r w:rsidR="00F9603B">
                <w:rPr>
                  <w:lang w:eastAsia="ko-KR"/>
                </w:rPr>
                <w:t>a</w:t>
              </w:r>
            </w:ins>
            <w:del w:id="1246" w:author="MCC160" w:date="2022-11-01T15:05:00Z">
              <w:r w:rsidDel="00F9603B">
                <w:rPr>
                  <w:lang w:eastAsia="ko-KR"/>
                </w:rPr>
                <w:delText>MCPTT</w:delText>
              </w:r>
            </w:del>
            <w:r>
              <w:rPr>
                <w:lang w:eastAsia="ko-KR"/>
              </w:rPr>
              <w:t xml:space="preserve"> </w:t>
            </w:r>
            <w:del w:id="1247" w:author="MCC160" w:date="2022-11-01T15:05:00Z">
              <w:r w:rsidDel="00F9603B">
                <w:rPr>
                  <w:lang w:eastAsia="ko-KR"/>
                </w:rPr>
                <w:delText>R</w:delText>
              </w:r>
            </w:del>
            <w:ins w:id="1248" w:author="MCC160" w:date="2022-11-01T15:05:00Z">
              <w:r w:rsidR="00F9603B">
                <w:rPr>
                  <w:lang w:eastAsia="ko-KR"/>
                </w:rPr>
                <w:t>r</w:t>
              </w:r>
            </w:ins>
            <w:r>
              <w:rPr>
                <w:lang w:eastAsia="ko-KR"/>
              </w:rPr>
              <w:t>emotely initiated private call</w:t>
            </w:r>
            <w:del w:id="1249" w:author="MCC160" w:date="2022-11-01T15:05:00Z">
              <w:r w:rsidDel="00F9603B">
                <w:rPr>
                  <w:lang w:eastAsia="ko-KR"/>
                </w:rPr>
                <w:delText xml:space="preserve"> are performed</w:delText>
              </w:r>
            </w:del>
            <w:ins w:id="1250" w:author="MCC160" w:date="2022-11-01T15:05:00Z">
              <w:r w:rsidR="00F9603B">
                <w:rPr>
                  <w:lang w:eastAsia="ko-KR"/>
                </w:rPr>
                <w:t>.</w:t>
              </w:r>
            </w:ins>
            <w:del w:id="1251" w:author="MCC160" w:date="2022-11-01T15:05:00Z">
              <w:r w:rsidDel="00F9603B">
                <w:rPr>
                  <w:lang w:eastAsia="ko-KR"/>
                </w:rPr>
                <w:delText>;</w:delText>
              </w:r>
            </w:del>
          </w:p>
          <w:p w14:paraId="68691EA1" w14:textId="2240DE53" w:rsidR="00EB676A" w:rsidRDefault="00EB676A" w:rsidP="00F9603B">
            <w:pPr>
              <w:pStyle w:val="TAL"/>
              <w:rPr>
                <w:lang w:eastAsia="ko-KR"/>
              </w:rPr>
            </w:pPr>
            <w:del w:id="1252" w:author="MCC160" w:date="2022-11-01T15:05:00Z">
              <w:r w:rsidDel="00F9603B">
                <w:rPr>
                  <w:lang w:eastAsia="zh-CN"/>
                </w:rPr>
                <w:delText xml:space="preserve">the </w:delText>
              </w:r>
              <w:r w:rsidDel="00F9603B">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"false".</w:delText>
              </w:r>
            </w:del>
          </w:p>
        </w:tc>
        <w:tc>
          <w:tcPr>
            <w:tcW w:w="708" w:type="dxa"/>
            <w:tcBorders>
              <w:top w:val="single" w:sz="4" w:space="0" w:color="auto"/>
              <w:left w:val="single" w:sz="4" w:space="0" w:color="auto"/>
              <w:bottom w:val="single" w:sz="4" w:space="0" w:color="auto"/>
              <w:right w:val="single" w:sz="4" w:space="0" w:color="auto"/>
            </w:tcBorders>
            <w:hideMark/>
          </w:tcPr>
          <w:p w14:paraId="23C8EAF8"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DEAF5D2"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9E56F4D"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1EBBA1C" w14:textId="77777777" w:rsidR="00EB676A" w:rsidRDefault="00EB676A" w:rsidP="00BC3F8D">
            <w:pPr>
              <w:pStyle w:val="TAC"/>
              <w:rPr>
                <w:lang w:eastAsia="ko-KR"/>
              </w:rPr>
            </w:pPr>
            <w:r>
              <w:rPr>
                <w:lang w:eastAsia="ko-KR"/>
              </w:rPr>
              <w:t>-</w:t>
            </w:r>
          </w:p>
        </w:tc>
      </w:tr>
      <w:tr w:rsidR="00EB676A" w14:paraId="5C35FF3F"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28D960" w14:textId="77777777" w:rsidR="00EB676A" w:rsidRDefault="00EB676A" w:rsidP="00BC3F8D">
            <w:pPr>
              <w:pStyle w:val="TAC"/>
              <w:rPr>
                <w:lang w:eastAsia="ko-KR"/>
              </w:rPr>
            </w:pPr>
            <w:r>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
          <w:p w14:paraId="252816A9"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0DFA229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0EDD57"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54E398E"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0502EC75" w14:textId="77777777" w:rsidR="00EB676A" w:rsidRDefault="00EB676A" w:rsidP="00BC3F8D">
            <w:pPr>
              <w:pStyle w:val="TAC"/>
              <w:rPr>
                <w:lang w:eastAsia="ko-KR"/>
              </w:rPr>
            </w:pPr>
            <w:r>
              <w:rPr>
                <w:lang w:eastAsia="ko-KR"/>
              </w:rPr>
              <w:t>-</w:t>
            </w:r>
          </w:p>
        </w:tc>
      </w:tr>
      <w:tr w:rsidR="00EB676A" w14:paraId="33547F8A"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E8DFD50" w14:textId="77777777" w:rsidR="00EB676A" w:rsidRDefault="00EB676A" w:rsidP="00BC3F8D">
            <w:pPr>
              <w:pStyle w:val="TAC"/>
              <w:rPr>
                <w:lang w:eastAsia="ko-KR"/>
              </w:rPr>
            </w:pPr>
            <w:r>
              <w:rPr>
                <w:lang w:eastAsia="ko-KR"/>
              </w:rPr>
              <w:t>5-5C</w:t>
            </w:r>
          </w:p>
        </w:tc>
        <w:tc>
          <w:tcPr>
            <w:tcW w:w="3967" w:type="dxa"/>
            <w:tcBorders>
              <w:top w:val="single" w:sz="4" w:space="0" w:color="auto"/>
              <w:left w:val="single" w:sz="4" w:space="0" w:color="auto"/>
              <w:bottom w:val="single" w:sz="4" w:space="0" w:color="auto"/>
              <w:right w:val="single" w:sz="4" w:space="0" w:color="auto"/>
            </w:tcBorders>
            <w:hideMark/>
          </w:tcPr>
          <w:p w14:paraId="483BAF58" w14:textId="30C2C105"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1253" w:author="MCC160" w:date="2022-11-01T15:05:00Z">
              <w:r w:rsidR="00F9603B">
                <w:rPr>
                  <w:rFonts w:eastAsia="Calibri"/>
                  <w:lang w:eastAsia="ko-KR"/>
                </w:rPr>
                <w:t xml:space="preserve">correctly </w:t>
              </w:r>
            </w:ins>
            <w:r>
              <w:rPr>
                <w:lang w:eastAsia="ko-KR"/>
              </w:rPr>
              <w:t xml:space="preserve">perform steps 2-5 of </w:t>
            </w:r>
            <w:del w:id="1254" w:author="MCC160" w:date="2022-11-01T15:06:00Z">
              <w:r w:rsidDel="00F9603B">
                <w:rPr>
                  <w:lang w:eastAsia="ko-KR"/>
                </w:rPr>
                <w:delText xml:space="preserve">the </w:delText>
              </w:r>
            </w:del>
            <w:ins w:id="1255" w:author="MCC160" w:date="2022-11-01T15:06:00Z">
              <w:r w:rsidR="00F9603B">
                <w:rPr>
                  <w:lang w:eastAsia="ko-KR"/>
                </w:rPr>
                <w:t xml:space="preserve">test </w:t>
              </w:r>
            </w:ins>
            <w:r>
              <w:rPr>
                <w:lang w:eastAsia="ko-KR"/>
              </w:rPr>
              <w:t xml:space="preserve">procedure </w:t>
            </w:r>
            <w:del w:id="1256" w:author="MCC160" w:date="2022-11-01T15:06:00Z">
              <w:r w:rsidDel="00F9603B">
                <w:rPr>
                  <w:lang w:eastAsia="ko-KR"/>
                </w:rPr>
                <w:delText xml:space="preserve">for </w:delText>
              </w:r>
            </w:del>
            <w:ins w:id="1257" w:author="MCC160" w:date="2022-11-01T15:06:00Z">
              <w:r w:rsidR="00F9603B">
                <w:rPr>
                  <w:lang w:eastAsia="ko-KR"/>
                </w:rPr>
                <w:t>'</w:t>
              </w:r>
            </w:ins>
            <w:r>
              <w:rPr>
                <w:lang w:eastAsia="ko-KR"/>
              </w:rPr>
              <w:t>MCPTT CO call establishment using a pre-established session</w:t>
            </w:r>
            <w:ins w:id="1258" w:author="MCC160" w:date="2022-11-01T15:06:00Z">
              <w:r w:rsidR="00F9603B">
                <w:rPr>
                  <w:lang w:eastAsia="ko-KR"/>
                </w:rPr>
                <w:t>'</w:t>
              </w:r>
            </w:ins>
            <w:r>
              <w:rPr>
                <w:lang w:eastAsia="ko-KR"/>
              </w:rPr>
              <w:t xml:space="preserve"> as described in TS 36.579-1 [2] table 5.3A.3.3-1 to establish a remotely initiated </w:t>
            </w:r>
            <w:del w:id="1259" w:author="MCC160" w:date="2022-11-01T15:06:00Z">
              <w:r w:rsidDel="00F9603B">
                <w:rPr>
                  <w:lang w:eastAsia="ko-KR"/>
                </w:rPr>
                <w:delText xml:space="preserve">MCPTT </w:delText>
              </w:r>
            </w:del>
            <w:r>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34C28F2C"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6FB5A69"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3C8364E"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02D7FEBE" w14:textId="77777777" w:rsidR="00EB676A" w:rsidRDefault="00EB676A" w:rsidP="00BC3F8D">
            <w:pPr>
              <w:pStyle w:val="TAC"/>
              <w:rPr>
                <w:lang w:eastAsia="ko-KR"/>
              </w:rPr>
            </w:pPr>
            <w:r>
              <w:rPr>
                <w:lang w:eastAsia="ko-KR"/>
              </w:rPr>
              <w:t>-</w:t>
            </w:r>
          </w:p>
        </w:tc>
      </w:tr>
      <w:tr w:rsidR="00EB676A" w14:paraId="367CD6CE"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4BAD93AC" w14:textId="77777777" w:rsidR="00EB676A" w:rsidRDefault="00EB676A" w:rsidP="00BC3F8D">
            <w:pPr>
              <w:pStyle w:val="TAC"/>
              <w:rPr>
                <w:lang w:eastAsia="ko-KR"/>
              </w:rPr>
            </w:pPr>
            <w:r>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
          <w:p w14:paraId="5D07035A" w14:textId="77777777" w:rsidR="00EB676A" w:rsidRDefault="00EB676A" w:rsidP="00BC3F8D">
            <w:pPr>
              <w:pStyle w:val="TAL"/>
              <w:rPr>
                <w:lang w:eastAsia="ko-KR"/>
              </w:rPr>
            </w:pPr>
            <w:r>
              <w:rPr>
                <w:lang w:eastAsia="ko-KR"/>
              </w:rPr>
              <w:t xml:space="preserve">Check: Does, in the next 5 sec, the UE (MCPTT Client) send a SIP MESSAGE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11873AD" w14:textId="77777777" w:rsidR="00EB676A" w:rsidRDefault="00EB676A" w:rsidP="00BC3F8D">
            <w:pPr>
              <w:pStyle w:val="TAC"/>
              <w:rPr>
                <w:lang w:eastAsia="ko-KR"/>
              </w:rPr>
            </w:pPr>
            <w:r>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
          <w:p w14:paraId="521AA7D6" w14:textId="77777777" w:rsidR="00EB676A" w:rsidRDefault="00EB676A" w:rsidP="00BC3F8D">
            <w:pPr>
              <w:pStyle w:val="TAL"/>
              <w:rPr>
                <w:lang w:eastAsia="ko-KR"/>
              </w:rPr>
            </w:pPr>
            <w:r>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
          <w:p w14:paraId="63A59D79"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639717E7" w14:textId="77777777" w:rsidR="00EB676A" w:rsidRDefault="00EB676A" w:rsidP="00BC3F8D">
            <w:pPr>
              <w:pStyle w:val="TAC"/>
              <w:rPr>
                <w:lang w:eastAsia="ko-KR"/>
              </w:rPr>
            </w:pPr>
            <w:r>
              <w:rPr>
                <w:lang w:eastAsia="ko-KR"/>
              </w:rPr>
              <w:t>F</w:t>
            </w:r>
          </w:p>
        </w:tc>
      </w:tr>
      <w:tr w:rsidR="00EB676A" w14:paraId="02B37A5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E49672A" w14:textId="77777777" w:rsidR="00EB676A" w:rsidRDefault="00EB676A" w:rsidP="00BC3F8D">
            <w:pPr>
              <w:pStyle w:val="TAC"/>
              <w:rPr>
                <w:lang w:eastAsia="ko-KR"/>
              </w:rPr>
            </w:pPr>
            <w:r>
              <w:rPr>
                <w:lang w:eastAsia="ko-KR"/>
              </w:rPr>
              <w:t>6A</w:t>
            </w:r>
          </w:p>
        </w:tc>
        <w:tc>
          <w:tcPr>
            <w:tcW w:w="3967" w:type="dxa"/>
            <w:tcBorders>
              <w:top w:val="single" w:sz="4" w:space="0" w:color="auto"/>
              <w:left w:val="single" w:sz="4" w:space="0" w:color="auto"/>
              <w:bottom w:val="single" w:sz="4" w:space="0" w:color="auto"/>
              <w:right w:val="single" w:sz="4" w:space="0" w:color="auto"/>
            </w:tcBorders>
            <w:hideMark/>
          </w:tcPr>
          <w:p w14:paraId="05557AD3" w14:textId="77777777" w:rsidR="00E85701" w:rsidRDefault="00EB676A" w:rsidP="00BC3F8D">
            <w:pPr>
              <w:pStyle w:val="TAL"/>
              <w:rPr>
                <w:ins w:id="1260" w:author="MCC160" w:date="2022-11-03T14:08:00Z"/>
                <w:lang w:eastAsia="ko-KR"/>
              </w:rPr>
            </w:pPr>
            <w:r>
              <w:rPr>
                <w:lang w:eastAsia="ko-KR"/>
              </w:rPr>
              <w:t>Check: Has there been any notification that a request for a remotely initiated private call has been received or that a remotely initiated private call is in progress?</w:t>
            </w:r>
            <w:del w:id="1261" w:author="MCC160" w:date="2022-11-03T14:08:00Z">
              <w:r w:rsidDel="00E85701">
                <w:rPr>
                  <w:lang w:eastAsia="ko-KR"/>
                </w:rPr>
                <w:delText xml:space="preserve"> </w:delText>
              </w:r>
            </w:del>
          </w:p>
          <w:p w14:paraId="1107974B" w14:textId="34784756" w:rsidR="00EB676A" w:rsidRDefault="00EB676A" w:rsidP="00BC3F8D">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6B43D469"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438BAE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F661199" w14:textId="77777777" w:rsidR="00EB676A" w:rsidRDefault="00EB676A" w:rsidP="00BC3F8D">
            <w:pPr>
              <w:pStyle w:val="TAC"/>
              <w:rPr>
                <w:lang w:eastAsia="ko-KR"/>
              </w:rPr>
            </w:pPr>
            <w:r>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79BDD579" w14:textId="77777777" w:rsidR="00EB676A" w:rsidRDefault="00EB676A" w:rsidP="00BC3F8D">
            <w:pPr>
              <w:pStyle w:val="TAC"/>
              <w:rPr>
                <w:lang w:eastAsia="ko-KR"/>
              </w:rPr>
            </w:pPr>
            <w:r>
              <w:rPr>
                <w:lang w:eastAsia="ko-KR"/>
              </w:rPr>
              <w:t>F</w:t>
            </w:r>
          </w:p>
        </w:tc>
      </w:tr>
      <w:tr w:rsidR="00EB676A" w14:paraId="7260E847"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685CE7" w14:textId="77777777" w:rsidR="00EB676A" w:rsidRDefault="00EB676A" w:rsidP="00BC3F8D">
            <w:pPr>
              <w:pStyle w:val="TAC"/>
              <w:rPr>
                <w:lang w:eastAsia="ko-KR"/>
              </w:rPr>
            </w:pPr>
            <w:r>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
          <w:p w14:paraId="7E91598F" w14:textId="77777777" w:rsidR="00E85701" w:rsidRDefault="00EB676A" w:rsidP="00BC3F8D">
            <w:pPr>
              <w:pStyle w:val="TAL"/>
              <w:rPr>
                <w:ins w:id="1262" w:author="MCC160" w:date="2022-11-03T14:08:00Z"/>
                <w:lang w:eastAsia="ko-KR"/>
              </w:rPr>
            </w:pPr>
            <w:r>
              <w:rPr>
                <w:lang w:eastAsia="ko-KR"/>
              </w:rPr>
              <w:t>Make the MCPTT User leave the MCPTT session.</w:t>
            </w:r>
            <w:del w:id="1263" w:author="MCC160" w:date="2022-11-03T14:08:00Z">
              <w:r w:rsidDel="00E85701">
                <w:rPr>
                  <w:lang w:eastAsia="ko-KR"/>
                </w:rPr>
                <w:delText xml:space="preserve"> </w:delText>
              </w:r>
            </w:del>
          </w:p>
          <w:p w14:paraId="50C0DDD7" w14:textId="28812C68" w:rsidR="00EB676A" w:rsidRDefault="00EB676A" w:rsidP="00BC3F8D">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120B5C5F"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8E36521"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6AB7ACE"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1B93062F" w14:textId="77777777" w:rsidR="00EB676A" w:rsidRDefault="00EB676A" w:rsidP="00BC3F8D">
            <w:pPr>
              <w:pStyle w:val="TAC"/>
              <w:rPr>
                <w:lang w:eastAsia="ko-KR"/>
              </w:rPr>
            </w:pPr>
            <w:r>
              <w:rPr>
                <w:lang w:eastAsia="ko-KR"/>
              </w:rPr>
              <w:t>-</w:t>
            </w:r>
          </w:p>
        </w:tc>
      </w:tr>
      <w:tr w:rsidR="00EB676A" w14:paraId="124BDA4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ABBD645" w14:textId="77777777" w:rsidR="00EB676A" w:rsidRDefault="00EB676A" w:rsidP="00BC3F8D">
            <w:pPr>
              <w:pStyle w:val="TAC"/>
              <w:rPr>
                <w:lang w:eastAsia="ko-KR"/>
              </w:rPr>
            </w:pPr>
            <w:r>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
          <w:p w14:paraId="6317CCE3" w14:textId="55FCF1A9" w:rsidR="00EB676A" w:rsidRDefault="00EB676A" w:rsidP="00BC3F8D">
            <w:pPr>
              <w:pStyle w:val="TAL"/>
              <w:rPr>
                <w:lang w:eastAsia="ko-KR"/>
              </w:rPr>
            </w:pPr>
            <w:r>
              <w:rPr>
                <w:lang w:eastAsia="ko-KR"/>
              </w:rPr>
              <w:t xml:space="preserve">The UE (MCPTT Client) performs </w:t>
            </w:r>
            <w:ins w:id="1264" w:author="MCC160" w:date="2022-11-01T15:09:00Z">
              <w:r w:rsidR="00D328A1">
                <w:rPr>
                  <w:lang w:eastAsia="ko-KR"/>
                </w:rPr>
                <w:t xml:space="preserve">test </w:t>
              </w:r>
            </w:ins>
            <w:r>
              <w:rPr>
                <w:lang w:eastAsia="ko-KR"/>
              </w:rPr>
              <w:t xml:space="preserve">procedure </w:t>
            </w:r>
            <w:del w:id="1265" w:author="MCC160" w:date="2022-11-01T15:09:00Z">
              <w:r w:rsidDel="00D328A1">
                <w:rPr>
                  <w:lang w:eastAsia="ko-KR"/>
                </w:rPr>
                <w:delText xml:space="preserve">for </w:delText>
              </w:r>
            </w:del>
            <w:ins w:id="1266" w:author="MCC160" w:date="2022-11-01T15:09:00Z">
              <w:r w:rsidR="00D328A1">
                <w:rPr>
                  <w:lang w:eastAsia="ko-KR"/>
                </w:rPr>
                <w:t>'</w:t>
              </w:r>
            </w:ins>
            <w:r>
              <w:rPr>
                <w:lang w:eastAsia="ko-KR"/>
              </w:rPr>
              <w:t>MCPTT CO call release keeping the pre-established session</w:t>
            </w:r>
            <w:ins w:id="1267" w:author="MCC160" w:date="2022-11-01T15:09:00Z">
              <w:r w:rsidR="00D328A1">
                <w:rPr>
                  <w:lang w:eastAsia="ko-KR"/>
                </w:rPr>
                <w:t>'</w:t>
              </w:r>
            </w:ins>
            <w:r>
              <w:rPr>
                <w:lang w:eastAsia="ko-KR"/>
              </w:rPr>
              <w:t xml:space="preserve"> as described in TS 36.579-1 [2] table 5.3A.4.3-1 to</w:t>
            </w:r>
            <w:ins w:id="1268" w:author="MCC160" w:date="2022-11-01T15:10:00Z">
              <w:r w:rsidR="00D328A1">
                <w:rPr>
                  <w:lang w:eastAsia="ko-KR"/>
                </w:rPr>
                <w:t xml:space="preserve"> release the call</w:t>
              </w:r>
            </w:ins>
            <w:del w:id="1269" w:author="MCC160" w:date="2022-11-01T15:10:00Z">
              <w:r w:rsidDel="00D328A1">
                <w:rPr>
                  <w:lang w:eastAsia="ko-KR"/>
                </w:rPr>
                <w:delText xml:space="preserve"> end the remotely initiated private call</w:delText>
              </w:r>
            </w:del>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231C06AB"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05389EAC"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82BEA13"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7BFC094" w14:textId="77777777" w:rsidR="00EB676A" w:rsidRDefault="00EB676A" w:rsidP="00BC3F8D">
            <w:pPr>
              <w:pStyle w:val="TAC"/>
              <w:rPr>
                <w:lang w:eastAsia="ko-KR"/>
              </w:rPr>
            </w:pPr>
            <w:r>
              <w:rPr>
                <w:lang w:eastAsia="ko-KR"/>
              </w:rPr>
              <w:t>-</w:t>
            </w:r>
          </w:p>
        </w:tc>
      </w:tr>
      <w:tr w:rsidR="00EB676A" w14:paraId="2F3EDED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030116C8" w14:textId="77777777" w:rsidR="00EB676A" w:rsidRDefault="00EB676A" w:rsidP="00BC3F8D">
            <w:pPr>
              <w:pStyle w:val="TAC"/>
              <w:rPr>
                <w:lang w:eastAsia="ko-KR"/>
              </w:rPr>
            </w:pPr>
            <w:r>
              <w:rPr>
                <w:lang w:eastAsia="ko-KR"/>
              </w:rPr>
              <w:t>9-11</w:t>
            </w:r>
          </w:p>
        </w:tc>
        <w:tc>
          <w:tcPr>
            <w:tcW w:w="3967" w:type="dxa"/>
            <w:tcBorders>
              <w:top w:val="single" w:sz="4" w:space="0" w:color="auto"/>
              <w:left w:val="single" w:sz="4" w:space="0" w:color="auto"/>
              <w:bottom w:val="single" w:sz="4" w:space="0" w:color="auto"/>
              <w:right w:val="single" w:sz="4" w:space="0" w:color="auto"/>
            </w:tcBorders>
            <w:hideMark/>
          </w:tcPr>
          <w:p w14:paraId="5BD3B359" w14:textId="630E43AC" w:rsidR="00EB676A" w:rsidDel="00D328A1" w:rsidRDefault="00EB676A" w:rsidP="00D328A1">
            <w:pPr>
              <w:pStyle w:val="TAL"/>
              <w:rPr>
                <w:del w:id="1270" w:author="MCC160" w:date="2022-11-01T15:11:00Z"/>
                <w:lang w:eastAsia="ko-KR"/>
              </w:rPr>
            </w:pPr>
            <w:r>
              <w:t>Steps 1a1</w:t>
            </w:r>
            <w:ins w:id="1271" w:author="MCC160" w:date="2022-11-01T15:10:00Z">
              <w:r w:rsidR="00D328A1">
                <w:t>-3</w:t>
              </w:r>
            </w:ins>
            <w:del w:id="1272" w:author="MCC160" w:date="2022-11-01T15:10:00Z">
              <w:r w:rsidDel="00D328A1">
                <w:delText xml:space="preserve"> to 3</w:delText>
              </w:r>
            </w:del>
            <w:r>
              <w:t xml:space="preserve"> of </w:t>
            </w:r>
            <w:del w:id="1273" w:author="MCC160" w:date="2022-11-01T15:10:00Z">
              <w:r w:rsidDel="00D328A1">
                <w:delText xml:space="preserve">the </w:delText>
              </w:r>
            </w:del>
            <w:ins w:id="1274" w:author="MCC160" w:date="2022-11-01T15:10:00Z">
              <w:r w:rsidR="00D328A1">
                <w:t xml:space="preserve">test </w:t>
              </w:r>
            </w:ins>
            <w:r>
              <w:t xml:space="preserve">procedure </w:t>
            </w:r>
            <w:del w:id="1275" w:author="MCC160" w:date="2022-11-01T15:10:00Z">
              <w:r w:rsidDel="00D328A1">
                <w:delText xml:space="preserve">for </w:delText>
              </w:r>
            </w:del>
            <w:ins w:id="1276" w:author="MCC160" w:date="2022-11-01T15:10:00Z">
              <w:r w:rsidR="00D328A1">
                <w:t>'</w:t>
              </w:r>
            </w:ins>
            <w:r>
              <w:t>MCX SIP MESSAGE CT</w:t>
            </w:r>
            <w:ins w:id="1277" w:author="MCC160" w:date="2022-11-01T15:10:00Z">
              <w:r w:rsidR="00D328A1">
                <w:t>'</w:t>
              </w:r>
            </w:ins>
            <w:r>
              <w:t xml:space="preserve"> as described in</w:t>
            </w:r>
            <w:r>
              <w:rPr>
                <w:szCs w:val="18"/>
              </w:rPr>
              <w:t xml:space="preserve"> TS 36.579-1 [2] Table 5.3.33.3-1</w:t>
            </w:r>
            <w:ins w:id="1278" w:author="MCC160" w:date="2022-11-01T15:11:00Z">
              <w:r w:rsidR="00D328A1" w:rsidRPr="00D328A1">
                <w:rPr>
                  <w:szCs w:val="18"/>
                </w:rPr>
                <w:t xml:space="preserve"> are performed</w:t>
              </w:r>
            </w:ins>
            <w:r>
              <w:rPr>
                <w:lang w:eastAsia="ko-KR"/>
              </w:rPr>
              <w:t xml:space="preserve"> requesting the establishment of </w:t>
            </w:r>
            <w:ins w:id="1279" w:author="MCC160" w:date="2022-11-01T15:11:00Z">
              <w:r w:rsidR="00D328A1">
                <w:rPr>
                  <w:lang w:eastAsia="ko-KR"/>
                </w:rPr>
                <w:t xml:space="preserve">a </w:t>
              </w:r>
            </w:ins>
            <w:del w:id="1280" w:author="MCC160" w:date="2022-11-01T15:11:00Z">
              <w:r w:rsidDel="00D328A1">
                <w:rPr>
                  <w:lang w:eastAsia="ko-KR"/>
                </w:rPr>
                <w:delText>MCPTT R</w:delText>
              </w:r>
            </w:del>
            <w:ins w:id="1281" w:author="MCC160" w:date="2022-11-01T15:11:00Z">
              <w:r w:rsidR="00D328A1">
                <w:rPr>
                  <w:lang w:eastAsia="ko-KR"/>
                </w:rPr>
                <w:t>r</w:t>
              </w:r>
            </w:ins>
            <w:r>
              <w:rPr>
                <w:lang w:eastAsia="ko-KR"/>
              </w:rPr>
              <w:t>emotely initiated private call</w:t>
            </w:r>
            <w:del w:id="1282" w:author="MCC160" w:date="2022-11-01T15:11:00Z">
              <w:r w:rsidDel="00D328A1">
                <w:rPr>
                  <w:lang w:eastAsia="ko-KR"/>
                </w:rPr>
                <w:delText xml:space="preserve"> are performed</w:delText>
              </w:r>
            </w:del>
            <w:ins w:id="1283" w:author="MCC160" w:date="2022-11-01T15:11:00Z">
              <w:r w:rsidR="00D328A1">
                <w:rPr>
                  <w:lang w:eastAsia="ko-KR"/>
                </w:rPr>
                <w:t>.</w:t>
              </w:r>
            </w:ins>
            <w:del w:id="1284" w:author="MCC160" w:date="2022-11-01T15:11:00Z">
              <w:r w:rsidDel="00D328A1">
                <w:rPr>
                  <w:lang w:eastAsia="ko-KR"/>
                </w:rPr>
                <w:delText xml:space="preserve">; </w:delText>
              </w:r>
            </w:del>
          </w:p>
          <w:p w14:paraId="63943C1E" w14:textId="2EE0E36D" w:rsidR="00EB676A" w:rsidRDefault="00EB676A" w:rsidP="00D328A1">
            <w:pPr>
              <w:pStyle w:val="TAL"/>
              <w:rPr>
                <w:lang w:eastAsia="ko-KR"/>
              </w:rPr>
            </w:pPr>
            <w:del w:id="1285" w:author="MCC160" w:date="2022-11-01T15:11:00Z">
              <w:r w:rsidDel="00D328A1">
                <w:rPr>
                  <w:lang w:eastAsia="zh-CN"/>
                </w:rPr>
                <w:delText xml:space="preserve">the </w:delText>
              </w:r>
              <w:r w:rsidDel="00D328A1">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p>
        </w:tc>
        <w:tc>
          <w:tcPr>
            <w:tcW w:w="708" w:type="dxa"/>
            <w:tcBorders>
              <w:top w:val="single" w:sz="4" w:space="0" w:color="auto"/>
              <w:left w:val="single" w:sz="4" w:space="0" w:color="auto"/>
              <w:bottom w:val="single" w:sz="4" w:space="0" w:color="auto"/>
              <w:right w:val="single" w:sz="4" w:space="0" w:color="auto"/>
            </w:tcBorders>
            <w:hideMark/>
          </w:tcPr>
          <w:p w14:paraId="48D33320"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95D1F80"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48E5947"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403C239" w14:textId="77777777" w:rsidR="00EB676A" w:rsidRDefault="00EB676A" w:rsidP="00BC3F8D">
            <w:pPr>
              <w:pStyle w:val="TAC"/>
              <w:rPr>
                <w:lang w:eastAsia="ko-KR"/>
              </w:rPr>
            </w:pPr>
            <w:r>
              <w:rPr>
                <w:lang w:eastAsia="ko-KR"/>
              </w:rPr>
              <w:t>-</w:t>
            </w:r>
          </w:p>
        </w:tc>
      </w:tr>
      <w:tr w:rsidR="00EB676A" w14:paraId="6D4AC079"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19F7F204" w14:textId="77777777" w:rsidR="00EB676A" w:rsidRDefault="00EB676A" w:rsidP="00BC3F8D">
            <w:pPr>
              <w:pStyle w:val="TAC"/>
              <w:rPr>
                <w:lang w:eastAsia="ko-KR"/>
              </w:rPr>
            </w:pPr>
            <w:r>
              <w:rPr>
                <w:lang w:eastAsia="ko-KR"/>
              </w:rPr>
              <w:t>12-12C</w:t>
            </w:r>
          </w:p>
        </w:tc>
        <w:tc>
          <w:tcPr>
            <w:tcW w:w="3967" w:type="dxa"/>
            <w:tcBorders>
              <w:top w:val="single" w:sz="4" w:space="0" w:color="auto"/>
              <w:left w:val="single" w:sz="4" w:space="0" w:color="auto"/>
              <w:bottom w:val="single" w:sz="4" w:space="0" w:color="auto"/>
              <w:right w:val="single" w:sz="4" w:space="0" w:color="auto"/>
            </w:tcBorders>
            <w:hideMark/>
          </w:tcPr>
          <w:p w14:paraId="580C4C5B" w14:textId="7B988DA3" w:rsidR="00EB676A" w:rsidRDefault="00EB676A" w:rsidP="00BC3F8D">
            <w:pPr>
              <w:pStyle w:val="TAL"/>
              <w:rPr>
                <w:lang w:eastAsia="ko-KR"/>
              </w:rPr>
            </w:pPr>
            <w:r>
              <w:rPr>
                <w:lang w:eastAsia="ko-KR"/>
              </w:rPr>
              <w:t xml:space="preserve">Check: </w:t>
            </w:r>
            <w:r>
              <w:rPr>
                <w:rFonts w:eastAsia="Calibri"/>
                <w:lang w:eastAsia="ko-KR"/>
              </w:rPr>
              <w:t xml:space="preserve">Does the UE (MCPTT client) </w:t>
            </w:r>
            <w:ins w:id="1286" w:author="MCC160" w:date="2022-11-01T15:12:00Z">
              <w:r w:rsidR="00D328A1">
                <w:rPr>
                  <w:rFonts w:eastAsia="Calibri"/>
                  <w:lang w:eastAsia="ko-KR"/>
                </w:rPr>
                <w:t xml:space="preserve">correctly </w:t>
              </w:r>
            </w:ins>
            <w:r>
              <w:rPr>
                <w:lang w:eastAsia="ko-KR"/>
              </w:rPr>
              <w:t xml:space="preserve">perform steps 2-5 of </w:t>
            </w:r>
            <w:del w:id="1287" w:author="MCC160" w:date="2022-11-01T15:12:00Z">
              <w:r w:rsidDel="00D328A1">
                <w:rPr>
                  <w:lang w:eastAsia="ko-KR"/>
                </w:rPr>
                <w:delText xml:space="preserve">the </w:delText>
              </w:r>
            </w:del>
            <w:ins w:id="1288" w:author="MCC160" w:date="2022-11-01T15:12:00Z">
              <w:r w:rsidR="00D328A1">
                <w:rPr>
                  <w:lang w:eastAsia="ko-KR"/>
                </w:rPr>
                <w:t xml:space="preserve">test </w:t>
              </w:r>
            </w:ins>
            <w:r>
              <w:rPr>
                <w:lang w:eastAsia="ko-KR"/>
              </w:rPr>
              <w:t xml:space="preserve">procedure </w:t>
            </w:r>
            <w:del w:id="1289" w:author="MCC160" w:date="2022-11-01T15:12:00Z">
              <w:r w:rsidDel="00D328A1">
                <w:rPr>
                  <w:lang w:eastAsia="ko-KR"/>
                </w:rPr>
                <w:delText xml:space="preserve">for </w:delText>
              </w:r>
            </w:del>
            <w:ins w:id="1290" w:author="MCC160" w:date="2022-11-01T15:12:00Z">
              <w:r w:rsidR="00D328A1">
                <w:rPr>
                  <w:lang w:eastAsia="ko-KR"/>
                </w:rPr>
                <w:t>'</w:t>
              </w:r>
            </w:ins>
            <w:r>
              <w:rPr>
                <w:lang w:eastAsia="ko-KR"/>
              </w:rPr>
              <w:t>MCPTT CO call establishment using a pre-established session</w:t>
            </w:r>
            <w:ins w:id="1291" w:author="MCC160" w:date="2022-11-01T15:12:00Z">
              <w:r w:rsidR="00D328A1">
                <w:rPr>
                  <w:lang w:eastAsia="ko-KR"/>
                </w:rPr>
                <w:t>'</w:t>
              </w:r>
            </w:ins>
            <w:r>
              <w:rPr>
                <w:lang w:eastAsia="ko-KR"/>
              </w:rPr>
              <w:t xml:space="preserve"> as described in TS 36.579-1 [2] table 5.3A.3.3-1 to establish a remotely initiated </w:t>
            </w:r>
            <w:del w:id="1292" w:author="MCC160" w:date="2022-11-01T15:12:00Z">
              <w:r w:rsidDel="00D328A1">
                <w:rPr>
                  <w:lang w:eastAsia="ko-KR"/>
                </w:rPr>
                <w:delText xml:space="preserve">MCPTT </w:delText>
              </w:r>
            </w:del>
            <w:r>
              <w:rPr>
                <w:lang w:eastAsia="ko-KR"/>
              </w:rPr>
              <w:t>private call?</w:t>
            </w:r>
          </w:p>
        </w:tc>
        <w:tc>
          <w:tcPr>
            <w:tcW w:w="708" w:type="dxa"/>
            <w:tcBorders>
              <w:top w:val="single" w:sz="4" w:space="0" w:color="auto"/>
              <w:left w:val="single" w:sz="4" w:space="0" w:color="auto"/>
              <w:bottom w:val="single" w:sz="4" w:space="0" w:color="auto"/>
              <w:right w:val="single" w:sz="4" w:space="0" w:color="auto"/>
            </w:tcBorders>
            <w:hideMark/>
          </w:tcPr>
          <w:p w14:paraId="6ADA3525"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5035B078"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6BFD851"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8DA6467" w14:textId="77777777" w:rsidR="00EB676A" w:rsidRDefault="00EB676A" w:rsidP="00BC3F8D">
            <w:pPr>
              <w:pStyle w:val="TAC"/>
              <w:rPr>
                <w:lang w:eastAsia="ko-KR"/>
              </w:rPr>
            </w:pPr>
            <w:r>
              <w:rPr>
                <w:lang w:eastAsia="ko-KR"/>
              </w:rPr>
              <w:t>-</w:t>
            </w:r>
          </w:p>
        </w:tc>
      </w:tr>
      <w:tr w:rsidR="00EB676A" w14:paraId="0B223894"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7C6C1F0" w14:textId="77777777" w:rsidR="00EB676A" w:rsidRDefault="00EB676A" w:rsidP="00BC3F8D">
            <w:pPr>
              <w:pStyle w:val="TAC"/>
              <w:rPr>
                <w:lang w:eastAsia="ko-KR"/>
              </w:rPr>
            </w:pPr>
            <w:r>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
          <w:p w14:paraId="4F0B0840" w14:textId="4D4980D6" w:rsidR="00EB676A" w:rsidRDefault="00EB676A" w:rsidP="00BC3F8D">
            <w:pPr>
              <w:pStyle w:val="TAL"/>
              <w:rPr>
                <w:lang w:eastAsia="ko-KR"/>
              </w:rPr>
            </w:pPr>
            <w:r>
              <w:rPr>
                <w:lang w:eastAsia="ko-KR"/>
              </w:rPr>
              <w:t xml:space="preserve">Check: Does the UE (MCPTT Client) </w:t>
            </w:r>
            <w:r>
              <w:t xml:space="preserve">correctly perform </w:t>
            </w:r>
            <w:ins w:id="1293" w:author="MCC160" w:date="2022-11-01T15:12:00Z">
              <w:r w:rsidR="00D328A1">
                <w:t xml:space="preserve">test </w:t>
              </w:r>
            </w:ins>
            <w:r>
              <w:t xml:space="preserve">procedure </w:t>
            </w:r>
            <w:del w:id="1294" w:author="MCC160" w:date="2022-11-01T15:12:00Z">
              <w:r w:rsidDel="00D328A1">
                <w:delText xml:space="preserve">for </w:delText>
              </w:r>
            </w:del>
            <w:ins w:id="1295" w:author="MCC160" w:date="2022-11-01T15:12:00Z">
              <w:r w:rsidR="00D328A1">
                <w:t>'</w:t>
              </w:r>
            </w:ins>
            <w:r>
              <w:t>MCX SIP MESSAGE CO</w:t>
            </w:r>
            <w:ins w:id="1296" w:author="MCC160" w:date="2022-11-01T15:12:00Z">
              <w:r w:rsidR="00D328A1">
                <w:t>'</w:t>
              </w:r>
            </w:ins>
            <w:r>
              <w:t xml:space="preserve"> as described in</w:t>
            </w:r>
            <w:r>
              <w:rPr>
                <w:szCs w:val="18"/>
              </w:rPr>
              <w:t xml:space="preserve"> TS 36.579-1 [2] Table 5.3.32.3-1</w:t>
            </w:r>
            <w:r>
              <w:rPr>
                <w:lang w:eastAsia="ko-KR"/>
              </w:rPr>
              <w:t xml:space="preserve"> confirming the progress of the MCPTT </w:t>
            </w:r>
            <w:r>
              <w:rPr>
                <w:lang w:eastAsia="zh-CN"/>
              </w:rPr>
              <w:t>remotely initiated private call</w:t>
            </w:r>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54866F3"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75A26119"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17400C7" w14:textId="77777777" w:rsidR="00EB676A" w:rsidRDefault="00EB676A" w:rsidP="00BC3F8D">
            <w:pPr>
              <w:pStyle w:val="TAC"/>
              <w:rPr>
                <w:lang w:eastAsia="ko-KR"/>
              </w:rPr>
            </w:pPr>
            <w:r>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0A4EC683" w14:textId="77777777" w:rsidR="00EB676A" w:rsidRDefault="00EB676A" w:rsidP="00BC3F8D">
            <w:pPr>
              <w:pStyle w:val="TAC"/>
              <w:rPr>
                <w:lang w:eastAsia="ko-KR"/>
              </w:rPr>
            </w:pPr>
            <w:r>
              <w:rPr>
                <w:lang w:eastAsia="ko-KR"/>
              </w:rPr>
              <w:t>P</w:t>
            </w:r>
          </w:p>
        </w:tc>
      </w:tr>
      <w:tr w:rsidR="00EB676A" w14:paraId="0B5F5B92"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3AE146F4" w14:textId="77777777" w:rsidR="00EB676A" w:rsidRDefault="00EB676A" w:rsidP="00BC3F8D">
            <w:pPr>
              <w:pStyle w:val="TAC"/>
              <w:rPr>
                <w:lang w:eastAsia="ko-KR"/>
              </w:rPr>
            </w:pPr>
            <w:r>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
          <w:p w14:paraId="6F6BD987" w14:textId="77777777" w:rsidR="00EB676A" w:rsidRDefault="00EB676A" w:rsidP="00BC3F8D">
            <w:pPr>
              <w:pStyle w:val="TAL"/>
              <w:rPr>
                <w:lang w:eastAsia="ko-KR"/>
              </w:rPr>
            </w:pPr>
            <w:r>
              <w:rPr>
                <w:lang w:eastAsia="ko-KR"/>
              </w:rPr>
              <w:t>Void</w:t>
            </w:r>
          </w:p>
        </w:tc>
        <w:tc>
          <w:tcPr>
            <w:tcW w:w="708" w:type="dxa"/>
            <w:tcBorders>
              <w:top w:val="single" w:sz="4" w:space="0" w:color="auto"/>
              <w:left w:val="single" w:sz="4" w:space="0" w:color="auto"/>
              <w:bottom w:val="single" w:sz="4" w:space="0" w:color="auto"/>
              <w:right w:val="single" w:sz="4" w:space="0" w:color="auto"/>
            </w:tcBorders>
            <w:hideMark/>
          </w:tcPr>
          <w:p w14:paraId="1784F68C"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2F31EEA"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3F5F0D8"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2D254F48" w14:textId="77777777" w:rsidR="00EB676A" w:rsidRDefault="00EB676A" w:rsidP="00BC3F8D">
            <w:pPr>
              <w:pStyle w:val="TAC"/>
              <w:rPr>
                <w:lang w:eastAsia="ko-KR"/>
              </w:rPr>
            </w:pPr>
            <w:r>
              <w:rPr>
                <w:lang w:eastAsia="ko-KR"/>
              </w:rPr>
              <w:t>-</w:t>
            </w:r>
          </w:p>
        </w:tc>
      </w:tr>
      <w:tr w:rsidR="00EB676A" w14:paraId="6DD735A1"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64489E6B" w14:textId="77777777" w:rsidR="00EB676A" w:rsidRDefault="00EB676A" w:rsidP="00BC3F8D">
            <w:pPr>
              <w:pStyle w:val="TAC"/>
              <w:rPr>
                <w:lang w:eastAsia="ko-KR"/>
              </w:rPr>
            </w:pPr>
            <w:r>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
          <w:p w14:paraId="43582906" w14:textId="77777777" w:rsidR="00E85701" w:rsidRDefault="00EB676A" w:rsidP="00BC3F8D">
            <w:pPr>
              <w:pStyle w:val="TAL"/>
              <w:rPr>
                <w:ins w:id="1297" w:author="MCC160" w:date="2022-11-03T14:08:00Z"/>
                <w:lang w:eastAsia="ko-KR"/>
              </w:rPr>
            </w:pPr>
            <w:r>
              <w:rPr>
                <w:lang w:eastAsia="ko-KR"/>
              </w:rPr>
              <w:t>Make the MCPTT User leave the MCPTT session.</w:t>
            </w:r>
            <w:del w:id="1298" w:author="MCC160" w:date="2022-11-03T14:08:00Z">
              <w:r w:rsidDel="00E85701">
                <w:rPr>
                  <w:lang w:eastAsia="ko-KR"/>
                </w:rPr>
                <w:delText xml:space="preserve"> </w:delText>
              </w:r>
            </w:del>
          </w:p>
          <w:p w14:paraId="50F2596B" w14:textId="1C715860" w:rsidR="00EB676A" w:rsidRDefault="00EB676A" w:rsidP="00BC3F8D">
            <w:pPr>
              <w:pStyle w:val="TAL"/>
              <w:rPr>
                <w:lang w:eastAsia="ko-KR"/>
              </w:rPr>
            </w:pPr>
            <w:r>
              <w:rPr>
                <w:lang w:eastAsia="ko-KR"/>
              </w:rPr>
              <w:t>(NOTE 1)</w:t>
            </w:r>
          </w:p>
        </w:tc>
        <w:tc>
          <w:tcPr>
            <w:tcW w:w="708" w:type="dxa"/>
            <w:tcBorders>
              <w:top w:val="single" w:sz="4" w:space="0" w:color="auto"/>
              <w:left w:val="single" w:sz="4" w:space="0" w:color="auto"/>
              <w:bottom w:val="single" w:sz="4" w:space="0" w:color="auto"/>
              <w:right w:val="single" w:sz="4" w:space="0" w:color="auto"/>
            </w:tcBorders>
            <w:hideMark/>
          </w:tcPr>
          <w:p w14:paraId="7C5D42F2"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20DE3F64"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932B460"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793E8091" w14:textId="77777777" w:rsidR="00EB676A" w:rsidRDefault="00EB676A" w:rsidP="00BC3F8D">
            <w:pPr>
              <w:pStyle w:val="TAC"/>
              <w:rPr>
                <w:lang w:eastAsia="ko-KR"/>
              </w:rPr>
            </w:pPr>
            <w:r>
              <w:rPr>
                <w:lang w:eastAsia="ko-KR"/>
              </w:rPr>
              <w:t>-</w:t>
            </w:r>
          </w:p>
        </w:tc>
      </w:tr>
      <w:tr w:rsidR="00EB676A" w14:paraId="0518E2A0" w14:textId="77777777" w:rsidTr="00BC3F8D">
        <w:trPr>
          <w:cantSplit/>
        </w:trPr>
        <w:tc>
          <w:tcPr>
            <w:tcW w:w="533" w:type="dxa"/>
            <w:tcBorders>
              <w:top w:val="single" w:sz="4" w:space="0" w:color="auto"/>
              <w:left w:val="single" w:sz="4" w:space="0" w:color="auto"/>
              <w:bottom w:val="single" w:sz="4" w:space="0" w:color="auto"/>
              <w:right w:val="single" w:sz="4" w:space="0" w:color="auto"/>
            </w:tcBorders>
            <w:hideMark/>
          </w:tcPr>
          <w:p w14:paraId="74316489" w14:textId="77777777" w:rsidR="00EB676A" w:rsidRDefault="00EB676A" w:rsidP="00BC3F8D">
            <w:pPr>
              <w:pStyle w:val="TAC"/>
              <w:rPr>
                <w:lang w:eastAsia="ko-KR"/>
              </w:rPr>
            </w:pPr>
            <w:r>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
          <w:p w14:paraId="25EAD023" w14:textId="28B75F36" w:rsidR="00EB676A" w:rsidRDefault="00EB676A" w:rsidP="00BC3F8D">
            <w:pPr>
              <w:pStyle w:val="TAL"/>
              <w:rPr>
                <w:lang w:eastAsia="ko-KR"/>
              </w:rPr>
            </w:pPr>
            <w:r>
              <w:rPr>
                <w:lang w:eastAsia="ko-KR"/>
              </w:rPr>
              <w:t>The UE (MCPTT Client) perform</w:t>
            </w:r>
            <w:ins w:id="1299" w:author="MCC160" w:date="2022-11-01T15:13:00Z">
              <w:r w:rsidR="00D328A1">
                <w:rPr>
                  <w:lang w:eastAsia="ko-KR"/>
                </w:rPr>
                <w:t>s test</w:t>
              </w:r>
            </w:ins>
            <w:r>
              <w:rPr>
                <w:lang w:eastAsia="ko-KR"/>
              </w:rPr>
              <w:t xml:space="preserve"> procedure </w:t>
            </w:r>
            <w:del w:id="1300" w:author="MCC160" w:date="2022-11-01T15:13:00Z">
              <w:r w:rsidDel="00D328A1">
                <w:rPr>
                  <w:lang w:eastAsia="ko-KR"/>
                </w:rPr>
                <w:delText xml:space="preserve">for </w:delText>
              </w:r>
            </w:del>
            <w:ins w:id="1301" w:author="MCC160" w:date="2022-11-01T15:13:00Z">
              <w:r w:rsidR="00D328A1">
                <w:rPr>
                  <w:lang w:eastAsia="ko-KR"/>
                </w:rPr>
                <w:t>'</w:t>
              </w:r>
            </w:ins>
            <w:r>
              <w:rPr>
                <w:lang w:eastAsia="ko-KR"/>
              </w:rPr>
              <w:t>MCPTT CO call release keeping the pre-established session</w:t>
            </w:r>
            <w:ins w:id="1302" w:author="MCC160" w:date="2022-11-01T15:13:00Z">
              <w:r w:rsidR="00D328A1">
                <w:rPr>
                  <w:lang w:eastAsia="ko-KR"/>
                </w:rPr>
                <w:t>'</w:t>
              </w:r>
            </w:ins>
            <w:r>
              <w:rPr>
                <w:lang w:eastAsia="ko-KR"/>
              </w:rPr>
              <w:t xml:space="preserve"> as described in TS 36.579-1 [2] table 5.3A.4.3-1 to </w:t>
            </w:r>
            <w:ins w:id="1303" w:author="MCC160" w:date="2022-11-01T15:13:00Z">
              <w:r w:rsidR="00D328A1">
                <w:rPr>
                  <w:lang w:eastAsia="ko-KR"/>
                </w:rPr>
                <w:t xml:space="preserve">release </w:t>
              </w:r>
            </w:ins>
            <w:ins w:id="1304" w:author="MCC160" w:date="2022-11-01T15:14:00Z">
              <w:r w:rsidR="00D328A1">
                <w:rPr>
                  <w:lang w:eastAsia="ko-KR"/>
                </w:rPr>
                <w:t>the call.</w:t>
              </w:r>
            </w:ins>
            <w:del w:id="1305" w:author="MCC160" w:date="2022-11-01T15:14:00Z">
              <w:r w:rsidDel="00D328A1">
                <w:rPr>
                  <w:lang w:eastAsia="ko-KR"/>
                </w:rPr>
                <w:delText>end the remotely initiated private call.</w:delText>
              </w:r>
            </w:del>
          </w:p>
        </w:tc>
        <w:tc>
          <w:tcPr>
            <w:tcW w:w="708" w:type="dxa"/>
            <w:tcBorders>
              <w:top w:val="single" w:sz="4" w:space="0" w:color="auto"/>
              <w:left w:val="single" w:sz="4" w:space="0" w:color="auto"/>
              <w:bottom w:val="single" w:sz="4" w:space="0" w:color="auto"/>
              <w:right w:val="single" w:sz="4" w:space="0" w:color="auto"/>
            </w:tcBorders>
            <w:hideMark/>
          </w:tcPr>
          <w:p w14:paraId="3C3F85A3" w14:textId="77777777" w:rsidR="00EB676A" w:rsidRDefault="00EB676A" w:rsidP="00BC3F8D">
            <w:pPr>
              <w:pStyle w:val="TAC"/>
              <w:rPr>
                <w:lang w:eastAsia="ko-KR"/>
              </w:rPr>
            </w:pPr>
            <w:r>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
          <w:p w14:paraId="6BF69D85" w14:textId="77777777" w:rsidR="00EB676A" w:rsidRDefault="00EB676A" w:rsidP="00BC3F8D">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6F05F950" w14:textId="77777777" w:rsidR="00EB676A" w:rsidRDefault="00EB676A" w:rsidP="00BC3F8D">
            <w:pPr>
              <w:pStyle w:val="TAC"/>
              <w:rPr>
                <w:lang w:eastAsia="ko-KR"/>
              </w:rPr>
            </w:pPr>
            <w:r>
              <w:rPr>
                <w:lang w:eastAsia="ko-KR"/>
              </w:rPr>
              <w:t>-</w:t>
            </w:r>
          </w:p>
        </w:tc>
        <w:tc>
          <w:tcPr>
            <w:tcW w:w="850" w:type="dxa"/>
            <w:tcBorders>
              <w:top w:val="single" w:sz="4" w:space="0" w:color="auto"/>
              <w:left w:val="single" w:sz="4" w:space="0" w:color="auto"/>
              <w:bottom w:val="single" w:sz="4" w:space="0" w:color="auto"/>
              <w:right w:val="single" w:sz="4" w:space="0" w:color="auto"/>
            </w:tcBorders>
            <w:hideMark/>
          </w:tcPr>
          <w:p w14:paraId="533A77F5" w14:textId="77777777" w:rsidR="00EB676A" w:rsidRDefault="00EB676A" w:rsidP="00BC3F8D">
            <w:pPr>
              <w:pStyle w:val="TAC"/>
              <w:rPr>
                <w:lang w:eastAsia="ko-KR"/>
              </w:rPr>
            </w:pPr>
            <w:r>
              <w:rPr>
                <w:lang w:eastAsia="ko-KR"/>
              </w:rPr>
              <w:t>-</w:t>
            </w:r>
          </w:p>
        </w:tc>
      </w:tr>
      <w:tr w:rsidR="00EB676A" w14:paraId="6690D03A" w14:textId="77777777" w:rsidTr="00BC3F8D">
        <w:trPr>
          <w:cantSplit/>
        </w:trPr>
        <w:tc>
          <w:tcPr>
            <w:tcW w:w="9600" w:type="dxa"/>
            <w:gridSpan w:val="6"/>
            <w:tcBorders>
              <w:top w:val="single" w:sz="4" w:space="0" w:color="auto"/>
              <w:left w:val="single" w:sz="4" w:space="0" w:color="auto"/>
              <w:bottom w:val="single" w:sz="4" w:space="0" w:color="auto"/>
              <w:right w:val="single" w:sz="4" w:space="0" w:color="auto"/>
            </w:tcBorders>
            <w:hideMark/>
          </w:tcPr>
          <w:p w14:paraId="26BAC7D4" w14:textId="77777777" w:rsidR="00EB676A" w:rsidRDefault="00EB676A" w:rsidP="00BC3F8D">
            <w:pPr>
              <w:pStyle w:val="TAN"/>
              <w:rPr>
                <w:lang w:eastAsia="ko-KR"/>
              </w:rPr>
            </w:pPr>
            <w:r>
              <w:rPr>
                <w:szCs w:val="22"/>
                <w:lang w:eastAsia="ko-KR"/>
              </w:rPr>
              <w:t>NOTE 1:</w:t>
            </w:r>
            <w:r>
              <w:rPr>
                <w:szCs w:val="22"/>
                <w:lang w:eastAsia="ko-KR"/>
              </w:rPr>
              <w:tab/>
            </w:r>
            <w:r>
              <w:rPr>
                <w:lang w:eastAsia="ko-KR"/>
              </w:rPr>
              <w:t>This is expected to be done via a suitable implementation dependent MMI.</w:t>
            </w:r>
          </w:p>
        </w:tc>
      </w:tr>
    </w:tbl>
    <w:p w14:paraId="5C913475" w14:textId="77777777" w:rsidR="00EB676A" w:rsidRDefault="00EB676A" w:rsidP="00EB676A"/>
    <w:p w14:paraId="49966237" w14:textId="77777777" w:rsidR="00EB676A" w:rsidRDefault="00EB676A" w:rsidP="00EB676A">
      <w:pPr>
        <w:pStyle w:val="TH"/>
      </w:pPr>
      <w:r>
        <w:t>Table 6.2.26.3.2-2: Void</w:t>
      </w:r>
    </w:p>
    <w:p w14:paraId="2942BF88" w14:textId="77777777" w:rsidR="00EB676A" w:rsidRDefault="00EB676A" w:rsidP="00EB676A"/>
    <w:p w14:paraId="00BA9F4C" w14:textId="77777777" w:rsidR="00EB676A" w:rsidRDefault="00EB676A" w:rsidP="00EB676A">
      <w:pPr>
        <w:pStyle w:val="H6"/>
      </w:pPr>
      <w:r>
        <w:t>6.2.26.3.3</w:t>
      </w:r>
      <w:r>
        <w:tab/>
        <w:t>Specific message contents</w:t>
      </w:r>
    </w:p>
    <w:p w14:paraId="127DE6C0" w14:textId="77777777" w:rsidR="00EB676A" w:rsidRDefault="00EB676A" w:rsidP="00EB676A">
      <w:pPr>
        <w:pStyle w:val="TH"/>
      </w:pPr>
      <w:r>
        <w:t xml:space="preserve">Table 6.2.26.3.3-1: </w:t>
      </w:r>
      <w:r>
        <w:rPr>
          <w:lang w:eastAsia="ko-KR"/>
        </w:rPr>
        <w:t>SIP MESSAGE</w:t>
      </w:r>
      <w:r>
        <w:t xml:space="preserve"> from the SS (Step 2, Table 6.2.26.3.2-1;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358CF92C"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30A19D0"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0CB04267"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7C3FDC72"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38F8F734"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42304E0C"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522EF920"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6F182780" w14:textId="77777777" w:rsidR="00EB676A" w:rsidRDefault="00EB676A" w:rsidP="00BC3F8D">
            <w:pPr>
              <w:pStyle w:val="TAH"/>
              <w:rPr>
                <w:lang w:eastAsia="ko-KR"/>
              </w:rPr>
            </w:pPr>
            <w:r>
              <w:rPr>
                <w:lang w:eastAsia="ko-KR"/>
              </w:rPr>
              <w:t>Condition</w:t>
            </w:r>
          </w:p>
        </w:tc>
      </w:tr>
      <w:tr w:rsidR="00EB676A" w14:paraId="248304AE"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0F02848"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8463B34"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395A2D0E"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537F52F8"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69EC89D" w14:textId="77777777" w:rsidR="00EB676A" w:rsidRDefault="00EB676A" w:rsidP="00BC3F8D">
            <w:pPr>
              <w:pStyle w:val="TAL"/>
              <w:rPr>
                <w:lang w:eastAsia="ko-KR"/>
              </w:rPr>
            </w:pPr>
          </w:p>
        </w:tc>
      </w:tr>
      <w:tr w:rsidR="00EB676A" w14:paraId="63AADD78"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57524A"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DFCBAE0"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0399DCA0"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40B190E9"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711099E" w14:textId="77777777" w:rsidR="00EB676A" w:rsidRDefault="00EB676A" w:rsidP="00BC3F8D">
            <w:pPr>
              <w:pStyle w:val="TAL"/>
              <w:rPr>
                <w:lang w:eastAsia="ko-KR"/>
              </w:rPr>
            </w:pPr>
          </w:p>
        </w:tc>
      </w:tr>
      <w:tr w:rsidR="00EB676A" w14:paraId="422E70A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CFF342A"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580F47E" w14:textId="77777777" w:rsidR="00EB676A" w:rsidRDefault="00EB676A" w:rsidP="00BC3F8D">
            <w:pPr>
              <w:pStyle w:val="TAL"/>
              <w:rPr>
                <w:lang w:eastAsia="ko-KR"/>
              </w:rPr>
            </w:pPr>
            <w:r>
              <w:t>MCPTT-Info as described in Table 6.2.26.3.3-2</w:t>
            </w:r>
          </w:p>
        </w:tc>
        <w:tc>
          <w:tcPr>
            <w:tcW w:w="2127" w:type="dxa"/>
            <w:gridSpan w:val="2"/>
            <w:tcBorders>
              <w:top w:val="single" w:sz="4" w:space="0" w:color="auto"/>
              <w:left w:val="single" w:sz="4" w:space="0" w:color="auto"/>
              <w:bottom w:val="single" w:sz="4" w:space="0" w:color="auto"/>
              <w:right w:val="single" w:sz="4" w:space="0" w:color="auto"/>
            </w:tcBorders>
          </w:tcPr>
          <w:p w14:paraId="4F305951"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0CDF6693"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16EC953" w14:textId="77777777" w:rsidR="00EB676A" w:rsidRDefault="00EB676A" w:rsidP="00BC3F8D">
            <w:pPr>
              <w:pStyle w:val="TAL"/>
              <w:rPr>
                <w:lang w:eastAsia="ko-KR"/>
              </w:rPr>
            </w:pPr>
          </w:p>
        </w:tc>
      </w:tr>
    </w:tbl>
    <w:p w14:paraId="0AA3DDE2" w14:textId="77777777" w:rsidR="00EB676A" w:rsidRDefault="00EB676A" w:rsidP="00EB676A"/>
    <w:p w14:paraId="4B83D136" w14:textId="77777777" w:rsidR="00EB676A" w:rsidRDefault="00EB676A" w:rsidP="00EB676A">
      <w:pPr>
        <w:pStyle w:val="TH"/>
      </w:pPr>
      <w:r>
        <w:t xml:space="preserve">Table 6.2.26.3.3-2: </w:t>
      </w:r>
      <w:r>
        <w:rPr>
          <w:lang w:eastAsia="ko-KR"/>
        </w:rPr>
        <w:t>MCPTT-Info in SIP MESSAGE</w:t>
      </w:r>
      <w:r>
        <w:t xml:space="preserve"> (Table 6.2.26.3.3-1)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18C4BABF"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1AFDE19B" w14:textId="77777777" w:rsidR="00EB676A" w:rsidRDefault="00EB676A" w:rsidP="00BC3F8D">
            <w:pPr>
              <w:pStyle w:val="TAL"/>
              <w:rPr>
                <w:lang w:eastAsia="ko-KR"/>
              </w:rPr>
            </w:pPr>
            <w:r>
              <w:rPr>
                <w:lang w:eastAsia="ko-KR"/>
              </w:rPr>
              <w:t>Derivation Path: TS 36.579-1 [2], table 5.5.3.2.2-1, condition PRIVATE-CALL</w:t>
            </w:r>
          </w:p>
        </w:tc>
      </w:tr>
      <w:tr w:rsidR="00EB676A" w14:paraId="307BE6C6"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4E3CF725"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3E22468"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659B54B7"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130DCD65"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138D5829" w14:textId="77777777" w:rsidR="00EB676A" w:rsidRDefault="00EB676A" w:rsidP="00BC3F8D">
            <w:pPr>
              <w:pStyle w:val="TAH"/>
              <w:rPr>
                <w:lang w:eastAsia="ko-KR"/>
              </w:rPr>
            </w:pPr>
            <w:r>
              <w:rPr>
                <w:lang w:eastAsia="ko-KR"/>
              </w:rPr>
              <w:t>Condition</w:t>
            </w:r>
          </w:p>
        </w:tc>
      </w:tr>
      <w:tr w:rsidR="00EB676A" w14:paraId="2615699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C511785"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DFFF7C5"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0FD13216"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77B30A9"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C06A5D9" w14:textId="77777777" w:rsidR="00EB676A" w:rsidRDefault="00EB676A" w:rsidP="00BC3F8D">
            <w:pPr>
              <w:pStyle w:val="TAL"/>
              <w:rPr>
                <w:lang w:eastAsia="ko-KR"/>
              </w:rPr>
            </w:pPr>
          </w:p>
        </w:tc>
      </w:tr>
      <w:tr w:rsidR="00EB676A" w14:paraId="4B71886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E80DE7D"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50E414F6"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5904FA02"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EF7F3F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9584C3C" w14:textId="77777777" w:rsidR="00EB676A" w:rsidRDefault="00EB676A" w:rsidP="00BC3F8D">
            <w:pPr>
              <w:pStyle w:val="TAL"/>
              <w:rPr>
                <w:lang w:eastAsia="ko-KR"/>
              </w:rPr>
            </w:pPr>
          </w:p>
        </w:tc>
      </w:tr>
      <w:tr w:rsidR="00EB676A" w14:paraId="5CFEADF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5D8A4210"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1C154292"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6A79DF2"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76354FD"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8C01BFD" w14:textId="77777777" w:rsidR="00EB676A" w:rsidRDefault="00EB676A" w:rsidP="00BC3F8D">
            <w:pPr>
              <w:pStyle w:val="TAL"/>
              <w:rPr>
                <w:lang w:eastAsia="ko-KR"/>
              </w:rPr>
            </w:pPr>
          </w:p>
        </w:tc>
      </w:tr>
      <w:tr w:rsidR="00EB676A" w14:paraId="1955AA3F"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3164127A" w14:textId="77777777" w:rsidR="00EB676A" w:rsidRDefault="00EB676A" w:rsidP="00BC3F8D">
            <w:pPr>
              <w:pStyle w:val="TAL"/>
              <w:rPr>
                <w:rFonts w:eastAsia="SimSun"/>
                <w:lang w:eastAsia="ko-KR"/>
              </w:rPr>
            </w:pPr>
            <w:r w:rsidRPr="00004CCA">
              <w:rPr>
                <w:lang w:eastAsia="ko-KR"/>
              </w:rPr>
              <w:t xml:space="preserve">    </w:t>
            </w:r>
            <w:proofErr w:type="spellStart"/>
            <w:r w:rsidRPr="00004CCA">
              <w:rPr>
                <w:lang w:eastAsia="ko-KR"/>
              </w:rPr>
              <w:t>mcptt</w:t>
            </w:r>
            <w:proofErr w:type="spellEnd"/>
            <w:r w:rsidRPr="00004CCA">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6725ABEF" w14:textId="77777777" w:rsidR="00EB676A" w:rsidRDefault="00EB676A" w:rsidP="00BC3F8D">
            <w:pPr>
              <w:pStyle w:val="TAL"/>
              <w:rPr>
                <w:lang w:eastAsia="ko-KR"/>
              </w:rPr>
            </w:pPr>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2B41D2F5" w14:textId="77777777" w:rsidR="00EB676A" w:rsidRPr="00004CCA" w:rsidRDefault="00EB676A" w:rsidP="00BC3F8D">
            <w:pPr>
              <w:keepNext/>
              <w:keepLines/>
              <w:spacing w:after="0"/>
              <w:rPr>
                <w:rFonts w:ascii="Arial" w:hAnsi="Arial"/>
                <w:sz w:val="18"/>
                <w:lang w:eastAsia="ko-KR"/>
              </w:rPr>
            </w:pPr>
            <w:r w:rsidRPr="00004CCA">
              <w:rPr>
                <w:rFonts w:ascii="Arial" w:hAnsi="Arial"/>
                <w:sz w:val="18"/>
                <w:lang w:eastAsia="ko-KR"/>
              </w:rPr>
              <w:t>identified MCPTT user (NOTE 1);</w:t>
            </w:r>
          </w:p>
          <w:p w14:paraId="1746C065" w14:textId="77777777" w:rsidR="00EB676A" w:rsidRDefault="00EB676A" w:rsidP="00BC3F8D">
            <w:pPr>
              <w:pStyle w:val="TAL"/>
              <w:rPr>
                <w:lang w:eastAsia="ko-KR"/>
              </w:rPr>
            </w:pPr>
            <w:r w:rsidRPr="00004CCA">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104FAFCC"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C17D510" w14:textId="77777777" w:rsidR="00EB676A" w:rsidRDefault="00EB676A" w:rsidP="00BC3F8D">
            <w:pPr>
              <w:pStyle w:val="TAL"/>
              <w:rPr>
                <w:lang w:eastAsia="ko-KR"/>
              </w:rPr>
            </w:pPr>
          </w:p>
        </w:tc>
      </w:tr>
      <w:tr w:rsidR="00EB676A" w14:paraId="4CDA7C53"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670E7CA"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478ED00"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E28F0D1"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3AB5745"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3FC7A2" w14:textId="77777777" w:rsidR="00EB676A" w:rsidRDefault="00EB676A" w:rsidP="00BC3F8D">
            <w:pPr>
              <w:pStyle w:val="TAL"/>
              <w:rPr>
                <w:lang w:eastAsia="ko-KR"/>
              </w:rPr>
            </w:pPr>
          </w:p>
        </w:tc>
      </w:tr>
      <w:tr w:rsidR="00EB676A" w14:paraId="280141BA"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74E05A56"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5DF67B71"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53EA94F6"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9618552"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D448077" w14:textId="77777777" w:rsidR="00EB676A" w:rsidRDefault="00EB676A" w:rsidP="00BC3F8D">
            <w:pPr>
              <w:pStyle w:val="TAL"/>
              <w:rPr>
                <w:lang w:eastAsia="ko-KR"/>
              </w:rPr>
            </w:pPr>
          </w:p>
        </w:tc>
      </w:tr>
      <w:tr w:rsidR="00EB676A" w14:paraId="0DB8277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53435702"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596DCAC8" w14:textId="77777777" w:rsidR="00EB676A" w:rsidRDefault="00EB676A" w:rsidP="00BC3F8D">
            <w:pPr>
              <w:pStyle w:val="TAL"/>
              <w:rPr>
                <w:lang w:eastAsia="ko-KR"/>
              </w:rPr>
            </w:pPr>
            <w:r>
              <w:rPr>
                <w:lang w:eastAsia="ko-KR"/>
              </w:rPr>
              <w:t>"false"</w:t>
            </w:r>
          </w:p>
        </w:tc>
        <w:tc>
          <w:tcPr>
            <w:tcW w:w="2129" w:type="dxa"/>
            <w:tcBorders>
              <w:top w:val="single" w:sz="4" w:space="0" w:color="auto"/>
              <w:left w:val="single" w:sz="4" w:space="0" w:color="auto"/>
              <w:bottom w:val="single" w:sz="4" w:space="0" w:color="auto"/>
              <w:right w:val="single" w:sz="4" w:space="0" w:color="auto"/>
            </w:tcBorders>
          </w:tcPr>
          <w:p w14:paraId="64093970"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0ED7546"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0B8D45F" w14:textId="77777777" w:rsidR="00EB676A" w:rsidRDefault="00EB676A" w:rsidP="00BC3F8D">
            <w:pPr>
              <w:pStyle w:val="TAL"/>
              <w:rPr>
                <w:lang w:eastAsia="ko-KR"/>
              </w:rPr>
            </w:pPr>
          </w:p>
        </w:tc>
      </w:tr>
      <w:tr w:rsidR="00EB676A" w14:paraId="541E1267"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6CCEC9BC"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px_MCPTT_ID_User_B</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the same, the UE shall not send a SIP MESSAGE at step 11 (TS 24.379 [9] clause 11.1.7.2.2).</w:t>
            </w:r>
          </w:p>
        </w:tc>
      </w:tr>
    </w:tbl>
    <w:p w14:paraId="20B4E2D8" w14:textId="77777777" w:rsidR="00EB676A" w:rsidRDefault="00EB676A" w:rsidP="00EB676A"/>
    <w:p w14:paraId="566F41BF" w14:textId="77777777" w:rsidR="00EB676A" w:rsidRDefault="00EB676A" w:rsidP="00EB676A">
      <w:pPr>
        <w:pStyle w:val="TH"/>
      </w:pPr>
      <w:r>
        <w:t xml:space="preserve">Table 6.2.26.3.3-3: </w:t>
      </w:r>
      <w:r>
        <w:rPr>
          <w:lang w:eastAsia="ko-KR"/>
        </w:rPr>
        <w:t>SIP MESSAGE</w:t>
      </w:r>
      <w:r>
        <w:t xml:space="preserve"> from the SS (Step 10, Table 6.2.26.3.2-1;</w:t>
      </w:r>
      <w:r>
        <w:br/>
        <w:t>step 2, TS 36.579-1 [2], Table 5.3.33.3-1)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24281611"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053A2EF5" w14:textId="77777777" w:rsidR="00EB676A" w:rsidRDefault="00EB676A" w:rsidP="00BC3F8D">
            <w:pPr>
              <w:pStyle w:val="TAL"/>
              <w:rPr>
                <w:lang w:eastAsia="ko-KR"/>
              </w:rPr>
            </w:pPr>
            <w:r>
              <w:rPr>
                <w:lang w:eastAsia="ko-KR"/>
              </w:rPr>
              <w:t>Derivation Path: TS 36.579-1 [2], table 5.5.2.7.2-1 condition ACCEPT-CONTACT-WITH-MEDIA-FEATURE-TAG</w:t>
            </w:r>
          </w:p>
        </w:tc>
      </w:tr>
      <w:tr w:rsidR="00EB676A" w14:paraId="5DC4CEC9"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30E35255"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1BDA5DA6"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34769D2"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05B35FD4"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4D7006E1" w14:textId="77777777" w:rsidR="00EB676A" w:rsidRDefault="00EB676A" w:rsidP="00BC3F8D">
            <w:pPr>
              <w:pStyle w:val="TAH"/>
              <w:rPr>
                <w:lang w:eastAsia="ko-KR"/>
              </w:rPr>
            </w:pPr>
            <w:r>
              <w:rPr>
                <w:lang w:eastAsia="ko-KR"/>
              </w:rPr>
              <w:t>Condition</w:t>
            </w:r>
          </w:p>
        </w:tc>
      </w:tr>
      <w:tr w:rsidR="00EB676A" w14:paraId="2F50C6F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623DE82F" w14:textId="77777777" w:rsidR="00EB676A" w:rsidRDefault="00EB676A" w:rsidP="00BC3F8D">
            <w:pPr>
              <w:pStyle w:val="TAL"/>
              <w:rPr>
                <w:lang w:eastAsia="ko-KR"/>
              </w:rPr>
            </w:pPr>
            <w:r>
              <w:rPr>
                <w:b/>
                <w:bCs/>
              </w:rPr>
              <w:t>Message-body</w:t>
            </w:r>
          </w:p>
        </w:tc>
        <w:tc>
          <w:tcPr>
            <w:tcW w:w="2127" w:type="dxa"/>
            <w:gridSpan w:val="2"/>
            <w:tcBorders>
              <w:top w:val="single" w:sz="4" w:space="0" w:color="auto"/>
              <w:left w:val="single" w:sz="4" w:space="0" w:color="auto"/>
              <w:bottom w:val="single" w:sz="4" w:space="0" w:color="auto"/>
              <w:right w:val="single" w:sz="4" w:space="0" w:color="auto"/>
            </w:tcBorders>
          </w:tcPr>
          <w:p w14:paraId="7C0133E1"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553032A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35140A82"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CE3EEE6" w14:textId="77777777" w:rsidR="00EB676A" w:rsidRDefault="00EB676A" w:rsidP="00BC3F8D">
            <w:pPr>
              <w:pStyle w:val="TAL"/>
              <w:rPr>
                <w:lang w:eastAsia="ko-KR"/>
              </w:rPr>
            </w:pPr>
          </w:p>
        </w:tc>
      </w:tr>
      <w:tr w:rsidR="00EB676A" w14:paraId="1DB5102F"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8ED0024"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2B30D5"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5EFD275B"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30DBAEF1"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6D32811" w14:textId="77777777" w:rsidR="00EB676A" w:rsidRDefault="00EB676A" w:rsidP="00BC3F8D">
            <w:pPr>
              <w:pStyle w:val="TAL"/>
              <w:rPr>
                <w:lang w:eastAsia="ko-KR"/>
              </w:rPr>
            </w:pPr>
          </w:p>
        </w:tc>
      </w:tr>
      <w:tr w:rsidR="00EB676A" w14:paraId="71520FF9"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63AA63A"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307E007" w14:textId="77777777" w:rsidR="00EB676A" w:rsidRDefault="00EB676A" w:rsidP="00BC3F8D">
            <w:pPr>
              <w:pStyle w:val="TAL"/>
              <w:rPr>
                <w:lang w:eastAsia="ko-KR"/>
              </w:rPr>
            </w:pPr>
            <w:r>
              <w:t>MCPTT-Info as described in Table 6.2.26.3.3-4</w:t>
            </w:r>
          </w:p>
        </w:tc>
        <w:tc>
          <w:tcPr>
            <w:tcW w:w="2127" w:type="dxa"/>
            <w:gridSpan w:val="2"/>
            <w:tcBorders>
              <w:top w:val="single" w:sz="4" w:space="0" w:color="auto"/>
              <w:left w:val="single" w:sz="4" w:space="0" w:color="auto"/>
              <w:bottom w:val="single" w:sz="4" w:space="0" w:color="auto"/>
              <w:right w:val="single" w:sz="4" w:space="0" w:color="auto"/>
            </w:tcBorders>
          </w:tcPr>
          <w:p w14:paraId="702A4807"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211A2C6E"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0427436B" w14:textId="77777777" w:rsidR="00EB676A" w:rsidRDefault="00EB676A" w:rsidP="00BC3F8D">
            <w:pPr>
              <w:pStyle w:val="TAL"/>
              <w:rPr>
                <w:lang w:eastAsia="ko-KR"/>
              </w:rPr>
            </w:pPr>
          </w:p>
        </w:tc>
      </w:tr>
    </w:tbl>
    <w:p w14:paraId="743BB4D2" w14:textId="77777777" w:rsidR="00EB676A" w:rsidRDefault="00EB676A" w:rsidP="00EB676A"/>
    <w:p w14:paraId="3194D5C0" w14:textId="77777777" w:rsidR="00EB676A" w:rsidRDefault="00EB676A" w:rsidP="00EB676A">
      <w:pPr>
        <w:pStyle w:val="TH"/>
      </w:pPr>
      <w:r>
        <w:t xml:space="preserve">Table 6.2.26.3.3-4: </w:t>
      </w:r>
      <w:r>
        <w:rPr>
          <w:lang w:eastAsia="ko-KR"/>
        </w:rPr>
        <w:t>MCPTT-Info in SIP MESSAGE</w:t>
      </w:r>
      <w:r>
        <w:t xml:space="preserve"> (Table 6.2.26.3.3-3)</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6"/>
        <w:gridCol w:w="2129"/>
        <w:gridCol w:w="2129"/>
        <w:gridCol w:w="1420"/>
        <w:gridCol w:w="1136"/>
        <w:gridCol w:w="113"/>
      </w:tblGrid>
      <w:tr w:rsidR="00EB676A" w14:paraId="5DC25783" w14:textId="77777777" w:rsidTr="00BC3F8D">
        <w:trPr>
          <w:gridAfter w:val="1"/>
          <w:wAfter w:w="113" w:type="dxa"/>
          <w:jc w:val="center"/>
        </w:trPr>
        <w:tc>
          <w:tcPr>
            <w:tcW w:w="9652" w:type="dxa"/>
            <w:gridSpan w:val="6"/>
            <w:tcBorders>
              <w:top w:val="single" w:sz="4" w:space="0" w:color="auto"/>
              <w:left w:val="single" w:sz="4" w:space="0" w:color="auto"/>
              <w:bottom w:val="single" w:sz="4" w:space="0" w:color="auto"/>
              <w:right w:val="single" w:sz="4" w:space="0" w:color="auto"/>
            </w:tcBorders>
            <w:hideMark/>
          </w:tcPr>
          <w:p w14:paraId="35D8EB29" w14:textId="77777777" w:rsidR="00EB676A" w:rsidRDefault="00EB676A" w:rsidP="00BC3F8D">
            <w:pPr>
              <w:pStyle w:val="TAL"/>
              <w:rPr>
                <w:lang w:eastAsia="ko-KR"/>
              </w:rPr>
            </w:pPr>
            <w:r>
              <w:rPr>
                <w:lang w:eastAsia="ko-KR"/>
              </w:rPr>
              <w:t>Derivation Path: TS 36.579-1 [2], table 5.5.3.2.2-1, condition PRIVATE-CALL</w:t>
            </w:r>
          </w:p>
        </w:tc>
      </w:tr>
      <w:tr w:rsidR="00EB676A" w14:paraId="5AE8A2DC"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03A431B5" w14:textId="77777777" w:rsidR="00EB676A" w:rsidRDefault="00EB676A" w:rsidP="00BC3F8D">
            <w:pPr>
              <w:pStyle w:val="TAH"/>
              <w:rPr>
                <w:lang w:eastAsia="ko-KR"/>
              </w:rPr>
            </w:pPr>
            <w:r>
              <w:rPr>
                <w:lang w:eastAsia="ko-KR"/>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D139C8F" w14:textId="77777777" w:rsidR="00EB676A" w:rsidRDefault="00EB676A" w:rsidP="00BC3F8D">
            <w:pPr>
              <w:pStyle w:val="TAH"/>
              <w:rPr>
                <w:lang w:eastAsia="ko-KR"/>
              </w:rPr>
            </w:pPr>
            <w:r>
              <w:rPr>
                <w:lang w:eastAsia="ko-KR"/>
              </w:rPr>
              <w:t>Value/remark</w:t>
            </w:r>
          </w:p>
        </w:tc>
        <w:tc>
          <w:tcPr>
            <w:tcW w:w="2129" w:type="dxa"/>
            <w:tcBorders>
              <w:top w:val="single" w:sz="4" w:space="0" w:color="auto"/>
              <w:left w:val="single" w:sz="4" w:space="0" w:color="auto"/>
              <w:bottom w:val="single" w:sz="4" w:space="0" w:color="auto"/>
              <w:right w:val="single" w:sz="4" w:space="0" w:color="auto"/>
            </w:tcBorders>
            <w:hideMark/>
          </w:tcPr>
          <w:p w14:paraId="0469EF72" w14:textId="77777777" w:rsidR="00EB676A" w:rsidRDefault="00EB676A" w:rsidP="00BC3F8D">
            <w:pPr>
              <w:pStyle w:val="TAH"/>
              <w:rPr>
                <w:lang w:eastAsia="ko-KR"/>
              </w:rPr>
            </w:pPr>
            <w:r>
              <w:rPr>
                <w:lang w:eastAsia="ko-KR"/>
              </w:rPr>
              <w:t>Comment</w:t>
            </w:r>
          </w:p>
        </w:tc>
        <w:tc>
          <w:tcPr>
            <w:tcW w:w="1420" w:type="dxa"/>
            <w:tcBorders>
              <w:top w:val="single" w:sz="4" w:space="0" w:color="auto"/>
              <w:left w:val="single" w:sz="4" w:space="0" w:color="auto"/>
              <w:bottom w:val="single" w:sz="4" w:space="0" w:color="auto"/>
              <w:right w:val="single" w:sz="4" w:space="0" w:color="auto"/>
            </w:tcBorders>
            <w:hideMark/>
          </w:tcPr>
          <w:p w14:paraId="6F13A58E" w14:textId="77777777" w:rsidR="00EB676A" w:rsidRDefault="00EB676A" w:rsidP="00BC3F8D">
            <w:pPr>
              <w:pStyle w:val="TAH"/>
              <w:rPr>
                <w:lang w:eastAsia="ko-KR"/>
              </w:rPr>
            </w:pPr>
            <w:r>
              <w:rPr>
                <w:lang w:eastAsia="ko-KR"/>
              </w:rPr>
              <w:t>Reference</w:t>
            </w:r>
          </w:p>
        </w:tc>
        <w:tc>
          <w:tcPr>
            <w:tcW w:w="1136" w:type="dxa"/>
            <w:tcBorders>
              <w:top w:val="single" w:sz="4" w:space="0" w:color="auto"/>
              <w:left w:val="single" w:sz="4" w:space="0" w:color="auto"/>
              <w:bottom w:val="single" w:sz="4" w:space="0" w:color="auto"/>
              <w:right w:val="single" w:sz="4" w:space="0" w:color="auto"/>
            </w:tcBorders>
            <w:hideMark/>
          </w:tcPr>
          <w:p w14:paraId="5FC31AD1" w14:textId="77777777" w:rsidR="00EB676A" w:rsidRDefault="00EB676A" w:rsidP="00BC3F8D">
            <w:pPr>
              <w:pStyle w:val="TAH"/>
              <w:rPr>
                <w:lang w:eastAsia="ko-KR"/>
              </w:rPr>
            </w:pPr>
            <w:r>
              <w:rPr>
                <w:lang w:eastAsia="ko-KR"/>
              </w:rPr>
              <w:t>Condition</w:t>
            </w:r>
          </w:p>
        </w:tc>
      </w:tr>
      <w:tr w:rsidR="00EB676A" w14:paraId="65139AC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29BCB115" w14:textId="77777777" w:rsidR="00EB676A" w:rsidRDefault="00EB676A" w:rsidP="00BC3F8D">
            <w:pPr>
              <w:pStyle w:val="TAL"/>
              <w:rPr>
                <w:lang w:eastAsia="ko-KR"/>
              </w:rPr>
            </w:pPr>
            <w:proofErr w:type="spellStart"/>
            <w:r>
              <w:rPr>
                <w:lang w:eastAsia="ko-KR"/>
              </w:rPr>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46E24054"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0CABE37"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2CF02CCF"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14F3B92C" w14:textId="77777777" w:rsidR="00EB676A" w:rsidRDefault="00EB676A" w:rsidP="00BC3F8D">
            <w:pPr>
              <w:pStyle w:val="TAL"/>
              <w:rPr>
                <w:lang w:eastAsia="ko-KR"/>
              </w:rPr>
            </w:pPr>
          </w:p>
        </w:tc>
      </w:tr>
      <w:tr w:rsidR="00EB676A" w14:paraId="582533D2"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C24F325"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9" w:type="dxa"/>
            <w:tcBorders>
              <w:top w:val="single" w:sz="4" w:space="0" w:color="auto"/>
              <w:left w:val="single" w:sz="4" w:space="0" w:color="auto"/>
              <w:bottom w:val="single" w:sz="4" w:space="0" w:color="auto"/>
              <w:right w:val="single" w:sz="4" w:space="0" w:color="auto"/>
            </w:tcBorders>
          </w:tcPr>
          <w:p w14:paraId="7090B724"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7ACEE513"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6E36F3A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4D2D265A" w14:textId="77777777" w:rsidR="00EB676A" w:rsidRDefault="00EB676A" w:rsidP="00BC3F8D">
            <w:pPr>
              <w:pStyle w:val="TAL"/>
              <w:rPr>
                <w:lang w:eastAsia="ko-KR"/>
              </w:rPr>
            </w:pPr>
          </w:p>
        </w:tc>
      </w:tr>
      <w:tr w:rsidR="00EB676A" w14:paraId="30D90949"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hideMark/>
          </w:tcPr>
          <w:p w14:paraId="2641D310" w14:textId="77777777" w:rsidR="00EB676A" w:rsidRDefault="00EB676A" w:rsidP="00BC3F8D">
            <w:pPr>
              <w:pStyle w:val="TAL"/>
              <w:rPr>
                <w:lang w:eastAsia="ko-KR"/>
              </w:rPr>
            </w:pPr>
            <w:r>
              <w:rPr>
                <w:rFonts w:eastAsia="SimSun"/>
                <w:lang w:eastAsia="ko-KR"/>
              </w:rPr>
              <w:t xml:space="preserve">    </w:t>
            </w:r>
            <w:proofErr w:type="spellStart"/>
            <w:r>
              <w:rPr>
                <w:rFonts w:eastAsia="SimSun"/>
                <w:lang w:eastAsia="ko-KR"/>
              </w:rPr>
              <w:t>mcptt</w:t>
            </w:r>
            <w:proofErr w:type="spellEnd"/>
            <w:r>
              <w:rPr>
                <w:rFonts w:eastAsia="SimSun"/>
                <w:lang w:eastAsia="ko-KR"/>
              </w:rPr>
              <w:t>-calling-user-id</w:t>
            </w:r>
          </w:p>
        </w:tc>
        <w:tc>
          <w:tcPr>
            <w:tcW w:w="2129" w:type="dxa"/>
            <w:tcBorders>
              <w:top w:val="single" w:sz="4" w:space="0" w:color="auto"/>
              <w:left w:val="single" w:sz="4" w:space="0" w:color="auto"/>
              <w:bottom w:val="single" w:sz="4" w:space="0" w:color="auto"/>
              <w:right w:val="single" w:sz="4" w:space="0" w:color="auto"/>
            </w:tcBorders>
            <w:hideMark/>
          </w:tcPr>
          <w:p w14:paraId="464AC323"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-calling-user-id&gt; with </w:t>
            </w:r>
            <w:proofErr w:type="spellStart"/>
            <w:r>
              <w:rPr>
                <w:lang w:eastAsia="ko-KR"/>
              </w:rPr>
              <w:t>mcpttURI</w:t>
            </w:r>
            <w:proofErr w:type="spellEnd"/>
            <w:r>
              <w:rPr>
                <w:lang w:eastAsia="ko-KR"/>
              </w:rPr>
              <w:t xml:space="preserve"> set to </w:t>
            </w:r>
            <w:proofErr w:type="spellStart"/>
            <w:r>
              <w:rPr>
                <w:lang w:eastAsia="ko-KR"/>
              </w:rPr>
              <w:t>px_MCPTT_ID_User_C</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3D2CE3A4" w14:textId="77777777" w:rsidR="00EB676A" w:rsidRDefault="00EB676A" w:rsidP="00BC3F8D">
            <w:pPr>
              <w:pStyle w:val="TAL"/>
              <w:rPr>
                <w:lang w:eastAsia="ko-KR"/>
              </w:rPr>
            </w:pPr>
            <w:r>
              <w:rPr>
                <w:lang w:eastAsia="ko-KR"/>
              </w:rPr>
              <w:t xml:space="preserve">requesting MCPTT user (NOTE 1); </w:t>
            </w:r>
            <w:r>
              <w:rPr>
                <w:lang w:eastAsia="ko-KR"/>
              </w:rPr>
              <w:b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7E25E0D1"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0E2EB4C1" w14:textId="77777777" w:rsidR="00EB676A" w:rsidRDefault="00EB676A" w:rsidP="00BC3F8D">
            <w:pPr>
              <w:pStyle w:val="TAL"/>
              <w:rPr>
                <w:lang w:eastAsia="ko-KR"/>
              </w:rPr>
            </w:pPr>
          </w:p>
        </w:tc>
      </w:tr>
      <w:tr w:rsidR="00EB676A" w14:paraId="170067F4"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tcPr>
          <w:p w14:paraId="1145FFB4" w14:textId="77777777" w:rsidR="00EB676A" w:rsidRDefault="00EB676A" w:rsidP="00BC3F8D">
            <w:pPr>
              <w:pStyle w:val="TAL"/>
              <w:rPr>
                <w:rFonts w:eastAsia="SimSun"/>
                <w:lang w:eastAsia="ko-KR"/>
              </w:rPr>
            </w:pPr>
            <w:r w:rsidRPr="00004CCA">
              <w:rPr>
                <w:lang w:eastAsia="ko-KR"/>
              </w:rPr>
              <w:t xml:space="preserve">    </w:t>
            </w:r>
            <w:proofErr w:type="spellStart"/>
            <w:r w:rsidRPr="00004CCA">
              <w:rPr>
                <w:lang w:eastAsia="ko-KR"/>
              </w:rPr>
              <w:t>mcptt</w:t>
            </w:r>
            <w:proofErr w:type="spellEnd"/>
            <w:r w:rsidRPr="00004CCA">
              <w:rPr>
                <w:lang w:eastAsia="ko-KR"/>
              </w:rPr>
              <w:t>-called-party-id</w:t>
            </w:r>
          </w:p>
        </w:tc>
        <w:tc>
          <w:tcPr>
            <w:tcW w:w="2129" w:type="dxa"/>
            <w:tcBorders>
              <w:top w:val="single" w:sz="4" w:space="0" w:color="auto"/>
              <w:left w:val="single" w:sz="4" w:space="0" w:color="auto"/>
              <w:bottom w:val="single" w:sz="4" w:space="0" w:color="auto"/>
              <w:right w:val="single" w:sz="4" w:space="0" w:color="auto"/>
            </w:tcBorders>
          </w:tcPr>
          <w:p w14:paraId="456F491F" w14:textId="77777777" w:rsidR="00EB676A" w:rsidRDefault="00EB676A" w:rsidP="00BC3F8D">
            <w:pPr>
              <w:pStyle w:val="TAL"/>
              <w:rPr>
                <w:lang w:eastAsia="ko-KR"/>
              </w:rPr>
            </w:pPr>
            <w:r w:rsidRPr="00004CCA">
              <w:rPr>
                <w:lang w:eastAsia="ko-KR"/>
              </w:rPr>
              <w:t>Encrypted &lt;</w:t>
            </w:r>
            <w:proofErr w:type="spellStart"/>
            <w:r w:rsidRPr="00004CCA">
              <w:rPr>
                <w:lang w:eastAsia="ko-KR"/>
              </w:rPr>
              <w:t>mcptt</w:t>
            </w:r>
            <w:proofErr w:type="spellEnd"/>
            <w:r w:rsidRPr="00004CCA">
              <w:rPr>
                <w:lang w:eastAsia="ko-KR"/>
              </w:rPr>
              <w:t xml:space="preserve">-called-party-id&gt; with </w:t>
            </w:r>
            <w:proofErr w:type="spellStart"/>
            <w:r w:rsidRPr="00004CCA">
              <w:rPr>
                <w:lang w:eastAsia="ko-KR"/>
              </w:rPr>
              <w:t>mcpttURI</w:t>
            </w:r>
            <w:proofErr w:type="spellEnd"/>
            <w:r w:rsidRPr="00004CCA">
              <w:rPr>
                <w:lang w:eastAsia="ko-KR"/>
              </w:rPr>
              <w:t xml:space="preserve"> set to </w:t>
            </w:r>
            <w:proofErr w:type="spellStart"/>
            <w:r w:rsidRPr="00004CCA">
              <w:rPr>
                <w:lang w:eastAsia="ko-KR"/>
              </w:rPr>
              <w:t>px_MCPTT_ID_User_B</w:t>
            </w:r>
            <w:proofErr w:type="spellEnd"/>
          </w:p>
        </w:tc>
        <w:tc>
          <w:tcPr>
            <w:tcW w:w="2129" w:type="dxa"/>
            <w:tcBorders>
              <w:top w:val="single" w:sz="4" w:space="0" w:color="auto"/>
              <w:left w:val="single" w:sz="4" w:space="0" w:color="auto"/>
              <w:bottom w:val="single" w:sz="4" w:space="0" w:color="auto"/>
              <w:right w:val="single" w:sz="4" w:space="0" w:color="auto"/>
            </w:tcBorders>
          </w:tcPr>
          <w:p w14:paraId="595514F5" w14:textId="77777777" w:rsidR="00EB676A" w:rsidRPr="00004CCA" w:rsidRDefault="00EB676A" w:rsidP="00BC3F8D">
            <w:pPr>
              <w:keepNext/>
              <w:keepLines/>
              <w:spacing w:after="0"/>
              <w:rPr>
                <w:rFonts w:ascii="Arial" w:hAnsi="Arial"/>
                <w:sz w:val="18"/>
                <w:lang w:eastAsia="ko-KR"/>
              </w:rPr>
            </w:pPr>
            <w:r w:rsidRPr="00004CCA">
              <w:rPr>
                <w:rFonts w:ascii="Arial" w:hAnsi="Arial"/>
                <w:sz w:val="18"/>
                <w:lang w:eastAsia="ko-KR"/>
              </w:rPr>
              <w:t>identified MCPTT user (NOTE 1);</w:t>
            </w:r>
          </w:p>
          <w:p w14:paraId="3011EE05" w14:textId="77777777" w:rsidR="00EB676A" w:rsidRDefault="00EB676A" w:rsidP="00BC3F8D">
            <w:pPr>
              <w:pStyle w:val="TAL"/>
              <w:rPr>
                <w:lang w:eastAsia="ko-KR"/>
              </w:rPr>
            </w:pPr>
            <w:r w:rsidRPr="00004CCA">
              <w:rPr>
                <w:lang w:eastAsia="ko-KR"/>
              </w:rPr>
              <w:t>encrypted according to NOTE 1 of Table 5.5.3.2.2-1 in TS 36.579-1 [2]</w:t>
            </w:r>
          </w:p>
        </w:tc>
        <w:tc>
          <w:tcPr>
            <w:tcW w:w="1420" w:type="dxa"/>
            <w:tcBorders>
              <w:top w:val="single" w:sz="4" w:space="0" w:color="auto"/>
              <w:left w:val="single" w:sz="4" w:space="0" w:color="auto"/>
              <w:bottom w:val="single" w:sz="4" w:space="0" w:color="auto"/>
              <w:right w:val="single" w:sz="4" w:space="0" w:color="auto"/>
            </w:tcBorders>
          </w:tcPr>
          <w:p w14:paraId="3AE508B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7F8B1DBA" w14:textId="77777777" w:rsidR="00EB676A" w:rsidRDefault="00EB676A" w:rsidP="00BC3F8D">
            <w:pPr>
              <w:pStyle w:val="TAL"/>
              <w:rPr>
                <w:lang w:eastAsia="ko-KR"/>
              </w:rPr>
            </w:pPr>
          </w:p>
        </w:tc>
      </w:tr>
      <w:tr w:rsidR="00EB676A" w14:paraId="1B3E4BC7"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05A0A707"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7F347189" w14:textId="77777777" w:rsidR="00EB676A" w:rsidRDefault="00EB676A" w:rsidP="00BC3F8D">
            <w:pPr>
              <w:pStyle w:val="TAL"/>
              <w:rPr>
                <w:lang w:eastAsia="ko-KR"/>
              </w:rPr>
            </w:pPr>
          </w:p>
        </w:tc>
        <w:tc>
          <w:tcPr>
            <w:tcW w:w="2129" w:type="dxa"/>
            <w:tcBorders>
              <w:top w:val="single" w:sz="4" w:space="0" w:color="auto"/>
              <w:left w:val="single" w:sz="4" w:space="0" w:color="auto"/>
              <w:bottom w:val="single" w:sz="4" w:space="0" w:color="auto"/>
              <w:right w:val="single" w:sz="4" w:space="0" w:color="auto"/>
            </w:tcBorders>
          </w:tcPr>
          <w:p w14:paraId="19F4853D"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4A8415C"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5E05C35" w14:textId="77777777" w:rsidR="00EB676A" w:rsidRDefault="00EB676A" w:rsidP="00BC3F8D">
            <w:pPr>
              <w:pStyle w:val="TAL"/>
              <w:rPr>
                <w:lang w:eastAsia="ko-KR"/>
              </w:rPr>
            </w:pPr>
          </w:p>
        </w:tc>
      </w:tr>
      <w:tr w:rsidR="00EB676A" w14:paraId="53811438"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3FEDC1B2" w14:textId="77777777" w:rsidR="00EB676A" w:rsidRDefault="00EB676A" w:rsidP="00BC3F8D">
            <w:pPr>
              <w:pStyle w:val="TAL"/>
              <w:rPr>
                <w:lang w:eastAsia="ko-KR"/>
              </w:rPr>
            </w:pPr>
            <w:r>
              <w:rPr>
                <w:lang w:eastAsia="ko-KR"/>
              </w:rPr>
              <w:t xml:space="preserve">      </w:t>
            </w:r>
            <w:r>
              <w:rPr>
                <w:rFonts w:eastAsia="SimSun"/>
                <w:lang w:eastAsia="ko-KR"/>
              </w:rPr>
              <w:t>request</w:t>
            </w:r>
            <w:r>
              <w:rPr>
                <w:lang w:eastAsia="ko-KR"/>
              </w:rPr>
              <w:t>-type</w:t>
            </w:r>
          </w:p>
        </w:tc>
        <w:tc>
          <w:tcPr>
            <w:tcW w:w="2129" w:type="dxa"/>
            <w:tcBorders>
              <w:top w:val="single" w:sz="4" w:space="0" w:color="auto"/>
              <w:left w:val="single" w:sz="4" w:space="0" w:color="auto"/>
              <w:bottom w:val="single" w:sz="4" w:space="0" w:color="auto"/>
              <w:right w:val="single" w:sz="4" w:space="0" w:color="auto"/>
            </w:tcBorders>
            <w:hideMark/>
          </w:tcPr>
          <w:p w14:paraId="1F2CB08B" w14:textId="77777777" w:rsidR="00EB676A" w:rsidRDefault="00EB676A" w:rsidP="00BC3F8D">
            <w:pPr>
              <w:pStyle w:val="TAL"/>
              <w:rPr>
                <w:lang w:eastAsia="ko-KR"/>
              </w:rPr>
            </w:pPr>
            <w:r>
              <w:rPr>
                <w:lang w:eastAsia="ko-KR"/>
              </w:rPr>
              <w:t>"remotely-initiated-private-call-request"</w:t>
            </w:r>
          </w:p>
        </w:tc>
        <w:tc>
          <w:tcPr>
            <w:tcW w:w="2129" w:type="dxa"/>
            <w:tcBorders>
              <w:top w:val="single" w:sz="4" w:space="0" w:color="auto"/>
              <w:left w:val="single" w:sz="4" w:space="0" w:color="auto"/>
              <w:bottom w:val="single" w:sz="4" w:space="0" w:color="auto"/>
              <w:right w:val="single" w:sz="4" w:space="0" w:color="auto"/>
            </w:tcBorders>
          </w:tcPr>
          <w:p w14:paraId="107D8709"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AB22323"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5EFAB866" w14:textId="77777777" w:rsidR="00EB676A" w:rsidRDefault="00EB676A" w:rsidP="00BC3F8D">
            <w:pPr>
              <w:pStyle w:val="TAL"/>
              <w:rPr>
                <w:lang w:eastAsia="ko-KR"/>
              </w:rPr>
            </w:pPr>
          </w:p>
        </w:tc>
      </w:tr>
      <w:tr w:rsidR="00EB676A" w14:paraId="75A44CD0" w14:textId="77777777" w:rsidTr="00BC3F8D">
        <w:trPr>
          <w:gridAfter w:val="1"/>
          <w:wAfter w:w="113" w:type="dxa"/>
          <w:jc w:val="center"/>
        </w:trPr>
        <w:tc>
          <w:tcPr>
            <w:tcW w:w="2838" w:type="dxa"/>
            <w:gridSpan w:val="2"/>
            <w:tcBorders>
              <w:top w:val="single" w:sz="4" w:space="0" w:color="auto"/>
              <w:left w:val="single" w:sz="4" w:space="0" w:color="auto"/>
              <w:bottom w:val="single" w:sz="4" w:space="0" w:color="auto"/>
              <w:right w:val="single" w:sz="4" w:space="0" w:color="auto"/>
            </w:tcBorders>
            <w:vAlign w:val="center"/>
            <w:hideMark/>
          </w:tcPr>
          <w:p w14:paraId="19F18927" w14:textId="77777777" w:rsidR="00EB676A" w:rsidRDefault="00EB676A" w:rsidP="00BC3F8D">
            <w:pPr>
              <w:pStyle w:val="TAL"/>
              <w:rPr>
                <w:lang w:eastAsia="ko-KR"/>
              </w:rPr>
            </w:pPr>
            <w:r>
              <w:rPr>
                <w:lang w:eastAsia="ko-KR"/>
              </w:rPr>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2276AB8" w14:textId="77777777" w:rsidR="00EB676A" w:rsidRDefault="00EB676A" w:rsidP="00BC3F8D">
            <w:pPr>
              <w:pStyle w:val="TAL"/>
              <w:rPr>
                <w:lang w:eastAsia="ko-KR"/>
              </w:rPr>
            </w:pPr>
            <w:r>
              <w:rPr>
                <w:lang w:eastAsia="ko-KR"/>
              </w:rPr>
              <w:t>"true"</w:t>
            </w:r>
          </w:p>
        </w:tc>
        <w:tc>
          <w:tcPr>
            <w:tcW w:w="2129" w:type="dxa"/>
            <w:tcBorders>
              <w:top w:val="single" w:sz="4" w:space="0" w:color="auto"/>
              <w:left w:val="single" w:sz="4" w:space="0" w:color="auto"/>
              <w:bottom w:val="single" w:sz="4" w:space="0" w:color="auto"/>
              <w:right w:val="single" w:sz="4" w:space="0" w:color="auto"/>
            </w:tcBorders>
          </w:tcPr>
          <w:p w14:paraId="1D35EE9C" w14:textId="77777777" w:rsidR="00EB676A" w:rsidRDefault="00EB676A" w:rsidP="00BC3F8D">
            <w:pPr>
              <w:pStyle w:val="TAL"/>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90FA160" w14:textId="77777777" w:rsidR="00EB676A" w:rsidRDefault="00EB676A" w:rsidP="00BC3F8D">
            <w:pPr>
              <w:pStyle w:val="TAL"/>
              <w:rPr>
                <w:lang w:eastAsia="ko-KR"/>
              </w:rPr>
            </w:pPr>
          </w:p>
        </w:tc>
        <w:tc>
          <w:tcPr>
            <w:tcW w:w="1136" w:type="dxa"/>
            <w:tcBorders>
              <w:top w:val="single" w:sz="4" w:space="0" w:color="auto"/>
              <w:left w:val="single" w:sz="4" w:space="0" w:color="auto"/>
              <w:bottom w:val="single" w:sz="4" w:space="0" w:color="auto"/>
              <w:right w:val="single" w:sz="4" w:space="0" w:color="auto"/>
            </w:tcBorders>
            <w:vAlign w:val="bottom"/>
          </w:tcPr>
          <w:p w14:paraId="27AEBD63" w14:textId="77777777" w:rsidR="00EB676A" w:rsidRDefault="00EB676A" w:rsidP="00BC3F8D">
            <w:pPr>
              <w:pStyle w:val="TAL"/>
              <w:rPr>
                <w:lang w:eastAsia="ko-KR"/>
              </w:rPr>
            </w:pPr>
          </w:p>
        </w:tc>
      </w:tr>
      <w:tr w:rsidR="00EB676A" w14:paraId="651E2E42" w14:textId="77777777" w:rsidTr="00BC3F8D">
        <w:trPr>
          <w:gridBefore w:val="1"/>
          <w:wBefore w:w="112" w:type="dxa"/>
          <w:jc w:val="center"/>
        </w:trPr>
        <w:tc>
          <w:tcPr>
            <w:tcW w:w="9653" w:type="dxa"/>
            <w:gridSpan w:val="6"/>
            <w:tcBorders>
              <w:top w:val="single" w:sz="4" w:space="0" w:color="auto"/>
              <w:left w:val="single" w:sz="4" w:space="0" w:color="auto"/>
              <w:bottom w:val="single" w:sz="4" w:space="0" w:color="auto"/>
              <w:right w:val="single" w:sz="4" w:space="0" w:color="auto"/>
            </w:tcBorders>
            <w:vAlign w:val="center"/>
            <w:hideMark/>
          </w:tcPr>
          <w:p w14:paraId="3B23BD33" w14:textId="77777777" w:rsidR="00EB676A" w:rsidRDefault="00EB676A" w:rsidP="00BC3F8D">
            <w:pPr>
              <w:pStyle w:val="TAN"/>
              <w:rPr>
                <w:lang w:eastAsia="ko-KR"/>
              </w:rPr>
            </w:pPr>
            <w:r>
              <w:rPr>
                <w:lang w:eastAsia="ko-KR"/>
              </w:rPr>
              <w:t>NOTE 1:</w:t>
            </w:r>
            <w:r>
              <w:rPr>
                <w:lang w:eastAsia="ko-KR"/>
              </w:rPr>
              <w:tab/>
              <w:t>The MCPTT-Info requests a remotely initiated private call with the following roles terms of TS 24.379 [9] clause 11.1.7.1:</w:t>
            </w:r>
            <w:r>
              <w:rPr>
                <w:lang w:eastAsia="ko-KR"/>
              </w:rPr>
              <w:br/>
              <w:t>- requesting MCPTT user:</w:t>
            </w:r>
            <w:r>
              <w:rPr>
                <w:lang w:eastAsia="ko-KR"/>
              </w:rPr>
              <w:tab/>
            </w:r>
            <w:proofErr w:type="spellStart"/>
            <w:r>
              <w:rPr>
                <w:lang w:eastAsia="ko-KR"/>
              </w:rPr>
              <w:t>px_MCPTT_ID_User_C</w:t>
            </w:r>
            <w:proofErr w:type="spellEnd"/>
            <w:r>
              <w:rPr>
                <w:lang w:eastAsia="ko-KR"/>
              </w:rPr>
              <w:t xml:space="preserve"> (SS)</w:t>
            </w:r>
            <w:r>
              <w:rPr>
                <w:lang w:eastAsia="ko-KR"/>
              </w:rPr>
              <w:br/>
              <w:t>- remote MCPTT user:</w:t>
            </w:r>
            <w:r>
              <w:rPr>
                <w:lang w:eastAsia="ko-KR"/>
              </w:rPr>
              <w:tab/>
            </w:r>
            <w:r>
              <w:rPr>
                <w:lang w:eastAsia="ko-KR"/>
              </w:rPr>
              <w:tab/>
            </w:r>
            <w:proofErr w:type="spellStart"/>
            <w:r>
              <w:rPr>
                <w:lang w:eastAsia="ko-KR"/>
              </w:rPr>
              <w:t>px_MCPTT_ID_User_A</w:t>
            </w:r>
            <w:proofErr w:type="spellEnd"/>
            <w:r>
              <w:rPr>
                <w:lang w:eastAsia="ko-KR"/>
              </w:rPr>
              <w:t xml:space="preserve"> initiating the call (UE)</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(contained in the &lt;</w:t>
            </w:r>
            <w:proofErr w:type="spellStart"/>
            <w:r>
              <w:rPr>
                <w:lang w:eastAsia="ko-KR"/>
              </w:rPr>
              <w:t>mcptt</w:t>
            </w:r>
            <w:proofErr w:type="spellEnd"/>
            <w:r>
              <w:rPr>
                <w:lang w:eastAsia="ko-KR"/>
              </w:rPr>
              <w:t>-request-</w:t>
            </w:r>
            <w:proofErr w:type="spellStart"/>
            <w:r>
              <w:rPr>
                <w:lang w:eastAsia="ko-KR"/>
              </w:rPr>
              <w:t>uri</w:t>
            </w:r>
            <w:proofErr w:type="spellEnd"/>
            <w:r>
              <w:rPr>
                <w:lang w:eastAsia="ko-KR"/>
              </w:rPr>
              <w:t xml:space="preserve">&gt; </w:t>
            </w:r>
            <w:proofErr w:type="spellStart"/>
            <w:r>
              <w:rPr>
                <w:lang w:eastAsia="ko-KR"/>
              </w:rPr>
              <w:t>perdefault</w:t>
            </w:r>
            <w:proofErr w:type="spellEnd"/>
            <w:r>
              <w:rPr>
                <w:lang w:eastAsia="ko-KR"/>
              </w:rPr>
              <w:t>)</w:t>
            </w:r>
            <w:r>
              <w:rPr>
                <w:lang w:eastAsia="ko-KR"/>
              </w:rPr>
              <w:br/>
              <w:t>- identified MCPTT user:</w:t>
            </w:r>
            <w:r>
              <w:rPr>
                <w:lang w:eastAsia="ko-KR"/>
              </w:rPr>
              <w:tab/>
            </w:r>
            <w:proofErr w:type="spellStart"/>
            <w:r>
              <w:rPr>
                <w:lang w:eastAsia="ko-KR"/>
              </w:rPr>
              <w:t>px_MCPTT_ID_User_B</w:t>
            </w:r>
            <w:proofErr w:type="spellEnd"/>
            <w:r>
              <w:rPr>
                <w:lang w:eastAsia="ko-KR"/>
              </w:rPr>
              <w:t xml:space="preserve"> (SS; same as requesting MCPTT user)</w:t>
            </w:r>
            <w:r>
              <w:rPr>
                <w:lang w:eastAsia="ko-KR"/>
              </w:rPr>
              <w:br/>
              <w:t>As requesting and identified MCPTT user are different, the UE shall send a SIP MESSAGE at step 17 (TS 24.379 [9] clause 11.1.7.2.2)</w:t>
            </w:r>
          </w:p>
        </w:tc>
      </w:tr>
    </w:tbl>
    <w:p w14:paraId="51E186EC" w14:textId="77777777" w:rsidR="00EB676A" w:rsidRDefault="00EB676A" w:rsidP="00EB676A"/>
    <w:p w14:paraId="5401E99E" w14:textId="77777777" w:rsidR="00EB676A" w:rsidRDefault="00EB676A" w:rsidP="00EB676A">
      <w:pPr>
        <w:pStyle w:val="TH"/>
      </w:pPr>
      <w:r>
        <w:t xml:space="preserve">Table 6.2.26.3.3-5: </w:t>
      </w:r>
      <w:r>
        <w:rPr>
          <w:lang w:eastAsia="ko-KR"/>
        </w:rPr>
        <w:t>SIP MESSAGE</w:t>
      </w:r>
      <w:r>
        <w:t xml:space="preserve"> from the UE (Step 13, Table 6.2.26.3.3-3;</w:t>
      </w:r>
      <w:r>
        <w:br/>
        <w:t>step 2, TS 36.579-1 [2], Table 5.3.32.3-1)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
        <w:gridCol w:w="2726"/>
        <w:gridCol w:w="113"/>
        <w:gridCol w:w="2015"/>
        <w:gridCol w:w="113"/>
        <w:gridCol w:w="2015"/>
        <w:gridCol w:w="113"/>
        <w:gridCol w:w="1307"/>
        <w:gridCol w:w="113"/>
        <w:gridCol w:w="1023"/>
        <w:gridCol w:w="113"/>
      </w:tblGrid>
      <w:tr w:rsidR="00EB676A" w14:paraId="1C56AA64" w14:textId="77777777" w:rsidTr="00BC3F8D">
        <w:trPr>
          <w:gridAfter w:val="1"/>
          <w:wAfter w:w="113" w:type="dxa"/>
          <w:jc w:val="center"/>
        </w:trPr>
        <w:tc>
          <w:tcPr>
            <w:tcW w:w="9645" w:type="dxa"/>
            <w:gridSpan w:val="10"/>
            <w:tcBorders>
              <w:top w:val="single" w:sz="4" w:space="0" w:color="auto"/>
              <w:left w:val="single" w:sz="4" w:space="0" w:color="auto"/>
              <w:bottom w:val="single" w:sz="4" w:space="0" w:color="auto"/>
              <w:right w:val="single" w:sz="4" w:space="0" w:color="auto"/>
            </w:tcBorders>
            <w:hideMark/>
          </w:tcPr>
          <w:p w14:paraId="686C4317" w14:textId="77777777" w:rsidR="00EB676A" w:rsidRDefault="00EB676A" w:rsidP="00BC3F8D">
            <w:pPr>
              <w:pStyle w:val="TAL"/>
              <w:rPr>
                <w:lang w:eastAsia="ko-KR"/>
              </w:rPr>
            </w:pPr>
            <w:r>
              <w:rPr>
                <w:lang w:eastAsia="ko-KR"/>
              </w:rPr>
              <w:t>Derivation Path: TS 36.579-1 [2], table 5.5.2.7.1-1</w:t>
            </w:r>
          </w:p>
        </w:tc>
      </w:tr>
      <w:tr w:rsidR="00EB676A" w14:paraId="1DA3A6F5" w14:textId="77777777" w:rsidTr="00BC3F8D">
        <w:trPr>
          <w:gridAfter w:val="1"/>
          <w:wAfter w:w="113" w:type="dxa"/>
          <w:jc w:val="center"/>
        </w:trPr>
        <w:tc>
          <w:tcPr>
            <w:tcW w:w="2837" w:type="dxa"/>
            <w:gridSpan w:val="2"/>
            <w:tcBorders>
              <w:top w:val="single" w:sz="4" w:space="0" w:color="auto"/>
              <w:left w:val="single" w:sz="4" w:space="0" w:color="auto"/>
              <w:bottom w:val="single" w:sz="4" w:space="0" w:color="auto"/>
              <w:right w:val="single" w:sz="4" w:space="0" w:color="auto"/>
            </w:tcBorders>
            <w:hideMark/>
          </w:tcPr>
          <w:p w14:paraId="43D37A6C" w14:textId="77777777" w:rsidR="00EB676A" w:rsidRDefault="00EB676A" w:rsidP="00BC3F8D">
            <w:pPr>
              <w:pStyle w:val="TAH"/>
              <w:rPr>
                <w:lang w:eastAsia="ko-KR"/>
              </w:rPr>
            </w:pPr>
            <w:r>
              <w:rPr>
                <w:lang w:eastAsia="ko-KR"/>
              </w:rPr>
              <w:t>Information Element</w:t>
            </w:r>
          </w:p>
        </w:tc>
        <w:tc>
          <w:tcPr>
            <w:tcW w:w="2127" w:type="dxa"/>
            <w:gridSpan w:val="2"/>
            <w:tcBorders>
              <w:top w:val="single" w:sz="4" w:space="0" w:color="auto"/>
              <w:left w:val="single" w:sz="4" w:space="0" w:color="auto"/>
              <w:bottom w:val="single" w:sz="4" w:space="0" w:color="auto"/>
              <w:right w:val="single" w:sz="4" w:space="0" w:color="auto"/>
            </w:tcBorders>
            <w:hideMark/>
          </w:tcPr>
          <w:p w14:paraId="230C4EA3" w14:textId="77777777" w:rsidR="00EB676A" w:rsidRDefault="00EB676A" w:rsidP="00BC3F8D">
            <w:pPr>
              <w:pStyle w:val="TAH"/>
              <w:rPr>
                <w:lang w:eastAsia="ko-KR"/>
              </w:rPr>
            </w:pPr>
            <w:r>
              <w:rPr>
                <w:lang w:eastAsia="ko-KR"/>
              </w:rPr>
              <w:t>Value/remark</w:t>
            </w:r>
          </w:p>
        </w:tc>
        <w:tc>
          <w:tcPr>
            <w:tcW w:w="2127" w:type="dxa"/>
            <w:gridSpan w:val="2"/>
            <w:tcBorders>
              <w:top w:val="single" w:sz="4" w:space="0" w:color="auto"/>
              <w:left w:val="single" w:sz="4" w:space="0" w:color="auto"/>
              <w:bottom w:val="single" w:sz="4" w:space="0" w:color="auto"/>
              <w:right w:val="single" w:sz="4" w:space="0" w:color="auto"/>
            </w:tcBorders>
            <w:hideMark/>
          </w:tcPr>
          <w:p w14:paraId="2A318F0B" w14:textId="77777777" w:rsidR="00EB676A" w:rsidRDefault="00EB676A" w:rsidP="00BC3F8D">
            <w:pPr>
              <w:pStyle w:val="TAH"/>
              <w:rPr>
                <w:lang w:eastAsia="ko-KR"/>
              </w:rPr>
            </w:pPr>
            <w:r>
              <w:rPr>
                <w:lang w:eastAsia="ko-KR"/>
              </w:rPr>
              <w:t>Comment</w:t>
            </w:r>
          </w:p>
        </w:tc>
        <w:tc>
          <w:tcPr>
            <w:tcW w:w="1419" w:type="dxa"/>
            <w:gridSpan w:val="2"/>
            <w:tcBorders>
              <w:top w:val="single" w:sz="4" w:space="0" w:color="auto"/>
              <w:left w:val="single" w:sz="4" w:space="0" w:color="auto"/>
              <w:bottom w:val="single" w:sz="4" w:space="0" w:color="auto"/>
              <w:right w:val="single" w:sz="4" w:space="0" w:color="auto"/>
            </w:tcBorders>
            <w:hideMark/>
          </w:tcPr>
          <w:p w14:paraId="4A496BF1" w14:textId="77777777" w:rsidR="00EB676A" w:rsidRDefault="00EB676A" w:rsidP="00BC3F8D">
            <w:pPr>
              <w:pStyle w:val="TAH"/>
              <w:rPr>
                <w:lang w:eastAsia="ko-KR"/>
              </w:rPr>
            </w:pPr>
            <w:r>
              <w:rPr>
                <w:lang w:eastAsia="ko-KR"/>
              </w:rPr>
              <w:t>Reference</w:t>
            </w:r>
          </w:p>
        </w:tc>
        <w:tc>
          <w:tcPr>
            <w:tcW w:w="1135" w:type="dxa"/>
            <w:gridSpan w:val="2"/>
            <w:tcBorders>
              <w:top w:val="single" w:sz="4" w:space="0" w:color="auto"/>
              <w:left w:val="single" w:sz="4" w:space="0" w:color="auto"/>
              <w:bottom w:val="single" w:sz="4" w:space="0" w:color="auto"/>
              <w:right w:val="single" w:sz="4" w:space="0" w:color="auto"/>
            </w:tcBorders>
            <w:hideMark/>
          </w:tcPr>
          <w:p w14:paraId="7DBED94F" w14:textId="77777777" w:rsidR="00EB676A" w:rsidRDefault="00EB676A" w:rsidP="00BC3F8D">
            <w:pPr>
              <w:pStyle w:val="TAH"/>
              <w:rPr>
                <w:lang w:eastAsia="ko-KR"/>
              </w:rPr>
            </w:pPr>
            <w:r>
              <w:rPr>
                <w:lang w:eastAsia="ko-KR"/>
              </w:rPr>
              <w:t>Condition</w:t>
            </w:r>
          </w:p>
        </w:tc>
      </w:tr>
      <w:tr w:rsidR="00EB676A" w14:paraId="7C8A3A83"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A48D734" w14:textId="77777777" w:rsidR="00EB676A" w:rsidRDefault="00EB676A" w:rsidP="00BC3F8D">
            <w:pPr>
              <w:pStyle w:val="TAL"/>
              <w:rPr>
                <w:lang w:eastAsia="ko-KR"/>
              </w:rPr>
            </w:pPr>
            <w:r>
              <w:rPr>
                <w:lang w:eastAsia="ko-KR"/>
              </w:rPr>
              <w:t>Message-body</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774A355"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tcPr>
          <w:p w14:paraId="60AACB9E"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13526124"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5A655567" w14:textId="77777777" w:rsidR="00EB676A" w:rsidRDefault="00EB676A" w:rsidP="00BC3F8D">
            <w:pPr>
              <w:pStyle w:val="TAL"/>
              <w:rPr>
                <w:lang w:eastAsia="ko-KR"/>
              </w:rPr>
            </w:pPr>
          </w:p>
        </w:tc>
      </w:tr>
      <w:tr w:rsidR="00EB676A" w14:paraId="7F2B6172"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DF3BB95" w14:textId="77777777" w:rsidR="00EB676A" w:rsidRDefault="00EB676A" w:rsidP="00BC3F8D">
            <w:pPr>
              <w:pStyle w:val="TAL"/>
              <w:rPr>
                <w:lang w:eastAsia="ko-KR"/>
              </w:rPr>
            </w:pPr>
            <w:r>
              <w:t xml:space="preserve">  MIME body part</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A70370A" w14:textId="77777777" w:rsidR="00EB676A" w:rsidRDefault="00EB676A" w:rsidP="00BC3F8D">
            <w:pPr>
              <w:pStyle w:val="TAL"/>
              <w:rPr>
                <w:lang w:eastAsia="ko-KR"/>
              </w:rPr>
            </w:pPr>
          </w:p>
        </w:tc>
        <w:tc>
          <w:tcPr>
            <w:tcW w:w="2127" w:type="dxa"/>
            <w:gridSpan w:val="2"/>
            <w:tcBorders>
              <w:top w:val="single" w:sz="4" w:space="0" w:color="auto"/>
              <w:left w:val="single" w:sz="4" w:space="0" w:color="auto"/>
              <w:bottom w:val="single" w:sz="4" w:space="0" w:color="auto"/>
              <w:right w:val="single" w:sz="4" w:space="0" w:color="auto"/>
            </w:tcBorders>
            <w:hideMark/>
          </w:tcPr>
          <w:p w14:paraId="6DFC7AC2" w14:textId="77777777" w:rsidR="00EB676A" w:rsidRDefault="00EB676A" w:rsidP="00BC3F8D">
            <w:pPr>
              <w:pStyle w:val="TAL"/>
              <w:rPr>
                <w:lang w:eastAsia="ko-KR"/>
              </w:rPr>
            </w:pPr>
            <w:r>
              <w:rPr>
                <w:b/>
                <w:bCs/>
              </w:rPr>
              <w:t>MCPTT-Info</w:t>
            </w:r>
          </w:p>
        </w:tc>
        <w:tc>
          <w:tcPr>
            <w:tcW w:w="1419" w:type="dxa"/>
            <w:gridSpan w:val="2"/>
            <w:tcBorders>
              <w:top w:val="single" w:sz="4" w:space="0" w:color="auto"/>
              <w:left w:val="single" w:sz="4" w:space="0" w:color="auto"/>
              <w:bottom w:val="single" w:sz="4" w:space="0" w:color="auto"/>
              <w:right w:val="single" w:sz="4" w:space="0" w:color="auto"/>
            </w:tcBorders>
          </w:tcPr>
          <w:p w14:paraId="09FE558C"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7D249314" w14:textId="77777777" w:rsidR="00EB676A" w:rsidRDefault="00EB676A" w:rsidP="00BC3F8D">
            <w:pPr>
              <w:pStyle w:val="TAL"/>
              <w:rPr>
                <w:lang w:eastAsia="ko-KR"/>
              </w:rPr>
            </w:pPr>
          </w:p>
        </w:tc>
      </w:tr>
      <w:tr w:rsidR="00EB676A" w14:paraId="06DEF6DC" w14:textId="77777777" w:rsidTr="00BC3F8D">
        <w:trPr>
          <w:gridBefore w:val="1"/>
          <w:wBefore w:w="113" w:type="dxa"/>
          <w:jc w:val="center"/>
        </w:trPr>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4643EE" w14:textId="77777777" w:rsidR="00EB676A" w:rsidRDefault="00EB676A" w:rsidP="00BC3F8D">
            <w:pPr>
              <w:pStyle w:val="TAL"/>
              <w:rPr>
                <w:lang w:eastAsia="ko-KR"/>
              </w:rPr>
            </w:pPr>
            <w:r>
              <w:t xml:space="preserve">    MIME-part-body</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8A8E27F" w14:textId="77777777" w:rsidR="00EB676A" w:rsidRDefault="00EB676A" w:rsidP="00BC3F8D">
            <w:pPr>
              <w:pStyle w:val="TAL"/>
              <w:rPr>
                <w:lang w:eastAsia="ko-KR"/>
              </w:rPr>
            </w:pPr>
            <w:r>
              <w:t>MCPTT-Info as described in Table 6.2.26.3.3-6</w:t>
            </w:r>
          </w:p>
        </w:tc>
        <w:tc>
          <w:tcPr>
            <w:tcW w:w="2127" w:type="dxa"/>
            <w:gridSpan w:val="2"/>
            <w:tcBorders>
              <w:top w:val="single" w:sz="4" w:space="0" w:color="auto"/>
              <w:left w:val="single" w:sz="4" w:space="0" w:color="auto"/>
              <w:bottom w:val="single" w:sz="4" w:space="0" w:color="auto"/>
              <w:right w:val="single" w:sz="4" w:space="0" w:color="auto"/>
            </w:tcBorders>
          </w:tcPr>
          <w:p w14:paraId="7205DE3A" w14:textId="77777777" w:rsidR="00EB676A" w:rsidRDefault="00EB676A" w:rsidP="00BC3F8D">
            <w:pPr>
              <w:pStyle w:val="TAL"/>
              <w:rPr>
                <w:lang w:eastAsia="ko-KR"/>
              </w:rPr>
            </w:pPr>
          </w:p>
        </w:tc>
        <w:tc>
          <w:tcPr>
            <w:tcW w:w="1419" w:type="dxa"/>
            <w:gridSpan w:val="2"/>
            <w:tcBorders>
              <w:top w:val="single" w:sz="4" w:space="0" w:color="auto"/>
              <w:left w:val="single" w:sz="4" w:space="0" w:color="auto"/>
              <w:bottom w:val="single" w:sz="4" w:space="0" w:color="auto"/>
              <w:right w:val="single" w:sz="4" w:space="0" w:color="auto"/>
            </w:tcBorders>
          </w:tcPr>
          <w:p w14:paraId="662B4AD5" w14:textId="77777777" w:rsidR="00EB676A" w:rsidRDefault="00EB676A" w:rsidP="00BC3F8D">
            <w:pPr>
              <w:pStyle w:val="TAL"/>
              <w:rPr>
                <w:lang w:eastAsia="ko-KR"/>
              </w:rPr>
            </w:pPr>
          </w:p>
        </w:tc>
        <w:tc>
          <w:tcPr>
            <w:tcW w:w="1135" w:type="dxa"/>
            <w:gridSpan w:val="2"/>
            <w:tcBorders>
              <w:top w:val="single" w:sz="4" w:space="0" w:color="auto"/>
              <w:left w:val="single" w:sz="4" w:space="0" w:color="auto"/>
              <w:bottom w:val="single" w:sz="4" w:space="0" w:color="auto"/>
              <w:right w:val="single" w:sz="4" w:space="0" w:color="auto"/>
            </w:tcBorders>
          </w:tcPr>
          <w:p w14:paraId="25E2BFA5" w14:textId="77777777" w:rsidR="00EB676A" w:rsidRDefault="00EB676A" w:rsidP="00BC3F8D">
            <w:pPr>
              <w:pStyle w:val="TAL"/>
              <w:rPr>
                <w:lang w:eastAsia="ko-KR"/>
              </w:rPr>
            </w:pPr>
          </w:p>
        </w:tc>
      </w:tr>
    </w:tbl>
    <w:p w14:paraId="32B10833" w14:textId="77777777" w:rsidR="00EB676A" w:rsidRDefault="00EB676A" w:rsidP="00EB676A"/>
    <w:p w14:paraId="4C9461CC" w14:textId="77777777" w:rsidR="00EB676A" w:rsidRDefault="00EB676A" w:rsidP="00EB676A">
      <w:pPr>
        <w:pStyle w:val="TH"/>
      </w:pPr>
      <w:r>
        <w:t xml:space="preserve">Table 6.2.26.3.3-6: </w:t>
      </w:r>
      <w:r>
        <w:rPr>
          <w:lang w:eastAsia="ko-KR"/>
        </w:rPr>
        <w:t>MCPTT-Info in SIP MESSAGE</w:t>
      </w:r>
      <w:r>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75471758"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3789DB5" w14:textId="77777777" w:rsidR="00EB676A" w:rsidRDefault="00EB676A" w:rsidP="00BC3F8D">
            <w:pPr>
              <w:pStyle w:val="TAL"/>
              <w:rPr>
                <w:lang w:eastAsia="ko-KR"/>
              </w:rPr>
            </w:pPr>
            <w:r>
              <w:rPr>
                <w:lang w:eastAsia="ko-KR"/>
              </w:rPr>
              <w:t>Derivation Path: TS 36.579-1 [2], table 5.5.3.2.1-1</w:t>
            </w:r>
          </w:p>
        </w:tc>
      </w:tr>
      <w:tr w:rsidR="00EB676A" w14:paraId="7EED6B1C"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3578F11" w14:textId="77777777" w:rsidR="00EB676A" w:rsidRDefault="00EB676A" w:rsidP="00BC3F8D">
            <w:pPr>
              <w:pStyle w:val="TAH"/>
              <w:rPr>
                <w:lang w:eastAsia="ko-KR"/>
              </w:rPr>
            </w:pPr>
            <w:r>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186202" w14:textId="77777777" w:rsidR="00EB676A" w:rsidRDefault="00EB676A" w:rsidP="00BC3F8D">
            <w:pPr>
              <w:pStyle w:val="TAH"/>
              <w:rPr>
                <w:lang w:eastAsia="ko-KR"/>
              </w:rPr>
            </w:pPr>
            <w:r>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74B09A" w14:textId="77777777" w:rsidR="00EB676A" w:rsidRDefault="00EB676A" w:rsidP="00BC3F8D">
            <w:pPr>
              <w:pStyle w:val="TAH"/>
              <w:rPr>
                <w:lang w:eastAsia="ko-KR"/>
              </w:rPr>
            </w:pPr>
            <w:r>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6AA807E4" w14:textId="77777777" w:rsidR="00EB676A" w:rsidRDefault="00EB676A" w:rsidP="00BC3F8D">
            <w:pPr>
              <w:pStyle w:val="TAH"/>
              <w:rPr>
                <w:lang w:eastAsia="ko-KR"/>
              </w:rPr>
            </w:pPr>
            <w:r>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43B116" w14:textId="77777777" w:rsidR="00EB676A" w:rsidRDefault="00EB676A" w:rsidP="00BC3F8D">
            <w:pPr>
              <w:pStyle w:val="TAH"/>
              <w:rPr>
                <w:lang w:eastAsia="ko-KR"/>
              </w:rPr>
            </w:pPr>
            <w:r>
              <w:rPr>
                <w:lang w:eastAsia="ko-KR"/>
              </w:rPr>
              <w:t>Condition</w:t>
            </w:r>
          </w:p>
        </w:tc>
      </w:tr>
      <w:tr w:rsidR="00EB676A" w14:paraId="678D26B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533145E" w14:textId="77777777" w:rsidR="00EB676A" w:rsidRDefault="00EB676A" w:rsidP="00BC3F8D">
            <w:pPr>
              <w:pStyle w:val="TAL"/>
              <w:rPr>
                <w:lang w:eastAsia="ko-KR"/>
              </w:rPr>
            </w:pPr>
            <w:proofErr w:type="spellStart"/>
            <w:r>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3A15C73"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0647CD3"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A15645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1B77EED" w14:textId="77777777" w:rsidR="00EB676A" w:rsidRDefault="00EB676A" w:rsidP="00BC3F8D">
            <w:pPr>
              <w:pStyle w:val="TAL"/>
              <w:rPr>
                <w:lang w:eastAsia="ko-KR"/>
              </w:rPr>
            </w:pPr>
          </w:p>
        </w:tc>
      </w:tr>
      <w:tr w:rsidR="00EB676A" w14:paraId="2B7E5066"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D12DB13"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476B4244"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78DA06C9"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5F435649"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5225BB" w14:textId="77777777" w:rsidR="00EB676A" w:rsidRDefault="00EB676A" w:rsidP="00BC3F8D">
            <w:pPr>
              <w:pStyle w:val="TAL"/>
              <w:rPr>
                <w:lang w:eastAsia="ko-KR"/>
              </w:rPr>
            </w:pPr>
          </w:p>
        </w:tc>
      </w:tr>
      <w:tr w:rsidR="00EB676A" w14:paraId="64400ACF"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tcPr>
          <w:p w14:paraId="27DF2E40" w14:textId="77777777" w:rsidR="00EB676A" w:rsidRDefault="00EB676A" w:rsidP="00BC3F8D">
            <w:pPr>
              <w:pStyle w:val="TAL"/>
              <w:rPr>
                <w:lang w:eastAsia="ko-KR"/>
              </w:rPr>
            </w:pPr>
            <w:r>
              <w:rPr>
                <w:lang w:eastAsia="ko-KR"/>
              </w:rPr>
              <w:t xml:space="preserve">      </w:t>
            </w:r>
            <w:proofErr w:type="spellStart"/>
            <w:r>
              <w:rPr>
                <w:lang w:eastAsia="ko-KR"/>
              </w:rPr>
              <w:t>mcptt</w:t>
            </w:r>
            <w:proofErr w:type="spellEnd"/>
            <w:r>
              <w:rPr>
                <w:lang w:eastAsia="ko-KR"/>
              </w:rPr>
              <w:t>-called-party-id</w:t>
            </w:r>
          </w:p>
        </w:tc>
        <w:tc>
          <w:tcPr>
            <w:tcW w:w="2127" w:type="dxa"/>
            <w:tcBorders>
              <w:top w:val="single" w:sz="4" w:space="0" w:color="auto"/>
              <w:left w:val="single" w:sz="4" w:space="0" w:color="auto"/>
              <w:bottom w:val="single" w:sz="4" w:space="0" w:color="auto"/>
              <w:right w:val="single" w:sz="4" w:space="0" w:color="auto"/>
            </w:tcBorders>
          </w:tcPr>
          <w:p w14:paraId="37FE14E2" w14:textId="77777777" w:rsidR="00EB676A" w:rsidRDefault="00EB676A" w:rsidP="00BC3F8D">
            <w:pPr>
              <w:pStyle w:val="TAL"/>
              <w:rPr>
                <w:lang w:eastAsia="ko-KR"/>
              </w:rPr>
            </w:pPr>
            <w:r>
              <w:rPr>
                <w:lang w:eastAsia="ko-KR"/>
              </w:rPr>
              <w:t>Encrypted &lt;</w:t>
            </w:r>
            <w:proofErr w:type="spellStart"/>
            <w:r>
              <w:rPr>
                <w:lang w:eastAsia="ko-KR"/>
              </w:rPr>
              <w:t>mcptt</w:t>
            </w:r>
            <w:proofErr w:type="spellEnd"/>
            <w:r>
              <w:rPr>
                <w:lang w:eastAsia="ko-KR"/>
              </w:rPr>
              <w:t xml:space="preserve">-called-party-id&gt; with </w:t>
            </w:r>
            <w:proofErr w:type="spellStart"/>
            <w:r>
              <w:rPr>
                <w:lang w:eastAsia="ko-KR"/>
              </w:rPr>
              <w:t>mcpttURI</w:t>
            </w:r>
            <w:proofErr w:type="spellEnd"/>
            <w:r>
              <w:rPr>
                <w:lang w:eastAsia="ko-KR"/>
              </w:rPr>
              <w:t xml:space="preserve"> set to </w:t>
            </w:r>
            <w:proofErr w:type="spellStart"/>
            <w:r>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2973EE75" w14:textId="77777777" w:rsidR="00EB676A" w:rsidRDefault="00EB676A" w:rsidP="00BC3F8D">
            <w:pPr>
              <w:pStyle w:val="TAL"/>
              <w:rPr>
                <w:lang w:eastAsia="ko-KR"/>
              </w:rPr>
            </w:pPr>
            <w:r>
              <w:rPr>
                <w:lang w:eastAsia="ko-KR"/>
              </w:rPr>
              <w:t>The MCPTT ID of the identified MCPTT user (see NOTE 1, Table 6.2.26.3.3-4); encrypted according to NOTE 2 of Table 5.5.3.2.1-1 in TS 36.579-1 [2]</w:t>
            </w:r>
          </w:p>
        </w:tc>
        <w:tc>
          <w:tcPr>
            <w:tcW w:w="1419" w:type="dxa"/>
            <w:tcBorders>
              <w:top w:val="single" w:sz="4" w:space="0" w:color="auto"/>
              <w:left w:val="single" w:sz="4" w:space="0" w:color="auto"/>
              <w:bottom w:val="single" w:sz="4" w:space="0" w:color="auto"/>
              <w:right w:val="single" w:sz="4" w:space="0" w:color="auto"/>
            </w:tcBorders>
          </w:tcPr>
          <w:p w14:paraId="5F8FB580"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732D5C7" w14:textId="77777777" w:rsidR="00EB676A" w:rsidRDefault="00EB676A" w:rsidP="00BC3F8D">
            <w:pPr>
              <w:pStyle w:val="TAL"/>
              <w:rPr>
                <w:lang w:eastAsia="ko-KR"/>
              </w:rPr>
            </w:pPr>
          </w:p>
        </w:tc>
      </w:tr>
      <w:tr w:rsidR="00EB676A" w14:paraId="722D15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EB8709" w14:textId="77777777" w:rsidR="00EB676A" w:rsidRDefault="00EB676A" w:rsidP="00BC3F8D">
            <w:pPr>
              <w:pStyle w:val="TAL"/>
              <w:rPr>
                <w:lang w:eastAsia="ko-KR"/>
              </w:rPr>
            </w:pPr>
            <w:r>
              <w:rPr>
                <w:lang w:eastAsia="ko-KR"/>
              </w:rPr>
              <w:t xml:space="preserve">    </w:t>
            </w:r>
            <w:proofErr w:type="spellStart"/>
            <w:r>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1A823F5" w14:textId="77777777" w:rsidR="00EB676A" w:rsidRDefault="00EB676A" w:rsidP="00BC3F8D">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A7856FA" w14:textId="77777777" w:rsidR="00EB676A" w:rsidRDefault="00EB676A" w:rsidP="00BC3F8D">
            <w:pPr>
              <w:pStyle w:val="TAL"/>
              <w:rPr>
                <w:lang w:eastAsia="ko-KR"/>
              </w:rPr>
            </w:pPr>
            <w:r>
              <w:rPr>
                <w:lang w:eastAsia="ko-KR"/>
              </w:rPr>
              <w:t xml:space="preserve">The </w:t>
            </w:r>
            <w:proofErr w:type="spellStart"/>
            <w:r>
              <w:rPr>
                <w:lang w:eastAsia="ko-KR"/>
              </w:rPr>
              <w:t>anyExt</w:t>
            </w:r>
            <w:proofErr w:type="spellEnd"/>
            <w:r>
              <w:rPr>
                <w:lang w:eastAsia="ko-KR"/>
              </w:rPr>
              <w:t xml:space="preserve"> field may contain other values - these need not be checked</w:t>
            </w:r>
          </w:p>
        </w:tc>
        <w:tc>
          <w:tcPr>
            <w:tcW w:w="1419" w:type="dxa"/>
            <w:tcBorders>
              <w:top w:val="single" w:sz="4" w:space="0" w:color="auto"/>
              <w:left w:val="single" w:sz="4" w:space="0" w:color="auto"/>
              <w:bottom w:val="single" w:sz="4" w:space="0" w:color="auto"/>
              <w:right w:val="single" w:sz="4" w:space="0" w:color="auto"/>
            </w:tcBorders>
          </w:tcPr>
          <w:p w14:paraId="55ADA117"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0109DB42" w14:textId="77777777" w:rsidR="00EB676A" w:rsidRDefault="00EB676A" w:rsidP="00BC3F8D">
            <w:pPr>
              <w:pStyle w:val="TAL"/>
              <w:rPr>
                <w:lang w:eastAsia="ko-KR"/>
              </w:rPr>
            </w:pPr>
          </w:p>
        </w:tc>
      </w:tr>
      <w:tr w:rsidR="00EB676A" w14:paraId="365775CD"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6A51EC8" w14:textId="77777777" w:rsidR="00EB676A" w:rsidRDefault="00EB676A" w:rsidP="00BC3F8D">
            <w:pPr>
              <w:pStyle w:val="TAL"/>
              <w:rPr>
                <w:lang w:eastAsia="ko-KR"/>
              </w:rPr>
            </w:pPr>
            <w:r>
              <w:rPr>
                <w:lang w:eastAsia="ko-KR"/>
              </w:rPr>
              <w:t xml:space="preserve">      response-type</w:t>
            </w:r>
          </w:p>
        </w:tc>
        <w:tc>
          <w:tcPr>
            <w:tcW w:w="2127" w:type="dxa"/>
            <w:tcBorders>
              <w:top w:val="single" w:sz="4" w:space="0" w:color="auto"/>
              <w:left w:val="single" w:sz="4" w:space="0" w:color="auto"/>
              <w:bottom w:val="single" w:sz="4" w:space="0" w:color="auto"/>
              <w:right w:val="single" w:sz="4" w:space="0" w:color="auto"/>
            </w:tcBorders>
            <w:hideMark/>
          </w:tcPr>
          <w:p w14:paraId="479AC5FB" w14:textId="77777777" w:rsidR="00EB676A" w:rsidRDefault="00EB676A" w:rsidP="00BC3F8D">
            <w:pPr>
              <w:pStyle w:val="TAL"/>
              <w:rPr>
                <w:lang w:eastAsia="ko-KR"/>
              </w:rPr>
            </w:pPr>
            <w:r>
              <w:rPr>
                <w:lang w:eastAsia="ko-KR"/>
              </w:rPr>
              <w:t>"remotely-initiated-private-call-response"</w:t>
            </w:r>
          </w:p>
        </w:tc>
        <w:tc>
          <w:tcPr>
            <w:tcW w:w="2127" w:type="dxa"/>
            <w:tcBorders>
              <w:top w:val="single" w:sz="4" w:space="0" w:color="auto"/>
              <w:left w:val="single" w:sz="4" w:space="0" w:color="auto"/>
              <w:bottom w:val="single" w:sz="4" w:space="0" w:color="auto"/>
              <w:right w:val="single" w:sz="4" w:space="0" w:color="auto"/>
            </w:tcBorders>
          </w:tcPr>
          <w:p w14:paraId="17AA1A88"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3C89FE8"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2AB7293" w14:textId="77777777" w:rsidR="00EB676A" w:rsidRDefault="00EB676A" w:rsidP="00BC3F8D">
            <w:pPr>
              <w:pStyle w:val="TAL"/>
              <w:rPr>
                <w:lang w:eastAsia="ko-KR"/>
              </w:rPr>
            </w:pPr>
          </w:p>
        </w:tc>
      </w:tr>
      <w:tr w:rsidR="00EB676A" w14:paraId="3368C5D4"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44F11D0" w14:textId="77777777" w:rsidR="00EB676A" w:rsidRDefault="00EB676A" w:rsidP="00BC3F8D">
            <w:pPr>
              <w:pStyle w:val="TAL"/>
              <w:rPr>
                <w:lang w:eastAsia="ko-KR"/>
              </w:rPr>
            </w:pPr>
            <w:r>
              <w:rPr>
                <w:lang w:eastAsia="ko-KR"/>
              </w:rPr>
              <w:t xml:space="preserve">      remotely-initiated-call-outcome</w:t>
            </w:r>
          </w:p>
        </w:tc>
        <w:tc>
          <w:tcPr>
            <w:tcW w:w="2127" w:type="dxa"/>
            <w:tcBorders>
              <w:top w:val="single" w:sz="4" w:space="0" w:color="auto"/>
              <w:left w:val="single" w:sz="4" w:space="0" w:color="auto"/>
              <w:bottom w:val="single" w:sz="4" w:space="0" w:color="auto"/>
              <w:right w:val="single" w:sz="4" w:space="0" w:color="auto"/>
            </w:tcBorders>
            <w:hideMark/>
          </w:tcPr>
          <w:p w14:paraId="786B3851" w14:textId="77777777" w:rsidR="00EB676A" w:rsidRDefault="00EB676A" w:rsidP="00BC3F8D">
            <w:pPr>
              <w:pStyle w:val="TAL"/>
              <w:rPr>
                <w:lang w:eastAsia="ko-KR"/>
              </w:rPr>
            </w:pPr>
            <w:r>
              <w:rPr>
                <w:lang w:eastAsia="ko-KR"/>
              </w:rPr>
              <w:t>"success"</w:t>
            </w:r>
          </w:p>
        </w:tc>
        <w:tc>
          <w:tcPr>
            <w:tcW w:w="2127" w:type="dxa"/>
            <w:tcBorders>
              <w:top w:val="single" w:sz="4" w:space="0" w:color="auto"/>
              <w:left w:val="single" w:sz="4" w:space="0" w:color="auto"/>
              <w:bottom w:val="single" w:sz="4" w:space="0" w:color="auto"/>
              <w:right w:val="single" w:sz="4" w:space="0" w:color="auto"/>
            </w:tcBorders>
          </w:tcPr>
          <w:p w14:paraId="445C80E0" w14:textId="77777777" w:rsidR="00EB676A" w:rsidRDefault="00EB676A" w:rsidP="00BC3F8D">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BC8D82F" w14:textId="77777777" w:rsidR="00EB676A" w:rsidRDefault="00EB676A" w:rsidP="00BC3F8D">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31A4F80" w14:textId="77777777" w:rsidR="00EB676A" w:rsidRDefault="00EB676A" w:rsidP="00BC3F8D">
            <w:pPr>
              <w:pStyle w:val="TAL"/>
              <w:rPr>
                <w:lang w:eastAsia="ko-KR"/>
              </w:rPr>
            </w:pPr>
          </w:p>
        </w:tc>
      </w:tr>
    </w:tbl>
    <w:p w14:paraId="557A382C" w14:textId="77777777" w:rsidR="00EB676A" w:rsidRDefault="00EB676A" w:rsidP="00EB676A"/>
    <w:p w14:paraId="4CC9C7E0" w14:textId="77777777" w:rsidR="00EB676A" w:rsidRDefault="00EB676A" w:rsidP="00EB676A">
      <w:pPr>
        <w:pStyle w:val="TH"/>
      </w:pPr>
      <w:r>
        <w:t>Table 6.2.26.3.3-7: SIP REFER from the UE (steps 5, 12, Table 6.2.26.3.3-1;</w:t>
      </w:r>
      <w:r>
        <w:br/>
        <w:t>step 2, TS 36.579-1 [2] Table 5.3A.3.3-1)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14:paraId="1A8B0963" w14:textId="77777777" w:rsidTr="00BC3F8D">
        <w:tc>
          <w:tcPr>
            <w:tcW w:w="9634" w:type="dxa"/>
            <w:gridSpan w:val="5"/>
            <w:tcBorders>
              <w:top w:val="single" w:sz="4" w:space="0" w:color="auto"/>
              <w:left w:val="single" w:sz="4" w:space="0" w:color="auto"/>
              <w:bottom w:val="single" w:sz="4" w:space="0" w:color="auto"/>
              <w:right w:val="single" w:sz="4" w:space="0" w:color="auto"/>
            </w:tcBorders>
            <w:hideMark/>
          </w:tcPr>
          <w:p w14:paraId="7405B8AF" w14:textId="77777777" w:rsidR="00EB676A" w:rsidRDefault="00EB676A" w:rsidP="00BC3F8D">
            <w:pPr>
              <w:pStyle w:val="TAL"/>
              <w:rPr>
                <w:lang w:eastAsia="ko-KR"/>
              </w:rPr>
            </w:pPr>
            <w:r>
              <w:rPr>
                <w:lang w:eastAsia="ko-KR"/>
              </w:rPr>
              <w:t xml:space="preserve">Derivation Path: TS 36.579-1 [2], table 5.5.2.12-1, condition </w:t>
            </w:r>
            <w:r>
              <w:rPr>
                <w:rFonts w:eastAsia="MS Mincho"/>
                <w:lang w:eastAsia="ko-KR"/>
              </w:rPr>
              <w:t>PRIVATE-CALL</w:t>
            </w:r>
          </w:p>
        </w:tc>
      </w:tr>
      <w:tr w:rsidR="00EB676A" w14:paraId="018EA64A" w14:textId="77777777" w:rsidTr="00BC3F8D">
        <w:tc>
          <w:tcPr>
            <w:tcW w:w="2831" w:type="dxa"/>
            <w:tcBorders>
              <w:top w:val="single" w:sz="4" w:space="0" w:color="auto"/>
              <w:left w:val="single" w:sz="4" w:space="0" w:color="auto"/>
              <w:bottom w:val="single" w:sz="4" w:space="0" w:color="auto"/>
              <w:right w:val="single" w:sz="4" w:space="0" w:color="auto"/>
            </w:tcBorders>
            <w:hideMark/>
          </w:tcPr>
          <w:p w14:paraId="62F3DF86" w14:textId="77777777" w:rsidR="00EB676A" w:rsidRDefault="00EB676A" w:rsidP="00BC3F8D">
            <w:pPr>
              <w:pStyle w:val="TAH"/>
              <w:rPr>
                <w:lang w:eastAsia="ko-KR"/>
              </w:rPr>
            </w:pPr>
            <w:r>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40D2F93D" w14:textId="77777777" w:rsidR="00EB676A" w:rsidRDefault="00EB676A" w:rsidP="00BC3F8D">
            <w:pPr>
              <w:pStyle w:val="TAH"/>
              <w:rPr>
                <w:lang w:eastAsia="ko-KR"/>
              </w:rPr>
            </w:pPr>
            <w:r>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78B05FAA" w14:textId="77777777" w:rsidR="00EB676A" w:rsidRDefault="00EB676A" w:rsidP="00BC3F8D">
            <w:pPr>
              <w:pStyle w:val="TAH"/>
              <w:rPr>
                <w:lang w:eastAsia="ko-KR"/>
              </w:rPr>
            </w:pPr>
            <w:r>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2152FA0A" w14:textId="77777777" w:rsidR="00EB676A" w:rsidRDefault="00EB676A" w:rsidP="00BC3F8D">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074F2016" w14:textId="77777777" w:rsidR="00EB676A" w:rsidRDefault="00EB676A" w:rsidP="00BC3F8D">
            <w:pPr>
              <w:pStyle w:val="TAH"/>
              <w:rPr>
                <w:lang w:eastAsia="ko-KR"/>
              </w:rPr>
            </w:pPr>
            <w:r>
              <w:rPr>
                <w:lang w:eastAsia="ko-KR"/>
              </w:rPr>
              <w:t>Condition</w:t>
            </w:r>
          </w:p>
        </w:tc>
      </w:tr>
      <w:tr w:rsidR="00EB676A" w14:paraId="66A6580B"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88E247F" w14:textId="77777777" w:rsidR="00EB676A" w:rsidRDefault="00EB676A" w:rsidP="00BC3F8D">
            <w:pPr>
              <w:pStyle w:val="TAL"/>
              <w:rPr>
                <w:rFonts w:eastAsia="Calibri" w:cs="Arial"/>
                <w:b/>
                <w:szCs w:val="18"/>
                <w:lang w:eastAsia="ko-KR"/>
              </w:rPr>
            </w:pPr>
            <w:r>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601AFE24" w14:textId="77777777" w:rsidR="00EB676A" w:rsidRDefault="00EB676A" w:rsidP="00BC3F8D">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0694A6DD" w14:textId="77777777" w:rsidR="00EB676A" w:rsidRDefault="00EB676A" w:rsidP="00BC3F8D">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0FD2227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B80C8DC" w14:textId="77777777" w:rsidR="00EB676A" w:rsidRDefault="00EB676A" w:rsidP="00BC3F8D">
            <w:pPr>
              <w:pStyle w:val="TAL"/>
              <w:rPr>
                <w:lang w:eastAsia="ko-KR"/>
              </w:rPr>
            </w:pPr>
          </w:p>
        </w:tc>
      </w:tr>
      <w:tr w:rsidR="00EB676A" w14:paraId="40D896C8"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168C79B6" w14:textId="77777777" w:rsidR="00EB676A" w:rsidRDefault="00EB676A" w:rsidP="00BC3F8D">
            <w:pPr>
              <w:pStyle w:val="TAL"/>
              <w:rPr>
                <w:b/>
                <w:bCs/>
                <w:lang w:eastAsia="ko-KR"/>
              </w:rPr>
            </w:pPr>
            <w:r>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2625FB2F" w14:textId="77777777" w:rsidR="00EB676A" w:rsidRDefault="00EB676A" w:rsidP="00BC3F8D">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1A21F92B" w14:textId="77777777" w:rsidR="00EB676A" w:rsidRDefault="00EB676A" w:rsidP="00BC3F8D">
            <w:pPr>
              <w:pStyle w:val="TAL"/>
              <w:rPr>
                <w:rFonts w:cs="Arial"/>
                <w:szCs w:val="18"/>
                <w:lang w:eastAsia="ko-KR"/>
              </w:rPr>
            </w:pPr>
            <w:r>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246097DA"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8AE46A3" w14:textId="77777777" w:rsidR="00EB676A" w:rsidRDefault="00EB676A" w:rsidP="00BC3F8D">
            <w:pPr>
              <w:pStyle w:val="TAL"/>
              <w:rPr>
                <w:rFonts w:cs="Arial"/>
                <w:szCs w:val="18"/>
                <w:lang w:eastAsia="ko-KR"/>
              </w:rPr>
            </w:pPr>
          </w:p>
        </w:tc>
      </w:tr>
      <w:tr w:rsidR="00EB676A" w14:paraId="0F9ED837" w14:textId="77777777" w:rsidTr="00BC3F8D">
        <w:tc>
          <w:tcPr>
            <w:tcW w:w="2831" w:type="dxa"/>
            <w:tcBorders>
              <w:top w:val="single" w:sz="4" w:space="0" w:color="auto"/>
              <w:left w:val="single" w:sz="4" w:space="0" w:color="auto"/>
              <w:bottom w:val="single" w:sz="4" w:space="0" w:color="auto"/>
              <w:right w:val="single" w:sz="4" w:space="0" w:color="auto"/>
            </w:tcBorders>
            <w:vAlign w:val="center"/>
            <w:hideMark/>
          </w:tcPr>
          <w:p w14:paraId="501D6001" w14:textId="77777777" w:rsidR="00EB676A" w:rsidRDefault="00EB676A" w:rsidP="00BC3F8D">
            <w:pPr>
              <w:pStyle w:val="TAL"/>
              <w:rPr>
                <w:b/>
                <w:bCs/>
                <w:lang w:eastAsia="ko-KR"/>
              </w:rPr>
            </w:pPr>
            <w:r>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11F8EF0B" w14:textId="77777777" w:rsidR="00EB676A" w:rsidRDefault="00EB676A" w:rsidP="00BC3F8D">
            <w:pPr>
              <w:pStyle w:val="TAL"/>
              <w:rPr>
                <w:rFonts w:cs="Arial"/>
                <w:szCs w:val="18"/>
                <w:lang w:eastAsia="ko-KR"/>
              </w:rPr>
            </w:pPr>
            <w:r>
              <w:rPr>
                <w:rFonts w:cs="Arial"/>
                <w:szCs w:val="18"/>
                <w:lang w:eastAsia="ko-KR"/>
              </w:rPr>
              <w:t xml:space="preserve">Resource-lists as described in </w:t>
            </w:r>
            <w:r>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15F722F5" w14:textId="77777777" w:rsidR="00EB676A" w:rsidRDefault="00EB676A" w:rsidP="00BC3F8D">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504E00E"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71444C3" w14:textId="77777777" w:rsidR="00EB676A" w:rsidRDefault="00EB676A" w:rsidP="00BC3F8D">
            <w:pPr>
              <w:pStyle w:val="TAL"/>
              <w:rPr>
                <w:rFonts w:cs="Arial"/>
                <w:szCs w:val="18"/>
                <w:lang w:eastAsia="ko-KR"/>
              </w:rPr>
            </w:pPr>
          </w:p>
        </w:tc>
      </w:tr>
    </w:tbl>
    <w:p w14:paraId="5BD9749F" w14:textId="77777777" w:rsidR="00EB676A" w:rsidRDefault="00EB676A" w:rsidP="00EB676A"/>
    <w:p w14:paraId="405BCBE8" w14:textId="77777777" w:rsidR="00EB676A" w:rsidRDefault="00EB676A" w:rsidP="00EB676A">
      <w:pPr>
        <w:pStyle w:val="TH"/>
      </w:pPr>
      <w:r>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4EA96119" w14:textId="77777777" w:rsidTr="00BC3F8D">
        <w:trPr>
          <w:cantSplit/>
        </w:trPr>
        <w:tc>
          <w:tcPr>
            <w:tcW w:w="9639" w:type="dxa"/>
            <w:tcBorders>
              <w:top w:val="single" w:sz="4" w:space="0" w:color="auto"/>
              <w:left w:val="single" w:sz="4" w:space="0" w:color="auto"/>
              <w:bottom w:val="single" w:sz="4" w:space="0" w:color="auto"/>
              <w:right w:val="single" w:sz="4" w:space="0" w:color="auto"/>
            </w:tcBorders>
            <w:hideMark/>
          </w:tcPr>
          <w:p w14:paraId="1CAA5C73" w14:textId="77777777" w:rsidR="00EB676A" w:rsidRDefault="00EB676A" w:rsidP="00BC3F8D">
            <w:pPr>
              <w:pStyle w:val="TAL"/>
              <w:rPr>
                <w:rFonts w:cs="Arial"/>
                <w:szCs w:val="18"/>
                <w:lang w:eastAsia="ko-KR"/>
              </w:rPr>
            </w:pPr>
            <w:r>
              <w:rPr>
                <w:rFonts w:cs="Arial"/>
                <w:szCs w:val="18"/>
                <w:lang w:eastAsia="ko-KR"/>
              </w:rPr>
              <w:t xml:space="preserve">Derivation Path: TS 36.579-1 [2], table 5.5.3.2.1-1, condition </w:t>
            </w:r>
            <w:r>
              <w:rPr>
                <w:lang w:eastAsia="ko-KR"/>
              </w:rPr>
              <w:t>PRE-ESTABLISH, PRIVATE-CALL</w:t>
            </w:r>
            <w:r w:rsidRPr="00727801">
              <w:rPr>
                <w:lang w:eastAsia="ko-KR"/>
              </w:rPr>
              <w:t xml:space="preserve"> with the </w:t>
            </w:r>
            <w:proofErr w:type="spellStart"/>
            <w:r w:rsidRPr="00727801">
              <w:rPr>
                <w:lang w:eastAsia="ko-KR"/>
              </w:rPr>
              <w:t>uri</w:t>
            </w:r>
            <w:proofErr w:type="spellEnd"/>
            <w:r w:rsidRPr="00727801">
              <w:rPr>
                <w:lang w:eastAsia="ko-KR"/>
              </w:rPr>
              <w:t xml:space="preserve"> attribute of the entry extended with the SIP URI header fields as specified in Table 6.2.26.3.3-9</w:t>
            </w:r>
          </w:p>
        </w:tc>
      </w:tr>
    </w:tbl>
    <w:p w14:paraId="52FED432" w14:textId="77777777" w:rsidR="00EB676A" w:rsidRDefault="00EB676A" w:rsidP="00EB676A"/>
    <w:p w14:paraId="151F7362" w14:textId="77777777" w:rsidR="00EB676A" w:rsidRDefault="00EB676A" w:rsidP="00EB676A">
      <w:pPr>
        <w:pStyle w:val="TH"/>
      </w:pPr>
      <w:r>
        <w:t xml:space="preserve">Table 6.2.26.3.3-9: SIP header fields extending the </w:t>
      </w:r>
      <w:proofErr w:type="spellStart"/>
      <w:r>
        <w:t>uri</w:t>
      </w:r>
      <w:proofErr w:type="spellEnd"/>
      <w:r>
        <w:t xml:space="preserve"> attribute of the resource-lists' single entry (Table 6.2.26.3.3-8)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EB676A" w14:paraId="21F0948C"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729A3BAF" w14:textId="77777777" w:rsidR="00EB676A" w:rsidRDefault="00EB676A" w:rsidP="00BC3F8D">
            <w:pPr>
              <w:pStyle w:val="TAL"/>
              <w:rPr>
                <w:lang w:eastAsia="ko-KR"/>
              </w:rPr>
            </w:pPr>
            <w:r>
              <w:rPr>
                <w:rFonts w:cs="Arial"/>
                <w:szCs w:val="18"/>
                <w:lang w:eastAsia="ko-KR"/>
              </w:rPr>
              <w:t xml:space="preserve">Derivation Path: TS 36.579-1 [2], table </w:t>
            </w:r>
            <w:r>
              <w:rPr>
                <w:lang w:eastAsia="ko-KR"/>
              </w:rPr>
              <w:t xml:space="preserve">5.5.2.12-2 </w:t>
            </w:r>
            <w:r>
              <w:rPr>
                <w:rFonts w:cs="Arial"/>
                <w:szCs w:val="18"/>
                <w:lang w:eastAsia="ko-KR"/>
              </w:rPr>
              <w:t>condition PRIVATE-CALL</w:t>
            </w:r>
          </w:p>
        </w:tc>
      </w:tr>
      <w:tr w:rsidR="00EB676A" w14:paraId="415BCCE2"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7F8EF6" w14:textId="77777777" w:rsidR="00EB676A" w:rsidRDefault="00EB676A" w:rsidP="00BC3F8D">
            <w:pPr>
              <w:pStyle w:val="TAH"/>
              <w:rPr>
                <w:lang w:eastAsia="ko-KR"/>
              </w:rPr>
            </w:pPr>
            <w:r>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299C2D83" w14:textId="77777777" w:rsidR="00EB676A" w:rsidRDefault="00EB676A" w:rsidP="00BC3F8D">
            <w:pPr>
              <w:pStyle w:val="TAH"/>
              <w:rPr>
                <w:lang w:eastAsia="ko-KR"/>
              </w:rPr>
            </w:pPr>
            <w:r>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678AD2A1" w14:textId="77777777" w:rsidR="00EB676A" w:rsidRDefault="00EB676A" w:rsidP="00BC3F8D">
            <w:pPr>
              <w:pStyle w:val="TAH"/>
              <w:rPr>
                <w:lang w:eastAsia="ko-KR"/>
              </w:rPr>
            </w:pPr>
            <w:r>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53BF54BC" w14:textId="77777777" w:rsidR="00EB676A" w:rsidRDefault="00EB676A" w:rsidP="00BC3F8D">
            <w:pPr>
              <w:pStyle w:val="TAH"/>
              <w:rPr>
                <w:lang w:eastAsia="ko-KR"/>
              </w:rPr>
            </w:pPr>
            <w:r>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E229FDD" w14:textId="77777777" w:rsidR="00EB676A" w:rsidRDefault="00EB676A" w:rsidP="00BC3F8D">
            <w:pPr>
              <w:pStyle w:val="TAH"/>
              <w:rPr>
                <w:lang w:eastAsia="ko-KR"/>
              </w:rPr>
            </w:pPr>
            <w:r>
              <w:rPr>
                <w:lang w:eastAsia="ko-KR"/>
              </w:rPr>
              <w:t>Condition</w:t>
            </w:r>
          </w:p>
        </w:tc>
      </w:tr>
      <w:tr w:rsidR="00EB676A" w14:paraId="4640D375"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79CFCDA5" w14:textId="77777777" w:rsidR="00EB676A" w:rsidRDefault="00EB676A" w:rsidP="00BC3F8D">
            <w:pPr>
              <w:pStyle w:val="TAL"/>
              <w:rPr>
                <w:lang w:eastAsia="ko-KR"/>
              </w:rPr>
            </w:pPr>
            <w:r>
              <w:rPr>
                <w:b/>
                <w:bCs/>
                <w:lang w:eastAsia="ko-KR"/>
              </w:rPr>
              <w:t>Answer-Mode</w:t>
            </w:r>
          </w:p>
        </w:tc>
        <w:tc>
          <w:tcPr>
            <w:tcW w:w="2123" w:type="dxa"/>
            <w:tcBorders>
              <w:top w:val="single" w:sz="4" w:space="0" w:color="auto"/>
              <w:left w:val="single" w:sz="4" w:space="0" w:color="auto"/>
              <w:bottom w:val="single" w:sz="4" w:space="0" w:color="auto"/>
              <w:right w:val="single" w:sz="4" w:space="0" w:color="auto"/>
            </w:tcBorders>
            <w:hideMark/>
          </w:tcPr>
          <w:p w14:paraId="34112116" w14:textId="77777777" w:rsidR="00EB676A" w:rsidRDefault="00EB676A" w:rsidP="00BC3F8D">
            <w:pPr>
              <w:pStyle w:val="TAL"/>
              <w:rPr>
                <w:szCs w:val="18"/>
                <w:lang w:eastAsia="ko-KR"/>
              </w:rPr>
            </w:pPr>
            <w:r>
              <w:rPr>
                <w:bCs/>
              </w:rPr>
              <w:t>any value if present</w:t>
            </w:r>
          </w:p>
        </w:tc>
        <w:tc>
          <w:tcPr>
            <w:tcW w:w="2123" w:type="dxa"/>
            <w:tcBorders>
              <w:top w:val="single" w:sz="4" w:space="0" w:color="auto"/>
              <w:left w:val="single" w:sz="4" w:space="0" w:color="auto"/>
              <w:bottom w:val="single" w:sz="4" w:space="0" w:color="auto"/>
              <w:right w:val="single" w:sz="4" w:space="0" w:color="auto"/>
            </w:tcBorders>
            <w:hideMark/>
          </w:tcPr>
          <w:p w14:paraId="102F236F" w14:textId="77777777" w:rsidR="00EB676A" w:rsidRDefault="00EB676A" w:rsidP="00BC3F8D">
            <w:pPr>
              <w:pStyle w:val="TAL"/>
              <w:rPr>
                <w:lang w:eastAsia="ko-KR"/>
              </w:rPr>
            </w:pPr>
            <w:r>
              <w:rPr>
                <w:lang w:eastAsia="ko-KR"/>
              </w:rPr>
              <w:t>NOTE 1</w:t>
            </w:r>
          </w:p>
        </w:tc>
        <w:tc>
          <w:tcPr>
            <w:tcW w:w="1416" w:type="dxa"/>
            <w:tcBorders>
              <w:top w:val="single" w:sz="4" w:space="0" w:color="auto"/>
              <w:left w:val="single" w:sz="4" w:space="0" w:color="auto"/>
              <w:bottom w:val="single" w:sz="4" w:space="0" w:color="auto"/>
              <w:right w:val="single" w:sz="4" w:space="0" w:color="auto"/>
            </w:tcBorders>
          </w:tcPr>
          <w:p w14:paraId="7B6F1603"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FAC763C" w14:textId="77777777" w:rsidR="00EB676A" w:rsidRDefault="00EB676A" w:rsidP="00BC3F8D">
            <w:pPr>
              <w:pStyle w:val="TAL"/>
              <w:rPr>
                <w:lang w:eastAsia="ko-KR"/>
              </w:rPr>
            </w:pPr>
          </w:p>
        </w:tc>
      </w:tr>
      <w:tr w:rsidR="00EB676A" w14:paraId="0011358C" w14:textId="77777777" w:rsidTr="00BC3F8D">
        <w:tc>
          <w:tcPr>
            <w:tcW w:w="2830" w:type="dxa"/>
            <w:tcBorders>
              <w:top w:val="single" w:sz="4" w:space="0" w:color="auto"/>
              <w:left w:val="single" w:sz="4" w:space="0" w:color="auto"/>
              <w:bottom w:val="single" w:sz="4" w:space="0" w:color="auto"/>
              <w:right w:val="single" w:sz="4" w:space="0" w:color="auto"/>
            </w:tcBorders>
            <w:vAlign w:val="center"/>
            <w:hideMark/>
          </w:tcPr>
          <w:p w14:paraId="3FFD0C7E" w14:textId="77777777" w:rsidR="00EB676A" w:rsidRDefault="00EB676A" w:rsidP="00BC3F8D">
            <w:pPr>
              <w:pStyle w:val="TAL"/>
              <w:rPr>
                <w:rFonts w:eastAsia="Calibri" w:cs="Arial"/>
                <w:b/>
                <w:szCs w:val="18"/>
                <w:lang w:eastAsia="ko-KR"/>
              </w:rPr>
            </w:pPr>
            <w:r>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69D50135" w14:textId="77777777" w:rsidR="00EB676A" w:rsidRDefault="00EB676A" w:rsidP="00BC3F8D">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2B9C3A61" w14:textId="77777777" w:rsidR="00EB676A" w:rsidRDefault="00EB676A" w:rsidP="00BC3F8D">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237852D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A0EAD0A" w14:textId="77777777" w:rsidR="00EB676A" w:rsidRDefault="00EB676A" w:rsidP="00BC3F8D">
            <w:pPr>
              <w:pStyle w:val="TAL"/>
              <w:rPr>
                <w:lang w:eastAsia="ko-KR"/>
              </w:rPr>
            </w:pPr>
          </w:p>
        </w:tc>
      </w:tr>
      <w:tr w:rsidR="00EB676A" w14:paraId="59F4114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3FF854" w14:textId="77777777" w:rsidR="00EB676A" w:rsidRDefault="00EB676A" w:rsidP="00BC3F8D">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44267865"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12E5A5EB" w14:textId="77777777" w:rsidR="00EB676A" w:rsidRDefault="00EB676A" w:rsidP="00BC3F8D">
            <w:pPr>
              <w:pStyle w:val="TAL"/>
              <w:rPr>
                <w:rFonts w:cs="Arial"/>
                <w:szCs w:val="18"/>
                <w:lang w:eastAsia="ko-KR"/>
              </w:rPr>
            </w:pPr>
            <w:r>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0F1AD914"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14068A4B" w14:textId="77777777" w:rsidR="00EB676A" w:rsidRDefault="00EB676A" w:rsidP="00BC3F8D">
            <w:pPr>
              <w:pStyle w:val="TAL"/>
              <w:rPr>
                <w:rFonts w:cs="Arial"/>
                <w:szCs w:val="18"/>
                <w:lang w:eastAsia="ko-KR"/>
              </w:rPr>
            </w:pPr>
          </w:p>
        </w:tc>
      </w:tr>
      <w:tr w:rsidR="00EB676A" w14:paraId="05E2E5D1" w14:textId="77777777" w:rsidTr="00BC3F8D">
        <w:tc>
          <w:tcPr>
            <w:tcW w:w="2830" w:type="dxa"/>
            <w:tcBorders>
              <w:top w:val="single" w:sz="4" w:space="0" w:color="auto"/>
              <w:left w:val="single" w:sz="4" w:space="0" w:color="auto"/>
              <w:bottom w:val="single" w:sz="4" w:space="0" w:color="auto"/>
              <w:right w:val="single" w:sz="4" w:space="0" w:color="auto"/>
            </w:tcBorders>
          </w:tcPr>
          <w:p w14:paraId="03487757" w14:textId="77777777" w:rsidR="00EB676A" w:rsidRDefault="00EB676A" w:rsidP="00BC3F8D">
            <w:pPr>
              <w:pStyle w:val="TAL"/>
              <w:rPr>
                <w:lang w:eastAsia="ko-KR"/>
              </w:rPr>
            </w:pPr>
            <w:r>
              <w:t xml:space="preserve">    MIME-part-headers</w:t>
            </w:r>
          </w:p>
        </w:tc>
        <w:tc>
          <w:tcPr>
            <w:tcW w:w="2123" w:type="dxa"/>
            <w:tcBorders>
              <w:top w:val="single" w:sz="4" w:space="0" w:color="auto"/>
              <w:left w:val="single" w:sz="4" w:space="0" w:color="auto"/>
              <w:bottom w:val="single" w:sz="4" w:space="0" w:color="auto"/>
              <w:right w:val="single" w:sz="4" w:space="0" w:color="auto"/>
            </w:tcBorders>
          </w:tcPr>
          <w:p w14:paraId="0E16F935"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tcPr>
          <w:p w14:paraId="22632D5E" w14:textId="77777777" w:rsidR="00EB676A"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51D021B9"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8AAA759" w14:textId="77777777" w:rsidR="00EB676A" w:rsidRDefault="00EB676A" w:rsidP="00BC3F8D">
            <w:pPr>
              <w:pStyle w:val="TAL"/>
              <w:rPr>
                <w:rFonts w:cs="Arial"/>
                <w:szCs w:val="18"/>
                <w:lang w:eastAsia="ko-KR"/>
              </w:rPr>
            </w:pPr>
          </w:p>
        </w:tc>
      </w:tr>
      <w:tr w:rsidR="00EB676A" w14:paraId="35FF7FB8" w14:textId="77777777" w:rsidTr="00BC3F8D">
        <w:tc>
          <w:tcPr>
            <w:tcW w:w="2830" w:type="dxa"/>
            <w:tcBorders>
              <w:top w:val="single" w:sz="4" w:space="0" w:color="auto"/>
              <w:left w:val="single" w:sz="4" w:space="0" w:color="auto"/>
              <w:bottom w:val="single" w:sz="4" w:space="0" w:color="auto"/>
              <w:right w:val="single" w:sz="4" w:space="0" w:color="auto"/>
            </w:tcBorders>
          </w:tcPr>
          <w:p w14:paraId="6C97264A" w14:textId="77777777" w:rsidR="00EB676A" w:rsidRDefault="00EB676A" w:rsidP="00BC3F8D">
            <w:pPr>
              <w:pStyle w:val="TAL"/>
              <w:rPr>
                <w:lang w:eastAsia="ko-KR"/>
              </w:rPr>
            </w:pPr>
            <w:r w:rsidRPr="003D2CDD">
              <w:rPr>
                <w:bCs/>
              </w:rPr>
              <w:t xml:space="preserve">      Content-Type</w:t>
            </w:r>
          </w:p>
        </w:tc>
        <w:tc>
          <w:tcPr>
            <w:tcW w:w="2123" w:type="dxa"/>
            <w:tcBorders>
              <w:top w:val="single" w:sz="4" w:space="0" w:color="auto"/>
              <w:left w:val="single" w:sz="4" w:space="0" w:color="auto"/>
              <w:bottom w:val="single" w:sz="4" w:space="0" w:color="auto"/>
              <w:right w:val="single" w:sz="4" w:space="0" w:color="auto"/>
            </w:tcBorders>
          </w:tcPr>
          <w:p w14:paraId="7DA4DAE4" w14:textId="77777777" w:rsidR="00EB676A" w:rsidRDefault="00EB676A" w:rsidP="00BC3F8D">
            <w:pPr>
              <w:pStyle w:val="TAL"/>
              <w:rPr>
                <w:lang w:eastAsia="ko-KR"/>
              </w:rPr>
            </w:pPr>
            <w:r w:rsidRPr="003D2CDD">
              <w:t>“application/</w:t>
            </w:r>
            <w:proofErr w:type="spellStart"/>
            <w:r w:rsidRPr="003D2CDD">
              <w:t>sdp</w:t>
            </w:r>
            <w:proofErr w:type="spellEnd"/>
            <w:r w:rsidRPr="003D2CDD">
              <w:t>”</w:t>
            </w:r>
          </w:p>
        </w:tc>
        <w:tc>
          <w:tcPr>
            <w:tcW w:w="2123" w:type="dxa"/>
            <w:tcBorders>
              <w:top w:val="single" w:sz="4" w:space="0" w:color="auto"/>
              <w:left w:val="single" w:sz="4" w:space="0" w:color="auto"/>
              <w:bottom w:val="single" w:sz="4" w:space="0" w:color="auto"/>
              <w:right w:val="single" w:sz="4" w:space="0" w:color="auto"/>
            </w:tcBorders>
          </w:tcPr>
          <w:p w14:paraId="386E6054" w14:textId="77777777" w:rsidR="00EB676A" w:rsidRDefault="00EB676A" w:rsidP="00BC3F8D">
            <w:pPr>
              <w:pStyle w:val="TAL"/>
              <w:rPr>
                <w:b/>
                <w:lang w:eastAsia="ko-KR"/>
              </w:rPr>
            </w:pPr>
          </w:p>
        </w:tc>
        <w:tc>
          <w:tcPr>
            <w:tcW w:w="1416" w:type="dxa"/>
            <w:tcBorders>
              <w:top w:val="single" w:sz="4" w:space="0" w:color="auto"/>
              <w:left w:val="single" w:sz="4" w:space="0" w:color="auto"/>
              <w:bottom w:val="single" w:sz="4" w:space="0" w:color="auto"/>
              <w:right w:val="single" w:sz="4" w:space="0" w:color="auto"/>
            </w:tcBorders>
          </w:tcPr>
          <w:p w14:paraId="7D7247F6"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243F9338" w14:textId="77777777" w:rsidR="00EB676A" w:rsidRDefault="00EB676A" w:rsidP="00BC3F8D">
            <w:pPr>
              <w:pStyle w:val="TAL"/>
              <w:rPr>
                <w:rFonts w:cs="Arial"/>
                <w:szCs w:val="18"/>
                <w:lang w:eastAsia="ko-KR"/>
              </w:rPr>
            </w:pPr>
          </w:p>
        </w:tc>
      </w:tr>
      <w:tr w:rsidR="00EB676A" w14:paraId="08E40C9C"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5D38E69" w14:textId="77777777" w:rsidR="00EB676A" w:rsidRDefault="00EB676A" w:rsidP="00BC3F8D">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400B2072" w14:textId="77777777" w:rsidR="00EB676A" w:rsidRDefault="00EB676A" w:rsidP="00BC3F8D">
            <w:pPr>
              <w:pStyle w:val="TAL"/>
              <w:rPr>
                <w:lang w:eastAsia="ko-KR"/>
              </w:rPr>
            </w:pPr>
            <w:r>
              <w:rPr>
                <w:lang w:eastAsia="ko-KR"/>
              </w:rPr>
              <w:t xml:space="preserve">SDP Message as described in </w:t>
            </w:r>
            <w:r>
              <w:rPr>
                <w:bCs/>
                <w:lang w:eastAsia="ko-KR"/>
              </w:rPr>
              <w:t xml:space="preserve">Table </w:t>
            </w:r>
            <w:r>
              <w:rPr>
                <w:lang w:eastAsia="ko-KR"/>
              </w:rPr>
              <w:t>6.2.26.3.3-10</w:t>
            </w:r>
          </w:p>
        </w:tc>
        <w:tc>
          <w:tcPr>
            <w:tcW w:w="2123" w:type="dxa"/>
            <w:tcBorders>
              <w:top w:val="single" w:sz="4" w:space="0" w:color="auto"/>
              <w:left w:val="single" w:sz="4" w:space="0" w:color="auto"/>
              <w:bottom w:val="single" w:sz="4" w:space="0" w:color="auto"/>
              <w:right w:val="single" w:sz="4" w:space="0" w:color="auto"/>
            </w:tcBorders>
          </w:tcPr>
          <w:p w14:paraId="05E88824" w14:textId="77777777" w:rsidR="00EB676A"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44BB6E92"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58DB84B" w14:textId="77777777" w:rsidR="00EB676A" w:rsidRDefault="00EB676A" w:rsidP="00BC3F8D">
            <w:pPr>
              <w:pStyle w:val="TAL"/>
              <w:rPr>
                <w:rFonts w:cs="Arial"/>
                <w:szCs w:val="18"/>
                <w:lang w:eastAsia="ko-KR"/>
              </w:rPr>
            </w:pPr>
          </w:p>
        </w:tc>
      </w:tr>
      <w:tr w:rsidR="00EB676A" w14:paraId="68B4FE3F"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2FC47DB6" w14:textId="77777777" w:rsidR="00EB676A" w:rsidRDefault="00EB676A" w:rsidP="00BC3F8D">
            <w:pPr>
              <w:pStyle w:val="TAL"/>
              <w:rPr>
                <w:b/>
                <w:bCs/>
                <w:lang w:eastAsia="ko-KR"/>
              </w:rPr>
            </w:pPr>
            <w:r>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20177C12" w14:textId="77777777" w:rsidR="00EB676A" w:rsidRDefault="00EB676A" w:rsidP="00BC3F8D">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3FFF86EC" w14:textId="77777777" w:rsidR="00EB676A" w:rsidRDefault="00EB676A" w:rsidP="00BC3F8D">
            <w:pPr>
              <w:pStyle w:val="TAL"/>
              <w:rPr>
                <w:rFonts w:cs="Arial"/>
                <w:szCs w:val="18"/>
                <w:lang w:eastAsia="ko-KR"/>
              </w:rPr>
            </w:pPr>
            <w:r>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48E7D10B"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04B6D84" w14:textId="77777777" w:rsidR="00EB676A" w:rsidRDefault="00EB676A" w:rsidP="00BC3F8D">
            <w:pPr>
              <w:pStyle w:val="TAL"/>
              <w:rPr>
                <w:rFonts w:cs="Arial"/>
                <w:szCs w:val="18"/>
                <w:lang w:eastAsia="ko-KR"/>
              </w:rPr>
            </w:pPr>
          </w:p>
        </w:tc>
      </w:tr>
      <w:tr w:rsidR="00EB676A" w14:paraId="3255BC8D" w14:textId="77777777" w:rsidTr="00BC3F8D">
        <w:tc>
          <w:tcPr>
            <w:tcW w:w="2830" w:type="dxa"/>
            <w:tcBorders>
              <w:top w:val="single" w:sz="4" w:space="0" w:color="auto"/>
              <w:left w:val="single" w:sz="4" w:space="0" w:color="auto"/>
              <w:bottom w:val="single" w:sz="4" w:space="0" w:color="auto"/>
              <w:right w:val="single" w:sz="4" w:space="0" w:color="auto"/>
            </w:tcBorders>
            <w:hideMark/>
          </w:tcPr>
          <w:p w14:paraId="028AB7EB" w14:textId="77777777" w:rsidR="00EB676A" w:rsidRDefault="00EB676A" w:rsidP="00BC3F8D">
            <w:pPr>
              <w:pStyle w:val="TAL"/>
              <w:rPr>
                <w:bCs/>
                <w:lang w:eastAsia="ko-KR"/>
              </w:rPr>
            </w:pPr>
            <w:r>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EBE6BFE" w14:textId="77777777" w:rsidR="00EB676A" w:rsidRDefault="00EB676A" w:rsidP="00BC3F8D">
            <w:pPr>
              <w:pStyle w:val="TAL"/>
              <w:rPr>
                <w:lang w:eastAsia="ko-KR"/>
              </w:rPr>
            </w:pPr>
            <w:r>
              <w:rPr>
                <w:lang w:eastAsia="ko-KR"/>
              </w:rPr>
              <w:t xml:space="preserve">MCPTT-Info as described in </w:t>
            </w:r>
            <w:r>
              <w:rPr>
                <w:bCs/>
                <w:lang w:eastAsia="ko-KR"/>
              </w:rPr>
              <w:t xml:space="preserve">Table </w:t>
            </w:r>
            <w:r>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0A41BCE8" w14:textId="77777777" w:rsidR="00EB676A" w:rsidRDefault="00EB676A" w:rsidP="00BC3F8D">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16F8BB4B" w14:textId="77777777" w:rsidR="00EB676A" w:rsidRDefault="00EB676A" w:rsidP="00BC3F8D">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F35E9C3" w14:textId="77777777" w:rsidR="00EB676A" w:rsidRDefault="00EB676A" w:rsidP="00BC3F8D">
            <w:pPr>
              <w:pStyle w:val="TAL"/>
              <w:rPr>
                <w:rFonts w:cs="Arial"/>
                <w:szCs w:val="18"/>
                <w:lang w:eastAsia="ko-KR"/>
              </w:rPr>
            </w:pPr>
          </w:p>
        </w:tc>
      </w:tr>
      <w:tr w:rsidR="00EB676A" w14:paraId="14701D63" w14:textId="77777777" w:rsidTr="00BC3F8D">
        <w:tc>
          <w:tcPr>
            <w:tcW w:w="9630" w:type="dxa"/>
            <w:gridSpan w:val="5"/>
            <w:tcBorders>
              <w:top w:val="single" w:sz="4" w:space="0" w:color="auto"/>
              <w:left w:val="single" w:sz="4" w:space="0" w:color="auto"/>
              <w:bottom w:val="single" w:sz="4" w:space="0" w:color="auto"/>
              <w:right w:val="single" w:sz="4" w:space="0" w:color="auto"/>
            </w:tcBorders>
            <w:hideMark/>
          </w:tcPr>
          <w:p w14:paraId="1E2F377B" w14:textId="77777777" w:rsidR="00EB676A" w:rsidRDefault="00EB676A" w:rsidP="00BC3F8D">
            <w:pPr>
              <w:pStyle w:val="TAN"/>
              <w:rPr>
                <w:rFonts w:cs="Arial"/>
                <w:szCs w:val="18"/>
                <w:lang w:eastAsia="ko-KR"/>
              </w:rPr>
            </w:pPr>
            <w:r>
              <w:t>NOTE 1:</w:t>
            </w:r>
            <w:r>
              <w:tab/>
              <w:t>TS 24.379 [9] clause 11.1.7 does not say anything about the commencement mode to be used for remotely initiated private call.</w:t>
            </w:r>
          </w:p>
        </w:tc>
      </w:tr>
    </w:tbl>
    <w:p w14:paraId="2C241F2E" w14:textId="77777777" w:rsidR="00EB676A" w:rsidRDefault="00EB676A" w:rsidP="00EB676A"/>
    <w:p w14:paraId="00CCF4BE" w14:textId="77777777" w:rsidR="00EB676A" w:rsidRDefault="00EB676A" w:rsidP="00EB676A">
      <w:pPr>
        <w:pStyle w:val="TH"/>
      </w:pPr>
      <w:r>
        <w:t>Table 6.2.26.3.3-10: SDP Message</w:t>
      </w:r>
      <w:r>
        <w:rPr>
          <w:lang w:eastAsia="ko-KR"/>
        </w:rPr>
        <w:t xml:space="preserve"> in SIP REFER </w:t>
      </w:r>
      <w:r>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EB676A" w14:paraId="111A2248" w14:textId="77777777" w:rsidTr="00BC3F8D">
        <w:tc>
          <w:tcPr>
            <w:tcW w:w="9634" w:type="dxa"/>
            <w:tcBorders>
              <w:top w:val="single" w:sz="4" w:space="0" w:color="auto"/>
              <w:left w:val="single" w:sz="4" w:space="0" w:color="auto"/>
              <w:bottom w:val="single" w:sz="4" w:space="0" w:color="auto"/>
              <w:right w:val="single" w:sz="4" w:space="0" w:color="auto"/>
            </w:tcBorders>
            <w:hideMark/>
          </w:tcPr>
          <w:p w14:paraId="51D5C602" w14:textId="77777777" w:rsidR="00EB676A" w:rsidRDefault="00EB676A" w:rsidP="00BC3F8D">
            <w:pPr>
              <w:pStyle w:val="TAL"/>
              <w:rPr>
                <w:lang w:eastAsia="ko-KR"/>
              </w:rPr>
            </w:pPr>
            <w:r>
              <w:rPr>
                <w:rFonts w:cs="Arial"/>
                <w:szCs w:val="18"/>
                <w:lang w:eastAsia="ko-KR"/>
              </w:rPr>
              <w:t xml:space="preserve">Derivation Path: TS 36.579-1 [2], table </w:t>
            </w:r>
            <w:r>
              <w:rPr>
                <w:lang w:eastAsia="ko-KR"/>
              </w:rPr>
              <w:t xml:space="preserve">5.5.3.1.1-1 </w:t>
            </w:r>
            <w:r>
              <w:rPr>
                <w:rFonts w:cs="Arial"/>
                <w:szCs w:val="18"/>
                <w:lang w:eastAsia="ko-KR"/>
              </w:rPr>
              <w:t>condition PRIVATE-CALL, SDP_OFFER, PRE_ESTABLISHED_SESSION, WITHOUT_FLOORCONTROL</w:t>
            </w:r>
          </w:p>
        </w:tc>
      </w:tr>
    </w:tbl>
    <w:p w14:paraId="32A1E425" w14:textId="77777777" w:rsidR="00EB676A" w:rsidRDefault="00EB676A" w:rsidP="00EB676A"/>
    <w:p w14:paraId="07BA3DEE" w14:textId="77777777" w:rsidR="00EB676A" w:rsidRDefault="00EB676A" w:rsidP="00EB676A">
      <w:pPr>
        <w:pStyle w:val="TH"/>
      </w:pPr>
      <w:r>
        <w:t xml:space="preserve">Table 6.2.26.3.3-11: </w:t>
      </w:r>
      <w:r>
        <w:rPr>
          <w:lang w:eastAsia="ko-KR"/>
        </w:rPr>
        <w:t xml:space="preserve">MCPTT-Info in SIP REFER </w:t>
      </w:r>
      <w:r>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3D1B53A0" w14:textId="77777777" w:rsidTr="00BC3F8D">
        <w:trPr>
          <w:jc w:val="center"/>
        </w:trPr>
        <w:tc>
          <w:tcPr>
            <w:tcW w:w="9645" w:type="dxa"/>
            <w:tcBorders>
              <w:top w:val="single" w:sz="4" w:space="0" w:color="auto"/>
              <w:left w:val="single" w:sz="4" w:space="0" w:color="auto"/>
              <w:bottom w:val="single" w:sz="4" w:space="0" w:color="auto"/>
              <w:right w:val="single" w:sz="4" w:space="0" w:color="auto"/>
            </w:tcBorders>
            <w:hideMark/>
          </w:tcPr>
          <w:p w14:paraId="0EE688D0" w14:textId="77777777" w:rsidR="00EB676A" w:rsidRDefault="00EB676A" w:rsidP="00BC3F8D">
            <w:pPr>
              <w:pStyle w:val="TAL"/>
              <w:rPr>
                <w:lang w:eastAsia="ko-KR"/>
              </w:rPr>
            </w:pPr>
            <w:r>
              <w:rPr>
                <w:lang w:eastAsia="ko-KR"/>
              </w:rPr>
              <w:t>Derivation Path: TS 36.579-1 [2], table 5.5.3.2.2-1, condition PRIVATE-CALL</w:t>
            </w:r>
          </w:p>
        </w:tc>
      </w:tr>
    </w:tbl>
    <w:p w14:paraId="5C640694" w14:textId="77777777" w:rsidR="00EB676A" w:rsidRDefault="00EB676A" w:rsidP="00EB676A"/>
    <w:p w14:paraId="045D335C" w14:textId="77777777" w:rsidR="00EB676A" w:rsidRDefault="00EB676A" w:rsidP="00EB676A">
      <w:pPr>
        <w:pStyle w:val="TH"/>
      </w:pPr>
      <w:r>
        <w:t xml:space="preserve">Table 6.2.26.3.3-11A: </w:t>
      </w:r>
      <w:r>
        <w:rPr>
          <w:lang w:eastAsia="ko-KR"/>
        </w:rPr>
        <w:t>SIP 200 (OK)</w:t>
      </w:r>
      <w:r>
        <w:t xml:space="preserve"> from the SS (steps 5, 12, Table 6.2.26.3.3-1;</w:t>
      </w:r>
      <w: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B676A" w14:paraId="2CFBA9DB" w14:textId="77777777" w:rsidTr="00BC3F8D">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68810DD" w14:textId="77777777" w:rsidR="00EB676A" w:rsidRDefault="00EB676A" w:rsidP="00BC3F8D">
            <w:pPr>
              <w:pStyle w:val="TAL"/>
              <w:rPr>
                <w:lang w:val="fr-FR"/>
              </w:rPr>
            </w:pPr>
            <w:proofErr w:type="spellStart"/>
            <w:r>
              <w:rPr>
                <w:lang w:val="fr-FR"/>
              </w:rPr>
              <w:t>Derivation</w:t>
            </w:r>
            <w:proofErr w:type="spellEnd"/>
            <w:r>
              <w:rPr>
                <w:lang w:val="fr-FR"/>
              </w:rPr>
              <w:t xml:space="preserve"> Path: TS 36.579-1 [2], table 5.5.2.17.1.2-1 condition REFER-RSP, PRIVATE-CALL</w:t>
            </w:r>
          </w:p>
        </w:tc>
      </w:tr>
      <w:tr w:rsidR="00EB676A" w14:paraId="5EE454F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4DAFF98B" w14:textId="77777777" w:rsidR="00EB676A" w:rsidRDefault="00EB676A" w:rsidP="00BC3F8D">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05322B" w14:textId="77777777" w:rsidR="00EB676A" w:rsidRDefault="00EB676A" w:rsidP="00BC3F8D">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62924F" w14:textId="77777777" w:rsidR="00EB676A" w:rsidRDefault="00EB676A" w:rsidP="00BC3F8D">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93AFC0" w14:textId="77777777" w:rsidR="00EB676A" w:rsidRDefault="00EB676A" w:rsidP="00BC3F8D">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DCA246D" w14:textId="77777777" w:rsidR="00EB676A" w:rsidRDefault="00EB676A" w:rsidP="00BC3F8D">
            <w:pPr>
              <w:pStyle w:val="TAH"/>
              <w:rPr>
                <w:lang w:val="fr-FR"/>
              </w:rPr>
            </w:pPr>
            <w:r>
              <w:rPr>
                <w:lang w:val="fr-FR"/>
              </w:rPr>
              <w:t>Condition</w:t>
            </w:r>
          </w:p>
        </w:tc>
      </w:tr>
      <w:tr w:rsidR="00EB676A" w14:paraId="345C928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789C9318" w14:textId="77777777" w:rsidR="00EB676A" w:rsidRDefault="00EB676A" w:rsidP="00BC3F8D">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9C3FA3A" w14:textId="77777777" w:rsidR="00EB676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E635C4F"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D9295A"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1435B1" w14:textId="77777777" w:rsidR="00EB676A" w:rsidRDefault="00EB676A" w:rsidP="00BC3F8D">
            <w:pPr>
              <w:pStyle w:val="TAL"/>
              <w:rPr>
                <w:lang w:val="fr-FR"/>
              </w:rPr>
            </w:pPr>
          </w:p>
        </w:tc>
      </w:tr>
      <w:tr w:rsidR="00EB676A" w14:paraId="32B1A6A5"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hideMark/>
          </w:tcPr>
          <w:p w14:paraId="5E6E2CF8" w14:textId="77777777" w:rsidR="00EB676A" w:rsidRDefault="00EB676A" w:rsidP="00BC3F8D">
            <w:pPr>
              <w:pStyle w:val="TAL"/>
              <w:rPr>
                <w:rFonts w:cs="Arial"/>
                <w:b/>
                <w:bCs/>
                <w:szCs w:val="18"/>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3BFFD76" w14:textId="77777777" w:rsidR="00EB676A" w:rsidRDefault="00EB676A" w:rsidP="00BC3F8D">
            <w:pPr>
              <w:pStyle w:val="TAL"/>
              <w:rPr>
                <w:rFonts w:cs="Arial"/>
                <w:szCs w:val="18"/>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376B69C4"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C54C23"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069C93" w14:textId="77777777" w:rsidR="00EB676A" w:rsidRDefault="00EB676A" w:rsidP="00BC3F8D">
            <w:pPr>
              <w:pStyle w:val="TAL"/>
              <w:rPr>
                <w:lang w:val="fr-FR"/>
              </w:rPr>
            </w:pPr>
          </w:p>
        </w:tc>
      </w:tr>
      <w:tr w:rsidR="00EB676A" w14:paraId="279CA7AA"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452C95A" w14:textId="77777777" w:rsidR="00EB676A" w:rsidRDefault="00EB676A" w:rsidP="00BC3F8D">
            <w:pPr>
              <w:pStyle w:val="TAL"/>
              <w:rPr>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03717D" w14:textId="77777777" w:rsidR="00EB676A" w:rsidRDefault="00EB676A" w:rsidP="00BC3F8D">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25A28D"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D9C267"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03D8B0" w14:textId="77777777" w:rsidR="00EB676A" w:rsidRDefault="00EB676A" w:rsidP="00BC3F8D">
            <w:pPr>
              <w:pStyle w:val="TAL"/>
              <w:rPr>
                <w:lang w:val="fr-FR"/>
              </w:rPr>
            </w:pPr>
          </w:p>
        </w:tc>
      </w:tr>
      <w:tr w:rsidR="00EB676A" w14:paraId="514A29B8" w14:textId="77777777" w:rsidTr="00BC3F8D">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FD8E26D" w14:textId="77777777" w:rsidR="00EB676A" w:rsidRDefault="00EB676A" w:rsidP="00BC3F8D">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7335E0" w14:textId="77777777" w:rsidR="00EB676A" w:rsidRDefault="00EB676A" w:rsidP="00BC3F8D">
            <w:pPr>
              <w:pStyle w:val="TAL"/>
              <w:rPr>
                <w:lang w:val="fr-FR"/>
              </w:rPr>
            </w:pPr>
            <w:r>
              <w:rPr>
                <w:lang w:val="fr-FR"/>
              </w:rPr>
              <w:t xml:space="preserve">As </w:t>
            </w:r>
            <w:proofErr w:type="spellStart"/>
            <w:r>
              <w:rPr>
                <w:lang w:val="fr-FR"/>
              </w:rPr>
              <w:t>described</w:t>
            </w:r>
            <w:proofErr w:type="spellEnd"/>
            <w:r>
              <w:rPr>
                <w:lang w:val="fr-FR"/>
              </w:rPr>
              <w:t xml:space="preserve"> in Table 6.2.8.3.3-4</w:t>
            </w:r>
          </w:p>
        </w:tc>
        <w:tc>
          <w:tcPr>
            <w:tcW w:w="2127" w:type="dxa"/>
            <w:tcBorders>
              <w:top w:val="single" w:sz="4" w:space="0" w:color="auto"/>
              <w:left w:val="single" w:sz="4" w:space="0" w:color="auto"/>
              <w:bottom w:val="single" w:sz="4" w:space="0" w:color="auto"/>
              <w:right w:val="single" w:sz="4" w:space="0" w:color="auto"/>
            </w:tcBorders>
          </w:tcPr>
          <w:p w14:paraId="24E6E11E" w14:textId="77777777" w:rsidR="00EB676A" w:rsidRDefault="00EB676A" w:rsidP="00BC3F8D">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56F06C" w14:textId="77777777" w:rsidR="00EB676A" w:rsidRDefault="00EB676A" w:rsidP="00BC3F8D">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5245BC" w14:textId="77777777" w:rsidR="00EB676A" w:rsidRDefault="00EB676A" w:rsidP="00BC3F8D">
            <w:pPr>
              <w:pStyle w:val="TAL"/>
              <w:rPr>
                <w:lang w:val="fr-FR"/>
              </w:rPr>
            </w:pPr>
          </w:p>
        </w:tc>
      </w:tr>
    </w:tbl>
    <w:p w14:paraId="252F4B51" w14:textId="77777777" w:rsidR="00EB676A" w:rsidRDefault="00EB676A" w:rsidP="00EB676A"/>
    <w:p w14:paraId="2269233E" w14:textId="77777777" w:rsidR="00EB676A" w:rsidRDefault="00EB676A" w:rsidP="00EB676A">
      <w:pPr>
        <w:pStyle w:val="TH"/>
      </w:pPr>
      <w:r>
        <w:t>Table 6.2.26.3.3-11B: SDP Message</w:t>
      </w:r>
      <w:r>
        <w:rPr>
          <w:lang w:eastAsia="ko-KR"/>
        </w:rPr>
        <w:t xml:space="preserve"> in SIP 200 (OK)</w:t>
      </w:r>
      <w:r>
        <w:t xml:space="preserve"> (Table 6.2.26.3.3-11A)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B676A" w14:paraId="76D0EAC8" w14:textId="77777777" w:rsidTr="00BC3F8D">
        <w:trPr>
          <w:jc w:val="center"/>
        </w:trPr>
        <w:tc>
          <w:tcPr>
            <w:tcW w:w="9639" w:type="dxa"/>
            <w:tcBorders>
              <w:top w:val="single" w:sz="4" w:space="0" w:color="auto"/>
              <w:left w:val="single" w:sz="4" w:space="0" w:color="auto"/>
              <w:bottom w:val="single" w:sz="4" w:space="0" w:color="auto"/>
              <w:right w:val="single" w:sz="4" w:space="0" w:color="auto"/>
            </w:tcBorders>
            <w:hideMark/>
          </w:tcPr>
          <w:p w14:paraId="3679B992" w14:textId="65CA4B13" w:rsidR="00EB676A" w:rsidRDefault="00EB676A" w:rsidP="00BC3F8D">
            <w:pPr>
              <w:pStyle w:val="TAL"/>
              <w:rPr>
                <w:lang w:val="fr-FR"/>
              </w:rPr>
            </w:pPr>
            <w:proofErr w:type="spellStart"/>
            <w:r>
              <w:rPr>
                <w:lang w:val="fr-FR"/>
              </w:rPr>
              <w:t>Derivation</w:t>
            </w:r>
            <w:proofErr w:type="spellEnd"/>
            <w:r>
              <w:rPr>
                <w:lang w:val="fr-FR"/>
              </w:rPr>
              <w:t xml:space="preserve"> Path: TS 36.579-1 [2], table 5.5.3.1.</w:t>
            </w:r>
            <w:ins w:id="1306" w:author="MCC160" w:date="2022-10-20T20:16:00Z">
              <w:r w:rsidR="00B46C5F">
                <w:rPr>
                  <w:lang w:val="fr-FR"/>
                </w:rPr>
                <w:t>2</w:t>
              </w:r>
            </w:ins>
            <w:del w:id="1307" w:author="MCC160" w:date="2022-10-20T20:16:00Z">
              <w:r w:rsidDel="00B46C5F">
                <w:rPr>
                  <w:lang w:val="fr-FR"/>
                </w:rPr>
                <w:delText>1</w:delText>
              </w:r>
            </w:del>
            <w:r>
              <w:rPr>
                <w:lang w:val="fr-FR"/>
              </w:rPr>
              <w:t>-1 condition PRIVATE-CALL, SDP_ANSWER, PRE_ESTABLISHED_SESSION, WITHOUT_FLOORCONTROL</w:t>
            </w:r>
          </w:p>
        </w:tc>
      </w:tr>
    </w:tbl>
    <w:p w14:paraId="47CBE534" w14:textId="77777777" w:rsidR="00EB676A" w:rsidRDefault="00EB676A" w:rsidP="00EB676A"/>
    <w:p w14:paraId="7424E11E" w14:textId="77777777" w:rsidR="00EB676A" w:rsidRDefault="00EB676A" w:rsidP="00EB676A">
      <w:pPr>
        <w:pStyle w:val="TH"/>
      </w:pPr>
      <w:r>
        <w:t>Table 6.2.26.3.3-12: Connect (Step 5B, 12B;</w:t>
      </w:r>
      <w:r>
        <w:br/>
        <w:t>step 4, TS 36.579-1 [2] Table 5.3A.3.3-1)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676A" w14:paraId="4FDF4B3A" w14:textId="77777777" w:rsidTr="00BC3F8D">
        <w:tc>
          <w:tcPr>
            <w:tcW w:w="9747" w:type="dxa"/>
            <w:tcBorders>
              <w:top w:val="single" w:sz="4" w:space="0" w:color="auto"/>
              <w:left w:val="single" w:sz="4" w:space="0" w:color="auto"/>
              <w:bottom w:val="single" w:sz="4" w:space="0" w:color="auto"/>
              <w:right w:val="single" w:sz="4" w:space="0" w:color="auto"/>
            </w:tcBorders>
            <w:hideMark/>
          </w:tcPr>
          <w:p w14:paraId="45DD24F3" w14:textId="77777777" w:rsidR="00EB676A" w:rsidRDefault="00EB676A" w:rsidP="00BC3F8D">
            <w:pPr>
              <w:keepNext/>
              <w:keepLines/>
              <w:spacing w:after="0"/>
              <w:rPr>
                <w:rFonts w:ascii="Arial" w:eastAsia="MS Mincho" w:hAnsi="Arial"/>
                <w:sz w:val="18"/>
              </w:rPr>
            </w:pPr>
            <w:r>
              <w:rPr>
                <w:rFonts w:ascii="Arial" w:eastAsia="MS Mincho" w:hAnsi="Arial"/>
                <w:sz w:val="18"/>
              </w:rPr>
              <w:t>Derivation Path: 36.579-1 [2], Table 5.5.6.12-1, condition PRIVATE-CALL, WITHOUT_FLOORCONTROL, ACK</w:t>
            </w:r>
          </w:p>
        </w:tc>
      </w:tr>
      <w:bookmarkEnd w:id="1232"/>
      <w:bookmarkEnd w:id="1233"/>
      <w:bookmarkEnd w:id="1234"/>
      <w:bookmarkEnd w:id="1235"/>
      <w:bookmarkEnd w:id="1236"/>
    </w:tbl>
    <w:p w14:paraId="4455DED0" w14:textId="77777777" w:rsidR="00EB676A" w:rsidRDefault="00EB676A" w:rsidP="00EB676A"/>
    <w:bookmarkEnd w:id="4"/>
    <w:bookmarkEnd w:id="5"/>
    <w:bookmarkEnd w:id="6"/>
    <w:bookmarkEnd w:id="7"/>
    <w:bookmarkEnd w:id="8"/>
    <w:sectPr w:rsidR="00EB67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27B25"/>
    <w:rsid w:val="00030AC8"/>
    <w:rsid w:val="000336EF"/>
    <w:rsid w:val="00034125"/>
    <w:rsid w:val="000460B3"/>
    <w:rsid w:val="000554E9"/>
    <w:rsid w:val="000643C5"/>
    <w:rsid w:val="00070815"/>
    <w:rsid w:val="000845FD"/>
    <w:rsid w:val="00084F43"/>
    <w:rsid w:val="000920E7"/>
    <w:rsid w:val="000934D4"/>
    <w:rsid w:val="000A6394"/>
    <w:rsid w:val="000B1FCA"/>
    <w:rsid w:val="000B2B8C"/>
    <w:rsid w:val="000B3F5A"/>
    <w:rsid w:val="000B7FED"/>
    <w:rsid w:val="000C038A"/>
    <w:rsid w:val="000C2CC0"/>
    <w:rsid w:val="000C6598"/>
    <w:rsid w:val="000D44B3"/>
    <w:rsid w:val="000E0277"/>
    <w:rsid w:val="000E7714"/>
    <w:rsid w:val="000F31E7"/>
    <w:rsid w:val="000F7191"/>
    <w:rsid w:val="001252C4"/>
    <w:rsid w:val="00127E2F"/>
    <w:rsid w:val="001319AE"/>
    <w:rsid w:val="0013600A"/>
    <w:rsid w:val="00142294"/>
    <w:rsid w:val="00145D43"/>
    <w:rsid w:val="001471EF"/>
    <w:rsid w:val="00163AE3"/>
    <w:rsid w:val="00165AEB"/>
    <w:rsid w:val="001850B1"/>
    <w:rsid w:val="0019183A"/>
    <w:rsid w:val="00192C46"/>
    <w:rsid w:val="001A08B3"/>
    <w:rsid w:val="001A6B43"/>
    <w:rsid w:val="001A7B60"/>
    <w:rsid w:val="001B52F0"/>
    <w:rsid w:val="001B7A65"/>
    <w:rsid w:val="001D091D"/>
    <w:rsid w:val="001D5109"/>
    <w:rsid w:val="001E41F3"/>
    <w:rsid w:val="001E6F47"/>
    <w:rsid w:val="00225885"/>
    <w:rsid w:val="0022687F"/>
    <w:rsid w:val="00241B99"/>
    <w:rsid w:val="0026004D"/>
    <w:rsid w:val="00260DD9"/>
    <w:rsid w:val="002640DD"/>
    <w:rsid w:val="00275D12"/>
    <w:rsid w:val="00276FA9"/>
    <w:rsid w:val="00283537"/>
    <w:rsid w:val="00284FEB"/>
    <w:rsid w:val="002860C4"/>
    <w:rsid w:val="002A1309"/>
    <w:rsid w:val="002A6697"/>
    <w:rsid w:val="002A733F"/>
    <w:rsid w:val="002B5741"/>
    <w:rsid w:val="002B6035"/>
    <w:rsid w:val="002C5FC1"/>
    <w:rsid w:val="002E472E"/>
    <w:rsid w:val="002E7E1D"/>
    <w:rsid w:val="002F1F55"/>
    <w:rsid w:val="0030219B"/>
    <w:rsid w:val="00305409"/>
    <w:rsid w:val="003258CD"/>
    <w:rsid w:val="0035373B"/>
    <w:rsid w:val="00355B52"/>
    <w:rsid w:val="003609EF"/>
    <w:rsid w:val="0036231A"/>
    <w:rsid w:val="00374DD4"/>
    <w:rsid w:val="0038049B"/>
    <w:rsid w:val="00383E76"/>
    <w:rsid w:val="00384AAC"/>
    <w:rsid w:val="00393564"/>
    <w:rsid w:val="003A276C"/>
    <w:rsid w:val="003D6CD2"/>
    <w:rsid w:val="003D7E7D"/>
    <w:rsid w:val="003E1A36"/>
    <w:rsid w:val="003E4891"/>
    <w:rsid w:val="003F1DAF"/>
    <w:rsid w:val="00410371"/>
    <w:rsid w:val="00410654"/>
    <w:rsid w:val="004137B9"/>
    <w:rsid w:val="00417B5C"/>
    <w:rsid w:val="004242F1"/>
    <w:rsid w:val="0045156C"/>
    <w:rsid w:val="00463E37"/>
    <w:rsid w:val="00472BC0"/>
    <w:rsid w:val="00476472"/>
    <w:rsid w:val="00481E65"/>
    <w:rsid w:val="00485FAC"/>
    <w:rsid w:val="004967DA"/>
    <w:rsid w:val="004A18C6"/>
    <w:rsid w:val="004B75B7"/>
    <w:rsid w:val="004C404B"/>
    <w:rsid w:val="005031E3"/>
    <w:rsid w:val="00506647"/>
    <w:rsid w:val="00510152"/>
    <w:rsid w:val="00510616"/>
    <w:rsid w:val="005141D9"/>
    <w:rsid w:val="0051580D"/>
    <w:rsid w:val="00516937"/>
    <w:rsid w:val="0051782D"/>
    <w:rsid w:val="00522B1A"/>
    <w:rsid w:val="005274A3"/>
    <w:rsid w:val="005306F8"/>
    <w:rsid w:val="00534CEB"/>
    <w:rsid w:val="00547111"/>
    <w:rsid w:val="00550703"/>
    <w:rsid w:val="00552E8D"/>
    <w:rsid w:val="00592D74"/>
    <w:rsid w:val="005A6E07"/>
    <w:rsid w:val="005C12BC"/>
    <w:rsid w:val="005C4395"/>
    <w:rsid w:val="005D78A2"/>
    <w:rsid w:val="005E2C44"/>
    <w:rsid w:val="005F4341"/>
    <w:rsid w:val="00604978"/>
    <w:rsid w:val="00607AF9"/>
    <w:rsid w:val="00615E53"/>
    <w:rsid w:val="00621188"/>
    <w:rsid w:val="006257ED"/>
    <w:rsid w:val="00634530"/>
    <w:rsid w:val="006476E6"/>
    <w:rsid w:val="00653DE4"/>
    <w:rsid w:val="00657CC9"/>
    <w:rsid w:val="006612E2"/>
    <w:rsid w:val="00665C47"/>
    <w:rsid w:val="006737EB"/>
    <w:rsid w:val="006746AA"/>
    <w:rsid w:val="00675D87"/>
    <w:rsid w:val="00695808"/>
    <w:rsid w:val="00696CED"/>
    <w:rsid w:val="006B1F2E"/>
    <w:rsid w:val="006B46FB"/>
    <w:rsid w:val="006E21FB"/>
    <w:rsid w:val="006F5360"/>
    <w:rsid w:val="006F611C"/>
    <w:rsid w:val="00715D90"/>
    <w:rsid w:val="00717F12"/>
    <w:rsid w:val="0075170A"/>
    <w:rsid w:val="00760135"/>
    <w:rsid w:val="00773A47"/>
    <w:rsid w:val="00783FFA"/>
    <w:rsid w:val="00791882"/>
    <w:rsid w:val="00792342"/>
    <w:rsid w:val="007977A8"/>
    <w:rsid w:val="007B3D35"/>
    <w:rsid w:val="007B512A"/>
    <w:rsid w:val="007C2097"/>
    <w:rsid w:val="007C3184"/>
    <w:rsid w:val="007D453B"/>
    <w:rsid w:val="007D6A07"/>
    <w:rsid w:val="007E4D3A"/>
    <w:rsid w:val="007F69AD"/>
    <w:rsid w:val="007F7259"/>
    <w:rsid w:val="00800724"/>
    <w:rsid w:val="00804002"/>
    <w:rsid w:val="008040A8"/>
    <w:rsid w:val="008047A7"/>
    <w:rsid w:val="00825BC2"/>
    <w:rsid w:val="008279FA"/>
    <w:rsid w:val="00847CB2"/>
    <w:rsid w:val="008558AA"/>
    <w:rsid w:val="008626E7"/>
    <w:rsid w:val="00863576"/>
    <w:rsid w:val="00867AEF"/>
    <w:rsid w:val="00870EE7"/>
    <w:rsid w:val="008737D1"/>
    <w:rsid w:val="0087482D"/>
    <w:rsid w:val="008802DA"/>
    <w:rsid w:val="008863B9"/>
    <w:rsid w:val="0088752A"/>
    <w:rsid w:val="008A0912"/>
    <w:rsid w:val="008A45A6"/>
    <w:rsid w:val="008B2697"/>
    <w:rsid w:val="008B4B15"/>
    <w:rsid w:val="008D3CCC"/>
    <w:rsid w:val="008D69A5"/>
    <w:rsid w:val="008E2AC5"/>
    <w:rsid w:val="008F3789"/>
    <w:rsid w:val="008F686C"/>
    <w:rsid w:val="00913227"/>
    <w:rsid w:val="009148DE"/>
    <w:rsid w:val="00931F42"/>
    <w:rsid w:val="00941E30"/>
    <w:rsid w:val="00944AC3"/>
    <w:rsid w:val="009554DD"/>
    <w:rsid w:val="00963BAA"/>
    <w:rsid w:val="00973926"/>
    <w:rsid w:val="009777D9"/>
    <w:rsid w:val="00981DEB"/>
    <w:rsid w:val="009911A4"/>
    <w:rsid w:val="00991B88"/>
    <w:rsid w:val="0099513E"/>
    <w:rsid w:val="009A5753"/>
    <w:rsid w:val="009A579D"/>
    <w:rsid w:val="009B0D34"/>
    <w:rsid w:val="009B4FBD"/>
    <w:rsid w:val="009B7D14"/>
    <w:rsid w:val="009D07AA"/>
    <w:rsid w:val="009D17AA"/>
    <w:rsid w:val="009D3695"/>
    <w:rsid w:val="009E3297"/>
    <w:rsid w:val="009E79EC"/>
    <w:rsid w:val="009F41E0"/>
    <w:rsid w:val="009F734F"/>
    <w:rsid w:val="00A04E48"/>
    <w:rsid w:val="00A111FF"/>
    <w:rsid w:val="00A122C6"/>
    <w:rsid w:val="00A246B6"/>
    <w:rsid w:val="00A30510"/>
    <w:rsid w:val="00A37F22"/>
    <w:rsid w:val="00A47E70"/>
    <w:rsid w:val="00A50CF0"/>
    <w:rsid w:val="00A5327F"/>
    <w:rsid w:val="00A53C5B"/>
    <w:rsid w:val="00A54CEB"/>
    <w:rsid w:val="00A55EC1"/>
    <w:rsid w:val="00A624F3"/>
    <w:rsid w:val="00A67AC4"/>
    <w:rsid w:val="00A7600B"/>
    <w:rsid w:val="00A7671C"/>
    <w:rsid w:val="00A853E7"/>
    <w:rsid w:val="00AA2CBC"/>
    <w:rsid w:val="00AA36DE"/>
    <w:rsid w:val="00AB6067"/>
    <w:rsid w:val="00AC5820"/>
    <w:rsid w:val="00AD1CD8"/>
    <w:rsid w:val="00AD590B"/>
    <w:rsid w:val="00AF3537"/>
    <w:rsid w:val="00AF5F53"/>
    <w:rsid w:val="00AF758F"/>
    <w:rsid w:val="00B02A6F"/>
    <w:rsid w:val="00B1111E"/>
    <w:rsid w:val="00B244BA"/>
    <w:rsid w:val="00B258BB"/>
    <w:rsid w:val="00B26CBE"/>
    <w:rsid w:val="00B3205B"/>
    <w:rsid w:val="00B46C5F"/>
    <w:rsid w:val="00B53FAD"/>
    <w:rsid w:val="00B67B97"/>
    <w:rsid w:val="00B82654"/>
    <w:rsid w:val="00B83679"/>
    <w:rsid w:val="00B86006"/>
    <w:rsid w:val="00B8786C"/>
    <w:rsid w:val="00B968C8"/>
    <w:rsid w:val="00BA3EC5"/>
    <w:rsid w:val="00BA51D9"/>
    <w:rsid w:val="00BB46DC"/>
    <w:rsid w:val="00BB5DFC"/>
    <w:rsid w:val="00BD279D"/>
    <w:rsid w:val="00BD6BB8"/>
    <w:rsid w:val="00C22C32"/>
    <w:rsid w:val="00C24B6B"/>
    <w:rsid w:val="00C46002"/>
    <w:rsid w:val="00C66BA2"/>
    <w:rsid w:val="00C72405"/>
    <w:rsid w:val="00C8225D"/>
    <w:rsid w:val="00C86842"/>
    <w:rsid w:val="00C870F6"/>
    <w:rsid w:val="00C87EDE"/>
    <w:rsid w:val="00C95985"/>
    <w:rsid w:val="00CA7160"/>
    <w:rsid w:val="00CC5026"/>
    <w:rsid w:val="00CC68D0"/>
    <w:rsid w:val="00D02F0C"/>
    <w:rsid w:val="00D03F9A"/>
    <w:rsid w:val="00D04029"/>
    <w:rsid w:val="00D06D51"/>
    <w:rsid w:val="00D163E3"/>
    <w:rsid w:val="00D168A3"/>
    <w:rsid w:val="00D2142E"/>
    <w:rsid w:val="00D24991"/>
    <w:rsid w:val="00D328A1"/>
    <w:rsid w:val="00D50255"/>
    <w:rsid w:val="00D51D26"/>
    <w:rsid w:val="00D57E40"/>
    <w:rsid w:val="00D6314E"/>
    <w:rsid w:val="00D66520"/>
    <w:rsid w:val="00D67921"/>
    <w:rsid w:val="00D73388"/>
    <w:rsid w:val="00D84AE9"/>
    <w:rsid w:val="00D9250F"/>
    <w:rsid w:val="00D9535C"/>
    <w:rsid w:val="00D9726B"/>
    <w:rsid w:val="00D97955"/>
    <w:rsid w:val="00DE34CF"/>
    <w:rsid w:val="00DE3A05"/>
    <w:rsid w:val="00DE5D45"/>
    <w:rsid w:val="00DF143E"/>
    <w:rsid w:val="00DF38F1"/>
    <w:rsid w:val="00DF5911"/>
    <w:rsid w:val="00DF7A67"/>
    <w:rsid w:val="00E13F3D"/>
    <w:rsid w:val="00E25078"/>
    <w:rsid w:val="00E33E7B"/>
    <w:rsid w:val="00E34898"/>
    <w:rsid w:val="00E42831"/>
    <w:rsid w:val="00E43D17"/>
    <w:rsid w:val="00E4455E"/>
    <w:rsid w:val="00E71198"/>
    <w:rsid w:val="00E73D34"/>
    <w:rsid w:val="00E82705"/>
    <w:rsid w:val="00E83782"/>
    <w:rsid w:val="00E85701"/>
    <w:rsid w:val="00E87583"/>
    <w:rsid w:val="00EA1669"/>
    <w:rsid w:val="00EA4B57"/>
    <w:rsid w:val="00EB09B7"/>
    <w:rsid w:val="00EB0E3E"/>
    <w:rsid w:val="00EB22D8"/>
    <w:rsid w:val="00EB676A"/>
    <w:rsid w:val="00EC1434"/>
    <w:rsid w:val="00EE7D7C"/>
    <w:rsid w:val="00F05BBC"/>
    <w:rsid w:val="00F14AAF"/>
    <w:rsid w:val="00F25D98"/>
    <w:rsid w:val="00F300FB"/>
    <w:rsid w:val="00F44DAD"/>
    <w:rsid w:val="00F55705"/>
    <w:rsid w:val="00F659A2"/>
    <w:rsid w:val="00F75060"/>
    <w:rsid w:val="00F9425C"/>
    <w:rsid w:val="00F9603B"/>
    <w:rsid w:val="00F9782B"/>
    <w:rsid w:val="00FA349E"/>
    <w:rsid w:val="00FB3006"/>
    <w:rsid w:val="00FB6386"/>
    <w:rsid w:val="00FC7D8D"/>
    <w:rsid w:val="00FD1A1C"/>
    <w:rsid w:val="00FE2D0C"/>
    <w:rsid w:val="00FE671A"/>
    <w:rsid w:val="00FF5753"/>
    <w:rsid w:val="00FF7F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nistgov-my.sharepoint.com/personal/jdk3_nist_gov/Users/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nistgov-my.sharepoint.com/personal/jdk3_nist_gov/Users/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65730</Words>
  <Characters>374662</Characters>
  <Application>Microsoft Office Word</Application>
  <DocSecurity>0</DocSecurity>
  <Lines>3122</Lines>
  <Paragraphs>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53</cp:revision>
  <cp:lastPrinted>1899-12-31T23:00:00Z</cp:lastPrinted>
  <dcterms:created xsi:type="dcterms:W3CDTF">2022-10-30T16:56:00Z</dcterms:created>
  <dcterms:modified xsi:type="dcterms:W3CDTF">2022-11-03T16:55:00Z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