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B415A" w14:textId="77777777" w:rsidR="00272664" w:rsidRPr="004266F6" w:rsidRDefault="00272664" w:rsidP="00272664">
      <w:pPr>
        <w:pStyle w:val="CH"/>
      </w:pPr>
      <w:r w:rsidRPr="004266F6">
        <w:t xml:space="preserve">3GPP </w:t>
      </w:r>
      <w:r>
        <w:t>TSG RAN</w:t>
      </w:r>
      <w:r w:rsidRPr="004266F6">
        <w:t xml:space="preserve"> Meeting #</w:t>
      </w:r>
      <w:r>
        <w:t>96-e                                                          R5-225241</w:t>
      </w:r>
      <w:r w:rsidRPr="004266F6">
        <w:tab/>
      </w:r>
    </w:p>
    <w:p w14:paraId="0F46F2A3" w14:textId="77777777" w:rsidR="00272664" w:rsidRPr="00FD166F" w:rsidRDefault="00272664" w:rsidP="00272664">
      <w:pPr>
        <w:pStyle w:val="CH"/>
        <w:tabs>
          <w:tab w:val="clear" w:pos="7920"/>
        </w:tabs>
        <w:rPr>
          <w:b w:val="0"/>
        </w:rPr>
      </w:pPr>
      <w:r>
        <w:t>Electronic Meeting</w:t>
      </w:r>
      <w:r w:rsidRPr="004266F6">
        <w:t xml:space="preserve">, </w:t>
      </w:r>
      <w:r>
        <w:t>15</w:t>
      </w:r>
      <w:r w:rsidRPr="00234829">
        <w:rPr>
          <w:vertAlign w:val="superscript"/>
        </w:rPr>
        <w:t>th</w:t>
      </w:r>
      <w:r>
        <w:t xml:space="preserve"> August – 26</w:t>
      </w:r>
      <w:r w:rsidRPr="00234829">
        <w:rPr>
          <w:vertAlign w:val="superscript"/>
        </w:rPr>
        <w:t>th</w:t>
      </w:r>
      <w:r>
        <w:t xml:space="preserve"> August 2022</w:t>
      </w:r>
      <w:r>
        <w:tab/>
      </w:r>
    </w:p>
    <w:p w14:paraId="2FD721FF" w14:textId="77777777" w:rsidR="00272664" w:rsidRDefault="00272664" w:rsidP="00272664">
      <w:pPr>
        <w:tabs>
          <w:tab w:val="left" w:pos="2160"/>
        </w:tabs>
        <w:rPr>
          <w:rFonts w:ascii="Arial" w:hAnsi="Arial" w:cs="Arial"/>
          <w:b/>
        </w:rPr>
      </w:pPr>
    </w:p>
    <w:p w14:paraId="6B3FF1C0" w14:textId="77777777" w:rsidR="00272664" w:rsidRPr="00DB2F35" w:rsidRDefault="00272664" w:rsidP="00272664">
      <w:pPr>
        <w:pStyle w:val="CH"/>
        <w:spacing w:after="180"/>
      </w:pPr>
      <w:r w:rsidRPr="004266F6">
        <w:t>Agenda item:</w:t>
      </w:r>
      <w:r w:rsidRPr="004266F6">
        <w:tab/>
      </w:r>
      <w:r>
        <w:t>7.5</w:t>
      </w:r>
    </w:p>
    <w:p w14:paraId="0F2A42D9" w14:textId="77777777" w:rsidR="00272664" w:rsidRPr="004266F6" w:rsidRDefault="00272664" w:rsidP="00272664">
      <w:pPr>
        <w:pStyle w:val="CH"/>
        <w:spacing w:after="180"/>
        <w:rPr>
          <w:b w:val="0"/>
        </w:rPr>
      </w:pPr>
      <w:r w:rsidRPr="004266F6">
        <w:t>S</w:t>
      </w:r>
      <w:r>
        <w:t>ource</w:t>
      </w:r>
      <w:r w:rsidRPr="004266F6">
        <w:t>:</w:t>
      </w:r>
      <w:r>
        <w:t xml:space="preserve">   Apple Portugal</w:t>
      </w:r>
    </w:p>
    <w:p w14:paraId="6353281E" w14:textId="77777777" w:rsidR="00272664" w:rsidRPr="004F0AA7" w:rsidRDefault="00272664" w:rsidP="00272664">
      <w:pPr>
        <w:pStyle w:val="CH"/>
        <w:spacing w:after="180"/>
      </w:pPr>
      <w:r w:rsidRPr="004266F6">
        <w:t>Title:</w:t>
      </w:r>
      <w:r>
        <w:t xml:space="preserve">       Draft TS 38.561 v.0.0.1</w:t>
      </w:r>
    </w:p>
    <w:p w14:paraId="0836E3F7" w14:textId="77777777" w:rsidR="00272664" w:rsidRPr="00E347E4" w:rsidRDefault="00272664" w:rsidP="00272664">
      <w:pPr>
        <w:pStyle w:val="CH"/>
        <w:spacing w:after="180"/>
      </w:pPr>
      <w:r w:rsidRPr="004266F6">
        <w:t>Document for:</w:t>
      </w:r>
      <w:r w:rsidRPr="004266F6">
        <w:tab/>
      </w:r>
      <w:r>
        <w:t>ENDORSEMENT</w:t>
      </w:r>
    </w:p>
    <w:p w14:paraId="3CD41EC6" w14:textId="77777777" w:rsidR="00272664" w:rsidRDefault="00272664" w:rsidP="00272664">
      <w:pPr>
        <w:pBdr>
          <w:bottom w:val="single" w:sz="4" w:space="1" w:color="auto"/>
        </w:pBdr>
        <w:tabs>
          <w:tab w:val="left" w:pos="2127"/>
        </w:tabs>
        <w:ind w:left="2126" w:hanging="2126"/>
        <w:jc w:val="both"/>
        <w:rPr>
          <w:rFonts w:ascii="Arial" w:eastAsia="Batang" w:hAnsi="Arial"/>
          <w:b/>
          <w:lang w:eastAsia="zh-CN"/>
        </w:rPr>
      </w:pPr>
    </w:p>
    <w:p w14:paraId="30AD5391" w14:textId="77777777" w:rsidR="00272664" w:rsidRDefault="00272664" w:rsidP="00272664">
      <w:pPr>
        <w:jc w:val="both"/>
        <w:rPr>
          <w:rFonts w:ascii="Arial" w:hAnsi="Arial" w:cs="Arial"/>
          <w:b/>
          <w:lang w:eastAsia="en-GB"/>
        </w:rPr>
      </w:pPr>
    </w:p>
    <w:p w14:paraId="046BC004" w14:textId="77777777" w:rsidR="00272664" w:rsidRPr="002C05E7" w:rsidRDefault="00272664" w:rsidP="00272664">
      <w:pPr>
        <w:pStyle w:val="Heading2"/>
        <w:rPr>
          <w:lang w:eastAsia="en-GB"/>
        </w:rPr>
      </w:pPr>
      <w:r>
        <w:t>1.</w:t>
      </w:r>
      <w:r>
        <w:tab/>
        <w:t>Introduction</w:t>
      </w:r>
    </w:p>
    <w:p w14:paraId="34B200DE" w14:textId="5621C1F2" w:rsidR="00272664" w:rsidRDefault="00272664" w:rsidP="00272664">
      <w:r>
        <w:rPr>
          <w:rFonts w:eastAsiaTheme="minorEastAsia"/>
        </w:rPr>
        <w:t xml:space="preserve">The 5G NR FR1 TRP TRS work plan for RAN5 work was endorsed at RAN5#95e and approved at RAN#96. This work plan aims to develop test requirements for SA and EN-DC across FR1 bands and band combinations respectively to meet the FR1 OTA test requirement and compliance needs of the ecosystem. We would like to present an initial </w:t>
      </w:r>
      <w:r w:rsidR="00FA113A">
        <w:rPr>
          <w:rFonts w:eastAsiaTheme="minorEastAsia"/>
        </w:rPr>
        <w:t xml:space="preserve">version </w:t>
      </w:r>
      <w:r>
        <w:rPr>
          <w:rFonts w:eastAsiaTheme="minorEastAsia"/>
        </w:rPr>
        <w:t xml:space="preserve">of the new test specification planned for this task i.e., TS 38.561 which will be an output of the WID. </w:t>
      </w:r>
    </w:p>
    <w:p w14:paraId="2BD80CF5" w14:textId="77777777" w:rsidR="00272664" w:rsidRDefault="00272664" w:rsidP="00272664">
      <w:pPr>
        <w:pStyle w:val="Heading2"/>
      </w:pPr>
      <w:r>
        <w:t>2.</w:t>
      </w:r>
      <w:r>
        <w:tab/>
        <w:t>Discussion</w:t>
      </w:r>
    </w:p>
    <w:p w14:paraId="1A75D159" w14:textId="23772BCF" w:rsidR="00272664" w:rsidRPr="00E347E4" w:rsidRDefault="00272664" w:rsidP="00272664">
      <w:pPr>
        <w:rPr>
          <w:rFonts w:eastAsiaTheme="minorEastAsia"/>
          <w:lang w:val="en-GB"/>
        </w:rPr>
      </w:pPr>
      <w:r w:rsidRPr="00E347E4">
        <w:rPr>
          <w:rFonts w:eastAsiaTheme="minorEastAsia"/>
          <w:lang w:val="en-GB"/>
        </w:rPr>
        <w:t>Attached TS 3</w:t>
      </w:r>
      <w:r>
        <w:rPr>
          <w:rFonts w:eastAsiaTheme="minorEastAsia"/>
        </w:rPr>
        <w:t>8.561</w:t>
      </w:r>
      <w:r w:rsidRPr="00E347E4">
        <w:rPr>
          <w:rFonts w:eastAsiaTheme="minorEastAsia"/>
          <w:lang w:val="en-GB"/>
        </w:rPr>
        <w:t xml:space="preserve"> V0.</w:t>
      </w:r>
      <w:r>
        <w:rPr>
          <w:rFonts w:eastAsiaTheme="minorEastAsia"/>
        </w:rPr>
        <w:t>0</w:t>
      </w:r>
      <w:r w:rsidRPr="00E347E4">
        <w:rPr>
          <w:rFonts w:eastAsiaTheme="minorEastAsia"/>
          <w:lang w:val="en-GB"/>
        </w:rPr>
        <w:t>.</w:t>
      </w:r>
      <w:r>
        <w:rPr>
          <w:rFonts w:eastAsiaTheme="minorEastAsia"/>
        </w:rPr>
        <w:t>1</w:t>
      </w:r>
      <w:r w:rsidRPr="00E347E4">
        <w:rPr>
          <w:rFonts w:eastAsiaTheme="minorEastAsia"/>
          <w:lang w:val="en-GB"/>
        </w:rPr>
        <w:t xml:space="preserve"> was created based on latest TS/TR template. Specifically:</w:t>
      </w:r>
    </w:p>
    <w:p w14:paraId="34ECFB9B" w14:textId="77777777" w:rsidR="00272664" w:rsidRDefault="00272664" w:rsidP="00272664">
      <w:pPr>
        <w:rPr>
          <w:rFonts w:eastAsiaTheme="minorEastAsia"/>
        </w:rPr>
      </w:pPr>
      <w:r w:rsidRPr="00E347E4">
        <w:rPr>
          <w:rFonts w:eastAsiaTheme="minorEastAsia"/>
          <w:lang w:val="en-GB"/>
        </w:rPr>
        <w:t xml:space="preserve">- </w:t>
      </w:r>
      <w:r>
        <w:rPr>
          <w:rFonts w:eastAsiaTheme="minorEastAsia"/>
        </w:rPr>
        <w:t>An initial skeleton is added with appropriate title page</w:t>
      </w:r>
    </w:p>
    <w:p w14:paraId="027D2C99" w14:textId="77777777" w:rsidR="00272664" w:rsidRPr="00E347E4" w:rsidRDefault="00272664" w:rsidP="00272664">
      <w:pPr>
        <w:rPr>
          <w:rFonts w:eastAsiaTheme="minorEastAsia"/>
          <w:lang w:val="en-GB"/>
        </w:rPr>
      </w:pPr>
      <w:r>
        <w:rPr>
          <w:rFonts w:eastAsiaTheme="minorEastAsia"/>
        </w:rPr>
        <w:t xml:space="preserve">- </w:t>
      </w:r>
      <w:r w:rsidRPr="00E347E4">
        <w:rPr>
          <w:rFonts w:eastAsiaTheme="minorEastAsia"/>
          <w:lang w:val="en-GB"/>
        </w:rPr>
        <w:t xml:space="preserve">Clauses for Foreword, Scope, References, Definitions, </w:t>
      </w:r>
      <w:r>
        <w:rPr>
          <w:rFonts w:eastAsiaTheme="minorEastAsia"/>
        </w:rPr>
        <w:t xml:space="preserve">Test Cases clause header </w:t>
      </w:r>
      <w:r w:rsidRPr="00E347E4">
        <w:rPr>
          <w:rFonts w:eastAsiaTheme="minorEastAsia"/>
          <w:lang w:val="en-GB"/>
        </w:rPr>
        <w:t>were created from scratch, following best practices observed in other RAN5 specifications.</w:t>
      </w:r>
    </w:p>
    <w:p w14:paraId="1724A168" w14:textId="77777777" w:rsidR="00272664" w:rsidRPr="00E347E4" w:rsidRDefault="00272664" w:rsidP="00272664">
      <w:pPr>
        <w:rPr>
          <w:rFonts w:eastAsiaTheme="minorEastAsia"/>
          <w:lang w:val="en-GB"/>
        </w:rPr>
      </w:pPr>
      <w:r w:rsidRPr="00E347E4">
        <w:rPr>
          <w:rFonts w:eastAsiaTheme="minorEastAsia"/>
          <w:lang w:val="en-GB"/>
        </w:rPr>
        <w:t xml:space="preserve">- </w:t>
      </w:r>
      <w:r>
        <w:rPr>
          <w:rFonts w:eastAsiaTheme="minorEastAsia"/>
        </w:rPr>
        <w:t xml:space="preserve">A placeholder section is created for Annexes to be updated in the future </w:t>
      </w:r>
    </w:p>
    <w:p w14:paraId="7350D29F" w14:textId="77777777" w:rsidR="00272664" w:rsidRDefault="00272664" w:rsidP="00272664">
      <w:pPr>
        <w:pStyle w:val="Heading2"/>
      </w:pPr>
      <w:r>
        <w:t>3.</w:t>
      </w:r>
      <w:r>
        <w:tab/>
        <w:t>Proposal</w:t>
      </w:r>
    </w:p>
    <w:p w14:paraId="7EAD054F" w14:textId="439336E5" w:rsidR="00272664" w:rsidRPr="00494FAD" w:rsidRDefault="00272664" w:rsidP="00272664">
      <w:pPr>
        <w:rPr>
          <w:rFonts w:eastAsiaTheme="minorEastAsia"/>
        </w:rPr>
      </w:pPr>
      <w:r w:rsidRPr="00494FAD">
        <w:rPr>
          <w:rFonts w:eastAsiaTheme="minorEastAsia"/>
        </w:rPr>
        <w:t xml:space="preserve">Review attached TS and adopt it as RAN5 baseline for further drafting of test cases </w:t>
      </w:r>
      <w:r>
        <w:rPr>
          <w:rFonts w:eastAsiaTheme="minorEastAsia"/>
        </w:rPr>
        <w:t>as part of the</w:t>
      </w:r>
      <w:r w:rsidRPr="00494FAD">
        <w:rPr>
          <w:rFonts w:eastAsiaTheme="minorEastAsia"/>
        </w:rPr>
        <w:t xml:space="preserve"> </w:t>
      </w:r>
      <w:r>
        <w:rPr>
          <w:rFonts w:eastAsiaTheme="minorEastAsia"/>
        </w:rPr>
        <w:t>NR FR1 TRP TRS WID/Work Plan</w:t>
      </w:r>
    </w:p>
    <w:p w14:paraId="0C430F59" w14:textId="77777777" w:rsidR="00985AC6" w:rsidRPr="00272664" w:rsidRDefault="00985AC6" w:rsidP="00272664">
      <w:pPr>
        <w:rPr>
          <w:rFonts w:eastAsia="Calibri"/>
        </w:rPr>
      </w:pPr>
    </w:p>
    <w:sectPr w:rsidR="00985AC6" w:rsidRPr="00272664" w:rsidSect="00272664">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C8355" w14:textId="77777777" w:rsidR="003377D6" w:rsidRDefault="003377D6">
      <w:r>
        <w:separator/>
      </w:r>
    </w:p>
  </w:endnote>
  <w:endnote w:type="continuationSeparator" w:id="0">
    <w:p w14:paraId="326B91F3" w14:textId="77777777" w:rsidR="003377D6" w:rsidRDefault="00337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D01CA" w14:textId="77777777" w:rsidR="003377D6" w:rsidRDefault="003377D6">
      <w:r>
        <w:separator/>
      </w:r>
    </w:p>
  </w:footnote>
  <w:footnote w:type="continuationSeparator" w:id="0">
    <w:p w14:paraId="4B4EB0EA" w14:textId="77777777" w:rsidR="003377D6" w:rsidRDefault="003377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0"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8F7603"/>
    <w:multiLevelType w:val="hybridMultilevel"/>
    <w:tmpl w:val="B8C6F34C"/>
    <w:lvl w:ilvl="0" w:tplc="539CF85E">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0253BF2"/>
    <w:multiLevelType w:val="hybridMultilevel"/>
    <w:tmpl w:val="D8524368"/>
    <w:lvl w:ilvl="0" w:tplc="0409001B">
      <w:start w:val="1"/>
      <w:numFmt w:val="lowerRoman"/>
      <w:lvlText w:val="%1."/>
      <w:lvlJc w:val="righ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3" w15:restartNumberingAfterBreak="0">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183383406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83594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689822">
    <w:abstractNumId w:val="3"/>
  </w:num>
  <w:num w:numId="4" w16cid:durableId="1937906445">
    <w:abstractNumId w:val="27"/>
  </w:num>
  <w:num w:numId="5" w16cid:durableId="875122408">
    <w:abstractNumId w:val="4"/>
  </w:num>
  <w:num w:numId="6" w16cid:durableId="1872453778">
    <w:abstractNumId w:val="4"/>
  </w:num>
  <w:num w:numId="7" w16cid:durableId="1071662054">
    <w:abstractNumId w:val="15"/>
  </w:num>
  <w:num w:numId="8" w16cid:durableId="145049675">
    <w:abstractNumId w:val="7"/>
  </w:num>
  <w:num w:numId="9" w16cid:durableId="740836399">
    <w:abstractNumId w:val="24"/>
  </w:num>
  <w:num w:numId="10" w16cid:durableId="401952006">
    <w:abstractNumId w:val="14"/>
  </w:num>
  <w:num w:numId="11" w16cid:durableId="1611163366">
    <w:abstractNumId w:val="20"/>
  </w:num>
  <w:num w:numId="12" w16cid:durableId="1028337022">
    <w:abstractNumId w:val="21"/>
  </w:num>
  <w:num w:numId="13" w16cid:durableId="912664678">
    <w:abstractNumId w:val="25"/>
  </w:num>
  <w:num w:numId="14" w16cid:durableId="1469199730">
    <w:abstractNumId w:val="11"/>
  </w:num>
  <w:num w:numId="15" w16cid:durableId="802651799">
    <w:abstractNumId w:val="8"/>
  </w:num>
  <w:num w:numId="16" w16cid:durableId="906573600">
    <w:abstractNumId w:val="28"/>
  </w:num>
  <w:num w:numId="17" w16cid:durableId="1085766418">
    <w:abstractNumId w:val="13"/>
  </w:num>
  <w:num w:numId="18" w16cid:durableId="449666617">
    <w:abstractNumId w:val="18"/>
  </w:num>
  <w:num w:numId="19" w16cid:durableId="451748405">
    <w:abstractNumId w:val="26"/>
  </w:num>
  <w:num w:numId="20" w16cid:durableId="1863007903">
    <w:abstractNumId w:val="12"/>
  </w:num>
  <w:num w:numId="21" w16cid:durableId="898593065">
    <w:abstractNumId w:val="10"/>
  </w:num>
  <w:num w:numId="22" w16cid:durableId="1737320630">
    <w:abstractNumId w:val="9"/>
  </w:num>
  <w:num w:numId="23" w16cid:durableId="1622806666">
    <w:abstractNumId w:val="0"/>
  </w:num>
  <w:num w:numId="24" w16cid:durableId="853232396">
    <w:abstractNumId w:val="5"/>
  </w:num>
  <w:num w:numId="25" w16cid:durableId="1377849922">
    <w:abstractNumId w:val="29"/>
  </w:num>
  <w:num w:numId="26" w16cid:durableId="2059938780">
    <w:abstractNumId w:val="16"/>
  </w:num>
  <w:num w:numId="27" w16cid:durableId="1075667446">
    <w:abstractNumId w:val="17"/>
  </w:num>
  <w:num w:numId="28" w16cid:durableId="1671904141">
    <w:abstractNumId w:val="23"/>
  </w:num>
  <w:num w:numId="29" w16cid:durableId="1307975204">
    <w:abstractNumId w:val="2"/>
  </w:num>
  <w:num w:numId="30" w16cid:durableId="115106009">
    <w:abstractNumId w:val="6"/>
  </w:num>
  <w:num w:numId="31" w16cid:durableId="1910533278">
    <w:abstractNumId w:val="19"/>
  </w:num>
  <w:num w:numId="32" w16cid:durableId="70066976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12BD1"/>
    <w:rsid w:val="0001643E"/>
    <w:rsid w:val="00024819"/>
    <w:rsid w:val="00033397"/>
    <w:rsid w:val="00035F38"/>
    <w:rsid w:val="00040095"/>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14764"/>
    <w:rsid w:val="001212C4"/>
    <w:rsid w:val="00125BAC"/>
    <w:rsid w:val="00133525"/>
    <w:rsid w:val="0013454C"/>
    <w:rsid w:val="0014035F"/>
    <w:rsid w:val="0014481F"/>
    <w:rsid w:val="00156DCB"/>
    <w:rsid w:val="0015779C"/>
    <w:rsid w:val="00157CA4"/>
    <w:rsid w:val="00157E6A"/>
    <w:rsid w:val="0019035B"/>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32BCD"/>
    <w:rsid w:val="002347A2"/>
    <w:rsid w:val="00234829"/>
    <w:rsid w:val="0024331B"/>
    <w:rsid w:val="002434EC"/>
    <w:rsid w:val="00247926"/>
    <w:rsid w:val="002534CE"/>
    <w:rsid w:val="00257499"/>
    <w:rsid w:val="0026070C"/>
    <w:rsid w:val="002675F0"/>
    <w:rsid w:val="00272664"/>
    <w:rsid w:val="00276EE4"/>
    <w:rsid w:val="0028318B"/>
    <w:rsid w:val="00290F83"/>
    <w:rsid w:val="00291348"/>
    <w:rsid w:val="002969F6"/>
    <w:rsid w:val="00297B1B"/>
    <w:rsid w:val="002A0AFF"/>
    <w:rsid w:val="002A4FD7"/>
    <w:rsid w:val="002B6339"/>
    <w:rsid w:val="002D75B0"/>
    <w:rsid w:val="002E00EE"/>
    <w:rsid w:val="00314613"/>
    <w:rsid w:val="003172DC"/>
    <w:rsid w:val="003226C1"/>
    <w:rsid w:val="00322BC6"/>
    <w:rsid w:val="00323440"/>
    <w:rsid w:val="00325F2B"/>
    <w:rsid w:val="003377D6"/>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3F1781"/>
    <w:rsid w:val="00423334"/>
    <w:rsid w:val="00424E95"/>
    <w:rsid w:val="004266F6"/>
    <w:rsid w:val="004345EC"/>
    <w:rsid w:val="00457F7D"/>
    <w:rsid w:val="00460485"/>
    <w:rsid w:val="00475989"/>
    <w:rsid w:val="004826A9"/>
    <w:rsid w:val="00483EAA"/>
    <w:rsid w:val="004862E4"/>
    <w:rsid w:val="004A03C3"/>
    <w:rsid w:val="004A6014"/>
    <w:rsid w:val="004B277B"/>
    <w:rsid w:val="004C1601"/>
    <w:rsid w:val="004D06CD"/>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613DC"/>
    <w:rsid w:val="00565087"/>
    <w:rsid w:val="00570795"/>
    <w:rsid w:val="00572734"/>
    <w:rsid w:val="00572E14"/>
    <w:rsid w:val="00574B61"/>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6A7"/>
    <w:rsid w:val="0062595A"/>
    <w:rsid w:val="00631C4C"/>
    <w:rsid w:val="0063543D"/>
    <w:rsid w:val="00647114"/>
    <w:rsid w:val="006539B9"/>
    <w:rsid w:val="00660D64"/>
    <w:rsid w:val="006612B9"/>
    <w:rsid w:val="0067066D"/>
    <w:rsid w:val="00683979"/>
    <w:rsid w:val="006937C5"/>
    <w:rsid w:val="006A323F"/>
    <w:rsid w:val="006A64D8"/>
    <w:rsid w:val="006B30D0"/>
    <w:rsid w:val="006C3D95"/>
    <w:rsid w:val="006D070D"/>
    <w:rsid w:val="006D5CA7"/>
    <w:rsid w:val="006E20B1"/>
    <w:rsid w:val="006E5C86"/>
    <w:rsid w:val="006E69CA"/>
    <w:rsid w:val="006F31E0"/>
    <w:rsid w:val="007112F8"/>
    <w:rsid w:val="00713C44"/>
    <w:rsid w:val="0072131F"/>
    <w:rsid w:val="007267D3"/>
    <w:rsid w:val="00727FD0"/>
    <w:rsid w:val="00734A5B"/>
    <w:rsid w:val="00736713"/>
    <w:rsid w:val="0074026F"/>
    <w:rsid w:val="007429F6"/>
    <w:rsid w:val="00744E76"/>
    <w:rsid w:val="007468ED"/>
    <w:rsid w:val="007472F8"/>
    <w:rsid w:val="00752198"/>
    <w:rsid w:val="007525F7"/>
    <w:rsid w:val="00753881"/>
    <w:rsid w:val="00753DDB"/>
    <w:rsid w:val="00756BA7"/>
    <w:rsid w:val="00761361"/>
    <w:rsid w:val="00765F7C"/>
    <w:rsid w:val="00774DA4"/>
    <w:rsid w:val="00781F0F"/>
    <w:rsid w:val="00782C02"/>
    <w:rsid w:val="007835BC"/>
    <w:rsid w:val="00793992"/>
    <w:rsid w:val="007A4A23"/>
    <w:rsid w:val="007B2019"/>
    <w:rsid w:val="007B2679"/>
    <w:rsid w:val="007B5C8F"/>
    <w:rsid w:val="007B600E"/>
    <w:rsid w:val="007C4E1F"/>
    <w:rsid w:val="007C6E5A"/>
    <w:rsid w:val="007C758D"/>
    <w:rsid w:val="007D0A35"/>
    <w:rsid w:val="007E29E4"/>
    <w:rsid w:val="007E52EC"/>
    <w:rsid w:val="007E56A9"/>
    <w:rsid w:val="007E64E2"/>
    <w:rsid w:val="007F0F4A"/>
    <w:rsid w:val="007F3FCD"/>
    <w:rsid w:val="007F6C44"/>
    <w:rsid w:val="008028A4"/>
    <w:rsid w:val="00810BB9"/>
    <w:rsid w:val="00820B25"/>
    <w:rsid w:val="0082214F"/>
    <w:rsid w:val="00822E27"/>
    <w:rsid w:val="00830747"/>
    <w:rsid w:val="00847A61"/>
    <w:rsid w:val="00851E7A"/>
    <w:rsid w:val="008731F8"/>
    <w:rsid w:val="008768CA"/>
    <w:rsid w:val="00876A44"/>
    <w:rsid w:val="00886330"/>
    <w:rsid w:val="008942B3"/>
    <w:rsid w:val="00896D88"/>
    <w:rsid w:val="008A3891"/>
    <w:rsid w:val="008A5340"/>
    <w:rsid w:val="008B4E0E"/>
    <w:rsid w:val="008C384C"/>
    <w:rsid w:val="008D67A1"/>
    <w:rsid w:val="008E7986"/>
    <w:rsid w:val="008F5F3A"/>
    <w:rsid w:val="0090167F"/>
    <w:rsid w:val="0090271F"/>
    <w:rsid w:val="00902E23"/>
    <w:rsid w:val="009114D7"/>
    <w:rsid w:val="0091348E"/>
    <w:rsid w:val="00917399"/>
    <w:rsid w:val="00917CCB"/>
    <w:rsid w:val="00920C57"/>
    <w:rsid w:val="00925F1A"/>
    <w:rsid w:val="0094218B"/>
    <w:rsid w:val="00942EC2"/>
    <w:rsid w:val="00975EE4"/>
    <w:rsid w:val="00985AC6"/>
    <w:rsid w:val="00997A64"/>
    <w:rsid w:val="009A4A3B"/>
    <w:rsid w:val="009C04B4"/>
    <w:rsid w:val="009E3807"/>
    <w:rsid w:val="009E515E"/>
    <w:rsid w:val="009F19EF"/>
    <w:rsid w:val="009F37B7"/>
    <w:rsid w:val="009F5E43"/>
    <w:rsid w:val="009F6471"/>
    <w:rsid w:val="00A01B8A"/>
    <w:rsid w:val="00A10F02"/>
    <w:rsid w:val="00A12A70"/>
    <w:rsid w:val="00A164B4"/>
    <w:rsid w:val="00A2404B"/>
    <w:rsid w:val="00A26956"/>
    <w:rsid w:val="00A30041"/>
    <w:rsid w:val="00A400E1"/>
    <w:rsid w:val="00A40B6C"/>
    <w:rsid w:val="00A430C0"/>
    <w:rsid w:val="00A43620"/>
    <w:rsid w:val="00A502D1"/>
    <w:rsid w:val="00A53724"/>
    <w:rsid w:val="00A64EC2"/>
    <w:rsid w:val="00A73129"/>
    <w:rsid w:val="00A73C77"/>
    <w:rsid w:val="00A82346"/>
    <w:rsid w:val="00A8615F"/>
    <w:rsid w:val="00A92776"/>
    <w:rsid w:val="00A92BA1"/>
    <w:rsid w:val="00AB445C"/>
    <w:rsid w:val="00AB53F9"/>
    <w:rsid w:val="00AC3D27"/>
    <w:rsid w:val="00AC64D7"/>
    <w:rsid w:val="00AC6BC6"/>
    <w:rsid w:val="00AD1114"/>
    <w:rsid w:val="00AE03D8"/>
    <w:rsid w:val="00AE3797"/>
    <w:rsid w:val="00AF2674"/>
    <w:rsid w:val="00AF4320"/>
    <w:rsid w:val="00AF56D3"/>
    <w:rsid w:val="00AF628D"/>
    <w:rsid w:val="00B00E0F"/>
    <w:rsid w:val="00B018B7"/>
    <w:rsid w:val="00B03815"/>
    <w:rsid w:val="00B054BA"/>
    <w:rsid w:val="00B06C87"/>
    <w:rsid w:val="00B12F81"/>
    <w:rsid w:val="00B15449"/>
    <w:rsid w:val="00B26396"/>
    <w:rsid w:val="00B32A91"/>
    <w:rsid w:val="00B46038"/>
    <w:rsid w:val="00B7361F"/>
    <w:rsid w:val="00B75855"/>
    <w:rsid w:val="00B93086"/>
    <w:rsid w:val="00B9499E"/>
    <w:rsid w:val="00B951CD"/>
    <w:rsid w:val="00BA19ED"/>
    <w:rsid w:val="00BA300B"/>
    <w:rsid w:val="00BA4B8D"/>
    <w:rsid w:val="00BA5BD9"/>
    <w:rsid w:val="00BB19B8"/>
    <w:rsid w:val="00BB7655"/>
    <w:rsid w:val="00BC0F7D"/>
    <w:rsid w:val="00BC2C6C"/>
    <w:rsid w:val="00BE3255"/>
    <w:rsid w:val="00BE3B54"/>
    <w:rsid w:val="00BE454F"/>
    <w:rsid w:val="00BE6F59"/>
    <w:rsid w:val="00BF128E"/>
    <w:rsid w:val="00BF1A8C"/>
    <w:rsid w:val="00C00220"/>
    <w:rsid w:val="00C0217C"/>
    <w:rsid w:val="00C03848"/>
    <w:rsid w:val="00C0451D"/>
    <w:rsid w:val="00C1496A"/>
    <w:rsid w:val="00C1593F"/>
    <w:rsid w:val="00C20CAC"/>
    <w:rsid w:val="00C25E1C"/>
    <w:rsid w:val="00C318F0"/>
    <w:rsid w:val="00C32461"/>
    <w:rsid w:val="00C33079"/>
    <w:rsid w:val="00C42462"/>
    <w:rsid w:val="00C45231"/>
    <w:rsid w:val="00C454BE"/>
    <w:rsid w:val="00C65694"/>
    <w:rsid w:val="00C70BC5"/>
    <w:rsid w:val="00C72833"/>
    <w:rsid w:val="00C75A22"/>
    <w:rsid w:val="00C80F1D"/>
    <w:rsid w:val="00C85A46"/>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71FF"/>
    <w:rsid w:val="00D20312"/>
    <w:rsid w:val="00D220B3"/>
    <w:rsid w:val="00D22DBD"/>
    <w:rsid w:val="00D2339F"/>
    <w:rsid w:val="00D309CC"/>
    <w:rsid w:val="00D346DF"/>
    <w:rsid w:val="00D45753"/>
    <w:rsid w:val="00D46431"/>
    <w:rsid w:val="00D47406"/>
    <w:rsid w:val="00D53071"/>
    <w:rsid w:val="00D56A52"/>
    <w:rsid w:val="00D57972"/>
    <w:rsid w:val="00D675A9"/>
    <w:rsid w:val="00D721CE"/>
    <w:rsid w:val="00D738D6"/>
    <w:rsid w:val="00D755EB"/>
    <w:rsid w:val="00D825A1"/>
    <w:rsid w:val="00D87E00"/>
    <w:rsid w:val="00D9134D"/>
    <w:rsid w:val="00D936F9"/>
    <w:rsid w:val="00D95E67"/>
    <w:rsid w:val="00D9788E"/>
    <w:rsid w:val="00DA7A03"/>
    <w:rsid w:val="00DB1818"/>
    <w:rsid w:val="00DB2F35"/>
    <w:rsid w:val="00DB7627"/>
    <w:rsid w:val="00DC309B"/>
    <w:rsid w:val="00DC450C"/>
    <w:rsid w:val="00DC4DA2"/>
    <w:rsid w:val="00DD4C17"/>
    <w:rsid w:val="00DE56DD"/>
    <w:rsid w:val="00DF2B1F"/>
    <w:rsid w:val="00DF6189"/>
    <w:rsid w:val="00DF62CD"/>
    <w:rsid w:val="00E01FBD"/>
    <w:rsid w:val="00E063F8"/>
    <w:rsid w:val="00E07495"/>
    <w:rsid w:val="00E16509"/>
    <w:rsid w:val="00E2408E"/>
    <w:rsid w:val="00E44582"/>
    <w:rsid w:val="00E46D2A"/>
    <w:rsid w:val="00E52814"/>
    <w:rsid w:val="00E57D9E"/>
    <w:rsid w:val="00E67841"/>
    <w:rsid w:val="00E72324"/>
    <w:rsid w:val="00E727CF"/>
    <w:rsid w:val="00E72ABE"/>
    <w:rsid w:val="00E77645"/>
    <w:rsid w:val="00EA58E6"/>
    <w:rsid w:val="00EC4A25"/>
    <w:rsid w:val="00ED0C20"/>
    <w:rsid w:val="00ED3EEC"/>
    <w:rsid w:val="00ED6556"/>
    <w:rsid w:val="00EE5AA7"/>
    <w:rsid w:val="00EF6121"/>
    <w:rsid w:val="00F002D4"/>
    <w:rsid w:val="00F025A2"/>
    <w:rsid w:val="00F04712"/>
    <w:rsid w:val="00F062E2"/>
    <w:rsid w:val="00F1292D"/>
    <w:rsid w:val="00F21311"/>
    <w:rsid w:val="00F22EC7"/>
    <w:rsid w:val="00F325C8"/>
    <w:rsid w:val="00F45941"/>
    <w:rsid w:val="00F45E5F"/>
    <w:rsid w:val="00F55D9B"/>
    <w:rsid w:val="00F57E6F"/>
    <w:rsid w:val="00F620A8"/>
    <w:rsid w:val="00F62AEB"/>
    <w:rsid w:val="00F653B8"/>
    <w:rsid w:val="00F70647"/>
    <w:rsid w:val="00F7390F"/>
    <w:rsid w:val="00F74B70"/>
    <w:rsid w:val="00F811C3"/>
    <w:rsid w:val="00FA113A"/>
    <w:rsid w:val="00FA1266"/>
    <w:rsid w:val="00FA1411"/>
    <w:rsid w:val="00FB7836"/>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A46"/>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916284579">
      <w:bodyDiv w:val="1"/>
      <w:marLeft w:val="0"/>
      <w:marRight w:val="0"/>
      <w:marTop w:val="0"/>
      <w:marBottom w:val="0"/>
      <w:divBdr>
        <w:top w:val="none" w:sz="0" w:space="0" w:color="auto"/>
        <w:left w:val="none" w:sz="0" w:space="0" w:color="auto"/>
        <w:bottom w:val="none" w:sz="0" w:space="0" w:color="auto"/>
        <w:right w:val="none" w:sz="0" w:space="0" w:color="auto"/>
      </w:divBdr>
    </w:div>
    <w:div w:id="974990954">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32218791">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16655502">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1351086">
      <w:bodyDiv w:val="1"/>
      <w:marLeft w:val="0"/>
      <w:marRight w:val="0"/>
      <w:marTop w:val="0"/>
      <w:marBottom w:val="0"/>
      <w:divBdr>
        <w:top w:val="none" w:sz="0" w:space="0" w:color="auto"/>
        <w:left w:val="none" w:sz="0" w:space="0" w:color="auto"/>
        <w:bottom w:val="none" w:sz="0" w:space="0" w:color="auto"/>
        <w:right w:val="none" w:sz="0" w:space="0" w:color="auto"/>
      </w:divBdr>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79595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99</TotalTime>
  <Pages>1</Pages>
  <Words>187</Words>
  <Characters>1068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13</cp:revision>
  <cp:lastPrinted>2019-02-25T23:05:00Z</cp:lastPrinted>
  <dcterms:created xsi:type="dcterms:W3CDTF">2022-07-31T23:20:00Z</dcterms:created>
  <dcterms:modified xsi:type="dcterms:W3CDTF">2022-09-09T05:50:00Z</dcterms:modified>
  <cp:category/>
</cp:coreProperties>
</file>