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1C98CC7F" w:rsidR="001E41F3" w:rsidRDefault="00CC03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361EC3">
        <w:rPr>
          <w:b/>
          <w:noProof/>
          <w:sz w:val="24"/>
        </w:rPr>
        <w:t>6-e</w:t>
      </w:r>
      <w:r w:rsidR="00392184">
        <w:fldChar w:fldCharType="begin"/>
      </w:r>
      <w:r w:rsidR="00392184">
        <w:instrText xml:space="preserve"> DOCPROPERTY  MtgTitle  \* MERGEFORMAT </w:instrText>
      </w:r>
      <w:r w:rsidR="00392184">
        <w:fldChar w:fldCharType="end"/>
      </w:r>
      <w:r w:rsidR="001E41F3">
        <w:rPr>
          <w:b/>
          <w:i/>
          <w:noProof/>
          <w:sz w:val="28"/>
        </w:rPr>
        <w:tab/>
      </w:r>
      <w:r w:rsidR="00361EC3" w:rsidRPr="00361EC3">
        <w:rPr>
          <w:b/>
          <w:i/>
          <w:noProof/>
          <w:sz w:val="28"/>
        </w:rPr>
        <w:t>R5-224136</w:t>
      </w:r>
    </w:p>
    <w:p w14:paraId="020402FB" w14:textId="77777777" w:rsidR="00361EC3" w:rsidRDefault="00361EC3" w:rsidP="00361E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03D1DCFB" w:rsidR="001E41F3" w:rsidRDefault="00305409" w:rsidP="00E34898">
            <w:pPr>
              <w:pStyle w:val="CRCoverPage"/>
              <w:spacing w:after="0"/>
              <w:jc w:val="right"/>
              <w:rPr>
                <w:i/>
                <w:noProof/>
              </w:rPr>
            </w:pPr>
            <w:r>
              <w:rPr>
                <w:i/>
                <w:noProof/>
                <w:sz w:val="14"/>
              </w:rPr>
              <w:t>CR-Form-v</w:t>
            </w:r>
            <w:r w:rsidR="008863B9">
              <w:rPr>
                <w:i/>
                <w:noProof/>
                <w:sz w:val="14"/>
              </w:rPr>
              <w:t>12.</w:t>
            </w:r>
            <w:r w:rsidR="00C66D94">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3C7CB4C" w:rsidR="001E41F3" w:rsidRPr="00410371" w:rsidRDefault="00FB4AF2" w:rsidP="00193FBF">
            <w:pPr>
              <w:pStyle w:val="CRCoverPage"/>
              <w:spacing w:after="0"/>
              <w:jc w:val="center"/>
              <w:rPr>
                <w:b/>
                <w:noProof/>
                <w:sz w:val="28"/>
              </w:rPr>
            </w:pPr>
            <w:fldSimple w:instr=" DOCPROPERTY  Spec#  \* MERGEFORMAT ">
              <w:r w:rsidR="00050A4E">
                <w:rPr>
                  <w:b/>
                  <w:noProof/>
                  <w:sz w:val="28"/>
                </w:rPr>
                <w:t>3</w:t>
              </w:r>
              <w:r w:rsidR="00840107">
                <w:rPr>
                  <w:b/>
                  <w:noProof/>
                  <w:sz w:val="28"/>
                </w:rPr>
                <w:t>4</w:t>
              </w:r>
              <w:r w:rsidR="00050A4E">
                <w:rPr>
                  <w:b/>
                  <w:noProof/>
                  <w:sz w:val="28"/>
                </w:rPr>
                <w:t>.</w:t>
              </w:r>
              <w:r w:rsidR="00840107">
                <w:rPr>
                  <w:b/>
                  <w:noProof/>
                  <w:sz w:val="28"/>
                </w:rPr>
                <w:t>229</w:t>
              </w:r>
              <w:r w:rsidR="00A1130A">
                <w:rPr>
                  <w:b/>
                  <w:noProof/>
                  <w:sz w:val="28"/>
                </w:rPr>
                <w:t>-</w:t>
              </w:r>
            </w:fldSimple>
            <w:r w:rsidR="00840107">
              <w:rPr>
                <w:b/>
                <w:noProof/>
                <w:sz w:val="28"/>
              </w:rPr>
              <w:t>1</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35EDC2D" w:rsidR="001E41F3" w:rsidRPr="00CC0319" w:rsidRDefault="00361EC3" w:rsidP="00253829">
            <w:pPr>
              <w:pStyle w:val="CRCoverPage"/>
              <w:spacing w:after="0"/>
              <w:jc w:val="center"/>
              <w:rPr>
                <w:b/>
                <w:noProof/>
                <w:sz w:val="28"/>
              </w:rPr>
            </w:pPr>
            <w:r>
              <w:rPr>
                <w:b/>
                <w:noProof/>
                <w:sz w:val="28"/>
              </w:rPr>
              <w:t>1501</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FB4A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523DDF10"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361EC3">
              <w:rPr>
                <w:b/>
                <w:bCs/>
                <w:sz w:val="28"/>
                <w:szCs w:val="28"/>
              </w:rPr>
              <w:t>2</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5A1D9217" w:rsidR="001E41F3" w:rsidRDefault="00C66D94" w:rsidP="00E6680B">
            <w:pPr>
              <w:pStyle w:val="CRCoverPage"/>
              <w:spacing w:after="0"/>
              <w:rPr>
                <w:noProof/>
              </w:rPr>
            </w:pPr>
            <w:r w:rsidRPr="00C66D94">
              <w:rPr>
                <w:noProof/>
              </w:rPr>
              <w:t>Correction to clause A.2.1 for EIEI test cases</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3B7A4F74" w:rsidR="001E41F3" w:rsidRDefault="00E6680B" w:rsidP="00265D90">
            <w:pPr>
              <w:pStyle w:val="CRCoverPage"/>
              <w:spacing w:after="0"/>
              <w:rPr>
                <w:noProof/>
              </w:rPr>
            </w:pPr>
            <w:r>
              <w:rPr>
                <w:noProof/>
              </w:rPr>
              <w:t xml:space="preserve">Keysight Technologies UK, Qualcomm </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5F8BA84F" w:rsidR="001E41F3" w:rsidRDefault="009B2D79" w:rsidP="00E6680B">
            <w:pPr>
              <w:pStyle w:val="CRCoverPage"/>
              <w:spacing w:after="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027E116F" w:rsidR="001E41F3" w:rsidRDefault="00C66D94" w:rsidP="00E6680B">
            <w:pPr>
              <w:pStyle w:val="CRCoverPage"/>
              <w:spacing w:after="0"/>
              <w:rPr>
                <w:noProof/>
              </w:rPr>
            </w:pPr>
            <w:r w:rsidRPr="00C66D94">
              <w:rPr>
                <w:noProof/>
              </w:rPr>
              <w:t>TEI14_Test, EIEI-UEConTest</w:t>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15EA8A8F" w:rsidR="001E41F3" w:rsidRDefault="00253829">
            <w:pPr>
              <w:pStyle w:val="CRCoverPage"/>
              <w:spacing w:after="0"/>
              <w:ind w:left="100"/>
              <w:rPr>
                <w:noProof/>
              </w:rPr>
            </w:pPr>
            <w:r>
              <w:t>202</w:t>
            </w:r>
            <w:r w:rsidR="00265D90">
              <w:t>2</w:t>
            </w:r>
            <w:r>
              <w:t>-</w:t>
            </w:r>
            <w:r w:rsidR="00EF5EA4">
              <w:t>07-</w:t>
            </w:r>
            <w:r w:rsidR="009D14F5">
              <w:t>28</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FB4A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FB4AF2">
            <w:pPr>
              <w:pStyle w:val="CRCoverPage"/>
              <w:spacing w:after="0"/>
              <w:ind w:left="100"/>
              <w:rPr>
                <w:noProof/>
              </w:rPr>
            </w:pPr>
            <w:fldSimple w:instr=" DOCPROPERTY  Release  \* MERGEFORMAT ">
              <w:r w:rsidR="00D24991">
                <w:rPr>
                  <w:noProof/>
                </w:rPr>
                <w:t>Rel-1</w:t>
              </w:r>
            </w:fldSimple>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3EF5482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66D94">
              <w:rPr>
                <w:i/>
                <w:noProof/>
                <w:sz w:val="18"/>
              </w:rPr>
              <w:t>Rel-8</w:t>
            </w:r>
            <w:r w:rsidR="00C66D94">
              <w:rPr>
                <w:i/>
                <w:noProof/>
                <w:sz w:val="18"/>
              </w:rPr>
              <w:tab/>
              <w:t>(Release 8)</w:t>
            </w:r>
            <w:r w:rsidR="00C66D94">
              <w:rPr>
                <w:i/>
                <w:noProof/>
                <w:sz w:val="18"/>
              </w:rPr>
              <w:br/>
              <w:t>Rel-9</w:t>
            </w:r>
            <w:r w:rsidR="00C66D94">
              <w:rPr>
                <w:i/>
                <w:noProof/>
                <w:sz w:val="18"/>
              </w:rPr>
              <w:tab/>
              <w:t>(Release 9)</w:t>
            </w:r>
            <w:r w:rsidR="00C66D94">
              <w:rPr>
                <w:i/>
                <w:noProof/>
                <w:sz w:val="18"/>
              </w:rPr>
              <w:br/>
              <w:t>Rel-10</w:t>
            </w:r>
            <w:r w:rsidR="00C66D94">
              <w:rPr>
                <w:i/>
                <w:noProof/>
                <w:sz w:val="18"/>
              </w:rPr>
              <w:tab/>
              <w:t>(Release 10)</w:t>
            </w:r>
            <w:r w:rsidR="00C66D94">
              <w:rPr>
                <w:i/>
                <w:noProof/>
                <w:sz w:val="18"/>
              </w:rPr>
              <w:br/>
              <w:t>Rel-11</w:t>
            </w:r>
            <w:r w:rsidR="00C66D94">
              <w:rPr>
                <w:i/>
                <w:noProof/>
                <w:sz w:val="18"/>
              </w:rPr>
              <w:tab/>
              <w:t>(Release 11)</w:t>
            </w:r>
            <w:r w:rsidR="00C66D94">
              <w:rPr>
                <w:i/>
                <w:noProof/>
                <w:sz w:val="18"/>
              </w:rPr>
              <w:br/>
              <w:t>…</w:t>
            </w:r>
            <w:r w:rsidR="00C66D94">
              <w:rPr>
                <w:i/>
                <w:noProof/>
                <w:sz w:val="18"/>
              </w:rPr>
              <w:br/>
              <w:t>Rel-16</w:t>
            </w:r>
            <w:r w:rsidR="00C66D94">
              <w:rPr>
                <w:i/>
                <w:noProof/>
                <w:sz w:val="18"/>
              </w:rPr>
              <w:tab/>
              <w:t>(Release 16)</w:t>
            </w:r>
            <w:r w:rsidR="00C66D94">
              <w:rPr>
                <w:i/>
                <w:noProof/>
                <w:sz w:val="18"/>
              </w:rPr>
              <w:br/>
              <w:t>Rel-17</w:t>
            </w:r>
            <w:r w:rsidR="00C66D94">
              <w:rPr>
                <w:i/>
                <w:noProof/>
                <w:sz w:val="18"/>
              </w:rPr>
              <w:tab/>
              <w:t>(Release 17)</w:t>
            </w:r>
            <w:r w:rsidR="00C66D94">
              <w:rPr>
                <w:i/>
                <w:noProof/>
                <w:sz w:val="18"/>
              </w:rPr>
              <w:br/>
              <w:t>Rel-18</w:t>
            </w:r>
            <w:r w:rsidR="00C66D94">
              <w:rPr>
                <w:i/>
                <w:noProof/>
                <w:sz w:val="18"/>
              </w:rPr>
              <w:tab/>
              <w:t>(Release 18)</w:t>
            </w:r>
            <w:r w:rsidR="00C66D94">
              <w:rPr>
                <w:i/>
                <w:noProof/>
                <w:sz w:val="18"/>
              </w:rPr>
              <w:br/>
              <w:t>Rel-19</w:t>
            </w:r>
            <w:r w:rsidR="00C66D94">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3FB59BE7" w:rsidR="003F6CE6" w:rsidRPr="004B1297" w:rsidRDefault="00B86787" w:rsidP="00123237">
            <w:pPr>
              <w:pStyle w:val="CRCoverPage"/>
              <w:spacing w:after="0"/>
              <w:rPr>
                <w:noProof/>
              </w:rPr>
            </w:pPr>
            <w:r w:rsidRPr="00B86787">
              <w:rPr>
                <w:noProof/>
              </w:rPr>
              <w:t xml:space="preserve">As specified in 36.523-1 Table 11.3.2.3.2-1 Note 1, </w:t>
            </w:r>
            <w:r w:rsidR="00123237">
              <w:rPr>
                <w:noProof/>
              </w:rPr>
              <w:t>c</w:t>
            </w:r>
            <w:r w:rsidR="00123237" w:rsidRPr="00123237">
              <w:rPr>
                <w:noProof/>
              </w:rPr>
              <w:t>ontent of INVITE request as specified in TS 34.229-1 Step-2 of Annex C.21 using condition A25</w:t>
            </w:r>
            <w:r w:rsidRPr="00B86787">
              <w:rPr>
                <w:noProof/>
              </w:rPr>
              <w:t xml:space="preserve">. Default message content of INVITE request as specified in TS 34.229-1 Annex A.2.1 </w:t>
            </w:r>
            <w:r w:rsidR="00123237">
              <w:rPr>
                <w:noProof/>
              </w:rPr>
              <w:t>does not include</w:t>
            </w:r>
            <w:r w:rsidRPr="00B86787">
              <w:rPr>
                <w:noProof/>
              </w:rPr>
              <w:t xml:space="preserve"> condition A25.</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6F6CAB70" w:rsidR="008A5D35" w:rsidRDefault="00123237" w:rsidP="00123237">
            <w:pPr>
              <w:pStyle w:val="CRCoverPage"/>
              <w:spacing w:after="0"/>
              <w:rPr>
                <w:noProof/>
              </w:rPr>
            </w:pPr>
            <w:r>
              <w:rPr>
                <w:noProof/>
              </w:rPr>
              <w:t>T</w:t>
            </w:r>
            <w:r w:rsidR="00B86787" w:rsidRPr="00B86787">
              <w:rPr>
                <w:noProof/>
              </w:rPr>
              <w:t>he accept header</w:t>
            </w:r>
            <w:r>
              <w:rPr>
                <w:noProof/>
              </w:rPr>
              <w:t xml:space="preserve"> in A.2.1</w:t>
            </w:r>
            <w:r w:rsidR="00B86787" w:rsidRPr="00B86787">
              <w:rPr>
                <w:noProof/>
              </w:rPr>
              <w:t xml:space="preserve"> is </w:t>
            </w:r>
            <w:r>
              <w:rPr>
                <w:noProof/>
              </w:rPr>
              <w:t>modified to include condition A.25</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50C71930" w:rsidR="001E41F3" w:rsidRDefault="00123237" w:rsidP="00155E1E">
            <w:pPr>
              <w:pStyle w:val="CRCoverPage"/>
              <w:spacing w:after="0"/>
              <w:rPr>
                <w:noProof/>
              </w:rPr>
            </w:pPr>
            <w:r>
              <w:rPr>
                <w:noProof/>
              </w:rPr>
              <w:t>A non conformant UE may pass the test case.</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20C64C88" w:rsidR="001E41F3" w:rsidRDefault="00BF65E4" w:rsidP="00850562">
            <w:pPr>
              <w:pStyle w:val="CRCoverPage"/>
              <w:spacing w:after="0"/>
              <w:rPr>
                <w:noProof/>
              </w:rPr>
            </w:pPr>
            <w:r>
              <w:rPr>
                <w:noProof/>
              </w:rPr>
              <w:t>A.2.1</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23237" w14:paraId="497152AB" w14:textId="77777777" w:rsidTr="00547111">
        <w:tc>
          <w:tcPr>
            <w:tcW w:w="2694" w:type="dxa"/>
            <w:gridSpan w:val="2"/>
            <w:tcBorders>
              <w:left w:val="single" w:sz="4" w:space="0" w:color="auto"/>
            </w:tcBorders>
          </w:tcPr>
          <w:p w14:paraId="59ABDBB2" w14:textId="77777777" w:rsidR="00123237" w:rsidRDefault="00123237" w:rsidP="00123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3C3D146C" w:rsidR="00123237" w:rsidRDefault="00123237" w:rsidP="00123237">
            <w:pPr>
              <w:pStyle w:val="CRCoverPage"/>
              <w:spacing w:after="0"/>
              <w:jc w:val="center"/>
              <w:rPr>
                <w:b/>
                <w:caps/>
                <w:noProof/>
              </w:rPr>
            </w:pPr>
            <w:r w:rsidRPr="00D77C33">
              <w:rPr>
                <w:b/>
                <w:caps/>
                <w:noProof/>
              </w:rPr>
              <w:t>X</w:t>
            </w:r>
          </w:p>
        </w:tc>
        <w:tc>
          <w:tcPr>
            <w:tcW w:w="2977" w:type="dxa"/>
            <w:gridSpan w:val="4"/>
          </w:tcPr>
          <w:p w14:paraId="6CE45035" w14:textId="77777777" w:rsidR="00123237" w:rsidRDefault="00123237" w:rsidP="00123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23237" w:rsidRDefault="00123237" w:rsidP="00123237">
            <w:pPr>
              <w:pStyle w:val="CRCoverPage"/>
              <w:spacing w:after="0"/>
              <w:ind w:left="99"/>
              <w:rPr>
                <w:noProof/>
              </w:rPr>
            </w:pPr>
            <w:r>
              <w:rPr>
                <w:noProof/>
              </w:rPr>
              <w:t xml:space="preserve">TS/TR ... CR ... </w:t>
            </w:r>
          </w:p>
        </w:tc>
      </w:tr>
      <w:tr w:rsidR="00123237" w14:paraId="41DDD355" w14:textId="77777777" w:rsidTr="00547111">
        <w:tc>
          <w:tcPr>
            <w:tcW w:w="2694" w:type="dxa"/>
            <w:gridSpan w:val="2"/>
            <w:tcBorders>
              <w:left w:val="single" w:sz="4" w:space="0" w:color="auto"/>
            </w:tcBorders>
          </w:tcPr>
          <w:p w14:paraId="1B7D41CA" w14:textId="77777777" w:rsidR="00123237" w:rsidRDefault="00123237" w:rsidP="00123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0E453BD8" w:rsidR="00123237" w:rsidRDefault="00123237" w:rsidP="00123237">
            <w:pPr>
              <w:pStyle w:val="CRCoverPage"/>
              <w:spacing w:after="0"/>
              <w:jc w:val="center"/>
              <w:rPr>
                <w:b/>
                <w:caps/>
                <w:noProof/>
              </w:rPr>
            </w:pPr>
            <w:r w:rsidRPr="00D77C33">
              <w:rPr>
                <w:b/>
                <w:caps/>
                <w:noProof/>
              </w:rPr>
              <w:t>X</w:t>
            </w:r>
          </w:p>
        </w:tc>
        <w:tc>
          <w:tcPr>
            <w:tcW w:w="2977" w:type="dxa"/>
            <w:gridSpan w:val="4"/>
          </w:tcPr>
          <w:p w14:paraId="68D4A986" w14:textId="77777777" w:rsidR="00123237" w:rsidRDefault="00123237" w:rsidP="00123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23237" w:rsidRDefault="00123237" w:rsidP="00123237">
            <w:pPr>
              <w:pStyle w:val="CRCoverPage"/>
              <w:spacing w:after="0"/>
              <w:ind w:left="99"/>
              <w:rPr>
                <w:noProof/>
              </w:rPr>
            </w:pPr>
            <w:r>
              <w:rPr>
                <w:noProof/>
              </w:rPr>
              <w:t xml:space="preserve">TS/TR ... CR ... </w:t>
            </w:r>
          </w:p>
        </w:tc>
      </w:tr>
      <w:tr w:rsidR="00123237" w14:paraId="7B63BEA0" w14:textId="77777777" w:rsidTr="00547111">
        <w:tc>
          <w:tcPr>
            <w:tcW w:w="2694" w:type="dxa"/>
            <w:gridSpan w:val="2"/>
            <w:tcBorders>
              <w:left w:val="single" w:sz="4" w:space="0" w:color="auto"/>
            </w:tcBorders>
          </w:tcPr>
          <w:p w14:paraId="760130AD" w14:textId="77777777" w:rsidR="00123237" w:rsidRDefault="00123237" w:rsidP="00123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1158153" w:rsidR="00123237" w:rsidRDefault="00123237" w:rsidP="00123237">
            <w:pPr>
              <w:pStyle w:val="CRCoverPage"/>
              <w:spacing w:after="0"/>
              <w:jc w:val="center"/>
              <w:rPr>
                <w:b/>
                <w:caps/>
                <w:noProof/>
              </w:rPr>
            </w:pPr>
            <w:r w:rsidRPr="00D77C33">
              <w:rPr>
                <w:b/>
                <w:caps/>
                <w:noProof/>
              </w:rPr>
              <w:t>X</w:t>
            </w:r>
          </w:p>
        </w:tc>
        <w:tc>
          <w:tcPr>
            <w:tcW w:w="2977" w:type="dxa"/>
            <w:gridSpan w:val="4"/>
          </w:tcPr>
          <w:p w14:paraId="5D34ACE9" w14:textId="77777777" w:rsidR="00123237" w:rsidRDefault="00123237" w:rsidP="00123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23237" w:rsidRDefault="00123237" w:rsidP="00123237">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7CD01E96" w:rsidR="001E41F3" w:rsidRDefault="001E41F3" w:rsidP="006F0793">
            <w:pPr>
              <w:pStyle w:val="CRCoverPage"/>
              <w:spacing w:after="0"/>
              <w:rPr>
                <w:noProof/>
              </w:rPr>
            </w:pP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5D68CF78" w14:textId="4A68A6B2" w:rsidR="00D458FB" w:rsidRDefault="00D458FB" w:rsidP="00D458FB">
      <w:pPr>
        <w:rPr>
          <w:snapToGrid w:val="0"/>
        </w:rPr>
      </w:pPr>
    </w:p>
    <w:p w14:paraId="51817CA1" w14:textId="77777777" w:rsidR="00B86787" w:rsidRPr="00DF53B4" w:rsidRDefault="00B86787" w:rsidP="00B86787">
      <w:pPr>
        <w:pStyle w:val="Heading1"/>
      </w:pPr>
      <w:bookmarkStart w:id="1" w:name="_Toc58360173"/>
      <w:bookmarkStart w:id="2" w:name="_Toc68193312"/>
      <w:bookmarkStart w:id="3" w:name="_Toc75422287"/>
      <w:bookmarkStart w:id="4" w:name="_Toc90572329"/>
      <w:r w:rsidRPr="00DF53B4">
        <w:lastRenderedPageBreak/>
        <w:t>A.2</w:t>
      </w:r>
      <w:r w:rsidRPr="00DF53B4">
        <w:tab/>
        <w:t>Default messages for Call Setup</w:t>
      </w:r>
      <w:bookmarkEnd w:id="1"/>
      <w:bookmarkEnd w:id="2"/>
      <w:bookmarkEnd w:id="3"/>
      <w:bookmarkEnd w:id="4"/>
    </w:p>
    <w:p w14:paraId="6F970114" w14:textId="77777777" w:rsidR="00B86787" w:rsidRPr="00DF53B4" w:rsidRDefault="00B86787" w:rsidP="00B86787">
      <w:pPr>
        <w:pStyle w:val="Heading2"/>
      </w:pPr>
      <w:bookmarkStart w:id="5" w:name="_Toc21077977"/>
      <w:bookmarkStart w:id="6" w:name="_Toc35972539"/>
      <w:bookmarkStart w:id="7" w:name="_Toc51774828"/>
      <w:bookmarkStart w:id="8" w:name="_Toc51835251"/>
      <w:bookmarkStart w:id="9" w:name="_Toc52220104"/>
      <w:bookmarkStart w:id="10" w:name="_Toc58360174"/>
      <w:bookmarkStart w:id="11" w:name="_Toc68193313"/>
      <w:bookmarkStart w:id="12" w:name="_Toc75422288"/>
      <w:bookmarkStart w:id="13" w:name="_Toc90572330"/>
      <w:r w:rsidRPr="00DF53B4">
        <w:t>A.2.1</w:t>
      </w:r>
      <w:r w:rsidRPr="00DF53B4">
        <w:tab/>
        <w:t>INVITE for MO Call Setup</w:t>
      </w:r>
      <w:bookmarkEnd w:id="5"/>
      <w:bookmarkEnd w:id="6"/>
      <w:bookmarkEnd w:id="7"/>
      <w:bookmarkEnd w:id="8"/>
      <w:bookmarkEnd w:id="9"/>
      <w:bookmarkEnd w:id="10"/>
      <w:bookmarkEnd w:id="11"/>
      <w:bookmarkEnd w:id="12"/>
      <w:bookmarkEnd w:id="13"/>
    </w:p>
    <w:tbl>
      <w:tblPr>
        <w:tblW w:w="9634" w:type="dxa"/>
        <w:jc w:val="center"/>
        <w:tblCellMar>
          <w:left w:w="29" w:type="dxa"/>
          <w:right w:w="115" w:type="dxa"/>
        </w:tblCellMar>
        <w:tblLook w:val="01E0" w:firstRow="1" w:lastRow="1" w:firstColumn="1" w:lastColumn="1" w:noHBand="0" w:noVBand="0"/>
      </w:tblPr>
      <w:tblGrid>
        <w:gridCol w:w="1735"/>
        <w:gridCol w:w="1205"/>
        <w:gridCol w:w="4566"/>
        <w:gridCol w:w="693"/>
        <w:gridCol w:w="1435"/>
      </w:tblGrid>
      <w:tr w:rsidR="00B86787" w:rsidRPr="00DF53B4" w14:paraId="58AE5BA3" w14:textId="77777777" w:rsidTr="00646400">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0F115F3E" w14:textId="77777777" w:rsidR="00B86787" w:rsidRPr="00DF53B4" w:rsidRDefault="00B86787" w:rsidP="00646400">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87F947B" w14:textId="77777777" w:rsidR="00B86787" w:rsidRPr="00DF53B4" w:rsidRDefault="00B86787" w:rsidP="00646400">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41700D0C" w14:textId="77777777" w:rsidR="00B86787" w:rsidRPr="00DF53B4" w:rsidRDefault="00B86787" w:rsidP="00646400">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02B16173" w14:textId="77777777" w:rsidR="00B86787" w:rsidRPr="00DF53B4" w:rsidRDefault="00B86787" w:rsidP="00646400">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14:paraId="69F43551" w14:textId="77777777" w:rsidR="00B86787" w:rsidRPr="00DF53B4" w:rsidRDefault="00B86787" w:rsidP="00646400">
            <w:pPr>
              <w:keepNext/>
              <w:keepLines/>
              <w:spacing w:after="0"/>
              <w:jc w:val="center"/>
              <w:rPr>
                <w:rFonts w:ascii="Arial" w:hAnsi="Arial"/>
                <w:b/>
                <w:sz w:val="18"/>
              </w:rPr>
            </w:pPr>
            <w:r w:rsidRPr="00DF53B4">
              <w:rPr>
                <w:rFonts w:ascii="Arial" w:hAnsi="Arial"/>
                <w:b/>
                <w:sz w:val="18"/>
              </w:rPr>
              <w:t>Reference</w:t>
            </w:r>
          </w:p>
        </w:tc>
      </w:tr>
      <w:tr w:rsidR="00B86787" w:rsidRPr="00DF53B4" w14:paraId="3B309574" w14:textId="77777777" w:rsidTr="00646400">
        <w:trPr>
          <w:cantSplit/>
          <w:tblHeader/>
          <w:jc w:val="center"/>
        </w:trPr>
        <w:tc>
          <w:tcPr>
            <w:tcW w:w="1751" w:type="dxa"/>
            <w:tcBorders>
              <w:top w:val="nil"/>
              <w:left w:val="single" w:sz="4" w:space="0" w:color="auto"/>
              <w:bottom w:val="nil"/>
              <w:right w:val="single" w:sz="4" w:space="0" w:color="auto"/>
            </w:tcBorders>
          </w:tcPr>
          <w:p w14:paraId="33FE6CAF" w14:textId="77777777" w:rsidR="00B86787" w:rsidRPr="00DF53B4" w:rsidRDefault="00B86787" w:rsidP="00646400">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429C41B4"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7F915ED8" w14:textId="77777777" w:rsidR="00B86787" w:rsidRPr="00DF53B4" w:rsidRDefault="00B86787" w:rsidP="00646400">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06F0771D"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21643B7" w14:textId="77777777" w:rsidR="00B86787" w:rsidRPr="00DF53B4" w:rsidRDefault="00B86787" w:rsidP="00646400">
            <w:pPr>
              <w:keepNext/>
              <w:keepLines/>
              <w:spacing w:after="0"/>
              <w:rPr>
                <w:rFonts w:ascii="Arial" w:hAnsi="Arial"/>
                <w:sz w:val="18"/>
              </w:rPr>
            </w:pPr>
          </w:p>
        </w:tc>
      </w:tr>
      <w:tr w:rsidR="00B86787" w:rsidRPr="00DF53B4" w14:paraId="79C29EEC" w14:textId="77777777" w:rsidTr="00646400">
        <w:trPr>
          <w:cantSplit/>
          <w:tblHeader/>
          <w:jc w:val="center"/>
        </w:trPr>
        <w:tc>
          <w:tcPr>
            <w:tcW w:w="1751" w:type="dxa"/>
            <w:tcBorders>
              <w:top w:val="nil"/>
              <w:left w:val="single" w:sz="4" w:space="0" w:color="auto"/>
              <w:bottom w:val="nil"/>
              <w:right w:val="single" w:sz="4" w:space="0" w:color="auto"/>
            </w:tcBorders>
          </w:tcPr>
          <w:p w14:paraId="51E2520A" w14:textId="77777777" w:rsidR="00B86787" w:rsidRPr="00DF53B4" w:rsidRDefault="00B86787" w:rsidP="00646400">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72722DBC"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215178EA" w14:textId="77777777" w:rsidR="00B86787" w:rsidRPr="00DF53B4" w:rsidRDefault="00B86787" w:rsidP="00646400">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4D9866F9"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AB3409C"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46CF3A1B" w14:textId="77777777" w:rsidTr="00646400">
        <w:trPr>
          <w:cantSplit/>
          <w:tblHeader/>
          <w:jc w:val="center"/>
        </w:trPr>
        <w:tc>
          <w:tcPr>
            <w:tcW w:w="1751" w:type="dxa"/>
            <w:tcBorders>
              <w:top w:val="nil"/>
              <w:left w:val="single" w:sz="4" w:space="0" w:color="auto"/>
              <w:bottom w:val="nil"/>
              <w:right w:val="single" w:sz="4" w:space="0" w:color="auto"/>
            </w:tcBorders>
          </w:tcPr>
          <w:p w14:paraId="3A57C669" w14:textId="77777777" w:rsidR="00B86787" w:rsidRPr="00DF53B4" w:rsidRDefault="00B86787" w:rsidP="00646400">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54637B97" w14:textId="77777777" w:rsidR="00B86787" w:rsidRPr="00DF53B4" w:rsidRDefault="00B86787" w:rsidP="00646400">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07893AB5" w14:textId="77777777" w:rsidR="00B86787" w:rsidRPr="00DF53B4" w:rsidRDefault="00B86787" w:rsidP="00646400">
            <w:pPr>
              <w:keepNext/>
              <w:keepLines/>
              <w:spacing w:after="0"/>
              <w:rPr>
                <w:rFonts w:ascii="Arial" w:hAnsi="Arial"/>
                <w:sz w:val="18"/>
              </w:rPr>
            </w:pPr>
            <w:proofErr w:type="spellStart"/>
            <w:r w:rsidRPr="00DF53B4">
              <w:rPr>
                <w:rFonts w:ascii="Arial" w:hAnsi="Arial"/>
                <w:sz w:val="18"/>
              </w:rPr>
              <w:t>px_IMS_CalleeUri</w:t>
            </w:r>
            <w:proofErr w:type="spellEnd"/>
            <w:r w:rsidRPr="00DF53B4">
              <w:rPr>
                <w:rFonts w:ascii="Arial" w:hAnsi="Arial"/>
                <w:sz w:val="18"/>
              </w:rPr>
              <w:br/>
            </w:r>
            <w:proofErr w:type="spellStart"/>
            <w:r w:rsidRPr="00DF53B4">
              <w:rPr>
                <w:rFonts w:ascii="Arial" w:hAnsi="Arial"/>
                <w:sz w:val="18"/>
              </w:rPr>
              <w:t>px_IMS_CalleeURI</w:t>
            </w:r>
            <w:proofErr w:type="spellEnd"/>
            <w:r w:rsidRPr="00DF53B4">
              <w:rPr>
                <w:rFonts w:ascii="Arial" w:hAnsi="Arial"/>
                <w:sz w:val="18"/>
              </w:rPr>
              <w:t xml:space="preserve"> may be either SIP or Tel URI. It may contain a </w:t>
            </w:r>
            <w:proofErr w:type="spellStart"/>
            <w:r w:rsidRPr="00DF53B4">
              <w:rPr>
                <w:rFonts w:ascii="Arial" w:hAnsi="Arial"/>
                <w:sz w:val="18"/>
              </w:rPr>
              <w:t>dialstring</w:t>
            </w:r>
            <w:proofErr w:type="spellEnd"/>
            <w:r w:rsidRPr="00DF53B4">
              <w:rPr>
                <w:rFonts w:ascii="Arial" w:hAnsi="Arial"/>
                <w:sz w:val="18"/>
              </w:rPr>
              <w:t xml:space="preserve"> and phone-context parameter, when calling to </w:t>
            </w:r>
            <w:proofErr w:type="spellStart"/>
            <w:r w:rsidRPr="00DF53B4">
              <w:rPr>
                <w:rFonts w:ascii="Arial" w:hAnsi="Arial"/>
                <w:sz w:val="18"/>
              </w:rPr>
              <w:t>dialstring</w:t>
            </w:r>
            <w:proofErr w:type="spellEnd"/>
            <w:r w:rsidRPr="00DF53B4">
              <w:rPr>
                <w:rFonts w:ascii="Arial" w:hAnsi="Arial"/>
                <w:sz w:val="18"/>
              </w:rPr>
              <w:t xml:space="preserve">. When calling to </w:t>
            </w:r>
            <w:proofErr w:type="spellStart"/>
            <w:r w:rsidRPr="00DF53B4">
              <w:rPr>
                <w:rFonts w:ascii="Arial" w:hAnsi="Arial"/>
                <w:sz w:val="18"/>
              </w:rPr>
              <w:t>dialstring</w:t>
            </w:r>
            <w:proofErr w:type="spellEnd"/>
            <w:r w:rsidRPr="00DF53B4">
              <w:rPr>
                <w:rFonts w:ascii="Arial" w:hAnsi="Arial"/>
                <w:sz w:val="18"/>
              </w:rPr>
              <w:t xml:space="preserve"> SIP URI must also contain user=phone or user=</w:t>
            </w:r>
            <w:proofErr w:type="spellStart"/>
            <w:r w:rsidRPr="00DF53B4">
              <w:rPr>
                <w:rFonts w:ascii="Arial" w:hAnsi="Arial"/>
                <w:sz w:val="18"/>
              </w:rPr>
              <w:t>dialstring</w:t>
            </w:r>
            <w:proofErr w:type="spellEnd"/>
            <w:r w:rsidRPr="00DF53B4">
              <w:rPr>
                <w:rFonts w:ascii="Arial" w:hAnsi="Arial"/>
                <w:sz w:val="18"/>
              </w:rPr>
              <w:t xml:space="preserve"> parameter.</w:t>
            </w:r>
            <w:r w:rsidRPr="00DF53B4">
              <w:rPr>
                <w:rFonts w:ascii="Arial" w:hAnsi="Arial"/>
                <w:sz w:val="18"/>
              </w:rPr>
              <w:br/>
              <w:t xml:space="preserve">The </w:t>
            </w:r>
            <w:proofErr w:type="spellStart"/>
            <w:r w:rsidRPr="00DF53B4">
              <w:rPr>
                <w:rFonts w:ascii="Arial" w:hAnsi="Arial"/>
                <w:sz w:val="18"/>
              </w:rPr>
              <w:t>dialstring</w:t>
            </w:r>
            <w:proofErr w:type="spellEnd"/>
            <w:r w:rsidRPr="00DF53B4">
              <w:rPr>
                <w:rFonts w:ascii="Arial" w:hAnsi="Arial"/>
                <w:sz w:val="18"/>
              </w:rPr>
              <w:t xml:space="preserve">, if used, may be global, home local number or geo-local number. For home local numbers the value of phone-context parameter must equal the home domain name </w:t>
            </w:r>
            <w:proofErr w:type="gramStart"/>
            <w:r w:rsidRPr="00DF53B4">
              <w:rPr>
                <w:rFonts w:ascii="Arial" w:hAnsi="Arial"/>
                <w:sz w:val="18"/>
              </w:rPr>
              <w:t>i.e.</w:t>
            </w:r>
            <w:proofErr w:type="gramEnd"/>
            <w:r w:rsidRPr="00DF53B4">
              <w:rPr>
                <w:rFonts w:ascii="Arial" w:hAnsi="Arial"/>
                <w:sz w:val="18"/>
              </w:rPr>
              <w:t xml:space="preserve"> </w:t>
            </w:r>
            <w:proofErr w:type="spellStart"/>
            <w:r w:rsidRPr="00DF53B4">
              <w:rPr>
                <w:rFonts w:ascii="Arial" w:hAnsi="Arial"/>
                <w:sz w:val="18"/>
              </w:rPr>
              <w:t>px_IMS_HomeDomainName</w:t>
            </w:r>
            <w:proofErr w:type="spellEnd"/>
            <w:r w:rsidRPr="00DF53B4">
              <w:rPr>
                <w:rFonts w:ascii="Arial" w:hAnsi="Arial"/>
                <w:sz w:val="18"/>
              </w:rPr>
              <w:t>. For geo-local numbers the home domain name must be prefixed by string “geo-local.” or access technology specific prefix, if the UE supports that option.</w:t>
            </w:r>
            <w:r w:rsidRPr="00DF53B4">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rPr>
              <w:t>instance</w:t>
            </w:r>
            <w:proofErr w:type="gramEnd"/>
            <w:r w:rsidRPr="00DF53B4">
              <w:rPr>
                <w:rFonts w:ascii="Arial" w:hAnsi="Arial"/>
                <w:sz w:val="18"/>
              </w:rPr>
              <w:t xml:space="preserve"> the UE might have a UI setting</w:t>
            </w:r>
          </w:p>
        </w:tc>
        <w:tc>
          <w:tcPr>
            <w:tcW w:w="709" w:type="dxa"/>
            <w:tcBorders>
              <w:top w:val="nil"/>
              <w:left w:val="single" w:sz="4" w:space="0" w:color="auto"/>
              <w:bottom w:val="nil"/>
              <w:right w:val="single" w:sz="4" w:space="0" w:color="auto"/>
            </w:tcBorders>
          </w:tcPr>
          <w:p w14:paraId="369DE5F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28C98CF" w14:textId="77777777" w:rsidR="00B86787" w:rsidRPr="00DF53B4" w:rsidRDefault="00B86787" w:rsidP="00646400">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B86787" w:rsidRPr="00DF53B4" w14:paraId="4AE89061" w14:textId="77777777" w:rsidTr="00646400">
        <w:trPr>
          <w:cantSplit/>
          <w:tblHeader/>
          <w:jc w:val="center"/>
        </w:trPr>
        <w:tc>
          <w:tcPr>
            <w:tcW w:w="1751" w:type="dxa"/>
            <w:tcBorders>
              <w:top w:val="nil"/>
              <w:left w:val="single" w:sz="4" w:space="0" w:color="auto"/>
              <w:bottom w:val="nil"/>
              <w:right w:val="single" w:sz="4" w:space="0" w:color="auto"/>
            </w:tcBorders>
          </w:tcPr>
          <w:p w14:paraId="16F4EFC8" w14:textId="77777777" w:rsidR="00B86787" w:rsidRPr="00DF53B4" w:rsidRDefault="00B86787" w:rsidP="00646400">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4D9F9A8E"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7EF91DB0" w14:textId="77777777" w:rsidR="00B86787" w:rsidRPr="00DF53B4" w:rsidRDefault="00B86787" w:rsidP="00646400">
            <w:pPr>
              <w:keepNext/>
              <w:keepLines/>
              <w:spacing w:after="0"/>
              <w:rPr>
                <w:rFonts w:ascii="Arial" w:hAnsi="Arial"/>
                <w:sz w:val="18"/>
              </w:rPr>
            </w:pPr>
            <w:r>
              <w:rPr>
                <w:rFonts w:ascii="Arial" w:hAnsi="Arial"/>
                <w:sz w:val="18"/>
              </w:rPr>
              <w:t>MO call has been established:</w:t>
            </w:r>
            <w:r>
              <w:rPr>
                <w:rFonts w:ascii="Arial" w:hAnsi="Arial"/>
                <w:sz w:val="18"/>
              </w:rPr>
              <w:br/>
            </w:r>
            <w:proofErr w:type="spellStart"/>
            <w:r w:rsidRPr="00DF53B4">
              <w:rPr>
                <w:rFonts w:ascii="Arial" w:hAnsi="Arial"/>
                <w:sz w:val="18"/>
              </w:rPr>
              <w:t>px_IMS_CalleeContactUri</w:t>
            </w:r>
            <w:proofErr w:type="spellEnd"/>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rPr>
              <w:t>address of the remote UE as sent in the Contact header field of the dialog creating MT INVITE in the preamble</w:t>
            </w:r>
          </w:p>
        </w:tc>
        <w:tc>
          <w:tcPr>
            <w:tcW w:w="709" w:type="dxa"/>
            <w:tcBorders>
              <w:top w:val="nil"/>
              <w:left w:val="single" w:sz="4" w:space="0" w:color="auto"/>
              <w:bottom w:val="nil"/>
              <w:right w:val="single" w:sz="4" w:space="0" w:color="auto"/>
            </w:tcBorders>
          </w:tcPr>
          <w:p w14:paraId="35F4DC8E"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DBDF18E" w14:textId="77777777" w:rsidR="00B86787" w:rsidRPr="00DF53B4" w:rsidRDefault="00B86787" w:rsidP="00646400">
            <w:pPr>
              <w:keepNext/>
              <w:keepLines/>
              <w:spacing w:after="0"/>
              <w:rPr>
                <w:rFonts w:ascii="Arial" w:hAnsi="Arial"/>
                <w:sz w:val="18"/>
              </w:rPr>
            </w:pPr>
          </w:p>
        </w:tc>
      </w:tr>
      <w:tr w:rsidR="00B86787" w:rsidRPr="00DF53B4" w14:paraId="27AB0CD8" w14:textId="77777777" w:rsidTr="00646400">
        <w:trPr>
          <w:cantSplit/>
          <w:tblHeader/>
          <w:jc w:val="center"/>
        </w:trPr>
        <w:tc>
          <w:tcPr>
            <w:tcW w:w="1751" w:type="dxa"/>
            <w:tcBorders>
              <w:top w:val="nil"/>
              <w:left w:val="single" w:sz="4" w:space="0" w:color="auto"/>
              <w:bottom w:val="nil"/>
              <w:right w:val="single" w:sz="4" w:space="0" w:color="auto"/>
            </w:tcBorders>
          </w:tcPr>
          <w:p w14:paraId="56F7B121" w14:textId="77777777" w:rsidR="00B86787" w:rsidRPr="00DF53B4" w:rsidRDefault="00B86787" w:rsidP="00646400">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77531B4C" w14:textId="77777777" w:rsidR="00B86787" w:rsidRPr="00DF53B4" w:rsidRDefault="00B86787" w:rsidP="00646400">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4A4B2A6B"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emergency service URN beginning with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top w:val="nil"/>
              <w:left w:val="single" w:sz="4" w:space="0" w:color="auto"/>
              <w:bottom w:val="nil"/>
              <w:right w:val="single" w:sz="4" w:space="0" w:color="auto"/>
            </w:tcBorders>
          </w:tcPr>
          <w:p w14:paraId="40A735C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C78E4D" w14:textId="77777777" w:rsidR="00B86787" w:rsidRPr="00DF53B4" w:rsidRDefault="00B86787" w:rsidP="00646400">
            <w:pPr>
              <w:keepNext/>
              <w:keepLines/>
              <w:spacing w:after="0"/>
              <w:rPr>
                <w:rFonts w:ascii="Arial" w:hAnsi="Arial"/>
                <w:sz w:val="18"/>
              </w:rPr>
            </w:pPr>
            <w:r w:rsidRPr="00DF53B4">
              <w:rPr>
                <w:rFonts w:ascii="Arial" w:hAnsi="Arial"/>
                <w:sz w:val="18"/>
              </w:rPr>
              <w:t>RFC 5031 [97]</w:t>
            </w:r>
          </w:p>
        </w:tc>
      </w:tr>
      <w:tr w:rsidR="00B86787" w:rsidRPr="00DF53B4" w14:paraId="0F9B84F1" w14:textId="77777777" w:rsidTr="00646400">
        <w:trPr>
          <w:cantSplit/>
          <w:tblHeader/>
          <w:jc w:val="center"/>
        </w:trPr>
        <w:tc>
          <w:tcPr>
            <w:tcW w:w="1751" w:type="dxa"/>
            <w:tcBorders>
              <w:top w:val="nil"/>
              <w:left w:val="single" w:sz="4" w:space="0" w:color="auto"/>
              <w:bottom w:val="nil"/>
              <w:right w:val="single" w:sz="4" w:space="0" w:color="auto"/>
            </w:tcBorders>
          </w:tcPr>
          <w:p w14:paraId="68189162" w14:textId="77777777" w:rsidR="00B86787" w:rsidRPr="00DF53B4" w:rsidRDefault="00B86787" w:rsidP="00646400">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118E516B" w14:textId="77777777" w:rsidR="00B86787" w:rsidRPr="00DF53B4" w:rsidRDefault="00B86787" w:rsidP="00646400">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1BD6302B" w14:textId="77777777" w:rsidR="00B86787" w:rsidRPr="00DF53B4" w:rsidRDefault="00B86787" w:rsidP="00646400">
            <w:pPr>
              <w:keepNext/>
              <w:keepLines/>
              <w:spacing w:after="0"/>
              <w:rPr>
                <w:rFonts w:ascii="Arial" w:hAnsi="Arial"/>
                <w:i/>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p w14:paraId="0302A13D" w14:textId="77777777" w:rsidR="00B86787" w:rsidRPr="00DF53B4" w:rsidRDefault="00B86787" w:rsidP="00646400">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16F05CCE"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1E2514CB"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45B4CE51" w14:textId="77777777" w:rsidTr="00646400">
        <w:trPr>
          <w:cantSplit/>
          <w:tblHeader/>
          <w:jc w:val="center"/>
        </w:trPr>
        <w:tc>
          <w:tcPr>
            <w:tcW w:w="1751" w:type="dxa"/>
            <w:tcBorders>
              <w:top w:val="nil"/>
              <w:left w:val="single" w:sz="4" w:space="0" w:color="auto"/>
              <w:bottom w:val="nil"/>
              <w:right w:val="single" w:sz="4" w:space="0" w:color="auto"/>
            </w:tcBorders>
          </w:tcPr>
          <w:p w14:paraId="5C47D92E" w14:textId="77777777" w:rsidR="00B86787" w:rsidRPr="00DF53B4" w:rsidRDefault="00B86787" w:rsidP="00646400">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4B63AC6D" w14:textId="77777777" w:rsidR="00B86787" w:rsidRPr="00DF53B4" w:rsidRDefault="00B86787" w:rsidP="00646400">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49DAAEF5" w14:textId="77777777" w:rsidR="00B86787" w:rsidRPr="00DF53B4" w:rsidRDefault="00B86787" w:rsidP="00646400">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top w:val="nil"/>
              <w:left w:val="single" w:sz="4" w:space="0" w:color="auto"/>
              <w:bottom w:val="nil"/>
              <w:right w:val="single" w:sz="4" w:space="0" w:color="auto"/>
            </w:tcBorders>
          </w:tcPr>
          <w:p w14:paraId="6576D347"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1A9448AD"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0ADBF495" w14:textId="77777777" w:rsidTr="00646400">
        <w:trPr>
          <w:cantSplit/>
          <w:tblHeader/>
          <w:jc w:val="center"/>
        </w:trPr>
        <w:tc>
          <w:tcPr>
            <w:tcW w:w="1751" w:type="dxa"/>
            <w:tcBorders>
              <w:top w:val="nil"/>
              <w:left w:val="single" w:sz="4" w:space="0" w:color="auto"/>
              <w:right w:val="single" w:sz="4" w:space="0" w:color="auto"/>
            </w:tcBorders>
          </w:tcPr>
          <w:p w14:paraId="445BDF7A" w14:textId="77777777" w:rsidR="00B86787" w:rsidRPr="00DF53B4" w:rsidRDefault="00B86787" w:rsidP="00646400">
            <w:pPr>
              <w:keepNext/>
              <w:keepLines/>
              <w:spacing w:after="0"/>
              <w:rPr>
                <w:rFonts w:ascii="Arial" w:hAnsi="Arial"/>
                <w:b/>
                <w:sz w:val="18"/>
              </w:rPr>
            </w:pPr>
          </w:p>
        </w:tc>
        <w:tc>
          <w:tcPr>
            <w:tcW w:w="1105" w:type="dxa"/>
            <w:tcBorders>
              <w:top w:val="nil"/>
              <w:left w:val="single" w:sz="4" w:space="0" w:color="auto"/>
              <w:right w:val="single" w:sz="4" w:space="0" w:color="auto"/>
            </w:tcBorders>
          </w:tcPr>
          <w:p w14:paraId="1399344C" w14:textId="77777777" w:rsidR="00B86787" w:rsidRPr="00DF53B4" w:rsidRDefault="00B86787" w:rsidP="00646400">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77780D71" w14:textId="77777777" w:rsidR="00B86787" w:rsidRPr="00DF53B4" w:rsidRDefault="00B86787" w:rsidP="00646400">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53A88CFA"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04354670"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5DA55BD1"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3342ACF4" w14:textId="77777777" w:rsidR="00B86787" w:rsidRPr="00DF53B4" w:rsidRDefault="00B86787" w:rsidP="00646400">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1FF1E8A8"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E772A9B" w14:textId="77777777" w:rsidR="00B86787" w:rsidRPr="00DF53B4" w:rsidRDefault="00B86787" w:rsidP="00646400">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5CAA514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CFCE9E3" w14:textId="77777777" w:rsidR="00B86787" w:rsidRPr="00DF53B4" w:rsidRDefault="00B86787" w:rsidP="00646400">
            <w:pPr>
              <w:keepNext/>
              <w:keepLines/>
              <w:spacing w:after="0"/>
              <w:rPr>
                <w:rFonts w:ascii="Arial" w:hAnsi="Arial"/>
                <w:sz w:val="18"/>
              </w:rPr>
            </w:pPr>
          </w:p>
        </w:tc>
      </w:tr>
      <w:tr w:rsidR="00B86787" w:rsidRPr="00DF53B4" w14:paraId="4B7AA977" w14:textId="77777777" w:rsidTr="00646400">
        <w:trPr>
          <w:cantSplit/>
          <w:tblHeader/>
          <w:jc w:val="center"/>
        </w:trPr>
        <w:tc>
          <w:tcPr>
            <w:tcW w:w="1751" w:type="dxa"/>
            <w:tcBorders>
              <w:top w:val="single" w:sz="4" w:space="0" w:color="auto"/>
              <w:left w:val="single" w:sz="4" w:space="0" w:color="auto"/>
              <w:bottom w:val="nil"/>
              <w:right w:val="single" w:sz="4" w:space="0" w:color="auto"/>
            </w:tcBorders>
            <w:hideMark/>
          </w:tcPr>
          <w:p w14:paraId="2BC03D2A" w14:textId="77777777" w:rsidR="00B86787" w:rsidRPr="00DF53B4" w:rsidRDefault="00B86787" w:rsidP="00646400">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08F73EBD"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02EA145"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7ED87EA"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1E841086"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113431BA" w14:textId="77777777" w:rsidTr="00646400">
        <w:trPr>
          <w:cantSplit/>
          <w:tblHeader/>
          <w:jc w:val="center"/>
        </w:trPr>
        <w:tc>
          <w:tcPr>
            <w:tcW w:w="1751" w:type="dxa"/>
            <w:tcBorders>
              <w:top w:val="nil"/>
              <w:left w:val="single" w:sz="4" w:space="0" w:color="auto"/>
              <w:bottom w:val="nil"/>
              <w:right w:val="single" w:sz="4" w:space="0" w:color="auto"/>
            </w:tcBorders>
            <w:hideMark/>
          </w:tcPr>
          <w:p w14:paraId="3BC40A54"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1105" w:type="dxa"/>
            <w:tcBorders>
              <w:top w:val="nil"/>
              <w:left w:val="single" w:sz="4" w:space="0" w:color="auto"/>
              <w:bottom w:val="nil"/>
              <w:right w:val="single" w:sz="4" w:space="0" w:color="auto"/>
            </w:tcBorders>
          </w:tcPr>
          <w:p w14:paraId="6ACD1905" w14:textId="77777777" w:rsidR="00B86787" w:rsidRPr="00DF53B4" w:rsidRDefault="00B86787" w:rsidP="00646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5945D338" w14:textId="77777777" w:rsidR="00B86787" w:rsidRPr="00DF53B4" w:rsidRDefault="00B86787" w:rsidP="00646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66C4F5AA" w14:textId="77777777" w:rsidR="00B86787" w:rsidRPr="00DF53B4" w:rsidRDefault="00B86787" w:rsidP="00646400">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2D11714C" w14:textId="77777777" w:rsidR="00B86787" w:rsidRPr="00DF53B4" w:rsidRDefault="00B86787" w:rsidP="00646400">
            <w:pPr>
              <w:keepNext/>
              <w:keepLines/>
              <w:spacing w:after="0"/>
              <w:rPr>
                <w:rFonts w:ascii="Arial" w:hAnsi="Arial"/>
                <w:i/>
                <w:sz w:val="18"/>
                <w:lang w:eastAsia="ja-JP"/>
              </w:rPr>
            </w:pPr>
          </w:p>
        </w:tc>
      </w:tr>
      <w:tr w:rsidR="00B86787" w:rsidRPr="00DF53B4" w14:paraId="7F6B0A80" w14:textId="77777777" w:rsidTr="00646400">
        <w:trPr>
          <w:cantSplit/>
          <w:tblHeader/>
          <w:jc w:val="center"/>
        </w:trPr>
        <w:tc>
          <w:tcPr>
            <w:tcW w:w="1751" w:type="dxa"/>
            <w:tcBorders>
              <w:top w:val="nil"/>
              <w:left w:val="single" w:sz="4" w:space="0" w:color="auto"/>
              <w:bottom w:val="nil"/>
              <w:right w:val="single" w:sz="4" w:space="0" w:color="auto"/>
            </w:tcBorders>
            <w:hideMark/>
          </w:tcPr>
          <w:p w14:paraId="1A645A21" w14:textId="77777777" w:rsidR="00B86787" w:rsidRPr="00DF53B4" w:rsidRDefault="00B86787" w:rsidP="00646400">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16E26840"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nil"/>
              <w:right w:val="single" w:sz="4" w:space="0" w:color="auto"/>
            </w:tcBorders>
            <w:hideMark/>
          </w:tcPr>
          <w:p w14:paraId="06C624F0" w14:textId="77777777" w:rsidR="00B86787" w:rsidRPr="00DF53B4" w:rsidRDefault="00B86787" w:rsidP="00646400">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7A83BBD0" w14:textId="77777777" w:rsidR="00B86787" w:rsidRPr="00DF53B4" w:rsidRDefault="00B86787" w:rsidP="00646400">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AC91658" w14:textId="77777777" w:rsidR="00B86787" w:rsidRPr="00DF53B4" w:rsidRDefault="00B86787" w:rsidP="00646400">
            <w:pPr>
              <w:keepNext/>
              <w:keepLines/>
              <w:spacing w:after="0"/>
              <w:rPr>
                <w:rFonts w:ascii="Arial" w:hAnsi="Arial"/>
                <w:i/>
                <w:sz w:val="18"/>
              </w:rPr>
            </w:pPr>
          </w:p>
        </w:tc>
      </w:tr>
      <w:tr w:rsidR="00B86787" w:rsidRPr="00DF53B4" w14:paraId="7256AFC2" w14:textId="77777777" w:rsidTr="00646400">
        <w:trPr>
          <w:cantSplit/>
          <w:tblHeader/>
          <w:jc w:val="center"/>
        </w:trPr>
        <w:tc>
          <w:tcPr>
            <w:tcW w:w="1751" w:type="dxa"/>
            <w:tcBorders>
              <w:top w:val="nil"/>
              <w:left w:val="single" w:sz="4" w:space="0" w:color="auto"/>
              <w:bottom w:val="nil"/>
              <w:right w:val="single" w:sz="4" w:space="0" w:color="auto"/>
            </w:tcBorders>
          </w:tcPr>
          <w:p w14:paraId="487EDD37"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5F9659D"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19</w:t>
            </w:r>
          </w:p>
        </w:tc>
        <w:tc>
          <w:tcPr>
            <w:tcW w:w="4633" w:type="dxa"/>
            <w:tcBorders>
              <w:top w:val="nil"/>
              <w:left w:val="single" w:sz="4" w:space="0" w:color="auto"/>
              <w:bottom w:val="nil"/>
              <w:right w:val="single" w:sz="4" w:space="0" w:color="auto"/>
            </w:tcBorders>
          </w:tcPr>
          <w:p w14:paraId="0BBC21B0" w14:textId="77777777" w:rsidR="00B86787" w:rsidRPr="00DF53B4" w:rsidRDefault="00B86787" w:rsidP="00646400">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4B6514C2" w14:textId="77777777" w:rsidR="00B86787" w:rsidRPr="00DF53B4" w:rsidRDefault="00B86787" w:rsidP="00646400">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FDA3CAD" w14:textId="77777777" w:rsidR="00B86787" w:rsidRPr="00DF53B4" w:rsidRDefault="00B86787" w:rsidP="00646400">
            <w:pPr>
              <w:keepNext/>
              <w:keepLines/>
              <w:spacing w:after="0"/>
              <w:rPr>
                <w:rFonts w:ascii="Arial" w:hAnsi="Arial"/>
                <w:i/>
                <w:sz w:val="18"/>
              </w:rPr>
            </w:pPr>
          </w:p>
        </w:tc>
      </w:tr>
      <w:tr w:rsidR="00B86787" w:rsidRPr="00DF53B4" w14:paraId="2E07CCF6" w14:textId="77777777" w:rsidTr="00646400">
        <w:trPr>
          <w:cantSplit/>
          <w:tblHeader/>
          <w:jc w:val="center"/>
        </w:trPr>
        <w:tc>
          <w:tcPr>
            <w:tcW w:w="1751" w:type="dxa"/>
            <w:tcBorders>
              <w:top w:val="nil"/>
              <w:left w:val="single" w:sz="4" w:space="0" w:color="auto"/>
              <w:bottom w:val="nil"/>
              <w:right w:val="single" w:sz="4" w:space="0" w:color="auto"/>
            </w:tcBorders>
          </w:tcPr>
          <w:p w14:paraId="02A18983"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A250696"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497A7179" w14:textId="77777777" w:rsidR="00B86787" w:rsidRPr="00DF53B4" w:rsidRDefault="00B86787" w:rsidP="00646400">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79601CA4" w14:textId="77777777" w:rsidR="00B86787" w:rsidRPr="00DF53B4" w:rsidRDefault="00B86787" w:rsidP="00646400">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737AD7F" w14:textId="77777777" w:rsidR="00B86787" w:rsidRPr="00DF53B4" w:rsidRDefault="00B86787" w:rsidP="00646400">
            <w:pPr>
              <w:keepNext/>
              <w:keepLines/>
              <w:spacing w:after="0"/>
              <w:rPr>
                <w:rFonts w:ascii="Arial" w:hAnsi="Arial"/>
                <w:i/>
                <w:sz w:val="18"/>
              </w:rPr>
            </w:pPr>
          </w:p>
        </w:tc>
      </w:tr>
      <w:tr w:rsidR="00B86787" w:rsidRPr="00DF53B4" w14:paraId="6F1ADCEE" w14:textId="77777777" w:rsidTr="00646400">
        <w:trPr>
          <w:cantSplit/>
          <w:tblHeader/>
          <w:jc w:val="center"/>
        </w:trPr>
        <w:tc>
          <w:tcPr>
            <w:tcW w:w="1751" w:type="dxa"/>
            <w:tcBorders>
              <w:top w:val="nil"/>
              <w:left w:val="single" w:sz="4" w:space="0" w:color="auto"/>
              <w:bottom w:val="nil"/>
              <w:right w:val="single" w:sz="4" w:space="0" w:color="auto"/>
            </w:tcBorders>
          </w:tcPr>
          <w:p w14:paraId="7C4EBB87"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37D12CA"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046CD31" w14:textId="77777777" w:rsidR="00B86787" w:rsidRPr="00DF53B4" w:rsidRDefault="00B86787" w:rsidP="00646400">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573A8360" w14:textId="77777777" w:rsidR="00B86787" w:rsidRPr="00DF53B4" w:rsidRDefault="00B86787" w:rsidP="00646400">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ACEEB03" w14:textId="77777777" w:rsidR="00B86787" w:rsidRPr="00DF53B4" w:rsidRDefault="00B86787" w:rsidP="00646400">
            <w:pPr>
              <w:keepNext/>
              <w:keepLines/>
              <w:spacing w:after="0"/>
              <w:rPr>
                <w:rFonts w:ascii="Arial" w:hAnsi="Arial"/>
                <w:i/>
                <w:sz w:val="18"/>
              </w:rPr>
            </w:pPr>
          </w:p>
        </w:tc>
      </w:tr>
      <w:tr w:rsidR="00B86787" w:rsidRPr="00DF53B4" w14:paraId="6D1B81FA" w14:textId="77777777" w:rsidTr="00646400">
        <w:trPr>
          <w:cantSplit/>
          <w:tblHeader/>
          <w:jc w:val="center"/>
        </w:trPr>
        <w:tc>
          <w:tcPr>
            <w:tcW w:w="1751" w:type="dxa"/>
            <w:tcBorders>
              <w:top w:val="nil"/>
              <w:left w:val="single" w:sz="4" w:space="0" w:color="auto"/>
              <w:bottom w:val="nil"/>
              <w:right w:val="single" w:sz="4" w:space="0" w:color="auto"/>
            </w:tcBorders>
          </w:tcPr>
          <w:p w14:paraId="749A86A0" w14:textId="77777777" w:rsidR="00B86787" w:rsidRPr="00DF53B4" w:rsidRDefault="00B86787" w:rsidP="00646400">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672BA52E"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06CB5B3" w14:textId="77777777" w:rsidR="00B86787" w:rsidRPr="00DF53B4" w:rsidRDefault="00B86787" w:rsidP="00646400">
            <w:pPr>
              <w:keepNext/>
              <w:keepLines/>
              <w:spacing w:after="0"/>
              <w:rPr>
                <w:rFonts w:ascii="Arial" w:hAnsi="Arial"/>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35833B4A" w14:textId="77777777" w:rsidR="00B86787" w:rsidRPr="00DF53B4" w:rsidRDefault="00B86787" w:rsidP="00646400">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0686669E" w14:textId="77777777" w:rsidR="00B86787" w:rsidRPr="00DF53B4" w:rsidRDefault="00B86787" w:rsidP="00646400">
            <w:pPr>
              <w:keepNext/>
              <w:keepLines/>
              <w:spacing w:after="0"/>
              <w:rPr>
                <w:rFonts w:ascii="Arial" w:hAnsi="Arial"/>
                <w:i/>
                <w:sz w:val="18"/>
              </w:rPr>
            </w:pPr>
            <w:r w:rsidRPr="00DF53B4">
              <w:rPr>
                <w:rFonts w:ascii="Arial" w:hAnsi="Arial"/>
                <w:sz w:val="18"/>
              </w:rPr>
              <w:t>RFC 3581 [96]</w:t>
            </w:r>
          </w:p>
        </w:tc>
      </w:tr>
      <w:tr w:rsidR="00B86787" w:rsidRPr="00DF53B4" w14:paraId="58431AE0" w14:textId="77777777" w:rsidTr="00646400">
        <w:trPr>
          <w:cantSplit/>
          <w:tblHeader/>
          <w:jc w:val="center"/>
        </w:trPr>
        <w:tc>
          <w:tcPr>
            <w:tcW w:w="1751" w:type="dxa"/>
            <w:tcBorders>
              <w:top w:val="nil"/>
              <w:left w:val="single" w:sz="4" w:space="0" w:color="auto"/>
              <w:bottom w:val="single" w:sz="4" w:space="0" w:color="auto"/>
              <w:right w:val="single" w:sz="4" w:space="0" w:color="auto"/>
            </w:tcBorders>
            <w:hideMark/>
          </w:tcPr>
          <w:p w14:paraId="53565811" w14:textId="77777777" w:rsidR="00B86787" w:rsidRPr="00DF53B4" w:rsidRDefault="00B86787" w:rsidP="00646400">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327D74F2"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11FC298E" w14:textId="77777777" w:rsidR="00B86787" w:rsidRPr="00DF53B4" w:rsidRDefault="00B86787" w:rsidP="00646400">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11D2E48F"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2970FB9" w14:textId="77777777" w:rsidR="00B86787" w:rsidRPr="00DF53B4" w:rsidRDefault="00B86787" w:rsidP="00646400">
            <w:pPr>
              <w:keepNext/>
              <w:keepLines/>
              <w:spacing w:after="0"/>
              <w:rPr>
                <w:rFonts w:ascii="Arial" w:hAnsi="Arial"/>
                <w:sz w:val="18"/>
              </w:rPr>
            </w:pPr>
          </w:p>
        </w:tc>
      </w:tr>
      <w:tr w:rsidR="00B86787" w:rsidRPr="00DF53B4" w14:paraId="1C0D0A5C" w14:textId="77777777" w:rsidTr="00646400">
        <w:trPr>
          <w:cantSplit/>
          <w:tblHeader/>
          <w:jc w:val="center"/>
        </w:trPr>
        <w:tc>
          <w:tcPr>
            <w:tcW w:w="1751" w:type="dxa"/>
            <w:tcBorders>
              <w:top w:val="nil"/>
              <w:left w:val="single" w:sz="4" w:space="0" w:color="auto"/>
              <w:right w:val="single" w:sz="4" w:space="0" w:color="auto"/>
            </w:tcBorders>
          </w:tcPr>
          <w:p w14:paraId="216AE815" w14:textId="77777777" w:rsidR="00B86787" w:rsidRPr="00DF53B4" w:rsidRDefault="00B86787" w:rsidP="00646400">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1D5625E7"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right w:val="single" w:sz="4" w:space="0" w:color="auto"/>
            </w:tcBorders>
          </w:tcPr>
          <w:p w14:paraId="0CF8D235" w14:textId="77777777" w:rsidR="00B86787" w:rsidRPr="00DF53B4" w:rsidRDefault="00B86787" w:rsidP="0064640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40A4F313"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130E061C"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6A6C876B" w14:textId="77777777" w:rsidTr="00646400">
        <w:trPr>
          <w:cantSplit/>
          <w:tblHeader/>
          <w:jc w:val="center"/>
        </w:trPr>
        <w:tc>
          <w:tcPr>
            <w:tcW w:w="1751" w:type="dxa"/>
            <w:tcBorders>
              <w:top w:val="nil"/>
              <w:left w:val="single" w:sz="4" w:space="0" w:color="auto"/>
              <w:right w:val="single" w:sz="4" w:space="0" w:color="auto"/>
            </w:tcBorders>
          </w:tcPr>
          <w:p w14:paraId="3B532903" w14:textId="77777777" w:rsidR="00B86787" w:rsidRPr="00DF53B4" w:rsidRDefault="00B86787" w:rsidP="00646400">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00593DC6" w14:textId="77777777" w:rsidR="00B86787" w:rsidRPr="00DF53B4" w:rsidRDefault="00B86787" w:rsidP="00646400">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7AA374B2" w14:textId="77777777" w:rsidR="00B86787" w:rsidRPr="00DF53B4" w:rsidRDefault="00B86787" w:rsidP="00646400">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6BC0D17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5F30B3BF" w14:textId="77777777" w:rsidR="00B86787" w:rsidRPr="00DF53B4" w:rsidRDefault="00B86787" w:rsidP="00646400">
            <w:pPr>
              <w:keepNext/>
              <w:keepLines/>
              <w:spacing w:after="0"/>
              <w:rPr>
                <w:rFonts w:ascii="Arial" w:hAnsi="Arial"/>
                <w:sz w:val="18"/>
              </w:rPr>
            </w:pPr>
          </w:p>
        </w:tc>
      </w:tr>
      <w:tr w:rsidR="00B86787" w:rsidRPr="00DF53B4" w14:paraId="3684BCBD" w14:textId="77777777" w:rsidTr="00646400">
        <w:trPr>
          <w:cantSplit/>
          <w:tblHeader/>
          <w:jc w:val="center"/>
        </w:trPr>
        <w:tc>
          <w:tcPr>
            <w:tcW w:w="1751" w:type="dxa"/>
            <w:tcBorders>
              <w:left w:val="single" w:sz="4" w:space="0" w:color="auto"/>
              <w:right w:val="single" w:sz="4" w:space="0" w:color="auto"/>
            </w:tcBorders>
          </w:tcPr>
          <w:p w14:paraId="6093F653"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275DC1EB"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17</w:t>
            </w:r>
          </w:p>
        </w:tc>
        <w:tc>
          <w:tcPr>
            <w:tcW w:w="4633" w:type="dxa"/>
            <w:tcBorders>
              <w:left w:val="single" w:sz="4" w:space="0" w:color="auto"/>
              <w:right w:val="single" w:sz="4" w:space="0" w:color="auto"/>
            </w:tcBorders>
          </w:tcPr>
          <w:p w14:paraId="52E52033" w14:textId="77777777" w:rsidR="00B86787" w:rsidRPr="00DF53B4" w:rsidRDefault="00B86787" w:rsidP="00646400">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3B111779"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19BE59B9" w14:textId="77777777" w:rsidR="00B86787" w:rsidRPr="00DF53B4" w:rsidRDefault="00B86787" w:rsidP="00646400">
            <w:pPr>
              <w:keepNext/>
              <w:keepLines/>
              <w:spacing w:after="0"/>
              <w:rPr>
                <w:rFonts w:ascii="Arial" w:hAnsi="Arial"/>
                <w:sz w:val="18"/>
              </w:rPr>
            </w:pPr>
          </w:p>
        </w:tc>
      </w:tr>
      <w:tr w:rsidR="00B86787" w:rsidRPr="00DF53B4" w14:paraId="4F0E7CD6" w14:textId="77777777" w:rsidTr="00646400">
        <w:trPr>
          <w:cantSplit/>
          <w:tblHeader/>
          <w:jc w:val="center"/>
        </w:trPr>
        <w:tc>
          <w:tcPr>
            <w:tcW w:w="1751" w:type="dxa"/>
            <w:tcBorders>
              <w:left w:val="single" w:sz="4" w:space="0" w:color="auto"/>
              <w:right w:val="single" w:sz="4" w:space="0" w:color="auto"/>
            </w:tcBorders>
          </w:tcPr>
          <w:p w14:paraId="1D4970C9"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2578857F"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BA60EA3" w14:textId="77777777" w:rsidR="00B86787" w:rsidRPr="00DF53B4" w:rsidRDefault="00B86787" w:rsidP="00646400">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4C8C5137" w14:textId="77777777" w:rsidR="00B86787" w:rsidRPr="00DF53B4" w:rsidRDefault="00B86787" w:rsidP="00646400">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3E148831"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34B99824" w14:textId="77777777" w:rsidR="00B86787" w:rsidRPr="00DF53B4" w:rsidRDefault="00B86787" w:rsidP="00646400">
            <w:pPr>
              <w:keepNext/>
              <w:keepLines/>
              <w:spacing w:after="0"/>
              <w:rPr>
                <w:rFonts w:ascii="Arial" w:hAnsi="Arial"/>
                <w:sz w:val="18"/>
              </w:rPr>
            </w:pPr>
          </w:p>
        </w:tc>
      </w:tr>
      <w:tr w:rsidR="00B86787" w:rsidRPr="00DF53B4" w14:paraId="1AA04B4A" w14:textId="77777777" w:rsidTr="00646400">
        <w:trPr>
          <w:cantSplit/>
          <w:tblHeader/>
          <w:jc w:val="center"/>
        </w:trPr>
        <w:tc>
          <w:tcPr>
            <w:tcW w:w="1751" w:type="dxa"/>
            <w:tcBorders>
              <w:left w:val="single" w:sz="4" w:space="0" w:color="auto"/>
              <w:right w:val="single" w:sz="4" w:space="0" w:color="auto"/>
            </w:tcBorders>
          </w:tcPr>
          <w:p w14:paraId="79D7FCD3"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6E0B17BF"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6,A</w:t>
            </w:r>
            <w:proofErr w:type="gramEnd"/>
            <w:r w:rsidRPr="00DF53B4">
              <w:rPr>
                <w:rFonts w:ascii="Arial" w:hAnsi="Arial"/>
                <w:sz w:val="18"/>
              </w:rPr>
              <w:t>19</w:t>
            </w:r>
          </w:p>
        </w:tc>
        <w:tc>
          <w:tcPr>
            <w:tcW w:w="4633" w:type="dxa"/>
            <w:tcBorders>
              <w:left w:val="single" w:sz="4" w:space="0" w:color="auto"/>
              <w:right w:val="single" w:sz="4" w:space="0" w:color="auto"/>
            </w:tcBorders>
          </w:tcPr>
          <w:p w14:paraId="3A9AE636" w14:textId="77777777" w:rsidR="00B86787" w:rsidRPr="00DF53B4" w:rsidRDefault="00B86787" w:rsidP="00646400">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right w:val="single" w:sz="4" w:space="0" w:color="auto"/>
            </w:tcBorders>
          </w:tcPr>
          <w:p w14:paraId="637E67C7"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0360260C" w14:textId="77777777" w:rsidR="00B86787" w:rsidRPr="00DF53B4" w:rsidRDefault="00B86787" w:rsidP="00646400">
            <w:pPr>
              <w:keepNext/>
              <w:keepLines/>
              <w:spacing w:after="0"/>
              <w:rPr>
                <w:rFonts w:ascii="Arial" w:hAnsi="Arial"/>
                <w:sz w:val="18"/>
              </w:rPr>
            </w:pPr>
          </w:p>
        </w:tc>
      </w:tr>
      <w:tr w:rsidR="00B86787" w:rsidRPr="00DF53B4" w14:paraId="2424FCE5"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127520D0"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3278979E" w14:textId="77777777" w:rsidR="00B86787" w:rsidRPr="00DF53B4" w:rsidRDefault="00B86787" w:rsidP="00646400">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575D49E2" w14:textId="77777777" w:rsidR="00B86787" w:rsidRPr="00DF53B4" w:rsidRDefault="00B86787" w:rsidP="00646400">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bottom w:val="single" w:sz="4" w:space="0" w:color="auto"/>
              <w:right w:val="single" w:sz="4" w:space="0" w:color="auto"/>
            </w:tcBorders>
          </w:tcPr>
          <w:p w14:paraId="30E859DD"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CCC494D" w14:textId="77777777" w:rsidR="00B86787" w:rsidRPr="00DF53B4" w:rsidRDefault="00B86787" w:rsidP="00646400">
            <w:pPr>
              <w:keepNext/>
              <w:keepLines/>
              <w:spacing w:after="0"/>
              <w:rPr>
                <w:rFonts w:ascii="Arial" w:hAnsi="Arial"/>
                <w:sz w:val="18"/>
              </w:rPr>
            </w:pPr>
          </w:p>
        </w:tc>
      </w:tr>
      <w:tr w:rsidR="00B86787" w:rsidRPr="00DF53B4" w14:paraId="3E62CDE6" w14:textId="77777777" w:rsidTr="00646400">
        <w:trPr>
          <w:cantSplit/>
          <w:tblHeader/>
          <w:jc w:val="center"/>
        </w:trPr>
        <w:tc>
          <w:tcPr>
            <w:tcW w:w="1751" w:type="dxa"/>
            <w:tcBorders>
              <w:top w:val="nil"/>
              <w:left w:val="single" w:sz="4" w:space="0" w:color="auto"/>
              <w:right w:val="single" w:sz="4" w:space="0" w:color="auto"/>
            </w:tcBorders>
          </w:tcPr>
          <w:p w14:paraId="3A06A293" w14:textId="77777777" w:rsidR="00B86787" w:rsidRPr="00DF53B4" w:rsidRDefault="00B86787" w:rsidP="00646400">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2B97C2E3"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right w:val="single" w:sz="4" w:space="0" w:color="auto"/>
            </w:tcBorders>
          </w:tcPr>
          <w:p w14:paraId="781C3E00" w14:textId="77777777" w:rsidR="00B86787" w:rsidRPr="00DF53B4" w:rsidRDefault="00B86787" w:rsidP="00646400">
            <w:pPr>
              <w:keepNext/>
              <w:keepLines/>
              <w:spacing w:after="0"/>
              <w:rPr>
                <w:rFonts w:ascii="Arial" w:hAnsi="Arial"/>
                <w:sz w:val="18"/>
              </w:rPr>
            </w:pPr>
          </w:p>
        </w:tc>
        <w:tc>
          <w:tcPr>
            <w:tcW w:w="709" w:type="dxa"/>
            <w:tcBorders>
              <w:top w:val="nil"/>
              <w:left w:val="single" w:sz="4" w:space="0" w:color="auto"/>
              <w:right w:val="single" w:sz="4" w:space="0" w:color="auto"/>
            </w:tcBorders>
          </w:tcPr>
          <w:p w14:paraId="6E838766"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46EE4891"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2B512540" w14:textId="77777777" w:rsidTr="00646400">
        <w:trPr>
          <w:cantSplit/>
          <w:tblHeader/>
          <w:jc w:val="center"/>
        </w:trPr>
        <w:tc>
          <w:tcPr>
            <w:tcW w:w="1751" w:type="dxa"/>
            <w:tcBorders>
              <w:top w:val="nil"/>
              <w:left w:val="single" w:sz="4" w:space="0" w:color="auto"/>
              <w:right w:val="single" w:sz="4" w:space="0" w:color="auto"/>
            </w:tcBorders>
          </w:tcPr>
          <w:p w14:paraId="6F81C79E"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right w:val="single" w:sz="4" w:space="0" w:color="auto"/>
            </w:tcBorders>
          </w:tcPr>
          <w:p w14:paraId="60D3FB26"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F56B94C" w14:textId="77777777" w:rsidR="00B86787" w:rsidRPr="00DF53B4" w:rsidRDefault="00B86787" w:rsidP="00646400">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7D0F5FF0"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51E07764" w14:textId="77777777" w:rsidR="00B86787" w:rsidRPr="00DF53B4" w:rsidRDefault="00B86787" w:rsidP="00646400">
            <w:pPr>
              <w:keepNext/>
              <w:keepLines/>
              <w:spacing w:after="0"/>
              <w:rPr>
                <w:rFonts w:ascii="Arial" w:hAnsi="Arial"/>
                <w:sz w:val="18"/>
              </w:rPr>
            </w:pPr>
          </w:p>
        </w:tc>
      </w:tr>
      <w:tr w:rsidR="00B86787" w:rsidRPr="00DF53B4" w14:paraId="4DC0CED7" w14:textId="77777777" w:rsidTr="00646400">
        <w:trPr>
          <w:cantSplit/>
          <w:tblHeader/>
          <w:jc w:val="center"/>
        </w:trPr>
        <w:tc>
          <w:tcPr>
            <w:tcW w:w="1751" w:type="dxa"/>
            <w:tcBorders>
              <w:left w:val="single" w:sz="4" w:space="0" w:color="auto"/>
              <w:right w:val="single" w:sz="4" w:space="0" w:color="auto"/>
            </w:tcBorders>
          </w:tcPr>
          <w:p w14:paraId="630ECDA2"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49F3A155"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7,A</w:t>
            </w:r>
            <w:proofErr w:type="gramEnd"/>
            <w:r w:rsidRPr="00DF53B4">
              <w:rPr>
                <w:rFonts w:ascii="Arial" w:hAnsi="Arial"/>
                <w:sz w:val="18"/>
              </w:rPr>
              <w:t>19</w:t>
            </w:r>
          </w:p>
        </w:tc>
        <w:tc>
          <w:tcPr>
            <w:tcW w:w="4633" w:type="dxa"/>
            <w:tcBorders>
              <w:left w:val="single" w:sz="4" w:space="0" w:color="auto"/>
              <w:right w:val="single" w:sz="4" w:space="0" w:color="auto"/>
            </w:tcBorders>
          </w:tcPr>
          <w:p w14:paraId="22811FC9" w14:textId="77777777" w:rsidR="00B86787" w:rsidRPr="00DF53B4" w:rsidRDefault="00B86787" w:rsidP="00646400">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4EAD16B2"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614C78BD" w14:textId="77777777" w:rsidR="00B86787" w:rsidRPr="00DF53B4" w:rsidRDefault="00B86787" w:rsidP="00646400">
            <w:pPr>
              <w:keepNext/>
              <w:keepLines/>
              <w:spacing w:after="0"/>
              <w:rPr>
                <w:rFonts w:ascii="Arial" w:hAnsi="Arial"/>
                <w:sz w:val="18"/>
              </w:rPr>
            </w:pPr>
          </w:p>
        </w:tc>
      </w:tr>
      <w:tr w:rsidR="00B86787" w:rsidRPr="00DF53B4" w14:paraId="564A1E43" w14:textId="77777777" w:rsidTr="00646400">
        <w:trPr>
          <w:cantSplit/>
          <w:tblHeader/>
          <w:jc w:val="center"/>
        </w:trPr>
        <w:tc>
          <w:tcPr>
            <w:tcW w:w="1751" w:type="dxa"/>
            <w:tcBorders>
              <w:left w:val="single" w:sz="4" w:space="0" w:color="auto"/>
              <w:right w:val="single" w:sz="4" w:space="0" w:color="auto"/>
            </w:tcBorders>
          </w:tcPr>
          <w:p w14:paraId="78CBE252"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40B66A49"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1184E28"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any SIP URI being subscribed and registered as listed in the XML body of the NOTIFY request; </w:t>
            </w:r>
            <w:proofErr w:type="gramStart"/>
            <w:r w:rsidRPr="00DF53B4">
              <w:rPr>
                <w:rFonts w:ascii="Arial" w:hAnsi="Arial"/>
                <w:sz w:val="18"/>
              </w:rPr>
              <w:t>additionally</w:t>
            </w:r>
            <w:proofErr w:type="gramEnd"/>
            <w:r w:rsidRPr="00DF53B4">
              <w:rPr>
                <w:rFonts w:ascii="Arial" w:hAnsi="Arial"/>
                <w:sz w:val="18"/>
              </w:rPr>
              <w:t xml:space="preserve">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0C7B33FE"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6D865A7B" w14:textId="77777777" w:rsidR="00B86787" w:rsidRPr="00DF53B4" w:rsidRDefault="00B86787" w:rsidP="00646400">
            <w:pPr>
              <w:keepNext/>
              <w:keepLines/>
              <w:spacing w:after="0"/>
              <w:rPr>
                <w:rFonts w:ascii="Arial" w:hAnsi="Arial"/>
                <w:sz w:val="18"/>
              </w:rPr>
            </w:pPr>
          </w:p>
        </w:tc>
      </w:tr>
      <w:tr w:rsidR="00B86787" w:rsidRPr="00DF53B4" w14:paraId="007A096B" w14:textId="77777777" w:rsidTr="00646400">
        <w:trPr>
          <w:cantSplit/>
          <w:tblHeader/>
          <w:jc w:val="center"/>
        </w:trPr>
        <w:tc>
          <w:tcPr>
            <w:tcW w:w="1751" w:type="dxa"/>
            <w:tcBorders>
              <w:left w:val="single" w:sz="4" w:space="0" w:color="auto"/>
              <w:right w:val="single" w:sz="4" w:space="0" w:color="auto"/>
            </w:tcBorders>
          </w:tcPr>
          <w:p w14:paraId="7477DAA9" w14:textId="77777777" w:rsidR="00B86787" w:rsidRPr="00DF53B4" w:rsidRDefault="00B86787" w:rsidP="00646400">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350C7BEF"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AFB4116" w14:textId="77777777" w:rsidR="00B86787" w:rsidRPr="00DF53B4" w:rsidRDefault="00B86787" w:rsidP="00646400">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53FCCAD9"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23FEC937" w14:textId="77777777" w:rsidR="00B86787" w:rsidRPr="00DF53B4" w:rsidRDefault="00B86787" w:rsidP="00646400">
            <w:pPr>
              <w:keepNext/>
              <w:keepLines/>
              <w:spacing w:after="0"/>
              <w:rPr>
                <w:rFonts w:ascii="Arial" w:hAnsi="Arial"/>
                <w:sz w:val="18"/>
              </w:rPr>
            </w:pPr>
          </w:p>
        </w:tc>
      </w:tr>
      <w:tr w:rsidR="00B86787" w:rsidRPr="00DF53B4" w14:paraId="32E216C7" w14:textId="77777777" w:rsidTr="00646400">
        <w:trPr>
          <w:cantSplit/>
          <w:tblHeader/>
          <w:jc w:val="center"/>
        </w:trPr>
        <w:tc>
          <w:tcPr>
            <w:tcW w:w="1751" w:type="dxa"/>
            <w:tcBorders>
              <w:left w:val="single" w:sz="4" w:space="0" w:color="auto"/>
              <w:right w:val="single" w:sz="4" w:space="0" w:color="auto"/>
            </w:tcBorders>
          </w:tcPr>
          <w:p w14:paraId="64C7F774"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666D1613"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01F4C2A7"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local SIP URI of the UE as used in any previous request in the same dialog (In the earlier requests within the same dialog this URI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right w:val="single" w:sz="4" w:space="0" w:color="auto"/>
            </w:tcBorders>
          </w:tcPr>
          <w:p w14:paraId="25DC3BCA"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0CEE73EE" w14:textId="77777777" w:rsidR="00B86787" w:rsidRPr="00DF53B4" w:rsidRDefault="00B86787" w:rsidP="00646400">
            <w:pPr>
              <w:keepNext/>
              <w:keepLines/>
              <w:spacing w:after="0"/>
              <w:rPr>
                <w:rFonts w:ascii="Arial" w:hAnsi="Arial"/>
                <w:sz w:val="18"/>
              </w:rPr>
            </w:pPr>
          </w:p>
        </w:tc>
      </w:tr>
      <w:tr w:rsidR="00B86787" w:rsidRPr="00DF53B4" w14:paraId="7449C67D"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2690954E" w14:textId="77777777" w:rsidR="00B86787" w:rsidRPr="00DF53B4" w:rsidRDefault="00B86787" w:rsidP="00646400">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13BC8FFB"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3EC3DF7"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local tag of the dialog ID (In the earlier requests within the same dialog this tag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591205E5"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7901E0" w14:textId="77777777" w:rsidR="00B86787" w:rsidRPr="00DF53B4" w:rsidRDefault="00B86787" w:rsidP="00646400">
            <w:pPr>
              <w:keepNext/>
              <w:keepLines/>
              <w:spacing w:after="0"/>
              <w:rPr>
                <w:rFonts w:ascii="Arial" w:hAnsi="Arial"/>
                <w:sz w:val="18"/>
              </w:rPr>
            </w:pPr>
          </w:p>
        </w:tc>
      </w:tr>
      <w:tr w:rsidR="00B86787" w:rsidRPr="00DF53B4" w14:paraId="4A0AD96F" w14:textId="77777777" w:rsidTr="00646400">
        <w:trPr>
          <w:cantSplit/>
          <w:tblHeader/>
          <w:jc w:val="center"/>
        </w:trPr>
        <w:tc>
          <w:tcPr>
            <w:tcW w:w="1751" w:type="dxa"/>
            <w:tcBorders>
              <w:top w:val="single" w:sz="4" w:space="0" w:color="auto"/>
              <w:left w:val="single" w:sz="4" w:space="0" w:color="auto"/>
              <w:right w:val="single" w:sz="4" w:space="0" w:color="auto"/>
            </w:tcBorders>
          </w:tcPr>
          <w:p w14:paraId="4D509AA0" w14:textId="77777777" w:rsidR="00B86787" w:rsidRPr="00DF53B4" w:rsidRDefault="00B86787" w:rsidP="00646400">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2848D7A6"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0D85C7E3"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051F501"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3310147"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3563FF98" w14:textId="77777777" w:rsidTr="00646400">
        <w:trPr>
          <w:cantSplit/>
          <w:tblHeader/>
          <w:jc w:val="center"/>
        </w:trPr>
        <w:tc>
          <w:tcPr>
            <w:tcW w:w="1751" w:type="dxa"/>
            <w:tcBorders>
              <w:left w:val="single" w:sz="4" w:space="0" w:color="auto"/>
              <w:right w:val="single" w:sz="4" w:space="0" w:color="auto"/>
            </w:tcBorders>
          </w:tcPr>
          <w:p w14:paraId="1D444C98"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603B31D1" w14:textId="77777777" w:rsidR="00B86787" w:rsidRPr="00DF53B4" w:rsidRDefault="00B86787" w:rsidP="00646400">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59F30D85"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emergency service URN beginning as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left w:val="single" w:sz="4" w:space="0" w:color="auto"/>
              <w:right w:val="single" w:sz="4" w:space="0" w:color="auto"/>
            </w:tcBorders>
          </w:tcPr>
          <w:p w14:paraId="5C5A850D"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17AF267B" w14:textId="77777777" w:rsidR="00B86787" w:rsidRPr="00DF53B4" w:rsidRDefault="00B86787" w:rsidP="00646400">
            <w:pPr>
              <w:keepNext/>
              <w:keepLines/>
              <w:spacing w:after="0"/>
              <w:rPr>
                <w:rFonts w:ascii="Arial" w:hAnsi="Arial"/>
                <w:sz w:val="18"/>
              </w:rPr>
            </w:pPr>
            <w:r w:rsidRPr="00DF53B4">
              <w:rPr>
                <w:rFonts w:ascii="Arial" w:hAnsi="Arial"/>
                <w:sz w:val="18"/>
              </w:rPr>
              <w:t>RFC 5031 [97]</w:t>
            </w:r>
          </w:p>
        </w:tc>
      </w:tr>
      <w:tr w:rsidR="00B86787" w:rsidRPr="00DF53B4" w14:paraId="11B94BF1" w14:textId="77777777" w:rsidTr="00646400">
        <w:trPr>
          <w:cantSplit/>
          <w:tblHeader/>
          <w:jc w:val="center"/>
        </w:trPr>
        <w:tc>
          <w:tcPr>
            <w:tcW w:w="1751" w:type="dxa"/>
            <w:tcBorders>
              <w:left w:val="single" w:sz="4" w:space="0" w:color="auto"/>
              <w:right w:val="single" w:sz="4" w:space="0" w:color="auto"/>
            </w:tcBorders>
          </w:tcPr>
          <w:p w14:paraId="58514BED"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41DA978B" w14:textId="77777777" w:rsidR="00B86787" w:rsidRPr="00DF53B4" w:rsidRDefault="00B86787" w:rsidP="00646400">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79F47E2B" w14:textId="77777777" w:rsidR="00B86787" w:rsidRPr="00DF53B4" w:rsidRDefault="00B86787" w:rsidP="00646400">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tc>
        <w:tc>
          <w:tcPr>
            <w:tcW w:w="709" w:type="dxa"/>
            <w:tcBorders>
              <w:left w:val="single" w:sz="4" w:space="0" w:color="auto"/>
              <w:right w:val="single" w:sz="4" w:space="0" w:color="auto"/>
            </w:tcBorders>
          </w:tcPr>
          <w:p w14:paraId="33992D2F"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16673DC4"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65641DC1" w14:textId="77777777" w:rsidTr="00646400">
        <w:trPr>
          <w:cantSplit/>
          <w:tblHeader/>
          <w:jc w:val="center"/>
        </w:trPr>
        <w:tc>
          <w:tcPr>
            <w:tcW w:w="1751" w:type="dxa"/>
            <w:tcBorders>
              <w:left w:val="single" w:sz="4" w:space="0" w:color="auto"/>
              <w:right w:val="single" w:sz="4" w:space="0" w:color="auto"/>
            </w:tcBorders>
          </w:tcPr>
          <w:p w14:paraId="0CA317D3"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67D5A0C3" w14:textId="77777777" w:rsidR="00B86787" w:rsidRPr="00DF53B4" w:rsidRDefault="00B86787" w:rsidP="00646400">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09855201" w14:textId="77777777" w:rsidR="00B86787" w:rsidRPr="00DF53B4" w:rsidRDefault="00B86787" w:rsidP="00646400">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left w:val="single" w:sz="4" w:space="0" w:color="auto"/>
              <w:right w:val="single" w:sz="4" w:space="0" w:color="auto"/>
            </w:tcBorders>
          </w:tcPr>
          <w:p w14:paraId="5AA798D3"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A9EB3C9"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651D425C" w14:textId="77777777" w:rsidTr="00646400">
        <w:trPr>
          <w:cantSplit/>
          <w:tblHeader/>
          <w:jc w:val="center"/>
        </w:trPr>
        <w:tc>
          <w:tcPr>
            <w:tcW w:w="1751" w:type="dxa"/>
            <w:tcBorders>
              <w:left w:val="single" w:sz="4" w:space="0" w:color="auto"/>
              <w:right w:val="single" w:sz="4" w:space="0" w:color="auto"/>
            </w:tcBorders>
          </w:tcPr>
          <w:p w14:paraId="4CD658FE"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5620E6FB" w14:textId="77777777" w:rsidR="00B86787" w:rsidRPr="00DF53B4" w:rsidRDefault="00B86787" w:rsidP="00646400">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474A1BCD" w14:textId="77777777" w:rsidR="00B86787" w:rsidRPr="00DF53B4" w:rsidRDefault="00B86787" w:rsidP="00646400">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0119618A"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45BFAB59"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1C2125D1" w14:textId="77777777" w:rsidTr="00646400">
        <w:trPr>
          <w:cantSplit/>
          <w:tblHeader/>
          <w:jc w:val="center"/>
        </w:trPr>
        <w:tc>
          <w:tcPr>
            <w:tcW w:w="1751" w:type="dxa"/>
            <w:tcBorders>
              <w:left w:val="single" w:sz="4" w:space="0" w:color="auto"/>
              <w:right w:val="single" w:sz="4" w:space="0" w:color="auto"/>
            </w:tcBorders>
          </w:tcPr>
          <w:p w14:paraId="2E879E3D"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right w:val="single" w:sz="4" w:space="0" w:color="auto"/>
            </w:tcBorders>
          </w:tcPr>
          <w:p w14:paraId="23CE4355"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AF9DE0F" w14:textId="77777777" w:rsidR="00B86787" w:rsidRPr="00DF53B4" w:rsidRDefault="00B86787" w:rsidP="00646400">
            <w:pPr>
              <w:keepNext/>
              <w:keepLines/>
              <w:spacing w:after="0"/>
              <w:rPr>
                <w:rFonts w:ascii="Arial" w:hAnsi="Arial" w:cs="Arial"/>
                <w:sz w:val="18"/>
                <w:szCs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p>
        </w:tc>
        <w:tc>
          <w:tcPr>
            <w:tcW w:w="709" w:type="dxa"/>
            <w:tcBorders>
              <w:left w:val="single" w:sz="4" w:space="0" w:color="auto"/>
              <w:right w:val="single" w:sz="4" w:space="0" w:color="auto"/>
            </w:tcBorders>
          </w:tcPr>
          <w:p w14:paraId="1EC8B88C"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155C9732" w14:textId="77777777" w:rsidR="00B86787" w:rsidRPr="00DF53B4" w:rsidRDefault="00B86787" w:rsidP="00646400">
            <w:pPr>
              <w:keepNext/>
              <w:keepLines/>
              <w:spacing w:after="0"/>
              <w:rPr>
                <w:rFonts w:ascii="Arial" w:hAnsi="Arial"/>
                <w:sz w:val="18"/>
              </w:rPr>
            </w:pPr>
          </w:p>
        </w:tc>
      </w:tr>
      <w:tr w:rsidR="00B86787" w:rsidRPr="00DF53B4" w14:paraId="11C2B829" w14:textId="77777777" w:rsidTr="00646400">
        <w:trPr>
          <w:cantSplit/>
          <w:tblHeader/>
          <w:jc w:val="center"/>
        </w:trPr>
        <w:tc>
          <w:tcPr>
            <w:tcW w:w="1751" w:type="dxa"/>
            <w:tcBorders>
              <w:left w:val="single" w:sz="4" w:space="0" w:color="auto"/>
              <w:right w:val="single" w:sz="4" w:space="0" w:color="auto"/>
            </w:tcBorders>
          </w:tcPr>
          <w:p w14:paraId="3EB495CC" w14:textId="77777777" w:rsidR="00B86787" w:rsidRPr="00DF53B4" w:rsidRDefault="00B86787" w:rsidP="00646400">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30E388E7"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407DEEF" w14:textId="77777777" w:rsidR="00B86787" w:rsidRPr="00DF53B4" w:rsidRDefault="00B86787" w:rsidP="00646400">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5D004892"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6EECE965" w14:textId="77777777" w:rsidR="00B86787" w:rsidRPr="00DF53B4" w:rsidRDefault="00B86787" w:rsidP="00646400">
            <w:pPr>
              <w:keepNext/>
              <w:keepLines/>
              <w:spacing w:after="0"/>
              <w:rPr>
                <w:rFonts w:ascii="Arial" w:hAnsi="Arial"/>
                <w:sz w:val="18"/>
              </w:rPr>
            </w:pPr>
          </w:p>
        </w:tc>
      </w:tr>
      <w:tr w:rsidR="00B86787" w:rsidRPr="00DF53B4" w14:paraId="519C4027" w14:textId="77777777" w:rsidTr="00646400">
        <w:trPr>
          <w:cantSplit/>
          <w:tblHeader/>
          <w:jc w:val="center"/>
        </w:trPr>
        <w:tc>
          <w:tcPr>
            <w:tcW w:w="1751" w:type="dxa"/>
            <w:tcBorders>
              <w:left w:val="single" w:sz="4" w:space="0" w:color="auto"/>
              <w:right w:val="single" w:sz="4" w:space="0" w:color="auto"/>
            </w:tcBorders>
          </w:tcPr>
          <w:p w14:paraId="761FC918"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3C729382"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291AA63" w14:textId="77777777" w:rsidR="00B86787" w:rsidRPr="00DF53B4" w:rsidRDefault="00B86787" w:rsidP="00646400">
            <w:pPr>
              <w:keepNext/>
              <w:keepLines/>
              <w:spacing w:after="0"/>
              <w:rPr>
                <w:rFonts w:ascii="Arial" w:hAnsi="Arial"/>
                <w:sz w:val="18"/>
              </w:rPr>
            </w:pPr>
            <w:r w:rsidRPr="00DF53B4">
              <w:rPr>
                <w:rFonts w:ascii="Arial" w:hAnsi="Arial"/>
                <w:sz w:val="18"/>
              </w:rPr>
              <w:t>remote SIP URI of SS (</w:t>
            </w:r>
            <w:proofErr w:type="gramStart"/>
            <w:r w:rsidRPr="00DF53B4">
              <w:rPr>
                <w:rFonts w:ascii="Arial" w:hAnsi="Arial"/>
                <w:sz w:val="18"/>
              </w:rPr>
              <w:t>i.e.</w:t>
            </w:r>
            <w:proofErr w:type="gramEnd"/>
            <w:r w:rsidRPr="00DF53B4">
              <w:rPr>
                <w:rFonts w:ascii="Arial" w:hAnsi="Arial"/>
                <w:sz w:val="18"/>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7942485E"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7EDF2505" w14:textId="77777777" w:rsidR="00B86787" w:rsidRPr="00DF53B4" w:rsidRDefault="00B86787" w:rsidP="00646400">
            <w:pPr>
              <w:keepNext/>
              <w:keepLines/>
              <w:spacing w:after="0"/>
              <w:rPr>
                <w:rFonts w:ascii="Arial" w:hAnsi="Arial"/>
                <w:sz w:val="18"/>
              </w:rPr>
            </w:pPr>
          </w:p>
        </w:tc>
      </w:tr>
      <w:tr w:rsidR="00B86787" w:rsidRPr="00DF53B4" w14:paraId="6646C3EA"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72560470" w14:textId="77777777" w:rsidR="00B86787" w:rsidRPr="00DF53B4" w:rsidRDefault="00B86787" w:rsidP="0064640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68F52895"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022CB8D"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remote tag of the dialog ID (In the earlier requests within the same dialog this tag appears </w:t>
            </w:r>
            <w:proofErr w:type="gramStart"/>
            <w:r w:rsidRPr="00DF53B4">
              <w:rPr>
                <w:rFonts w:ascii="Arial" w:hAnsi="Arial"/>
                <w:sz w:val="18"/>
              </w:rPr>
              <w:t>in To</w:t>
            </w:r>
            <w:proofErr w:type="gramEnd"/>
            <w:r w:rsidRPr="00DF53B4">
              <w:rPr>
                <w:rFonts w:ascii="Arial" w:hAnsi="Arial"/>
                <w:sz w:val="18"/>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71E79784"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CACA51A" w14:textId="77777777" w:rsidR="00B86787" w:rsidRPr="00DF53B4" w:rsidRDefault="00B86787" w:rsidP="00646400">
            <w:pPr>
              <w:keepNext/>
              <w:keepLines/>
              <w:spacing w:after="0"/>
              <w:rPr>
                <w:rFonts w:ascii="Arial" w:hAnsi="Arial"/>
                <w:sz w:val="18"/>
              </w:rPr>
            </w:pPr>
          </w:p>
        </w:tc>
      </w:tr>
      <w:tr w:rsidR="00B86787" w:rsidRPr="00DF53B4" w14:paraId="511F37D7" w14:textId="77777777" w:rsidTr="00646400">
        <w:trPr>
          <w:cantSplit/>
          <w:tblHeader/>
          <w:jc w:val="center"/>
        </w:trPr>
        <w:tc>
          <w:tcPr>
            <w:tcW w:w="1751" w:type="dxa"/>
            <w:tcBorders>
              <w:top w:val="nil"/>
              <w:left w:val="single" w:sz="4" w:space="0" w:color="auto"/>
              <w:right w:val="single" w:sz="4" w:space="0" w:color="auto"/>
            </w:tcBorders>
          </w:tcPr>
          <w:p w14:paraId="43D6D04F" w14:textId="77777777" w:rsidR="00B86787" w:rsidRPr="00DF53B4" w:rsidRDefault="00B86787" w:rsidP="00646400">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23023A8C"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right w:val="single" w:sz="4" w:space="0" w:color="auto"/>
            </w:tcBorders>
          </w:tcPr>
          <w:p w14:paraId="278CCA27" w14:textId="77777777" w:rsidR="00B86787" w:rsidRPr="00DF53B4" w:rsidRDefault="00B86787" w:rsidP="00646400">
            <w:pPr>
              <w:keepNext/>
              <w:keepLines/>
              <w:spacing w:after="0"/>
              <w:rPr>
                <w:rFonts w:ascii="Arial" w:hAnsi="Arial"/>
                <w:sz w:val="18"/>
              </w:rPr>
            </w:pPr>
          </w:p>
        </w:tc>
        <w:tc>
          <w:tcPr>
            <w:tcW w:w="709" w:type="dxa"/>
            <w:tcBorders>
              <w:top w:val="nil"/>
              <w:left w:val="single" w:sz="4" w:space="0" w:color="auto"/>
              <w:right w:val="single" w:sz="4" w:space="0" w:color="auto"/>
            </w:tcBorders>
          </w:tcPr>
          <w:p w14:paraId="5F3403F9"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69893E12"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13B6F0F3" w14:textId="77777777" w:rsidTr="00646400">
        <w:trPr>
          <w:cantSplit/>
          <w:tblHeader/>
          <w:jc w:val="center"/>
        </w:trPr>
        <w:tc>
          <w:tcPr>
            <w:tcW w:w="1751" w:type="dxa"/>
            <w:tcBorders>
              <w:left w:val="single" w:sz="4" w:space="0" w:color="auto"/>
              <w:right w:val="single" w:sz="4" w:space="0" w:color="auto"/>
            </w:tcBorders>
          </w:tcPr>
          <w:p w14:paraId="35AE2440"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1105" w:type="dxa"/>
            <w:tcBorders>
              <w:left w:val="single" w:sz="4" w:space="0" w:color="auto"/>
              <w:right w:val="single" w:sz="4" w:space="0" w:color="auto"/>
            </w:tcBorders>
          </w:tcPr>
          <w:p w14:paraId="74B1695D"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552404E0" w14:textId="77777777" w:rsidR="00B86787" w:rsidRPr="00DF53B4" w:rsidRDefault="00B86787" w:rsidP="00646400">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61DBFB63"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4F47E206" w14:textId="77777777" w:rsidR="00B86787" w:rsidRPr="00DF53B4" w:rsidRDefault="00B86787" w:rsidP="00646400">
            <w:pPr>
              <w:keepNext/>
              <w:keepLines/>
              <w:spacing w:after="0"/>
              <w:rPr>
                <w:rFonts w:ascii="Arial" w:hAnsi="Arial"/>
                <w:sz w:val="18"/>
              </w:rPr>
            </w:pPr>
          </w:p>
        </w:tc>
      </w:tr>
      <w:tr w:rsidR="00B86787" w:rsidRPr="00DF53B4" w14:paraId="0C8B2205"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6C465BEA"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240FE57"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726A43D1" w14:textId="77777777" w:rsidR="00B86787" w:rsidRPr="00DF53B4" w:rsidRDefault="00B86787" w:rsidP="00646400">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71B89E8F"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2A7DB0B" w14:textId="77777777" w:rsidR="00B86787" w:rsidRPr="00DF53B4" w:rsidRDefault="00B86787" w:rsidP="00646400">
            <w:pPr>
              <w:keepNext/>
              <w:keepLines/>
              <w:spacing w:after="0"/>
              <w:rPr>
                <w:rFonts w:ascii="Arial" w:hAnsi="Arial"/>
                <w:sz w:val="18"/>
              </w:rPr>
            </w:pPr>
          </w:p>
        </w:tc>
      </w:tr>
      <w:tr w:rsidR="00B86787" w:rsidRPr="00DF53B4" w14:paraId="336382B0"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50A4D84E" w14:textId="77777777" w:rsidR="00B86787" w:rsidRPr="00DF53B4" w:rsidRDefault="00B86787" w:rsidP="00646400">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5F0B14E8"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top w:val="single" w:sz="4" w:space="0" w:color="auto"/>
              <w:left w:val="single" w:sz="4" w:space="0" w:color="auto"/>
              <w:bottom w:val="nil"/>
              <w:right w:val="single" w:sz="4" w:space="0" w:color="auto"/>
            </w:tcBorders>
          </w:tcPr>
          <w:p w14:paraId="472DE9B0"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76AE3DF"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6AB4C12B"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0914D1D5" w14:textId="77777777" w:rsidTr="00646400">
        <w:trPr>
          <w:cantSplit/>
          <w:tblHeader/>
          <w:jc w:val="center"/>
        </w:trPr>
        <w:tc>
          <w:tcPr>
            <w:tcW w:w="1751" w:type="dxa"/>
            <w:tcBorders>
              <w:top w:val="nil"/>
              <w:left w:val="single" w:sz="4" w:space="0" w:color="auto"/>
              <w:right w:val="single" w:sz="4" w:space="0" w:color="auto"/>
            </w:tcBorders>
          </w:tcPr>
          <w:p w14:paraId="0B995B47"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cid</w:t>
            </w:r>
            <w:proofErr w:type="spellEnd"/>
            <w:r w:rsidRPr="00DF53B4">
              <w:rPr>
                <w:rFonts w:ascii="Arial" w:hAnsi="Arial"/>
                <w:sz w:val="18"/>
              </w:rPr>
              <w:t xml:space="preserve"> URL</w:t>
            </w:r>
          </w:p>
        </w:tc>
        <w:tc>
          <w:tcPr>
            <w:tcW w:w="1105" w:type="dxa"/>
            <w:tcBorders>
              <w:top w:val="nil"/>
              <w:left w:val="single" w:sz="4" w:space="0" w:color="auto"/>
              <w:right w:val="single" w:sz="4" w:space="0" w:color="auto"/>
            </w:tcBorders>
          </w:tcPr>
          <w:p w14:paraId="154F7542"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right w:val="single" w:sz="4" w:space="0" w:color="auto"/>
            </w:tcBorders>
          </w:tcPr>
          <w:p w14:paraId="24521CE0" w14:textId="77777777" w:rsidR="00B86787" w:rsidRPr="00DF53B4" w:rsidRDefault="00B86787" w:rsidP="00646400">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7D2A842E"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631DCB80" w14:textId="77777777" w:rsidR="00B86787" w:rsidRPr="00DF53B4" w:rsidRDefault="00B86787" w:rsidP="00646400">
            <w:pPr>
              <w:keepNext/>
              <w:keepLines/>
              <w:spacing w:after="0"/>
              <w:rPr>
                <w:rFonts w:ascii="Arial" w:hAnsi="Arial"/>
                <w:sz w:val="18"/>
              </w:rPr>
            </w:pPr>
          </w:p>
        </w:tc>
      </w:tr>
      <w:tr w:rsidR="00B86787" w:rsidRPr="00DF53B4" w14:paraId="27A99592"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7EC2942B" w14:textId="77777777" w:rsidR="00B86787" w:rsidRPr="00DF53B4" w:rsidRDefault="00B86787" w:rsidP="00646400">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09BB33E1"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6DC1F4C2" w14:textId="77777777" w:rsidR="00B86787" w:rsidRPr="00DF53B4" w:rsidRDefault="00B86787" w:rsidP="00646400">
            <w:pPr>
              <w:keepNext/>
              <w:keepLines/>
              <w:spacing w:after="0"/>
              <w:rPr>
                <w:rFonts w:ascii="Arial" w:hAnsi="Arial"/>
                <w:sz w:val="18"/>
              </w:rPr>
            </w:pPr>
            <w:proofErr w:type="spellStart"/>
            <w:r>
              <w:rPr>
                <w:rFonts w:ascii="Arial" w:hAnsi="Arial"/>
                <w:i/>
                <w:sz w:val="18"/>
              </w:rPr>
              <w:t>E</w:t>
            </w:r>
            <w:r w:rsidRPr="003C691A">
              <w:rPr>
                <w:rFonts w:ascii="Arial" w:hAnsi="Arial"/>
                <w:i/>
                <w:sz w:val="18"/>
              </w:rPr>
              <w:t>mergencyCallData</w:t>
            </w:r>
            <w:r w:rsidRPr="00DF53B4">
              <w:rPr>
                <w:rFonts w:ascii="Arial" w:hAnsi="Arial"/>
                <w:i/>
                <w:sz w:val="18"/>
              </w:rPr>
              <w:t>.eCall.MSD</w:t>
            </w:r>
            <w:proofErr w:type="spellEnd"/>
          </w:p>
        </w:tc>
        <w:tc>
          <w:tcPr>
            <w:tcW w:w="709" w:type="dxa"/>
            <w:tcBorders>
              <w:top w:val="nil"/>
              <w:left w:val="single" w:sz="4" w:space="0" w:color="auto"/>
              <w:bottom w:val="single" w:sz="4" w:space="0" w:color="auto"/>
              <w:right w:val="single" w:sz="4" w:space="0" w:color="auto"/>
            </w:tcBorders>
          </w:tcPr>
          <w:p w14:paraId="44D7B541"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2516558" w14:textId="77777777" w:rsidR="00B86787" w:rsidRPr="00DF53B4" w:rsidRDefault="00B86787" w:rsidP="00646400">
            <w:pPr>
              <w:keepNext/>
              <w:keepLines/>
              <w:spacing w:after="0"/>
              <w:rPr>
                <w:rFonts w:ascii="Arial" w:hAnsi="Arial"/>
                <w:sz w:val="18"/>
              </w:rPr>
            </w:pPr>
          </w:p>
        </w:tc>
      </w:tr>
      <w:tr w:rsidR="00B86787" w:rsidRPr="00DF53B4" w14:paraId="01762971"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2FDBC926" w14:textId="77777777" w:rsidR="00B86787" w:rsidRPr="00DF53B4" w:rsidRDefault="00B86787" w:rsidP="00646400">
            <w:pPr>
              <w:keepNext/>
              <w:keepLines/>
              <w:spacing w:after="0"/>
              <w:rPr>
                <w:rFonts w:ascii="Arial" w:hAnsi="Arial"/>
                <w:sz w:val="18"/>
              </w:rPr>
            </w:pPr>
            <w:proofErr w:type="spellStart"/>
            <w:r w:rsidRPr="00DF53B4">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1DC078BE"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7BE4E4DD"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72CFC4E"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3D8064B"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5D71BA36" w14:textId="77777777" w:rsidTr="00646400">
        <w:trPr>
          <w:cantSplit/>
          <w:tblHeader/>
          <w:jc w:val="center"/>
        </w:trPr>
        <w:tc>
          <w:tcPr>
            <w:tcW w:w="1751" w:type="dxa"/>
            <w:tcBorders>
              <w:top w:val="nil"/>
              <w:left w:val="single" w:sz="4" w:space="0" w:color="auto"/>
              <w:bottom w:val="nil"/>
              <w:right w:val="single" w:sz="4" w:space="0" w:color="auto"/>
            </w:tcBorders>
          </w:tcPr>
          <w:p w14:paraId="2D207E63" w14:textId="77777777" w:rsidR="00B86787" w:rsidRPr="00DF53B4" w:rsidRDefault="00B86787" w:rsidP="00646400">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529D677E"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7B9835B5" w14:textId="77777777" w:rsidR="00B86787" w:rsidRPr="00DF53B4" w:rsidRDefault="00B86787" w:rsidP="00646400">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19515CB0"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15D9032" w14:textId="77777777" w:rsidR="00B86787" w:rsidRPr="00DF53B4" w:rsidRDefault="00B86787" w:rsidP="00646400">
            <w:pPr>
              <w:keepNext/>
              <w:keepLines/>
              <w:spacing w:after="0"/>
              <w:rPr>
                <w:rFonts w:ascii="Arial" w:hAnsi="Arial"/>
                <w:sz w:val="18"/>
              </w:rPr>
            </w:pPr>
          </w:p>
        </w:tc>
      </w:tr>
      <w:tr w:rsidR="00B86787" w:rsidRPr="00DF53B4" w14:paraId="0DA4A5E1" w14:textId="77777777" w:rsidTr="00646400">
        <w:trPr>
          <w:cantSplit/>
          <w:tblHeader/>
          <w:jc w:val="center"/>
        </w:trPr>
        <w:tc>
          <w:tcPr>
            <w:tcW w:w="1751" w:type="dxa"/>
            <w:tcBorders>
              <w:top w:val="nil"/>
              <w:left w:val="single" w:sz="4" w:space="0" w:color="auto"/>
              <w:right w:val="single" w:sz="4" w:space="0" w:color="auto"/>
            </w:tcBorders>
          </w:tcPr>
          <w:p w14:paraId="6F01809B"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27AFB618" w14:textId="77777777" w:rsidR="00B86787" w:rsidRPr="00DF53B4" w:rsidRDefault="00B86787" w:rsidP="00646400">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1AE96CE5"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value of </w:t>
            </w:r>
            <w:proofErr w:type="spellStart"/>
            <w:r w:rsidRPr="00DF53B4">
              <w:rPr>
                <w:rFonts w:ascii="Arial" w:hAnsi="Arial"/>
                <w:sz w:val="18"/>
              </w:rPr>
              <w:t>CSeq</w:t>
            </w:r>
            <w:proofErr w:type="spellEnd"/>
            <w:r w:rsidRPr="00DF53B4">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08034D2F"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01B4BC33" w14:textId="77777777" w:rsidR="00B86787" w:rsidRPr="00DF53B4" w:rsidRDefault="00B86787" w:rsidP="00646400">
            <w:pPr>
              <w:keepNext/>
              <w:keepLines/>
              <w:spacing w:after="0"/>
              <w:rPr>
                <w:rFonts w:ascii="Arial" w:hAnsi="Arial"/>
                <w:sz w:val="18"/>
              </w:rPr>
            </w:pPr>
          </w:p>
        </w:tc>
      </w:tr>
      <w:tr w:rsidR="00B86787" w:rsidRPr="00DF53B4" w14:paraId="26AB2FD6"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007C68CF" w14:textId="77777777" w:rsidR="00B86787" w:rsidRPr="00DF53B4" w:rsidRDefault="00B86787" w:rsidP="00646400">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3FCD7CEE"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493E84FD" w14:textId="77777777" w:rsidR="00B86787" w:rsidRPr="00DF53B4" w:rsidRDefault="00B86787" w:rsidP="00646400">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7E80AAA2"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91F090E" w14:textId="77777777" w:rsidR="00B86787" w:rsidRPr="00DF53B4" w:rsidRDefault="00B86787" w:rsidP="00646400">
            <w:pPr>
              <w:keepNext/>
              <w:keepLines/>
              <w:spacing w:after="0"/>
              <w:rPr>
                <w:rFonts w:ascii="Arial" w:hAnsi="Arial"/>
                <w:sz w:val="18"/>
              </w:rPr>
            </w:pPr>
          </w:p>
        </w:tc>
      </w:tr>
      <w:tr w:rsidR="00B86787" w:rsidRPr="00DF53B4" w14:paraId="0D5BFDDD"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1056DEBD" w14:textId="77777777" w:rsidR="00B86787" w:rsidRPr="00DF53B4" w:rsidRDefault="00B86787" w:rsidP="00646400">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6FABC2C3"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B5BA555" w14:textId="77777777" w:rsidR="00B86787" w:rsidRPr="00DF53B4" w:rsidRDefault="00B86787" w:rsidP="00646400">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75E27655"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BE28D86"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0CF69E5C" w14:textId="77777777" w:rsidTr="00646400">
        <w:trPr>
          <w:cantSplit/>
          <w:tblHeader/>
          <w:jc w:val="center"/>
        </w:trPr>
        <w:tc>
          <w:tcPr>
            <w:tcW w:w="1751" w:type="dxa"/>
            <w:tcBorders>
              <w:top w:val="nil"/>
              <w:left w:val="single" w:sz="4" w:space="0" w:color="auto"/>
              <w:bottom w:val="nil"/>
              <w:right w:val="single" w:sz="4" w:space="0" w:color="auto"/>
            </w:tcBorders>
          </w:tcPr>
          <w:p w14:paraId="1D26B2E5" w14:textId="77777777" w:rsidR="00B86787" w:rsidRPr="00DF53B4" w:rsidRDefault="00B86787" w:rsidP="00646400">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70A9CA17" w14:textId="77777777" w:rsidR="00B86787" w:rsidRPr="00DF53B4" w:rsidRDefault="00B86787" w:rsidP="00646400">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3CBAB876" w14:textId="77777777" w:rsidR="00B86787" w:rsidRPr="00DF53B4" w:rsidRDefault="00B86787" w:rsidP="00646400">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6243541E"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BFEE727" w14:textId="77777777" w:rsidR="00B86787" w:rsidRPr="00DF53B4" w:rsidRDefault="00B86787" w:rsidP="00646400">
            <w:pPr>
              <w:keepNext/>
              <w:keepLines/>
              <w:spacing w:after="0"/>
              <w:rPr>
                <w:rFonts w:ascii="Arial" w:hAnsi="Arial"/>
                <w:sz w:val="18"/>
              </w:rPr>
            </w:pPr>
          </w:p>
        </w:tc>
      </w:tr>
      <w:tr w:rsidR="00B86787" w:rsidRPr="00DF53B4" w14:paraId="244B902B" w14:textId="77777777" w:rsidTr="00646400">
        <w:trPr>
          <w:cantSplit/>
          <w:tblHeader/>
          <w:jc w:val="center"/>
        </w:trPr>
        <w:tc>
          <w:tcPr>
            <w:tcW w:w="1751" w:type="dxa"/>
            <w:tcBorders>
              <w:top w:val="nil"/>
              <w:left w:val="single" w:sz="4" w:space="0" w:color="auto"/>
              <w:right w:val="single" w:sz="4" w:space="0" w:color="auto"/>
            </w:tcBorders>
          </w:tcPr>
          <w:p w14:paraId="6C25E511"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04D1BF7B" w14:textId="77777777" w:rsidR="00B86787" w:rsidRPr="00DF53B4" w:rsidRDefault="00B86787" w:rsidP="00646400">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7DAB805C" w14:textId="77777777" w:rsidR="00B86787" w:rsidRPr="00DF53B4" w:rsidRDefault="00B86787" w:rsidP="00646400">
            <w:pPr>
              <w:keepNext/>
              <w:keepLines/>
              <w:spacing w:after="0"/>
              <w:rPr>
                <w:rFonts w:ascii="Arial" w:hAnsi="Arial"/>
                <w:sz w:val="18"/>
              </w:rPr>
            </w:pPr>
            <w:proofErr w:type="spellStart"/>
            <w:r w:rsidRPr="00DF53B4">
              <w:rPr>
                <w:rFonts w:ascii="Arial" w:hAnsi="Arial"/>
                <w:i/>
                <w:sz w:val="18"/>
              </w:rPr>
              <w:t>norefersub</w:t>
            </w:r>
            <w:proofErr w:type="spellEnd"/>
          </w:p>
        </w:tc>
        <w:tc>
          <w:tcPr>
            <w:tcW w:w="709" w:type="dxa"/>
            <w:tcBorders>
              <w:top w:val="nil"/>
              <w:left w:val="single" w:sz="4" w:space="0" w:color="auto"/>
              <w:right w:val="single" w:sz="4" w:space="0" w:color="auto"/>
            </w:tcBorders>
          </w:tcPr>
          <w:p w14:paraId="37684FD8" w14:textId="77777777" w:rsidR="00B86787" w:rsidRPr="00DF53B4" w:rsidRDefault="00B86787" w:rsidP="00646400">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37CBE637" w14:textId="77777777" w:rsidR="00B86787" w:rsidRPr="00DF53B4" w:rsidRDefault="00B86787" w:rsidP="00646400">
            <w:pPr>
              <w:keepNext/>
              <w:keepLines/>
              <w:spacing w:after="0"/>
              <w:rPr>
                <w:rFonts w:ascii="Arial" w:hAnsi="Arial"/>
                <w:sz w:val="18"/>
              </w:rPr>
            </w:pPr>
            <w:r w:rsidRPr="00DF53B4">
              <w:rPr>
                <w:rFonts w:ascii="Arial" w:hAnsi="Arial"/>
                <w:sz w:val="18"/>
              </w:rPr>
              <w:t>RFC 4488 [126]</w:t>
            </w:r>
          </w:p>
        </w:tc>
      </w:tr>
      <w:tr w:rsidR="00B86787" w:rsidRPr="00DF53B4" w14:paraId="712CD8D3"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01E68057"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2D63E5C" w14:textId="77777777" w:rsidR="00B86787" w:rsidRPr="00DF53B4" w:rsidRDefault="00B86787" w:rsidP="00646400">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7022FE1A" w14:textId="77777777" w:rsidR="00B86787" w:rsidRPr="00DF53B4" w:rsidRDefault="00B86787" w:rsidP="00646400">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097B2281"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3E772D3" w14:textId="77777777" w:rsidR="00B86787" w:rsidRPr="00DF53B4" w:rsidRDefault="00B86787" w:rsidP="00646400">
            <w:pPr>
              <w:keepNext/>
              <w:keepLines/>
              <w:spacing w:after="0"/>
              <w:rPr>
                <w:rFonts w:ascii="Arial" w:hAnsi="Arial"/>
                <w:sz w:val="18"/>
              </w:rPr>
            </w:pPr>
            <w:r w:rsidRPr="00DF53B4">
              <w:rPr>
                <w:rFonts w:ascii="Arial" w:hAnsi="Arial"/>
                <w:sz w:val="18"/>
              </w:rPr>
              <w:t>RFC 4028 [146]</w:t>
            </w:r>
          </w:p>
        </w:tc>
      </w:tr>
      <w:tr w:rsidR="00B86787" w:rsidRPr="00DF53B4" w14:paraId="45DD89FF" w14:textId="77777777" w:rsidTr="00646400">
        <w:trPr>
          <w:cantSplit/>
          <w:tblHeader/>
          <w:jc w:val="center"/>
        </w:trPr>
        <w:tc>
          <w:tcPr>
            <w:tcW w:w="1751" w:type="dxa"/>
            <w:tcBorders>
              <w:top w:val="single" w:sz="4" w:space="0" w:color="auto"/>
              <w:left w:val="single" w:sz="4" w:space="0" w:color="auto"/>
              <w:right w:val="single" w:sz="4" w:space="0" w:color="auto"/>
            </w:tcBorders>
          </w:tcPr>
          <w:p w14:paraId="6086FE20" w14:textId="77777777" w:rsidR="00B86787" w:rsidRPr="00DF53B4" w:rsidRDefault="00B86787" w:rsidP="00646400">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35D00BFC"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09688DC7"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0B13CCDC"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1A6C4EE" w14:textId="77777777" w:rsidR="00B86787" w:rsidRPr="00DF53B4" w:rsidRDefault="00B86787" w:rsidP="00646400">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B86787" w:rsidRPr="00DF53B4" w14:paraId="2024982F"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5F03C391" w14:textId="77777777" w:rsidR="00B86787" w:rsidRPr="00DF53B4" w:rsidRDefault="00B86787" w:rsidP="00646400">
            <w:pPr>
              <w:keepNext/>
              <w:keepLines/>
              <w:spacing w:after="0"/>
              <w:rPr>
                <w:rFonts w:ascii="Arial" w:hAnsi="Arial"/>
                <w:sz w:val="18"/>
              </w:rPr>
            </w:pPr>
            <w:r w:rsidRPr="00DF53B4">
              <w:rPr>
                <w:rFonts w:ascii="Arial" w:hAnsi="Arial"/>
                <w:b/>
                <w:sz w:val="18"/>
              </w:rPr>
              <w:tab/>
            </w:r>
            <w:proofErr w:type="spellStart"/>
            <w:r w:rsidRPr="00DF53B4">
              <w:rPr>
                <w:rFonts w:ascii="Arial" w:hAnsi="Arial"/>
                <w:sz w:val="18"/>
              </w:rPr>
              <w:t>em</w:t>
            </w:r>
            <w:proofErr w:type="spellEnd"/>
            <w:r w:rsidRPr="00DF53B4">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2E7279E7"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78BB5FCB" w14:textId="77777777" w:rsidR="00B86787" w:rsidRPr="00DF53B4" w:rsidRDefault="00B86787" w:rsidP="00646400">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4756D686"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9709C2F" w14:textId="77777777" w:rsidR="00B86787" w:rsidRPr="00DF53B4" w:rsidRDefault="00B86787" w:rsidP="00646400">
            <w:pPr>
              <w:keepNext/>
              <w:keepLines/>
              <w:spacing w:after="0"/>
              <w:rPr>
                <w:rFonts w:ascii="Arial" w:hAnsi="Arial"/>
                <w:sz w:val="18"/>
              </w:rPr>
            </w:pPr>
          </w:p>
        </w:tc>
      </w:tr>
      <w:tr w:rsidR="00B86787" w:rsidRPr="00DF53B4" w14:paraId="69921E14" w14:textId="77777777" w:rsidTr="00646400">
        <w:trPr>
          <w:cantSplit/>
          <w:tblHeader/>
          <w:jc w:val="center"/>
        </w:trPr>
        <w:tc>
          <w:tcPr>
            <w:tcW w:w="1751" w:type="dxa"/>
            <w:tcBorders>
              <w:top w:val="single" w:sz="4" w:space="0" w:color="auto"/>
              <w:left w:val="single" w:sz="4" w:space="0" w:color="auto"/>
              <w:right w:val="single" w:sz="4" w:space="0" w:color="auto"/>
            </w:tcBorders>
          </w:tcPr>
          <w:p w14:paraId="36EF0623" w14:textId="77777777" w:rsidR="00B86787" w:rsidRPr="00DF53B4" w:rsidRDefault="00B86787" w:rsidP="00646400">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0ACB3600" w14:textId="77777777" w:rsidR="00B86787" w:rsidRPr="00DF53B4" w:rsidRDefault="00B86787" w:rsidP="00646400">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30E343D7"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9AE5E88" w14:textId="77777777" w:rsidR="00B86787" w:rsidRPr="00DF53B4" w:rsidRDefault="00B86787" w:rsidP="00646400">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516D4F90" w14:textId="77777777" w:rsidR="00B86787" w:rsidRPr="00DF53B4" w:rsidRDefault="00B86787" w:rsidP="00646400">
            <w:pPr>
              <w:keepNext/>
              <w:keepLines/>
              <w:spacing w:after="0"/>
              <w:rPr>
                <w:rFonts w:ascii="Arial" w:hAnsi="Arial"/>
                <w:sz w:val="18"/>
              </w:rPr>
            </w:pPr>
            <w:r w:rsidRPr="00DF53B4">
              <w:rPr>
                <w:rFonts w:ascii="Arial" w:hAnsi="Arial"/>
                <w:sz w:val="18"/>
              </w:rPr>
              <w:t>RFC 6442 [98]</w:t>
            </w:r>
          </w:p>
        </w:tc>
      </w:tr>
      <w:tr w:rsidR="00B86787" w:rsidRPr="00DF53B4" w14:paraId="3B3E98C3"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2598CC25"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locationURI</w:t>
            </w:r>
            <w:proofErr w:type="spellEnd"/>
          </w:p>
        </w:tc>
        <w:tc>
          <w:tcPr>
            <w:tcW w:w="1105" w:type="dxa"/>
            <w:tcBorders>
              <w:top w:val="nil"/>
              <w:left w:val="single" w:sz="4" w:space="0" w:color="auto"/>
              <w:bottom w:val="single" w:sz="4" w:space="0" w:color="auto"/>
              <w:right w:val="single" w:sz="4" w:space="0" w:color="auto"/>
            </w:tcBorders>
          </w:tcPr>
          <w:p w14:paraId="71DC69FA"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FDA810D" w14:textId="77777777" w:rsidR="00B86787" w:rsidRPr="00DF53B4" w:rsidRDefault="00B86787" w:rsidP="00646400">
            <w:pPr>
              <w:keepNext/>
              <w:keepLines/>
              <w:spacing w:after="0"/>
              <w:rPr>
                <w:rFonts w:ascii="Arial" w:hAnsi="Arial"/>
                <w:sz w:val="18"/>
              </w:rPr>
            </w:pPr>
            <w:proofErr w:type="spellStart"/>
            <w:r w:rsidRPr="00DF53B4">
              <w:rPr>
                <w:rFonts w:ascii="Arial" w:hAnsi="Arial"/>
                <w:sz w:val="18"/>
              </w:rPr>
              <w:t>cid-url</w:t>
            </w:r>
            <w:proofErr w:type="spellEnd"/>
            <w:r w:rsidRPr="00DF53B4">
              <w:rPr>
                <w:rFonts w:ascii="Arial" w:hAnsi="Arial"/>
                <w:sz w:val="18"/>
              </w:rPr>
              <w:t xml:space="preserve">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6C95927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12172D1" w14:textId="77777777" w:rsidR="00B86787" w:rsidRPr="00DF53B4" w:rsidRDefault="00B86787" w:rsidP="00646400">
            <w:pPr>
              <w:keepNext/>
              <w:keepLines/>
              <w:spacing w:after="0"/>
              <w:rPr>
                <w:rFonts w:ascii="Arial" w:hAnsi="Arial"/>
                <w:sz w:val="18"/>
              </w:rPr>
            </w:pPr>
          </w:p>
        </w:tc>
      </w:tr>
      <w:tr w:rsidR="00B86787" w:rsidRPr="00DF53B4" w14:paraId="0BFD3EC5"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6B774CB3" w14:textId="77777777" w:rsidR="00B86787" w:rsidRPr="00DF53B4" w:rsidRDefault="00B86787" w:rsidP="00646400">
            <w:pPr>
              <w:keepNext/>
              <w:keepLines/>
              <w:spacing w:after="0"/>
              <w:rPr>
                <w:rFonts w:ascii="Arial" w:hAnsi="Arial"/>
                <w:sz w:val="18"/>
              </w:rPr>
            </w:pPr>
            <w:proofErr w:type="spellStart"/>
            <w:r>
              <w:rPr>
                <w:rFonts w:ascii="Arial" w:hAnsi="Arial"/>
                <w:b/>
                <w:sz w:val="18"/>
                <w:lang w:val="fr-FR"/>
              </w:rPr>
              <w:t>Geolocation</w:t>
            </w:r>
            <w:proofErr w:type="spellEnd"/>
          </w:p>
        </w:tc>
        <w:tc>
          <w:tcPr>
            <w:tcW w:w="1105" w:type="dxa"/>
            <w:tcBorders>
              <w:top w:val="nil"/>
              <w:left w:val="single" w:sz="4" w:space="0" w:color="auto"/>
              <w:bottom w:val="single" w:sz="4" w:space="0" w:color="auto"/>
              <w:right w:val="single" w:sz="4" w:space="0" w:color="auto"/>
            </w:tcBorders>
          </w:tcPr>
          <w:p w14:paraId="5AC66364" w14:textId="77777777" w:rsidR="00B86787" w:rsidRPr="00DF53B4" w:rsidRDefault="00B86787" w:rsidP="00646400">
            <w:pPr>
              <w:keepNext/>
              <w:keepLines/>
              <w:spacing w:after="0"/>
              <w:rPr>
                <w:rFonts w:ascii="Arial" w:hAnsi="Arial"/>
                <w:sz w:val="18"/>
              </w:rPr>
            </w:pPr>
            <w:r>
              <w:rPr>
                <w:rFonts w:ascii="Arial" w:hAnsi="Arial"/>
                <w:sz w:val="18"/>
                <w:lang w:val="fr-FR"/>
              </w:rPr>
              <w:t>NOT A8</w:t>
            </w:r>
          </w:p>
        </w:tc>
        <w:tc>
          <w:tcPr>
            <w:tcW w:w="4633" w:type="dxa"/>
            <w:tcBorders>
              <w:top w:val="nil"/>
              <w:left w:val="single" w:sz="4" w:space="0" w:color="auto"/>
              <w:bottom w:val="single" w:sz="4" w:space="0" w:color="auto"/>
              <w:right w:val="single" w:sz="4" w:space="0" w:color="auto"/>
            </w:tcBorders>
          </w:tcPr>
          <w:p w14:paraId="07DFD09E" w14:textId="77777777" w:rsidR="00B86787" w:rsidRPr="00DF53B4" w:rsidRDefault="00B86787" w:rsidP="00646400">
            <w:pPr>
              <w:keepNext/>
              <w:keepLines/>
              <w:spacing w:after="0"/>
              <w:rPr>
                <w:rFonts w:ascii="Arial" w:hAnsi="Arial"/>
                <w:sz w:val="18"/>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709" w:type="dxa"/>
            <w:tcBorders>
              <w:top w:val="nil"/>
              <w:left w:val="single" w:sz="4" w:space="0" w:color="auto"/>
              <w:bottom w:val="single" w:sz="4" w:space="0" w:color="auto"/>
              <w:right w:val="single" w:sz="4" w:space="0" w:color="auto"/>
            </w:tcBorders>
          </w:tcPr>
          <w:p w14:paraId="3052F658" w14:textId="77777777" w:rsidR="00B86787" w:rsidRPr="00DF53B4" w:rsidRDefault="00B86787" w:rsidP="00646400">
            <w:pPr>
              <w:keepNext/>
              <w:keepLines/>
              <w:spacing w:after="0"/>
              <w:rPr>
                <w:rFonts w:ascii="Arial" w:hAnsi="Arial"/>
                <w:sz w:val="18"/>
              </w:rPr>
            </w:pPr>
            <w:r>
              <w:rPr>
                <w:rFonts w:ascii="Arial" w:hAnsi="Arial"/>
                <w:sz w:val="18"/>
                <w:lang w:val="fr-FR"/>
              </w:rPr>
              <w:t>Rel-9</w:t>
            </w:r>
          </w:p>
        </w:tc>
        <w:tc>
          <w:tcPr>
            <w:tcW w:w="1436" w:type="dxa"/>
            <w:tcBorders>
              <w:top w:val="nil"/>
              <w:left w:val="single" w:sz="4" w:space="0" w:color="auto"/>
              <w:bottom w:val="single" w:sz="4" w:space="0" w:color="auto"/>
              <w:right w:val="single" w:sz="4" w:space="0" w:color="auto"/>
            </w:tcBorders>
          </w:tcPr>
          <w:p w14:paraId="79C1699A" w14:textId="77777777" w:rsidR="00B86787" w:rsidRPr="00DF53B4" w:rsidRDefault="00B86787" w:rsidP="00646400">
            <w:pPr>
              <w:keepNext/>
              <w:keepLines/>
              <w:spacing w:after="0"/>
              <w:rPr>
                <w:rFonts w:ascii="Arial" w:hAnsi="Arial"/>
                <w:sz w:val="18"/>
              </w:rPr>
            </w:pPr>
            <w:r>
              <w:rPr>
                <w:rFonts w:ascii="Arial" w:hAnsi="Arial"/>
                <w:sz w:val="18"/>
                <w:lang w:val="fr-FR"/>
              </w:rPr>
              <w:t>RFC 6442 [98]</w:t>
            </w:r>
          </w:p>
        </w:tc>
      </w:tr>
      <w:tr w:rsidR="00B86787" w:rsidRPr="00DF53B4" w14:paraId="2E9B4E5B" w14:textId="77777777" w:rsidTr="00646400">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0D5DCEEE" w14:textId="77777777" w:rsidR="00B86787" w:rsidRPr="00DF53B4" w:rsidRDefault="00B86787" w:rsidP="00646400">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62D83F40" w14:textId="77777777" w:rsidR="00B86787" w:rsidRPr="00DF53B4" w:rsidRDefault="00B86787" w:rsidP="00646400">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1CFF5C55" w14:textId="77777777" w:rsidR="00B86787" w:rsidRPr="00DF53B4" w:rsidRDefault="00B86787" w:rsidP="00646400">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0B85F9CE" w14:textId="77777777" w:rsidR="00B86787" w:rsidRPr="00DF53B4" w:rsidRDefault="00B86787" w:rsidP="00646400">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2DCD0DE8" w14:textId="77777777" w:rsidR="00B86787" w:rsidRPr="00DF53B4" w:rsidRDefault="00B86787" w:rsidP="00646400">
            <w:pPr>
              <w:keepNext/>
              <w:keepLines/>
              <w:spacing w:after="0"/>
              <w:rPr>
                <w:rFonts w:ascii="Arial" w:hAnsi="Arial"/>
                <w:sz w:val="18"/>
              </w:rPr>
            </w:pPr>
            <w:r w:rsidRPr="00DF53B4">
              <w:rPr>
                <w:rFonts w:ascii="Arial" w:hAnsi="Arial"/>
                <w:sz w:val="18"/>
              </w:rPr>
              <w:t>RFC 6442 [98]</w:t>
            </w:r>
          </w:p>
        </w:tc>
      </w:tr>
      <w:tr w:rsidR="00B86787" w:rsidRPr="00DF53B4" w14:paraId="2666E834" w14:textId="77777777" w:rsidTr="00646400">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1719C111" w14:textId="77777777" w:rsidR="00B86787" w:rsidRPr="00DF53B4" w:rsidRDefault="00B86787" w:rsidP="00646400">
            <w:pPr>
              <w:keepNext/>
              <w:keepLines/>
              <w:spacing w:after="0"/>
              <w:rPr>
                <w:rFonts w:ascii="Arial" w:hAnsi="Arial"/>
                <w:b/>
                <w:sz w:val="18"/>
              </w:rPr>
            </w:pPr>
            <w:proofErr w:type="spellStart"/>
            <w:r>
              <w:rPr>
                <w:rFonts w:ascii="Arial" w:hAnsi="Arial"/>
                <w:b/>
                <w:sz w:val="18"/>
                <w:lang w:val="fr-FR"/>
              </w:rPr>
              <w:t>Geolocation-Routing</w:t>
            </w:r>
            <w:proofErr w:type="spellEnd"/>
          </w:p>
        </w:tc>
        <w:tc>
          <w:tcPr>
            <w:tcW w:w="1105" w:type="dxa"/>
            <w:tcBorders>
              <w:top w:val="single" w:sz="4" w:space="0" w:color="auto"/>
              <w:left w:val="single" w:sz="4" w:space="0" w:color="auto"/>
              <w:bottom w:val="single" w:sz="4" w:space="0" w:color="auto"/>
              <w:right w:val="single" w:sz="4" w:space="0" w:color="auto"/>
            </w:tcBorders>
          </w:tcPr>
          <w:p w14:paraId="52107201" w14:textId="77777777" w:rsidR="00B86787" w:rsidRPr="00DF53B4" w:rsidRDefault="00B86787" w:rsidP="00646400">
            <w:pPr>
              <w:keepNext/>
              <w:keepLines/>
              <w:spacing w:after="0"/>
              <w:rPr>
                <w:rFonts w:ascii="Arial" w:hAnsi="Arial"/>
                <w:sz w:val="18"/>
              </w:rPr>
            </w:pPr>
            <w:r>
              <w:rPr>
                <w:rFonts w:ascii="Arial" w:hAnsi="Arial"/>
                <w:sz w:val="18"/>
                <w:lang w:val="fr-FR"/>
              </w:rPr>
              <w:t>NOT A8</w:t>
            </w:r>
          </w:p>
        </w:tc>
        <w:tc>
          <w:tcPr>
            <w:tcW w:w="4633" w:type="dxa"/>
            <w:tcBorders>
              <w:top w:val="single" w:sz="4" w:space="0" w:color="auto"/>
              <w:left w:val="single" w:sz="4" w:space="0" w:color="auto"/>
              <w:bottom w:val="single" w:sz="4" w:space="0" w:color="auto"/>
              <w:right w:val="single" w:sz="4" w:space="0" w:color="auto"/>
            </w:tcBorders>
          </w:tcPr>
          <w:p w14:paraId="5BF27F7B" w14:textId="77777777" w:rsidR="00B86787" w:rsidRPr="00DF53B4" w:rsidRDefault="00B86787" w:rsidP="00646400">
            <w:pPr>
              <w:keepNext/>
              <w:keepLines/>
              <w:spacing w:after="0"/>
              <w:rPr>
                <w:rFonts w:ascii="Arial" w:hAnsi="Arial"/>
                <w:sz w:val="18"/>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709" w:type="dxa"/>
            <w:tcBorders>
              <w:top w:val="single" w:sz="4" w:space="0" w:color="auto"/>
              <w:left w:val="single" w:sz="4" w:space="0" w:color="auto"/>
              <w:bottom w:val="single" w:sz="4" w:space="0" w:color="auto"/>
              <w:right w:val="single" w:sz="4" w:space="0" w:color="auto"/>
            </w:tcBorders>
          </w:tcPr>
          <w:p w14:paraId="011179D7" w14:textId="77777777" w:rsidR="00B86787" w:rsidRPr="00DF53B4" w:rsidRDefault="00B86787" w:rsidP="00646400">
            <w:pPr>
              <w:keepNext/>
              <w:keepLines/>
              <w:spacing w:after="0"/>
              <w:rPr>
                <w:rFonts w:ascii="Arial" w:hAnsi="Arial"/>
                <w:sz w:val="18"/>
              </w:rPr>
            </w:pPr>
            <w:r>
              <w:rPr>
                <w:rFonts w:ascii="Arial" w:hAnsi="Arial"/>
                <w:sz w:val="18"/>
                <w:lang w:val="fr-FR"/>
              </w:rPr>
              <w:t>Rel-9</w:t>
            </w:r>
          </w:p>
        </w:tc>
        <w:tc>
          <w:tcPr>
            <w:tcW w:w="1436" w:type="dxa"/>
            <w:tcBorders>
              <w:top w:val="single" w:sz="4" w:space="0" w:color="auto"/>
              <w:left w:val="single" w:sz="4" w:space="0" w:color="auto"/>
              <w:bottom w:val="single" w:sz="4" w:space="0" w:color="auto"/>
              <w:right w:val="single" w:sz="4" w:space="0" w:color="auto"/>
            </w:tcBorders>
          </w:tcPr>
          <w:p w14:paraId="167BCCA7" w14:textId="77777777" w:rsidR="00B86787" w:rsidRPr="00DF53B4" w:rsidRDefault="00B86787" w:rsidP="00646400">
            <w:pPr>
              <w:keepNext/>
              <w:keepLines/>
              <w:spacing w:after="0"/>
              <w:rPr>
                <w:rFonts w:ascii="Arial" w:hAnsi="Arial"/>
                <w:sz w:val="18"/>
              </w:rPr>
            </w:pPr>
            <w:r>
              <w:rPr>
                <w:rFonts w:ascii="Arial" w:hAnsi="Arial"/>
                <w:sz w:val="18"/>
                <w:lang w:val="fr-FR"/>
              </w:rPr>
              <w:t>RFC 6442 [98]</w:t>
            </w:r>
          </w:p>
        </w:tc>
      </w:tr>
      <w:tr w:rsidR="00B86787" w:rsidRPr="00DF53B4" w14:paraId="3D48DD1F"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54E6E772" w14:textId="77777777" w:rsidR="00B86787" w:rsidRPr="00DF53B4" w:rsidRDefault="00B86787" w:rsidP="00646400">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3949ECB9"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640B515E"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13D6D06"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C8C4BE8"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70B4D045" w14:textId="77777777" w:rsidTr="00646400">
        <w:trPr>
          <w:cantSplit/>
          <w:tblHeader/>
          <w:jc w:val="center"/>
        </w:trPr>
        <w:tc>
          <w:tcPr>
            <w:tcW w:w="1751" w:type="dxa"/>
            <w:tcBorders>
              <w:top w:val="nil"/>
              <w:left w:val="single" w:sz="4" w:space="0" w:color="auto"/>
              <w:right w:val="single" w:sz="4" w:space="0" w:color="auto"/>
            </w:tcBorders>
          </w:tcPr>
          <w:p w14:paraId="2F57BFEF"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546B0D36"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29E6C535" w14:textId="77777777" w:rsidR="00B86787" w:rsidRPr="00DF53B4" w:rsidRDefault="00B86787" w:rsidP="0064640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5284E02"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46456EB4" w14:textId="77777777" w:rsidR="00B86787" w:rsidRPr="00DF53B4" w:rsidRDefault="00B86787" w:rsidP="00646400">
            <w:pPr>
              <w:keepNext/>
              <w:keepLines/>
              <w:spacing w:after="0"/>
              <w:rPr>
                <w:rFonts w:ascii="Arial" w:hAnsi="Arial"/>
                <w:sz w:val="18"/>
              </w:rPr>
            </w:pPr>
          </w:p>
        </w:tc>
      </w:tr>
      <w:tr w:rsidR="00B86787" w:rsidRPr="00DF53B4" w14:paraId="52402D87"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63A6E1F2" w14:textId="77777777" w:rsidR="00B86787" w:rsidRPr="00DF53B4" w:rsidRDefault="00B86787" w:rsidP="00646400">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1436FCEC"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1C91B4D1" w14:textId="77777777" w:rsidR="00B86787" w:rsidRPr="00DF53B4" w:rsidRDefault="00B86787" w:rsidP="00646400">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CD2698E"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F2825D5" w14:textId="77777777" w:rsidR="00B86787" w:rsidRPr="00DF53B4" w:rsidRDefault="00B86787" w:rsidP="00646400">
            <w:pPr>
              <w:keepNext/>
              <w:keepLines/>
              <w:spacing w:after="0"/>
              <w:rPr>
                <w:rFonts w:ascii="Arial" w:hAnsi="Arial"/>
                <w:sz w:val="18"/>
              </w:rPr>
            </w:pPr>
            <w:r w:rsidRPr="00DF53B4">
              <w:rPr>
                <w:rFonts w:ascii="Arial" w:hAnsi="Arial"/>
                <w:sz w:val="18"/>
              </w:rPr>
              <w:t>RFC 3329 [21]</w:t>
            </w:r>
          </w:p>
        </w:tc>
      </w:tr>
      <w:tr w:rsidR="00B86787" w:rsidRPr="00DF53B4" w14:paraId="244D7DF9"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031F6305" w14:textId="77777777" w:rsidR="00B86787" w:rsidRPr="00DF53B4" w:rsidRDefault="00B86787" w:rsidP="00646400">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66267B86"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6D5DB32C"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EAF9A9E"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1CB6E25"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B86787" w:rsidRPr="00DF53B4" w14:paraId="09477F9B" w14:textId="77777777" w:rsidTr="00646400">
        <w:trPr>
          <w:cantSplit/>
          <w:tblHeader/>
          <w:jc w:val="center"/>
        </w:trPr>
        <w:tc>
          <w:tcPr>
            <w:tcW w:w="1751" w:type="dxa"/>
            <w:tcBorders>
              <w:top w:val="nil"/>
              <w:left w:val="single" w:sz="4" w:space="0" w:color="auto"/>
              <w:right w:val="single" w:sz="4" w:space="0" w:color="auto"/>
            </w:tcBorders>
          </w:tcPr>
          <w:p w14:paraId="4BE68F1A"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670CA385"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6AEA25AB" w14:textId="77777777" w:rsidR="00B86787" w:rsidRPr="00DF53B4" w:rsidRDefault="00B86787" w:rsidP="0064640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33B3F0B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19270715" w14:textId="77777777" w:rsidR="00B86787" w:rsidRPr="00DF53B4" w:rsidRDefault="00B86787" w:rsidP="00646400">
            <w:pPr>
              <w:keepNext/>
              <w:keepLines/>
              <w:spacing w:after="0"/>
              <w:rPr>
                <w:rFonts w:ascii="Arial" w:hAnsi="Arial"/>
                <w:sz w:val="18"/>
              </w:rPr>
            </w:pPr>
          </w:p>
        </w:tc>
      </w:tr>
      <w:tr w:rsidR="00B86787" w:rsidRPr="00DF53B4" w14:paraId="0DE83792"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16F72205" w14:textId="77777777" w:rsidR="00B86787" w:rsidRPr="00DF53B4" w:rsidRDefault="00B86787" w:rsidP="00646400">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21E0E2F3"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4B6F428B" w14:textId="77777777" w:rsidR="00B86787" w:rsidRPr="00DF53B4" w:rsidRDefault="00B86787" w:rsidP="00646400">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0658A62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1EB60AB" w14:textId="77777777" w:rsidR="00B86787" w:rsidRPr="00DF53B4" w:rsidRDefault="00B86787" w:rsidP="00646400">
            <w:pPr>
              <w:keepNext/>
              <w:keepLines/>
              <w:spacing w:after="0"/>
              <w:rPr>
                <w:rFonts w:ascii="Arial" w:hAnsi="Arial"/>
                <w:sz w:val="18"/>
              </w:rPr>
            </w:pPr>
          </w:p>
        </w:tc>
      </w:tr>
      <w:tr w:rsidR="00B86787" w:rsidRPr="00DF53B4" w14:paraId="557B9443"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20A89F67" w14:textId="77777777" w:rsidR="00B86787" w:rsidRPr="00DF53B4" w:rsidRDefault="00B86787" w:rsidP="00646400">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7FF7F134"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65ED6055"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5E95943D"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B64CF90" w14:textId="77777777" w:rsidR="00B86787" w:rsidRPr="00DF53B4" w:rsidRDefault="00B86787" w:rsidP="00646400">
            <w:pPr>
              <w:keepNext/>
              <w:keepLines/>
              <w:spacing w:after="0"/>
              <w:rPr>
                <w:rFonts w:ascii="Arial" w:hAnsi="Arial"/>
                <w:sz w:val="18"/>
              </w:rPr>
            </w:pPr>
            <w:r w:rsidRPr="00DF53B4">
              <w:rPr>
                <w:rFonts w:ascii="Arial" w:hAnsi="Arial"/>
                <w:sz w:val="18"/>
              </w:rPr>
              <w:t>RFC 3329 [21]</w:t>
            </w:r>
          </w:p>
        </w:tc>
      </w:tr>
      <w:tr w:rsidR="00B86787" w:rsidRPr="00DF53B4" w14:paraId="325FD8B5" w14:textId="77777777" w:rsidTr="00646400">
        <w:trPr>
          <w:cantSplit/>
          <w:tblHeader/>
          <w:jc w:val="center"/>
        </w:trPr>
        <w:tc>
          <w:tcPr>
            <w:tcW w:w="1751" w:type="dxa"/>
            <w:tcBorders>
              <w:top w:val="nil"/>
              <w:left w:val="single" w:sz="4" w:space="0" w:color="auto"/>
              <w:right w:val="single" w:sz="4" w:space="0" w:color="auto"/>
            </w:tcBorders>
          </w:tcPr>
          <w:p w14:paraId="00F3BD17"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21A9BA4E"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6</w:t>
            </w:r>
          </w:p>
        </w:tc>
        <w:tc>
          <w:tcPr>
            <w:tcW w:w="4633" w:type="dxa"/>
            <w:tcBorders>
              <w:top w:val="nil"/>
              <w:left w:val="single" w:sz="4" w:space="0" w:color="auto"/>
              <w:right w:val="single" w:sz="4" w:space="0" w:color="auto"/>
            </w:tcBorders>
          </w:tcPr>
          <w:p w14:paraId="075CF67E" w14:textId="77777777" w:rsidR="00B86787" w:rsidRPr="00DF53B4" w:rsidRDefault="00B86787" w:rsidP="00646400">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468E893"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17AF125B" w14:textId="77777777" w:rsidR="00B86787" w:rsidRPr="00DF53B4" w:rsidRDefault="00B86787" w:rsidP="00646400">
            <w:pPr>
              <w:keepNext/>
              <w:keepLines/>
              <w:spacing w:after="0"/>
              <w:rPr>
                <w:rFonts w:ascii="Arial" w:hAnsi="Arial"/>
                <w:sz w:val="18"/>
              </w:rPr>
            </w:pPr>
          </w:p>
        </w:tc>
      </w:tr>
      <w:tr w:rsidR="00B86787" w:rsidRPr="00DF53B4" w14:paraId="5BB0A089"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220956F5" w14:textId="77777777" w:rsidR="00B86787" w:rsidRPr="00DF53B4" w:rsidRDefault="00B86787" w:rsidP="00646400">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5B59C3DD"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1DBBE917" w14:textId="77777777" w:rsidR="00B86787" w:rsidRPr="00DF53B4" w:rsidRDefault="00B86787" w:rsidP="00646400">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4CE9D373"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161B02E" w14:textId="77777777" w:rsidR="00B86787" w:rsidRPr="00DF53B4" w:rsidRDefault="00B86787" w:rsidP="00646400">
            <w:pPr>
              <w:keepNext/>
              <w:keepLines/>
              <w:spacing w:after="0"/>
              <w:rPr>
                <w:rFonts w:ascii="Arial" w:hAnsi="Arial"/>
                <w:sz w:val="18"/>
              </w:rPr>
            </w:pPr>
          </w:p>
        </w:tc>
      </w:tr>
      <w:tr w:rsidR="00B86787" w:rsidRPr="00DF53B4" w14:paraId="50FF4722"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220BA115" w14:textId="77777777" w:rsidR="00B86787" w:rsidRPr="00DF53B4" w:rsidRDefault="00B86787" w:rsidP="00646400">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332F5907"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A773670"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A7038D0"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E403A0A"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2FA98BF8" w14:textId="77777777" w:rsidTr="00646400">
        <w:trPr>
          <w:cantSplit/>
          <w:tblHeader/>
          <w:jc w:val="center"/>
        </w:trPr>
        <w:tc>
          <w:tcPr>
            <w:tcW w:w="1751" w:type="dxa"/>
            <w:tcBorders>
              <w:top w:val="nil"/>
              <w:left w:val="single" w:sz="4" w:space="0" w:color="auto"/>
              <w:bottom w:val="nil"/>
              <w:right w:val="single" w:sz="4" w:space="0" w:color="auto"/>
            </w:tcBorders>
          </w:tcPr>
          <w:p w14:paraId="6C58B159"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bottom w:val="nil"/>
              <w:right w:val="single" w:sz="4" w:space="0" w:color="auto"/>
            </w:tcBorders>
          </w:tcPr>
          <w:p w14:paraId="2198A6E9" w14:textId="77777777" w:rsidR="00B86787" w:rsidRPr="00DF53B4" w:rsidRDefault="00B86787" w:rsidP="00646400">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7847EA9E" w14:textId="77777777" w:rsidR="00B86787" w:rsidRPr="00DF53B4" w:rsidRDefault="00B86787" w:rsidP="00646400">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7A00B584"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8408E8E" w14:textId="77777777" w:rsidR="00B86787" w:rsidRPr="00DF53B4" w:rsidRDefault="00B86787" w:rsidP="00646400">
            <w:pPr>
              <w:keepNext/>
              <w:keepLines/>
              <w:spacing w:after="0"/>
              <w:rPr>
                <w:rFonts w:ascii="Arial" w:hAnsi="Arial"/>
                <w:sz w:val="18"/>
              </w:rPr>
            </w:pPr>
          </w:p>
        </w:tc>
      </w:tr>
      <w:tr w:rsidR="00B86787" w:rsidRPr="00DF53B4" w14:paraId="050C284F" w14:textId="77777777" w:rsidTr="00646400">
        <w:trPr>
          <w:cantSplit/>
          <w:tblHeader/>
          <w:jc w:val="center"/>
        </w:trPr>
        <w:tc>
          <w:tcPr>
            <w:tcW w:w="1751" w:type="dxa"/>
            <w:tcBorders>
              <w:top w:val="nil"/>
              <w:left w:val="single" w:sz="4" w:space="0" w:color="auto"/>
              <w:bottom w:val="nil"/>
              <w:right w:val="single" w:sz="4" w:space="0" w:color="auto"/>
            </w:tcBorders>
          </w:tcPr>
          <w:p w14:paraId="166B6D48"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24C21DF" w14:textId="77777777" w:rsidR="00B86787" w:rsidRPr="00DF53B4" w:rsidRDefault="00B86787" w:rsidP="00646400">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2DBC4320" w14:textId="77777777" w:rsidR="00B86787" w:rsidRPr="00DF53B4" w:rsidRDefault="00B86787" w:rsidP="00646400">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2A67F7AC"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1953B2D" w14:textId="77777777" w:rsidR="00B86787" w:rsidRPr="00DF53B4" w:rsidRDefault="00B86787" w:rsidP="00646400">
            <w:pPr>
              <w:keepNext/>
              <w:keepLines/>
              <w:spacing w:after="0"/>
              <w:rPr>
                <w:rFonts w:ascii="Arial" w:hAnsi="Arial"/>
                <w:sz w:val="18"/>
              </w:rPr>
            </w:pPr>
          </w:p>
        </w:tc>
      </w:tr>
      <w:tr w:rsidR="00B86787" w:rsidRPr="00DF53B4" w14:paraId="3600C31C" w14:textId="77777777" w:rsidTr="00646400">
        <w:trPr>
          <w:cantSplit/>
          <w:tblHeader/>
          <w:jc w:val="center"/>
        </w:trPr>
        <w:tc>
          <w:tcPr>
            <w:tcW w:w="1751" w:type="dxa"/>
            <w:tcBorders>
              <w:top w:val="nil"/>
              <w:left w:val="single" w:sz="4" w:space="0" w:color="auto"/>
              <w:bottom w:val="nil"/>
              <w:right w:val="single" w:sz="4" w:space="0" w:color="auto"/>
            </w:tcBorders>
          </w:tcPr>
          <w:p w14:paraId="3E731506"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5FFA551A" w14:textId="77777777" w:rsidR="00B86787" w:rsidRPr="00DF53B4" w:rsidRDefault="00B86787" w:rsidP="00646400">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219FC30E" w14:textId="77777777" w:rsidR="00B86787" w:rsidRPr="00DF53B4" w:rsidRDefault="00B86787" w:rsidP="00646400">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090AA630"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8963874" w14:textId="77777777" w:rsidR="00B86787" w:rsidRPr="00DF53B4" w:rsidRDefault="00B86787" w:rsidP="00646400">
            <w:pPr>
              <w:keepNext/>
              <w:keepLines/>
              <w:spacing w:after="0"/>
              <w:rPr>
                <w:rFonts w:ascii="Arial" w:hAnsi="Arial"/>
                <w:sz w:val="18"/>
              </w:rPr>
            </w:pPr>
            <w:r w:rsidRPr="00DF53B4">
              <w:rPr>
                <w:rFonts w:ascii="Arial" w:hAnsi="Arial"/>
                <w:sz w:val="18"/>
              </w:rPr>
              <w:t>RFC 5627 [61]</w:t>
            </w:r>
          </w:p>
        </w:tc>
      </w:tr>
      <w:tr w:rsidR="00B86787" w:rsidRPr="00DF53B4" w14:paraId="27C6F6CE" w14:textId="77777777" w:rsidTr="00646400">
        <w:trPr>
          <w:cantSplit/>
          <w:tblHeader/>
          <w:jc w:val="center"/>
        </w:trPr>
        <w:tc>
          <w:tcPr>
            <w:tcW w:w="1751" w:type="dxa"/>
            <w:tcBorders>
              <w:top w:val="nil"/>
              <w:left w:val="single" w:sz="4" w:space="0" w:color="auto"/>
              <w:bottom w:val="nil"/>
              <w:right w:val="single" w:sz="4" w:space="0" w:color="auto"/>
            </w:tcBorders>
          </w:tcPr>
          <w:p w14:paraId="5649E482"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BD0392C"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2E2E470B" w14:textId="77777777" w:rsidR="00B86787" w:rsidRPr="00DF53B4" w:rsidRDefault="00B86787" w:rsidP="00646400">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406846CA"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B708C65" w14:textId="77777777" w:rsidR="00B86787" w:rsidRPr="00DF53B4" w:rsidRDefault="00B86787" w:rsidP="00646400">
            <w:pPr>
              <w:keepNext/>
              <w:keepLines/>
              <w:spacing w:after="0"/>
              <w:rPr>
                <w:rFonts w:ascii="Arial" w:hAnsi="Arial"/>
                <w:sz w:val="18"/>
              </w:rPr>
            </w:pPr>
          </w:p>
        </w:tc>
      </w:tr>
      <w:tr w:rsidR="00B86787" w:rsidRPr="00DF53B4" w14:paraId="01FA2ED7" w14:textId="77777777" w:rsidTr="00646400">
        <w:trPr>
          <w:cantSplit/>
          <w:tblHeader/>
          <w:jc w:val="center"/>
        </w:trPr>
        <w:tc>
          <w:tcPr>
            <w:tcW w:w="1751" w:type="dxa"/>
            <w:tcBorders>
              <w:top w:val="nil"/>
              <w:left w:val="single" w:sz="4" w:space="0" w:color="auto"/>
              <w:bottom w:val="nil"/>
              <w:right w:val="single" w:sz="4" w:space="0" w:color="auto"/>
            </w:tcBorders>
          </w:tcPr>
          <w:p w14:paraId="16F6F6E8" w14:textId="77777777" w:rsidR="00B86787" w:rsidRPr="00DF53B4" w:rsidRDefault="00B86787" w:rsidP="00646400">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1B6AF35B" w14:textId="77777777" w:rsidR="00B86787" w:rsidRPr="00DF53B4" w:rsidRDefault="00B86787" w:rsidP="00646400">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7106B210" w14:textId="77777777" w:rsidR="00B86787" w:rsidRPr="00DF53B4" w:rsidRDefault="00B86787" w:rsidP="00646400">
            <w:pPr>
              <w:keepNext/>
              <w:keepLine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 xml:space="preserve">-specifier-defined-substring)&gt;” 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28E9FF02" w14:textId="77777777" w:rsidR="00B86787" w:rsidRPr="00DF53B4" w:rsidRDefault="00B86787" w:rsidP="00646400">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33E8B87C" w14:textId="77777777" w:rsidR="00B86787" w:rsidRPr="00DF53B4" w:rsidRDefault="00B86787" w:rsidP="00646400">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B86787" w:rsidRPr="00DF53B4" w14:paraId="1196F14A" w14:textId="77777777" w:rsidTr="00646400">
        <w:trPr>
          <w:cantSplit/>
          <w:tblHeader/>
          <w:jc w:val="center"/>
        </w:trPr>
        <w:tc>
          <w:tcPr>
            <w:tcW w:w="1751" w:type="dxa"/>
            <w:tcBorders>
              <w:top w:val="nil"/>
              <w:left w:val="single" w:sz="4" w:space="0" w:color="auto"/>
              <w:bottom w:val="nil"/>
              <w:right w:val="single" w:sz="4" w:space="0" w:color="auto"/>
            </w:tcBorders>
          </w:tcPr>
          <w:p w14:paraId="75E38DA6"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5BE0534"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3,A</w:t>
            </w:r>
            <w:proofErr w:type="gramEnd"/>
            <w:r w:rsidRPr="00DF53B4">
              <w:rPr>
                <w:rFonts w:ascii="Arial" w:hAnsi="Arial"/>
                <w:sz w:val="18"/>
              </w:rPr>
              <w:t>17</w:t>
            </w:r>
            <w:r>
              <w:rPr>
                <w:rFonts w:ascii="Arial" w:hAnsi="Arial"/>
                <w:sz w:val="18"/>
              </w:rPr>
              <w:t>,A29</w:t>
            </w:r>
          </w:p>
        </w:tc>
        <w:tc>
          <w:tcPr>
            <w:tcW w:w="4633" w:type="dxa"/>
            <w:tcBorders>
              <w:top w:val="nil"/>
              <w:left w:val="single" w:sz="4" w:space="0" w:color="auto"/>
              <w:bottom w:val="nil"/>
              <w:right w:val="single" w:sz="4" w:space="0" w:color="auto"/>
            </w:tcBorders>
          </w:tcPr>
          <w:p w14:paraId="55DA7C06" w14:textId="77777777" w:rsidR="00B86787" w:rsidRPr="00DF53B4" w:rsidRDefault="00B86787" w:rsidP="00646400">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39D4CDBE"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3E5CA84" w14:textId="77777777" w:rsidR="00B86787" w:rsidRPr="00DF53B4" w:rsidRDefault="00B86787" w:rsidP="00646400">
            <w:pPr>
              <w:keepNext/>
              <w:keepLines/>
              <w:spacing w:after="0"/>
              <w:rPr>
                <w:rFonts w:ascii="Arial" w:hAnsi="Arial"/>
                <w:sz w:val="18"/>
              </w:rPr>
            </w:pPr>
          </w:p>
        </w:tc>
      </w:tr>
      <w:tr w:rsidR="00B86787" w:rsidRPr="00DF53B4" w14:paraId="1218F0EC" w14:textId="77777777" w:rsidTr="00646400">
        <w:trPr>
          <w:cantSplit/>
          <w:tblHeader/>
          <w:jc w:val="center"/>
        </w:trPr>
        <w:tc>
          <w:tcPr>
            <w:tcW w:w="1751" w:type="dxa"/>
            <w:tcBorders>
              <w:top w:val="nil"/>
              <w:left w:val="single" w:sz="4" w:space="0" w:color="auto"/>
              <w:bottom w:val="nil"/>
              <w:right w:val="single" w:sz="4" w:space="0" w:color="auto"/>
            </w:tcBorders>
          </w:tcPr>
          <w:p w14:paraId="66B3545C" w14:textId="77777777" w:rsidR="00B86787" w:rsidRPr="00DF53B4" w:rsidRDefault="00B86787" w:rsidP="00646400">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08B83B45"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1EC6847C" w14:textId="77777777" w:rsidR="00B86787" w:rsidRPr="00DF53B4" w:rsidRDefault="00B86787" w:rsidP="00646400">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40D54849"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142FE0C" w14:textId="77777777" w:rsidR="00B86787" w:rsidRPr="00DF53B4" w:rsidRDefault="00B86787" w:rsidP="00646400">
            <w:pPr>
              <w:keepNext/>
              <w:keepLines/>
              <w:spacing w:after="0"/>
              <w:rPr>
                <w:rFonts w:ascii="Arial" w:hAnsi="Arial"/>
                <w:sz w:val="18"/>
              </w:rPr>
            </w:pPr>
            <w:r w:rsidRPr="00DF53B4">
              <w:rPr>
                <w:rFonts w:ascii="Arial" w:hAnsi="Arial"/>
                <w:sz w:val="18"/>
              </w:rPr>
              <w:t>RFC 3840 [63]</w:t>
            </w:r>
          </w:p>
        </w:tc>
      </w:tr>
      <w:tr w:rsidR="00B86787" w:rsidRPr="00DF53B4" w14:paraId="54C5D308" w14:textId="77777777" w:rsidTr="00646400">
        <w:trPr>
          <w:cantSplit/>
          <w:tblHeader/>
          <w:jc w:val="center"/>
        </w:trPr>
        <w:tc>
          <w:tcPr>
            <w:tcW w:w="1751" w:type="dxa"/>
            <w:tcBorders>
              <w:top w:val="nil"/>
              <w:left w:val="single" w:sz="4" w:space="0" w:color="auto"/>
              <w:bottom w:val="nil"/>
              <w:right w:val="single" w:sz="4" w:space="0" w:color="auto"/>
            </w:tcBorders>
          </w:tcPr>
          <w:p w14:paraId="61DF4A0D"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E28B707" w14:textId="77777777" w:rsidR="00B86787" w:rsidRPr="00DF53B4" w:rsidRDefault="00B86787" w:rsidP="00646400">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0B026D60" w14:textId="77777777" w:rsidR="00B86787" w:rsidRPr="00DF53B4" w:rsidRDefault="00B86787" w:rsidP="00646400">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772AA994"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AB88B53" w14:textId="77777777" w:rsidR="00B86787" w:rsidRPr="00DF53B4" w:rsidRDefault="00B86787" w:rsidP="00646400">
            <w:pPr>
              <w:keepNext/>
              <w:keepLines/>
              <w:spacing w:after="0"/>
              <w:rPr>
                <w:rFonts w:ascii="Arial" w:hAnsi="Arial"/>
                <w:sz w:val="18"/>
              </w:rPr>
            </w:pPr>
            <w:r w:rsidRPr="00DF53B4">
              <w:rPr>
                <w:rFonts w:ascii="Arial" w:hAnsi="Arial"/>
                <w:sz w:val="18"/>
              </w:rPr>
              <w:t>RFC 3840 [63]</w:t>
            </w:r>
          </w:p>
        </w:tc>
      </w:tr>
      <w:tr w:rsidR="00B86787" w:rsidRPr="00DF53B4" w14:paraId="67449DBF" w14:textId="77777777" w:rsidTr="00646400">
        <w:trPr>
          <w:cantSplit/>
          <w:tblHeader/>
          <w:jc w:val="center"/>
        </w:trPr>
        <w:tc>
          <w:tcPr>
            <w:tcW w:w="1751" w:type="dxa"/>
            <w:tcBorders>
              <w:top w:val="nil"/>
              <w:left w:val="single" w:sz="4" w:space="0" w:color="auto"/>
              <w:right w:val="single" w:sz="4" w:space="0" w:color="auto"/>
            </w:tcBorders>
          </w:tcPr>
          <w:p w14:paraId="443DB89E"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0EE04FA8" w14:textId="77777777" w:rsidR="00B86787" w:rsidRPr="00DF53B4" w:rsidRDefault="00B86787" w:rsidP="00646400">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4E5C93BB" w14:textId="77777777" w:rsidR="00B86787" w:rsidRPr="00DF53B4" w:rsidRDefault="00B86787" w:rsidP="00646400">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509C5382"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183C959E" w14:textId="77777777" w:rsidR="00B86787" w:rsidRPr="00DF53B4" w:rsidRDefault="00B86787" w:rsidP="00646400">
            <w:pPr>
              <w:keepNext/>
              <w:keepLines/>
              <w:spacing w:after="0"/>
              <w:rPr>
                <w:rFonts w:ascii="Arial" w:hAnsi="Arial"/>
                <w:sz w:val="18"/>
              </w:rPr>
            </w:pPr>
            <w:r w:rsidRPr="00DF53B4">
              <w:rPr>
                <w:rFonts w:ascii="Arial" w:hAnsi="Arial"/>
                <w:sz w:val="18"/>
              </w:rPr>
              <w:t>RFC 3840 [63]</w:t>
            </w:r>
          </w:p>
        </w:tc>
      </w:tr>
      <w:tr w:rsidR="00B86787" w:rsidRPr="00DF53B4" w14:paraId="420368E0"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4E648FF0"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2F2C514"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367F5068" w14:textId="77777777" w:rsidR="00B86787" w:rsidRPr="00DF53B4" w:rsidRDefault="00B86787" w:rsidP="00646400">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4D3C6BD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2020195" w14:textId="77777777" w:rsidR="00B86787" w:rsidRPr="00DF53B4" w:rsidRDefault="00B86787" w:rsidP="00646400">
            <w:pPr>
              <w:keepNext/>
              <w:keepLines/>
              <w:spacing w:after="0"/>
              <w:rPr>
                <w:rFonts w:ascii="Arial" w:hAnsi="Arial"/>
                <w:sz w:val="18"/>
              </w:rPr>
            </w:pPr>
            <w:r w:rsidRPr="00DF53B4">
              <w:rPr>
                <w:rFonts w:ascii="Arial" w:hAnsi="Arial"/>
                <w:sz w:val="18"/>
              </w:rPr>
              <w:t>RFC 3840 [63]</w:t>
            </w:r>
          </w:p>
        </w:tc>
      </w:tr>
      <w:tr w:rsidR="00B86787" w:rsidRPr="00DF53B4" w14:paraId="100B9431" w14:textId="77777777" w:rsidTr="00646400">
        <w:trPr>
          <w:cantSplit/>
          <w:tblHeader/>
          <w:jc w:val="center"/>
        </w:trPr>
        <w:tc>
          <w:tcPr>
            <w:tcW w:w="1751" w:type="dxa"/>
            <w:tcBorders>
              <w:top w:val="single" w:sz="4" w:space="0" w:color="auto"/>
              <w:left w:val="single" w:sz="4" w:space="0" w:color="auto"/>
              <w:right w:val="single" w:sz="4" w:space="0" w:color="auto"/>
            </w:tcBorders>
          </w:tcPr>
          <w:p w14:paraId="17DB389D" w14:textId="77777777" w:rsidR="00B86787" w:rsidRPr="00DF53B4" w:rsidRDefault="00B86787" w:rsidP="00646400">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50178D57"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2962630"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543C246"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380D22B"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16982830"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2740C3BD" w14:textId="77777777" w:rsidR="00B86787" w:rsidRPr="00DF53B4" w:rsidRDefault="00B86787" w:rsidP="00646400">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7AA1FC61"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35C0375" w14:textId="77777777" w:rsidR="00B86787" w:rsidRPr="00DF53B4" w:rsidRDefault="00B86787" w:rsidP="00646400">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6BFD80D5"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74469B4" w14:textId="77777777" w:rsidR="00B86787" w:rsidRPr="00DF53B4" w:rsidRDefault="00B86787" w:rsidP="00646400">
            <w:pPr>
              <w:keepNext/>
              <w:keepLines/>
              <w:spacing w:after="0"/>
              <w:rPr>
                <w:rFonts w:ascii="Arial" w:hAnsi="Arial"/>
                <w:sz w:val="18"/>
              </w:rPr>
            </w:pPr>
          </w:p>
        </w:tc>
      </w:tr>
      <w:tr w:rsidR="00B86787" w:rsidRPr="00DF53B4" w14:paraId="4CC9AE0E" w14:textId="77777777" w:rsidTr="00646400">
        <w:trPr>
          <w:cantSplit/>
          <w:tblHeader/>
          <w:jc w:val="center"/>
        </w:trPr>
        <w:tc>
          <w:tcPr>
            <w:tcW w:w="1751" w:type="dxa"/>
            <w:tcBorders>
              <w:top w:val="single" w:sz="4" w:space="0" w:color="auto"/>
              <w:left w:val="single" w:sz="4" w:space="0" w:color="auto"/>
              <w:right w:val="single" w:sz="4" w:space="0" w:color="auto"/>
            </w:tcBorders>
          </w:tcPr>
          <w:p w14:paraId="664A6E69" w14:textId="77777777" w:rsidR="00B86787" w:rsidRPr="00DF53B4" w:rsidRDefault="00B86787" w:rsidP="00646400">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507A9C18" w14:textId="77777777" w:rsidR="00B86787" w:rsidRPr="00DF53B4" w:rsidRDefault="00B86787" w:rsidP="00646400">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0AC3186B"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98C7039"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BBA331F" w14:textId="77777777" w:rsidR="00B86787" w:rsidRPr="00DF53B4" w:rsidRDefault="00B86787" w:rsidP="00646400">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5147DBD7" w14:textId="77777777" w:rsidR="00B86787" w:rsidRPr="00DF53B4" w:rsidRDefault="00B86787" w:rsidP="00646400">
            <w:pPr>
              <w:keepNext/>
              <w:keepLines/>
              <w:spacing w:after="0"/>
              <w:rPr>
                <w:rFonts w:ascii="Arial" w:hAnsi="Arial"/>
                <w:sz w:val="18"/>
              </w:rPr>
            </w:pPr>
            <w:r w:rsidRPr="00DF53B4">
              <w:rPr>
                <w:rFonts w:ascii="Arial" w:hAnsi="Arial"/>
                <w:sz w:val="18"/>
              </w:rPr>
              <w:t>RFC 7913 [154]</w:t>
            </w:r>
          </w:p>
        </w:tc>
      </w:tr>
      <w:tr w:rsidR="00B86787" w:rsidRPr="00DF53B4" w14:paraId="1731BAE9" w14:textId="77777777" w:rsidTr="00646400">
        <w:trPr>
          <w:cantSplit/>
          <w:tblHeader/>
          <w:jc w:val="center"/>
        </w:trPr>
        <w:tc>
          <w:tcPr>
            <w:tcW w:w="1751" w:type="dxa"/>
            <w:tcBorders>
              <w:left w:val="single" w:sz="4" w:space="0" w:color="auto"/>
              <w:right w:val="single" w:sz="4" w:space="0" w:color="auto"/>
            </w:tcBorders>
          </w:tcPr>
          <w:p w14:paraId="70273EF4" w14:textId="77777777" w:rsidR="00B86787" w:rsidRPr="00DF53B4" w:rsidRDefault="00B86787" w:rsidP="00646400">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2CA6F7C0" w14:textId="77777777" w:rsidR="00B86787" w:rsidRPr="00DF53B4" w:rsidRDefault="00B86787" w:rsidP="00646400">
            <w:pPr>
              <w:keepNext/>
              <w:keepLines/>
              <w:spacing w:after="0"/>
              <w:rPr>
                <w:rFonts w:ascii="Arial" w:hAnsi="Arial"/>
                <w:sz w:val="18"/>
              </w:rPr>
            </w:pPr>
            <w:bookmarkStart w:id="14" w:name="_Hlk11413854"/>
            <w:r w:rsidRPr="00DF53B4">
              <w:rPr>
                <w:rFonts w:ascii="Arial" w:hAnsi="Arial"/>
                <w:sz w:val="18"/>
              </w:rPr>
              <w:t>A1 AND A27</w:t>
            </w:r>
            <w:bookmarkEnd w:id="14"/>
          </w:p>
        </w:tc>
        <w:tc>
          <w:tcPr>
            <w:tcW w:w="4633" w:type="dxa"/>
            <w:tcBorders>
              <w:left w:val="single" w:sz="4" w:space="0" w:color="auto"/>
              <w:right w:val="single" w:sz="4" w:space="0" w:color="auto"/>
            </w:tcBorders>
          </w:tcPr>
          <w:p w14:paraId="1C7B43D0" w14:textId="77777777" w:rsidR="00B86787" w:rsidRPr="00DF53B4" w:rsidRDefault="00B86787" w:rsidP="00646400">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3FE54BD8"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5A9B69AB" w14:textId="77777777" w:rsidR="00B86787" w:rsidRPr="00DF53B4" w:rsidRDefault="00B86787" w:rsidP="00646400">
            <w:pPr>
              <w:keepNext/>
              <w:keepLines/>
              <w:spacing w:after="0"/>
              <w:rPr>
                <w:rFonts w:ascii="Arial" w:hAnsi="Arial"/>
                <w:sz w:val="18"/>
              </w:rPr>
            </w:pPr>
          </w:p>
        </w:tc>
      </w:tr>
      <w:tr w:rsidR="00B86787" w:rsidRPr="00DF53B4" w14:paraId="33DD67E2"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69DC44CC" w14:textId="77777777" w:rsidR="00B86787" w:rsidRPr="00DF53B4" w:rsidRDefault="00B86787" w:rsidP="00646400">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4248433D" w14:textId="77777777" w:rsidR="00B86787" w:rsidRPr="00DF53B4" w:rsidRDefault="00B86787" w:rsidP="00646400">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69486209"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access network information for NR, containing access-class parameter with value "3GPP-NR" or access-type parameter with value "3GPP-NR-FDD" or "3GPP-NR-TDD", </w:t>
            </w:r>
            <w:proofErr w:type="gramStart"/>
            <w:r w:rsidRPr="00DF53B4">
              <w:rPr>
                <w:rFonts w:ascii="Arial" w:hAnsi="Arial"/>
                <w:sz w:val="18"/>
              </w:rPr>
              <w:t>and also</w:t>
            </w:r>
            <w:proofErr w:type="gramEnd"/>
            <w:r w:rsidRPr="00DF53B4">
              <w:rPr>
                <w:rFonts w:ascii="Arial" w:hAnsi="Arial"/>
                <w:sz w:val="18"/>
              </w:rPr>
              <w:t xml:space="preserve"> containing the cell ID</w:t>
            </w:r>
          </w:p>
        </w:tc>
        <w:tc>
          <w:tcPr>
            <w:tcW w:w="709" w:type="dxa"/>
            <w:tcBorders>
              <w:left w:val="single" w:sz="4" w:space="0" w:color="auto"/>
              <w:bottom w:val="single" w:sz="4" w:space="0" w:color="auto"/>
              <w:right w:val="single" w:sz="4" w:space="0" w:color="auto"/>
            </w:tcBorders>
          </w:tcPr>
          <w:p w14:paraId="18E5DC2C" w14:textId="77777777" w:rsidR="00B86787" w:rsidRPr="00DF53B4" w:rsidRDefault="00B86787" w:rsidP="00646400">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453C42D9" w14:textId="77777777" w:rsidR="00B86787" w:rsidRPr="00DF53B4" w:rsidRDefault="00B86787" w:rsidP="00646400">
            <w:pPr>
              <w:keepNext/>
              <w:keepLines/>
              <w:spacing w:after="0"/>
              <w:rPr>
                <w:rFonts w:ascii="Arial" w:hAnsi="Arial"/>
                <w:sz w:val="18"/>
              </w:rPr>
            </w:pPr>
          </w:p>
        </w:tc>
      </w:tr>
      <w:tr w:rsidR="00B86787" w:rsidRPr="00DF53B4" w14:paraId="3D933A4A" w14:textId="77777777" w:rsidTr="00646400">
        <w:trPr>
          <w:cantSplit/>
          <w:tblHeader/>
          <w:jc w:val="center"/>
        </w:trPr>
        <w:tc>
          <w:tcPr>
            <w:tcW w:w="1751" w:type="dxa"/>
            <w:tcBorders>
              <w:top w:val="single" w:sz="4" w:space="0" w:color="auto"/>
              <w:left w:val="single" w:sz="4" w:space="0" w:color="auto"/>
              <w:right w:val="single" w:sz="4" w:space="0" w:color="auto"/>
            </w:tcBorders>
          </w:tcPr>
          <w:p w14:paraId="4FE715E7" w14:textId="77777777" w:rsidR="00B86787" w:rsidRPr="00DF53B4" w:rsidRDefault="00B86787" w:rsidP="00646400">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6F401FB9" w14:textId="77777777" w:rsidR="00B86787" w:rsidRPr="00DF53B4" w:rsidRDefault="00B86787" w:rsidP="00646400">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0A0DF020" w14:textId="77777777" w:rsidR="00B86787" w:rsidRPr="00DF53B4" w:rsidRDefault="00B86787" w:rsidP="00646400">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53C1AF1A"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8674A1E" w14:textId="77777777" w:rsidR="00B86787" w:rsidRPr="00DF53B4" w:rsidRDefault="00B86787" w:rsidP="00646400">
            <w:pPr>
              <w:keepNext/>
              <w:keepLines/>
              <w:spacing w:after="0"/>
              <w:rPr>
                <w:rFonts w:ascii="Arial" w:hAnsi="Arial"/>
                <w:sz w:val="18"/>
              </w:rPr>
            </w:pPr>
          </w:p>
        </w:tc>
      </w:tr>
      <w:tr w:rsidR="00B86787" w:rsidRPr="00DF53B4" w14:paraId="0CA1D3C8"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542FF71B" w14:textId="77777777" w:rsidR="00B86787" w:rsidRPr="00DF53B4" w:rsidRDefault="00B86787" w:rsidP="00646400">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4F27B8EC" w14:textId="77777777" w:rsidR="00B86787" w:rsidRPr="00DF53B4" w:rsidRDefault="00B86787" w:rsidP="00646400">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41EE2813" w14:textId="77777777" w:rsidR="00B86787" w:rsidRPr="00DF53B4" w:rsidRDefault="00B86787" w:rsidP="00646400">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688441C8"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4DC908A" w14:textId="77777777" w:rsidR="00B86787" w:rsidRPr="00DF53B4" w:rsidRDefault="00B86787" w:rsidP="00646400">
            <w:pPr>
              <w:keepNext/>
              <w:keepLines/>
              <w:spacing w:after="0"/>
              <w:rPr>
                <w:rFonts w:ascii="Arial" w:hAnsi="Arial"/>
                <w:sz w:val="18"/>
              </w:rPr>
            </w:pPr>
          </w:p>
        </w:tc>
      </w:tr>
      <w:tr w:rsidR="00B86787" w:rsidRPr="00DF53B4" w14:paraId="1AF146DC" w14:textId="77777777" w:rsidTr="00646400">
        <w:trPr>
          <w:cantSplit/>
          <w:tblHeader/>
          <w:jc w:val="center"/>
        </w:trPr>
        <w:tc>
          <w:tcPr>
            <w:tcW w:w="1751" w:type="dxa"/>
            <w:tcBorders>
              <w:top w:val="single" w:sz="4" w:space="0" w:color="auto"/>
              <w:left w:val="single" w:sz="4" w:space="0" w:color="auto"/>
              <w:right w:val="single" w:sz="4" w:space="0" w:color="auto"/>
            </w:tcBorders>
          </w:tcPr>
          <w:p w14:paraId="3746445F" w14:textId="77777777" w:rsidR="00B86787" w:rsidRPr="00DF53B4" w:rsidRDefault="00B86787" w:rsidP="00646400">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1DB9CA81"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7B9A701B"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ECBB351" w14:textId="77777777" w:rsidR="00B86787" w:rsidRPr="00DF53B4" w:rsidRDefault="00B86787" w:rsidP="00646400">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17AB1FD7"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78E5D6D6" w14:textId="77777777" w:rsidTr="00646400">
        <w:trPr>
          <w:cantSplit/>
          <w:tblHeader/>
          <w:jc w:val="center"/>
        </w:trPr>
        <w:tc>
          <w:tcPr>
            <w:tcW w:w="1751" w:type="dxa"/>
            <w:tcBorders>
              <w:left w:val="single" w:sz="4" w:space="0" w:color="auto"/>
              <w:bottom w:val="nil"/>
              <w:right w:val="single" w:sz="4" w:space="0" w:color="auto"/>
            </w:tcBorders>
          </w:tcPr>
          <w:p w14:paraId="353831E6" w14:textId="77777777" w:rsidR="00B86787" w:rsidRPr="00DF53B4" w:rsidRDefault="00B86787" w:rsidP="00646400">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47DF2570" w14:textId="77777777" w:rsidR="00B86787" w:rsidRPr="00DF53B4" w:rsidRDefault="00B86787" w:rsidP="00646400">
            <w:pPr>
              <w:keepNext/>
              <w:keepLines/>
              <w:spacing w:after="0"/>
              <w:rPr>
                <w:rFonts w:ascii="Arial" w:hAnsi="Arial"/>
                <w:sz w:val="18"/>
              </w:rPr>
            </w:pPr>
            <w:r w:rsidRPr="00DF53B4">
              <w:rPr>
                <w:rFonts w:ascii="Arial" w:hAnsi="Arial"/>
                <w:sz w:val="18"/>
              </w:rPr>
              <w:t>A5(o</w:t>
            </w:r>
            <w:proofErr w:type="gramStart"/>
            <w:r w:rsidRPr="00DF53B4">
              <w:rPr>
                <w:rFonts w:ascii="Arial" w:hAnsi="Arial"/>
                <w:sz w:val="18"/>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56AC0E35" w14:textId="77777777" w:rsidR="00B86787" w:rsidRPr="00DF53B4" w:rsidRDefault="00B86787" w:rsidP="00646400">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21A9DCE6"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nil"/>
              <w:right w:val="single" w:sz="4" w:space="0" w:color="auto"/>
            </w:tcBorders>
          </w:tcPr>
          <w:p w14:paraId="0C8C2EA3" w14:textId="77777777" w:rsidR="00B86787" w:rsidRPr="00DF53B4" w:rsidRDefault="00B86787" w:rsidP="00646400">
            <w:pPr>
              <w:keepNext/>
              <w:keepLines/>
              <w:spacing w:after="0"/>
              <w:rPr>
                <w:rFonts w:ascii="Arial" w:hAnsi="Arial"/>
                <w:sz w:val="18"/>
              </w:rPr>
            </w:pPr>
          </w:p>
        </w:tc>
      </w:tr>
      <w:tr w:rsidR="00B86787" w:rsidRPr="00DF53B4" w14:paraId="216023A0" w14:textId="77777777" w:rsidTr="00646400">
        <w:trPr>
          <w:cantSplit/>
          <w:tblHeader/>
          <w:jc w:val="center"/>
        </w:trPr>
        <w:tc>
          <w:tcPr>
            <w:tcW w:w="1751" w:type="dxa"/>
            <w:tcBorders>
              <w:top w:val="nil"/>
              <w:left w:val="single" w:sz="4" w:space="0" w:color="auto"/>
              <w:bottom w:val="nil"/>
              <w:right w:val="single" w:sz="4" w:space="0" w:color="auto"/>
            </w:tcBorders>
          </w:tcPr>
          <w:p w14:paraId="246FD5B7" w14:textId="77777777" w:rsidR="00B86787" w:rsidRPr="00DF53B4" w:rsidRDefault="00B86787" w:rsidP="00646400">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71669EA0" w14:textId="77777777" w:rsidR="00B86787" w:rsidRPr="00DF53B4" w:rsidRDefault="00B86787" w:rsidP="00646400">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08E05577" w14:textId="77777777" w:rsidR="00B86787" w:rsidRPr="00DF53B4" w:rsidRDefault="00B86787" w:rsidP="00646400">
            <w:pPr>
              <w:keepNext/>
              <w:keepLines/>
              <w:spacing w:after="0"/>
              <w:rPr>
                <w:rFonts w:ascii="Arial" w:hAnsi="Arial"/>
                <w:sz w:val="18"/>
              </w:rPr>
            </w:pPr>
            <w:r w:rsidRPr="00DF53B4">
              <w:rPr>
                <w:rFonts w:ascii="Arial" w:hAnsi="Arial"/>
                <w:i/>
                <w:sz w:val="18"/>
              </w:rPr>
              <w:t>application/</w:t>
            </w:r>
            <w:proofErr w:type="spellStart"/>
            <w:proofErr w:type="gramStart"/>
            <w:r w:rsidRPr="00DF53B4">
              <w:rPr>
                <w:rFonts w:ascii="Arial" w:hAnsi="Arial"/>
                <w:i/>
                <w:sz w:val="18"/>
              </w:rPr>
              <w:t>sdp,application</w:t>
            </w:r>
            <w:proofErr w:type="spellEnd"/>
            <w:proofErr w:type="gramEnd"/>
            <w:r w:rsidRPr="00DF53B4">
              <w:rPr>
                <w:rFonts w:ascii="Arial" w:hAnsi="Arial"/>
                <w:i/>
                <w:sz w:val="18"/>
              </w:rPr>
              <w:t>/3gpp-ims+xml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213B7B1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1EDF86D" w14:textId="77777777" w:rsidR="00B86787" w:rsidRPr="00DF53B4" w:rsidRDefault="00B86787" w:rsidP="00646400">
            <w:pPr>
              <w:keepNext/>
              <w:keepLines/>
              <w:spacing w:after="0"/>
              <w:rPr>
                <w:rFonts w:ascii="Arial" w:hAnsi="Arial"/>
                <w:sz w:val="18"/>
              </w:rPr>
            </w:pPr>
          </w:p>
        </w:tc>
      </w:tr>
      <w:tr w:rsidR="00B86787" w:rsidRPr="00DF53B4" w14:paraId="5C67E9A4" w14:textId="77777777" w:rsidTr="00646400">
        <w:trPr>
          <w:cantSplit/>
          <w:tblHeader/>
          <w:jc w:val="center"/>
        </w:trPr>
        <w:tc>
          <w:tcPr>
            <w:tcW w:w="1751" w:type="dxa"/>
            <w:tcBorders>
              <w:top w:val="nil"/>
              <w:left w:val="single" w:sz="4" w:space="0" w:color="auto"/>
              <w:bottom w:val="nil"/>
              <w:right w:val="single" w:sz="4" w:space="0" w:color="auto"/>
            </w:tcBorders>
          </w:tcPr>
          <w:p w14:paraId="0043632F"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440B314" w14:textId="77777777" w:rsidR="00B86787" w:rsidRPr="00DF53B4" w:rsidRDefault="00B86787" w:rsidP="00646400">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3122D82A" w14:textId="77777777" w:rsidR="00B86787" w:rsidRPr="00DF53B4" w:rsidRDefault="00B86787" w:rsidP="00646400">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20CB9994" w14:textId="77777777" w:rsidR="00B86787" w:rsidRPr="00DF53B4" w:rsidRDefault="00B86787" w:rsidP="00646400">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3DCF7FD5" w14:textId="77777777" w:rsidR="00B86787" w:rsidRPr="00DF53B4" w:rsidRDefault="00B86787" w:rsidP="00646400">
            <w:pPr>
              <w:keepNext/>
              <w:keepLines/>
              <w:spacing w:after="0"/>
              <w:rPr>
                <w:rFonts w:ascii="Arial" w:hAnsi="Arial"/>
                <w:sz w:val="18"/>
              </w:rPr>
            </w:pPr>
          </w:p>
        </w:tc>
      </w:tr>
      <w:tr w:rsidR="00B86787" w:rsidRPr="00DF53B4" w14:paraId="064878A7" w14:textId="77777777" w:rsidTr="00646400">
        <w:trPr>
          <w:cantSplit/>
          <w:tblHeader/>
          <w:jc w:val="center"/>
        </w:trPr>
        <w:tc>
          <w:tcPr>
            <w:tcW w:w="1751" w:type="dxa"/>
            <w:tcBorders>
              <w:top w:val="nil"/>
              <w:left w:val="single" w:sz="4" w:space="0" w:color="auto"/>
              <w:right w:val="single" w:sz="4" w:space="0" w:color="auto"/>
            </w:tcBorders>
          </w:tcPr>
          <w:p w14:paraId="197B1B90"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22DD14C4" w14:textId="77777777" w:rsidR="00B86787" w:rsidRPr="00DF53B4" w:rsidRDefault="00B86787" w:rsidP="00646400">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1672788D" w14:textId="77777777" w:rsidR="00B86787" w:rsidRPr="00DF53B4" w:rsidRDefault="00B86787" w:rsidP="00646400">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4087686E" w14:textId="77777777" w:rsidR="00B86787" w:rsidRPr="00DF53B4" w:rsidRDefault="00B86787" w:rsidP="00646400">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25BE0813" w14:textId="77777777" w:rsidR="00B86787" w:rsidRPr="00DF53B4" w:rsidRDefault="00B86787" w:rsidP="00646400">
            <w:pPr>
              <w:keepNext/>
              <w:keepLines/>
              <w:spacing w:after="0"/>
              <w:rPr>
                <w:rFonts w:ascii="Arial" w:hAnsi="Arial"/>
                <w:sz w:val="18"/>
              </w:rPr>
            </w:pPr>
          </w:p>
        </w:tc>
      </w:tr>
      <w:tr w:rsidR="00B86787" w:rsidRPr="00DF53B4" w14:paraId="5178FE86"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2549578A"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9B01DCE" w14:textId="3F6D468D"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ins w:id="15" w:author="Gaurav Banerjee" w:date="2022-07-09T18:10:00Z">
              <w:r w:rsidR="001B2511">
                <w:rPr>
                  <w:rFonts w:ascii="Arial" w:hAnsi="Arial"/>
                  <w:sz w:val="18"/>
                </w:rPr>
                <w:t>,A25</w:t>
              </w:r>
            </w:ins>
          </w:p>
        </w:tc>
        <w:tc>
          <w:tcPr>
            <w:tcW w:w="4633" w:type="dxa"/>
            <w:tcBorders>
              <w:top w:val="nil"/>
              <w:left w:val="single" w:sz="4" w:space="0" w:color="auto"/>
              <w:bottom w:val="single" w:sz="4" w:space="0" w:color="auto"/>
              <w:right w:val="single" w:sz="4" w:space="0" w:color="auto"/>
            </w:tcBorders>
          </w:tcPr>
          <w:p w14:paraId="4474250D" w14:textId="77777777" w:rsidR="00B86787" w:rsidRPr="00DF53B4" w:rsidRDefault="00B86787" w:rsidP="00646400">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36BE4CEC"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3D99D479"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3915008B" w14:textId="77777777" w:rsidTr="00646400">
        <w:trPr>
          <w:cantSplit/>
          <w:tblHeader/>
          <w:jc w:val="center"/>
        </w:trPr>
        <w:tc>
          <w:tcPr>
            <w:tcW w:w="1751" w:type="dxa"/>
            <w:tcBorders>
              <w:top w:val="single" w:sz="4" w:space="0" w:color="auto"/>
              <w:left w:val="single" w:sz="4" w:space="0" w:color="auto"/>
              <w:right w:val="single" w:sz="4" w:space="0" w:color="auto"/>
            </w:tcBorders>
          </w:tcPr>
          <w:p w14:paraId="29C928FB" w14:textId="77777777" w:rsidR="00B86787" w:rsidRPr="00DF53B4" w:rsidRDefault="00B86787" w:rsidP="00646400">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2535F7E8"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22744724"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1D9EAF8"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0182375" w14:textId="77777777" w:rsidR="00B86787" w:rsidRPr="00DF53B4" w:rsidRDefault="00B86787" w:rsidP="00646400">
            <w:pPr>
              <w:keepNext/>
              <w:keepLines/>
              <w:spacing w:after="0"/>
              <w:rPr>
                <w:rFonts w:ascii="Arial" w:hAnsi="Arial"/>
                <w:sz w:val="18"/>
              </w:rPr>
            </w:pPr>
            <w:r w:rsidRPr="00DF53B4">
              <w:rPr>
                <w:rFonts w:ascii="Arial" w:hAnsi="Arial"/>
                <w:sz w:val="18"/>
              </w:rPr>
              <w:t>RFC 6050 [68]</w:t>
            </w:r>
          </w:p>
        </w:tc>
      </w:tr>
      <w:tr w:rsidR="00B86787" w:rsidRPr="00DF53B4" w14:paraId="40B6ABDF"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75C2A172" w14:textId="77777777" w:rsidR="00B86787" w:rsidRPr="00DF53B4" w:rsidRDefault="00B86787" w:rsidP="00646400">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46B88ECC" w14:textId="77777777" w:rsidR="00B86787" w:rsidRPr="00DF53B4" w:rsidRDefault="00B86787" w:rsidP="00646400">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314AEFAB" w14:textId="77777777" w:rsidR="00B86787" w:rsidRPr="00DF53B4" w:rsidRDefault="00B86787" w:rsidP="00646400">
            <w:pPr>
              <w:keepNext/>
              <w:keepLines/>
              <w:spacing w:after="0"/>
              <w:rPr>
                <w:rFonts w:ascii="Arial" w:hAnsi="Arial"/>
                <w:sz w:val="18"/>
              </w:rPr>
            </w:pPr>
            <w:proofErr w:type="gramStart"/>
            <w:r w:rsidRPr="00DF53B4">
              <w:rPr>
                <w:rFonts w:ascii="Arial" w:hAnsi="Arial"/>
                <w:i/>
                <w:sz w:val="18"/>
              </w:rPr>
              <w:t>urn:urn</w:t>
            </w:r>
            <w:proofErr w:type="gramEnd"/>
            <w:r w:rsidRPr="00DF53B4">
              <w:rPr>
                <w:rFonts w:ascii="Arial" w:hAnsi="Arial"/>
                <w:i/>
                <w:sz w:val="18"/>
              </w:rPr>
              <w:t>-7:3gpp-service.ims.icsi.mmtel</w:t>
            </w:r>
          </w:p>
        </w:tc>
        <w:tc>
          <w:tcPr>
            <w:tcW w:w="709" w:type="dxa"/>
            <w:tcBorders>
              <w:top w:val="nil"/>
              <w:left w:val="single" w:sz="4" w:space="0" w:color="auto"/>
              <w:bottom w:val="single" w:sz="4" w:space="0" w:color="auto"/>
              <w:right w:val="single" w:sz="4" w:space="0" w:color="auto"/>
            </w:tcBorders>
          </w:tcPr>
          <w:p w14:paraId="22D93882"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598E59" w14:textId="77777777" w:rsidR="00B86787" w:rsidRPr="00DF53B4" w:rsidRDefault="00B86787" w:rsidP="00646400">
            <w:pPr>
              <w:keepNext/>
              <w:keepLines/>
              <w:spacing w:after="0"/>
              <w:rPr>
                <w:rFonts w:ascii="Arial" w:hAnsi="Arial"/>
                <w:sz w:val="18"/>
              </w:rPr>
            </w:pPr>
          </w:p>
        </w:tc>
      </w:tr>
      <w:tr w:rsidR="00B86787" w:rsidRPr="00DF53B4" w14:paraId="34FAF29C" w14:textId="77777777" w:rsidTr="00646400">
        <w:trPr>
          <w:cantSplit/>
          <w:tblHeader/>
          <w:jc w:val="center"/>
        </w:trPr>
        <w:tc>
          <w:tcPr>
            <w:tcW w:w="1751" w:type="dxa"/>
            <w:tcBorders>
              <w:top w:val="single" w:sz="4" w:space="0" w:color="auto"/>
              <w:left w:val="single" w:sz="4" w:space="0" w:color="auto"/>
              <w:right w:val="single" w:sz="4" w:space="0" w:color="auto"/>
            </w:tcBorders>
          </w:tcPr>
          <w:p w14:paraId="3AEC650D" w14:textId="77777777" w:rsidR="00B86787" w:rsidRPr="00DF53B4" w:rsidRDefault="00B86787" w:rsidP="00646400">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19ED88CE"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48A5FB96"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22B17E8A"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E502DD5" w14:textId="77777777" w:rsidR="00B86787" w:rsidRPr="00DF53B4" w:rsidRDefault="00B86787" w:rsidP="00646400">
            <w:pPr>
              <w:keepNext/>
              <w:keepLines/>
              <w:spacing w:after="0"/>
              <w:rPr>
                <w:rFonts w:ascii="Arial" w:hAnsi="Arial"/>
                <w:sz w:val="18"/>
              </w:rPr>
            </w:pPr>
            <w:r w:rsidRPr="00DF53B4">
              <w:rPr>
                <w:rFonts w:ascii="Arial" w:hAnsi="Arial"/>
                <w:sz w:val="18"/>
              </w:rPr>
              <w:t>RFC 3325 [89]</w:t>
            </w:r>
          </w:p>
        </w:tc>
      </w:tr>
      <w:tr w:rsidR="00B86787" w:rsidRPr="00DF53B4" w14:paraId="62D1A1D2"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1A3A2749"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PPreferredID</w:t>
            </w:r>
            <w:proofErr w:type="spellEnd"/>
            <w:r w:rsidRPr="00DF53B4">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4401E27A" w14:textId="77777777" w:rsidR="00B86787" w:rsidRPr="00DF53B4" w:rsidRDefault="00B86787" w:rsidP="00646400">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175A3CB0" w14:textId="77777777" w:rsidR="00B86787" w:rsidRPr="00DF53B4" w:rsidRDefault="00B86787" w:rsidP="00646400">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7BD6E1A8"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D9BF34C" w14:textId="77777777" w:rsidR="00B86787" w:rsidRPr="00DF53B4" w:rsidRDefault="00B86787" w:rsidP="00646400">
            <w:pPr>
              <w:keepNext/>
              <w:keepLines/>
              <w:spacing w:after="0"/>
              <w:rPr>
                <w:rFonts w:ascii="Arial" w:hAnsi="Arial"/>
                <w:sz w:val="18"/>
              </w:rPr>
            </w:pPr>
          </w:p>
        </w:tc>
      </w:tr>
      <w:tr w:rsidR="00B86787" w:rsidRPr="00DF53B4" w14:paraId="41D1E6EE" w14:textId="77777777" w:rsidTr="00646400">
        <w:trPr>
          <w:cantSplit/>
          <w:tblHeader/>
          <w:jc w:val="center"/>
        </w:trPr>
        <w:tc>
          <w:tcPr>
            <w:tcW w:w="1751" w:type="dxa"/>
            <w:tcBorders>
              <w:top w:val="nil"/>
              <w:left w:val="single" w:sz="4" w:space="0" w:color="auto"/>
              <w:right w:val="single" w:sz="4" w:space="0" w:color="auto"/>
            </w:tcBorders>
          </w:tcPr>
          <w:p w14:paraId="1F39CED5" w14:textId="77777777" w:rsidR="00B86787" w:rsidRPr="00DF53B4" w:rsidRDefault="00B86787" w:rsidP="00646400">
            <w:pPr>
              <w:keepNext/>
              <w:keepLines/>
              <w:spacing w:after="0"/>
              <w:rPr>
                <w:rFonts w:ascii="Arial" w:hAnsi="Arial"/>
                <w:sz w:val="18"/>
              </w:rPr>
            </w:pPr>
            <w:proofErr w:type="spellStart"/>
            <w:r w:rsidRPr="00DF53B4">
              <w:rPr>
                <w:rFonts w:ascii="Arial" w:hAnsi="Arial"/>
                <w:b/>
                <w:sz w:val="18"/>
              </w:rPr>
              <w:t>Recv</w:t>
            </w:r>
            <w:proofErr w:type="spellEnd"/>
            <w:r w:rsidRPr="00DF53B4">
              <w:rPr>
                <w:rFonts w:ascii="Arial" w:hAnsi="Arial"/>
                <w:b/>
                <w:sz w:val="18"/>
              </w:rPr>
              <w:t>-Info</w:t>
            </w:r>
          </w:p>
        </w:tc>
        <w:tc>
          <w:tcPr>
            <w:tcW w:w="1105" w:type="dxa"/>
            <w:tcBorders>
              <w:top w:val="nil"/>
              <w:left w:val="single" w:sz="4" w:space="0" w:color="auto"/>
              <w:right w:val="single" w:sz="4" w:space="0" w:color="auto"/>
            </w:tcBorders>
          </w:tcPr>
          <w:p w14:paraId="07C0772E"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right w:val="single" w:sz="4" w:space="0" w:color="auto"/>
            </w:tcBorders>
          </w:tcPr>
          <w:p w14:paraId="7DA8E338" w14:textId="77777777" w:rsidR="00B86787" w:rsidRPr="00DF53B4" w:rsidRDefault="00B86787" w:rsidP="00646400">
            <w:pPr>
              <w:keepNext/>
              <w:keepLines/>
              <w:spacing w:after="0"/>
              <w:rPr>
                <w:rFonts w:ascii="Arial" w:hAnsi="Arial"/>
                <w:sz w:val="18"/>
              </w:rPr>
            </w:pPr>
          </w:p>
        </w:tc>
        <w:tc>
          <w:tcPr>
            <w:tcW w:w="709" w:type="dxa"/>
            <w:tcBorders>
              <w:top w:val="nil"/>
              <w:left w:val="single" w:sz="4" w:space="0" w:color="auto"/>
              <w:right w:val="single" w:sz="4" w:space="0" w:color="auto"/>
            </w:tcBorders>
          </w:tcPr>
          <w:p w14:paraId="5321CE6F"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52F9522A" w14:textId="77777777" w:rsidR="00B86787" w:rsidRPr="00DF53B4" w:rsidRDefault="00B86787" w:rsidP="00646400">
            <w:pPr>
              <w:keepNext/>
              <w:keepLines/>
              <w:spacing w:after="0"/>
              <w:rPr>
                <w:rFonts w:ascii="Arial" w:hAnsi="Arial"/>
                <w:sz w:val="18"/>
              </w:rPr>
            </w:pPr>
            <w:r w:rsidRPr="00DF53B4">
              <w:rPr>
                <w:rFonts w:ascii="Arial" w:hAnsi="Arial"/>
                <w:sz w:val="18"/>
              </w:rPr>
              <w:t>RFC 6086 [139]</w:t>
            </w:r>
          </w:p>
        </w:tc>
      </w:tr>
      <w:tr w:rsidR="00B86787" w:rsidRPr="00DF53B4" w14:paraId="56082A9D" w14:textId="77777777" w:rsidTr="00646400">
        <w:trPr>
          <w:cantSplit/>
          <w:tblHeader/>
          <w:jc w:val="center"/>
        </w:trPr>
        <w:tc>
          <w:tcPr>
            <w:tcW w:w="1751" w:type="dxa"/>
            <w:tcBorders>
              <w:left w:val="single" w:sz="4" w:space="0" w:color="auto"/>
              <w:right w:val="single" w:sz="4" w:space="0" w:color="auto"/>
            </w:tcBorders>
          </w:tcPr>
          <w:p w14:paraId="2C9511DA" w14:textId="77777777" w:rsidR="00B86787" w:rsidRPr="00DF53B4" w:rsidRDefault="00B86787" w:rsidP="00646400">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6DDAA66B" w14:textId="77777777" w:rsidR="00B86787" w:rsidRPr="00DF53B4" w:rsidRDefault="00B86787" w:rsidP="00646400">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782F48FC" w14:textId="77777777" w:rsidR="00B86787" w:rsidRPr="00DF53B4" w:rsidRDefault="00B86787" w:rsidP="00646400">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490FDDF6"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00C30E4C" w14:textId="77777777" w:rsidR="00B86787" w:rsidRPr="00DF53B4" w:rsidRDefault="00B86787" w:rsidP="00646400">
            <w:pPr>
              <w:keepNext/>
              <w:keepLines/>
              <w:spacing w:after="0"/>
              <w:rPr>
                <w:rFonts w:ascii="Arial" w:hAnsi="Arial"/>
                <w:sz w:val="18"/>
              </w:rPr>
            </w:pPr>
          </w:p>
        </w:tc>
      </w:tr>
      <w:tr w:rsidR="00B86787" w:rsidRPr="00DF53B4" w14:paraId="442341E7"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12579AF0" w14:textId="77777777" w:rsidR="00B86787" w:rsidRPr="00DF53B4" w:rsidRDefault="00B86787" w:rsidP="00646400">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45DF9638" w14:textId="77777777" w:rsidR="00B86787" w:rsidRPr="00DF53B4" w:rsidRDefault="00B86787" w:rsidP="00646400">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left w:val="single" w:sz="4" w:space="0" w:color="auto"/>
              <w:bottom w:val="single" w:sz="4" w:space="0" w:color="auto"/>
              <w:right w:val="single" w:sz="4" w:space="0" w:color="auto"/>
            </w:tcBorders>
          </w:tcPr>
          <w:p w14:paraId="2D92C28E" w14:textId="77777777" w:rsidR="00B86787" w:rsidRPr="00DF53B4" w:rsidRDefault="00B86787" w:rsidP="00646400">
            <w:pPr>
              <w:keepNext/>
              <w:keepLines/>
              <w:spacing w:after="0"/>
              <w:rPr>
                <w:rFonts w:ascii="Arial" w:hAnsi="Arial"/>
                <w:sz w:val="18"/>
              </w:rPr>
            </w:pPr>
            <w:proofErr w:type="spellStart"/>
            <w:r w:rsidRPr="00DF53B4">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723E7DC0"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626B297B"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r w:rsidR="00B86787" w:rsidRPr="00DF53B4" w14:paraId="1CEC644B"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17A41C2D" w14:textId="77777777" w:rsidR="00B86787" w:rsidRPr="00DF53B4" w:rsidRDefault="00B86787" w:rsidP="00646400">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DD9BB59"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74F5065E"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7023776"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B1698B0" w14:textId="77777777" w:rsidR="00B86787" w:rsidRPr="00DF53B4" w:rsidRDefault="00B86787" w:rsidP="00646400">
            <w:pPr>
              <w:keepNext/>
              <w:keepLines/>
              <w:spacing w:after="0"/>
              <w:rPr>
                <w:rFonts w:ascii="Arial" w:hAnsi="Arial"/>
                <w:sz w:val="18"/>
              </w:rPr>
            </w:pPr>
            <w:r w:rsidRPr="00DF53B4">
              <w:rPr>
                <w:rFonts w:ascii="Arial" w:hAnsi="Arial"/>
                <w:sz w:val="18"/>
              </w:rPr>
              <w:t>RFC 3841 [64]</w:t>
            </w:r>
          </w:p>
        </w:tc>
      </w:tr>
      <w:tr w:rsidR="00B86787" w:rsidRPr="00DF53B4" w14:paraId="4127B907" w14:textId="77777777" w:rsidTr="00646400">
        <w:trPr>
          <w:cantSplit/>
          <w:tblHeader/>
          <w:jc w:val="center"/>
        </w:trPr>
        <w:tc>
          <w:tcPr>
            <w:tcW w:w="1751" w:type="dxa"/>
            <w:tcBorders>
              <w:top w:val="nil"/>
              <w:left w:val="single" w:sz="4" w:space="0" w:color="auto"/>
              <w:right w:val="single" w:sz="4" w:space="0" w:color="auto"/>
            </w:tcBorders>
          </w:tcPr>
          <w:p w14:paraId="33D0483F" w14:textId="77777777" w:rsidR="00B86787" w:rsidRPr="00DF53B4" w:rsidRDefault="00B86787" w:rsidP="00646400">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587058CD" w14:textId="77777777" w:rsidR="00B86787" w:rsidRPr="00DF53B4" w:rsidRDefault="00B86787" w:rsidP="00646400">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690B87FD" w14:textId="77777777" w:rsidR="00B86787" w:rsidRPr="00DF53B4" w:rsidRDefault="00B86787" w:rsidP="00646400">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7A6CD4BD"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3C2A6314" w14:textId="77777777" w:rsidR="00B86787" w:rsidRPr="00DF53B4" w:rsidRDefault="00B86787" w:rsidP="00646400">
            <w:pPr>
              <w:keepNext/>
              <w:keepLines/>
              <w:spacing w:after="0"/>
              <w:rPr>
                <w:rFonts w:ascii="Arial" w:hAnsi="Arial"/>
                <w:sz w:val="18"/>
              </w:rPr>
            </w:pPr>
            <w:r>
              <w:rPr>
                <w:rFonts w:ascii="Arial" w:hAnsi="Arial"/>
                <w:sz w:val="18"/>
              </w:rPr>
              <w:t>TS 24.173 [65]</w:t>
            </w:r>
          </w:p>
        </w:tc>
      </w:tr>
      <w:tr w:rsidR="00B86787" w:rsidRPr="00DF53B4" w14:paraId="7095577E"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2BF21550"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1287AC1" w14:textId="77777777" w:rsidR="00B86787" w:rsidRPr="00DF53B4" w:rsidRDefault="00B86787" w:rsidP="00646400">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08F9E5AE" w14:textId="77777777" w:rsidR="00B86787" w:rsidRPr="00DF53B4" w:rsidRDefault="00B86787" w:rsidP="00646400">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75ECF41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E5CFE52" w14:textId="77777777" w:rsidR="00B86787" w:rsidRPr="00DF53B4" w:rsidRDefault="00B86787" w:rsidP="00646400">
            <w:pPr>
              <w:keepNext/>
              <w:keepLines/>
              <w:spacing w:after="0"/>
              <w:rPr>
                <w:rFonts w:ascii="Arial" w:hAnsi="Arial"/>
                <w:sz w:val="18"/>
              </w:rPr>
            </w:pPr>
            <w:r>
              <w:rPr>
                <w:rFonts w:ascii="Arial" w:hAnsi="Arial"/>
                <w:sz w:val="18"/>
              </w:rPr>
              <w:t>IR.94 [134]</w:t>
            </w:r>
            <w:r>
              <w:rPr>
                <w:rFonts w:ascii="Arial" w:hAnsi="Arial"/>
                <w:sz w:val="18"/>
              </w:rPr>
              <w:br/>
              <w:t>NG.114 [157]</w:t>
            </w:r>
          </w:p>
        </w:tc>
      </w:tr>
      <w:tr w:rsidR="00B86787" w:rsidRPr="00DF53B4" w14:paraId="63448397"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2C4A7675" w14:textId="77777777" w:rsidR="00B86787" w:rsidRPr="00DF53B4" w:rsidRDefault="00B86787" w:rsidP="00646400">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3FAF3FBE"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412D42AD" w14:textId="77777777" w:rsidR="00B86787" w:rsidRPr="00DF53B4" w:rsidRDefault="00B86787" w:rsidP="00646400">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063BAD9"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D03BBB3" w14:textId="77777777" w:rsidR="00B86787" w:rsidRPr="00DF53B4" w:rsidRDefault="00B86787" w:rsidP="00646400">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B86787" w:rsidRPr="00DF53B4" w14:paraId="396683CB" w14:textId="77777777" w:rsidTr="00646400">
        <w:trPr>
          <w:cantSplit/>
          <w:tblHeader/>
          <w:jc w:val="center"/>
        </w:trPr>
        <w:tc>
          <w:tcPr>
            <w:tcW w:w="1751" w:type="dxa"/>
            <w:tcBorders>
              <w:top w:val="nil"/>
              <w:left w:val="single" w:sz="4" w:space="0" w:color="auto"/>
              <w:bottom w:val="nil"/>
              <w:right w:val="single" w:sz="4" w:space="0" w:color="auto"/>
            </w:tcBorders>
          </w:tcPr>
          <w:p w14:paraId="56791D99" w14:textId="77777777" w:rsidR="00B86787" w:rsidRPr="00DF53B4" w:rsidRDefault="00B86787" w:rsidP="00646400">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7F715AC2"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3AB3BF0F" w14:textId="77777777" w:rsidR="00B86787" w:rsidRPr="00DF53B4" w:rsidRDefault="00B86787" w:rsidP="00646400">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CB58296"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A5F69B0" w14:textId="77777777" w:rsidR="00B86787" w:rsidRPr="00DF53B4" w:rsidRDefault="00B86787" w:rsidP="00646400">
            <w:pPr>
              <w:keepNext/>
              <w:keepLines/>
              <w:spacing w:after="0"/>
              <w:rPr>
                <w:rFonts w:ascii="Arial" w:hAnsi="Arial"/>
                <w:sz w:val="18"/>
              </w:rPr>
            </w:pPr>
          </w:p>
        </w:tc>
      </w:tr>
      <w:tr w:rsidR="00B86787" w:rsidRPr="00DF53B4" w14:paraId="0FA808E4" w14:textId="77777777" w:rsidTr="00646400">
        <w:trPr>
          <w:cantSplit/>
          <w:tblHeader/>
          <w:jc w:val="center"/>
        </w:trPr>
        <w:tc>
          <w:tcPr>
            <w:tcW w:w="1751" w:type="dxa"/>
            <w:tcBorders>
              <w:top w:val="nil"/>
              <w:left w:val="single" w:sz="4" w:space="0" w:color="auto"/>
              <w:bottom w:val="nil"/>
              <w:right w:val="single" w:sz="4" w:space="0" w:color="auto"/>
            </w:tcBorders>
          </w:tcPr>
          <w:p w14:paraId="2CDACA27" w14:textId="77777777" w:rsidR="00B86787" w:rsidRPr="00DF53B4" w:rsidRDefault="00B86787" w:rsidP="00646400">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608A17FA"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CC6BB8C" w14:textId="77777777" w:rsidR="00B86787" w:rsidRPr="00DF53B4" w:rsidRDefault="00B86787" w:rsidP="00646400">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5F15A8A6"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CF3CA62" w14:textId="77777777" w:rsidR="00B86787" w:rsidRPr="00DF53B4" w:rsidRDefault="00B86787" w:rsidP="00646400">
            <w:pPr>
              <w:keepNext/>
              <w:keepLines/>
              <w:spacing w:after="0"/>
              <w:rPr>
                <w:rFonts w:ascii="Arial" w:hAnsi="Arial"/>
                <w:sz w:val="18"/>
              </w:rPr>
            </w:pPr>
          </w:p>
        </w:tc>
      </w:tr>
      <w:tr w:rsidR="00B86787" w:rsidRPr="00DF53B4" w14:paraId="7314D2FB" w14:textId="77777777" w:rsidTr="00646400">
        <w:trPr>
          <w:cantSplit/>
          <w:tblHeader/>
          <w:jc w:val="center"/>
        </w:trPr>
        <w:tc>
          <w:tcPr>
            <w:tcW w:w="1751" w:type="dxa"/>
            <w:tcBorders>
              <w:top w:val="nil"/>
              <w:left w:val="single" w:sz="4" w:space="0" w:color="auto"/>
              <w:bottom w:val="nil"/>
              <w:right w:val="single" w:sz="4" w:space="0" w:color="auto"/>
            </w:tcBorders>
          </w:tcPr>
          <w:p w14:paraId="3C69CCE6" w14:textId="77777777" w:rsidR="00B86787" w:rsidRPr="00DF53B4" w:rsidRDefault="00B86787" w:rsidP="00646400">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41E664A1"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3EAF3C7F" w14:textId="77777777" w:rsidR="00B86787" w:rsidRPr="00DF53B4" w:rsidRDefault="00B86787" w:rsidP="00646400">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63B09CF7"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9829EDA" w14:textId="77777777" w:rsidR="00B86787" w:rsidRPr="00DF53B4" w:rsidRDefault="00B86787" w:rsidP="00646400">
            <w:pPr>
              <w:keepNext/>
              <w:keepLines/>
              <w:spacing w:after="0"/>
              <w:rPr>
                <w:rFonts w:ascii="Arial" w:hAnsi="Arial"/>
                <w:sz w:val="18"/>
              </w:rPr>
            </w:pPr>
          </w:p>
        </w:tc>
      </w:tr>
      <w:tr w:rsidR="00B86787" w:rsidRPr="00DF53B4" w14:paraId="49337B2F" w14:textId="77777777" w:rsidTr="00646400">
        <w:trPr>
          <w:cantSplit/>
          <w:tblHeader/>
          <w:jc w:val="center"/>
        </w:trPr>
        <w:tc>
          <w:tcPr>
            <w:tcW w:w="1751" w:type="dxa"/>
            <w:tcBorders>
              <w:top w:val="nil"/>
              <w:left w:val="single" w:sz="4" w:space="0" w:color="auto"/>
              <w:bottom w:val="nil"/>
              <w:right w:val="single" w:sz="4" w:space="0" w:color="auto"/>
            </w:tcBorders>
          </w:tcPr>
          <w:p w14:paraId="00EED376" w14:textId="77777777" w:rsidR="00B86787" w:rsidRPr="00DF53B4" w:rsidRDefault="00B86787" w:rsidP="00646400">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1105" w:type="dxa"/>
            <w:tcBorders>
              <w:top w:val="nil"/>
              <w:left w:val="single" w:sz="4" w:space="0" w:color="auto"/>
              <w:bottom w:val="nil"/>
              <w:right w:val="single" w:sz="4" w:space="0" w:color="auto"/>
            </w:tcBorders>
          </w:tcPr>
          <w:p w14:paraId="6532F51C"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EF2298F" w14:textId="77777777" w:rsidR="00B86787" w:rsidRPr="00DF53B4" w:rsidRDefault="00B86787" w:rsidP="00646400">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5B3137F4"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3C5FCA" w14:textId="77777777" w:rsidR="00B86787" w:rsidRPr="00DF53B4" w:rsidRDefault="00B86787" w:rsidP="00646400">
            <w:pPr>
              <w:keepNext/>
              <w:keepLines/>
              <w:spacing w:after="0"/>
              <w:rPr>
                <w:rFonts w:ascii="Arial" w:hAnsi="Arial"/>
                <w:sz w:val="18"/>
              </w:rPr>
            </w:pPr>
          </w:p>
        </w:tc>
      </w:tr>
      <w:tr w:rsidR="00B86787" w:rsidRPr="00DF53B4" w14:paraId="7C0E1F56" w14:textId="77777777" w:rsidTr="00646400">
        <w:trPr>
          <w:cantSplit/>
          <w:tblHeader/>
          <w:jc w:val="center"/>
        </w:trPr>
        <w:tc>
          <w:tcPr>
            <w:tcW w:w="1751" w:type="dxa"/>
            <w:tcBorders>
              <w:top w:val="nil"/>
              <w:left w:val="single" w:sz="4" w:space="0" w:color="auto"/>
              <w:bottom w:val="nil"/>
              <w:right w:val="single" w:sz="4" w:space="0" w:color="auto"/>
            </w:tcBorders>
          </w:tcPr>
          <w:p w14:paraId="570999C2"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265C7F98"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597B512" w14:textId="77777777" w:rsidR="00B86787" w:rsidRPr="00DF53B4" w:rsidRDefault="00B86787" w:rsidP="00646400">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680A5EFC"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0EAD584" w14:textId="77777777" w:rsidR="00B86787" w:rsidRPr="00DF53B4" w:rsidRDefault="00B86787" w:rsidP="00646400">
            <w:pPr>
              <w:keepNext/>
              <w:keepLines/>
              <w:spacing w:after="0"/>
              <w:rPr>
                <w:rFonts w:ascii="Arial" w:hAnsi="Arial"/>
                <w:sz w:val="18"/>
              </w:rPr>
            </w:pPr>
          </w:p>
        </w:tc>
      </w:tr>
      <w:tr w:rsidR="00B86787" w:rsidRPr="00DF53B4" w14:paraId="1772F029" w14:textId="77777777" w:rsidTr="00646400">
        <w:trPr>
          <w:cantSplit/>
          <w:tblHeader/>
          <w:jc w:val="center"/>
        </w:trPr>
        <w:tc>
          <w:tcPr>
            <w:tcW w:w="1751" w:type="dxa"/>
            <w:tcBorders>
              <w:top w:val="nil"/>
              <w:left w:val="single" w:sz="4" w:space="0" w:color="auto"/>
              <w:bottom w:val="nil"/>
              <w:right w:val="single" w:sz="4" w:space="0" w:color="auto"/>
            </w:tcBorders>
          </w:tcPr>
          <w:p w14:paraId="44D52625"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402535AE"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E891EB0" w14:textId="77777777" w:rsidR="00B86787" w:rsidRPr="00DF53B4" w:rsidRDefault="00B86787" w:rsidP="00646400">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1D6B34E9"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4D98292" w14:textId="77777777" w:rsidR="00B86787" w:rsidRPr="00DF53B4" w:rsidRDefault="00B86787" w:rsidP="00646400">
            <w:pPr>
              <w:keepNext/>
              <w:keepLines/>
              <w:spacing w:after="0"/>
              <w:rPr>
                <w:rFonts w:ascii="Arial" w:hAnsi="Arial"/>
                <w:sz w:val="18"/>
              </w:rPr>
            </w:pPr>
          </w:p>
        </w:tc>
      </w:tr>
      <w:tr w:rsidR="00B86787" w:rsidRPr="00DF53B4" w14:paraId="17CD787D" w14:textId="77777777" w:rsidTr="00646400">
        <w:trPr>
          <w:cantSplit/>
          <w:tblHeader/>
          <w:jc w:val="center"/>
        </w:trPr>
        <w:tc>
          <w:tcPr>
            <w:tcW w:w="1751" w:type="dxa"/>
            <w:tcBorders>
              <w:top w:val="nil"/>
              <w:left w:val="single" w:sz="4" w:space="0" w:color="auto"/>
              <w:bottom w:val="nil"/>
              <w:right w:val="single" w:sz="4" w:space="0" w:color="auto"/>
            </w:tcBorders>
          </w:tcPr>
          <w:p w14:paraId="2F74158F" w14:textId="77777777" w:rsidR="00B86787" w:rsidRPr="00DF53B4" w:rsidRDefault="00B86787" w:rsidP="00646400">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1105" w:type="dxa"/>
            <w:tcBorders>
              <w:top w:val="nil"/>
              <w:left w:val="single" w:sz="4" w:space="0" w:color="auto"/>
              <w:bottom w:val="nil"/>
              <w:right w:val="single" w:sz="4" w:space="0" w:color="auto"/>
            </w:tcBorders>
          </w:tcPr>
          <w:p w14:paraId="136BDF6D"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C670F39" w14:textId="77777777" w:rsidR="00B86787" w:rsidRPr="00DF53B4" w:rsidRDefault="00B86787" w:rsidP="00646400">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08BFC125"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F616E33" w14:textId="77777777" w:rsidR="00B86787" w:rsidRPr="00DF53B4" w:rsidRDefault="00B86787" w:rsidP="00646400">
            <w:pPr>
              <w:keepNext/>
              <w:keepLines/>
              <w:spacing w:after="0"/>
              <w:rPr>
                <w:rFonts w:ascii="Arial" w:hAnsi="Arial"/>
                <w:sz w:val="18"/>
              </w:rPr>
            </w:pPr>
          </w:p>
        </w:tc>
      </w:tr>
      <w:tr w:rsidR="00B86787" w:rsidRPr="00DF53B4" w14:paraId="3BBB0DEC" w14:textId="77777777" w:rsidTr="00646400">
        <w:trPr>
          <w:cantSplit/>
          <w:tblHeader/>
          <w:jc w:val="center"/>
        </w:trPr>
        <w:tc>
          <w:tcPr>
            <w:tcW w:w="1751" w:type="dxa"/>
            <w:tcBorders>
              <w:top w:val="nil"/>
              <w:left w:val="single" w:sz="4" w:space="0" w:color="auto"/>
              <w:right w:val="single" w:sz="4" w:space="0" w:color="auto"/>
            </w:tcBorders>
          </w:tcPr>
          <w:p w14:paraId="409424B5" w14:textId="77777777" w:rsidR="00B86787" w:rsidRPr="00DF53B4" w:rsidRDefault="00B86787" w:rsidP="00646400">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0E5110AB"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56F92C96" w14:textId="77777777" w:rsidR="00B86787" w:rsidRPr="00DF53B4" w:rsidRDefault="00B86787" w:rsidP="00646400">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303066BC"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4BE217E2" w14:textId="77777777" w:rsidR="00B86787" w:rsidRPr="00DF53B4" w:rsidRDefault="00B86787" w:rsidP="00646400">
            <w:pPr>
              <w:keepNext/>
              <w:keepLines/>
              <w:spacing w:after="0"/>
              <w:rPr>
                <w:rFonts w:ascii="Arial" w:hAnsi="Arial"/>
                <w:sz w:val="18"/>
              </w:rPr>
            </w:pPr>
          </w:p>
        </w:tc>
      </w:tr>
      <w:tr w:rsidR="00B86787" w:rsidRPr="00DF53B4" w14:paraId="2D42676F"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1211E1E4" w14:textId="77777777" w:rsidR="00B86787" w:rsidRPr="00DF53B4" w:rsidRDefault="00B86787" w:rsidP="00646400">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5313A26C" w14:textId="77777777" w:rsidR="00B86787" w:rsidRPr="00DF53B4" w:rsidRDefault="00B86787" w:rsidP="00646400">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334AE4B9" w14:textId="77777777" w:rsidR="00B86787" w:rsidRPr="00DF53B4" w:rsidRDefault="00B86787" w:rsidP="00646400">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5B355EBA"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97FF763" w14:textId="77777777" w:rsidR="00B86787" w:rsidRPr="00DF53B4" w:rsidRDefault="00B86787" w:rsidP="00646400">
            <w:pPr>
              <w:keepNext/>
              <w:keepLines/>
              <w:spacing w:after="0"/>
              <w:rPr>
                <w:rFonts w:ascii="Arial" w:hAnsi="Arial"/>
                <w:sz w:val="18"/>
              </w:rPr>
            </w:pPr>
          </w:p>
        </w:tc>
      </w:tr>
      <w:tr w:rsidR="00B86787" w:rsidRPr="00DF53B4" w14:paraId="10770F6A" w14:textId="77777777" w:rsidTr="00646400">
        <w:trPr>
          <w:cantSplit/>
          <w:tblHeader/>
          <w:jc w:val="center"/>
        </w:trPr>
        <w:tc>
          <w:tcPr>
            <w:tcW w:w="1751" w:type="dxa"/>
            <w:tcBorders>
              <w:top w:val="single" w:sz="4" w:space="0" w:color="auto"/>
              <w:left w:val="single" w:sz="4" w:space="0" w:color="auto"/>
              <w:right w:val="single" w:sz="4" w:space="0" w:color="auto"/>
            </w:tcBorders>
          </w:tcPr>
          <w:p w14:paraId="6786D853" w14:textId="77777777" w:rsidR="00B86787" w:rsidRPr="00DF53B4" w:rsidRDefault="00B86787" w:rsidP="00646400">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3B25E189"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74A2880" w14:textId="77777777" w:rsidR="00B86787" w:rsidRPr="00DF53B4" w:rsidRDefault="00B86787" w:rsidP="00646400">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33008746"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6525AED"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2E85559A" w14:textId="77777777" w:rsidTr="00646400">
        <w:trPr>
          <w:cantSplit/>
          <w:tblHeader/>
          <w:jc w:val="center"/>
        </w:trPr>
        <w:tc>
          <w:tcPr>
            <w:tcW w:w="1751" w:type="dxa"/>
            <w:tcBorders>
              <w:left w:val="single" w:sz="4" w:space="0" w:color="auto"/>
              <w:right w:val="single" w:sz="4" w:space="0" w:color="auto"/>
            </w:tcBorders>
          </w:tcPr>
          <w:p w14:paraId="42971CC4" w14:textId="77777777" w:rsidR="00B86787" w:rsidRPr="00DF53B4" w:rsidRDefault="00B86787" w:rsidP="00646400">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3A375B14" w14:textId="77777777" w:rsidR="00B86787" w:rsidRPr="00DF53B4" w:rsidRDefault="00B86787" w:rsidP="00646400">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78ADD9DD" w14:textId="77777777" w:rsidR="00B86787" w:rsidRPr="00DF53B4" w:rsidRDefault="00B86787" w:rsidP="00646400">
            <w:pPr>
              <w:keepNext/>
              <w:keepLines/>
              <w:spacing w:after="0"/>
              <w:rPr>
                <w:rFonts w:ascii="Arial" w:eastAsia="SimSun" w:hAnsi="Arial"/>
                <w:sz w:val="18"/>
                <w:szCs w:val="24"/>
                <w:lang w:eastAsia="zh-CN"/>
              </w:rPr>
            </w:pPr>
            <w:r w:rsidRPr="00DF53B4">
              <w:rPr>
                <w:rFonts w:ascii="Arial" w:hAnsi="Arial"/>
                <w:i/>
                <w:sz w:val="18"/>
              </w:rPr>
              <w:t>application/</w:t>
            </w:r>
            <w:proofErr w:type="spellStart"/>
            <w:r w:rsidRPr="00DF53B4">
              <w:rPr>
                <w:rFonts w:ascii="Arial" w:hAnsi="Arial"/>
                <w:i/>
                <w:sz w:val="18"/>
              </w:rPr>
              <w:t>sdp</w:t>
            </w:r>
            <w:proofErr w:type="spellEnd"/>
          </w:p>
        </w:tc>
        <w:tc>
          <w:tcPr>
            <w:tcW w:w="709" w:type="dxa"/>
            <w:tcBorders>
              <w:left w:val="single" w:sz="4" w:space="0" w:color="auto"/>
              <w:right w:val="single" w:sz="4" w:space="0" w:color="auto"/>
            </w:tcBorders>
          </w:tcPr>
          <w:p w14:paraId="408BFE0D"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right w:val="single" w:sz="4" w:space="0" w:color="auto"/>
            </w:tcBorders>
          </w:tcPr>
          <w:p w14:paraId="559E21D9" w14:textId="77777777" w:rsidR="00B86787" w:rsidRPr="00DF53B4" w:rsidRDefault="00B86787" w:rsidP="00646400">
            <w:pPr>
              <w:keepNext/>
              <w:keepLines/>
              <w:spacing w:after="0"/>
              <w:rPr>
                <w:rFonts w:ascii="Arial" w:hAnsi="Arial"/>
                <w:sz w:val="18"/>
              </w:rPr>
            </w:pPr>
          </w:p>
        </w:tc>
      </w:tr>
      <w:tr w:rsidR="00B86787" w:rsidRPr="00DF53B4" w14:paraId="50200689" w14:textId="77777777" w:rsidTr="00646400">
        <w:trPr>
          <w:cantSplit/>
          <w:tblHeader/>
          <w:jc w:val="center"/>
        </w:trPr>
        <w:tc>
          <w:tcPr>
            <w:tcW w:w="1751" w:type="dxa"/>
            <w:tcBorders>
              <w:left w:val="single" w:sz="4" w:space="0" w:color="auto"/>
              <w:bottom w:val="single" w:sz="4" w:space="0" w:color="auto"/>
              <w:right w:val="single" w:sz="4" w:space="0" w:color="auto"/>
            </w:tcBorders>
          </w:tcPr>
          <w:p w14:paraId="4C31D1A2" w14:textId="77777777" w:rsidR="00B86787" w:rsidRPr="00DF53B4" w:rsidRDefault="00B86787" w:rsidP="00646400">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E4401C7" w14:textId="77777777" w:rsidR="00B86787" w:rsidRPr="00DF53B4" w:rsidRDefault="00B86787" w:rsidP="00646400">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0205058A" w14:textId="77777777" w:rsidR="00B86787" w:rsidRPr="00DF53B4" w:rsidRDefault="00B86787" w:rsidP="00646400">
            <w:pPr>
              <w:keepNext/>
              <w:keepLines/>
              <w:spacing w:after="0"/>
              <w:rPr>
                <w:rFonts w:ascii="Arial" w:eastAsia="SimSun" w:hAnsi="Arial"/>
                <w:sz w:val="18"/>
                <w:szCs w:val="24"/>
                <w:lang w:eastAsia="zh-CN"/>
              </w:rPr>
            </w:pPr>
            <w:r w:rsidRPr="00DF53B4">
              <w:rPr>
                <w:rFonts w:ascii="Arial" w:hAnsi="Arial"/>
                <w:i/>
                <w:sz w:val="18"/>
              </w:rPr>
              <w:t>multipart/</w:t>
            </w:r>
            <w:proofErr w:type="spellStart"/>
            <w:proofErr w:type="gramStart"/>
            <w:r w:rsidRPr="00DF53B4">
              <w:rPr>
                <w:rFonts w:ascii="Arial" w:hAnsi="Arial"/>
                <w:i/>
                <w:sz w:val="18"/>
              </w:rPr>
              <w:t>mixed;</w:t>
            </w:r>
            <w:r w:rsidRPr="00DF53B4">
              <w:rPr>
                <w:rFonts w:ascii="Arial" w:hAnsi="Arial" w:cs="Arial"/>
                <w:i/>
                <w:color w:val="000000"/>
                <w:sz w:val="18"/>
                <w:szCs w:val="18"/>
              </w:rPr>
              <w:t>boundary</w:t>
            </w:r>
            <w:proofErr w:type="spellEnd"/>
            <w:proofErr w:type="gramEnd"/>
            <w:r w:rsidRPr="00DF53B4">
              <w:rPr>
                <w:rFonts w:ascii="Arial" w:hAnsi="Arial" w:cs="Arial"/>
                <w:i/>
                <w:color w:val="000000"/>
                <w:sz w:val="18"/>
                <w:szCs w:val="18"/>
              </w:rPr>
              <w:t>=</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15B2353C" w14:textId="77777777" w:rsidR="00B86787" w:rsidRPr="00DF53B4" w:rsidRDefault="00B86787" w:rsidP="00646400">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0B0F7D1" w14:textId="77777777" w:rsidR="00B86787" w:rsidRPr="00DF53B4" w:rsidRDefault="00B86787" w:rsidP="00646400">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B86787" w:rsidRPr="00DF53B4" w14:paraId="15E7603B" w14:textId="77777777" w:rsidTr="00646400">
        <w:trPr>
          <w:cantSplit/>
          <w:tblHeader/>
          <w:jc w:val="center"/>
        </w:trPr>
        <w:tc>
          <w:tcPr>
            <w:tcW w:w="1751" w:type="dxa"/>
            <w:tcBorders>
              <w:top w:val="single" w:sz="4" w:space="0" w:color="auto"/>
              <w:left w:val="single" w:sz="4" w:space="0" w:color="auto"/>
              <w:right w:val="single" w:sz="4" w:space="0" w:color="auto"/>
            </w:tcBorders>
          </w:tcPr>
          <w:p w14:paraId="77A7881D" w14:textId="77777777" w:rsidR="00B86787" w:rsidRPr="00DF53B4" w:rsidRDefault="00B86787" w:rsidP="00646400">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711DB246"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B4D1D72" w14:textId="77777777" w:rsidR="00B86787" w:rsidRPr="00DF53B4" w:rsidRDefault="00B86787" w:rsidP="00646400">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786F552F"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223E3CF" w14:textId="77777777" w:rsidR="00B86787" w:rsidRPr="00DF53B4" w:rsidRDefault="00B86787" w:rsidP="00646400">
            <w:pPr>
              <w:keepNext/>
              <w:keepLines/>
              <w:spacing w:after="0"/>
              <w:rPr>
                <w:rFonts w:ascii="Arial" w:hAnsi="Arial"/>
                <w:sz w:val="18"/>
              </w:rPr>
            </w:pPr>
            <w:r w:rsidRPr="00DF53B4">
              <w:rPr>
                <w:rFonts w:ascii="Arial" w:hAnsi="Arial"/>
                <w:sz w:val="18"/>
              </w:rPr>
              <w:t>RFC 3261 [15]</w:t>
            </w:r>
          </w:p>
        </w:tc>
      </w:tr>
      <w:tr w:rsidR="00B86787" w:rsidRPr="00DF53B4" w14:paraId="538AA43A"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68637DB7" w14:textId="77777777" w:rsidR="00B86787" w:rsidRPr="00DF53B4" w:rsidRDefault="00B86787" w:rsidP="00646400">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4BDABDDB" w14:textId="77777777" w:rsidR="00B86787" w:rsidRPr="00DF53B4" w:rsidRDefault="00B86787" w:rsidP="00646400">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1B25560" w14:textId="77777777" w:rsidR="00B86787" w:rsidRPr="00DF53B4" w:rsidRDefault="00B86787" w:rsidP="00646400">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5181FD0B"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D57F8B" w14:textId="77777777" w:rsidR="00B86787" w:rsidRPr="00DF53B4" w:rsidRDefault="00B86787" w:rsidP="00646400">
            <w:pPr>
              <w:keepNext/>
              <w:keepLines/>
              <w:spacing w:after="0"/>
              <w:rPr>
                <w:rFonts w:ascii="Arial" w:hAnsi="Arial"/>
                <w:sz w:val="18"/>
              </w:rPr>
            </w:pPr>
          </w:p>
        </w:tc>
      </w:tr>
      <w:tr w:rsidR="00B86787" w:rsidRPr="00DF53B4" w14:paraId="5A822CD5" w14:textId="77777777" w:rsidTr="00646400">
        <w:trPr>
          <w:cantSplit/>
          <w:tblHeader/>
          <w:jc w:val="center"/>
        </w:trPr>
        <w:tc>
          <w:tcPr>
            <w:tcW w:w="1751" w:type="dxa"/>
            <w:tcBorders>
              <w:top w:val="single" w:sz="4" w:space="0" w:color="auto"/>
              <w:left w:val="single" w:sz="4" w:space="0" w:color="auto"/>
              <w:bottom w:val="nil"/>
              <w:right w:val="single" w:sz="4" w:space="0" w:color="auto"/>
            </w:tcBorders>
          </w:tcPr>
          <w:p w14:paraId="08CB2FC6" w14:textId="77777777" w:rsidR="00B86787" w:rsidRPr="00DF53B4" w:rsidRDefault="00B86787" w:rsidP="00646400">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75F47C38" w14:textId="77777777" w:rsidR="00B86787" w:rsidRPr="00DF53B4" w:rsidRDefault="00B86787" w:rsidP="00646400">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F4E6083" w14:textId="77777777" w:rsidR="00B86787" w:rsidRPr="00DF53B4" w:rsidRDefault="00B86787" w:rsidP="00646400">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3CD95848" w14:textId="77777777" w:rsidR="00B86787" w:rsidRPr="00DF53B4" w:rsidRDefault="00B86787" w:rsidP="00646400">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91CA210" w14:textId="77777777" w:rsidR="00B86787" w:rsidRPr="00DF53B4" w:rsidRDefault="00B86787" w:rsidP="00646400">
            <w:pPr>
              <w:keepNext/>
              <w:keepLines/>
              <w:spacing w:after="0"/>
              <w:rPr>
                <w:rFonts w:ascii="Arial" w:hAnsi="Arial"/>
                <w:sz w:val="18"/>
              </w:rPr>
            </w:pPr>
          </w:p>
        </w:tc>
      </w:tr>
      <w:tr w:rsidR="00B86787" w:rsidRPr="00DF53B4" w14:paraId="7C48A400" w14:textId="77777777" w:rsidTr="00646400">
        <w:trPr>
          <w:cantSplit/>
          <w:tblHeader/>
          <w:jc w:val="center"/>
        </w:trPr>
        <w:tc>
          <w:tcPr>
            <w:tcW w:w="1751" w:type="dxa"/>
            <w:tcBorders>
              <w:top w:val="nil"/>
              <w:left w:val="single" w:sz="4" w:space="0" w:color="auto"/>
              <w:right w:val="single" w:sz="4" w:space="0" w:color="auto"/>
            </w:tcBorders>
          </w:tcPr>
          <w:p w14:paraId="4EFECC4F"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right w:val="single" w:sz="4" w:space="0" w:color="auto"/>
            </w:tcBorders>
          </w:tcPr>
          <w:p w14:paraId="1FF0BFE1" w14:textId="77777777" w:rsidR="00B86787" w:rsidRPr="00DF53B4" w:rsidRDefault="00B86787" w:rsidP="00646400">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71FDD1A8" w14:textId="77777777" w:rsidR="00B86787" w:rsidRPr="00DF53B4" w:rsidRDefault="00B86787" w:rsidP="00646400">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w:t>
            </w:r>
            <w:proofErr w:type="spellStart"/>
            <w:r w:rsidRPr="00DF53B4">
              <w:rPr>
                <w:rFonts w:ascii="Arial" w:hAnsi="Arial"/>
                <w:sz w:val="18"/>
              </w:rPr>
              <w:t>geopriv</w:t>
            </w:r>
            <w:proofErr w:type="spellEnd"/>
            <w:r w:rsidRPr="00DF53B4">
              <w:rPr>
                <w:rFonts w:ascii="Arial" w:hAnsi="Arial"/>
                <w:sz w:val="18"/>
              </w:rPr>
              <w:t>'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14:paraId="31611FB4" w14:textId="77777777" w:rsidR="00B86787" w:rsidRPr="00DF53B4" w:rsidRDefault="00B86787" w:rsidP="00646400">
            <w:pPr>
              <w:keepNext/>
              <w:keepLines/>
              <w:spacing w:after="0"/>
              <w:rPr>
                <w:rFonts w:ascii="Arial" w:hAnsi="Arial"/>
                <w:sz w:val="18"/>
              </w:rPr>
            </w:pPr>
          </w:p>
        </w:tc>
        <w:tc>
          <w:tcPr>
            <w:tcW w:w="1436" w:type="dxa"/>
            <w:tcBorders>
              <w:top w:val="nil"/>
              <w:left w:val="single" w:sz="4" w:space="0" w:color="auto"/>
              <w:right w:val="single" w:sz="4" w:space="0" w:color="auto"/>
            </w:tcBorders>
          </w:tcPr>
          <w:p w14:paraId="760A1806" w14:textId="77777777" w:rsidR="00B86787" w:rsidRPr="00DF53B4" w:rsidRDefault="00B86787" w:rsidP="00646400">
            <w:pPr>
              <w:keepNext/>
              <w:keepLines/>
              <w:spacing w:after="0"/>
              <w:rPr>
                <w:rFonts w:ascii="Arial" w:hAnsi="Arial"/>
                <w:sz w:val="18"/>
              </w:rPr>
            </w:pPr>
          </w:p>
        </w:tc>
      </w:tr>
      <w:tr w:rsidR="00B86787" w:rsidRPr="00DF53B4" w14:paraId="33957C3C" w14:textId="77777777" w:rsidTr="00646400">
        <w:trPr>
          <w:cantSplit/>
          <w:tblHeader/>
          <w:jc w:val="center"/>
        </w:trPr>
        <w:tc>
          <w:tcPr>
            <w:tcW w:w="1751" w:type="dxa"/>
            <w:tcBorders>
              <w:top w:val="nil"/>
              <w:left w:val="single" w:sz="4" w:space="0" w:color="auto"/>
              <w:bottom w:val="single" w:sz="4" w:space="0" w:color="auto"/>
              <w:right w:val="single" w:sz="4" w:space="0" w:color="auto"/>
            </w:tcBorders>
          </w:tcPr>
          <w:p w14:paraId="09C87DBA" w14:textId="77777777" w:rsidR="00B86787" w:rsidRPr="00DF53B4" w:rsidRDefault="00B86787" w:rsidP="00646400">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B8C076F" w14:textId="77777777" w:rsidR="00B86787" w:rsidRPr="00DF53B4" w:rsidRDefault="00B86787" w:rsidP="00646400">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7606165F" w14:textId="77777777" w:rsidR="00B86787" w:rsidRPr="00DF53B4" w:rsidRDefault="00B86787" w:rsidP="00646400">
            <w:pPr>
              <w:pStyle w:val="TAL"/>
            </w:pPr>
            <w:r w:rsidRPr="00DF53B4">
              <w:t xml:space="preserve">--boundary value (as provided in SIP </w:t>
            </w:r>
            <w:proofErr w:type="spellStart"/>
            <w:r w:rsidRPr="00DF53B4">
              <w:t>hdr</w:t>
            </w:r>
            <w:proofErr w:type="spellEnd"/>
            <w:r w:rsidRPr="00DF53B4">
              <w:t xml:space="preserve"> Content-Type)</w:t>
            </w:r>
            <w:r w:rsidRPr="00DF53B4">
              <w:br/>
            </w:r>
            <w:r w:rsidRPr="00DF53B4">
              <w:rPr>
                <w:i/>
              </w:rPr>
              <w:t>Content-Type: application/</w:t>
            </w:r>
            <w:proofErr w:type="spellStart"/>
            <w:r w:rsidRPr="00DF53B4">
              <w:rPr>
                <w:i/>
              </w:rPr>
              <w:t>EmergencyCallData.eCall.MSD</w:t>
            </w:r>
            <w:proofErr w:type="spellEnd"/>
            <w:r w:rsidRPr="00DF53B4">
              <w:rPr>
                <w:i/>
              </w:rPr>
              <w:br/>
              <w:t xml:space="preserve">Content-ID: </w:t>
            </w:r>
            <w:r w:rsidRPr="00DF53B4">
              <w:t>same URL as in Call-Info header</w:t>
            </w:r>
            <w:r w:rsidRPr="00DF53B4">
              <w:rPr>
                <w:i/>
              </w:rPr>
              <w:br/>
              <w:t xml:space="preserve">Content-Disposition: </w:t>
            </w:r>
            <w:proofErr w:type="spellStart"/>
            <w:r w:rsidRPr="00DF53B4">
              <w:rPr>
                <w:i/>
              </w:rPr>
              <w:t>by-</w:t>
            </w:r>
            <w:proofErr w:type="gramStart"/>
            <w:r w:rsidRPr="00DF53B4">
              <w:rPr>
                <w:i/>
              </w:rPr>
              <w:t>reference;handling</w:t>
            </w:r>
            <w:proofErr w:type="spellEnd"/>
            <w:proofErr w:type="gramEnd"/>
            <w:r w:rsidRPr="00DF53B4">
              <w:rPr>
                <w:i/>
              </w:rPr>
              <w:t>=optional</w:t>
            </w:r>
            <w:r w:rsidRPr="00DF53B4">
              <w:rPr>
                <w:i/>
              </w:rPr>
              <w:br/>
            </w:r>
            <w:r w:rsidRPr="00DF53B4">
              <w:t>MSD in ASN.1 PER encoding</w:t>
            </w:r>
            <w:r w:rsidRPr="00DF53B4">
              <w:br/>
              <w:t xml:space="preserve">--boundary value (as provided in SIP </w:t>
            </w:r>
            <w:proofErr w:type="spellStart"/>
            <w:r w:rsidRPr="00DF53B4">
              <w:t>hdr</w:t>
            </w:r>
            <w:proofErr w:type="spellEnd"/>
            <w:r w:rsidRPr="00DF53B4">
              <w:t xml:space="preserve"> Content-Type)</w:t>
            </w:r>
          </w:p>
        </w:tc>
        <w:tc>
          <w:tcPr>
            <w:tcW w:w="709" w:type="dxa"/>
            <w:tcBorders>
              <w:top w:val="nil"/>
              <w:left w:val="single" w:sz="4" w:space="0" w:color="auto"/>
              <w:bottom w:val="single" w:sz="4" w:space="0" w:color="auto"/>
              <w:right w:val="single" w:sz="4" w:space="0" w:color="auto"/>
            </w:tcBorders>
          </w:tcPr>
          <w:p w14:paraId="62952DD3" w14:textId="77777777" w:rsidR="00B86787" w:rsidRPr="00DF53B4" w:rsidRDefault="00B86787" w:rsidP="00646400">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100BE679" w14:textId="77777777" w:rsidR="00B86787" w:rsidRPr="00DF53B4" w:rsidRDefault="00B86787" w:rsidP="00646400">
            <w:pPr>
              <w:keepNext/>
              <w:keepLines/>
              <w:spacing w:after="0"/>
              <w:rPr>
                <w:rFonts w:ascii="Arial" w:hAnsi="Arial"/>
                <w:sz w:val="18"/>
              </w:rPr>
            </w:pPr>
            <w:r w:rsidRPr="00DF53B4">
              <w:rPr>
                <w:rFonts w:ascii="Arial" w:hAnsi="Arial"/>
                <w:sz w:val="18"/>
              </w:rPr>
              <w:t>RFC 8147 [149]</w:t>
            </w:r>
          </w:p>
        </w:tc>
      </w:tr>
    </w:tbl>
    <w:p w14:paraId="08CBE031" w14:textId="77777777" w:rsidR="00B86787" w:rsidRPr="00DF53B4" w:rsidRDefault="00B86787" w:rsidP="00B867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B86787" w:rsidRPr="00DF53B4" w14:paraId="77A29C74" w14:textId="77777777" w:rsidTr="00646400">
        <w:trPr>
          <w:gridAfter w:val="2"/>
          <w:wAfter w:w="72" w:type="dxa"/>
          <w:cantSplit/>
          <w:jc w:val="center"/>
        </w:trPr>
        <w:tc>
          <w:tcPr>
            <w:tcW w:w="2093" w:type="dxa"/>
            <w:gridSpan w:val="3"/>
            <w:tcBorders>
              <w:bottom w:val="single" w:sz="4" w:space="0" w:color="auto"/>
              <w:right w:val="single" w:sz="4" w:space="0" w:color="auto"/>
            </w:tcBorders>
          </w:tcPr>
          <w:p w14:paraId="10647BD7" w14:textId="77777777" w:rsidR="00B86787" w:rsidRPr="00DF53B4" w:rsidRDefault="00B86787" w:rsidP="00646400">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79EF97E1" w14:textId="77777777" w:rsidR="00B86787" w:rsidRPr="00DF53B4" w:rsidRDefault="00B86787" w:rsidP="00646400">
            <w:pPr>
              <w:spacing w:after="0"/>
              <w:jc w:val="center"/>
              <w:rPr>
                <w:rFonts w:ascii="Arial" w:hAnsi="Arial"/>
                <w:b/>
                <w:sz w:val="18"/>
              </w:rPr>
            </w:pPr>
            <w:r w:rsidRPr="00DF53B4">
              <w:rPr>
                <w:rFonts w:ascii="Arial" w:hAnsi="Arial"/>
                <w:b/>
                <w:sz w:val="18"/>
              </w:rPr>
              <w:t>Explanation</w:t>
            </w:r>
          </w:p>
        </w:tc>
      </w:tr>
      <w:tr w:rsidR="00B86787" w:rsidRPr="00DF53B4" w14:paraId="1734DFB7"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45908F3" w14:textId="77777777" w:rsidR="00B86787" w:rsidRPr="00DF53B4" w:rsidRDefault="00B86787" w:rsidP="00646400">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6B92107" w14:textId="77777777" w:rsidR="00B86787" w:rsidRPr="00DF53B4" w:rsidRDefault="00B86787" w:rsidP="00646400">
            <w:pPr>
              <w:spacing w:after="0"/>
              <w:rPr>
                <w:rFonts w:ascii="Arial" w:hAnsi="Arial"/>
                <w:sz w:val="18"/>
              </w:rPr>
            </w:pPr>
            <w:r w:rsidRPr="00DF53B4">
              <w:rPr>
                <w:rFonts w:ascii="Arial" w:hAnsi="Arial"/>
                <w:sz w:val="18"/>
              </w:rPr>
              <w:t>IMS security (A.6a/2 3GPP TS 34.229-2 [5])</w:t>
            </w:r>
          </w:p>
        </w:tc>
      </w:tr>
      <w:tr w:rsidR="00B86787" w:rsidRPr="00DF53B4" w14:paraId="7C04E293"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771E9C" w14:textId="77777777" w:rsidR="00B86787" w:rsidRPr="00DF53B4" w:rsidRDefault="00B86787" w:rsidP="00646400">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0EDE2A2E" w14:textId="77777777" w:rsidR="00B86787" w:rsidRPr="00DF53B4" w:rsidRDefault="00B86787" w:rsidP="00646400">
            <w:pPr>
              <w:spacing w:after="0"/>
              <w:rPr>
                <w:rFonts w:ascii="Arial" w:hAnsi="Arial"/>
                <w:sz w:val="18"/>
              </w:rPr>
            </w:pPr>
            <w:r w:rsidRPr="00DF53B4">
              <w:rPr>
                <w:rFonts w:ascii="Arial" w:hAnsi="Arial"/>
                <w:sz w:val="18"/>
              </w:rPr>
              <w:t>GIBA (A.6a/1 3GPP TS 34.229-2 [5])</w:t>
            </w:r>
          </w:p>
        </w:tc>
      </w:tr>
      <w:tr w:rsidR="00B86787" w:rsidRPr="00DF53B4" w14:paraId="13B3D4FE"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7526A0" w14:textId="77777777" w:rsidR="00B86787" w:rsidRPr="00DF53B4" w:rsidRDefault="00B86787" w:rsidP="00646400">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4357A077" w14:textId="77777777" w:rsidR="00B86787" w:rsidRPr="00DF53B4" w:rsidRDefault="00B86787" w:rsidP="00646400">
            <w:pPr>
              <w:spacing w:after="0"/>
              <w:rPr>
                <w:rFonts w:ascii="Arial" w:hAnsi="Arial"/>
                <w:sz w:val="18"/>
              </w:rPr>
            </w:pPr>
            <w:r w:rsidRPr="00DF53B4">
              <w:rPr>
                <w:rFonts w:ascii="Arial" w:hAnsi="Arial"/>
                <w:sz w:val="18"/>
              </w:rPr>
              <w:t>UE supports MTSI (A.3A/50 3GPP TS 34.229-2 [5])</w:t>
            </w:r>
          </w:p>
        </w:tc>
      </w:tr>
      <w:tr w:rsidR="00B86787" w:rsidRPr="00DF53B4" w14:paraId="3AD916F9"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4FECCFE" w14:textId="77777777" w:rsidR="00B86787" w:rsidRPr="00DF53B4" w:rsidRDefault="00B86787" w:rsidP="00646400">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6E0B195E" w14:textId="77777777" w:rsidR="00B86787" w:rsidRPr="00DF53B4" w:rsidRDefault="00B86787" w:rsidP="00646400">
            <w:pPr>
              <w:spacing w:after="0"/>
              <w:rPr>
                <w:rFonts w:ascii="Arial" w:hAnsi="Arial"/>
                <w:sz w:val="18"/>
              </w:rPr>
            </w:pPr>
            <w:r w:rsidRPr="00DF53B4">
              <w:rPr>
                <w:rFonts w:ascii="Arial" w:hAnsi="Arial"/>
                <w:sz w:val="18"/>
              </w:rPr>
              <w:t>INVITE creating a dialog</w:t>
            </w:r>
          </w:p>
        </w:tc>
      </w:tr>
      <w:tr w:rsidR="00B86787" w:rsidRPr="00DF53B4" w14:paraId="06A8971A"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53109F" w14:textId="77777777" w:rsidR="00B86787" w:rsidRPr="00DF53B4" w:rsidRDefault="00B86787" w:rsidP="00646400">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4EB16626" w14:textId="77777777" w:rsidR="00B86787" w:rsidRPr="00DF53B4" w:rsidRDefault="00B86787" w:rsidP="00646400">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B86787" w:rsidRPr="00DF53B4" w14:paraId="1E5D7CEE"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CB96504" w14:textId="77777777" w:rsidR="00B86787" w:rsidRPr="00DF53B4" w:rsidRDefault="00B86787" w:rsidP="00646400">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3F64F024" w14:textId="77777777" w:rsidR="00B86787" w:rsidRPr="00DF53B4" w:rsidRDefault="00B86787" w:rsidP="00646400">
            <w:pPr>
              <w:spacing w:after="0"/>
              <w:rPr>
                <w:rFonts w:ascii="Arial" w:hAnsi="Arial"/>
                <w:sz w:val="18"/>
              </w:rPr>
            </w:pPr>
            <w:r w:rsidRPr="00DF53B4">
              <w:rPr>
                <w:rFonts w:ascii="Arial" w:hAnsi="Arial"/>
                <w:sz w:val="18"/>
              </w:rPr>
              <w:t>INVITE for creating an emergency session in case of no registration</w:t>
            </w:r>
          </w:p>
        </w:tc>
      </w:tr>
      <w:tr w:rsidR="00B86787" w:rsidRPr="00DF53B4" w14:paraId="4517941B"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38E86DD" w14:textId="77777777" w:rsidR="00B86787" w:rsidRPr="00DF53B4" w:rsidRDefault="00B86787" w:rsidP="00646400">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0DD87BF1" w14:textId="77777777" w:rsidR="00B86787" w:rsidRPr="00DF53B4" w:rsidRDefault="00B86787" w:rsidP="00646400">
            <w:pPr>
              <w:spacing w:after="0"/>
              <w:rPr>
                <w:rFonts w:ascii="Arial" w:hAnsi="Arial"/>
                <w:sz w:val="18"/>
              </w:rPr>
            </w:pPr>
            <w:r w:rsidRPr="00DF53B4">
              <w:rPr>
                <w:rFonts w:ascii="Arial" w:hAnsi="Arial"/>
                <w:sz w:val="18"/>
              </w:rPr>
              <w:t>INVITE for creating an emergency session within an emergency registration using IMS security</w:t>
            </w:r>
          </w:p>
        </w:tc>
      </w:tr>
      <w:tr w:rsidR="00B86787" w:rsidRPr="00DF53B4" w14:paraId="59512A14"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499BB8E" w14:textId="77777777" w:rsidR="00B86787" w:rsidRPr="00DF53B4" w:rsidRDefault="00B86787" w:rsidP="00646400">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08BD1812" w14:textId="77777777" w:rsidR="00B86787" w:rsidRPr="00DF53B4" w:rsidRDefault="00B86787" w:rsidP="00646400">
            <w:pPr>
              <w:spacing w:after="0"/>
              <w:rPr>
                <w:rFonts w:ascii="Arial" w:hAnsi="Arial"/>
                <w:sz w:val="18"/>
              </w:rPr>
            </w:pPr>
            <w:r w:rsidRPr="00DF53B4">
              <w:rPr>
                <w:rFonts w:ascii="Arial" w:hAnsi="Arial"/>
                <w:sz w:val="18"/>
              </w:rPr>
              <w:t xml:space="preserve">UE </w:t>
            </w:r>
            <w:proofErr w:type="gramStart"/>
            <w:r w:rsidRPr="00DF53B4">
              <w:rPr>
                <w:rFonts w:ascii="Arial" w:hAnsi="Arial"/>
                <w:sz w:val="18"/>
              </w:rPr>
              <w:t>is capable of obtaining</w:t>
            </w:r>
            <w:proofErr w:type="gramEnd"/>
            <w:r w:rsidRPr="00DF53B4">
              <w:rPr>
                <w:rFonts w:ascii="Arial" w:hAnsi="Arial"/>
                <w:sz w:val="18"/>
              </w:rPr>
              <w:t xml:space="preserve"> location information, has obtained its location and is setting up an emergency session</w:t>
            </w:r>
          </w:p>
        </w:tc>
      </w:tr>
      <w:tr w:rsidR="00B86787" w:rsidRPr="00DF53B4" w14:paraId="74806252"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C81C4E" w14:textId="77777777" w:rsidR="00B86787" w:rsidRPr="00DF53B4" w:rsidRDefault="00B86787" w:rsidP="00646400">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2CF2AA6A" w14:textId="77777777" w:rsidR="00B86787" w:rsidRPr="00DF53B4" w:rsidRDefault="00B86787" w:rsidP="00646400">
            <w:pPr>
              <w:spacing w:after="0"/>
              <w:rPr>
                <w:rFonts w:ascii="Arial" w:hAnsi="Arial"/>
                <w:sz w:val="18"/>
              </w:rPr>
            </w:pPr>
            <w:r w:rsidRPr="00DF53B4">
              <w:rPr>
                <w:rFonts w:ascii="Arial" w:hAnsi="Arial"/>
                <w:sz w:val="18"/>
              </w:rPr>
              <w:t>Void</w:t>
            </w:r>
          </w:p>
        </w:tc>
      </w:tr>
      <w:tr w:rsidR="00B86787" w:rsidRPr="00DF53B4" w14:paraId="7D430F93"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C48DE5E" w14:textId="77777777" w:rsidR="00B86787" w:rsidRPr="00DF53B4" w:rsidRDefault="00B86787" w:rsidP="00646400">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287C2A6" w14:textId="77777777" w:rsidR="00B86787" w:rsidRPr="00DF53B4" w:rsidRDefault="00B86787" w:rsidP="00646400">
            <w:pPr>
              <w:spacing w:after="0"/>
              <w:rPr>
                <w:rFonts w:ascii="Arial" w:hAnsi="Arial"/>
                <w:sz w:val="18"/>
              </w:rPr>
            </w:pPr>
            <w:r w:rsidRPr="00DF53B4">
              <w:rPr>
                <w:rFonts w:ascii="Arial" w:hAnsi="Arial"/>
                <w:sz w:val="18"/>
              </w:rPr>
              <w:t>UE supports video feature tag (A.12/32 3GPP TS 34.229-2 [5])</w:t>
            </w:r>
          </w:p>
        </w:tc>
      </w:tr>
      <w:tr w:rsidR="00B86787" w:rsidRPr="00DF53B4" w14:paraId="3646051D"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0B9803A" w14:textId="77777777" w:rsidR="00B86787" w:rsidRPr="00DF53B4" w:rsidRDefault="00B86787" w:rsidP="00646400">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3778F46F" w14:textId="77777777" w:rsidR="00B86787" w:rsidRPr="00DF53B4" w:rsidRDefault="00B86787" w:rsidP="00646400">
            <w:pPr>
              <w:spacing w:after="0"/>
              <w:rPr>
                <w:rFonts w:ascii="Arial" w:hAnsi="Arial"/>
                <w:sz w:val="18"/>
              </w:rPr>
            </w:pPr>
            <w:r w:rsidRPr="00DF53B4">
              <w:rPr>
                <w:rFonts w:ascii="Arial" w:hAnsi="Arial"/>
                <w:sz w:val="18"/>
              </w:rPr>
              <w:t>INVITE for creating a video call</w:t>
            </w:r>
          </w:p>
        </w:tc>
      </w:tr>
      <w:tr w:rsidR="00B86787" w:rsidRPr="00DF53B4" w14:paraId="02AD933A"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3F0B9E" w14:textId="77777777" w:rsidR="00B86787" w:rsidRPr="00DF53B4" w:rsidRDefault="00B86787" w:rsidP="00646400">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8AD7D53" w14:textId="77777777" w:rsidR="00B86787" w:rsidRPr="00DF53B4" w:rsidRDefault="00B86787" w:rsidP="00646400">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B86787" w:rsidRPr="00DF53B4" w14:paraId="105D6B98"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7F5C2C7" w14:textId="77777777" w:rsidR="00B86787" w:rsidRPr="00DF53B4" w:rsidRDefault="00B86787" w:rsidP="00646400">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A3E3AAB" w14:textId="77777777" w:rsidR="00B86787" w:rsidRPr="00DF53B4" w:rsidRDefault="00B86787" w:rsidP="00646400">
            <w:pPr>
              <w:spacing w:after="0"/>
              <w:rPr>
                <w:rFonts w:ascii="Arial" w:hAnsi="Arial"/>
                <w:sz w:val="18"/>
              </w:rPr>
            </w:pPr>
            <w:r w:rsidRPr="00DF53B4">
              <w:rPr>
                <w:rFonts w:ascii="Arial" w:hAnsi="Arial"/>
                <w:sz w:val="18"/>
              </w:rPr>
              <w:t xml:space="preserve">INVITE for creating a voice call during </w:t>
            </w:r>
            <w:proofErr w:type="spellStart"/>
            <w:r w:rsidRPr="00DF53B4">
              <w:rPr>
                <w:rFonts w:ascii="Arial" w:hAnsi="Arial"/>
                <w:sz w:val="18"/>
              </w:rPr>
              <w:t>rSRVCC</w:t>
            </w:r>
            <w:proofErr w:type="spellEnd"/>
            <w:r w:rsidRPr="00DF53B4">
              <w:rPr>
                <w:rFonts w:ascii="Arial" w:hAnsi="Arial"/>
                <w:sz w:val="18"/>
              </w:rPr>
              <w:t xml:space="preserve">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B86787" w:rsidRPr="00DF53B4" w14:paraId="1053CFE3"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AF565E8" w14:textId="77777777" w:rsidR="00B86787" w:rsidRPr="00DF53B4" w:rsidRDefault="00B86787" w:rsidP="00646400">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63535E41" w14:textId="77777777" w:rsidR="00B86787" w:rsidRPr="00DF53B4" w:rsidRDefault="00B86787" w:rsidP="00646400">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B86787" w:rsidRPr="00DF53B4" w14:paraId="55C3A0D2"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A5AFCFF" w14:textId="77777777" w:rsidR="00B86787" w:rsidRPr="00DF53B4" w:rsidRDefault="00B86787" w:rsidP="00646400">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FA8B20F" w14:textId="77777777" w:rsidR="00B86787" w:rsidRPr="00DF53B4" w:rsidRDefault="00B86787" w:rsidP="00646400">
            <w:pPr>
              <w:spacing w:after="0"/>
              <w:rPr>
                <w:rFonts w:ascii="Arial" w:hAnsi="Arial"/>
                <w:sz w:val="18"/>
              </w:rPr>
            </w:pPr>
            <w:r w:rsidRPr="00DF53B4">
              <w:rPr>
                <w:rFonts w:ascii="Arial" w:hAnsi="Arial"/>
                <w:sz w:val="18"/>
              </w:rPr>
              <w:t>obtaining and using GRUUs in the Session Initiation Protocol (SIP) (A.4/53 3GPP TS 34.229-2 [5])</w:t>
            </w:r>
          </w:p>
        </w:tc>
      </w:tr>
      <w:tr w:rsidR="00B86787" w:rsidRPr="00DF53B4" w14:paraId="746FBEC5"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CFD7B0B" w14:textId="77777777" w:rsidR="00B86787" w:rsidRPr="00DF53B4" w:rsidRDefault="00B86787" w:rsidP="00646400">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33663E45" w14:textId="77777777" w:rsidR="00B86787" w:rsidRPr="00DF53B4" w:rsidRDefault="00B86787" w:rsidP="00646400">
            <w:pPr>
              <w:spacing w:after="0"/>
              <w:rPr>
                <w:rFonts w:ascii="Arial" w:hAnsi="Arial"/>
                <w:sz w:val="18"/>
              </w:rPr>
            </w:pPr>
            <w:r w:rsidRPr="00DF53B4">
              <w:rPr>
                <w:rFonts w:ascii="Arial" w:hAnsi="Arial"/>
                <w:sz w:val="18"/>
              </w:rPr>
              <w:t>UE supports early media (A.12/45 3GPP TS 34.229-2 [5])</w:t>
            </w:r>
          </w:p>
        </w:tc>
      </w:tr>
      <w:tr w:rsidR="00B86787" w:rsidRPr="00DF53B4" w14:paraId="5EC8D35E"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DF6865F" w14:textId="77777777" w:rsidR="00B86787" w:rsidRPr="00DF53B4" w:rsidRDefault="00B86787" w:rsidP="00646400">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758DDF9F" w14:textId="77777777" w:rsidR="00B86787" w:rsidRPr="00DF53B4" w:rsidRDefault="00B86787" w:rsidP="00646400">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B86787" w:rsidRPr="00DF53B4" w14:paraId="2996C695"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96199AF" w14:textId="77777777" w:rsidR="00B86787" w:rsidRPr="00DF53B4" w:rsidRDefault="00B86787" w:rsidP="00646400">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1051B4EE" w14:textId="77777777" w:rsidR="00B86787" w:rsidRPr="00DF53B4" w:rsidRDefault="00B86787" w:rsidP="00646400">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B86787" w:rsidRPr="00DF53B4" w14:paraId="52EDF1DC"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84D1DD8" w14:textId="77777777" w:rsidR="00B86787" w:rsidRPr="00DF53B4" w:rsidRDefault="00B86787" w:rsidP="00646400">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17EA788" w14:textId="77777777" w:rsidR="00B86787" w:rsidRPr="00DF53B4" w:rsidRDefault="00B86787" w:rsidP="00646400">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B86787" w:rsidRPr="00DF53B4" w14:paraId="09D58243"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D645C84" w14:textId="77777777" w:rsidR="00B86787" w:rsidRPr="00DF53B4" w:rsidRDefault="00B86787" w:rsidP="00646400">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E3DF464" w14:textId="77777777" w:rsidR="00B86787" w:rsidRPr="00DF53B4" w:rsidRDefault="00B86787" w:rsidP="00646400">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manually</w:t>
            </w:r>
          </w:p>
        </w:tc>
      </w:tr>
      <w:tr w:rsidR="00B86787" w:rsidRPr="00DF53B4" w14:paraId="686D0C56"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EF30753" w14:textId="77777777" w:rsidR="00B86787" w:rsidRPr="00DF53B4" w:rsidRDefault="00B86787" w:rsidP="00646400">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2C6CE3D4" w14:textId="77777777" w:rsidR="00B86787" w:rsidRPr="00DF53B4" w:rsidRDefault="00B86787" w:rsidP="00646400">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automatically</w:t>
            </w:r>
          </w:p>
        </w:tc>
      </w:tr>
      <w:tr w:rsidR="00B86787" w:rsidRPr="00DF53B4" w14:paraId="3E06F720"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A7F34A8" w14:textId="77777777" w:rsidR="00B86787" w:rsidRPr="00DF53B4" w:rsidRDefault="00B86787" w:rsidP="00646400">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3D13DCB6" w14:textId="77777777" w:rsidR="00B86787" w:rsidRPr="00DF53B4" w:rsidRDefault="00B86787" w:rsidP="00646400">
            <w:pPr>
              <w:spacing w:after="0"/>
              <w:rPr>
                <w:rFonts w:ascii="Arial" w:hAnsi="Arial"/>
                <w:sz w:val="18"/>
              </w:rPr>
            </w:pPr>
            <w:r w:rsidRPr="00DF53B4">
              <w:rPr>
                <w:rFonts w:ascii="Arial" w:hAnsi="Arial"/>
                <w:sz w:val="18"/>
              </w:rPr>
              <w:t>UE supports audio media feature tag (A.12/56 3GPP TS 34.229-2 [5])</w:t>
            </w:r>
          </w:p>
        </w:tc>
      </w:tr>
      <w:tr w:rsidR="00B86787" w:rsidRPr="00DF53B4" w14:paraId="4FB7C704"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436BA1" w14:textId="77777777" w:rsidR="00B86787" w:rsidRPr="00DF53B4" w:rsidRDefault="00B86787" w:rsidP="00646400">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3184D3A2" w14:textId="77777777" w:rsidR="00B86787" w:rsidRPr="00DF53B4" w:rsidRDefault="00B86787" w:rsidP="00646400">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B86787" w:rsidRPr="00DF53B4" w14:paraId="3DFA983C"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85AC423" w14:textId="77777777" w:rsidR="00B86787" w:rsidRPr="00DF53B4" w:rsidRDefault="00B86787" w:rsidP="00646400">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2D234AD5" w14:textId="77777777" w:rsidR="00B86787" w:rsidRPr="00DF53B4" w:rsidRDefault="00B86787" w:rsidP="00646400">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B86787" w:rsidRPr="00DF53B4" w14:paraId="3E3F9724"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AEFAE1" w14:textId="77777777" w:rsidR="00B86787" w:rsidRPr="00DF53B4" w:rsidRDefault="00B86787" w:rsidP="00646400">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0DB75B6" w14:textId="77777777" w:rsidR="00B86787" w:rsidRPr="00DF53B4" w:rsidRDefault="00B86787" w:rsidP="00646400">
            <w:pPr>
              <w:spacing w:after="0"/>
              <w:rPr>
                <w:rFonts w:ascii="Arial" w:hAnsi="Arial"/>
                <w:sz w:val="18"/>
              </w:rPr>
            </w:pPr>
            <w:r w:rsidRPr="00DF53B4">
              <w:rPr>
                <w:rFonts w:ascii="Arial" w:eastAsia="Batang" w:hAnsi="Arial"/>
                <w:sz w:val="18"/>
              </w:rPr>
              <w:t xml:space="preserve">INVITE for creating a test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w:t>
            </w:r>
          </w:p>
        </w:tc>
      </w:tr>
      <w:tr w:rsidR="00B86787" w:rsidRPr="00E74BA0" w14:paraId="390CBDD3" w14:textId="77777777" w:rsidTr="00646400">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896199F" w14:textId="77777777" w:rsidR="00B86787" w:rsidRPr="00DF53B4" w:rsidRDefault="00B86787" w:rsidP="00646400">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21619E90" w14:textId="77777777" w:rsidR="00B86787" w:rsidRPr="00E74BA0" w:rsidRDefault="00B86787" w:rsidP="00646400">
            <w:pPr>
              <w:spacing w:after="0"/>
              <w:rPr>
                <w:rFonts w:ascii="Arial" w:hAnsi="Arial"/>
                <w:sz w:val="18"/>
                <w:lang w:val="fr-FR"/>
              </w:rPr>
            </w:pPr>
            <w:r w:rsidRPr="00E74BA0">
              <w:rPr>
                <w:rFonts w:ascii="Arial" w:hAnsi="Arial"/>
                <w:sz w:val="18"/>
                <w:lang w:val="fr-FR"/>
              </w:rPr>
              <w:t xml:space="preserve">UE supports Session </w:t>
            </w:r>
            <w:proofErr w:type="spellStart"/>
            <w:r w:rsidRPr="00E74BA0">
              <w:rPr>
                <w:rFonts w:ascii="Arial" w:hAnsi="Arial"/>
                <w:sz w:val="18"/>
                <w:lang w:val="fr-FR"/>
              </w:rPr>
              <w:t>Timer</w:t>
            </w:r>
            <w:proofErr w:type="spellEnd"/>
            <w:r w:rsidRPr="00E74BA0">
              <w:rPr>
                <w:rFonts w:ascii="Arial" w:hAnsi="Arial"/>
                <w:sz w:val="18"/>
                <w:lang w:val="fr-FR"/>
              </w:rPr>
              <w:t xml:space="preserve"> (A.12/57 3GPP TS 34.229-2 [5])</w:t>
            </w:r>
          </w:p>
        </w:tc>
      </w:tr>
      <w:tr w:rsidR="00B86787" w:rsidRPr="00DF53B4" w14:paraId="527B7BF0" w14:textId="77777777" w:rsidTr="00646400">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8DB1461" w14:textId="77777777" w:rsidR="00B86787" w:rsidRPr="00DF53B4" w:rsidRDefault="00B86787" w:rsidP="00646400">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47A9A714" w14:textId="77777777" w:rsidR="00B86787" w:rsidRPr="00DF53B4" w:rsidRDefault="00B86787" w:rsidP="00646400">
            <w:pPr>
              <w:pStyle w:val="TAL"/>
            </w:pPr>
            <w:r w:rsidRPr="00DF53B4">
              <w:t>UE uses E-UTRAN access (A.18/1 3GPP TS 34.229-2 [5])</w:t>
            </w:r>
          </w:p>
        </w:tc>
      </w:tr>
      <w:tr w:rsidR="00B86787" w:rsidRPr="00DF53B4" w14:paraId="308EC207" w14:textId="77777777" w:rsidTr="00646400">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64E7F93" w14:textId="77777777" w:rsidR="00B86787" w:rsidRPr="00DF53B4" w:rsidRDefault="00B86787" w:rsidP="00646400">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6C811EFD" w14:textId="77777777" w:rsidR="00B86787" w:rsidRPr="00DF53B4" w:rsidRDefault="00B86787" w:rsidP="00646400">
            <w:pPr>
              <w:pStyle w:val="TAL"/>
            </w:pPr>
            <w:r w:rsidRPr="00DF53B4">
              <w:t>UE uses NR access (A.18/5 3GPP TS 34.229-2 [5])</w:t>
            </w:r>
          </w:p>
        </w:tc>
      </w:tr>
      <w:tr w:rsidR="00B86787" w:rsidRPr="008F5C39" w14:paraId="41B07816" w14:textId="77777777" w:rsidTr="00646400">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FB65298" w14:textId="77777777" w:rsidR="00B86787" w:rsidRPr="00DF53B4" w:rsidRDefault="00B86787" w:rsidP="00646400">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08B7912" w14:textId="77777777" w:rsidR="00B86787" w:rsidRPr="008F5C39" w:rsidRDefault="00B86787" w:rsidP="00646400">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B86787" w:rsidRPr="008F5C39" w14:paraId="19AFB15B" w14:textId="77777777" w:rsidTr="00646400">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9FBC7F3" w14:textId="77777777" w:rsidR="00B86787" w:rsidRPr="00DF53B4" w:rsidRDefault="00B86787" w:rsidP="00646400">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3B327498" w14:textId="77777777" w:rsidR="00B86787" w:rsidRPr="008F5C39" w:rsidRDefault="00B86787" w:rsidP="00646400">
            <w:pPr>
              <w:spacing w:after="0"/>
              <w:rPr>
                <w:rFonts w:ascii="Arial" w:hAnsi="Arial"/>
                <w:sz w:val="18"/>
              </w:rPr>
            </w:pPr>
            <w:r w:rsidRPr="008F5C39">
              <w:rPr>
                <w:rFonts w:ascii="Arial" w:hAnsi="Arial"/>
                <w:sz w:val="18"/>
              </w:rPr>
              <w:t>UE includes audio feature tag as per NG.114 V1.0 [157] (A.22/2 3GPP TS 34.229-2 [5])</w:t>
            </w:r>
          </w:p>
        </w:tc>
      </w:tr>
      <w:tr w:rsidR="00B86787" w:rsidRPr="008F5C39" w14:paraId="64866790" w14:textId="77777777" w:rsidTr="00646400">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433A423" w14:textId="77777777" w:rsidR="00B86787" w:rsidRPr="00DF53B4" w:rsidRDefault="00B86787" w:rsidP="00646400">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C2C8F68" w14:textId="77777777" w:rsidR="00B86787" w:rsidRPr="008F5C39" w:rsidRDefault="00B86787" w:rsidP="00646400">
            <w:pPr>
              <w:spacing w:after="0"/>
              <w:rPr>
                <w:rFonts w:ascii="Arial" w:hAnsi="Arial"/>
                <w:sz w:val="18"/>
              </w:rPr>
            </w:pPr>
            <w:r w:rsidRPr="008F5C39">
              <w:rPr>
                <w:rFonts w:ascii="Arial" w:hAnsi="Arial"/>
                <w:sz w:val="18"/>
              </w:rPr>
              <w:t>UE includes video feature tag as per NG.114 V1.0 [157] (A.22/3 3GPP TS 34.229-2 [5])</w:t>
            </w:r>
          </w:p>
        </w:tc>
      </w:tr>
      <w:tr w:rsidR="00B86787" w:rsidRPr="008F5C39" w14:paraId="60930E16" w14:textId="77777777" w:rsidTr="00646400">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33FF6E7" w14:textId="77777777" w:rsidR="00B86787" w:rsidRDefault="00B86787" w:rsidP="00646400">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17EFAB80" w14:textId="77777777" w:rsidR="00B86787" w:rsidRPr="008F5C39" w:rsidRDefault="00B86787" w:rsidP="00646400">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049051DD" w14:textId="77777777" w:rsidR="00B86787" w:rsidRPr="00DF53B4" w:rsidRDefault="00B86787" w:rsidP="00B86787"/>
    <w:p w14:paraId="2FA14608" w14:textId="77777777" w:rsidR="00B86787" w:rsidRPr="00DF53B4" w:rsidRDefault="00B86787" w:rsidP="00B86787">
      <w:pPr>
        <w:pStyle w:val="NO"/>
      </w:pPr>
      <w:r w:rsidRPr="00DF53B4">
        <w:lastRenderedPageBreak/>
        <w:t>NOTE 1:</w:t>
      </w:r>
      <w:r w:rsidRPr="00DF53B4">
        <w:tab/>
        <w:t>All choices for applicable conditions are described for each header.</w:t>
      </w:r>
    </w:p>
    <w:sectPr w:rsidR="00B86787" w:rsidRPr="00DF53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CA3B9" w14:textId="77777777" w:rsidR="002874E7" w:rsidRDefault="002874E7">
      <w:r>
        <w:separator/>
      </w:r>
    </w:p>
  </w:endnote>
  <w:endnote w:type="continuationSeparator" w:id="0">
    <w:p w14:paraId="74A22A73" w14:textId="77777777" w:rsidR="002874E7" w:rsidRDefault="0028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BEF9" w14:textId="77777777" w:rsidR="002874E7" w:rsidRDefault="002874E7">
      <w:r>
        <w:separator/>
      </w:r>
    </w:p>
  </w:footnote>
  <w:footnote w:type="continuationSeparator" w:id="0">
    <w:p w14:paraId="52C63FAA" w14:textId="77777777" w:rsidR="002874E7" w:rsidRDefault="0028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E6680B" w:rsidRDefault="00E66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E6680B" w:rsidRDefault="00E668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E6680B" w:rsidRDefault="00E66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1636D"/>
    <w:multiLevelType w:val="hybridMultilevel"/>
    <w:tmpl w:val="BB0E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25939"/>
    <w:multiLevelType w:val="hybridMultilevel"/>
    <w:tmpl w:val="C5501C90"/>
    <w:lvl w:ilvl="0" w:tplc="DAC201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3"/>
  </w:num>
  <w:num w:numId="4">
    <w:abstractNumId w:val="41"/>
  </w:num>
  <w:num w:numId="5">
    <w:abstractNumId w:val="23"/>
  </w:num>
  <w:num w:numId="6">
    <w:abstractNumId w:val="28"/>
  </w:num>
  <w:num w:numId="7">
    <w:abstractNumId w:val="24"/>
  </w:num>
  <w:num w:numId="8">
    <w:abstractNumId w:val="30"/>
  </w:num>
  <w:num w:numId="9">
    <w:abstractNumId w:val="40"/>
  </w:num>
  <w:num w:numId="10">
    <w:abstractNumId w:val="16"/>
  </w:num>
  <w:num w:numId="11">
    <w:abstractNumId w:val="39"/>
  </w:num>
  <w:num w:numId="12">
    <w:abstractNumId w:val="10"/>
  </w:num>
  <w:num w:numId="13">
    <w:abstractNumId w:val="42"/>
  </w:num>
  <w:num w:numId="14">
    <w:abstractNumId w:val="27"/>
  </w:num>
  <w:num w:numId="15">
    <w:abstractNumId w:val="35"/>
  </w:num>
  <w:num w:numId="16">
    <w:abstractNumId w:val="38"/>
  </w:num>
  <w:num w:numId="17">
    <w:abstractNumId w:val="12"/>
  </w:num>
  <w:num w:numId="18">
    <w:abstractNumId w:val="32"/>
  </w:num>
  <w:num w:numId="19">
    <w:abstractNumId w:val="31"/>
  </w:num>
  <w:num w:numId="20">
    <w:abstractNumId w:val="37"/>
  </w:num>
  <w:num w:numId="21">
    <w:abstractNumId w:val="43"/>
  </w:num>
  <w:num w:numId="22">
    <w:abstractNumId w:val="17"/>
  </w:num>
  <w:num w:numId="23">
    <w:abstractNumId w:val="33"/>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4"/>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9"/>
  </w:num>
  <w:num w:numId="39">
    <w:abstractNumId w:val="11"/>
  </w:num>
  <w:num w:numId="40">
    <w:abstractNumId w:val="21"/>
  </w:num>
  <w:num w:numId="41">
    <w:abstractNumId w:val="15"/>
  </w:num>
  <w:num w:numId="42">
    <w:abstractNumId w:val="36"/>
  </w:num>
  <w:num w:numId="43">
    <w:abstractNumId w:val="9"/>
  </w:num>
  <w:num w:numId="44">
    <w:abstractNumId w:val="2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Banerjee">
    <w15:presenceInfo w15:providerId="AD" w15:userId="S::banerjeeg@hcl.com::52cc986d-deec-406e-88d6-d852d7d02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684"/>
    <w:rsid w:val="000377F6"/>
    <w:rsid w:val="00037D44"/>
    <w:rsid w:val="000411AB"/>
    <w:rsid w:val="00043B0E"/>
    <w:rsid w:val="00050A4E"/>
    <w:rsid w:val="00055AEF"/>
    <w:rsid w:val="00063BC4"/>
    <w:rsid w:val="00077D59"/>
    <w:rsid w:val="00081AD6"/>
    <w:rsid w:val="00082BF5"/>
    <w:rsid w:val="0008618B"/>
    <w:rsid w:val="0009672B"/>
    <w:rsid w:val="000A6394"/>
    <w:rsid w:val="000B7FED"/>
    <w:rsid w:val="000C038A"/>
    <w:rsid w:val="000C6598"/>
    <w:rsid w:val="000D24A6"/>
    <w:rsid w:val="000F51CB"/>
    <w:rsid w:val="00103FEB"/>
    <w:rsid w:val="00111D71"/>
    <w:rsid w:val="00123237"/>
    <w:rsid w:val="00133528"/>
    <w:rsid w:val="00145D43"/>
    <w:rsid w:val="00155E1E"/>
    <w:rsid w:val="00161CB2"/>
    <w:rsid w:val="00192C46"/>
    <w:rsid w:val="00193FBF"/>
    <w:rsid w:val="001A08B3"/>
    <w:rsid w:val="001A7B60"/>
    <w:rsid w:val="001B0B5F"/>
    <w:rsid w:val="001B1AB8"/>
    <w:rsid w:val="001B2511"/>
    <w:rsid w:val="001B52F0"/>
    <w:rsid w:val="001B7A65"/>
    <w:rsid w:val="001D24DD"/>
    <w:rsid w:val="001E41F3"/>
    <w:rsid w:val="002209FE"/>
    <w:rsid w:val="002226C7"/>
    <w:rsid w:val="00237736"/>
    <w:rsid w:val="00253829"/>
    <w:rsid w:val="0025432B"/>
    <w:rsid w:val="0026004D"/>
    <w:rsid w:val="002640DD"/>
    <w:rsid w:val="00265D90"/>
    <w:rsid w:val="00271F5D"/>
    <w:rsid w:val="00275D12"/>
    <w:rsid w:val="002824A5"/>
    <w:rsid w:val="00284FEB"/>
    <w:rsid w:val="002860C4"/>
    <w:rsid w:val="002874E7"/>
    <w:rsid w:val="002948BE"/>
    <w:rsid w:val="00297C0C"/>
    <w:rsid w:val="002A2094"/>
    <w:rsid w:val="002A4BBD"/>
    <w:rsid w:val="002A7117"/>
    <w:rsid w:val="002B43D2"/>
    <w:rsid w:val="002B44EB"/>
    <w:rsid w:val="002B5741"/>
    <w:rsid w:val="002B57AA"/>
    <w:rsid w:val="002C0813"/>
    <w:rsid w:val="002C2A60"/>
    <w:rsid w:val="002C467A"/>
    <w:rsid w:val="002C6074"/>
    <w:rsid w:val="002F310C"/>
    <w:rsid w:val="002F7656"/>
    <w:rsid w:val="003037A0"/>
    <w:rsid w:val="00303A2B"/>
    <w:rsid w:val="00305409"/>
    <w:rsid w:val="00315EFA"/>
    <w:rsid w:val="00332330"/>
    <w:rsid w:val="00346EC1"/>
    <w:rsid w:val="003515C0"/>
    <w:rsid w:val="00354426"/>
    <w:rsid w:val="003609EF"/>
    <w:rsid w:val="00361EC3"/>
    <w:rsid w:val="0036231A"/>
    <w:rsid w:val="0036389C"/>
    <w:rsid w:val="00374DD4"/>
    <w:rsid w:val="003754BD"/>
    <w:rsid w:val="003865CE"/>
    <w:rsid w:val="00387649"/>
    <w:rsid w:val="00392184"/>
    <w:rsid w:val="003942E0"/>
    <w:rsid w:val="003B2C42"/>
    <w:rsid w:val="003D3345"/>
    <w:rsid w:val="003E1A36"/>
    <w:rsid w:val="003F6797"/>
    <w:rsid w:val="003F6CE6"/>
    <w:rsid w:val="00410371"/>
    <w:rsid w:val="00416909"/>
    <w:rsid w:val="0042086B"/>
    <w:rsid w:val="0042239B"/>
    <w:rsid w:val="004238D9"/>
    <w:rsid w:val="004242F1"/>
    <w:rsid w:val="00445789"/>
    <w:rsid w:val="004461A6"/>
    <w:rsid w:val="0044640B"/>
    <w:rsid w:val="004507BB"/>
    <w:rsid w:val="0049301A"/>
    <w:rsid w:val="00495220"/>
    <w:rsid w:val="004970FD"/>
    <w:rsid w:val="004A181F"/>
    <w:rsid w:val="004B1297"/>
    <w:rsid w:val="004B1659"/>
    <w:rsid w:val="004B4841"/>
    <w:rsid w:val="004B75B7"/>
    <w:rsid w:val="004C0E60"/>
    <w:rsid w:val="004E3093"/>
    <w:rsid w:val="0050105F"/>
    <w:rsid w:val="00502676"/>
    <w:rsid w:val="005031F7"/>
    <w:rsid w:val="0050783E"/>
    <w:rsid w:val="0051580D"/>
    <w:rsid w:val="00516E6F"/>
    <w:rsid w:val="00531C60"/>
    <w:rsid w:val="00546AC5"/>
    <w:rsid w:val="00547111"/>
    <w:rsid w:val="00552285"/>
    <w:rsid w:val="00573B89"/>
    <w:rsid w:val="00591DF6"/>
    <w:rsid w:val="00592D74"/>
    <w:rsid w:val="005A21BF"/>
    <w:rsid w:val="005D38A2"/>
    <w:rsid w:val="005E2C44"/>
    <w:rsid w:val="005F695D"/>
    <w:rsid w:val="005F7C05"/>
    <w:rsid w:val="00601A8E"/>
    <w:rsid w:val="00612556"/>
    <w:rsid w:val="00621188"/>
    <w:rsid w:val="0062140C"/>
    <w:rsid w:val="006257ED"/>
    <w:rsid w:val="006314EB"/>
    <w:rsid w:val="00632399"/>
    <w:rsid w:val="00645D1A"/>
    <w:rsid w:val="006533ED"/>
    <w:rsid w:val="00672B3A"/>
    <w:rsid w:val="006750C1"/>
    <w:rsid w:val="00695808"/>
    <w:rsid w:val="006A5404"/>
    <w:rsid w:val="006A7EA1"/>
    <w:rsid w:val="006B46FB"/>
    <w:rsid w:val="006B7A92"/>
    <w:rsid w:val="006C0A3C"/>
    <w:rsid w:val="006E21FB"/>
    <w:rsid w:val="006F0793"/>
    <w:rsid w:val="006F25DA"/>
    <w:rsid w:val="00712EF9"/>
    <w:rsid w:val="00713F94"/>
    <w:rsid w:val="00735E41"/>
    <w:rsid w:val="00751C7E"/>
    <w:rsid w:val="007628D6"/>
    <w:rsid w:val="00780246"/>
    <w:rsid w:val="00792342"/>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40107"/>
    <w:rsid w:val="00840D97"/>
    <w:rsid w:val="00850562"/>
    <w:rsid w:val="00856AAF"/>
    <w:rsid w:val="00861D41"/>
    <w:rsid w:val="008626E7"/>
    <w:rsid w:val="00870EE7"/>
    <w:rsid w:val="00870F9E"/>
    <w:rsid w:val="00871775"/>
    <w:rsid w:val="00876A30"/>
    <w:rsid w:val="008863B9"/>
    <w:rsid w:val="0089577B"/>
    <w:rsid w:val="00896FE1"/>
    <w:rsid w:val="008A45A6"/>
    <w:rsid w:val="008A5D35"/>
    <w:rsid w:val="008B7D4C"/>
    <w:rsid w:val="008F01C8"/>
    <w:rsid w:val="008F1801"/>
    <w:rsid w:val="008F53CD"/>
    <w:rsid w:val="008F686C"/>
    <w:rsid w:val="009036E2"/>
    <w:rsid w:val="00904EA5"/>
    <w:rsid w:val="00906DA5"/>
    <w:rsid w:val="009136FF"/>
    <w:rsid w:val="009148DE"/>
    <w:rsid w:val="00924CA5"/>
    <w:rsid w:val="009252DB"/>
    <w:rsid w:val="00941E30"/>
    <w:rsid w:val="00945980"/>
    <w:rsid w:val="00947EAA"/>
    <w:rsid w:val="00952CA4"/>
    <w:rsid w:val="00953E1B"/>
    <w:rsid w:val="00956B8D"/>
    <w:rsid w:val="009650AB"/>
    <w:rsid w:val="00974AB1"/>
    <w:rsid w:val="009777D9"/>
    <w:rsid w:val="00980053"/>
    <w:rsid w:val="0098074F"/>
    <w:rsid w:val="00984926"/>
    <w:rsid w:val="00991B88"/>
    <w:rsid w:val="0099653D"/>
    <w:rsid w:val="009A1FE5"/>
    <w:rsid w:val="009A545D"/>
    <w:rsid w:val="009A5753"/>
    <w:rsid w:val="009A579D"/>
    <w:rsid w:val="009B2711"/>
    <w:rsid w:val="009B2D79"/>
    <w:rsid w:val="009C4857"/>
    <w:rsid w:val="009C688F"/>
    <w:rsid w:val="009D14F5"/>
    <w:rsid w:val="009D629B"/>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AF3B79"/>
    <w:rsid w:val="00B103F5"/>
    <w:rsid w:val="00B206C9"/>
    <w:rsid w:val="00B258BB"/>
    <w:rsid w:val="00B27544"/>
    <w:rsid w:val="00B351B7"/>
    <w:rsid w:val="00B44E79"/>
    <w:rsid w:val="00B47A88"/>
    <w:rsid w:val="00B518D7"/>
    <w:rsid w:val="00B55777"/>
    <w:rsid w:val="00B67B97"/>
    <w:rsid w:val="00B76B71"/>
    <w:rsid w:val="00B86787"/>
    <w:rsid w:val="00B968C8"/>
    <w:rsid w:val="00B9737E"/>
    <w:rsid w:val="00BA01A8"/>
    <w:rsid w:val="00BA3EC5"/>
    <w:rsid w:val="00BA51D9"/>
    <w:rsid w:val="00BB3A34"/>
    <w:rsid w:val="00BB5DFC"/>
    <w:rsid w:val="00BC2332"/>
    <w:rsid w:val="00BC7941"/>
    <w:rsid w:val="00BC7A5B"/>
    <w:rsid w:val="00BD279D"/>
    <w:rsid w:val="00BD6BB8"/>
    <w:rsid w:val="00BE79FF"/>
    <w:rsid w:val="00BF6220"/>
    <w:rsid w:val="00BF65E4"/>
    <w:rsid w:val="00C059D5"/>
    <w:rsid w:val="00C12566"/>
    <w:rsid w:val="00C3127E"/>
    <w:rsid w:val="00C312BF"/>
    <w:rsid w:val="00C34D48"/>
    <w:rsid w:val="00C50BE6"/>
    <w:rsid w:val="00C56FDA"/>
    <w:rsid w:val="00C60E65"/>
    <w:rsid w:val="00C66BA2"/>
    <w:rsid w:val="00C66D94"/>
    <w:rsid w:val="00C75D8B"/>
    <w:rsid w:val="00C95985"/>
    <w:rsid w:val="00CA2932"/>
    <w:rsid w:val="00CA5085"/>
    <w:rsid w:val="00CC0319"/>
    <w:rsid w:val="00CC5026"/>
    <w:rsid w:val="00CC68D0"/>
    <w:rsid w:val="00CE4CB0"/>
    <w:rsid w:val="00D03F9A"/>
    <w:rsid w:val="00D04E19"/>
    <w:rsid w:val="00D06D51"/>
    <w:rsid w:val="00D121D7"/>
    <w:rsid w:val="00D165E9"/>
    <w:rsid w:val="00D23DA4"/>
    <w:rsid w:val="00D24991"/>
    <w:rsid w:val="00D25DC2"/>
    <w:rsid w:val="00D36A3D"/>
    <w:rsid w:val="00D458FB"/>
    <w:rsid w:val="00D50255"/>
    <w:rsid w:val="00D62604"/>
    <w:rsid w:val="00D66520"/>
    <w:rsid w:val="00DA6325"/>
    <w:rsid w:val="00DB5FB7"/>
    <w:rsid w:val="00DB60FC"/>
    <w:rsid w:val="00DC586C"/>
    <w:rsid w:val="00DE1904"/>
    <w:rsid w:val="00DE34CF"/>
    <w:rsid w:val="00DE5784"/>
    <w:rsid w:val="00DF303E"/>
    <w:rsid w:val="00DF6B2A"/>
    <w:rsid w:val="00E01721"/>
    <w:rsid w:val="00E01908"/>
    <w:rsid w:val="00E050C5"/>
    <w:rsid w:val="00E06DD9"/>
    <w:rsid w:val="00E13F3D"/>
    <w:rsid w:val="00E14EBB"/>
    <w:rsid w:val="00E22447"/>
    <w:rsid w:val="00E34898"/>
    <w:rsid w:val="00E403DE"/>
    <w:rsid w:val="00E42662"/>
    <w:rsid w:val="00E570D9"/>
    <w:rsid w:val="00E610FC"/>
    <w:rsid w:val="00E6379C"/>
    <w:rsid w:val="00E6680B"/>
    <w:rsid w:val="00EB09B7"/>
    <w:rsid w:val="00ED278A"/>
    <w:rsid w:val="00ED5943"/>
    <w:rsid w:val="00EE0DB4"/>
    <w:rsid w:val="00EE4916"/>
    <w:rsid w:val="00EE7D7C"/>
    <w:rsid w:val="00EF2646"/>
    <w:rsid w:val="00EF27D3"/>
    <w:rsid w:val="00EF5EA4"/>
    <w:rsid w:val="00EF7BBC"/>
    <w:rsid w:val="00F059C1"/>
    <w:rsid w:val="00F25D98"/>
    <w:rsid w:val="00F300FB"/>
    <w:rsid w:val="00F466F2"/>
    <w:rsid w:val="00F62C4A"/>
    <w:rsid w:val="00F65DED"/>
    <w:rsid w:val="00F66668"/>
    <w:rsid w:val="00F66F81"/>
    <w:rsid w:val="00F72F46"/>
    <w:rsid w:val="00F7305F"/>
    <w:rsid w:val="00F85FEF"/>
    <w:rsid w:val="00F87276"/>
    <w:rsid w:val="00F873AA"/>
    <w:rsid w:val="00F979B1"/>
    <w:rsid w:val="00FA4557"/>
    <w:rsid w:val="00FB4AF2"/>
    <w:rsid w:val="00FB6386"/>
    <w:rsid w:val="00FC448C"/>
    <w:rsid w:val="00FC650F"/>
    <w:rsid w:val="00FD32A8"/>
    <w:rsid w:val="00FE3ACE"/>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qFormat/>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8</Pages>
  <Words>2409</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80</cp:revision>
  <cp:lastPrinted>1900-01-01T08:00:00Z</cp:lastPrinted>
  <dcterms:created xsi:type="dcterms:W3CDTF">2022-03-04T10:34:00Z</dcterms:created>
  <dcterms:modified xsi:type="dcterms:W3CDTF">2022-08-11T15:12:00Z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y fmtid="{D5CDD505-2E9C-101B-9397-08002B2CF9AE}" pid="23" name="TitusGUID">
    <vt:lpwstr>1bc923d3-a699-42f9-b7f9-77506edcdfb5</vt:lpwstr>
  </property>
  <property fmtid="{D5CDD505-2E9C-101B-9397-08002B2CF9AE}" pid="24" name="HCLClassD6">
    <vt:lpwstr>False</vt:lpwstr>
  </property>
  <property fmtid="{D5CDD505-2E9C-101B-9397-08002B2CF9AE}" pid="25" name="HCLClassification">
    <vt:lpwstr>HCL_Cla5s_C0nf1dent1al</vt:lpwstr>
  </property>
</Properties>
</file>