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E46D9" w14:paraId="1D4A90B0" w14:textId="77777777" w:rsidTr="002209ED">
        <w:tc>
          <w:tcPr>
            <w:tcW w:w="10423" w:type="dxa"/>
            <w:gridSpan w:val="2"/>
            <w:shd w:val="clear" w:color="auto" w:fill="auto"/>
          </w:tcPr>
          <w:p w14:paraId="29041947" w14:textId="6516705A"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681601">
              <w:rPr>
                <w:lang w:val="sv-SE"/>
              </w:rPr>
              <w:t>0</w:t>
            </w:r>
            <w:r w:rsidR="002209ED" w:rsidRPr="007B19A7">
              <w:rPr>
                <w:lang w:val="sv-SE"/>
              </w:rPr>
              <w:t>.</w:t>
            </w:r>
            <w:r w:rsidR="00681601">
              <w:rPr>
                <w:lang w:val="sv-SE"/>
              </w:rPr>
              <w:t>1</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2021-</w:t>
            </w:r>
            <w:r w:rsidR="00681B11" w:rsidRPr="007B19A7">
              <w:rPr>
                <w:sz w:val="32"/>
                <w:lang w:val="sv-SE"/>
              </w:rPr>
              <w:t>11</w:t>
            </w:r>
            <w:bookmarkEnd w:id="3"/>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6FD9BCA3" w14:textId="6ABCF85F" w:rsidR="0013784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37842">
        <w:t>Foreword</w:t>
      </w:r>
      <w:r w:rsidR="00137842">
        <w:tab/>
      </w:r>
      <w:r w:rsidR="00137842">
        <w:fldChar w:fldCharType="begin"/>
      </w:r>
      <w:r w:rsidR="00137842">
        <w:instrText xml:space="preserve"> PAGEREF _Toc88057694 \h </w:instrText>
      </w:r>
      <w:r w:rsidR="00137842">
        <w:fldChar w:fldCharType="separate"/>
      </w:r>
      <w:r w:rsidR="00137842">
        <w:t>4</w:t>
      </w:r>
      <w:r w:rsidR="00137842">
        <w:fldChar w:fldCharType="end"/>
      </w:r>
    </w:p>
    <w:p w14:paraId="0F26AA0F" w14:textId="60835A44" w:rsidR="00137842" w:rsidRDefault="001378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_Toc88057695 \h </w:instrText>
      </w:r>
      <w:r>
        <w:fldChar w:fldCharType="separate"/>
      </w:r>
      <w:r>
        <w:t>5</w:t>
      </w:r>
      <w:r>
        <w:fldChar w:fldCharType="end"/>
      </w:r>
    </w:p>
    <w:p w14:paraId="5956CA34" w14:textId="0E20B872" w:rsidR="00137842" w:rsidRDefault="001378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_Toc88057696 \h </w:instrText>
      </w:r>
      <w:r>
        <w:fldChar w:fldCharType="separate"/>
      </w:r>
      <w:r>
        <w:t>5</w:t>
      </w:r>
      <w:r>
        <w:fldChar w:fldCharType="end"/>
      </w:r>
    </w:p>
    <w:p w14:paraId="7198150A" w14:textId="73EE17F3" w:rsidR="00137842" w:rsidRDefault="001378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_Toc88057697 \h </w:instrText>
      </w:r>
      <w:r>
        <w:fldChar w:fldCharType="separate"/>
      </w:r>
      <w:r>
        <w:t>5</w:t>
      </w:r>
      <w:r>
        <w:fldChar w:fldCharType="end"/>
      </w:r>
    </w:p>
    <w:p w14:paraId="726C0CE7" w14:textId="0381C0B8" w:rsidR="00137842" w:rsidRDefault="001378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_Toc88057698 \h </w:instrText>
      </w:r>
      <w:r>
        <w:fldChar w:fldCharType="separate"/>
      </w:r>
      <w:r>
        <w:t>6</w:t>
      </w:r>
      <w:r>
        <w:fldChar w:fldCharType="end"/>
      </w:r>
    </w:p>
    <w:p w14:paraId="3637E5E4" w14:textId="38D4A48A" w:rsidR="00137842" w:rsidRDefault="0013784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_Toc88057699 \h </w:instrText>
      </w:r>
      <w:r>
        <w:fldChar w:fldCharType="separate"/>
      </w:r>
      <w:r>
        <w:t>6</w:t>
      </w:r>
      <w:r>
        <w:fldChar w:fldCharType="end"/>
      </w:r>
    </w:p>
    <w:p w14:paraId="197B2BEE" w14:textId="3AB52FBA" w:rsidR="00137842" w:rsidRDefault="0013784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_Toc88057700 \h </w:instrText>
      </w:r>
      <w:r>
        <w:fldChar w:fldCharType="separate"/>
      </w:r>
      <w:r>
        <w:t>6</w:t>
      </w:r>
      <w:r>
        <w:fldChar w:fldCharType="end"/>
      </w:r>
    </w:p>
    <w:p w14:paraId="2551039B" w14:textId="03AE0010" w:rsidR="00137842" w:rsidRDefault="0013784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_Toc88057701 \h </w:instrText>
      </w:r>
      <w:r>
        <w:fldChar w:fldCharType="separate"/>
      </w:r>
      <w:r>
        <w:t>6</w:t>
      </w:r>
      <w:r>
        <w:fldChar w:fldCharType="end"/>
      </w:r>
    </w:p>
    <w:p w14:paraId="3004295A" w14:textId="2A391594" w:rsidR="00137842" w:rsidRDefault="001378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RAN5 PRD20 E-UTRA CA list</w:t>
      </w:r>
      <w:r>
        <w:tab/>
      </w:r>
      <w:r>
        <w:fldChar w:fldCharType="begin"/>
      </w:r>
      <w:r>
        <w:instrText xml:space="preserve"> PAGEREF _Toc88057702 \h </w:instrText>
      </w:r>
      <w:r>
        <w:fldChar w:fldCharType="separate"/>
      </w:r>
      <w:r>
        <w:t>6</w:t>
      </w:r>
      <w:r>
        <w:fldChar w:fldCharType="end"/>
      </w:r>
    </w:p>
    <w:p w14:paraId="2AB32595" w14:textId="231DEA8E" w:rsidR="00137842" w:rsidRDefault="0013784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_Toc88057703 \h </w:instrText>
      </w:r>
      <w:r>
        <w:fldChar w:fldCharType="separate"/>
      </w:r>
      <w:r>
        <w:t>6</w:t>
      </w:r>
      <w:r>
        <w:fldChar w:fldCharType="end"/>
      </w:r>
    </w:p>
    <w:p w14:paraId="35B58E56" w14:textId="564B11D7" w:rsidR="00137842" w:rsidRDefault="0013784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"Introduction" worksheet</w:t>
      </w:r>
      <w:r>
        <w:tab/>
      </w:r>
      <w:r>
        <w:fldChar w:fldCharType="begin"/>
      </w:r>
      <w:r>
        <w:instrText xml:space="preserve"> PAGEREF _Toc88057704 \h </w:instrText>
      </w:r>
      <w:r>
        <w:fldChar w:fldCharType="separate"/>
      </w:r>
      <w:r>
        <w:t>7</w:t>
      </w:r>
      <w:r>
        <w:fldChar w:fldCharType="end"/>
      </w:r>
    </w:p>
    <w:p w14:paraId="11223E7B" w14:textId="481F3ECA" w:rsidR="00137842" w:rsidRDefault="0013784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"E-UTRA CA Configurations" worksheet</w:t>
      </w:r>
      <w:r>
        <w:tab/>
      </w:r>
      <w:r>
        <w:fldChar w:fldCharType="begin"/>
      </w:r>
      <w:r>
        <w:instrText xml:space="preserve"> PAGEREF _Toc88057705 \h </w:instrText>
      </w:r>
      <w:r>
        <w:fldChar w:fldCharType="separate"/>
      </w:r>
      <w:r>
        <w:t>7</w:t>
      </w:r>
      <w:r>
        <w:fldChar w:fldCharType="end"/>
      </w:r>
    </w:p>
    <w:p w14:paraId="69C3A1DD" w14:textId="71734A31" w:rsidR="00137842" w:rsidRDefault="0013784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"CA Config Status Report " worksheet</w:t>
      </w:r>
      <w:r>
        <w:tab/>
      </w:r>
      <w:r>
        <w:fldChar w:fldCharType="begin"/>
      </w:r>
      <w:r>
        <w:instrText xml:space="preserve"> PAGEREF _Toc88057706 \h </w:instrText>
      </w:r>
      <w:r>
        <w:fldChar w:fldCharType="separate"/>
      </w:r>
      <w:r>
        <w:t>9</w:t>
      </w:r>
      <w:r>
        <w:fldChar w:fldCharType="end"/>
      </w:r>
    </w:p>
    <w:p w14:paraId="1125896F" w14:textId="558F47F0" w:rsidR="00137842" w:rsidRDefault="001378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guidelines to get E-UTRA CA configurations into RAN5 test specifications</w:t>
      </w:r>
      <w:r>
        <w:tab/>
      </w:r>
      <w:r>
        <w:fldChar w:fldCharType="begin"/>
      </w:r>
      <w:r>
        <w:instrText xml:space="preserve"> PAGEREF _Toc88057707 \h </w:instrText>
      </w:r>
      <w:r>
        <w:fldChar w:fldCharType="separate"/>
      </w:r>
      <w:r>
        <w:t>12</w:t>
      </w:r>
      <w:r>
        <w:fldChar w:fldCharType="end"/>
      </w:r>
    </w:p>
    <w:p w14:paraId="68161B3F" w14:textId="0AC9D43E" w:rsidR="00137842" w:rsidRDefault="001378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Assign and create WP for one or more E-UTRA CA configurations</w:t>
      </w:r>
      <w:r>
        <w:tab/>
      </w:r>
      <w:r>
        <w:fldChar w:fldCharType="begin"/>
      </w:r>
      <w:r>
        <w:instrText xml:space="preserve"> PAGEREF _Toc88057708 \h </w:instrText>
      </w:r>
      <w:r>
        <w:fldChar w:fldCharType="separate"/>
      </w:r>
      <w:r>
        <w:t>12</w:t>
      </w:r>
      <w:r>
        <w:fldChar w:fldCharType="end"/>
      </w:r>
    </w:p>
    <w:p w14:paraId="33203B5F" w14:textId="510E47B5" w:rsidR="00137842" w:rsidRDefault="001378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Using the E-UTRA CA configuration WP</w:t>
      </w:r>
      <w:r>
        <w:tab/>
      </w:r>
      <w:r>
        <w:fldChar w:fldCharType="begin"/>
      </w:r>
      <w:r>
        <w:instrText xml:space="preserve"> PAGEREF _Toc88057709 \h </w:instrText>
      </w:r>
      <w:r>
        <w:fldChar w:fldCharType="separate"/>
      </w:r>
      <w:r>
        <w:t>15</w:t>
      </w:r>
      <w:r>
        <w:fldChar w:fldCharType="end"/>
      </w:r>
    </w:p>
    <w:p w14:paraId="76926C2C" w14:textId="3E94D6D7" w:rsidR="00137842" w:rsidRDefault="0013784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_Toc88057710 \h </w:instrText>
      </w:r>
      <w:r>
        <w:fldChar w:fldCharType="separate"/>
      </w:r>
      <w:r>
        <w:t>15</w:t>
      </w:r>
      <w:r>
        <w:fldChar w:fldCharType="end"/>
      </w:r>
    </w:p>
    <w:p w14:paraId="6A4CCAD2" w14:textId="2BB39806" w:rsidR="00137842" w:rsidRDefault="0013784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Maintaining the WP</w:t>
      </w:r>
      <w:r>
        <w:tab/>
      </w:r>
      <w:r>
        <w:fldChar w:fldCharType="begin"/>
      </w:r>
      <w:r>
        <w:instrText xml:space="preserve"> PAGEREF _Toc88057711 \h </w:instrText>
      </w:r>
      <w:r>
        <w:fldChar w:fldCharType="separate"/>
      </w:r>
      <w:r>
        <w:t>16</w:t>
      </w:r>
      <w:r>
        <w:fldChar w:fldCharType="end"/>
      </w:r>
    </w:p>
    <w:p w14:paraId="1F0DB76D" w14:textId="1C7DE867" w:rsidR="00137842" w:rsidRDefault="0013784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Splitting a WP between completed and not completed E-UTRA CA configurations</w:t>
      </w:r>
      <w:r>
        <w:tab/>
      </w:r>
      <w:r>
        <w:fldChar w:fldCharType="begin"/>
      </w:r>
      <w:r>
        <w:instrText xml:space="preserve"> PAGEREF _Toc88057712 \h </w:instrText>
      </w:r>
      <w:r>
        <w:fldChar w:fldCharType="separate"/>
      </w:r>
      <w:r>
        <w:t>17</w:t>
      </w:r>
      <w:r>
        <w:fldChar w:fldCharType="end"/>
      </w:r>
    </w:p>
    <w:p w14:paraId="6C42A1F8" w14:textId="50A96FAF" w:rsidR="00137842" w:rsidRDefault="001378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WI code to be used for CRs for E-UTRA CA configurations</w:t>
      </w:r>
      <w:r>
        <w:tab/>
      </w:r>
      <w:r>
        <w:fldChar w:fldCharType="begin"/>
      </w:r>
      <w:r>
        <w:instrText xml:space="preserve"> PAGEREF _Toc88057713 \h </w:instrText>
      </w:r>
      <w:r>
        <w:fldChar w:fldCharType="separate"/>
      </w:r>
      <w:r>
        <w:t>18</w:t>
      </w:r>
      <w:r>
        <w:fldChar w:fldCharType="end"/>
      </w:r>
    </w:p>
    <w:p w14:paraId="534C8AF9" w14:textId="7FBCFF0E" w:rsidR="00137842" w:rsidRDefault="001378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Action to report a E-UTRA CA configuration as completed</w:t>
      </w:r>
      <w:r>
        <w:tab/>
      </w:r>
      <w:r>
        <w:fldChar w:fldCharType="begin"/>
      </w:r>
      <w:r>
        <w:instrText xml:space="preserve"> PAGEREF _Toc88057714 \h </w:instrText>
      </w:r>
      <w:r>
        <w:fldChar w:fldCharType="separate"/>
      </w:r>
      <w:r>
        <w:t>18</w:t>
      </w:r>
      <w:r>
        <w:fldChar w:fldCharType="end"/>
      </w:r>
    </w:p>
    <w:p w14:paraId="3A7C513E" w14:textId="185D7AFD" w:rsidR="00137842" w:rsidRDefault="0013784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PRD rapporteur guidelines</w:t>
      </w:r>
      <w:r>
        <w:tab/>
      </w:r>
      <w:r>
        <w:fldChar w:fldCharType="begin"/>
      </w:r>
      <w:r>
        <w:instrText xml:space="preserve"> PAGEREF _Toc88057715 \h </w:instrText>
      </w:r>
      <w:r>
        <w:fldChar w:fldCharType="separate"/>
      </w:r>
      <w:r>
        <w:t>18</w:t>
      </w:r>
      <w:r>
        <w:fldChar w:fldCharType="end"/>
      </w:r>
    </w:p>
    <w:p w14:paraId="4E4588BF" w14:textId="21058CF4" w:rsidR="00137842" w:rsidRDefault="0013784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assignment requests</w:t>
      </w:r>
      <w:r>
        <w:tab/>
      </w:r>
      <w:r>
        <w:fldChar w:fldCharType="begin"/>
      </w:r>
      <w:r>
        <w:instrText xml:space="preserve"> PAGEREF _Toc88057716 \h </w:instrText>
      </w:r>
      <w:r>
        <w:fldChar w:fldCharType="separate"/>
      </w:r>
      <w:r>
        <w:t>18</w:t>
      </w:r>
      <w:r>
        <w:fldChar w:fldCharType="end"/>
      </w:r>
    </w:p>
    <w:p w14:paraId="5C9BDD54" w14:textId="554D932F" w:rsidR="00137842" w:rsidRDefault="0013784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Update the PRD20 E-UTRA CA list when new version of TS 36.101 is published</w:t>
      </w:r>
      <w:r>
        <w:tab/>
      </w:r>
      <w:r>
        <w:fldChar w:fldCharType="begin"/>
      </w:r>
      <w:r>
        <w:instrText xml:space="preserve"> PAGEREF _Toc88057717 \h </w:instrText>
      </w:r>
      <w:r>
        <w:fldChar w:fldCharType="separate"/>
      </w:r>
      <w:r>
        <w:t>19</w:t>
      </w:r>
      <w:r>
        <w:fldChar w:fldCharType="end"/>
      </w:r>
    </w:p>
    <w:p w14:paraId="6286C677" w14:textId="42DDFFBD" w:rsidR="00137842" w:rsidRDefault="0013784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"E-UTRA CA Configurations" work sheet</w:t>
      </w:r>
      <w:r>
        <w:tab/>
      </w:r>
      <w:r>
        <w:fldChar w:fldCharType="begin"/>
      </w:r>
      <w:r>
        <w:instrText xml:space="preserve"> PAGEREF _Toc88057718 \h </w:instrText>
      </w:r>
      <w:r>
        <w:fldChar w:fldCharType="separate"/>
      </w:r>
      <w:r>
        <w:t>19</w:t>
      </w:r>
      <w:r>
        <w:fldChar w:fldCharType="end"/>
      </w:r>
    </w:p>
    <w:p w14:paraId="6778B319" w14:textId="629B1205" w:rsidR="00137842" w:rsidRDefault="0013784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"Support data" work sheet</w:t>
      </w:r>
      <w:r>
        <w:tab/>
      </w:r>
      <w:r>
        <w:fldChar w:fldCharType="begin"/>
      </w:r>
      <w:r>
        <w:instrText xml:space="preserve"> PAGEREF _Toc88057719 \h </w:instrText>
      </w:r>
      <w:r>
        <w:fldChar w:fldCharType="separate"/>
      </w:r>
      <w:r>
        <w:t>19</w:t>
      </w:r>
      <w:r>
        <w:fldChar w:fldCharType="end"/>
      </w:r>
    </w:p>
    <w:p w14:paraId="1C7BA731" w14:textId="60EE4F1A" w:rsidR="00137842" w:rsidRDefault="0013784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Update the PRD20 after end of RAN5 meetings</w:t>
      </w:r>
      <w:r>
        <w:tab/>
      </w:r>
      <w:r>
        <w:fldChar w:fldCharType="begin"/>
      </w:r>
      <w:r>
        <w:instrText xml:space="preserve"> PAGEREF _Toc88057720 \h </w:instrText>
      </w:r>
      <w:r>
        <w:fldChar w:fldCharType="separate"/>
      </w:r>
      <w:r>
        <w:t>20</w:t>
      </w:r>
      <w:r>
        <w:fldChar w:fldCharType="end"/>
      </w:r>
    </w:p>
    <w:p w14:paraId="4EC9C5DC" w14:textId="0F3BD829" w:rsidR="00137842" w:rsidRDefault="0013784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status of E-UTRA CA Configurations</w:t>
      </w:r>
      <w:r>
        <w:tab/>
      </w:r>
      <w:r>
        <w:fldChar w:fldCharType="begin"/>
      </w:r>
      <w:r>
        <w:instrText xml:space="preserve"> PAGEREF _Toc88057721 \h </w:instrText>
      </w:r>
      <w:r>
        <w:fldChar w:fldCharType="separate"/>
      </w:r>
      <w:r>
        <w:t>20</w:t>
      </w:r>
      <w:r>
        <w:fldChar w:fldCharType="end"/>
      </w:r>
    </w:p>
    <w:p w14:paraId="2DB87891" w14:textId="3A927FF8" w:rsidR="00137842" w:rsidRDefault="0013784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 RAN5 E-UTRA CA WI is closed</w:t>
      </w:r>
      <w:r>
        <w:tab/>
      </w:r>
      <w:r>
        <w:fldChar w:fldCharType="begin"/>
      </w:r>
      <w:r>
        <w:instrText xml:space="preserve"> PAGEREF _Toc88057722 \h </w:instrText>
      </w:r>
      <w:r>
        <w:fldChar w:fldCharType="separate"/>
      </w:r>
      <w:r>
        <w:t>20</w:t>
      </w:r>
      <w:r>
        <w:fldChar w:fldCharType="end"/>
      </w:r>
    </w:p>
    <w:p w14:paraId="18F61EE1" w14:textId="6EF737F8" w:rsidR="00137842" w:rsidRDefault="0013784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all configurations in a RAN5 E-UTRA CA WI have been completed</w:t>
      </w:r>
      <w:r>
        <w:tab/>
      </w:r>
      <w:r>
        <w:fldChar w:fldCharType="begin"/>
      </w:r>
      <w:r>
        <w:instrText xml:space="preserve"> PAGEREF _Toc88057723 \h </w:instrText>
      </w:r>
      <w:r>
        <w:fldChar w:fldCharType="separate"/>
      </w:r>
      <w:r>
        <w:t>20</w:t>
      </w:r>
      <w:r>
        <w:fldChar w:fldCharType="end"/>
      </w:r>
    </w:p>
    <w:p w14:paraId="350B6D2A" w14:textId="78CD84A1" w:rsidR="00137842" w:rsidRDefault="0013784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Update the WP template</w:t>
      </w:r>
      <w:r>
        <w:tab/>
      </w:r>
      <w:r>
        <w:fldChar w:fldCharType="begin"/>
      </w:r>
      <w:r>
        <w:instrText xml:space="preserve"> PAGEREF _Toc88057724 \h </w:instrText>
      </w:r>
      <w:r>
        <w:fldChar w:fldCharType="separate"/>
      </w:r>
      <w:r>
        <w:t>20</w:t>
      </w:r>
      <w:r>
        <w:fldChar w:fldCharType="end"/>
      </w:r>
    </w:p>
    <w:p w14:paraId="1267AC6B" w14:textId="0F9FC3DB" w:rsidR="00137842" w:rsidRDefault="0013784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Update when PRD20 rapporteur is changed</w:t>
      </w:r>
      <w:r>
        <w:tab/>
      </w:r>
      <w:r>
        <w:fldChar w:fldCharType="begin"/>
      </w:r>
      <w:r>
        <w:instrText xml:space="preserve"> PAGEREF _Toc88057725 \h </w:instrText>
      </w:r>
      <w:r>
        <w:fldChar w:fldCharType="separate"/>
      </w:r>
      <w:r>
        <w:t>20</w:t>
      </w:r>
      <w:r>
        <w:fldChar w:fldCharType="end"/>
      </w:r>
    </w:p>
    <w:p w14:paraId="2E4E3547" w14:textId="661AEF22" w:rsidR="00137842" w:rsidRDefault="00137842">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_Toc88057726 \h </w:instrText>
      </w:r>
      <w:r>
        <w:fldChar w:fldCharType="separate"/>
      </w:r>
      <w:r>
        <w:t>21</w:t>
      </w:r>
      <w:r>
        <w:fldChar w:fldCharType="end"/>
      </w:r>
    </w:p>
    <w:p w14:paraId="03D6F8A1" w14:textId="095EA54F"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4" w:name="foreword"/>
      <w:bookmarkStart w:id="15" w:name="_Toc88057694"/>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6" w:name="introduction"/>
      <w:bookmarkEnd w:id="16"/>
      <w:r w:rsidRPr="004D3578">
        <w:br w:type="page"/>
      </w:r>
      <w:bookmarkStart w:id="17" w:name="scope"/>
      <w:bookmarkStart w:id="18" w:name="_Toc2086434"/>
      <w:bookmarkStart w:id="19" w:name="_Toc88057695"/>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0" w:name="_Toc88057696"/>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3" w:name="_Toc88057697"/>
      <w:r w:rsidRPr="002304E4">
        <w:t>2</w:t>
      </w:r>
      <w:r w:rsidRPr="002304E4">
        <w:tab/>
        <w:t>References</w:t>
      </w:r>
      <w:bookmarkEnd w:id="23"/>
    </w:p>
    <w:p w14:paraId="4C79ABB9" w14:textId="2FB7A452"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Heading1"/>
      </w:pPr>
      <w:bookmarkStart w:id="26" w:name="definitions"/>
      <w:bookmarkStart w:id="27" w:name="_Toc88057698"/>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Heading2"/>
      </w:pPr>
      <w:bookmarkStart w:id="28" w:name="_Toc88057699"/>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9" w:name="_Toc88057700"/>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30" w:name="_Toc88057701"/>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1" w:name="_Toc88057702"/>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1"/>
    </w:p>
    <w:p w14:paraId="74F9E0BC" w14:textId="77777777" w:rsidR="00176CAD" w:rsidRPr="002304E4" w:rsidRDefault="00287D36" w:rsidP="001A7448">
      <w:pPr>
        <w:pStyle w:val="Heading2"/>
      </w:pPr>
      <w:bookmarkStart w:id="33" w:name="_Toc88057703"/>
      <w:r w:rsidRPr="002304E4">
        <w:t>4</w:t>
      </w:r>
      <w:r w:rsidR="00176CAD" w:rsidRPr="002304E4">
        <w:t>.1</w:t>
      </w:r>
      <w:r w:rsidR="00176CAD" w:rsidRPr="002304E4">
        <w:tab/>
        <w:t>General</w:t>
      </w:r>
      <w:bookmarkEnd w:id="33"/>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4" w:name="_Toc88057704"/>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36" w:name="_Toc88057705"/>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BC694"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60AB2D"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F4F5A"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10E88"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28F73"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37" w:name="_Toc88057706"/>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38" w:name="_Toc88057707"/>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38"/>
    </w:p>
    <w:p w14:paraId="0B00B070" w14:textId="5AFC2D1A" w:rsidR="00EF458D" w:rsidRDefault="00EF458D" w:rsidP="00EF458D">
      <w:pPr>
        <w:pStyle w:val="Heading2"/>
      </w:pPr>
      <w:bookmarkStart w:id="40" w:name="_Toc88057708"/>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1" w:name="_Toc88057709"/>
      <w:r>
        <w:t>5.2</w:t>
      </w:r>
      <w:r>
        <w:tab/>
        <w:t>Using the E-UTRA CA configuration WP</w:t>
      </w:r>
      <w:bookmarkEnd w:id="41"/>
      <w:r>
        <w:t xml:space="preserve"> </w:t>
      </w:r>
    </w:p>
    <w:p w14:paraId="29706B41" w14:textId="152C1762" w:rsidR="00091D02" w:rsidRDefault="00091D02" w:rsidP="00091D02">
      <w:pPr>
        <w:pStyle w:val="Heading3"/>
      </w:pPr>
      <w:bookmarkStart w:id="42" w:name="_Toc88057710"/>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workplan Excel workbooks </w:t>
      </w:r>
      <w:r>
        <w:t xml:space="preserve">for each impacted release </w:t>
      </w:r>
      <w:r>
        <w:t>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3" w:name="_Toc88057711"/>
      <w:r>
        <w:t>5.2.2</w:t>
      </w:r>
      <w:r>
        <w:tab/>
        <w:t>Maintaining the WP</w:t>
      </w:r>
      <w:bookmarkEnd w:id="43"/>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Heading3"/>
      </w:pPr>
      <w:bookmarkStart w:id="44" w:name="_Toc88057712"/>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5" w:name="_Toc88057713"/>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46" w:name="_Toc88057714"/>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47" w:name="_Toc88057715"/>
      <w:r>
        <w:t>6</w:t>
      </w:r>
      <w:r>
        <w:tab/>
        <w:t xml:space="preserve">PRD rapporteur </w:t>
      </w:r>
      <w:r w:rsidRPr="00A95FDB">
        <w:t>guide</w:t>
      </w:r>
      <w:r>
        <w:t>lines</w:t>
      </w:r>
      <w:bookmarkEnd w:id="47"/>
    </w:p>
    <w:p w14:paraId="7618FD3A" w14:textId="2BDBDD1D" w:rsidR="006B417B" w:rsidRDefault="006B417B" w:rsidP="006B417B">
      <w:pPr>
        <w:pStyle w:val="Heading2"/>
      </w:pPr>
      <w:bookmarkStart w:id="48" w:name="_Toc88057716"/>
      <w:r>
        <w:t>6.1</w:t>
      </w:r>
      <w:r w:rsidRPr="00A95FDB">
        <w:tab/>
      </w:r>
      <w:r>
        <w:t>Handling assignment requests</w:t>
      </w:r>
      <w:bookmarkEnd w:id="48"/>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49" w:name="_Toc88057717"/>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3AAA728" w:rsidR="00666CC7" w:rsidRDefault="00666CC7" w:rsidP="00666CC7">
      <w:pPr>
        <w:pStyle w:val="Heading3"/>
      </w:pPr>
      <w:bookmarkStart w:id="50" w:name="_Toc88057718"/>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to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52" w:name="_Toc88057719"/>
      <w:r>
        <w:t>6.2.1</w:t>
      </w:r>
      <w:r w:rsidRPr="00A95FDB">
        <w:tab/>
      </w:r>
      <w:r>
        <w:t>Update of the "Support data" work sheet</w:t>
      </w:r>
      <w:bookmarkEnd w:id="52"/>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53" w:name="_Toc88057720"/>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0B6EAF2F" w:rsidR="00E871F8" w:rsidRDefault="00E871F8" w:rsidP="00E871F8">
      <w:pPr>
        <w:pStyle w:val="Heading3"/>
      </w:pPr>
      <w:bookmarkStart w:id="54" w:name="_Toc88057721"/>
      <w:r>
        <w:t>6.2.1</w:t>
      </w:r>
      <w:r w:rsidRPr="00A95FDB">
        <w:tab/>
      </w:r>
      <w:r>
        <w:t>Update status of E-UTRA CA Configurations</w:t>
      </w:r>
      <w:bookmarkEnd w:id="54"/>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the RAN5 meeting to column "RAN5 Completion" and add the reference to the agreed CR to TS 36.521-2 [3] confirming the completion of the E-UTRA CA configuration(s).</w:t>
      </w:r>
    </w:p>
    <w:p w14:paraId="3AF8AB24" w14:textId="266F43B6" w:rsidR="00E871F8" w:rsidRDefault="00E871F8" w:rsidP="00E871F8">
      <w:pPr>
        <w:pStyle w:val="Heading3"/>
      </w:pPr>
      <w:bookmarkStart w:id="55" w:name="_Toc88057722"/>
      <w:r>
        <w:t>6.2.2</w:t>
      </w:r>
      <w:r w:rsidRPr="00A95FDB">
        <w:tab/>
      </w:r>
      <w:r>
        <w:t xml:space="preserve">Update </w:t>
      </w:r>
      <w:r w:rsidR="0093397E">
        <w:t>when a RAN5 E-UTRA CA WI is closed</w:t>
      </w:r>
      <w:bookmarkEnd w:id="55"/>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94A4746" w:rsidR="0093397E" w:rsidRDefault="0093397E" w:rsidP="0093397E">
      <w:pPr>
        <w:pStyle w:val="Heading3"/>
      </w:pPr>
      <w:bookmarkStart w:id="56" w:name="_Toc88057723"/>
      <w:r>
        <w:t>6.2.2</w:t>
      </w:r>
      <w:r w:rsidRPr="00A95FDB">
        <w:tab/>
      </w:r>
      <w:r>
        <w:t>Update when all configurations in a RAN5 E-UTRA CA WI have been completed</w:t>
      </w:r>
      <w:bookmarkEnd w:id="56"/>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e.g. 15 fpor Rel-15 etc.</w:t>
      </w:r>
    </w:p>
    <w:p w14:paraId="2177EBB3" w14:textId="193D7327" w:rsidR="00666CC7" w:rsidRDefault="00666CC7" w:rsidP="00666CC7">
      <w:pPr>
        <w:pStyle w:val="Heading2"/>
      </w:pPr>
      <w:bookmarkStart w:id="57" w:name="_Toc88057724"/>
      <w:r>
        <w:t>6.4</w:t>
      </w:r>
      <w:r w:rsidRPr="00A95FDB">
        <w:tab/>
      </w:r>
      <w:r>
        <w:t>Update the WP template</w:t>
      </w:r>
      <w:bookmarkEnd w:id="57"/>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58" w:name="_Toc88057725"/>
      <w:r>
        <w:t>6.5</w:t>
      </w:r>
      <w:r>
        <w:tab/>
        <w:t>Update when PRD20 rapporteur is changed</w:t>
      </w:r>
      <w:bookmarkEnd w:id="58"/>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59" w:name="_Toc88057726"/>
      <w:r w:rsidRPr="00A95FDB">
        <w:lastRenderedPageBreak/>
        <w:t xml:space="preserve">Annex </w:t>
      </w:r>
      <w:r w:rsidR="009436C1" w:rsidRPr="00A95FDB">
        <w:t>A</w:t>
      </w:r>
      <w:r w:rsidRPr="00A95FDB">
        <w:t xml:space="preserve"> (informative):</w:t>
      </w:r>
      <w:r w:rsidRPr="00A95FDB">
        <w:br/>
        <w:t>Change history</w:t>
      </w:r>
      <w:bookmarkEnd w:id="5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0" w:name="historyclause"/>
            <w:bookmarkEnd w:id="60"/>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650B840C" w:rsidR="001A7448" w:rsidRPr="00A95FDB" w:rsidRDefault="00A95FDB" w:rsidP="001A7448">
            <w:pPr>
              <w:pStyle w:val="TAL"/>
              <w:rPr>
                <w:sz w:val="16"/>
                <w:highlight w:val="yellow"/>
              </w:rPr>
            </w:pPr>
            <w:r w:rsidRPr="00A95FDB">
              <w:rPr>
                <w:sz w:val="16"/>
                <w:highlight w:val="yellow"/>
              </w:rPr>
              <w:t>[R5-216620]</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976A55" w:rsidRPr="00A95FDB" w14:paraId="2D5EF60A" w14:textId="77777777" w:rsidTr="001A7448">
        <w:tc>
          <w:tcPr>
            <w:tcW w:w="800" w:type="dxa"/>
            <w:shd w:val="solid" w:color="FFFFFF" w:fill="auto"/>
          </w:tcPr>
          <w:p w14:paraId="17FEA32C" w14:textId="61065D3D" w:rsidR="00976A55" w:rsidRPr="00A95FDB" w:rsidRDefault="00976A55" w:rsidP="00976A55">
            <w:pPr>
              <w:pStyle w:val="TAL"/>
              <w:rPr>
                <w:sz w:val="16"/>
              </w:rPr>
            </w:pPr>
          </w:p>
        </w:tc>
        <w:tc>
          <w:tcPr>
            <w:tcW w:w="1137" w:type="dxa"/>
            <w:shd w:val="solid" w:color="FFFFFF" w:fill="auto"/>
          </w:tcPr>
          <w:p w14:paraId="1EC6895B" w14:textId="05D1E9E3" w:rsidR="00976A55" w:rsidRPr="00A95FDB" w:rsidRDefault="00976A55" w:rsidP="00976A55">
            <w:pPr>
              <w:pStyle w:val="TAL"/>
              <w:rPr>
                <w:sz w:val="16"/>
              </w:rPr>
            </w:pPr>
          </w:p>
        </w:tc>
        <w:tc>
          <w:tcPr>
            <w:tcW w:w="1094" w:type="dxa"/>
            <w:shd w:val="solid" w:color="FFFFFF" w:fill="auto"/>
          </w:tcPr>
          <w:p w14:paraId="41902EA4" w14:textId="7DA03303" w:rsidR="00976A55" w:rsidRPr="00A95FDB" w:rsidRDefault="00976A55" w:rsidP="00976A55">
            <w:pPr>
              <w:pStyle w:val="TAL"/>
              <w:rPr>
                <w:sz w:val="16"/>
              </w:rPr>
            </w:pPr>
          </w:p>
        </w:tc>
        <w:tc>
          <w:tcPr>
            <w:tcW w:w="425" w:type="dxa"/>
            <w:shd w:val="solid" w:color="FFFFFF" w:fill="auto"/>
          </w:tcPr>
          <w:p w14:paraId="535A2776" w14:textId="6687AA61" w:rsidR="00976A55" w:rsidRPr="00A95FDB" w:rsidRDefault="00976A55" w:rsidP="00976A55">
            <w:pPr>
              <w:pStyle w:val="TAL"/>
              <w:rPr>
                <w:sz w:val="16"/>
              </w:rPr>
            </w:pPr>
          </w:p>
        </w:tc>
        <w:tc>
          <w:tcPr>
            <w:tcW w:w="425" w:type="dxa"/>
            <w:shd w:val="solid" w:color="FFFFFF" w:fill="auto"/>
          </w:tcPr>
          <w:p w14:paraId="44A8CA8F" w14:textId="4F2F5975" w:rsidR="00976A55" w:rsidRPr="00A95FDB" w:rsidRDefault="00976A55" w:rsidP="00976A55">
            <w:pPr>
              <w:pStyle w:val="TAL"/>
              <w:rPr>
                <w:sz w:val="16"/>
              </w:rPr>
            </w:pPr>
          </w:p>
        </w:tc>
        <w:tc>
          <w:tcPr>
            <w:tcW w:w="425" w:type="dxa"/>
            <w:shd w:val="solid" w:color="FFFFFF" w:fill="auto"/>
          </w:tcPr>
          <w:p w14:paraId="1A6FB0FC" w14:textId="46914C77" w:rsidR="00976A55" w:rsidRPr="00A95FDB" w:rsidRDefault="00976A55" w:rsidP="00976A55">
            <w:pPr>
              <w:pStyle w:val="TAL"/>
              <w:rPr>
                <w:sz w:val="16"/>
              </w:rPr>
            </w:pPr>
          </w:p>
        </w:tc>
        <w:tc>
          <w:tcPr>
            <w:tcW w:w="4962" w:type="dxa"/>
            <w:shd w:val="solid" w:color="FFFFFF" w:fill="auto"/>
          </w:tcPr>
          <w:p w14:paraId="01F8B3FC" w14:textId="73A61C1C" w:rsidR="00074D1B" w:rsidRPr="00A95FDB" w:rsidRDefault="00074D1B" w:rsidP="00976A55">
            <w:pPr>
              <w:pStyle w:val="TAL"/>
              <w:rPr>
                <w:sz w:val="16"/>
              </w:rPr>
            </w:pPr>
          </w:p>
        </w:tc>
        <w:tc>
          <w:tcPr>
            <w:tcW w:w="708" w:type="dxa"/>
            <w:shd w:val="solid" w:color="FFFFFF" w:fill="auto"/>
          </w:tcPr>
          <w:p w14:paraId="3D1D7003" w14:textId="2F1C81A3" w:rsidR="00976A55" w:rsidRPr="00A95FDB" w:rsidRDefault="00976A55" w:rsidP="00976A55">
            <w:pPr>
              <w:pStyle w:val="TAC"/>
              <w:rPr>
                <w:sz w:val="16"/>
                <w:szCs w:val="16"/>
              </w:rPr>
            </w:pPr>
          </w:p>
        </w:tc>
      </w:tr>
      <w:tr w:rsidR="00D95889" w:rsidRPr="006B0D02" w14:paraId="4A6795BB" w14:textId="77777777" w:rsidTr="001A7448">
        <w:tc>
          <w:tcPr>
            <w:tcW w:w="800" w:type="dxa"/>
            <w:shd w:val="solid" w:color="FFFFFF" w:fill="auto"/>
          </w:tcPr>
          <w:p w14:paraId="2F11AB09" w14:textId="31B3272F" w:rsidR="00D95889" w:rsidRPr="00A95FDB" w:rsidRDefault="00D95889" w:rsidP="006E1351">
            <w:pPr>
              <w:pStyle w:val="TAL"/>
              <w:rPr>
                <w:sz w:val="16"/>
              </w:rPr>
            </w:pPr>
          </w:p>
        </w:tc>
        <w:tc>
          <w:tcPr>
            <w:tcW w:w="1137" w:type="dxa"/>
            <w:shd w:val="solid" w:color="FFFFFF" w:fill="auto"/>
          </w:tcPr>
          <w:p w14:paraId="53DB4419" w14:textId="03E2DFDF" w:rsidR="00D95889" w:rsidRPr="00A95FDB" w:rsidRDefault="00D95889" w:rsidP="006E1351">
            <w:pPr>
              <w:pStyle w:val="TAL"/>
              <w:rPr>
                <w:sz w:val="16"/>
              </w:rPr>
            </w:pPr>
          </w:p>
        </w:tc>
        <w:tc>
          <w:tcPr>
            <w:tcW w:w="1094" w:type="dxa"/>
            <w:shd w:val="solid" w:color="FFFFFF" w:fill="auto"/>
          </w:tcPr>
          <w:p w14:paraId="1DD04608" w14:textId="127DEC67" w:rsidR="00D95889" w:rsidRPr="00A95FDB" w:rsidRDefault="00D95889" w:rsidP="00D95889">
            <w:pPr>
              <w:pStyle w:val="TAL"/>
              <w:rPr>
                <w:sz w:val="16"/>
              </w:rPr>
            </w:pPr>
          </w:p>
        </w:tc>
        <w:tc>
          <w:tcPr>
            <w:tcW w:w="425" w:type="dxa"/>
            <w:shd w:val="solid" w:color="FFFFFF" w:fill="auto"/>
          </w:tcPr>
          <w:p w14:paraId="5A1B574E" w14:textId="5AE807BE" w:rsidR="00D95889" w:rsidRPr="00A95FDB" w:rsidRDefault="00D95889" w:rsidP="00D95889">
            <w:pPr>
              <w:pStyle w:val="TAL"/>
              <w:rPr>
                <w:sz w:val="16"/>
              </w:rPr>
            </w:pPr>
          </w:p>
        </w:tc>
        <w:tc>
          <w:tcPr>
            <w:tcW w:w="425" w:type="dxa"/>
            <w:shd w:val="solid" w:color="FFFFFF" w:fill="auto"/>
          </w:tcPr>
          <w:p w14:paraId="65F1203A" w14:textId="2F0E83EE" w:rsidR="00D95889" w:rsidRPr="00A95FDB" w:rsidRDefault="00D95889" w:rsidP="00D95889">
            <w:pPr>
              <w:pStyle w:val="TAL"/>
              <w:rPr>
                <w:sz w:val="16"/>
              </w:rPr>
            </w:pPr>
          </w:p>
        </w:tc>
        <w:tc>
          <w:tcPr>
            <w:tcW w:w="425" w:type="dxa"/>
            <w:shd w:val="solid" w:color="FFFFFF" w:fill="auto"/>
          </w:tcPr>
          <w:p w14:paraId="6E6E498D" w14:textId="27BD951F" w:rsidR="00D95889" w:rsidRPr="00A95FDB" w:rsidRDefault="00D95889" w:rsidP="00D95889">
            <w:pPr>
              <w:pStyle w:val="TAL"/>
              <w:rPr>
                <w:sz w:val="16"/>
              </w:rPr>
            </w:pPr>
          </w:p>
        </w:tc>
        <w:tc>
          <w:tcPr>
            <w:tcW w:w="4962" w:type="dxa"/>
            <w:shd w:val="solid" w:color="FFFFFF" w:fill="auto"/>
          </w:tcPr>
          <w:p w14:paraId="1F58702C" w14:textId="7C5A1AA8" w:rsidR="006E5E0A" w:rsidRPr="00A95FDB" w:rsidRDefault="006E5E0A" w:rsidP="00D95889">
            <w:pPr>
              <w:pStyle w:val="TAL"/>
              <w:rPr>
                <w:sz w:val="16"/>
              </w:rPr>
            </w:pPr>
          </w:p>
        </w:tc>
        <w:tc>
          <w:tcPr>
            <w:tcW w:w="708" w:type="dxa"/>
            <w:shd w:val="solid" w:color="FFFFFF" w:fill="auto"/>
          </w:tcPr>
          <w:p w14:paraId="1ED41CF5" w14:textId="4C33DAB4" w:rsidR="00D95889" w:rsidRDefault="00D95889" w:rsidP="00074D1B">
            <w:pPr>
              <w:pStyle w:val="TAC"/>
              <w:rPr>
                <w:sz w:val="16"/>
                <w:szCs w:val="16"/>
              </w:rPr>
            </w:pP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82558" w14:textId="2A7E7B4A"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842">
      <w:rPr>
        <w:rFonts w:ascii="Arial" w:hAnsi="Arial" w:cs="Arial"/>
        <w:b/>
        <w:noProof/>
        <w:sz w:val="18"/>
        <w:szCs w:val="18"/>
      </w:rPr>
      <w:t>3GPP RAN5 PRD 20 Draft v0.1.0 (2021-11)</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0164E73B"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842">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7112F"/>
    <w:rsid w:val="00173912"/>
    <w:rsid w:val="00176CAD"/>
    <w:rsid w:val="00177AAF"/>
    <w:rsid w:val="00185DA0"/>
    <w:rsid w:val="00196AB9"/>
    <w:rsid w:val="001A4C42"/>
    <w:rsid w:val="001A7420"/>
    <w:rsid w:val="001A7448"/>
    <w:rsid w:val="001B37C0"/>
    <w:rsid w:val="001B6637"/>
    <w:rsid w:val="001C21C3"/>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E16CF"/>
    <w:rsid w:val="00EF458D"/>
    <w:rsid w:val="00F025A2"/>
    <w:rsid w:val="00F02A12"/>
    <w:rsid w:val="00F04712"/>
    <w:rsid w:val="00F13360"/>
    <w:rsid w:val="00F22EC7"/>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21</Pages>
  <Words>4718</Words>
  <Characters>24873</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20</cp:revision>
  <cp:lastPrinted>2019-02-25T14:05:00Z</cp:lastPrinted>
  <dcterms:created xsi:type="dcterms:W3CDTF">2021-11-11T14:34:00Z</dcterms:created>
  <dcterms:modified xsi:type="dcterms:W3CDTF">2021-11-17T15:08:00Z</dcterms:modified>
</cp:coreProperties>
</file>