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9B4552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9872E2">
        <w:rPr>
          <w:b/>
          <w:i/>
          <w:noProof/>
          <w:sz w:val="28"/>
        </w:rPr>
        <w:t>15</w:t>
      </w:r>
      <w:r w:rsidR="006D6CF9">
        <w:rPr>
          <w:b/>
          <w:i/>
          <w:noProof/>
          <w:sz w:val="28"/>
        </w:rPr>
        <w:t>802</w:t>
      </w:r>
      <w:r w:rsidR="00F43AC7">
        <w:rPr>
          <w:b/>
          <w:i/>
          <w:noProof/>
          <w:sz w:val="28"/>
        </w:rPr>
        <w:fldChar w:fldCharType="end"/>
      </w:r>
    </w:p>
    <w:p w:rsidR="001E41F3" w:rsidRDefault="007929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 xml:space="preserve">ng, </w:t>
      </w:r>
      <w:r w:rsidR="009B4552">
        <w:rPr>
          <w:rFonts w:cs="Arial"/>
          <w:b/>
          <w:bCs/>
          <w:sz w:val="24"/>
          <w:szCs w:val="24"/>
        </w:rPr>
        <w:t>16</w:t>
      </w:r>
      <w:r w:rsidR="00A50E19" w:rsidRPr="00412564">
        <w:rPr>
          <w:rFonts w:cs="Arial"/>
          <w:b/>
          <w:bCs/>
          <w:sz w:val="24"/>
          <w:szCs w:val="24"/>
        </w:rPr>
        <w:t xml:space="preserve">th </w:t>
      </w:r>
      <w:r w:rsidR="00AB17BA">
        <w:rPr>
          <w:b/>
          <w:noProof/>
          <w:sz w:val="24"/>
        </w:rPr>
        <w:t>-</w:t>
      </w:r>
      <w:r w:rsidR="00A50E19" w:rsidRPr="00412564">
        <w:rPr>
          <w:rFonts w:cs="Arial"/>
          <w:b/>
          <w:bCs/>
          <w:sz w:val="24"/>
          <w:szCs w:val="24"/>
        </w:rPr>
        <w:t xml:space="preserve"> 2</w:t>
      </w:r>
      <w:r w:rsidR="009B4552">
        <w:rPr>
          <w:rFonts w:cs="Arial"/>
          <w:b/>
          <w:bCs/>
          <w:sz w:val="24"/>
          <w:szCs w:val="24"/>
        </w:rPr>
        <w:t>7</w:t>
      </w:r>
      <w:r w:rsidR="00A50E19" w:rsidRPr="00412564">
        <w:rPr>
          <w:rFonts w:cs="Arial"/>
          <w:b/>
          <w:bCs/>
          <w:sz w:val="24"/>
          <w:szCs w:val="24"/>
        </w:rPr>
        <w:t>th</w:t>
      </w:r>
      <w:r w:rsidR="00A50E19" w:rsidRPr="00006C43">
        <w:rPr>
          <w:rFonts w:cs="Arial"/>
          <w:b/>
          <w:bCs/>
          <w:sz w:val="24"/>
          <w:szCs w:val="24"/>
        </w:rPr>
        <w:t> </w:t>
      </w:r>
      <w:r w:rsidR="009B4552">
        <w:rPr>
          <w:rFonts w:cs="Arial"/>
          <w:b/>
          <w:bCs/>
          <w:sz w:val="24"/>
          <w:szCs w:val="24"/>
        </w:rPr>
        <w:t xml:space="preserve">August </w:t>
      </w:r>
      <w:r w:rsidR="00843F63" w:rsidRPr="00006C43">
        <w:rPr>
          <w:rFonts w:cs="Arial"/>
          <w:b/>
          <w:bCs/>
          <w:sz w:val="24"/>
          <w:szCs w:val="24"/>
        </w:rPr>
        <w:t>202</w:t>
      </w:r>
      <w:r w:rsidR="009B4552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9872E2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6D6CF9" w:rsidP="006D6C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  <w:r w:rsidR="00223CF6">
              <w:fldChar w:fldCharType="begin"/>
            </w:r>
            <w:r w:rsidR="00223CF6">
              <w:instrText xml:space="preserve"> DOCPROPERTY  Revision  \* MERGEFORMAT </w:instrText>
            </w:r>
            <w:r w:rsidR="00223CF6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9B45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9B4552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9B4552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9B4552" w:rsidP="009B455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TW"/>
              </w:rPr>
              <w:t>Update</w:t>
            </w:r>
            <w:r w:rsidR="001E22A1" w:rsidRPr="00B15135">
              <w:rPr>
                <w:rFonts w:hint="eastAsia"/>
                <w:noProof/>
                <w:lang w:eastAsia="zh-TW"/>
              </w:rPr>
              <w:t xml:space="preserve"> of </w:t>
            </w:r>
            <w:r w:rsidR="001E22A1"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6.3B.1.4D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1E22A1" w:rsidRPr="001E22A1">
              <w:rPr>
                <w:rFonts w:eastAsia="SimSun"/>
                <w:noProof/>
                <w:lang w:eastAsia="zh-CN"/>
              </w:rPr>
              <w:t>Minimum output power for inter-band EN-DC including FR2 for UL-MIMO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223CF6">
              <w:fldChar w:fldCharType="begin"/>
            </w:r>
            <w:r w:rsidR="00223CF6">
              <w:instrText xml:space="preserve"> DOCPROPERTY  SourceIfTsg  \* MERGEFORMAT </w:instrText>
            </w:r>
            <w:r w:rsidR="00223CF6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6262B2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9B4552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9B4552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6262B2">
              <w:rPr>
                <w:noProof/>
              </w:rPr>
              <w:t>12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9B4552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9B4552" w:rsidP="00B45F9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83204E">
              <w:rPr>
                <w:rFonts w:hint="eastAsia"/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 xml:space="preserve">referred clause </w:t>
            </w:r>
            <w:r w:rsidR="00B45F93">
              <w:rPr>
                <w:rFonts w:hint="eastAsia"/>
                <w:noProof/>
                <w:lang w:eastAsia="zh-TW"/>
              </w:rPr>
              <w:t>of spec is complete,</w:t>
            </w:r>
            <w:r w:rsidRPr="0083204E">
              <w:rPr>
                <w:rFonts w:hint="eastAsia"/>
                <w:noProof/>
                <w:lang w:eastAsia="zh-TW"/>
              </w:rPr>
              <w:t xml:space="preserve"> remove the editor</w:t>
            </w:r>
            <w:r w:rsidRPr="0083204E">
              <w:rPr>
                <w:noProof/>
                <w:lang w:eastAsia="zh-TW"/>
              </w:rPr>
              <w:t>’</w:t>
            </w:r>
            <w:r w:rsidRPr="0083204E">
              <w:rPr>
                <w:rFonts w:hint="eastAsia"/>
                <w:noProof/>
                <w:lang w:eastAsia="zh-TW"/>
              </w:rPr>
              <w:t>s note.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B45F93" w:rsidP="00761C0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83204E">
              <w:rPr>
                <w:rFonts w:hint="eastAsia"/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 xml:space="preserve">referred clause </w:t>
            </w:r>
            <w:r>
              <w:rPr>
                <w:rFonts w:hint="eastAsia"/>
                <w:noProof/>
                <w:lang w:eastAsia="zh-TW"/>
              </w:rPr>
              <w:t>of spec is complete,</w:t>
            </w:r>
            <w:r w:rsidRPr="0083204E">
              <w:rPr>
                <w:rFonts w:hint="eastAsia"/>
                <w:noProof/>
                <w:lang w:eastAsia="zh-TW"/>
              </w:rPr>
              <w:t xml:space="preserve"> remove the editor</w:t>
            </w:r>
            <w:r w:rsidRPr="0083204E">
              <w:rPr>
                <w:noProof/>
                <w:lang w:eastAsia="zh-TW"/>
              </w:rPr>
              <w:t>’</w:t>
            </w:r>
            <w:r w:rsidRPr="0083204E">
              <w:rPr>
                <w:rFonts w:hint="eastAsia"/>
                <w:noProof/>
                <w:lang w:eastAsia="zh-TW"/>
              </w:rPr>
              <w:t>s note.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9B4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6.3B.1.4D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</w:t>
            </w:r>
            <w:r w:rsidR="009B4552">
              <w:rPr>
                <w:noProof/>
                <w:lang w:eastAsia="zh-TW"/>
              </w:rPr>
              <w:t>incomplete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4C372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6.3B.1.4D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C354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8FD" w:rsidRPr="00FF6E17" w:rsidRDefault="006D6CF9" w:rsidP="00C3546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71AAE">
              <w:rPr>
                <w:noProof/>
                <w:lang w:eastAsia="zh-TW"/>
              </w:rPr>
              <w:t>This is the outcome of 1 revision of R5-</w:t>
            </w:r>
            <w:r>
              <w:rPr>
                <w:noProof/>
                <w:lang w:eastAsia="zh-TW"/>
              </w:rPr>
              <w:t>215</w:t>
            </w:r>
            <w:r>
              <w:rPr>
                <w:noProof/>
                <w:lang w:eastAsia="zh-TW"/>
              </w:rPr>
              <w:t>141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8B3AD5" w:rsidRPr="008B3AD5" w:rsidRDefault="008B3AD5" w:rsidP="008B3AD5"/>
    <w:p w:rsidR="009B4552" w:rsidRPr="008E5A3B" w:rsidRDefault="009B4552" w:rsidP="009B4552">
      <w:pPr>
        <w:pStyle w:val="4"/>
      </w:pPr>
      <w:bookmarkStart w:id="2" w:name="_Toc60742984"/>
      <w:bookmarkStart w:id="3" w:name="_Toc68206164"/>
      <w:bookmarkStart w:id="4" w:name="_Toc75971962"/>
      <w:r w:rsidRPr="008E5A3B">
        <w:t>6.3B.1.4D</w:t>
      </w:r>
      <w:r w:rsidRPr="008E5A3B">
        <w:tab/>
        <w:t>Minimum output power for inter-band EN-DC including FR2 for UL MIMO</w:t>
      </w:r>
      <w:bookmarkEnd w:id="2"/>
      <w:bookmarkEnd w:id="3"/>
      <w:bookmarkEnd w:id="4"/>
    </w:p>
    <w:p w:rsidR="009B4552" w:rsidRPr="008E5A3B" w:rsidDel="00B96A6E" w:rsidRDefault="009B4552" w:rsidP="009B4552">
      <w:pPr>
        <w:pStyle w:val="EditorsNote"/>
        <w:rPr>
          <w:del w:id="5" w:author="Kenny Lai" w:date="2021-08-04T20:37:00Z"/>
        </w:rPr>
      </w:pPr>
      <w:del w:id="6" w:author="Kenny Lai" w:date="2021-08-04T20:37:00Z">
        <w:r w:rsidRPr="008E5A3B" w:rsidDel="00B96A6E">
          <w:delText>Editor's note:</w:delText>
        </w:r>
        <w:r w:rsidRPr="008E5A3B" w:rsidDel="00B96A6E">
          <w:tab/>
          <w:delText>This clause is incomplete. The following aspects are either missing or not yet determined:</w:delText>
        </w:r>
      </w:del>
    </w:p>
    <w:p w:rsidR="009B4552" w:rsidRPr="008E5A3B" w:rsidRDefault="009B4552" w:rsidP="009B4552">
      <w:pPr>
        <w:pStyle w:val="EditorsNote"/>
      </w:pPr>
      <w:del w:id="7" w:author="Kenny Lai" w:date="2021-08-04T20:37:00Z">
        <w:r w:rsidRPr="008E5A3B" w:rsidDel="00B96A6E">
          <w:delText>-</w:delText>
        </w:r>
        <w:r w:rsidRPr="008E5A3B" w:rsidDel="00B96A6E">
          <w:tab/>
          <w:delText>The referred test case 6.3D.1 in TS 38.521-2 [9] is incomplete</w:delText>
        </w:r>
      </w:del>
    </w:p>
    <w:p w:rsidR="009B4552" w:rsidRPr="008E5A3B" w:rsidRDefault="009B4552" w:rsidP="009B4552">
      <w:pPr>
        <w:pStyle w:val="H6"/>
      </w:pPr>
      <w:r w:rsidRPr="008E5A3B">
        <w:t>6.3B.1.4D.1</w:t>
      </w:r>
      <w:r w:rsidRPr="008E5A3B">
        <w:tab/>
        <w:t>Test purpose</w:t>
      </w:r>
    </w:p>
    <w:p w:rsidR="009B4552" w:rsidRPr="008E5A3B" w:rsidRDefault="009B4552" w:rsidP="009B4552">
      <w:r w:rsidRPr="008E5A3B">
        <w:t>Same test purpose as in clause 6.3D.1.1 in TS 38.521-2 [9] for the NR carrier.</w:t>
      </w:r>
    </w:p>
    <w:p w:rsidR="009B4552" w:rsidRPr="008E5A3B" w:rsidRDefault="009B4552" w:rsidP="009B4552">
      <w:pPr>
        <w:pStyle w:val="H6"/>
      </w:pPr>
      <w:r w:rsidRPr="008E5A3B">
        <w:t>6.3B.1.4D.2</w:t>
      </w:r>
      <w:r w:rsidRPr="008E5A3B">
        <w:tab/>
        <w:t>Test applicability</w:t>
      </w:r>
    </w:p>
    <w:p w:rsidR="009B4552" w:rsidRPr="008E5A3B" w:rsidRDefault="009B4552" w:rsidP="009B4552">
      <w:r w:rsidRPr="008E5A3B">
        <w:t>This test case applies to all types of E-UTRA UE release 15 and forward, supporting inter-band EN-DC FR2.</w:t>
      </w:r>
    </w:p>
    <w:p w:rsidR="009B4552" w:rsidRPr="008E5A3B" w:rsidRDefault="009B4552" w:rsidP="009B4552">
      <w:pPr>
        <w:pStyle w:val="H6"/>
      </w:pPr>
      <w:r w:rsidRPr="008E5A3B">
        <w:t>6.3B.1.4D.3</w:t>
      </w:r>
      <w:r w:rsidRPr="008E5A3B">
        <w:tab/>
        <w:t>Minimum conformance requirements</w:t>
      </w:r>
    </w:p>
    <w:p w:rsidR="009B4552" w:rsidRPr="008E5A3B" w:rsidRDefault="009B4552" w:rsidP="009B4552">
      <w:r w:rsidRPr="008E5A3B">
        <w:t xml:space="preserve">Same minimum conformance requirements as in clause 6.3D.1.3 in TS 38.521-2 [9] for the NR carrier. </w:t>
      </w:r>
    </w:p>
    <w:p w:rsidR="009B4552" w:rsidRPr="008E5A3B" w:rsidRDefault="009B4552" w:rsidP="009B4552">
      <w:r w:rsidRPr="008E5A3B">
        <w:t>No exception requirements applicable to NR or LTE. LTE anchor agnostic approach is applied.</w:t>
      </w:r>
    </w:p>
    <w:p w:rsidR="009B4552" w:rsidRPr="008E5A3B" w:rsidRDefault="009B4552" w:rsidP="009B4552">
      <w:r w:rsidRPr="008E5A3B">
        <w:t>The normative reference for this measurement is TS 38.101-3 [4] clause 6.3B.</w:t>
      </w:r>
    </w:p>
    <w:p w:rsidR="009B4552" w:rsidRPr="008E5A3B" w:rsidRDefault="009B4552" w:rsidP="009B4552">
      <w:pPr>
        <w:pStyle w:val="H6"/>
      </w:pPr>
      <w:r w:rsidRPr="008E5A3B">
        <w:t>6.3B.1.4D.4</w:t>
      </w:r>
      <w:r w:rsidRPr="008E5A3B">
        <w:tab/>
        <w:t>Test Description</w:t>
      </w:r>
    </w:p>
    <w:p w:rsidR="009B4552" w:rsidRPr="008E5A3B" w:rsidRDefault="009B4552" w:rsidP="009B4552">
      <w:r w:rsidRPr="008E5A3B">
        <w:t xml:space="preserve">Same test description as in clause 6.3D.1.4 in TS 38.521-2 [9] for the NR carrier with the following exceptions: </w:t>
      </w:r>
    </w:p>
    <w:p w:rsidR="009B4552" w:rsidRPr="008E5A3B" w:rsidRDefault="009B4552" w:rsidP="009B4552">
      <w:r w:rsidRPr="008E5A3B">
        <w:t>The initial test configurations for E-UTRA consist of test frequency based on E-UTRA operating band and test channel bandwidth as specified in Table 4.7-1.</w:t>
      </w:r>
    </w:p>
    <w:p w:rsidR="009B4552" w:rsidRPr="008E5A3B" w:rsidRDefault="009B4552" w:rsidP="009B4552">
      <w:r w:rsidRPr="008E5A3B">
        <w:t>For Initial conditions as in clause 6.3D.1.4.1 in TS 38.521-2 [9], the following steps will be added to configure E-UTRA component:</w:t>
      </w:r>
    </w:p>
    <w:p w:rsidR="009B4552" w:rsidRPr="008E5A3B" w:rsidRDefault="009B4552" w:rsidP="009B4552">
      <w:pPr>
        <w:pStyle w:val="B10"/>
      </w:pPr>
      <w:r w:rsidRPr="008E5A3B">
        <w:t>2.1.</w:t>
      </w:r>
      <w:r w:rsidRPr="008E5A3B">
        <w:tab/>
        <w:t xml:space="preserve">The parameter settings for the cell are set up according to TS 36.508 [11] </w:t>
      </w:r>
      <w:proofErr w:type="spellStart"/>
      <w:r w:rsidRPr="008E5A3B">
        <w:t>subclause</w:t>
      </w:r>
      <w:proofErr w:type="spellEnd"/>
      <w:r w:rsidRPr="008E5A3B">
        <w:t xml:space="preserve"> 4.4.3.</w:t>
      </w:r>
    </w:p>
    <w:p w:rsidR="009B4552" w:rsidRPr="008E5A3B" w:rsidRDefault="009B4552" w:rsidP="009B4552">
      <w:pPr>
        <w:pStyle w:val="B10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 36.521-1 [10].</w:t>
      </w:r>
    </w:p>
    <w:p w:rsidR="009B4552" w:rsidRPr="008E5A3B" w:rsidRDefault="009B4552" w:rsidP="009B4552">
      <w:r w:rsidRPr="008E5A3B">
        <w:t>Step 6 of Initial conditions as in clause 6.3D.1.4.1 in TS 38.521-2 [9] is replaced by:</w:t>
      </w:r>
    </w:p>
    <w:p w:rsidR="009B4552" w:rsidRPr="008E5A3B" w:rsidRDefault="009B4552" w:rsidP="009B4552">
      <w:pPr>
        <w:pStyle w:val="B10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</w:rPr>
        <w:t>On</w:t>
      </w:r>
      <w:r w:rsidRPr="008E5A3B">
        <w:t xml:space="preserve"> according to TS 38.508-1 [6] clause 4.5. </w:t>
      </w:r>
    </w:p>
    <w:p w:rsidR="009B4552" w:rsidRPr="008E5A3B" w:rsidRDefault="009B4552" w:rsidP="009B4552">
      <w:pPr>
        <w:pStyle w:val="B10"/>
        <w:ind w:left="0" w:firstLine="0"/>
      </w:pPr>
      <w:r w:rsidRPr="008E5A3B">
        <w:t>Same Test procedure as in clause 6.3D.1.4.2 in TS 38.521-2 [9] with the following steps added for E-UTRA component:</w:t>
      </w:r>
    </w:p>
    <w:p w:rsidR="009B4552" w:rsidRPr="008E5A3B" w:rsidRDefault="009B4552" w:rsidP="009B4552">
      <w:pPr>
        <w:pStyle w:val="B10"/>
      </w:pPr>
      <w:r w:rsidRPr="008E5A3B">
        <w:t>1.1.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t>TimeAlignmentTimerDedicated</w:t>
      </w:r>
      <w:proofErr w:type="spellEnd"/>
      <w:r w:rsidRPr="008E5A3B">
        <w:t xml:space="preserve"> IE to infinity and disable downlink and uplink scheduling, all as per Table 4.7-1 under clause 4.7.</w:t>
      </w:r>
    </w:p>
    <w:p w:rsidR="009B4552" w:rsidRPr="008E5A3B" w:rsidRDefault="009B4552" w:rsidP="009B4552">
      <w:pPr>
        <w:pStyle w:val="H6"/>
      </w:pPr>
      <w:r w:rsidRPr="008E5A3B">
        <w:t>6.3B.1.4D.5</w:t>
      </w:r>
      <w:r w:rsidRPr="008E5A3B">
        <w:tab/>
        <w:t>Test Requirement</w:t>
      </w:r>
    </w:p>
    <w:p w:rsidR="008B3AD5" w:rsidRPr="00B94952" w:rsidRDefault="009B4552" w:rsidP="009B4552">
      <w:r w:rsidRPr="008E5A3B">
        <w:t>Same test requirement as specified in TS 38.521-2 [9] clause 6.3D.1.5 for the NR carrier(s).</w:t>
      </w:r>
      <w:r w:rsidR="008B3AD5" w:rsidRPr="00B94952" w:rsidDel="004623D7">
        <w:t xml:space="preserve"> </w:t>
      </w:r>
    </w:p>
    <w:p w:rsidR="004C3726" w:rsidRDefault="004C3726" w:rsidP="004C3726"/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E08" w:rsidRDefault="004F6E08">
      <w:r>
        <w:separator/>
      </w:r>
    </w:p>
  </w:endnote>
  <w:endnote w:type="continuationSeparator" w:id="0">
    <w:p w:rsidR="004F6E08" w:rsidRDefault="004F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E08" w:rsidRDefault="004F6E08">
      <w:r>
        <w:separator/>
      </w:r>
    </w:p>
  </w:footnote>
  <w:footnote w:type="continuationSeparator" w:id="0">
    <w:p w:rsidR="004F6E08" w:rsidRDefault="004F6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684D"/>
    <w:rsid w:val="0003726C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4FD2"/>
    <w:rsid w:val="002238F2"/>
    <w:rsid w:val="00223CF6"/>
    <w:rsid w:val="0022496C"/>
    <w:rsid w:val="00227546"/>
    <w:rsid w:val="00237827"/>
    <w:rsid w:val="00257388"/>
    <w:rsid w:val="0026004D"/>
    <w:rsid w:val="002640DD"/>
    <w:rsid w:val="00266387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C2C5F"/>
    <w:rsid w:val="003D0A49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31938"/>
    <w:rsid w:val="0044621D"/>
    <w:rsid w:val="00447599"/>
    <w:rsid w:val="00453D02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4F6E08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1FF6"/>
    <w:rsid w:val="00555148"/>
    <w:rsid w:val="005646C9"/>
    <w:rsid w:val="00574575"/>
    <w:rsid w:val="00585AED"/>
    <w:rsid w:val="00592D74"/>
    <w:rsid w:val="005939F4"/>
    <w:rsid w:val="005A1B90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7D8F"/>
    <w:rsid w:val="00621188"/>
    <w:rsid w:val="00622B06"/>
    <w:rsid w:val="00623365"/>
    <w:rsid w:val="006257ED"/>
    <w:rsid w:val="00625C59"/>
    <w:rsid w:val="00625E58"/>
    <w:rsid w:val="006262B2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D6CF9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6C21"/>
    <w:rsid w:val="007D6153"/>
    <w:rsid w:val="007D6A07"/>
    <w:rsid w:val="007E5DDF"/>
    <w:rsid w:val="007E7C1C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3655"/>
    <w:rsid w:val="00941546"/>
    <w:rsid w:val="00941E30"/>
    <w:rsid w:val="0094535B"/>
    <w:rsid w:val="00952494"/>
    <w:rsid w:val="00956F8F"/>
    <w:rsid w:val="00963026"/>
    <w:rsid w:val="00963BA2"/>
    <w:rsid w:val="00966F81"/>
    <w:rsid w:val="009729CF"/>
    <w:rsid w:val="009777D9"/>
    <w:rsid w:val="009872E2"/>
    <w:rsid w:val="00991B88"/>
    <w:rsid w:val="0099333F"/>
    <w:rsid w:val="0099502D"/>
    <w:rsid w:val="009A1582"/>
    <w:rsid w:val="009A1CBF"/>
    <w:rsid w:val="009A5753"/>
    <w:rsid w:val="009A579D"/>
    <w:rsid w:val="009B4552"/>
    <w:rsid w:val="009C4DEB"/>
    <w:rsid w:val="009C6B52"/>
    <w:rsid w:val="009D131C"/>
    <w:rsid w:val="009E3297"/>
    <w:rsid w:val="009E351B"/>
    <w:rsid w:val="009F137F"/>
    <w:rsid w:val="009F35FB"/>
    <w:rsid w:val="009F6FFF"/>
    <w:rsid w:val="009F7159"/>
    <w:rsid w:val="009F734F"/>
    <w:rsid w:val="00A00659"/>
    <w:rsid w:val="00A032B7"/>
    <w:rsid w:val="00A04D71"/>
    <w:rsid w:val="00A0581C"/>
    <w:rsid w:val="00A1312D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5F93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6A6E"/>
    <w:rsid w:val="00B9796D"/>
    <w:rsid w:val="00BA05F1"/>
    <w:rsid w:val="00BA3EC5"/>
    <w:rsid w:val="00BA51D9"/>
    <w:rsid w:val="00BA61C9"/>
    <w:rsid w:val="00BB0ECB"/>
    <w:rsid w:val="00BB5DFC"/>
    <w:rsid w:val="00BB7413"/>
    <w:rsid w:val="00BC06FF"/>
    <w:rsid w:val="00BD279D"/>
    <w:rsid w:val="00BD6BB8"/>
    <w:rsid w:val="00BE27DF"/>
    <w:rsid w:val="00BE49E0"/>
    <w:rsid w:val="00BF1C78"/>
    <w:rsid w:val="00C07D5D"/>
    <w:rsid w:val="00C13FEC"/>
    <w:rsid w:val="00C22B87"/>
    <w:rsid w:val="00C231AE"/>
    <w:rsid w:val="00C27020"/>
    <w:rsid w:val="00C33AC6"/>
    <w:rsid w:val="00C34440"/>
    <w:rsid w:val="00C3546F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7831"/>
    <w:rsid w:val="00D92524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719A9"/>
    <w:rsid w:val="00E856C1"/>
    <w:rsid w:val="00E87A4B"/>
    <w:rsid w:val="00E90DDA"/>
    <w:rsid w:val="00E94603"/>
    <w:rsid w:val="00EA0314"/>
    <w:rsid w:val="00EA18D8"/>
    <w:rsid w:val="00EA372A"/>
    <w:rsid w:val="00EA462C"/>
    <w:rsid w:val="00EA7D8D"/>
    <w:rsid w:val="00EB09B7"/>
    <w:rsid w:val="00EB317C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A660FD-B12F-466F-B477-517578AB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qFormat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6C516-6396-41D2-ABD5-DBC9A5149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2</cp:revision>
  <cp:lastPrinted>1899-12-31T16:00:00Z</cp:lastPrinted>
  <dcterms:created xsi:type="dcterms:W3CDTF">2021-08-31T02:16:00Z</dcterms:created>
  <dcterms:modified xsi:type="dcterms:W3CDTF">2021-08-31T02:16:00Z</dcterms:modified>
</cp:coreProperties>
</file>