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C9F0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5C49C8">
          <w:rPr>
            <w:b/>
            <w:i/>
            <w:noProof/>
            <w:sz w:val="28"/>
          </w:rPr>
          <w:t>4753</w:t>
        </w:r>
      </w:fldSimple>
    </w:p>
    <w:p w14:paraId="7CB45193" w14:textId="305EEBE3" w:rsidR="001E41F3" w:rsidRDefault="0023101B" w:rsidP="005E2C44">
      <w:pPr>
        <w:pStyle w:val="CRCoverPage"/>
        <w:outlineLvl w:val="0"/>
        <w:rPr>
          <w:b/>
          <w:noProof/>
          <w:sz w:val="24"/>
        </w:rPr>
      </w:pPr>
      <w:r w:rsidRPr="0035289D">
        <w:rPr>
          <w:b/>
          <w:noProof/>
          <w:sz w:val="24"/>
        </w:rPr>
        <w:t>Electronic Meeting</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2BA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43EF0" w:rsidR="001E41F3" w:rsidRPr="004C44DB" w:rsidRDefault="005C49C8" w:rsidP="00C04B34">
            <w:pPr>
              <w:pStyle w:val="CRCoverPage"/>
              <w:spacing w:after="0"/>
              <w:jc w:val="center"/>
              <w:rPr>
                <w:b/>
                <w:bCs/>
                <w:noProof/>
              </w:rPr>
            </w:pPr>
            <w:r>
              <w:rPr>
                <w:b/>
                <w:noProof/>
                <w:sz w:val="28"/>
              </w:rPr>
              <w:t>2344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2B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4B400" w:rsidR="001E41F3" w:rsidRPr="00410371" w:rsidRDefault="00DB2BA9">
            <w:pPr>
              <w:pStyle w:val="CRCoverPage"/>
              <w:spacing w:after="0"/>
              <w:jc w:val="center"/>
              <w:rPr>
                <w:noProof/>
                <w:sz w:val="28"/>
              </w:rPr>
            </w:pPr>
            <w:fldSimple w:instr=" DOCPROPERTY  Version  \* MERGEFORMAT ">
              <w:r w:rsidR="00E13F3D" w:rsidRPr="00410371">
                <w:rPr>
                  <w:b/>
                  <w:noProof/>
                  <w:sz w:val="28"/>
                </w:rPr>
                <w:t>16.</w:t>
              </w:r>
              <w:r w:rsidR="007D26D8">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43E2A" w:rsidR="001E41F3" w:rsidRDefault="00DB2BA9">
            <w:pPr>
              <w:pStyle w:val="CRCoverPage"/>
              <w:spacing w:after="0"/>
              <w:ind w:left="100"/>
              <w:rPr>
                <w:noProof/>
              </w:rPr>
            </w:pPr>
            <w:fldSimple w:instr=" DOCPROPERTY  CrTitle  \* MERGEFORMAT ">
              <w:r w:rsidR="002640DD">
                <w:t xml:space="preserve">Correction to </w:t>
              </w:r>
              <w:r w:rsidR="00D15B90">
                <w:t>NR</w:t>
              </w:r>
              <w:r w:rsidR="002640DD">
                <w:t xml:space="preserve">-DC </w:t>
              </w:r>
              <w:r w:rsidR="00461D84">
                <w:t xml:space="preserve">RRC </w:t>
              </w:r>
              <w:r w:rsidR="002640DD">
                <w:t xml:space="preserve">test case </w:t>
              </w:r>
              <w:r w:rsidR="00C14339">
                <w:rPr>
                  <w:noProof/>
                </w:rPr>
                <w:t>8.2.5.</w:t>
              </w:r>
              <w:r w:rsidR="001D4F12">
                <w:rPr>
                  <w:noProof/>
                </w:rPr>
                <w:t>3</w:t>
              </w:r>
              <w:r w:rsidR="00C14339">
                <w:rPr>
                  <w:noProof/>
                </w:rPr>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4A2F0" w:rsidR="001E41F3" w:rsidRDefault="00D15B90">
            <w:pPr>
              <w:pStyle w:val="CRCoverPage"/>
              <w:spacing w:after="0"/>
              <w:ind w:left="100"/>
              <w:rPr>
                <w:noProof/>
              </w:rPr>
            </w:pPr>
            <w:r>
              <w:rPr>
                <w:noProof/>
              </w:rPr>
              <w:t>Qualcomm</w:t>
            </w:r>
            <w:r w:rsidR="000E3022">
              <w:rPr>
                <w:noProof/>
              </w:rPr>
              <w:t xml:space="preserve"> </w:t>
            </w:r>
            <w:r w:rsidR="005C49C8">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2BA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463E5" w:rsidR="001E41F3" w:rsidRDefault="00DB2BA9">
            <w:pPr>
              <w:pStyle w:val="CRCoverPage"/>
              <w:spacing w:after="0"/>
              <w:ind w:left="100"/>
              <w:rPr>
                <w:noProof/>
              </w:rPr>
            </w:pPr>
            <w:fldSimple w:instr=" DOCPROPERTY  ResDate  \* MERGEFORMAT ">
              <w:r w:rsidR="00D24991">
                <w:rPr>
                  <w:noProof/>
                </w:rPr>
                <w:t>2021-0</w:t>
              </w:r>
              <w:r w:rsidR="007D26D8">
                <w:rPr>
                  <w:noProof/>
                </w:rPr>
                <w:t>8</w:t>
              </w:r>
              <w:r w:rsidR="00D24991">
                <w:rPr>
                  <w:noProof/>
                </w:rPr>
                <w:t>-</w:t>
              </w:r>
              <w:r w:rsidR="00C14339">
                <w:rPr>
                  <w:noProof/>
                </w:rPr>
                <w:t>0</w:t>
              </w:r>
              <w:r w:rsidR="007D26D8">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2B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2BA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C05E78B" w:rsidR="00367F2F" w:rsidRPr="007B047B" w:rsidRDefault="00C770B7" w:rsidP="003829F0">
            <w:pPr>
              <w:pStyle w:val="ListParagraph"/>
              <w:numPr>
                <w:ilvl w:val="0"/>
                <w:numId w:val="23"/>
              </w:numPr>
              <w:spacing w:after="0"/>
              <w:rPr>
                <w:rFonts w:ascii="Arial" w:hAnsi="Arial" w:cs="Arial"/>
              </w:rPr>
            </w:pPr>
            <w:r>
              <w:rPr>
                <w:rFonts w:ascii="Arial" w:eastAsia="Times New Roman" w:hAnsi="Arial" w:cs="Arial"/>
                <w:sz w:val="20"/>
                <w:szCs w:val="20"/>
                <w:lang w:val="en-GB" w:eastAsia="en-US"/>
              </w:rPr>
              <w:t>Since RLC transparent mode is configured, NULL ciphering algorithm should be configured</w:t>
            </w:r>
          </w:p>
          <w:p w14:paraId="708AA7DE" w14:textId="1023403E" w:rsidR="00995491" w:rsidRPr="007B047B" w:rsidRDefault="00B671D4"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 xml:space="preserve">NR-1 system information combination would be </w:t>
            </w:r>
            <w:proofErr w:type="spellStart"/>
            <w:r w:rsidR="00014228">
              <w:rPr>
                <w:rFonts w:ascii="Arial" w:eastAsia="Times New Roman" w:hAnsi="Arial" w:cs="Arial"/>
                <w:sz w:val="20"/>
                <w:szCs w:val="20"/>
                <w:lang w:val="en-GB" w:eastAsia="en-US"/>
              </w:rPr>
              <w:t>inline</w:t>
            </w:r>
            <w:proofErr w:type="spellEnd"/>
            <w:r w:rsidR="00014228">
              <w:rPr>
                <w:rFonts w:ascii="Arial" w:eastAsia="Times New Roman" w:hAnsi="Arial" w:cs="Arial"/>
                <w:sz w:val="20"/>
                <w:szCs w:val="20"/>
                <w:lang w:val="en-GB" w:eastAsia="en-US"/>
              </w:rPr>
              <w:t xml:space="preserve"> with </w:t>
            </w:r>
            <w:r>
              <w:rPr>
                <w:rFonts w:ascii="Arial" w:eastAsia="Times New Roman" w:hAnsi="Arial" w:cs="Arial"/>
                <w:sz w:val="20"/>
                <w:szCs w:val="20"/>
                <w:lang w:val="en-GB" w:eastAsia="en-US"/>
              </w:rPr>
              <w:t>real-deployment</w:t>
            </w:r>
            <w:r w:rsidR="00014228">
              <w:rPr>
                <w:rFonts w:ascii="Arial" w:eastAsia="Times New Roman" w:hAnsi="Arial" w:cs="Arial"/>
                <w:sz w:val="20"/>
                <w:szCs w:val="20"/>
                <w:lang w:val="en-GB" w:eastAsia="en-US"/>
              </w:rPr>
              <w:t xml:space="preserve"> rather than NR-4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5FE8F8F9" w:rsidR="001E41F3" w:rsidRDefault="006069C4" w:rsidP="009E20D2">
            <w:pPr>
              <w:pStyle w:val="CRCoverPage"/>
              <w:numPr>
                <w:ilvl w:val="0"/>
                <w:numId w:val="24"/>
              </w:numPr>
              <w:spacing w:after="0"/>
              <w:rPr>
                <w:rFonts w:cs="Arial"/>
                <w:lang w:val="en-SG" w:eastAsia="ja-JP"/>
              </w:rPr>
            </w:pPr>
            <w:r>
              <w:rPr>
                <w:rFonts w:cs="Arial"/>
                <w:lang w:val="en-SG" w:eastAsia="ja-JP"/>
              </w:rPr>
              <w:t>Configured NULL ciphering algorithm d</w:t>
            </w:r>
          </w:p>
          <w:p w14:paraId="31C656EC" w14:textId="5B91A9D7" w:rsidR="007C7FBC" w:rsidRDefault="00C770B7" w:rsidP="009E20D2">
            <w:pPr>
              <w:pStyle w:val="CRCoverPage"/>
              <w:numPr>
                <w:ilvl w:val="0"/>
                <w:numId w:val="24"/>
              </w:numPr>
              <w:spacing w:after="0"/>
              <w:rPr>
                <w:noProof/>
              </w:rPr>
            </w:pPr>
            <w:r>
              <w:rPr>
                <w:rFonts w:cs="Arial"/>
              </w:rPr>
              <w:t>NEA0(NULL) ciphering algorithm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DC634" w:rsidR="001E41F3" w:rsidRDefault="00783663">
            <w:pPr>
              <w:pStyle w:val="CRCoverPage"/>
              <w:spacing w:after="0"/>
              <w:ind w:left="100"/>
              <w:rPr>
                <w:noProof/>
              </w:rPr>
            </w:pPr>
            <w:r>
              <w:rPr>
                <w:noProof/>
              </w:rPr>
              <w:t>8.2.</w:t>
            </w:r>
            <w:r w:rsidR="00A5606B">
              <w:rPr>
                <w:noProof/>
              </w:rPr>
              <w:t>5.</w:t>
            </w:r>
            <w:r w:rsidR="00CD2FEF">
              <w:rPr>
                <w:noProof/>
              </w:rPr>
              <w:t>3</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21786" w:rsidR="001E41F3" w:rsidRDefault="0023101B">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90437" w14:textId="77777777" w:rsidR="007D26D8" w:rsidRPr="00F60643" w:rsidRDefault="007D26D8" w:rsidP="007D26D8">
      <w:pPr>
        <w:pStyle w:val="Heading5"/>
      </w:pPr>
      <w:r w:rsidRPr="00F60643">
        <w:lastRenderedPageBreak/>
        <w:t>8.2.5.3.2</w:t>
      </w:r>
      <w:r w:rsidRPr="00F60643">
        <w:tab/>
        <w:t xml:space="preserve">Radio link failure / </w:t>
      </w:r>
      <w:proofErr w:type="spellStart"/>
      <w:r w:rsidRPr="00F60643">
        <w:t>rlc</w:t>
      </w:r>
      <w:proofErr w:type="spellEnd"/>
      <w:r w:rsidRPr="00F60643">
        <w:t>-MaxNumRetx failure / NR-DC</w:t>
      </w:r>
    </w:p>
    <w:p w14:paraId="05B38BD3" w14:textId="77777777" w:rsidR="007D26D8" w:rsidRPr="00F60643" w:rsidRDefault="007D26D8" w:rsidP="007D26D8">
      <w:pPr>
        <w:pStyle w:val="H6"/>
      </w:pPr>
      <w:r w:rsidRPr="00F60643">
        <w:t>8.2.5.3.2.1</w:t>
      </w:r>
      <w:r w:rsidRPr="00F60643">
        <w:tab/>
        <w:t>Test Purpose (TP)</w:t>
      </w:r>
    </w:p>
    <w:p w14:paraId="5407C8F6" w14:textId="77777777" w:rsidR="007D26D8" w:rsidRPr="00F60643" w:rsidRDefault="007D26D8" w:rsidP="007D26D8">
      <w:pPr>
        <w:pStyle w:val="H6"/>
      </w:pPr>
      <w:r w:rsidRPr="00F60643">
        <w:t>(1)</w:t>
      </w:r>
    </w:p>
    <w:p w14:paraId="49B55EC2" w14:textId="77777777" w:rsidR="007D26D8" w:rsidRPr="00F60643" w:rsidRDefault="007D26D8" w:rsidP="007D26D8">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RRC_CONNECTED state with NR-DC }</w:t>
      </w:r>
    </w:p>
    <w:p w14:paraId="4E0106B3" w14:textId="77777777" w:rsidR="007D26D8" w:rsidRPr="00F60643" w:rsidRDefault="007D26D8" w:rsidP="007D26D8">
      <w:pPr>
        <w:pStyle w:val="PL"/>
        <w:rPr>
          <w:noProof w:val="0"/>
        </w:rPr>
      </w:pPr>
      <w:r w:rsidRPr="00F60643">
        <w:rPr>
          <w:b/>
          <w:noProof w:val="0"/>
        </w:rPr>
        <w:t>ensure that</w:t>
      </w:r>
      <w:r w:rsidRPr="00F60643">
        <w:rPr>
          <w:noProof w:val="0"/>
        </w:rPr>
        <w:t xml:space="preserve"> {</w:t>
      </w:r>
    </w:p>
    <w:p w14:paraId="186AF325" w14:textId="77777777" w:rsidR="007D26D8" w:rsidRPr="00F60643" w:rsidRDefault="007D26D8" w:rsidP="007D26D8">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the</w:t>
      </w:r>
      <w:proofErr w:type="gramEnd"/>
      <w:r w:rsidRPr="00F60643">
        <w:rPr>
          <w:noProof w:val="0"/>
        </w:rPr>
        <w:t xml:space="preserve"> transmitting side of the UE’s AM RLC entity for the SCG DRB has retransmitted an RLC SDU until RETX_COUNT = </w:t>
      </w:r>
      <w:proofErr w:type="spellStart"/>
      <w:r w:rsidRPr="00F60643">
        <w:rPr>
          <w:rFonts w:eastAsia="MS Mincho"/>
          <w:i/>
          <w:noProof w:val="0"/>
        </w:rPr>
        <w:t>maxRetxThreshold</w:t>
      </w:r>
      <w:proofErr w:type="spellEnd"/>
      <w:r w:rsidRPr="00F60643">
        <w:rPr>
          <w:noProof w:val="0"/>
        </w:rPr>
        <w:t xml:space="preserve"> }</w:t>
      </w:r>
    </w:p>
    <w:p w14:paraId="59FE9E6B" w14:textId="77777777" w:rsidR="007D26D8" w:rsidRPr="00F60643" w:rsidRDefault="007D26D8" w:rsidP="007D26D8">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the</w:t>
      </w:r>
      <w:proofErr w:type="gramEnd"/>
      <w:r w:rsidRPr="00F60643">
        <w:rPr>
          <w:noProof w:val="0"/>
        </w:rPr>
        <w:t xml:space="preserve"> UE shall transmit a </w:t>
      </w:r>
      <w:proofErr w:type="spellStart"/>
      <w:r w:rsidRPr="00F60643">
        <w:rPr>
          <w:i/>
          <w:noProof w:val="0"/>
        </w:rPr>
        <w:t>SCGFailureInformation</w:t>
      </w:r>
      <w:proofErr w:type="spellEnd"/>
      <w:r w:rsidRPr="00F60643">
        <w:rPr>
          <w:noProof w:val="0"/>
        </w:rPr>
        <w:t xml:space="preserve"> message with </w:t>
      </w:r>
      <w:proofErr w:type="spellStart"/>
      <w:r w:rsidRPr="00F60643">
        <w:rPr>
          <w:noProof w:val="0"/>
        </w:rPr>
        <w:t>failureType</w:t>
      </w:r>
      <w:proofErr w:type="spellEnd"/>
      <w:r w:rsidRPr="00F60643">
        <w:rPr>
          <w:noProof w:val="0"/>
        </w:rPr>
        <w:t xml:space="preserve"> set to ‘</w:t>
      </w:r>
      <w:proofErr w:type="spellStart"/>
      <w:r w:rsidRPr="00F60643">
        <w:rPr>
          <w:i/>
          <w:noProof w:val="0"/>
        </w:rPr>
        <w:t>rlc</w:t>
      </w:r>
      <w:proofErr w:type="spellEnd"/>
      <w:r w:rsidRPr="00F60643">
        <w:rPr>
          <w:i/>
          <w:noProof w:val="0"/>
        </w:rPr>
        <w:t>-MaxNumRetx</w:t>
      </w:r>
      <w:r w:rsidRPr="00F60643">
        <w:rPr>
          <w:noProof w:val="0"/>
        </w:rPr>
        <w:t>’ }</w:t>
      </w:r>
    </w:p>
    <w:p w14:paraId="18104FC2" w14:textId="77777777" w:rsidR="007D26D8" w:rsidRPr="00F60643" w:rsidRDefault="007D26D8" w:rsidP="007D26D8">
      <w:pPr>
        <w:pStyle w:val="PL"/>
        <w:rPr>
          <w:noProof w:val="0"/>
        </w:rPr>
      </w:pPr>
      <w:r w:rsidRPr="00F60643">
        <w:rPr>
          <w:noProof w:val="0"/>
        </w:rPr>
        <w:t xml:space="preserve">        }</w:t>
      </w:r>
    </w:p>
    <w:p w14:paraId="44D073A2" w14:textId="77777777" w:rsidR="007D26D8" w:rsidRPr="00F60643" w:rsidRDefault="007D26D8" w:rsidP="007D26D8">
      <w:pPr>
        <w:pStyle w:val="PL"/>
        <w:rPr>
          <w:noProof w:val="0"/>
        </w:rPr>
      </w:pPr>
    </w:p>
    <w:p w14:paraId="0BF0E380" w14:textId="77777777" w:rsidR="007D26D8" w:rsidRPr="00F60643" w:rsidRDefault="007D26D8" w:rsidP="007D26D8">
      <w:pPr>
        <w:pStyle w:val="H6"/>
      </w:pPr>
      <w:r w:rsidRPr="00F60643">
        <w:t>8.2.5.3.2.2</w:t>
      </w:r>
      <w:r w:rsidRPr="00F60643">
        <w:tab/>
        <w:t>Conformance requirements</w:t>
      </w:r>
    </w:p>
    <w:p w14:paraId="33544A37" w14:textId="77777777" w:rsidR="007D26D8" w:rsidRPr="00F60643" w:rsidRDefault="007D26D8" w:rsidP="007D26D8">
      <w:r w:rsidRPr="00F60643">
        <w:t xml:space="preserve">References: The conformance requirements covered in the present test case are specified </w:t>
      </w:r>
      <w:proofErr w:type="gramStart"/>
      <w:r w:rsidRPr="00F60643">
        <w:t>in:</w:t>
      </w:r>
      <w:proofErr w:type="gramEnd"/>
      <w:r w:rsidRPr="00F60643">
        <w:t xml:space="preserve"> TS 38.322, clause 5.3.2, TS 38.331, clauses 5.3.10.3, 5.7.3.2, 5.7.3.5. Unless otherwise stated these are Rel-15 requirements.</w:t>
      </w:r>
    </w:p>
    <w:p w14:paraId="43AFF9F8" w14:textId="77777777" w:rsidR="007D26D8" w:rsidRPr="00F60643" w:rsidRDefault="007D26D8" w:rsidP="007D26D8">
      <w:r w:rsidRPr="00F60643">
        <w:t>[TS 38.322, clause 5.3.2]</w:t>
      </w:r>
    </w:p>
    <w:p w14:paraId="51157EB4" w14:textId="77777777" w:rsidR="007D26D8" w:rsidRPr="00F60643" w:rsidRDefault="007D26D8" w:rsidP="007D26D8">
      <w:pPr>
        <w:rPr>
          <w:bCs/>
        </w:rPr>
      </w:pPr>
      <w:r w:rsidRPr="00F60643">
        <w:rPr>
          <w:bCs/>
        </w:rPr>
        <w:t>When an RLC SDU or an RLC SDU segment is considered for retransmission, the transmitting side of the AM RLC entity shall:</w:t>
      </w:r>
    </w:p>
    <w:p w14:paraId="40AA908A" w14:textId="77777777" w:rsidR="007D26D8" w:rsidRPr="00F60643" w:rsidRDefault="007D26D8" w:rsidP="007D26D8">
      <w:pPr>
        <w:pStyle w:val="B1"/>
      </w:pPr>
      <w:r w:rsidRPr="00F60643">
        <w:t>-</w:t>
      </w:r>
      <w:r w:rsidRPr="00F60643">
        <w:tab/>
        <w:t>if the RLC SDU or RLC SDU segment is considered for retransmission for the first time:</w:t>
      </w:r>
    </w:p>
    <w:p w14:paraId="6A77CD1B" w14:textId="77777777" w:rsidR="007D26D8" w:rsidRPr="00F60643" w:rsidRDefault="007D26D8" w:rsidP="007D26D8">
      <w:pPr>
        <w:pStyle w:val="B2"/>
      </w:pPr>
      <w:r w:rsidRPr="00F60643">
        <w:t>-</w:t>
      </w:r>
      <w:r w:rsidRPr="00F60643">
        <w:tab/>
        <w:t>set the RETX_COUNT associated with the RLC SDU to zero.</w:t>
      </w:r>
    </w:p>
    <w:p w14:paraId="11046FE2" w14:textId="77777777" w:rsidR="007D26D8" w:rsidRPr="00F60643" w:rsidRDefault="007D26D8" w:rsidP="007D26D8">
      <w:pPr>
        <w:pStyle w:val="B1"/>
      </w:pPr>
      <w:r w:rsidRPr="00F60643">
        <w:t>-</w:t>
      </w:r>
      <w:r w:rsidRPr="00F60643">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244FA3B" w14:textId="77777777" w:rsidR="007D26D8" w:rsidRPr="00F60643" w:rsidRDefault="007D26D8" w:rsidP="007D26D8">
      <w:pPr>
        <w:pStyle w:val="B2"/>
      </w:pPr>
      <w:r w:rsidRPr="00F60643">
        <w:t>-</w:t>
      </w:r>
      <w:r w:rsidRPr="00F60643">
        <w:tab/>
        <w:t>increment the RETX_COUNT.</w:t>
      </w:r>
    </w:p>
    <w:p w14:paraId="5B408E10" w14:textId="77777777" w:rsidR="007D26D8" w:rsidRPr="00F60643" w:rsidRDefault="007D26D8" w:rsidP="007D26D8">
      <w:pPr>
        <w:ind w:left="568" w:hanging="284"/>
      </w:pPr>
      <w:r w:rsidRPr="00F60643">
        <w:t>-</w:t>
      </w:r>
      <w:r w:rsidRPr="00F60643">
        <w:tab/>
        <w:t xml:space="preserve">if RETX_COUNT = </w:t>
      </w:r>
      <w:proofErr w:type="spellStart"/>
      <w:r w:rsidRPr="00F60643">
        <w:rPr>
          <w:i/>
        </w:rPr>
        <w:t>maxRetxThreshold</w:t>
      </w:r>
      <w:proofErr w:type="spellEnd"/>
      <w:r w:rsidRPr="00F60643">
        <w:t>:</w:t>
      </w:r>
    </w:p>
    <w:p w14:paraId="5696D38D" w14:textId="77777777" w:rsidR="007D26D8" w:rsidRPr="00F60643" w:rsidRDefault="007D26D8" w:rsidP="007D26D8">
      <w:pPr>
        <w:ind w:left="851" w:hanging="284"/>
      </w:pPr>
      <w:r w:rsidRPr="00F60643">
        <w:t>-</w:t>
      </w:r>
      <w:r w:rsidRPr="00F60643">
        <w:tab/>
        <w:t>indicate to upper layers that max retransmission has been reached.</w:t>
      </w:r>
    </w:p>
    <w:p w14:paraId="733EBCF5" w14:textId="77777777" w:rsidR="007D26D8" w:rsidRPr="00F60643" w:rsidRDefault="007D26D8" w:rsidP="007D26D8">
      <w:r w:rsidRPr="00F60643">
        <w:t>…</w:t>
      </w:r>
    </w:p>
    <w:p w14:paraId="48E4030E" w14:textId="77777777" w:rsidR="007D26D8" w:rsidRPr="00F60643" w:rsidRDefault="007D26D8" w:rsidP="007D26D8">
      <w:r w:rsidRPr="00F60643">
        <w:t>[TS 38.331, clause 5.3.10.3]</w:t>
      </w:r>
    </w:p>
    <w:p w14:paraId="6E561A42" w14:textId="77777777" w:rsidR="007D26D8" w:rsidRPr="00F60643" w:rsidRDefault="007D26D8" w:rsidP="007D26D8">
      <w:r w:rsidRPr="00F60643">
        <w:t>The UE shall:</w:t>
      </w:r>
    </w:p>
    <w:p w14:paraId="783A3E93" w14:textId="77777777" w:rsidR="007D26D8" w:rsidRPr="00F60643" w:rsidRDefault="007D26D8" w:rsidP="007D26D8">
      <w:pPr>
        <w:pStyle w:val="B1"/>
      </w:pPr>
      <w:r w:rsidRPr="00F60643">
        <w:t>…</w:t>
      </w:r>
    </w:p>
    <w:p w14:paraId="6D7F7D1E" w14:textId="77777777" w:rsidR="007D26D8" w:rsidRPr="00F60643" w:rsidRDefault="007D26D8" w:rsidP="007D26D8">
      <w:pPr>
        <w:pStyle w:val="B1"/>
      </w:pPr>
      <w:r w:rsidRPr="00F60643">
        <w:t>1&gt;</w:t>
      </w:r>
      <w:r w:rsidRPr="00F60643">
        <w:tab/>
        <w:t>upon indication from SCG RLC that the maximum number of retransmissions has been reached; or</w:t>
      </w:r>
    </w:p>
    <w:p w14:paraId="4EEFE182" w14:textId="77777777" w:rsidR="007D26D8" w:rsidRPr="00F60643" w:rsidRDefault="007D26D8" w:rsidP="007D26D8">
      <w:pPr>
        <w:pStyle w:val="B1"/>
      </w:pPr>
      <w:r w:rsidRPr="00F60643">
        <w:t>1&gt;</w:t>
      </w:r>
      <w:r w:rsidRPr="00F60643">
        <w:tab/>
        <w:t>if connected as an IAB-node, upon BH RLF indication received on BAP entity from the SCG; or</w:t>
      </w:r>
    </w:p>
    <w:p w14:paraId="63AB0A92" w14:textId="77777777" w:rsidR="007D26D8" w:rsidRPr="00F60643" w:rsidRDefault="007D26D8" w:rsidP="007D26D8">
      <w:pPr>
        <w:pStyle w:val="B1"/>
      </w:pPr>
      <w:r w:rsidRPr="00F60643">
        <w:t>1&gt;</w:t>
      </w:r>
      <w:r w:rsidRPr="00F60643">
        <w:tab/>
        <w:t>upon consistent uplink LBT failure indication from SCG MAC:</w:t>
      </w:r>
    </w:p>
    <w:p w14:paraId="33C174C8" w14:textId="77777777" w:rsidR="007D26D8" w:rsidRPr="00F60643" w:rsidRDefault="007D26D8" w:rsidP="007D26D8">
      <w:pPr>
        <w:pStyle w:val="B2"/>
      </w:pPr>
      <w:r w:rsidRPr="00F60643">
        <w:t>2&gt;</w:t>
      </w:r>
      <w:r w:rsidRPr="00F60643">
        <w:tab/>
        <w:t xml:space="preserve">if the indication is from SCG RLC and CA duplication is configured and activated for SCG, and for the corresponding logical channel </w:t>
      </w:r>
      <w:proofErr w:type="spellStart"/>
      <w:r w:rsidRPr="00F60643">
        <w:rPr>
          <w:i/>
        </w:rPr>
        <w:t>allowedServingCells</w:t>
      </w:r>
      <w:proofErr w:type="spellEnd"/>
      <w:r w:rsidRPr="00F60643">
        <w:t xml:space="preserve"> only includes </w:t>
      </w:r>
      <w:proofErr w:type="spellStart"/>
      <w:r w:rsidRPr="00F60643">
        <w:t>SCell</w:t>
      </w:r>
      <w:proofErr w:type="spellEnd"/>
      <w:r w:rsidRPr="00F60643">
        <w:t>(s):</w:t>
      </w:r>
    </w:p>
    <w:p w14:paraId="1FA9EC28" w14:textId="77777777" w:rsidR="007D26D8" w:rsidRPr="00F60643" w:rsidRDefault="007D26D8" w:rsidP="007D26D8">
      <w:pPr>
        <w:pStyle w:val="B3"/>
      </w:pPr>
      <w:r w:rsidRPr="00F60643">
        <w:t>3&gt;</w:t>
      </w:r>
      <w:r w:rsidRPr="00F60643">
        <w:tab/>
        <w:t>initiate the failure information procedure as specified in 5.7.5 to report RLC failure.</w:t>
      </w:r>
    </w:p>
    <w:p w14:paraId="54D589A8" w14:textId="77777777" w:rsidR="007D26D8" w:rsidRPr="00F60643" w:rsidRDefault="007D26D8" w:rsidP="007D26D8">
      <w:pPr>
        <w:pStyle w:val="B2"/>
      </w:pPr>
      <w:r w:rsidRPr="00F60643">
        <w:t>2&gt;</w:t>
      </w:r>
      <w:r w:rsidRPr="00F60643">
        <w:tab/>
        <w:t>else:</w:t>
      </w:r>
    </w:p>
    <w:p w14:paraId="1F0EC4AE" w14:textId="77777777" w:rsidR="007D26D8" w:rsidRPr="00F60643" w:rsidRDefault="007D26D8" w:rsidP="007D26D8">
      <w:pPr>
        <w:pStyle w:val="B3"/>
      </w:pPr>
      <w:r w:rsidRPr="00F60643">
        <w:t>3&gt;</w:t>
      </w:r>
      <w:r w:rsidRPr="00F60643">
        <w:tab/>
        <w:t xml:space="preserve">consider radio link failure to be detected for the SCG, i.e. SCG </w:t>
      </w:r>
      <w:proofErr w:type="gramStart"/>
      <w:r w:rsidRPr="00F60643">
        <w:t>RLF;</w:t>
      </w:r>
      <w:proofErr w:type="gramEnd"/>
    </w:p>
    <w:p w14:paraId="149C081A" w14:textId="77777777" w:rsidR="007D26D8" w:rsidRPr="00F60643" w:rsidRDefault="007D26D8" w:rsidP="007D26D8">
      <w:pPr>
        <w:pStyle w:val="B3"/>
      </w:pPr>
      <w:r w:rsidRPr="00F60643">
        <w:t>3&gt;</w:t>
      </w:r>
      <w:r w:rsidRPr="00F60643">
        <w:tab/>
        <w:t>if MCG transmission is not suspended:</w:t>
      </w:r>
    </w:p>
    <w:p w14:paraId="40EF8C76" w14:textId="77777777" w:rsidR="007D26D8" w:rsidRPr="00F60643" w:rsidRDefault="007D26D8" w:rsidP="007D26D8">
      <w:pPr>
        <w:pStyle w:val="B4"/>
      </w:pPr>
      <w:r w:rsidRPr="00F60643">
        <w:t>4&gt;</w:t>
      </w:r>
      <w:r w:rsidRPr="00F60643">
        <w:tab/>
        <w:t>initiate the SCG failure information procedure as specified in 5.7.3 to report SCG radio link failure.</w:t>
      </w:r>
    </w:p>
    <w:p w14:paraId="40EC5B7E" w14:textId="77777777" w:rsidR="007D26D8" w:rsidRPr="00F60643" w:rsidRDefault="007D26D8" w:rsidP="007D26D8">
      <w:r w:rsidRPr="00F60643">
        <w:t>[TS 38.331, clause 5.7.3.2]</w:t>
      </w:r>
    </w:p>
    <w:p w14:paraId="467EB555" w14:textId="77777777" w:rsidR="007D26D8" w:rsidRPr="00F60643" w:rsidRDefault="007D26D8" w:rsidP="007D26D8">
      <w:r w:rsidRPr="00F60643">
        <w:t>A UE initiates the procedure to report SCG failures when neither MCG nor SCG transmission is suspended and when one of the following conditions is met:</w:t>
      </w:r>
    </w:p>
    <w:p w14:paraId="05FF5F70" w14:textId="77777777" w:rsidR="007D26D8" w:rsidRPr="00F60643" w:rsidRDefault="007D26D8" w:rsidP="007D26D8">
      <w:pPr>
        <w:pStyle w:val="B1"/>
      </w:pPr>
      <w:r w:rsidRPr="00F60643">
        <w:lastRenderedPageBreak/>
        <w:t>1&gt;</w:t>
      </w:r>
      <w:r w:rsidRPr="00F60643">
        <w:tab/>
        <w:t>upon detecting radio link failure for the SCG, in accordance with subclause 5.3.10.</w:t>
      </w:r>
      <w:proofErr w:type="gramStart"/>
      <w:r w:rsidRPr="00F60643">
        <w:t>3;</w:t>
      </w:r>
      <w:proofErr w:type="gramEnd"/>
    </w:p>
    <w:p w14:paraId="30FD1232" w14:textId="77777777" w:rsidR="007D26D8" w:rsidRPr="00F60643" w:rsidRDefault="007D26D8" w:rsidP="007D26D8">
      <w:pPr>
        <w:pStyle w:val="B1"/>
      </w:pPr>
      <w:r w:rsidRPr="00F60643">
        <w:t>…</w:t>
      </w:r>
    </w:p>
    <w:p w14:paraId="77AFDF14" w14:textId="77777777" w:rsidR="007D26D8" w:rsidRPr="00F60643" w:rsidRDefault="007D26D8" w:rsidP="007D26D8">
      <w:r w:rsidRPr="00F60643">
        <w:t>Upon initiating the procedure, the UE shall:</w:t>
      </w:r>
    </w:p>
    <w:p w14:paraId="310DF714" w14:textId="77777777" w:rsidR="007D26D8" w:rsidRPr="00F60643" w:rsidRDefault="007D26D8" w:rsidP="007D26D8">
      <w:pPr>
        <w:pStyle w:val="B1"/>
      </w:pPr>
      <w:r w:rsidRPr="00F60643">
        <w:t>1&gt;</w:t>
      </w:r>
      <w:r w:rsidRPr="00F60643">
        <w:tab/>
        <w:t xml:space="preserve">suspend SCG transmission for all SRBs, DRBs and, if any, BH RLC </w:t>
      </w:r>
      <w:proofErr w:type="gramStart"/>
      <w:r w:rsidRPr="00F60643">
        <w:t>channels;</w:t>
      </w:r>
      <w:proofErr w:type="gramEnd"/>
    </w:p>
    <w:p w14:paraId="7FCC9AFF" w14:textId="77777777" w:rsidR="007D26D8" w:rsidRPr="00F60643" w:rsidRDefault="007D26D8" w:rsidP="007D26D8">
      <w:pPr>
        <w:pStyle w:val="B1"/>
      </w:pPr>
      <w:r w:rsidRPr="00F60643">
        <w:t>1&gt;</w:t>
      </w:r>
      <w:r w:rsidRPr="00F60643">
        <w:tab/>
        <w:t xml:space="preserve">reset SCG </w:t>
      </w:r>
      <w:proofErr w:type="gramStart"/>
      <w:r w:rsidRPr="00F60643">
        <w:t>MAC;</w:t>
      </w:r>
      <w:proofErr w:type="gramEnd"/>
    </w:p>
    <w:p w14:paraId="67631595" w14:textId="77777777" w:rsidR="007D26D8" w:rsidRPr="00F60643" w:rsidRDefault="007D26D8" w:rsidP="007D26D8">
      <w:pPr>
        <w:pStyle w:val="B1"/>
      </w:pPr>
      <w:r w:rsidRPr="00F60643">
        <w:t>1&gt;</w:t>
      </w:r>
      <w:r w:rsidRPr="00F60643">
        <w:tab/>
        <w:t xml:space="preserve">stop T304 for the SCG, if </w:t>
      </w:r>
      <w:proofErr w:type="gramStart"/>
      <w:r w:rsidRPr="00F60643">
        <w:t>running;</w:t>
      </w:r>
      <w:proofErr w:type="gramEnd"/>
    </w:p>
    <w:p w14:paraId="5F3FD32A" w14:textId="77777777" w:rsidR="007D26D8" w:rsidRPr="00F60643" w:rsidRDefault="007D26D8" w:rsidP="007D26D8">
      <w:pPr>
        <w:pStyle w:val="B1"/>
      </w:pPr>
      <w:r w:rsidRPr="00F60643">
        <w:t>1&gt;</w:t>
      </w:r>
      <w:r w:rsidRPr="00F60643">
        <w:tab/>
        <w:t xml:space="preserve">stop conditional reconfiguration evaluation for CPC, if </w:t>
      </w:r>
      <w:proofErr w:type="gramStart"/>
      <w:r w:rsidRPr="00F60643">
        <w:t>configured;</w:t>
      </w:r>
      <w:proofErr w:type="gramEnd"/>
    </w:p>
    <w:p w14:paraId="2E94CA86" w14:textId="77777777" w:rsidR="007D26D8" w:rsidRPr="00F60643" w:rsidRDefault="007D26D8" w:rsidP="007D26D8">
      <w:pPr>
        <w:pStyle w:val="B1"/>
      </w:pPr>
      <w:r w:rsidRPr="00F60643">
        <w:t>1&gt;</w:t>
      </w:r>
      <w:r w:rsidRPr="00F60643">
        <w:tab/>
        <w:t>if the UE is in (NG)EN-DC:</w:t>
      </w:r>
    </w:p>
    <w:p w14:paraId="1D2A4F79" w14:textId="77777777" w:rsidR="007D26D8" w:rsidRPr="00F60643" w:rsidRDefault="007D26D8" w:rsidP="007D26D8">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7B3791CC" w14:textId="77777777" w:rsidR="007D26D8" w:rsidRPr="00F60643" w:rsidRDefault="007D26D8" w:rsidP="007D26D8">
      <w:pPr>
        <w:pStyle w:val="B1"/>
      </w:pPr>
      <w:r w:rsidRPr="00F60643">
        <w:t>1&gt;</w:t>
      </w:r>
      <w:r w:rsidRPr="00F60643">
        <w:tab/>
        <w:t>else:</w:t>
      </w:r>
    </w:p>
    <w:p w14:paraId="1DE12BD5" w14:textId="77777777" w:rsidR="007D26D8" w:rsidRPr="00F60643" w:rsidRDefault="007D26D8" w:rsidP="007D26D8">
      <w:pPr>
        <w:ind w:firstLine="568"/>
      </w:pPr>
      <w:r w:rsidRPr="00F60643">
        <w:t xml:space="preserve">2&gt; initiate transmission of the </w:t>
      </w:r>
      <w:proofErr w:type="spellStart"/>
      <w:r w:rsidRPr="00F60643">
        <w:rPr>
          <w:i/>
        </w:rPr>
        <w:t>SCGFailureInformation</w:t>
      </w:r>
      <w:proofErr w:type="spellEnd"/>
      <w:r w:rsidRPr="00F60643">
        <w:t xml:space="preserve"> message in accordance with 5.7.3.5.</w:t>
      </w:r>
    </w:p>
    <w:p w14:paraId="625B536F" w14:textId="77777777" w:rsidR="007D26D8" w:rsidRPr="00F60643" w:rsidRDefault="007D26D8" w:rsidP="007D26D8">
      <w:r w:rsidRPr="00F60643">
        <w:t>[TS 38.331, clause 5.7.3.5]</w:t>
      </w:r>
    </w:p>
    <w:p w14:paraId="649CA6FC" w14:textId="77777777" w:rsidR="007D26D8" w:rsidRPr="00F60643" w:rsidRDefault="007D26D8" w:rsidP="007D26D8">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68BEED55" w14:textId="77777777" w:rsidR="007D26D8" w:rsidRPr="00F60643" w:rsidRDefault="007D26D8" w:rsidP="007D26D8">
      <w:pPr>
        <w:pStyle w:val="B1"/>
      </w:pPr>
      <w:r w:rsidRPr="00F60643">
        <w:t>…</w:t>
      </w:r>
    </w:p>
    <w:p w14:paraId="7FA3C345" w14:textId="77777777" w:rsidR="007D26D8" w:rsidRPr="00F60643" w:rsidRDefault="007D26D8" w:rsidP="007D26D8">
      <w:pPr>
        <w:pStyle w:val="B1"/>
      </w:pPr>
      <w:r w:rsidRPr="00F60643">
        <w:t>1&gt;</w:t>
      </w:r>
      <w:r w:rsidRPr="00F60643">
        <w:tab/>
        <w:t xml:space="preserve">else if the UE initiates transmission of the </w:t>
      </w:r>
      <w:proofErr w:type="spellStart"/>
      <w:r w:rsidRPr="00F60643">
        <w:rPr>
          <w:i/>
        </w:rPr>
        <w:t>SCGFailureInformation</w:t>
      </w:r>
      <w:proofErr w:type="spellEnd"/>
      <w:r w:rsidRPr="00F60643">
        <w:t xml:space="preserve"> message to provide indication from SCG RLC that the maximum number of retransmissions has been reached:</w:t>
      </w:r>
    </w:p>
    <w:p w14:paraId="488735C3" w14:textId="77777777" w:rsidR="007D26D8" w:rsidRPr="00F60643" w:rsidRDefault="007D26D8" w:rsidP="007D26D8">
      <w:pPr>
        <w:pStyle w:val="B2"/>
      </w:pPr>
      <w:r w:rsidRPr="00F60643">
        <w:t>2&gt;</w:t>
      </w:r>
      <w:r w:rsidRPr="00F60643">
        <w:tab/>
        <w:t xml:space="preserve">set the </w:t>
      </w:r>
      <w:proofErr w:type="spellStart"/>
      <w:r w:rsidRPr="00F60643">
        <w:rPr>
          <w:i/>
        </w:rPr>
        <w:t>failureType</w:t>
      </w:r>
      <w:proofErr w:type="spellEnd"/>
      <w:r w:rsidRPr="00F60643">
        <w:t xml:space="preserve"> as </w:t>
      </w:r>
      <w:proofErr w:type="spellStart"/>
      <w:r w:rsidRPr="00F60643">
        <w:rPr>
          <w:i/>
        </w:rPr>
        <w:t>rlc</w:t>
      </w:r>
      <w:proofErr w:type="spellEnd"/>
      <w:r w:rsidRPr="00F60643">
        <w:rPr>
          <w:i/>
        </w:rPr>
        <w:t>-</w:t>
      </w:r>
      <w:proofErr w:type="gramStart"/>
      <w:r w:rsidRPr="00F60643">
        <w:rPr>
          <w:i/>
        </w:rPr>
        <w:t>MaxNumRetx</w:t>
      </w:r>
      <w:r w:rsidRPr="00F60643">
        <w:t>;</w:t>
      </w:r>
      <w:proofErr w:type="gramEnd"/>
    </w:p>
    <w:p w14:paraId="062651E2" w14:textId="77777777" w:rsidR="007D26D8" w:rsidRPr="00F60643" w:rsidRDefault="007D26D8" w:rsidP="007D26D8">
      <w:pPr>
        <w:pStyle w:val="B1"/>
      </w:pPr>
      <w:r w:rsidRPr="00F60643">
        <w:t>…</w:t>
      </w:r>
    </w:p>
    <w:p w14:paraId="07200EFE" w14:textId="77777777" w:rsidR="007D26D8" w:rsidRPr="00F60643" w:rsidRDefault="007D26D8" w:rsidP="007D26D8">
      <w:pPr>
        <w:pStyle w:val="B2"/>
        <w:ind w:left="0" w:firstLine="0"/>
      </w:pPr>
      <w:r w:rsidRPr="00F60643">
        <w:t xml:space="preserve">The UE shall submit the </w:t>
      </w:r>
      <w:proofErr w:type="spellStart"/>
      <w:r w:rsidRPr="00F60643">
        <w:rPr>
          <w:i/>
        </w:rPr>
        <w:t>SCGFailureInformation</w:t>
      </w:r>
      <w:proofErr w:type="spellEnd"/>
      <w:r w:rsidRPr="00F60643">
        <w:t xml:space="preserve"> message to lower layers for transmission.</w:t>
      </w:r>
    </w:p>
    <w:p w14:paraId="73EBC91D" w14:textId="77777777" w:rsidR="007D26D8" w:rsidRPr="00F60643" w:rsidRDefault="007D26D8" w:rsidP="007D26D8">
      <w:pPr>
        <w:pStyle w:val="H6"/>
      </w:pPr>
      <w:r w:rsidRPr="00F60643">
        <w:t>8.2.5.3.2.3</w:t>
      </w:r>
      <w:r w:rsidRPr="00F60643">
        <w:tab/>
        <w:t>Test description</w:t>
      </w:r>
    </w:p>
    <w:p w14:paraId="378F4922" w14:textId="77777777" w:rsidR="007D26D8" w:rsidRPr="00F60643" w:rsidRDefault="007D26D8" w:rsidP="007D26D8">
      <w:pPr>
        <w:pStyle w:val="H6"/>
      </w:pPr>
      <w:r w:rsidRPr="00F60643">
        <w:t>8.2.5.3.2.3.1</w:t>
      </w:r>
      <w:r w:rsidRPr="00F60643">
        <w:tab/>
        <w:t>Pre-test conditions</w:t>
      </w:r>
    </w:p>
    <w:p w14:paraId="0EF570E6" w14:textId="77777777" w:rsidR="007D26D8" w:rsidRPr="00F60643" w:rsidRDefault="007D26D8" w:rsidP="007D26D8">
      <w:pPr>
        <w:pStyle w:val="H6"/>
      </w:pPr>
      <w:r w:rsidRPr="00F60643">
        <w:t>System Simulator:</w:t>
      </w:r>
    </w:p>
    <w:p w14:paraId="78F8EF55" w14:textId="77777777" w:rsidR="007D26D8" w:rsidRPr="00F60643" w:rsidRDefault="007D26D8" w:rsidP="007D26D8">
      <w:pPr>
        <w:pStyle w:val="B1"/>
      </w:pPr>
      <w:r w:rsidRPr="00F60643">
        <w:t>-</w:t>
      </w:r>
      <w:r w:rsidRPr="00F60643">
        <w:tab/>
        <w:t xml:space="preserve">NR Cell 1 is the </w:t>
      </w:r>
      <w:proofErr w:type="spellStart"/>
      <w:r w:rsidRPr="00F60643">
        <w:t>PCell</w:t>
      </w:r>
      <w:proofErr w:type="spellEnd"/>
      <w:r w:rsidRPr="00F60643">
        <w:t xml:space="preserve"> and NR Cell 10 is the PSCell.</w:t>
      </w:r>
    </w:p>
    <w:p w14:paraId="01029089" w14:textId="0E68337C" w:rsidR="007D26D8" w:rsidRPr="00F60643" w:rsidRDefault="007D26D8" w:rsidP="007D26D8">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1" w:author="Deepak Ganapathy Muckatira" w:date="2021-08-02T23:20:00Z">
        <w:r>
          <w:rPr>
            <w:rFonts w:ascii="TimesNewRomanPSMT" w:hAnsi="TimesNewRomanPSMT"/>
            <w:color w:val="000000"/>
          </w:rPr>
          <w:t>1</w:t>
        </w:r>
      </w:ins>
      <w:del w:id="2" w:author="Deepak Ganapathy Muckatira" w:date="2021-08-02T23:20:00Z">
        <w:r w:rsidRPr="00F60643" w:rsidDel="007D26D8">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3" w:author="Deepak Ganapathy Muckatira" w:date="2021-08-02T23:20:00Z">
        <w:r w:rsidRPr="00F60643" w:rsidDel="007D26D8">
          <w:rPr>
            <w:rFonts w:ascii="TimesNewRomanPSMT" w:hAnsi="TimesNewRomanPSMT"/>
            <w:color w:val="000000"/>
          </w:rPr>
          <w:delText>s</w:delText>
        </w:r>
      </w:del>
      <w:ins w:id="4" w:author="Deepak Ganapathy Muckatira" w:date="2021-08-02T23:20:00Z">
        <w:r>
          <w:rPr>
            <w:rFonts w:ascii="TimesNewRomanPSMT" w:hAnsi="TimesNewRomanPSMT"/>
            <w:color w:val="000000"/>
          </w:rPr>
          <w:t xml:space="preserve"> 1</w:t>
        </w:r>
      </w:ins>
      <w:r w:rsidRPr="00F60643">
        <w:rPr>
          <w:rFonts w:ascii="TimesNewRomanPSMT" w:hAnsi="TimesNewRomanPSMT"/>
          <w:color w:val="000000"/>
        </w:rPr>
        <w:t>.</w:t>
      </w:r>
    </w:p>
    <w:p w14:paraId="5A6F8699" w14:textId="77777777" w:rsidR="007D26D8" w:rsidRPr="00F60643" w:rsidRDefault="007D26D8" w:rsidP="007D26D8">
      <w:pPr>
        <w:pStyle w:val="H6"/>
      </w:pPr>
      <w:r w:rsidRPr="00F60643">
        <w:t>UE:</w:t>
      </w:r>
    </w:p>
    <w:p w14:paraId="038B8995" w14:textId="77777777" w:rsidR="007D26D8" w:rsidRPr="00F60643" w:rsidRDefault="007D26D8" w:rsidP="007D26D8">
      <w:pPr>
        <w:pStyle w:val="B1"/>
      </w:pPr>
      <w:r w:rsidRPr="00F60643">
        <w:t>-</w:t>
      </w:r>
      <w:r w:rsidRPr="00F60643">
        <w:tab/>
        <w:t>None.</w:t>
      </w:r>
    </w:p>
    <w:p w14:paraId="1B29CA96" w14:textId="77777777" w:rsidR="007D26D8" w:rsidRPr="00F60643" w:rsidRDefault="007D26D8" w:rsidP="007D26D8">
      <w:pPr>
        <w:pStyle w:val="H6"/>
      </w:pPr>
      <w:r w:rsidRPr="00F60643">
        <w:t>Preamble:</w:t>
      </w:r>
    </w:p>
    <w:p w14:paraId="2D4D8B79" w14:textId="446A8304" w:rsidR="007D26D8" w:rsidRPr="00F60643" w:rsidRDefault="007D26D8" w:rsidP="007D26D8">
      <w:pPr>
        <w:pStyle w:val="B1"/>
      </w:pPr>
      <w:r w:rsidRPr="00F60643">
        <w:t>-</w:t>
      </w:r>
      <w:r w:rsidRPr="00F60643">
        <w:tab/>
        <w:t>The UE is in state RRC_CONNECTED using generic procedure parameter Connectivity (</w:t>
      </w:r>
      <w:r w:rsidRPr="00F60643">
        <w:rPr>
          <w:i/>
        </w:rPr>
        <w:t>NR-DC</w:t>
      </w:r>
      <w:r w:rsidRPr="00F60643">
        <w:t>) with DC bearer(MCG and SCG), and Test Loop Function (</w:t>
      </w:r>
      <w:r w:rsidRPr="00F60643">
        <w:rPr>
          <w:i/>
        </w:rPr>
        <w:t>On</w:t>
      </w:r>
      <w:r w:rsidRPr="00F60643">
        <w:t>) with UE test loop mode A according to TS 38.508-1 [4], Table 4.5.1-1</w:t>
      </w:r>
      <w:del w:id="5" w:author="Deepak Ganapathy Muckatira" w:date="2021-08-02T23:20:00Z">
        <w:r w:rsidRPr="00F60643" w:rsidDel="007D26D8">
          <w:delText>.</w:delText>
        </w:r>
      </w:del>
      <w:ins w:id="6" w:author="Deepak Ganapathy Muckatira" w:date="2021-08-02T23:20:00Z">
        <w:r w:rsidRPr="007D26D8">
          <w:t xml:space="preserve"> </w:t>
        </w:r>
      </w:ins>
      <w:ins w:id="7" w:author="Deepak Ganapathy Muckatira" w:date="2021-08-02T23:21:00Z">
        <w:r>
          <w:t xml:space="preserve">with </w:t>
        </w:r>
      </w:ins>
      <w:ins w:id="8" w:author="Deepak Ganapathy Muckatira" w:date="2021-08-02T23:20:00Z">
        <w:r>
          <w:t xml:space="preserve">the </w:t>
        </w:r>
        <w:r w:rsidRPr="007065F4">
          <w:t>exception that ciphering algorithm ‘nea0 (NULL)’ is configured.</w:t>
        </w:r>
        <w:r w:rsidRPr="007065F4">
          <w:rPr>
            <w:lang w:eastAsia="sv-SE"/>
          </w:rPr>
          <w:t xml:space="preserve"> </w:t>
        </w:r>
      </w:ins>
      <w:r w:rsidRPr="00F60643">
        <w:rPr>
          <w:lang w:eastAsia="sv-SE"/>
        </w:rPr>
        <w:t xml:space="preserve"> </w:t>
      </w:r>
    </w:p>
    <w:p w14:paraId="12EC7687" w14:textId="77777777" w:rsidR="007D26D8" w:rsidRPr="00F60643" w:rsidRDefault="007D26D8" w:rsidP="007D26D8">
      <w:pPr>
        <w:pStyle w:val="H6"/>
      </w:pPr>
      <w:r w:rsidRPr="00F60643">
        <w:lastRenderedPageBreak/>
        <w:t>8.2.5.3.2.3.2</w:t>
      </w:r>
      <w:r w:rsidRPr="00F60643">
        <w:tab/>
        <w:t>Test procedure sequence</w:t>
      </w:r>
    </w:p>
    <w:p w14:paraId="148BDD28" w14:textId="77777777" w:rsidR="007D26D8" w:rsidRPr="00F60643" w:rsidRDefault="007D26D8" w:rsidP="007D26D8">
      <w:pPr>
        <w:pStyle w:val="TH"/>
      </w:pPr>
      <w:r w:rsidRPr="00F60643">
        <w:t>Table 8.2.5.3.2.3.2-1: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D26D8" w:rsidRPr="00F60643" w14:paraId="194A874F" w14:textId="77777777" w:rsidTr="00E500C2">
        <w:tc>
          <w:tcPr>
            <w:tcW w:w="648" w:type="dxa"/>
            <w:tcBorders>
              <w:bottom w:val="nil"/>
            </w:tcBorders>
          </w:tcPr>
          <w:p w14:paraId="54AFFF47" w14:textId="77777777" w:rsidR="007D26D8" w:rsidRPr="00F60643" w:rsidRDefault="007D26D8" w:rsidP="00E500C2">
            <w:pPr>
              <w:pStyle w:val="TAH"/>
            </w:pPr>
            <w:r w:rsidRPr="00F60643">
              <w:t>St</w:t>
            </w:r>
          </w:p>
        </w:tc>
        <w:tc>
          <w:tcPr>
            <w:tcW w:w="3969" w:type="dxa"/>
            <w:tcBorders>
              <w:bottom w:val="nil"/>
            </w:tcBorders>
          </w:tcPr>
          <w:p w14:paraId="7EE12606" w14:textId="77777777" w:rsidR="007D26D8" w:rsidRPr="00F60643" w:rsidRDefault="007D26D8" w:rsidP="00E500C2">
            <w:pPr>
              <w:pStyle w:val="TAH"/>
            </w:pPr>
            <w:r w:rsidRPr="00F60643">
              <w:t>Procedure</w:t>
            </w:r>
          </w:p>
        </w:tc>
        <w:tc>
          <w:tcPr>
            <w:tcW w:w="3686" w:type="dxa"/>
            <w:gridSpan w:val="2"/>
          </w:tcPr>
          <w:p w14:paraId="1E7CAF37" w14:textId="77777777" w:rsidR="007D26D8" w:rsidRPr="00F60643" w:rsidRDefault="007D26D8" w:rsidP="00E500C2">
            <w:pPr>
              <w:pStyle w:val="TAH"/>
            </w:pPr>
            <w:r w:rsidRPr="00F60643">
              <w:t>Message Sequence</w:t>
            </w:r>
          </w:p>
        </w:tc>
        <w:tc>
          <w:tcPr>
            <w:tcW w:w="567" w:type="dxa"/>
            <w:tcBorders>
              <w:bottom w:val="nil"/>
            </w:tcBorders>
          </w:tcPr>
          <w:p w14:paraId="305A8E59" w14:textId="77777777" w:rsidR="007D26D8" w:rsidRPr="00F60643" w:rsidRDefault="007D26D8" w:rsidP="00E500C2">
            <w:pPr>
              <w:pStyle w:val="TAH"/>
            </w:pPr>
            <w:r w:rsidRPr="00F60643">
              <w:t>TP</w:t>
            </w:r>
          </w:p>
        </w:tc>
        <w:tc>
          <w:tcPr>
            <w:tcW w:w="892" w:type="dxa"/>
            <w:tcBorders>
              <w:bottom w:val="nil"/>
            </w:tcBorders>
          </w:tcPr>
          <w:p w14:paraId="1D13BD1B" w14:textId="77777777" w:rsidR="007D26D8" w:rsidRPr="00F60643" w:rsidRDefault="007D26D8" w:rsidP="00E500C2">
            <w:pPr>
              <w:pStyle w:val="TAH"/>
            </w:pPr>
            <w:r w:rsidRPr="00F60643">
              <w:t>Verdict</w:t>
            </w:r>
          </w:p>
        </w:tc>
      </w:tr>
      <w:tr w:rsidR="007D26D8" w:rsidRPr="00F60643" w14:paraId="1C12E8A3" w14:textId="77777777" w:rsidTr="00E500C2">
        <w:tc>
          <w:tcPr>
            <w:tcW w:w="648" w:type="dxa"/>
            <w:tcBorders>
              <w:top w:val="nil"/>
            </w:tcBorders>
          </w:tcPr>
          <w:p w14:paraId="5B3594A6" w14:textId="77777777" w:rsidR="007D26D8" w:rsidRPr="00F60643" w:rsidRDefault="007D26D8" w:rsidP="00E500C2">
            <w:pPr>
              <w:pStyle w:val="TAH"/>
            </w:pPr>
          </w:p>
        </w:tc>
        <w:tc>
          <w:tcPr>
            <w:tcW w:w="3969" w:type="dxa"/>
            <w:tcBorders>
              <w:top w:val="nil"/>
            </w:tcBorders>
          </w:tcPr>
          <w:p w14:paraId="319491ED" w14:textId="77777777" w:rsidR="007D26D8" w:rsidRPr="00F60643" w:rsidRDefault="007D26D8" w:rsidP="00E500C2">
            <w:pPr>
              <w:pStyle w:val="TAH"/>
            </w:pPr>
          </w:p>
        </w:tc>
        <w:tc>
          <w:tcPr>
            <w:tcW w:w="709" w:type="dxa"/>
          </w:tcPr>
          <w:p w14:paraId="2BAF00F9" w14:textId="77777777" w:rsidR="007D26D8" w:rsidRPr="00F60643" w:rsidRDefault="007D26D8" w:rsidP="00E500C2">
            <w:pPr>
              <w:pStyle w:val="TAH"/>
            </w:pPr>
            <w:r w:rsidRPr="00F60643">
              <w:t>U - S</w:t>
            </w:r>
          </w:p>
        </w:tc>
        <w:tc>
          <w:tcPr>
            <w:tcW w:w="2977" w:type="dxa"/>
          </w:tcPr>
          <w:p w14:paraId="73C51C0F" w14:textId="77777777" w:rsidR="007D26D8" w:rsidRPr="00F60643" w:rsidRDefault="007D26D8" w:rsidP="00E500C2">
            <w:pPr>
              <w:pStyle w:val="TAH"/>
            </w:pPr>
            <w:r w:rsidRPr="00F60643">
              <w:t>Message</w:t>
            </w:r>
          </w:p>
        </w:tc>
        <w:tc>
          <w:tcPr>
            <w:tcW w:w="567" w:type="dxa"/>
            <w:tcBorders>
              <w:top w:val="nil"/>
            </w:tcBorders>
          </w:tcPr>
          <w:p w14:paraId="6BD24FDA" w14:textId="77777777" w:rsidR="007D26D8" w:rsidRPr="00F60643" w:rsidRDefault="007D26D8" w:rsidP="00E500C2">
            <w:pPr>
              <w:pStyle w:val="TAH"/>
            </w:pPr>
          </w:p>
        </w:tc>
        <w:tc>
          <w:tcPr>
            <w:tcW w:w="892" w:type="dxa"/>
            <w:tcBorders>
              <w:top w:val="nil"/>
            </w:tcBorders>
          </w:tcPr>
          <w:p w14:paraId="7E4E4751" w14:textId="77777777" w:rsidR="007D26D8" w:rsidRPr="00F60643" w:rsidRDefault="007D26D8" w:rsidP="00E500C2">
            <w:pPr>
              <w:pStyle w:val="TAH"/>
            </w:pPr>
          </w:p>
        </w:tc>
      </w:tr>
      <w:tr w:rsidR="007D26D8" w:rsidRPr="00F60643" w14:paraId="1ED025EC" w14:textId="77777777" w:rsidTr="00E500C2">
        <w:tc>
          <w:tcPr>
            <w:tcW w:w="648" w:type="dxa"/>
          </w:tcPr>
          <w:p w14:paraId="1C737295" w14:textId="77777777" w:rsidR="007D26D8" w:rsidRPr="00F60643" w:rsidRDefault="007D26D8" w:rsidP="00E500C2">
            <w:pPr>
              <w:pStyle w:val="TAC"/>
              <w:rPr>
                <w:rFonts w:cs="Arial"/>
              </w:rPr>
            </w:pPr>
            <w:r w:rsidRPr="00F60643">
              <w:rPr>
                <w:rFonts w:cs="Arial"/>
              </w:rPr>
              <w:t>1</w:t>
            </w:r>
          </w:p>
        </w:tc>
        <w:tc>
          <w:tcPr>
            <w:tcW w:w="3969" w:type="dxa"/>
          </w:tcPr>
          <w:p w14:paraId="13FF8EE8" w14:textId="77777777" w:rsidR="007D26D8" w:rsidRPr="00F60643" w:rsidRDefault="007D26D8" w:rsidP="00E500C2">
            <w:pPr>
              <w:pStyle w:val="TAL"/>
              <w:rPr>
                <w:rFonts w:cs="Arial"/>
              </w:rPr>
            </w:pPr>
            <w:r w:rsidRPr="00F60643">
              <w:rPr>
                <w:rFonts w:cs="Arial"/>
              </w:rPr>
              <w:t xml:space="preserve">The SS transmits AMD PDU#1 on the DRB associated with SCG </w:t>
            </w:r>
          </w:p>
        </w:tc>
        <w:tc>
          <w:tcPr>
            <w:tcW w:w="709" w:type="dxa"/>
          </w:tcPr>
          <w:p w14:paraId="4E1A066A" w14:textId="77777777" w:rsidR="007D26D8" w:rsidRPr="00F60643" w:rsidRDefault="007D26D8" w:rsidP="00E500C2">
            <w:pPr>
              <w:pStyle w:val="TAC"/>
              <w:rPr>
                <w:rFonts w:cs="Arial"/>
              </w:rPr>
            </w:pPr>
            <w:r w:rsidRPr="00F60643">
              <w:rPr>
                <w:rFonts w:cs="Arial"/>
              </w:rPr>
              <w:t>&lt;--</w:t>
            </w:r>
          </w:p>
        </w:tc>
        <w:tc>
          <w:tcPr>
            <w:tcW w:w="2977" w:type="dxa"/>
          </w:tcPr>
          <w:p w14:paraId="5774E9D2" w14:textId="77777777" w:rsidR="007D26D8" w:rsidRPr="00F60643" w:rsidRDefault="007D26D8" w:rsidP="00E500C2">
            <w:pPr>
              <w:pStyle w:val="TAL"/>
              <w:rPr>
                <w:rFonts w:cs="Arial"/>
              </w:rPr>
            </w:pPr>
            <w:r w:rsidRPr="00F60643">
              <w:rPr>
                <w:rFonts w:cs="Arial"/>
              </w:rPr>
              <w:t>AMD PDU#1</w:t>
            </w:r>
          </w:p>
        </w:tc>
        <w:tc>
          <w:tcPr>
            <w:tcW w:w="567" w:type="dxa"/>
          </w:tcPr>
          <w:p w14:paraId="3B3B0AE9" w14:textId="77777777" w:rsidR="007D26D8" w:rsidRPr="00F60643" w:rsidRDefault="007D26D8" w:rsidP="00E500C2">
            <w:pPr>
              <w:pStyle w:val="TAC"/>
              <w:rPr>
                <w:rFonts w:cs="Arial"/>
              </w:rPr>
            </w:pPr>
            <w:r w:rsidRPr="00F60643">
              <w:rPr>
                <w:rFonts w:cs="Arial"/>
              </w:rPr>
              <w:t>-</w:t>
            </w:r>
          </w:p>
        </w:tc>
        <w:tc>
          <w:tcPr>
            <w:tcW w:w="892" w:type="dxa"/>
          </w:tcPr>
          <w:p w14:paraId="631E5C84" w14:textId="77777777" w:rsidR="007D26D8" w:rsidRPr="00F60643" w:rsidRDefault="007D26D8" w:rsidP="00E500C2">
            <w:pPr>
              <w:pStyle w:val="TAC"/>
              <w:rPr>
                <w:rFonts w:cs="Arial"/>
              </w:rPr>
            </w:pPr>
            <w:r w:rsidRPr="00F60643">
              <w:rPr>
                <w:rFonts w:cs="Arial"/>
              </w:rPr>
              <w:t>-</w:t>
            </w:r>
          </w:p>
        </w:tc>
      </w:tr>
      <w:tr w:rsidR="007D26D8" w:rsidRPr="00F60643" w14:paraId="0CAA2A78" w14:textId="77777777" w:rsidTr="00E500C2">
        <w:tc>
          <w:tcPr>
            <w:tcW w:w="648" w:type="dxa"/>
          </w:tcPr>
          <w:p w14:paraId="324B8CC7" w14:textId="77777777" w:rsidR="007D26D8" w:rsidRPr="00F60643" w:rsidRDefault="007D26D8" w:rsidP="00E500C2">
            <w:pPr>
              <w:pStyle w:val="TAC"/>
              <w:rPr>
                <w:rFonts w:cs="Arial"/>
                <w:szCs w:val="18"/>
              </w:rPr>
            </w:pPr>
            <w:r w:rsidRPr="00F60643">
              <w:rPr>
                <w:rFonts w:cs="Arial"/>
              </w:rPr>
              <w:t>2</w:t>
            </w:r>
          </w:p>
        </w:tc>
        <w:tc>
          <w:tcPr>
            <w:tcW w:w="3969" w:type="dxa"/>
          </w:tcPr>
          <w:p w14:paraId="1764710F" w14:textId="77777777" w:rsidR="007D26D8" w:rsidRPr="00F60643" w:rsidRDefault="007D26D8" w:rsidP="00E500C2">
            <w:pPr>
              <w:pStyle w:val="TAL"/>
              <w:rPr>
                <w:rFonts w:cs="Arial"/>
              </w:rPr>
            </w:pPr>
            <w:r w:rsidRPr="00F60643">
              <w:rPr>
                <w:rFonts w:cs="Arial"/>
              </w:rPr>
              <w:t xml:space="preserve">The UE transmits one AMD PDU#1 </w:t>
            </w:r>
          </w:p>
        </w:tc>
        <w:tc>
          <w:tcPr>
            <w:tcW w:w="709" w:type="dxa"/>
          </w:tcPr>
          <w:p w14:paraId="0351F9DC" w14:textId="77777777" w:rsidR="007D26D8" w:rsidRPr="00F60643" w:rsidRDefault="007D26D8" w:rsidP="00E500C2">
            <w:pPr>
              <w:pStyle w:val="TAC"/>
              <w:rPr>
                <w:rFonts w:cs="Arial"/>
              </w:rPr>
            </w:pPr>
            <w:r w:rsidRPr="00F60643">
              <w:rPr>
                <w:rFonts w:cs="Arial"/>
              </w:rPr>
              <w:t>--&gt;</w:t>
            </w:r>
          </w:p>
        </w:tc>
        <w:tc>
          <w:tcPr>
            <w:tcW w:w="2977" w:type="dxa"/>
          </w:tcPr>
          <w:p w14:paraId="7AEB233E" w14:textId="77777777" w:rsidR="007D26D8" w:rsidRPr="00F60643" w:rsidRDefault="007D26D8" w:rsidP="00E500C2">
            <w:pPr>
              <w:pStyle w:val="TAL"/>
              <w:rPr>
                <w:rFonts w:cs="Arial"/>
              </w:rPr>
            </w:pPr>
            <w:r w:rsidRPr="00F60643">
              <w:rPr>
                <w:rFonts w:cs="Arial"/>
              </w:rPr>
              <w:t>AMD PDU#1 (SN=0)</w:t>
            </w:r>
          </w:p>
          <w:p w14:paraId="29B3F5D1" w14:textId="77777777" w:rsidR="007D26D8" w:rsidRPr="00F60643" w:rsidRDefault="007D26D8" w:rsidP="00E500C2">
            <w:pPr>
              <w:pStyle w:val="TAL"/>
              <w:rPr>
                <w:rFonts w:cs="Arial"/>
              </w:rPr>
            </w:pPr>
          </w:p>
        </w:tc>
        <w:tc>
          <w:tcPr>
            <w:tcW w:w="567" w:type="dxa"/>
          </w:tcPr>
          <w:p w14:paraId="77EA19E1" w14:textId="77777777" w:rsidR="007D26D8" w:rsidRPr="00F60643" w:rsidRDefault="007D26D8" w:rsidP="00E500C2">
            <w:pPr>
              <w:pStyle w:val="TAC"/>
              <w:rPr>
                <w:rFonts w:cs="Arial"/>
                <w:szCs w:val="18"/>
              </w:rPr>
            </w:pPr>
            <w:r w:rsidRPr="00F60643">
              <w:rPr>
                <w:rFonts w:eastAsia="MS Gothic" w:cs="Arial"/>
              </w:rPr>
              <w:t>-</w:t>
            </w:r>
          </w:p>
        </w:tc>
        <w:tc>
          <w:tcPr>
            <w:tcW w:w="892" w:type="dxa"/>
          </w:tcPr>
          <w:p w14:paraId="6AEFCD76" w14:textId="77777777" w:rsidR="007D26D8" w:rsidRPr="00F60643" w:rsidRDefault="007D26D8" w:rsidP="00E500C2">
            <w:pPr>
              <w:pStyle w:val="TAC"/>
              <w:rPr>
                <w:rFonts w:cs="Arial"/>
                <w:szCs w:val="18"/>
              </w:rPr>
            </w:pPr>
            <w:r w:rsidRPr="00F60643">
              <w:rPr>
                <w:rFonts w:eastAsia="MS Gothic" w:cs="Arial"/>
              </w:rPr>
              <w:t>-</w:t>
            </w:r>
          </w:p>
        </w:tc>
      </w:tr>
      <w:tr w:rsidR="007D26D8" w:rsidRPr="00F60643" w14:paraId="034413FF" w14:textId="77777777" w:rsidTr="00E500C2">
        <w:tc>
          <w:tcPr>
            <w:tcW w:w="648" w:type="dxa"/>
          </w:tcPr>
          <w:p w14:paraId="772C0825" w14:textId="77777777" w:rsidR="007D26D8" w:rsidRPr="00F60643" w:rsidRDefault="007D26D8" w:rsidP="00E500C2">
            <w:pPr>
              <w:pStyle w:val="TAC"/>
              <w:rPr>
                <w:rFonts w:cs="Arial"/>
                <w:szCs w:val="18"/>
              </w:rPr>
            </w:pPr>
            <w:r w:rsidRPr="00F60643">
              <w:rPr>
                <w:rFonts w:cs="Arial"/>
              </w:rPr>
              <w:t>-</w:t>
            </w:r>
          </w:p>
        </w:tc>
        <w:tc>
          <w:tcPr>
            <w:tcW w:w="3969" w:type="dxa"/>
          </w:tcPr>
          <w:p w14:paraId="6F416960" w14:textId="77777777" w:rsidR="007D26D8" w:rsidRPr="00F60643" w:rsidRDefault="007D26D8" w:rsidP="00E500C2">
            <w:pPr>
              <w:pStyle w:val="TAL"/>
              <w:rPr>
                <w:rFonts w:cs="Arial"/>
              </w:rPr>
            </w:pPr>
            <w:r w:rsidRPr="00F60643">
              <w:rPr>
                <w:rFonts w:cs="Arial"/>
              </w:rPr>
              <w:t xml:space="preserve">EXCEPTION: Steps 3-4 are repeated </w:t>
            </w:r>
            <w:proofErr w:type="spellStart"/>
            <w:r w:rsidRPr="00F60643">
              <w:rPr>
                <w:rFonts w:cs="Arial"/>
              </w:rPr>
              <w:t>maxRetxThreshold</w:t>
            </w:r>
            <w:proofErr w:type="spellEnd"/>
            <w:r w:rsidRPr="00F60643">
              <w:rPr>
                <w:rFonts w:cs="Arial"/>
              </w:rPr>
              <w:t xml:space="preserve"> times</w:t>
            </w:r>
          </w:p>
          <w:p w14:paraId="3B74847B" w14:textId="77777777" w:rsidR="007D26D8" w:rsidRPr="00F60643" w:rsidRDefault="007D26D8" w:rsidP="00E500C2">
            <w:pPr>
              <w:pStyle w:val="TAL"/>
              <w:rPr>
                <w:rFonts w:cs="Arial"/>
              </w:rPr>
            </w:pPr>
          </w:p>
        </w:tc>
        <w:tc>
          <w:tcPr>
            <w:tcW w:w="709" w:type="dxa"/>
          </w:tcPr>
          <w:p w14:paraId="000B3F39" w14:textId="77777777" w:rsidR="007D26D8" w:rsidRPr="00F60643" w:rsidRDefault="007D26D8" w:rsidP="00E500C2">
            <w:pPr>
              <w:pStyle w:val="TAC"/>
              <w:rPr>
                <w:rFonts w:cs="Arial"/>
              </w:rPr>
            </w:pPr>
            <w:r w:rsidRPr="00F60643">
              <w:rPr>
                <w:rFonts w:cs="Arial"/>
              </w:rPr>
              <w:t>-</w:t>
            </w:r>
          </w:p>
        </w:tc>
        <w:tc>
          <w:tcPr>
            <w:tcW w:w="2977" w:type="dxa"/>
          </w:tcPr>
          <w:p w14:paraId="4A852DB2" w14:textId="77777777" w:rsidR="007D26D8" w:rsidRPr="00F60643" w:rsidRDefault="007D26D8" w:rsidP="00E500C2">
            <w:pPr>
              <w:pStyle w:val="TAL"/>
              <w:rPr>
                <w:rFonts w:cs="Arial"/>
              </w:rPr>
            </w:pPr>
            <w:r w:rsidRPr="00F60643">
              <w:rPr>
                <w:rFonts w:cs="Arial"/>
              </w:rPr>
              <w:t>-</w:t>
            </w:r>
          </w:p>
        </w:tc>
        <w:tc>
          <w:tcPr>
            <w:tcW w:w="567" w:type="dxa"/>
          </w:tcPr>
          <w:p w14:paraId="7236E426" w14:textId="77777777" w:rsidR="007D26D8" w:rsidRPr="00F60643" w:rsidRDefault="007D26D8" w:rsidP="00E500C2">
            <w:pPr>
              <w:pStyle w:val="TAC"/>
              <w:rPr>
                <w:rFonts w:cs="Arial"/>
                <w:szCs w:val="18"/>
              </w:rPr>
            </w:pPr>
            <w:r w:rsidRPr="00F60643">
              <w:rPr>
                <w:rFonts w:cs="Arial"/>
                <w:szCs w:val="18"/>
              </w:rPr>
              <w:t>-</w:t>
            </w:r>
          </w:p>
        </w:tc>
        <w:tc>
          <w:tcPr>
            <w:tcW w:w="892" w:type="dxa"/>
          </w:tcPr>
          <w:p w14:paraId="3EDB6F27" w14:textId="77777777" w:rsidR="007D26D8" w:rsidRPr="00F60643" w:rsidRDefault="007D26D8" w:rsidP="00E500C2">
            <w:pPr>
              <w:pStyle w:val="TAC"/>
              <w:rPr>
                <w:rFonts w:cs="Arial"/>
                <w:szCs w:val="18"/>
              </w:rPr>
            </w:pPr>
            <w:r w:rsidRPr="00F60643">
              <w:rPr>
                <w:rFonts w:cs="Arial"/>
                <w:szCs w:val="18"/>
              </w:rPr>
              <w:t>-</w:t>
            </w:r>
          </w:p>
        </w:tc>
      </w:tr>
      <w:tr w:rsidR="007D26D8" w:rsidRPr="00F60643" w14:paraId="0631937A" w14:textId="77777777" w:rsidTr="00E500C2">
        <w:tc>
          <w:tcPr>
            <w:tcW w:w="648" w:type="dxa"/>
          </w:tcPr>
          <w:p w14:paraId="65BFD588" w14:textId="77777777" w:rsidR="007D26D8" w:rsidRPr="00F60643" w:rsidRDefault="007D26D8" w:rsidP="00E500C2">
            <w:pPr>
              <w:pStyle w:val="TAC"/>
              <w:rPr>
                <w:rFonts w:cs="Arial"/>
                <w:szCs w:val="18"/>
              </w:rPr>
            </w:pPr>
            <w:r w:rsidRPr="00F60643">
              <w:rPr>
                <w:rFonts w:cs="Arial"/>
              </w:rPr>
              <w:t>3</w:t>
            </w:r>
          </w:p>
        </w:tc>
        <w:tc>
          <w:tcPr>
            <w:tcW w:w="3969" w:type="dxa"/>
          </w:tcPr>
          <w:p w14:paraId="0B6FAF95" w14:textId="77777777" w:rsidR="007D26D8" w:rsidRPr="00F60643" w:rsidRDefault="007D26D8" w:rsidP="00E500C2">
            <w:pPr>
              <w:pStyle w:val="TAL"/>
              <w:rPr>
                <w:rFonts w:cs="Arial"/>
              </w:rPr>
            </w:pPr>
            <w:r w:rsidRPr="00F60643">
              <w:rPr>
                <w:rFonts w:cs="Arial"/>
              </w:rPr>
              <w:t>The SS transmits an RLC STATUS PDU. ACK_SN =1 and NACK_SN =0.</w:t>
            </w:r>
          </w:p>
        </w:tc>
        <w:tc>
          <w:tcPr>
            <w:tcW w:w="709" w:type="dxa"/>
          </w:tcPr>
          <w:p w14:paraId="56AFA432" w14:textId="77777777" w:rsidR="007D26D8" w:rsidRPr="00F60643" w:rsidRDefault="007D26D8" w:rsidP="00E500C2">
            <w:pPr>
              <w:pStyle w:val="TAC"/>
              <w:rPr>
                <w:rFonts w:cs="Arial"/>
              </w:rPr>
            </w:pPr>
            <w:r w:rsidRPr="00F60643">
              <w:rPr>
                <w:rFonts w:cs="Arial"/>
              </w:rPr>
              <w:t>&lt;--</w:t>
            </w:r>
          </w:p>
        </w:tc>
        <w:tc>
          <w:tcPr>
            <w:tcW w:w="2977" w:type="dxa"/>
          </w:tcPr>
          <w:p w14:paraId="2B3AED6E" w14:textId="77777777" w:rsidR="007D26D8" w:rsidRPr="00F60643" w:rsidRDefault="007D26D8" w:rsidP="00E500C2">
            <w:pPr>
              <w:pStyle w:val="TAL"/>
              <w:rPr>
                <w:rFonts w:cs="Arial"/>
              </w:rPr>
            </w:pPr>
            <w:r w:rsidRPr="00F60643">
              <w:rPr>
                <w:rFonts w:cs="Arial"/>
              </w:rPr>
              <w:t>STATUS PDU</w:t>
            </w:r>
          </w:p>
        </w:tc>
        <w:tc>
          <w:tcPr>
            <w:tcW w:w="567" w:type="dxa"/>
          </w:tcPr>
          <w:p w14:paraId="0EB35195" w14:textId="77777777" w:rsidR="007D26D8" w:rsidRPr="00F60643" w:rsidRDefault="007D26D8" w:rsidP="00E500C2">
            <w:pPr>
              <w:pStyle w:val="TAC"/>
              <w:rPr>
                <w:rFonts w:cs="Arial"/>
                <w:szCs w:val="18"/>
              </w:rPr>
            </w:pPr>
            <w:r w:rsidRPr="00F60643">
              <w:rPr>
                <w:rFonts w:cs="Arial"/>
              </w:rPr>
              <w:t>-</w:t>
            </w:r>
          </w:p>
        </w:tc>
        <w:tc>
          <w:tcPr>
            <w:tcW w:w="892" w:type="dxa"/>
          </w:tcPr>
          <w:p w14:paraId="104D7296" w14:textId="77777777" w:rsidR="007D26D8" w:rsidRPr="00F60643" w:rsidRDefault="007D26D8" w:rsidP="00E500C2">
            <w:pPr>
              <w:pStyle w:val="TAC"/>
              <w:rPr>
                <w:rFonts w:cs="Arial"/>
                <w:szCs w:val="18"/>
              </w:rPr>
            </w:pPr>
            <w:r w:rsidRPr="00F60643">
              <w:rPr>
                <w:rFonts w:cs="Arial"/>
              </w:rPr>
              <w:t>-</w:t>
            </w:r>
          </w:p>
        </w:tc>
      </w:tr>
      <w:tr w:rsidR="007D26D8" w:rsidRPr="00F60643" w14:paraId="52E6BB86" w14:textId="77777777" w:rsidTr="00E500C2">
        <w:tc>
          <w:tcPr>
            <w:tcW w:w="648" w:type="dxa"/>
          </w:tcPr>
          <w:p w14:paraId="36F35E87" w14:textId="77777777" w:rsidR="007D26D8" w:rsidRPr="00F60643" w:rsidRDefault="007D26D8" w:rsidP="00E500C2">
            <w:pPr>
              <w:pStyle w:val="TAC"/>
              <w:rPr>
                <w:rFonts w:cs="Arial"/>
              </w:rPr>
            </w:pPr>
            <w:r w:rsidRPr="00F60643">
              <w:rPr>
                <w:rFonts w:cs="Arial"/>
                <w:szCs w:val="18"/>
              </w:rPr>
              <w:t>4</w:t>
            </w:r>
          </w:p>
        </w:tc>
        <w:tc>
          <w:tcPr>
            <w:tcW w:w="3969" w:type="dxa"/>
          </w:tcPr>
          <w:p w14:paraId="317E2527" w14:textId="77777777" w:rsidR="007D26D8" w:rsidRPr="00F60643" w:rsidRDefault="007D26D8" w:rsidP="00E500C2">
            <w:pPr>
              <w:pStyle w:val="TAL"/>
              <w:rPr>
                <w:rFonts w:cs="Arial"/>
              </w:rPr>
            </w:pPr>
            <w:r w:rsidRPr="00F60643">
              <w:rPr>
                <w:rFonts w:cs="Arial"/>
              </w:rPr>
              <w:t xml:space="preserve">The UE transmits one AMD PDU#1 </w:t>
            </w:r>
          </w:p>
        </w:tc>
        <w:tc>
          <w:tcPr>
            <w:tcW w:w="709" w:type="dxa"/>
          </w:tcPr>
          <w:p w14:paraId="4F642747" w14:textId="77777777" w:rsidR="007D26D8" w:rsidRPr="00F60643" w:rsidRDefault="007D26D8" w:rsidP="00E500C2">
            <w:pPr>
              <w:pStyle w:val="TAC"/>
              <w:rPr>
                <w:rFonts w:cs="Arial"/>
              </w:rPr>
            </w:pPr>
            <w:r w:rsidRPr="00F60643">
              <w:rPr>
                <w:rFonts w:cs="Arial"/>
              </w:rPr>
              <w:t>--&gt;</w:t>
            </w:r>
          </w:p>
        </w:tc>
        <w:tc>
          <w:tcPr>
            <w:tcW w:w="2977" w:type="dxa"/>
          </w:tcPr>
          <w:p w14:paraId="5043AE07" w14:textId="77777777" w:rsidR="007D26D8" w:rsidRPr="00F60643" w:rsidRDefault="007D26D8" w:rsidP="00E500C2">
            <w:pPr>
              <w:pStyle w:val="TAL"/>
              <w:rPr>
                <w:rFonts w:cs="Arial"/>
              </w:rPr>
            </w:pPr>
            <w:r w:rsidRPr="00F60643">
              <w:rPr>
                <w:rFonts w:cs="Arial"/>
              </w:rPr>
              <w:t>AMD PDU#1 (SN=0)</w:t>
            </w:r>
          </w:p>
          <w:p w14:paraId="4F781736" w14:textId="77777777" w:rsidR="007D26D8" w:rsidRPr="00F60643" w:rsidRDefault="007D26D8" w:rsidP="00E500C2">
            <w:pPr>
              <w:pStyle w:val="TAL"/>
              <w:rPr>
                <w:rFonts w:cs="Arial"/>
                <w:color w:val="000000"/>
              </w:rPr>
            </w:pPr>
          </w:p>
        </w:tc>
        <w:tc>
          <w:tcPr>
            <w:tcW w:w="567" w:type="dxa"/>
          </w:tcPr>
          <w:p w14:paraId="4D1F5632" w14:textId="77777777" w:rsidR="007D26D8" w:rsidRPr="00F60643" w:rsidRDefault="007D26D8" w:rsidP="00E500C2">
            <w:pPr>
              <w:pStyle w:val="TAC"/>
              <w:rPr>
                <w:rFonts w:cs="Arial"/>
              </w:rPr>
            </w:pPr>
            <w:r w:rsidRPr="00F60643">
              <w:rPr>
                <w:rFonts w:cs="Arial"/>
                <w:szCs w:val="18"/>
              </w:rPr>
              <w:t>-</w:t>
            </w:r>
          </w:p>
        </w:tc>
        <w:tc>
          <w:tcPr>
            <w:tcW w:w="892" w:type="dxa"/>
          </w:tcPr>
          <w:p w14:paraId="463AA55D" w14:textId="77777777" w:rsidR="007D26D8" w:rsidRPr="00F60643" w:rsidRDefault="007D26D8" w:rsidP="00E500C2">
            <w:pPr>
              <w:pStyle w:val="TAC"/>
              <w:rPr>
                <w:rFonts w:cs="Arial"/>
              </w:rPr>
            </w:pPr>
            <w:r w:rsidRPr="00F60643">
              <w:rPr>
                <w:rFonts w:cs="Arial"/>
                <w:szCs w:val="18"/>
              </w:rPr>
              <w:t>-</w:t>
            </w:r>
          </w:p>
        </w:tc>
      </w:tr>
      <w:tr w:rsidR="007D26D8" w:rsidRPr="00F60643" w14:paraId="55D1CEFA" w14:textId="77777777" w:rsidTr="00E500C2">
        <w:tc>
          <w:tcPr>
            <w:tcW w:w="648" w:type="dxa"/>
          </w:tcPr>
          <w:p w14:paraId="78B4DC3E" w14:textId="77777777" w:rsidR="007D26D8" w:rsidRPr="00F60643" w:rsidRDefault="007D26D8" w:rsidP="00E500C2">
            <w:pPr>
              <w:pStyle w:val="TAC"/>
              <w:rPr>
                <w:rFonts w:cs="Arial"/>
              </w:rPr>
            </w:pPr>
            <w:r w:rsidRPr="00F60643">
              <w:rPr>
                <w:rFonts w:cs="Arial"/>
              </w:rPr>
              <w:t>5</w:t>
            </w:r>
          </w:p>
        </w:tc>
        <w:tc>
          <w:tcPr>
            <w:tcW w:w="3969" w:type="dxa"/>
          </w:tcPr>
          <w:p w14:paraId="4D722B30" w14:textId="77777777" w:rsidR="007D26D8" w:rsidRPr="00F60643" w:rsidRDefault="007D26D8" w:rsidP="00E500C2">
            <w:pPr>
              <w:pStyle w:val="TAL"/>
              <w:rPr>
                <w:rFonts w:cs="Arial"/>
              </w:rPr>
            </w:pPr>
            <w:r w:rsidRPr="00F60643">
              <w:rPr>
                <w:rFonts w:cs="Arial"/>
              </w:rPr>
              <w:t>The SS transmits an RLC STATUS PDU. ACK_SN =1 and NACK_SN =0.</w:t>
            </w:r>
          </w:p>
        </w:tc>
        <w:tc>
          <w:tcPr>
            <w:tcW w:w="709" w:type="dxa"/>
          </w:tcPr>
          <w:p w14:paraId="2FEFA33C" w14:textId="77777777" w:rsidR="007D26D8" w:rsidRPr="00F60643" w:rsidRDefault="007D26D8" w:rsidP="00E500C2">
            <w:pPr>
              <w:pStyle w:val="TAC"/>
              <w:rPr>
                <w:rFonts w:cs="Arial"/>
              </w:rPr>
            </w:pPr>
            <w:r w:rsidRPr="00F60643">
              <w:rPr>
                <w:rFonts w:cs="Arial"/>
              </w:rPr>
              <w:t>&lt;--</w:t>
            </w:r>
          </w:p>
        </w:tc>
        <w:tc>
          <w:tcPr>
            <w:tcW w:w="2977" w:type="dxa"/>
          </w:tcPr>
          <w:p w14:paraId="175603A0" w14:textId="77777777" w:rsidR="007D26D8" w:rsidRPr="00F60643" w:rsidRDefault="007D26D8" w:rsidP="00E500C2">
            <w:pPr>
              <w:pStyle w:val="TAL"/>
              <w:rPr>
                <w:rFonts w:cs="Arial"/>
                <w:i/>
                <w:szCs w:val="18"/>
              </w:rPr>
            </w:pPr>
            <w:r w:rsidRPr="00F60643">
              <w:rPr>
                <w:rFonts w:cs="Arial"/>
              </w:rPr>
              <w:t>STATUS PDU</w:t>
            </w:r>
          </w:p>
        </w:tc>
        <w:tc>
          <w:tcPr>
            <w:tcW w:w="567" w:type="dxa"/>
          </w:tcPr>
          <w:p w14:paraId="59D5C7E5" w14:textId="77777777" w:rsidR="007D26D8" w:rsidRPr="00F60643" w:rsidRDefault="007D26D8" w:rsidP="00E500C2">
            <w:pPr>
              <w:pStyle w:val="TAC"/>
              <w:rPr>
                <w:rFonts w:cs="Arial"/>
              </w:rPr>
            </w:pPr>
            <w:r w:rsidRPr="00F60643">
              <w:rPr>
                <w:rFonts w:cs="Arial"/>
              </w:rPr>
              <w:t>-</w:t>
            </w:r>
          </w:p>
        </w:tc>
        <w:tc>
          <w:tcPr>
            <w:tcW w:w="892" w:type="dxa"/>
          </w:tcPr>
          <w:p w14:paraId="796293EC" w14:textId="77777777" w:rsidR="007D26D8" w:rsidRPr="00F60643" w:rsidRDefault="007D26D8" w:rsidP="00E500C2">
            <w:pPr>
              <w:pStyle w:val="TAC"/>
              <w:rPr>
                <w:rFonts w:cs="Arial"/>
              </w:rPr>
            </w:pPr>
            <w:r w:rsidRPr="00F60643">
              <w:rPr>
                <w:rFonts w:cs="Arial"/>
              </w:rPr>
              <w:t>-</w:t>
            </w:r>
          </w:p>
        </w:tc>
      </w:tr>
      <w:tr w:rsidR="007D26D8" w:rsidRPr="00F60643" w14:paraId="5080F925" w14:textId="77777777" w:rsidTr="00E500C2">
        <w:tc>
          <w:tcPr>
            <w:tcW w:w="648" w:type="dxa"/>
          </w:tcPr>
          <w:p w14:paraId="6CFE2B9A" w14:textId="77777777" w:rsidR="007D26D8" w:rsidRPr="00F60643" w:rsidRDefault="007D26D8" w:rsidP="00E500C2">
            <w:pPr>
              <w:pStyle w:val="TAC"/>
              <w:rPr>
                <w:rFonts w:cs="Arial"/>
              </w:rPr>
            </w:pPr>
            <w:r w:rsidRPr="00F60643">
              <w:rPr>
                <w:rFonts w:cs="Arial"/>
              </w:rPr>
              <w:t>6</w:t>
            </w:r>
          </w:p>
        </w:tc>
        <w:tc>
          <w:tcPr>
            <w:tcW w:w="3969" w:type="dxa"/>
          </w:tcPr>
          <w:p w14:paraId="6DDBAA87" w14:textId="77777777" w:rsidR="007D26D8" w:rsidRPr="00F60643" w:rsidRDefault="007D26D8" w:rsidP="00E500C2">
            <w:pPr>
              <w:pStyle w:val="TAL"/>
              <w:rPr>
                <w:rFonts w:cs="Arial"/>
              </w:rPr>
            </w:pPr>
            <w:r w:rsidRPr="00F60643">
              <w:rPr>
                <w:rFonts w:cs="Arial"/>
              </w:rPr>
              <w:t xml:space="preserve">Check: Does the UE transmit in the next 5 sec (arbitrary value) a </w:t>
            </w:r>
            <w:proofErr w:type="spellStart"/>
            <w:r w:rsidRPr="00F60643">
              <w:rPr>
                <w:rFonts w:cs="Arial"/>
                <w:i/>
                <w:iCs/>
              </w:rPr>
              <w:t>SCGFailureInformation</w:t>
            </w:r>
            <w:proofErr w:type="spellEnd"/>
            <w:r w:rsidRPr="00F60643">
              <w:rPr>
                <w:rFonts w:cs="Arial"/>
              </w:rPr>
              <w:t xml:space="preserve"> message with </w:t>
            </w:r>
            <w:proofErr w:type="spellStart"/>
            <w:r w:rsidRPr="00F60643">
              <w:rPr>
                <w:rFonts w:cs="Arial"/>
                <w:i/>
              </w:rPr>
              <w:t>failure</w:t>
            </w:r>
            <w:r w:rsidRPr="00F60643">
              <w:rPr>
                <w:rFonts w:cs="Arial"/>
                <w:i/>
                <w:lang w:eastAsia="zh-CN"/>
              </w:rPr>
              <w:t>Type</w:t>
            </w:r>
            <w:proofErr w:type="spellEnd"/>
            <w:r w:rsidRPr="00F60643">
              <w:rPr>
                <w:rFonts w:cs="Arial"/>
                <w:lang w:eastAsia="zh-CN"/>
              </w:rPr>
              <w:t xml:space="preserve"> set </w:t>
            </w:r>
            <w:r w:rsidRPr="00F60643">
              <w:rPr>
                <w:rFonts w:cs="Arial"/>
                <w:szCs w:val="18"/>
                <w:lang w:eastAsia="zh-CN"/>
              </w:rPr>
              <w:t>to ‘</w:t>
            </w:r>
            <w:proofErr w:type="spellStart"/>
            <w:r w:rsidRPr="00F60643">
              <w:rPr>
                <w:rFonts w:cs="Arial"/>
                <w:i/>
                <w:szCs w:val="18"/>
              </w:rPr>
              <w:t>rlc</w:t>
            </w:r>
            <w:proofErr w:type="spellEnd"/>
            <w:r w:rsidRPr="00F60643">
              <w:rPr>
                <w:rFonts w:cs="Arial"/>
                <w:i/>
                <w:szCs w:val="18"/>
              </w:rPr>
              <w:t>-MaxNumRetx</w:t>
            </w:r>
            <w:r w:rsidRPr="00F60643">
              <w:rPr>
                <w:rFonts w:cs="Arial"/>
                <w:szCs w:val="18"/>
                <w:lang w:eastAsia="zh-CN"/>
              </w:rPr>
              <w:t>’</w:t>
            </w:r>
            <w:r w:rsidRPr="00F60643">
              <w:rPr>
                <w:rFonts w:cs="Arial"/>
                <w:szCs w:val="18"/>
              </w:rPr>
              <w:t>?</w:t>
            </w:r>
          </w:p>
        </w:tc>
        <w:tc>
          <w:tcPr>
            <w:tcW w:w="709" w:type="dxa"/>
          </w:tcPr>
          <w:p w14:paraId="1F29F95A" w14:textId="77777777" w:rsidR="007D26D8" w:rsidRPr="00F60643" w:rsidRDefault="007D26D8" w:rsidP="00E500C2">
            <w:pPr>
              <w:pStyle w:val="TAC"/>
              <w:rPr>
                <w:rFonts w:cs="Arial"/>
              </w:rPr>
            </w:pPr>
            <w:r w:rsidRPr="00F60643">
              <w:rPr>
                <w:rFonts w:cs="Arial"/>
              </w:rPr>
              <w:t>--&gt;</w:t>
            </w:r>
          </w:p>
        </w:tc>
        <w:tc>
          <w:tcPr>
            <w:tcW w:w="2977" w:type="dxa"/>
          </w:tcPr>
          <w:p w14:paraId="284FB25C" w14:textId="77777777" w:rsidR="007D26D8" w:rsidRPr="00F60643" w:rsidRDefault="007D26D8" w:rsidP="00E500C2">
            <w:pPr>
              <w:pStyle w:val="TAL"/>
              <w:rPr>
                <w:rFonts w:cs="Arial"/>
                <w:i/>
                <w:color w:val="000000"/>
              </w:rPr>
            </w:pPr>
            <w:proofErr w:type="spellStart"/>
            <w:r w:rsidRPr="00F60643">
              <w:rPr>
                <w:rFonts w:cs="Arial"/>
                <w:i/>
                <w:szCs w:val="18"/>
              </w:rPr>
              <w:t>SCGFailureInformation</w:t>
            </w:r>
            <w:proofErr w:type="spellEnd"/>
          </w:p>
        </w:tc>
        <w:tc>
          <w:tcPr>
            <w:tcW w:w="567" w:type="dxa"/>
          </w:tcPr>
          <w:p w14:paraId="147A43E6" w14:textId="77777777" w:rsidR="007D26D8" w:rsidRPr="00F60643" w:rsidRDefault="007D26D8" w:rsidP="00E500C2">
            <w:pPr>
              <w:pStyle w:val="TAC"/>
              <w:rPr>
                <w:rFonts w:cs="Arial"/>
              </w:rPr>
            </w:pPr>
            <w:r w:rsidRPr="00F60643">
              <w:rPr>
                <w:rFonts w:cs="Arial"/>
              </w:rPr>
              <w:t>1</w:t>
            </w:r>
          </w:p>
        </w:tc>
        <w:tc>
          <w:tcPr>
            <w:tcW w:w="892" w:type="dxa"/>
          </w:tcPr>
          <w:p w14:paraId="318B852E" w14:textId="77777777" w:rsidR="007D26D8" w:rsidRPr="00F60643" w:rsidRDefault="007D26D8" w:rsidP="00E500C2">
            <w:pPr>
              <w:pStyle w:val="TAC"/>
              <w:rPr>
                <w:rFonts w:cs="Arial"/>
              </w:rPr>
            </w:pPr>
            <w:r w:rsidRPr="00F60643">
              <w:rPr>
                <w:rFonts w:cs="Arial"/>
              </w:rPr>
              <w:t>P</w:t>
            </w:r>
          </w:p>
        </w:tc>
      </w:tr>
    </w:tbl>
    <w:p w14:paraId="7EE2EC8F" w14:textId="77777777" w:rsidR="007D26D8" w:rsidRPr="00F60643" w:rsidRDefault="007D26D8" w:rsidP="007D26D8"/>
    <w:p w14:paraId="629A2E45" w14:textId="77777777" w:rsidR="007D26D8" w:rsidRPr="00F60643" w:rsidRDefault="007D26D8" w:rsidP="007D26D8">
      <w:pPr>
        <w:pStyle w:val="H6"/>
      </w:pPr>
      <w:r w:rsidRPr="00F60643">
        <w:t>8.2.5.3.2.3.3</w:t>
      </w:r>
      <w:r w:rsidRPr="00F60643">
        <w:tab/>
        <w:t>Specific message contents</w:t>
      </w:r>
    </w:p>
    <w:p w14:paraId="4FEE04E0" w14:textId="77777777" w:rsidR="007D26D8" w:rsidRPr="00F60643" w:rsidRDefault="007D26D8" w:rsidP="007D26D8">
      <w:pPr>
        <w:pStyle w:val="TH"/>
      </w:pPr>
      <w:r w:rsidRPr="00F60643">
        <w:t xml:space="preserve">Table 8.2.5.3.2.3.3-1: </w:t>
      </w:r>
      <w:proofErr w:type="spellStart"/>
      <w:r w:rsidRPr="00F60643">
        <w:rPr>
          <w:i/>
        </w:rPr>
        <w:t>SCGFailureInformation</w:t>
      </w:r>
      <w:proofErr w:type="spellEnd"/>
      <w:r w:rsidRPr="00F60643">
        <w:rPr>
          <w:i/>
        </w:rPr>
        <w:t xml:space="preserve"> </w:t>
      </w:r>
      <w:r w:rsidRPr="00F60643">
        <w:t>(step 6, Table 8.2.5.3.2.3.2-1)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6D8" w:rsidRPr="00F60643" w14:paraId="5835954B"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93DF038" w14:textId="77777777" w:rsidR="007D26D8" w:rsidRPr="00F60643" w:rsidRDefault="007D26D8" w:rsidP="00E500C2">
            <w:pPr>
              <w:pStyle w:val="TAL"/>
            </w:pPr>
            <w:r w:rsidRPr="00F60643">
              <w:t>Derivation Path: TS 38.508-1 [4], Table 4.6.1-24A</w:t>
            </w:r>
          </w:p>
        </w:tc>
      </w:tr>
      <w:tr w:rsidR="007D26D8" w:rsidRPr="00F60643" w14:paraId="3DD4BF33"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4F51" w14:textId="77777777" w:rsidR="007D26D8" w:rsidRPr="00F60643" w:rsidRDefault="007D26D8"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88D94" w14:textId="77777777" w:rsidR="007D26D8" w:rsidRPr="00F60643" w:rsidRDefault="007D26D8"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0E40" w14:textId="77777777" w:rsidR="007D26D8" w:rsidRPr="00F60643" w:rsidRDefault="007D26D8"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A2E3" w14:textId="77777777" w:rsidR="007D26D8" w:rsidRPr="00F60643" w:rsidRDefault="007D26D8" w:rsidP="00E500C2">
            <w:pPr>
              <w:pStyle w:val="TAH"/>
            </w:pPr>
            <w:r w:rsidRPr="00F60643">
              <w:t>Condition</w:t>
            </w:r>
          </w:p>
        </w:tc>
      </w:tr>
      <w:tr w:rsidR="007D26D8" w:rsidRPr="00F60643" w14:paraId="7108BFF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7CE30" w14:textId="77777777" w:rsidR="007D26D8" w:rsidRPr="00F60643" w:rsidRDefault="007D26D8" w:rsidP="00E500C2">
            <w:pPr>
              <w:pStyle w:val="TAL"/>
            </w:pPr>
            <w:proofErr w:type="spellStart"/>
            <w:proofErr w:type="gramStart"/>
            <w:r w:rsidRPr="00F60643">
              <w:t>SCGFailureInformation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C5EE"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01AB"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DE88" w14:textId="77777777" w:rsidR="007D26D8" w:rsidRPr="00F60643" w:rsidRDefault="007D26D8" w:rsidP="00E500C2">
            <w:pPr>
              <w:pStyle w:val="TAL"/>
            </w:pPr>
          </w:p>
        </w:tc>
      </w:tr>
      <w:tr w:rsidR="007D26D8" w:rsidRPr="00F60643" w14:paraId="0353C02B"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9B8FA" w14:textId="77777777" w:rsidR="007D26D8" w:rsidRPr="00F60643" w:rsidRDefault="007D26D8" w:rsidP="00E500C2">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4309"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7F9E"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B7F4" w14:textId="77777777" w:rsidR="007D26D8" w:rsidRPr="00F60643" w:rsidRDefault="007D26D8" w:rsidP="00E500C2">
            <w:pPr>
              <w:pStyle w:val="TAL"/>
            </w:pPr>
          </w:p>
        </w:tc>
      </w:tr>
      <w:tr w:rsidR="007D26D8" w:rsidRPr="00F60643" w14:paraId="2AAD70D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F1C3" w14:textId="77777777" w:rsidR="007D26D8" w:rsidRPr="00F60643" w:rsidRDefault="007D26D8" w:rsidP="00E500C2">
            <w:pPr>
              <w:pStyle w:val="TAL"/>
            </w:pPr>
            <w:r w:rsidRPr="00F60643">
              <w:t xml:space="preserve">    </w:t>
            </w:r>
            <w:proofErr w:type="spellStart"/>
            <w:r w:rsidRPr="00F60643">
              <w:t>scgFailureInformation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BE6"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E106"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A7BB" w14:textId="77777777" w:rsidR="007D26D8" w:rsidRPr="00F60643" w:rsidRDefault="007D26D8" w:rsidP="00E500C2">
            <w:pPr>
              <w:pStyle w:val="TAL"/>
            </w:pPr>
          </w:p>
        </w:tc>
      </w:tr>
      <w:tr w:rsidR="007D26D8" w:rsidRPr="00F60643" w14:paraId="104C68C2"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0C59" w14:textId="77777777" w:rsidR="007D26D8" w:rsidRPr="00F60643" w:rsidRDefault="007D26D8" w:rsidP="00E500C2">
            <w:pPr>
              <w:pStyle w:val="TAL"/>
            </w:pPr>
            <w:r w:rsidRPr="00F60643">
              <w:t xml:space="preserve">        </w:t>
            </w:r>
            <w:proofErr w:type="spellStart"/>
            <w:r w:rsidRPr="00F60643">
              <w:rPr>
                <w:rFonts w:eastAsia="Malgun Gothic"/>
              </w:rPr>
              <w:t>FailureReportSCG</w:t>
            </w:r>
            <w:proofErr w:type="spellEnd"/>
            <w:r w:rsidRPr="00F60643">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922A"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3B4F"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2EAD" w14:textId="77777777" w:rsidR="007D26D8" w:rsidRPr="00F60643" w:rsidRDefault="007D26D8" w:rsidP="00E500C2">
            <w:pPr>
              <w:pStyle w:val="TAL"/>
            </w:pPr>
          </w:p>
        </w:tc>
      </w:tr>
      <w:tr w:rsidR="007D26D8" w:rsidRPr="00F60643" w14:paraId="5520DE92"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A002" w14:textId="77777777" w:rsidR="007D26D8" w:rsidRPr="00F60643" w:rsidRDefault="007D26D8" w:rsidP="00E500C2">
            <w:pPr>
              <w:pStyle w:val="TAL"/>
            </w:pPr>
            <w:r w:rsidRPr="00F60643">
              <w:t xml:space="preserve">          </w:t>
            </w:r>
            <w:proofErr w:type="spellStart"/>
            <w:r w:rsidRPr="00F60643">
              <w:rPr>
                <w:rFonts w:eastAsia="Malgun Gothic"/>
              </w:rPr>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5C24" w14:textId="77777777" w:rsidR="007D26D8" w:rsidRPr="00F60643" w:rsidRDefault="007D26D8" w:rsidP="00E500C2">
            <w:pPr>
              <w:pStyle w:val="TAL"/>
            </w:pPr>
            <w:proofErr w:type="spellStart"/>
            <w:r w:rsidRPr="00F60643">
              <w:t>rlc</w:t>
            </w:r>
            <w:proofErr w:type="spellEnd"/>
            <w:r w:rsidRPr="00F60643">
              <w:t>-MaxNumRetx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D51B"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2262" w14:textId="77777777" w:rsidR="007D26D8" w:rsidRPr="00F60643" w:rsidRDefault="007D26D8" w:rsidP="00E500C2">
            <w:pPr>
              <w:pStyle w:val="TAL"/>
            </w:pPr>
          </w:p>
        </w:tc>
      </w:tr>
      <w:tr w:rsidR="007D26D8" w:rsidRPr="00F60643" w14:paraId="2FCD3B28"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6B97" w14:textId="77777777" w:rsidR="007D26D8" w:rsidRPr="00F60643" w:rsidRDefault="007D26D8" w:rsidP="00E500C2">
            <w:pPr>
              <w:pStyle w:val="TAL"/>
            </w:pPr>
            <w:r w:rsidRPr="00F60643">
              <w:t xml:space="preserve">          </w:t>
            </w:r>
            <w:proofErr w:type="spellStart"/>
            <w:r w:rsidRPr="00F60643">
              <w:rPr>
                <w:rFonts w:eastAsia="Malgun Gothic"/>
              </w:rPr>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76EA" w14:textId="77777777" w:rsidR="007D26D8" w:rsidRPr="00F60643" w:rsidRDefault="007D26D8"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E0E7"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B4FD" w14:textId="77777777" w:rsidR="007D26D8" w:rsidRPr="00F60643" w:rsidRDefault="007D26D8" w:rsidP="00E500C2">
            <w:pPr>
              <w:pStyle w:val="TAL"/>
            </w:pPr>
          </w:p>
        </w:tc>
      </w:tr>
      <w:tr w:rsidR="007D26D8" w:rsidRPr="00F60643" w14:paraId="4B707286"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40ED" w14:textId="77777777" w:rsidR="007D26D8" w:rsidRPr="00F60643" w:rsidRDefault="007D26D8"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A44E" w14:textId="77777777" w:rsidR="007D26D8" w:rsidRPr="00F60643" w:rsidRDefault="007D26D8" w:rsidP="00E500C2">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26DE"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E705" w14:textId="77777777" w:rsidR="007D26D8" w:rsidRPr="00F60643" w:rsidRDefault="007D26D8" w:rsidP="00E500C2">
            <w:pPr>
              <w:pStyle w:val="TAL"/>
            </w:pPr>
          </w:p>
        </w:tc>
      </w:tr>
      <w:tr w:rsidR="007D26D8" w:rsidRPr="00F60643" w14:paraId="3776E52E"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5200" w14:textId="77777777" w:rsidR="007D26D8" w:rsidRPr="00F60643" w:rsidRDefault="007D26D8" w:rsidP="00E500C2">
            <w:pPr>
              <w:pStyle w:val="TAL"/>
            </w:pPr>
            <w:r w:rsidRPr="00F60643">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A33E"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41D0"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9C8E" w14:textId="77777777" w:rsidR="007D26D8" w:rsidRPr="00F60643" w:rsidRDefault="007D26D8" w:rsidP="00E500C2">
            <w:pPr>
              <w:pStyle w:val="TAL"/>
            </w:pPr>
          </w:p>
        </w:tc>
      </w:tr>
      <w:tr w:rsidR="007D26D8" w:rsidRPr="00F60643" w14:paraId="68EB0841"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2D745" w14:textId="77777777" w:rsidR="007D26D8" w:rsidRPr="00F60643" w:rsidRDefault="007D26D8" w:rsidP="00E500C2">
            <w:pPr>
              <w:pStyle w:val="TAL"/>
            </w:pPr>
            <w:r w:rsidRPr="00F60643">
              <w:t xml:space="preserve">      </w:t>
            </w:r>
            <w:proofErr w:type="spellStart"/>
            <w:r w:rsidRPr="00F60643">
              <w:t>nonCriticalExtension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96FCD" w14:textId="77777777" w:rsidR="007D26D8" w:rsidRPr="00F60643" w:rsidRDefault="007D26D8"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B702"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8FA9" w14:textId="77777777" w:rsidR="007D26D8" w:rsidRPr="00F60643" w:rsidRDefault="007D26D8" w:rsidP="00E500C2">
            <w:pPr>
              <w:pStyle w:val="TAL"/>
            </w:pPr>
          </w:p>
        </w:tc>
      </w:tr>
      <w:tr w:rsidR="007D26D8" w:rsidRPr="00F60643" w14:paraId="4FA93A7D"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98DB" w14:textId="77777777" w:rsidR="007D26D8" w:rsidRPr="00F60643" w:rsidRDefault="007D26D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CAF9"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7BE3"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8D9A" w14:textId="77777777" w:rsidR="007D26D8" w:rsidRPr="00F60643" w:rsidRDefault="007D26D8" w:rsidP="00E500C2">
            <w:pPr>
              <w:pStyle w:val="TAL"/>
            </w:pPr>
          </w:p>
        </w:tc>
      </w:tr>
      <w:tr w:rsidR="007D26D8" w:rsidRPr="00F60643" w14:paraId="1C1D357C"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BCAE" w14:textId="77777777" w:rsidR="007D26D8" w:rsidRPr="00F60643" w:rsidRDefault="007D26D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42EEF"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6ADA"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19D8" w14:textId="77777777" w:rsidR="007D26D8" w:rsidRPr="00F60643" w:rsidRDefault="007D26D8" w:rsidP="00E500C2">
            <w:pPr>
              <w:pStyle w:val="TAL"/>
            </w:pPr>
          </w:p>
        </w:tc>
      </w:tr>
      <w:tr w:rsidR="007D26D8" w:rsidRPr="00F60643" w14:paraId="14ED6EE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8A80" w14:textId="77777777" w:rsidR="007D26D8" w:rsidRPr="00F60643" w:rsidRDefault="007D26D8"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09AC" w14:textId="77777777" w:rsidR="007D26D8" w:rsidRPr="00F60643" w:rsidRDefault="007D26D8"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D5AA" w14:textId="77777777" w:rsidR="007D26D8" w:rsidRPr="00F60643" w:rsidRDefault="007D26D8"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ADDA" w14:textId="77777777" w:rsidR="007D26D8" w:rsidRPr="00F60643" w:rsidRDefault="007D26D8" w:rsidP="00E500C2">
            <w:pPr>
              <w:pStyle w:val="TAL"/>
            </w:pPr>
          </w:p>
        </w:tc>
      </w:tr>
    </w:tbl>
    <w:p w14:paraId="73C413D7" w14:textId="77777777" w:rsidR="007D26D8" w:rsidRPr="00F60643" w:rsidRDefault="007D26D8" w:rsidP="007D26D8"/>
    <w:p w14:paraId="4C08DBCA" w14:textId="77777777" w:rsidR="001D4F12" w:rsidRPr="00B62097" w:rsidRDefault="001D4F12" w:rsidP="007D26D8">
      <w:pPr>
        <w:rPr>
          <w:rFonts w:asciiTheme="minorHAnsi" w:hAnsiTheme="minorHAnsi" w:cstheme="minorHAnsi"/>
          <w:noProof/>
          <w:color w:val="002060"/>
          <w:sz w:val="22"/>
          <w:szCs w:val="22"/>
        </w:rPr>
      </w:pPr>
    </w:p>
    <w:sectPr w:rsidR="001D4F12"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0BA5A" w14:textId="77777777" w:rsidR="005917B3" w:rsidRDefault="005917B3">
      <w:r>
        <w:separator/>
      </w:r>
    </w:p>
  </w:endnote>
  <w:endnote w:type="continuationSeparator" w:id="0">
    <w:p w14:paraId="3F373ACA" w14:textId="77777777" w:rsidR="005917B3" w:rsidRDefault="0059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F5E0F" w14:textId="77777777" w:rsidR="005917B3" w:rsidRDefault="005917B3">
      <w:r>
        <w:separator/>
      </w:r>
    </w:p>
  </w:footnote>
  <w:footnote w:type="continuationSeparator" w:id="0">
    <w:p w14:paraId="34ECC144" w14:textId="77777777" w:rsidR="005917B3" w:rsidRDefault="0059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28"/>
    <w:rsid w:val="00022E4A"/>
    <w:rsid w:val="000637C5"/>
    <w:rsid w:val="000A6394"/>
    <w:rsid w:val="000B7FED"/>
    <w:rsid w:val="000C038A"/>
    <w:rsid w:val="000C6598"/>
    <w:rsid w:val="000D22E1"/>
    <w:rsid w:val="000D44B3"/>
    <w:rsid w:val="000E3022"/>
    <w:rsid w:val="001241E5"/>
    <w:rsid w:val="00145D43"/>
    <w:rsid w:val="00192C46"/>
    <w:rsid w:val="001A08B3"/>
    <w:rsid w:val="001A7B60"/>
    <w:rsid w:val="001B52F0"/>
    <w:rsid w:val="001B7A65"/>
    <w:rsid w:val="001D4F12"/>
    <w:rsid w:val="001E41F3"/>
    <w:rsid w:val="00213DD0"/>
    <w:rsid w:val="0023101B"/>
    <w:rsid w:val="002520D4"/>
    <w:rsid w:val="0026004D"/>
    <w:rsid w:val="002640DD"/>
    <w:rsid w:val="00275D12"/>
    <w:rsid w:val="00284FEB"/>
    <w:rsid w:val="002860C4"/>
    <w:rsid w:val="002B5741"/>
    <w:rsid w:val="002E472E"/>
    <w:rsid w:val="00305409"/>
    <w:rsid w:val="003462C4"/>
    <w:rsid w:val="003609EF"/>
    <w:rsid w:val="0036231A"/>
    <w:rsid w:val="0036349C"/>
    <w:rsid w:val="00364879"/>
    <w:rsid w:val="00367F2F"/>
    <w:rsid w:val="00374DD4"/>
    <w:rsid w:val="003B7DAE"/>
    <w:rsid w:val="003E1A36"/>
    <w:rsid w:val="00405222"/>
    <w:rsid w:val="00410371"/>
    <w:rsid w:val="00416B5A"/>
    <w:rsid w:val="00423ABD"/>
    <w:rsid w:val="004242F1"/>
    <w:rsid w:val="00461D84"/>
    <w:rsid w:val="004B75B7"/>
    <w:rsid w:val="004C44DB"/>
    <w:rsid w:val="0051580D"/>
    <w:rsid w:val="00547111"/>
    <w:rsid w:val="00584290"/>
    <w:rsid w:val="005917B3"/>
    <w:rsid w:val="00592D74"/>
    <w:rsid w:val="005B38EB"/>
    <w:rsid w:val="005C49C8"/>
    <w:rsid w:val="005E2C44"/>
    <w:rsid w:val="005F1D2F"/>
    <w:rsid w:val="006069C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26D8"/>
    <w:rsid w:val="007D6A07"/>
    <w:rsid w:val="007F7259"/>
    <w:rsid w:val="008040A8"/>
    <w:rsid w:val="00817F85"/>
    <w:rsid w:val="008279FA"/>
    <w:rsid w:val="008626E7"/>
    <w:rsid w:val="00870EE7"/>
    <w:rsid w:val="008833B6"/>
    <w:rsid w:val="008863B9"/>
    <w:rsid w:val="0088796A"/>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5606B"/>
    <w:rsid w:val="00A76007"/>
    <w:rsid w:val="00A7671C"/>
    <w:rsid w:val="00AA2CBC"/>
    <w:rsid w:val="00AC5820"/>
    <w:rsid w:val="00AD1CD8"/>
    <w:rsid w:val="00B258BB"/>
    <w:rsid w:val="00B43FB7"/>
    <w:rsid w:val="00B4664E"/>
    <w:rsid w:val="00B62097"/>
    <w:rsid w:val="00B65B0A"/>
    <w:rsid w:val="00B671D4"/>
    <w:rsid w:val="00B67B97"/>
    <w:rsid w:val="00B968C8"/>
    <w:rsid w:val="00BA3EC5"/>
    <w:rsid w:val="00BA51D9"/>
    <w:rsid w:val="00BB5DFC"/>
    <w:rsid w:val="00BC319F"/>
    <w:rsid w:val="00BD279D"/>
    <w:rsid w:val="00BD6BB8"/>
    <w:rsid w:val="00C04B34"/>
    <w:rsid w:val="00C14339"/>
    <w:rsid w:val="00C20D6F"/>
    <w:rsid w:val="00C66BA2"/>
    <w:rsid w:val="00C770B7"/>
    <w:rsid w:val="00C95985"/>
    <w:rsid w:val="00CC5026"/>
    <w:rsid w:val="00CC68D0"/>
    <w:rsid w:val="00CD2FEF"/>
    <w:rsid w:val="00D03F9A"/>
    <w:rsid w:val="00D06D51"/>
    <w:rsid w:val="00D15B90"/>
    <w:rsid w:val="00D24991"/>
    <w:rsid w:val="00D35EAE"/>
    <w:rsid w:val="00D50255"/>
    <w:rsid w:val="00D66520"/>
    <w:rsid w:val="00DB2BA9"/>
    <w:rsid w:val="00DE2862"/>
    <w:rsid w:val="00DE34CF"/>
    <w:rsid w:val="00DE7F74"/>
    <w:rsid w:val="00E13F3D"/>
    <w:rsid w:val="00E14A81"/>
    <w:rsid w:val="00E34898"/>
    <w:rsid w:val="00E77936"/>
    <w:rsid w:val="00EB09B7"/>
    <w:rsid w:val="00EE7D7C"/>
    <w:rsid w:val="00F1578C"/>
    <w:rsid w:val="00F25D98"/>
    <w:rsid w:val="00F300FB"/>
    <w:rsid w:val="00F66458"/>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CC845DF-26F6-49CE-8DE7-0E9CBACCEDB9}"/>
</file>

<file path=customXml/itemProps3.xml><?xml version="1.0" encoding="utf-8"?>
<ds:datastoreItem xmlns:ds="http://schemas.openxmlformats.org/officeDocument/2006/customXml" ds:itemID="{5B9F46DD-B8DE-4728-A2AF-230095962D22}"/>
</file>

<file path=customXml/itemProps4.xml><?xml version="1.0" encoding="utf-8"?>
<ds:datastoreItem xmlns:ds="http://schemas.openxmlformats.org/officeDocument/2006/customXml" ds:itemID="{549155B6-4C50-4AB2-89BE-2179E5CCA7C4}"/>
</file>

<file path=docProps/app.xml><?xml version="1.0" encoding="utf-8"?>
<Properties xmlns="http://schemas.openxmlformats.org/officeDocument/2006/extended-properties" xmlns:vt="http://schemas.openxmlformats.org/officeDocument/2006/docPropsVTypes">
  <Template>3gpp_70</Template>
  <TotalTime>37</TotalTime>
  <Pages>4</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14</cp:revision>
  <cp:lastPrinted>1900-01-01T08:00:00Z</cp:lastPrinted>
  <dcterms:created xsi:type="dcterms:W3CDTF">2021-06-30T08:14:00Z</dcterms:created>
  <dcterms:modified xsi:type="dcterms:W3CDTF">2021-08-05T23:39:00Z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