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1360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44FB1">
        <w:fldChar w:fldCharType="begin"/>
      </w:r>
      <w:r w:rsidR="00A44FB1">
        <w:instrText xml:space="preserve"> DOCPROPERTY  TSG/WGRef  \* MERGEFORMAT </w:instrText>
      </w:r>
      <w:r w:rsidR="00A44FB1">
        <w:fldChar w:fldCharType="separate"/>
      </w:r>
      <w:r w:rsidR="003609EF">
        <w:rPr>
          <w:b/>
          <w:noProof/>
          <w:sz w:val="24"/>
        </w:rPr>
        <w:t>RAN5</w:t>
      </w:r>
      <w:r w:rsidR="00A44FB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44FB1">
        <w:fldChar w:fldCharType="begin"/>
      </w:r>
      <w:r w:rsidR="00A44FB1">
        <w:instrText xml:space="preserve"> DOCPROPERTY  MtgSeq  \* MERGEFORMAT </w:instrText>
      </w:r>
      <w:r w:rsidR="00A44FB1">
        <w:fldChar w:fldCharType="separate"/>
      </w:r>
      <w:r w:rsidR="00EB09B7" w:rsidRPr="00EB09B7">
        <w:rPr>
          <w:b/>
          <w:noProof/>
          <w:sz w:val="24"/>
        </w:rPr>
        <w:t>91</w:t>
      </w:r>
      <w:r w:rsidR="00A44FB1">
        <w:rPr>
          <w:b/>
          <w:noProof/>
          <w:sz w:val="24"/>
        </w:rPr>
        <w:fldChar w:fldCharType="end"/>
      </w:r>
      <w:r w:rsidR="00A44FB1">
        <w:fldChar w:fldCharType="begin"/>
      </w:r>
      <w:r w:rsidR="00A44FB1">
        <w:instrText xml:space="preserve"> DOCPROPERTY  MtgTitle  \* MERGEFORMAT </w:instrText>
      </w:r>
      <w:r w:rsidR="00A44FB1">
        <w:fldChar w:fldCharType="separate"/>
      </w:r>
      <w:r w:rsidR="00EB09B7">
        <w:rPr>
          <w:b/>
          <w:noProof/>
          <w:sz w:val="24"/>
        </w:rPr>
        <w:t>-e</w:t>
      </w:r>
      <w:r w:rsidR="00A44FB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44FB1">
        <w:fldChar w:fldCharType="begin"/>
      </w:r>
      <w:r w:rsidR="00A44FB1">
        <w:instrText xml:space="preserve"> DOCPROPERTY  Tdoc#  \* MERGEFORMAT </w:instrText>
      </w:r>
      <w:r w:rsidR="00A44FB1">
        <w:fldChar w:fldCharType="separate"/>
      </w:r>
      <w:r w:rsidR="00E13F3D" w:rsidRPr="00E13F3D">
        <w:rPr>
          <w:b/>
          <w:i/>
          <w:noProof/>
          <w:sz w:val="28"/>
        </w:rPr>
        <w:t>R5-212023</w:t>
      </w:r>
      <w:r w:rsidR="00A44FB1">
        <w:rPr>
          <w:b/>
          <w:i/>
          <w:noProof/>
          <w:sz w:val="28"/>
        </w:rPr>
        <w:fldChar w:fldCharType="end"/>
      </w:r>
      <w:r w:rsidR="00A44FB1">
        <w:rPr>
          <w:b/>
          <w:i/>
          <w:noProof/>
          <w:sz w:val="28"/>
        </w:rPr>
        <w:t>r1</w:t>
      </w:r>
      <w:bookmarkStart w:id="0" w:name="_GoBack"/>
      <w:bookmarkEnd w:id="0"/>
    </w:p>
    <w:p w14:paraId="7CB45193" w14:textId="77777777" w:rsidR="001E41F3" w:rsidRDefault="00A44FB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30C98">
        <w:fldChar w:fldCharType="begin"/>
      </w:r>
      <w:r w:rsidR="00930C98">
        <w:instrText xml:space="preserve"> DOCPROPERTY  Country  \* MERGEFORMAT </w:instrText>
      </w:r>
      <w:r w:rsidR="00930C98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44F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44FB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44F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44F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44F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New TT analysis for 5.7.3.1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44F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A3109" w:rsidR="001E41F3" w:rsidRDefault="004D75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30C98">
              <w:fldChar w:fldCharType="begin"/>
            </w:r>
            <w:r w:rsidR="00930C98">
              <w:instrText xml:space="preserve"> DOCPROPERTY  SourceIfTsg  \* MERGEFORMAT </w:instrText>
            </w:r>
            <w:r w:rsidR="00930C9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44F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D5F144" w:rsidR="001E41F3" w:rsidRDefault="004D75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44F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44F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F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0F8B" w:rsidRDefault="00B20F8B" w:rsidP="00B20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58D078" w:rsidR="00B20F8B" w:rsidRDefault="00B20F8B" w:rsidP="00B20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TC 5.7.3.1 has not been done</w:t>
            </w:r>
          </w:p>
        </w:tc>
      </w:tr>
      <w:tr w:rsidR="00B20F8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0F8B" w:rsidRDefault="00B20F8B" w:rsidP="00B20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0F8B" w:rsidRDefault="00B20F8B" w:rsidP="00B20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F8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0F8B" w:rsidRDefault="00B20F8B" w:rsidP="00B20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7E093" w14:textId="77777777" w:rsidR="00B20F8B" w:rsidRDefault="00B20F8B" w:rsidP="00B20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is provided in a zip file.</w:t>
            </w:r>
          </w:p>
          <w:p w14:paraId="31C656EC" w14:textId="5DBF175B" w:rsidR="00B20F8B" w:rsidRDefault="00B20F8B" w:rsidP="00B20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(The changes to add the TT analysis to Table 8 are provided in R5-212021 for convenience)</w:t>
            </w:r>
          </w:p>
        </w:tc>
      </w:tr>
      <w:tr w:rsidR="00B20F8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0F8B" w:rsidRDefault="00B20F8B" w:rsidP="00B20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0F8B" w:rsidRDefault="00B20F8B" w:rsidP="00B20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F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0F8B" w:rsidRDefault="00B20F8B" w:rsidP="00B20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2CCAB5" w:rsidR="00B20F8B" w:rsidRDefault="00B20F8B" w:rsidP="00B20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5.7.3.1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3536E" w:rsidR="001E41F3" w:rsidRDefault="00B20F8B" w:rsidP="00B20F8B">
            <w:pPr>
              <w:pStyle w:val="CRCoverPage"/>
              <w:tabs>
                <w:tab w:val="left" w:pos="60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None (only zip file)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58E67" w:rsidR="001E41F3" w:rsidRDefault="004D7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4D0F1" w:rsidR="001E41F3" w:rsidRDefault="004D7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50B15B" w:rsidR="001E41F3" w:rsidRDefault="004D7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13FA1" w14:textId="77777777" w:rsidR="00B20F8B" w:rsidRDefault="00B20F8B" w:rsidP="00B20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Comment for the Spec Editor: </w:t>
            </w:r>
          </w:p>
          <w:p w14:paraId="51F2DC0E" w14:textId="77777777" w:rsidR="00B20F8B" w:rsidRDefault="00B20F8B" w:rsidP="00B20F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117F0728" w:rsidR="001E41F3" w:rsidRDefault="00B20F8B" w:rsidP="00B20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add “38.533 5.7.3.1+7.7.3.1 TT.zip” to the attachments 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F58149" w:rsidR="008863B9" w:rsidRDefault="00A44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corrected spec versions in the XLS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290CAE" w14:textId="77777777" w:rsidR="00B20F8B" w:rsidRPr="006431A3" w:rsidRDefault="00B20F8B" w:rsidP="00B20F8B">
      <w:pPr>
        <w:rPr>
          <w:color w:val="FF0000"/>
          <w:sz w:val="36"/>
        </w:rPr>
      </w:pPr>
      <w:r w:rsidRPr="006431A3">
        <w:rPr>
          <w:color w:val="FF0000"/>
          <w:sz w:val="36"/>
        </w:rPr>
        <w:lastRenderedPageBreak/>
        <w:t xml:space="preserve">Comment for the Spec Editor: </w:t>
      </w:r>
    </w:p>
    <w:p w14:paraId="56D82C80" w14:textId="77777777" w:rsidR="00B20F8B" w:rsidRPr="006431A3" w:rsidRDefault="00B20F8B" w:rsidP="00B20F8B">
      <w:pPr>
        <w:rPr>
          <w:color w:val="FF0000"/>
          <w:sz w:val="36"/>
        </w:rPr>
      </w:pPr>
    </w:p>
    <w:p w14:paraId="3E301AAB" w14:textId="4CE18EAF" w:rsidR="00B20F8B" w:rsidRPr="006431A3" w:rsidRDefault="00B20F8B" w:rsidP="00B20F8B">
      <w:pPr>
        <w:rPr>
          <w:color w:val="FF0000"/>
          <w:sz w:val="36"/>
        </w:rPr>
      </w:pPr>
      <w:r w:rsidRPr="006431A3">
        <w:rPr>
          <w:color w:val="FF0000"/>
          <w:sz w:val="36"/>
        </w:rPr>
        <w:t xml:space="preserve">Please add </w:t>
      </w:r>
      <w:r>
        <w:rPr>
          <w:color w:val="FF0000"/>
          <w:sz w:val="36"/>
        </w:rPr>
        <w:t>“</w:t>
      </w:r>
      <w:r w:rsidRPr="006431A3">
        <w:rPr>
          <w:color w:val="FF0000"/>
          <w:sz w:val="36"/>
        </w:rPr>
        <w:t>38.533 5.7.</w:t>
      </w:r>
      <w:r>
        <w:rPr>
          <w:color w:val="FF0000"/>
          <w:sz w:val="36"/>
        </w:rPr>
        <w:t>3</w:t>
      </w:r>
      <w:r w:rsidRPr="006431A3">
        <w:rPr>
          <w:color w:val="FF0000"/>
          <w:sz w:val="36"/>
        </w:rPr>
        <w:t>.1+7.7.</w:t>
      </w:r>
      <w:r>
        <w:rPr>
          <w:color w:val="FF0000"/>
          <w:sz w:val="36"/>
        </w:rPr>
        <w:t>3</w:t>
      </w:r>
      <w:r w:rsidRPr="006431A3">
        <w:rPr>
          <w:color w:val="FF0000"/>
          <w:sz w:val="36"/>
        </w:rPr>
        <w:t>.1 TT.zip” to the attachments to TR 38.903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DA823" w14:textId="77777777" w:rsidR="00FC58E0" w:rsidRDefault="00FC58E0">
      <w:r>
        <w:separator/>
      </w:r>
    </w:p>
  </w:endnote>
  <w:endnote w:type="continuationSeparator" w:id="0">
    <w:p w14:paraId="3EFC71C2" w14:textId="77777777" w:rsidR="00FC58E0" w:rsidRDefault="00FC5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1A178" w14:textId="77777777" w:rsidR="00FC58E0" w:rsidRDefault="00FC58E0">
      <w:r>
        <w:separator/>
      </w:r>
    </w:p>
  </w:footnote>
  <w:footnote w:type="continuationSeparator" w:id="0">
    <w:p w14:paraId="64125A0B" w14:textId="77777777" w:rsidR="00FC58E0" w:rsidRDefault="00FC5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7504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0C98"/>
    <w:rsid w:val="00941E30"/>
    <w:rsid w:val="009777D9"/>
    <w:rsid w:val="00991B88"/>
    <w:rsid w:val="009A5753"/>
    <w:rsid w:val="009A579D"/>
    <w:rsid w:val="009E3297"/>
    <w:rsid w:val="009F734F"/>
    <w:rsid w:val="00A246B6"/>
    <w:rsid w:val="00A44FB1"/>
    <w:rsid w:val="00A47E70"/>
    <w:rsid w:val="00A50CF0"/>
    <w:rsid w:val="00A7671C"/>
    <w:rsid w:val="00AA2CBC"/>
    <w:rsid w:val="00AC5820"/>
    <w:rsid w:val="00AD1CD8"/>
    <w:rsid w:val="00B20F8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D2BBD-4DE3-4593-A5D9-33CBD0A18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382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8</cp:revision>
  <cp:lastPrinted>1899-12-31T23:00:00Z</cp:lastPrinted>
  <dcterms:created xsi:type="dcterms:W3CDTF">2020-02-03T08:32:00Z</dcterms:created>
  <dcterms:modified xsi:type="dcterms:W3CDTF">2021-05-19T12:42:00Z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R5-212023</vt:lpwstr>
  </property>
  <property fmtid="{D5CDD505-2E9C-101B-9397-08002B2CF9AE}" pid="10" name="Spec#">
    <vt:lpwstr>38.903</vt:lpwstr>
  </property>
  <property fmtid="{D5CDD505-2E9C-101B-9397-08002B2CF9AE}" pid="11" name="Cr#">
    <vt:lpwstr>0227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New TT analysis for 5.7.3.1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2021-04-23</vt:lpwstr>
  </property>
  <property fmtid="{D5CDD505-2E9C-101B-9397-08002B2CF9AE}" pid="20" name="Release">
    <vt:lpwstr>Rel-16</vt:lpwstr>
  </property>
</Properties>
</file>