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0DB5933B" w:rsidR="00AF77AC" w:rsidRPr="000778EB" w:rsidRDefault="00AF77AC" w:rsidP="00AF77AC">
      <w:pPr>
        <w:pStyle w:val="CRCoverPage"/>
        <w:tabs>
          <w:tab w:val="right" w:pos="9639"/>
        </w:tabs>
        <w:spacing w:after="0"/>
        <w:rPr>
          <w:b/>
          <w:i/>
          <w:noProof/>
          <w:sz w:val="28"/>
        </w:rPr>
      </w:pPr>
      <w:bookmarkStart w:id="0" w:name="_Toc13667768"/>
      <w:bookmarkStart w:id="1" w:name="_Toc525302092"/>
      <w:r w:rsidRPr="000778EB">
        <w:rPr>
          <w:b/>
          <w:noProof/>
          <w:sz w:val="24"/>
        </w:rPr>
        <w:t>3GPP TSG-</w:t>
      </w:r>
      <w:r w:rsidRPr="000778EB">
        <w:rPr>
          <w:b/>
          <w:noProof/>
          <w:sz w:val="24"/>
        </w:rPr>
        <w:fldChar w:fldCharType="begin"/>
      </w:r>
      <w:r w:rsidRPr="000778EB">
        <w:rPr>
          <w:b/>
          <w:noProof/>
          <w:sz w:val="24"/>
        </w:rPr>
        <w:instrText xml:space="preserve"> DOCPROPERTY  TSG/WGRef  \* MERGEFORMAT </w:instrText>
      </w:r>
      <w:r w:rsidRPr="000778EB">
        <w:rPr>
          <w:b/>
          <w:noProof/>
          <w:sz w:val="24"/>
        </w:rPr>
        <w:fldChar w:fldCharType="separate"/>
      </w:r>
      <w:r w:rsidRPr="000778EB">
        <w:rPr>
          <w:b/>
          <w:noProof/>
          <w:sz w:val="24"/>
        </w:rPr>
        <w:t>RAN WG5</w:t>
      </w:r>
      <w:r w:rsidRPr="000778EB">
        <w:rPr>
          <w:b/>
          <w:noProof/>
          <w:sz w:val="24"/>
        </w:rPr>
        <w:fldChar w:fldCharType="end"/>
      </w:r>
      <w:r w:rsidRPr="000778EB">
        <w:rPr>
          <w:b/>
          <w:noProof/>
          <w:sz w:val="24"/>
        </w:rPr>
        <w:t xml:space="preserve"> Meeting #</w:t>
      </w:r>
      <w:r w:rsidR="001D090E" w:rsidRPr="000778EB">
        <w:rPr>
          <w:b/>
          <w:noProof/>
          <w:sz w:val="24"/>
        </w:rPr>
        <w:t>9</w:t>
      </w:r>
      <w:r w:rsidR="002E4503" w:rsidRPr="000778EB">
        <w:rPr>
          <w:b/>
          <w:noProof/>
          <w:sz w:val="24"/>
        </w:rPr>
        <w:t>1</w:t>
      </w:r>
      <w:r w:rsidR="00EA4834" w:rsidRPr="000778EB">
        <w:rPr>
          <w:b/>
          <w:noProof/>
          <w:sz w:val="24"/>
        </w:rPr>
        <w:t>-e</w:t>
      </w:r>
      <w:r w:rsidRPr="000778EB">
        <w:fldChar w:fldCharType="begin"/>
      </w:r>
      <w:r w:rsidRPr="000778EB">
        <w:instrText xml:space="preserve"> DOCPROPERTY  MtgTitle  \* MERGEFORMAT </w:instrText>
      </w:r>
      <w:r w:rsidRPr="000778EB">
        <w:fldChar w:fldCharType="end"/>
      </w:r>
      <w:r w:rsidRPr="000778EB">
        <w:rPr>
          <w:b/>
          <w:i/>
          <w:noProof/>
          <w:sz w:val="28"/>
        </w:rPr>
        <w:tab/>
      </w:r>
      <w:r w:rsidR="00FF5825" w:rsidRPr="000778EB">
        <w:rPr>
          <w:b/>
          <w:i/>
          <w:noProof/>
          <w:sz w:val="28"/>
        </w:rPr>
        <w:t>R5-</w:t>
      </w:r>
      <w:r w:rsidR="00632547" w:rsidRPr="000778EB">
        <w:rPr>
          <w:b/>
          <w:i/>
          <w:noProof/>
          <w:sz w:val="28"/>
        </w:rPr>
        <w:t>2</w:t>
      </w:r>
      <w:r w:rsidR="00846323" w:rsidRPr="000778EB">
        <w:rPr>
          <w:b/>
          <w:i/>
          <w:noProof/>
          <w:sz w:val="28"/>
        </w:rPr>
        <w:t>1</w:t>
      </w:r>
      <w:r w:rsidR="002845CC" w:rsidRPr="000778EB">
        <w:rPr>
          <w:b/>
          <w:i/>
          <w:noProof/>
          <w:sz w:val="28"/>
        </w:rPr>
        <w:t>2294</w:t>
      </w:r>
    </w:p>
    <w:p w14:paraId="5B0384E3" w14:textId="77777777" w:rsidR="00FC0C8A" w:rsidRPr="000778EB" w:rsidRDefault="00B010EB" w:rsidP="00FC0C8A">
      <w:pPr>
        <w:pStyle w:val="CRCoverPage"/>
        <w:outlineLvl w:val="0"/>
        <w:rPr>
          <w:b/>
          <w:noProof/>
          <w:sz w:val="24"/>
        </w:rPr>
      </w:pPr>
      <w:r>
        <w:fldChar w:fldCharType="begin"/>
      </w:r>
      <w:r>
        <w:instrText xml:space="preserve"> DOCPROPERTY  Location  \* MERGEFORMAT </w:instrText>
      </w:r>
      <w:r>
        <w:fldChar w:fldCharType="separate"/>
      </w:r>
      <w:r w:rsidR="00FC0C8A" w:rsidRPr="000778EB">
        <w:rPr>
          <w:b/>
          <w:noProof/>
          <w:sz w:val="24"/>
        </w:rPr>
        <w:t>Online</w:t>
      </w:r>
      <w:r>
        <w:rPr>
          <w:b/>
          <w:noProof/>
          <w:sz w:val="24"/>
        </w:rPr>
        <w:fldChar w:fldCharType="end"/>
      </w:r>
      <w:r w:rsidR="00FC0C8A" w:rsidRPr="000778EB">
        <w:rPr>
          <w:b/>
          <w:noProof/>
          <w:sz w:val="24"/>
        </w:rPr>
        <w:t xml:space="preserve">, </w:t>
      </w:r>
      <w:r w:rsidR="00FC0C8A" w:rsidRPr="000778EB">
        <w:fldChar w:fldCharType="begin"/>
      </w:r>
      <w:r w:rsidR="00FC0C8A" w:rsidRPr="000778EB">
        <w:instrText xml:space="preserve"> DOCPROPERTY  Country  \* MERGEFORMAT </w:instrText>
      </w:r>
      <w:r w:rsidR="00FC0C8A" w:rsidRPr="000778EB">
        <w:fldChar w:fldCharType="end"/>
      </w:r>
      <w:r w:rsidR="00FC0C8A" w:rsidRPr="000778EB">
        <w:rPr>
          <w:b/>
          <w:noProof/>
          <w:sz w:val="24"/>
        </w:rPr>
        <w:t xml:space="preserve">, </w:t>
      </w:r>
      <w:r>
        <w:fldChar w:fldCharType="begin"/>
      </w:r>
      <w:r>
        <w:instrText xml:space="preserve"> DOCPROPERTY  StartDate  \* MERGEFORMAT </w:instrText>
      </w:r>
      <w:r>
        <w:fldChar w:fldCharType="separate"/>
      </w:r>
      <w:r w:rsidR="00FC0C8A" w:rsidRPr="000778EB">
        <w:rPr>
          <w:b/>
          <w:noProof/>
          <w:sz w:val="24"/>
        </w:rPr>
        <w:t>17th May 2021</w:t>
      </w:r>
      <w:r>
        <w:rPr>
          <w:b/>
          <w:noProof/>
          <w:sz w:val="24"/>
        </w:rPr>
        <w:fldChar w:fldCharType="end"/>
      </w:r>
      <w:r w:rsidR="00FC0C8A" w:rsidRPr="000778EB">
        <w:rPr>
          <w:b/>
          <w:noProof/>
          <w:sz w:val="24"/>
        </w:rPr>
        <w:t xml:space="preserve"> - </w:t>
      </w:r>
      <w:r>
        <w:fldChar w:fldCharType="begin"/>
      </w:r>
      <w:r>
        <w:instrText xml:space="preserve"> DOCPROPERTY  EndDate  \* MERGEFORMAT </w:instrText>
      </w:r>
      <w:r>
        <w:fldChar w:fldCharType="separate"/>
      </w:r>
      <w:r w:rsidR="00FC0C8A" w:rsidRPr="000778EB">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0778EB"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0778EB" w:rsidRDefault="003F5B17" w:rsidP="007B3D03">
            <w:pPr>
              <w:pStyle w:val="CRCoverPage"/>
              <w:spacing w:after="0"/>
              <w:jc w:val="right"/>
              <w:rPr>
                <w:i/>
                <w:noProof/>
              </w:rPr>
            </w:pPr>
            <w:r w:rsidRPr="000778EB">
              <w:rPr>
                <w:i/>
                <w:noProof/>
                <w:sz w:val="14"/>
              </w:rPr>
              <w:t>CR-Form-v12.1</w:t>
            </w:r>
          </w:p>
        </w:tc>
      </w:tr>
      <w:tr w:rsidR="00AF77AC" w:rsidRPr="000778EB" w14:paraId="5699364E" w14:textId="77777777" w:rsidTr="007B3D03">
        <w:tc>
          <w:tcPr>
            <w:tcW w:w="9641" w:type="dxa"/>
            <w:gridSpan w:val="9"/>
            <w:tcBorders>
              <w:left w:val="single" w:sz="4" w:space="0" w:color="auto"/>
              <w:right w:val="single" w:sz="4" w:space="0" w:color="auto"/>
            </w:tcBorders>
          </w:tcPr>
          <w:p w14:paraId="0F65FCA0" w14:textId="77777777" w:rsidR="00AF77AC" w:rsidRPr="000778EB" w:rsidRDefault="00AF77AC" w:rsidP="007B3D03">
            <w:pPr>
              <w:pStyle w:val="CRCoverPage"/>
              <w:spacing w:after="0"/>
              <w:jc w:val="center"/>
              <w:rPr>
                <w:noProof/>
              </w:rPr>
            </w:pPr>
            <w:r w:rsidRPr="000778EB">
              <w:rPr>
                <w:b/>
                <w:noProof/>
                <w:sz w:val="32"/>
              </w:rPr>
              <w:t>CHANGE REQUEST</w:t>
            </w:r>
          </w:p>
        </w:tc>
      </w:tr>
      <w:tr w:rsidR="00AF77AC" w:rsidRPr="000778EB" w14:paraId="7B754598" w14:textId="77777777" w:rsidTr="007B3D03">
        <w:tc>
          <w:tcPr>
            <w:tcW w:w="9641" w:type="dxa"/>
            <w:gridSpan w:val="9"/>
            <w:tcBorders>
              <w:left w:val="single" w:sz="4" w:space="0" w:color="auto"/>
              <w:right w:val="single" w:sz="4" w:space="0" w:color="auto"/>
            </w:tcBorders>
          </w:tcPr>
          <w:p w14:paraId="4EC5204F" w14:textId="77777777" w:rsidR="00AF77AC" w:rsidRPr="000778EB" w:rsidRDefault="00AF77AC" w:rsidP="007B3D03">
            <w:pPr>
              <w:pStyle w:val="CRCoverPage"/>
              <w:spacing w:after="0"/>
              <w:rPr>
                <w:noProof/>
                <w:sz w:val="8"/>
                <w:szCs w:val="8"/>
              </w:rPr>
            </w:pPr>
          </w:p>
        </w:tc>
      </w:tr>
      <w:tr w:rsidR="00AF77AC" w:rsidRPr="000778EB" w14:paraId="77DB8E8A" w14:textId="77777777" w:rsidTr="007B3D03">
        <w:tc>
          <w:tcPr>
            <w:tcW w:w="142" w:type="dxa"/>
            <w:tcBorders>
              <w:left w:val="single" w:sz="4" w:space="0" w:color="auto"/>
            </w:tcBorders>
          </w:tcPr>
          <w:p w14:paraId="5CFBE2AF" w14:textId="77777777" w:rsidR="00AF77AC" w:rsidRPr="000778EB" w:rsidRDefault="00AF77AC" w:rsidP="007B3D03">
            <w:pPr>
              <w:pStyle w:val="CRCoverPage"/>
              <w:spacing w:after="0"/>
              <w:jc w:val="right"/>
              <w:rPr>
                <w:noProof/>
              </w:rPr>
            </w:pPr>
          </w:p>
        </w:tc>
        <w:tc>
          <w:tcPr>
            <w:tcW w:w="1559" w:type="dxa"/>
            <w:shd w:val="pct30" w:color="FFFF00" w:fill="auto"/>
          </w:tcPr>
          <w:p w14:paraId="46344730" w14:textId="453B0400" w:rsidR="00AF77AC" w:rsidRPr="000778EB" w:rsidRDefault="00AF77AC" w:rsidP="007B3D03">
            <w:pPr>
              <w:pStyle w:val="CRCoverPage"/>
              <w:spacing w:after="0"/>
              <w:jc w:val="right"/>
              <w:rPr>
                <w:b/>
                <w:noProof/>
                <w:sz w:val="28"/>
              </w:rPr>
            </w:pPr>
            <w:r w:rsidRPr="000778EB">
              <w:rPr>
                <w:b/>
                <w:noProof/>
                <w:sz w:val="28"/>
              </w:rPr>
              <w:fldChar w:fldCharType="begin"/>
            </w:r>
            <w:r w:rsidRPr="000778EB">
              <w:rPr>
                <w:b/>
                <w:noProof/>
                <w:sz w:val="28"/>
              </w:rPr>
              <w:instrText xml:space="preserve"> DOCPROPERTY  Spec#  \* MERGEFORMAT </w:instrText>
            </w:r>
            <w:r w:rsidRPr="000778EB">
              <w:rPr>
                <w:b/>
                <w:noProof/>
                <w:sz w:val="28"/>
              </w:rPr>
              <w:fldChar w:fldCharType="separate"/>
            </w:r>
            <w:r w:rsidR="00912FC0" w:rsidRPr="000778EB">
              <w:rPr>
                <w:b/>
                <w:noProof/>
                <w:sz w:val="28"/>
              </w:rPr>
              <w:t>36.579-1</w:t>
            </w:r>
            <w:r w:rsidRPr="000778EB">
              <w:rPr>
                <w:b/>
                <w:noProof/>
                <w:sz w:val="28"/>
              </w:rPr>
              <w:fldChar w:fldCharType="end"/>
            </w:r>
          </w:p>
        </w:tc>
        <w:tc>
          <w:tcPr>
            <w:tcW w:w="709" w:type="dxa"/>
          </w:tcPr>
          <w:p w14:paraId="5E9BE0B1" w14:textId="77777777" w:rsidR="00AF77AC" w:rsidRPr="000778EB" w:rsidRDefault="00AF77AC" w:rsidP="007B3D03">
            <w:pPr>
              <w:pStyle w:val="CRCoverPage"/>
              <w:spacing w:after="0"/>
              <w:jc w:val="center"/>
              <w:rPr>
                <w:noProof/>
              </w:rPr>
            </w:pPr>
            <w:r w:rsidRPr="000778EB">
              <w:rPr>
                <w:b/>
                <w:noProof/>
                <w:sz w:val="28"/>
              </w:rPr>
              <w:t>CR</w:t>
            </w:r>
          </w:p>
        </w:tc>
        <w:tc>
          <w:tcPr>
            <w:tcW w:w="1276" w:type="dxa"/>
            <w:shd w:val="pct30" w:color="FFFF00" w:fill="auto"/>
          </w:tcPr>
          <w:p w14:paraId="1D07C17E" w14:textId="1FE08134" w:rsidR="00AF77AC" w:rsidRPr="000778EB" w:rsidRDefault="002845CC" w:rsidP="009F4006">
            <w:pPr>
              <w:pStyle w:val="CRCoverPage"/>
              <w:spacing w:after="0"/>
              <w:rPr>
                <w:b/>
                <w:noProof/>
                <w:sz w:val="28"/>
              </w:rPr>
            </w:pPr>
            <w:r w:rsidRPr="000778EB">
              <w:rPr>
                <w:b/>
                <w:noProof/>
                <w:sz w:val="28"/>
              </w:rPr>
              <w:t>0134</w:t>
            </w:r>
          </w:p>
        </w:tc>
        <w:tc>
          <w:tcPr>
            <w:tcW w:w="709" w:type="dxa"/>
          </w:tcPr>
          <w:p w14:paraId="4D96B46C" w14:textId="77777777" w:rsidR="00AF77AC" w:rsidRPr="000778EB" w:rsidRDefault="00AF77AC" w:rsidP="007B3D03">
            <w:pPr>
              <w:pStyle w:val="CRCoverPage"/>
              <w:tabs>
                <w:tab w:val="right" w:pos="625"/>
              </w:tabs>
              <w:spacing w:after="0"/>
              <w:jc w:val="center"/>
              <w:rPr>
                <w:noProof/>
              </w:rPr>
            </w:pPr>
            <w:r w:rsidRPr="000778EB">
              <w:rPr>
                <w:b/>
                <w:bCs/>
                <w:noProof/>
                <w:sz w:val="28"/>
              </w:rPr>
              <w:t>rev</w:t>
            </w:r>
          </w:p>
        </w:tc>
        <w:tc>
          <w:tcPr>
            <w:tcW w:w="992" w:type="dxa"/>
            <w:shd w:val="pct30" w:color="FFFF00" w:fill="auto"/>
          </w:tcPr>
          <w:p w14:paraId="29946F2C" w14:textId="77777777" w:rsidR="00AF77AC" w:rsidRPr="000778EB" w:rsidRDefault="005A3C95" w:rsidP="007B3D03">
            <w:pPr>
              <w:pStyle w:val="CRCoverPage"/>
              <w:spacing w:after="0"/>
              <w:jc w:val="center"/>
              <w:rPr>
                <w:b/>
                <w:noProof/>
              </w:rPr>
            </w:pPr>
            <w:r w:rsidRPr="000778EB">
              <w:rPr>
                <w:b/>
                <w:noProof/>
                <w:sz w:val="28"/>
              </w:rPr>
              <w:t>-</w:t>
            </w:r>
          </w:p>
        </w:tc>
        <w:tc>
          <w:tcPr>
            <w:tcW w:w="2410" w:type="dxa"/>
          </w:tcPr>
          <w:p w14:paraId="3E79BFF4" w14:textId="77777777" w:rsidR="00AF77AC" w:rsidRPr="000778EB" w:rsidRDefault="00AF77AC" w:rsidP="007B3D03">
            <w:pPr>
              <w:pStyle w:val="CRCoverPage"/>
              <w:tabs>
                <w:tab w:val="right" w:pos="1825"/>
              </w:tabs>
              <w:spacing w:after="0"/>
              <w:jc w:val="center"/>
              <w:rPr>
                <w:noProof/>
              </w:rPr>
            </w:pPr>
            <w:r w:rsidRPr="000778EB">
              <w:rPr>
                <w:b/>
                <w:noProof/>
                <w:sz w:val="28"/>
                <w:szCs w:val="28"/>
              </w:rPr>
              <w:t>Current version:</w:t>
            </w:r>
          </w:p>
        </w:tc>
        <w:tc>
          <w:tcPr>
            <w:tcW w:w="1701" w:type="dxa"/>
            <w:shd w:val="pct30" w:color="FFFF00" w:fill="auto"/>
          </w:tcPr>
          <w:p w14:paraId="5FC5CCBB" w14:textId="02D40A8A" w:rsidR="00AF77AC" w:rsidRPr="000778EB" w:rsidRDefault="00AF77AC" w:rsidP="007B3D03">
            <w:pPr>
              <w:pStyle w:val="CRCoverPage"/>
              <w:spacing w:after="0"/>
              <w:jc w:val="center"/>
              <w:rPr>
                <w:noProof/>
                <w:sz w:val="28"/>
              </w:rPr>
            </w:pPr>
            <w:r w:rsidRPr="000778EB">
              <w:rPr>
                <w:b/>
                <w:noProof/>
                <w:sz w:val="28"/>
              </w:rPr>
              <w:fldChar w:fldCharType="begin"/>
            </w:r>
            <w:r w:rsidRPr="000778EB">
              <w:rPr>
                <w:b/>
                <w:noProof/>
                <w:sz w:val="28"/>
              </w:rPr>
              <w:instrText xml:space="preserve"> DOCPROPERTY  Version  \* MERGEFORMAT </w:instrText>
            </w:r>
            <w:r w:rsidRPr="000778EB">
              <w:rPr>
                <w:b/>
                <w:noProof/>
                <w:sz w:val="28"/>
              </w:rPr>
              <w:fldChar w:fldCharType="separate"/>
            </w:r>
            <w:r w:rsidRPr="000778EB">
              <w:rPr>
                <w:b/>
                <w:noProof/>
                <w:sz w:val="28"/>
              </w:rPr>
              <w:t>1</w:t>
            </w:r>
            <w:r w:rsidR="00627FAB" w:rsidRPr="000778EB">
              <w:rPr>
                <w:b/>
                <w:noProof/>
                <w:sz w:val="28"/>
              </w:rPr>
              <w:t>5.</w:t>
            </w:r>
            <w:r w:rsidR="00AB4132" w:rsidRPr="000778EB">
              <w:rPr>
                <w:b/>
                <w:noProof/>
                <w:sz w:val="28"/>
              </w:rPr>
              <w:t>1</w:t>
            </w:r>
            <w:r w:rsidRPr="000778EB">
              <w:rPr>
                <w:b/>
                <w:noProof/>
                <w:sz w:val="28"/>
              </w:rPr>
              <w:t>.0</w:t>
            </w:r>
            <w:r w:rsidRPr="000778EB">
              <w:rPr>
                <w:b/>
                <w:noProof/>
                <w:sz w:val="28"/>
              </w:rPr>
              <w:fldChar w:fldCharType="end"/>
            </w:r>
          </w:p>
        </w:tc>
        <w:tc>
          <w:tcPr>
            <w:tcW w:w="143" w:type="dxa"/>
            <w:tcBorders>
              <w:right w:val="single" w:sz="4" w:space="0" w:color="auto"/>
            </w:tcBorders>
          </w:tcPr>
          <w:p w14:paraId="424BFAA6" w14:textId="77777777" w:rsidR="00AF77AC" w:rsidRPr="000778EB" w:rsidRDefault="00AF77AC" w:rsidP="007B3D03">
            <w:pPr>
              <w:pStyle w:val="CRCoverPage"/>
              <w:spacing w:after="0"/>
              <w:rPr>
                <w:noProof/>
              </w:rPr>
            </w:pPr>
          </w:p>
        </w:tc>
      </w:tr>
      <w:tr w:rsidR="00AF77AC" w:rsidRPr="000778EB" w14:paraId="19152394" w14:textId="77777777" w:rsidTr="007B3D03">
        <w:tc>
          <w:tcPr>
            <w:tcW w:w="9641" w:type="dxa"/>
            <w:gridSpan w:val="9"/>
            <w:tcBorders>
              <w:left w:val="single" w:sz="4" w:space="0" w:color="auto"/>
              <w:right w:val="single" w:sz="4" w:space="0" w:color="auto"/>
            </w:tcBorders>
          </w:tcPr>
          <w:p w14:paraId="3CF834FA" w14:textId="77777777" w:rsidR="00AF77AC" w:rsidRPr="000778EB" w:rsidRDefault="00AF77AC" w:rsidP="007B3D03">
            <w:pPr>
              <w:pStyle w:val="CRCoverPage"/>
              <w:spacing w:after="0"/>
              <w:rPr>
                <w:noProof/>
              </w:rPr>
            </w:pPr>
          </w:p>
        </w:tc>
      </w:tr>
      <w:tr w:rsidR="00AF77AC" w:rsidRPr="000778EB" w14:paraId="0FBC5B7F" w14:textId="77777777" w:rsidTr="007B3D03">
        <w:tc>
          <w:tcPr>
            <w:tcW w:w="9641" w:type="dxa"/>
            <w:gridSpan w:val="9"/>
            <w:tcBorders>
              <w:top w:val="single" w:sz="4" w:space="0" w:color="auto"/>
            </w:tcBorders>
          </w:tcPr>
          <w:p w14:paraId="5B02A68D" w14:textId="77777777" w:rsidR="00AF77AC" w:rsidRPr="000778EB" w:rsidRDefault="00AF77AC" w:rsidP="007B3D03">
            <w:pPr>
              <w:pStyle w:val="CRCoverPage"/>
              <w:spacing w:after="0"/>
              <w:jc w:val="center"/>
              <w:rPr>
                <w:rFonts w:cs="Arial"/>
                <w:i/>
                <w:noProof/>
              </w:rPr>
            </w:pPr>
            <w:r w:rsidRPr="000778EB">
              <w:rPr>
                <w:rFonts w:cs="Arial"/>
                <w:i/>
                <w:noProof/>
              </w:rPr>
              <w:t xml:space="preserve">For </w:t>
            </w:r>
            <w:hyperlink r:id="rId9" w:anchor="_blank" w:history="1">
              <w:r w:rsidRPr="000778EB">
                <w:rPr>
                  <w:rStyle w:val="Hyperlink"/>
                  <w:rFonts w:cs="Arial"/>
                  <w:b/>
                  <w:i/>
                  <w:noProof/>
                  <w:color w:val="FF0000"/>
                </w:rPr>
                <w:t>HE</w:t>
              </w:r>
              <w:bookmarkStart w:id="2" w:name="_Hlt497126619"/>
              <w:r w:rsidRPr="000778EB">
                <w:rPr>
                  <w:rStyle w:val="Hyperlink"/>
                  <w:rFonts w:cs="Arial"/>
                  <w:b/>
                  <w:i/>
                  <w:noProof/>
                  <w:color w:val="FF0000"/>
                </w:rPr>
                <w:t>L</w:t>
              </w:r>
              <w:bookmarkEnd w:id="2"/>
              <w:r w:rsidRPr="000778EB">
                <w:rPr>
                  <w:rStyle w:val="Hyperlink"/>
                  <w:rFonts w:cs="Arial"/>
                  <w:b/>
                  <w:i/>
                  <w:noProof/>
                  <w:color w:val="FF0000"/>
                </w:rPr>
                <w:t>P</w:t>
              </w:r>
            </w:hyperlink>
            <w:r w:rsidRPr="000778EB">
              <w:rPr>
                <w:rFonts w:cs="Arial"/>
                <w:b/>
                <w:i/>
                <w:noProof/>
                <w:color w:val="FF0000"/>
              </w:rPr>
              <w:t xml:space="preserve"> </w:t>
            </w:r>
            <w:r w:rsidRPr="000778EB">
              <w:rPr>
                <w:rFonts w:cs="Arial"/>
                <w:i/>
                <w:noProof/>
              </w:rPr>
              <w:t xml:space="preserve">on using this form: comprehensive instructions can be found at </w:t>
            </w:r>
            <w:r w:rsidRPr="000778EB">
              <w:rPr>
                <w:rFonts w:cs="Arial"/>
                <w:i/>
                <w:noProof/>
              </w:rPr>
              <w:br/>
            </w:r>
            <w:hyperlink r:id="rId10" w:history="1">
              <w:r w:rsidRPr="000778EB">
                <w:rPr>
                  <w:rStyle w:val="Hyperlink"/>
                  <w:rFonts w:cs="Arial"/>
                  <w:i/>
                  <w:noProof/>
                </w:rPr>
                <w:t>http://www.3gpp.org/Change-Requests</w:t>
              </w:r>
            </w:hyperlink>
            <w:r w:rsidRPr="000778EB">
              <w:rPr>
                <w:rFonts w:cs="Arial"/>
                <w:i/>
                <w:noProof/>
              </w:rPr>
              <w:t>.</w:t>
            </w:r>
          </w:p>
        </w:tc>
      </w:tr>
      <w:tr w:rsidR="00AF77AC" w:rsidRPr="000778EB" w14:paraId="7D347B89" w14:textId="77777777" w:rsidTr="007B3D03">
        <w:tc>
          <w:tcPr>
            <w:tcW w:w="9641" w:type="dxa"/>
            <w:gridSpan w:val="9"/>
          </w:tcPr>
          <w:p w14:paraId="480EDCAC" w14:textId="77777777" w:rsidR="00AF77AC" w:rsidRPr="000778EB" w:rsidRDefault="00AF77AC" w:rsidP="007B3D03">
            <w:pPr>
              <w:pStyle w:val="CRCoverPage"/>
              <w:spacing w:after="0"/>
              <w:rPr>
                <w:noProof/>
                <w:sz w:val="8"/>
                <w:szCs w:val="8"/>
              </w:rPr>
            </w:pPr>
          </w:p>
        </w:tc>
      </w:tr>
    </w:tbl>
    <w:p w14:paraId="61743ACB" w14:textId="77777777" w:rsidR="00AF77AC" w:rsidRPr="000778EB"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0778EB" w14:paraId="5DA7A216" w14:textId="77777777" w:rsidTr="007B3D03">
        <w:tc>
          <w:tcPr>
            <w:tcW w:w="2835" w:type="dxa"/>
          </w:tcPr>
          <w:p w14:paraId="430059AF" w14:textId="77777777" w:rsidR="00AF77AC" w:rsidRPr="000778EB" w:rsidRDefault="00AF77AC" w:rsidP="007B3D03">
            <w:pPr>
              <w:pStyle w:val="CRCoverPage"/>
              <w:tabs>
                <w:tab w:val="right" w:pos="2751"/>
              </w:tabs>
              <w:spacing w:after="0"/>
              <w:rPr>
                <w:b/>
                <w:i/>
                <w:noProof/>
              </w:rPr>
            </w:pPr>
            <w:r w:rsidRPr="000778EB">
              <w:rPr>
                <w:b/>
                <w:i/>
                <w:noProof/>
              </w:rPr>
              <w:t>Proposed change affects:</w:t>
            </w:r>
          </w:p>
        </w:tc>
        <w:tc>
          <w:tcPr>
            <w:tcW w:w="1418" w:type="dxa"/>
          </w:tcPr>
          <w:p w14:paraId="7F7D638A" w14:textId="77777777" w:rsidR="00AF77AC" w:rsidRPr="000778EB" w:rsidRDefault="00AF77AC" w:rsidP="007B3D03">
            <w:pPr>
              <w:pStyle w:val="CRCoverPage"/>
              <w:spacing w:after="0"/>
              <w:jc w:val="right"/>
              <w:rPr>
                <w:noProof/>
              </w:rPr>
            </w:pPr>
            <w:r w:rsidRPr="000778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0778EB"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0778EB" w:rsidRDefault="00AF77AC" w:rsidP="007B3D03">
            <w:pPr>
              <w:pStyle w:val="CRCoverPage"/>
              <w:spacing w:after="0"/>
              <w:jc w:val="right"/>
              <w:rPr>
                <w:noProof/>
                <w:u w:val="single"/>
              </w:rPr>
            </w:pPr>
            <w:r w:rsidRPr="000778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0778EB" w:rsidRDefault="00AF77AC" w:rsidP="007B3D03">
            <w:pPr>
              <w:pStyle w:val="CRCoverPage"/>
              <w:spacing w:after="0"/>
              <w:jc w:val="center"/>
              <w:rPr>
                <w:b/>
                <w:caps/>
                <w:noProof/>
              </w:rPr>
            </w:pPr>
          </w:p>
        </w:tc>
        <w:tc>
          <w:tcPr>
            <w:tcW w:w="2126" w:type="dxa"/>
          </w:tcPr>
          <w:p w14:paraId="1C68EE25" w14:textId="77777777" w:rsidR="00AF77AC" w:rsidRPr="000778EB" w:rsidRDefault="00AF77AC" w:rsidP="007B3D03">
            <w:pPr>
              <w:pStyle w:val="CRCoverPage"/>
              <w:spacing w:after="0"/>
              <w:jc w:val="right"/>
              <w:rPr>
                <w:noProof/>
                <w:u w:val="single"/>
              </w:rPr>
            </w:pPr>
            <w:r w:rsidRPr="000778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0778EB" w:rsidRDefault="00AF77AC" w:rsidP="007B3D03">
            <w:pPr>
              <w:pStyle w:val="CRCoverPage"/>
              <w:spacing w:after="0"/>
              <w:jc w:val="center"/>
              <w:rPr>
                <w:b/>
                <w:caps/>
                <w:noProof/>
              </w:rPr>
            </w:pPr>
          </w:p>
        </w:tc>
        <w:tc>
          <w:tcPr>
            <w:tcW w:w="1418" w:type="dxa"/>
            <w:tcBorders>
              <w:left w:val="nil"/>
            </w:tcBorders>
          </w:tcPr>
          <w:p w14:paraId="015947CD" w14:textId="77777777" w:rsidR="00AF77AC" w:rsidRPr="000778EB" w:rsidRDefault="00AF77AC" w:rsidP="007B3D03">
            <w:pPr>
              <w:pStyle w:val="CRCoverPage"/>
              <w:spacing w:after="0"/>
              <w:jc w:val="right"/>
              <w:rPr>
                <w:noProof/>
              </w:rPr>
            </w:pPr>
            <w:r w:rsidRPr="000778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0778EB" w:rsidRDefault="00AF77AC" w:rsidP="007B3D03">
            <w:pPr>
              <w:pStyle w:val="CRCoverPage"/>
              <w:spacing w:after="0"/>
              <w:jc w:val="center"/>
              <w:rPr>
                <w:b/>
                <w:bCs/>
                <w:caps/>
                <w:noProof/>
              </w:rPr>
            </w:pPr>
          </w:p>
        </w:tc>
      </w:tr>
    </w:tbl>
    <w:p w14:paraId="0301FF03" w14:textId="77777777" w:rsidR="00AF77AC" w:rsidRPr="000778EB"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0778EB" w14:paraId="782B1F50" w14:textId="77777777" w:rsidTr="007B3D03">
        <w:tc>
          <w:tcPr>
            <w:tcW w:w="9640" w:type="dxa"/>
            <w:gridSpan w:val="11"/>
          </w:tcPr>
          <w:p w14:paraId="7EA0C178" w14:textId="77777777" w:rsidR="00AF77AC" w:rsidRPr="000778EB" w:rsidRDefault="00AF77AC" w:rsidP="007B3D03">
            <w:pPr>
              <w:pStyle w:val="CRCoverPage"/>
              <w:spacing w:after="0"/>
              <w:rPr>
                <w:noProof/>
                <w:sz w:val="8"/>
                <w:szCs w:val="8"/>
              </w:rPr>
            </w:pPr>
          </w:p>
        </w:tc>
      </w:tr>
      <w:tr w:rsidR="00AF77AC" w:rsidRPr="000778EB" w14:paraId="26319F6C" w14:textId="77777777" w:rsidTr="007B3D03">
        <w:tc>
          <w:tcPr>
            <w:tcW w:w="1843" w:type="dxa"/>
            <w:tcBorders>
              <w:top w:val="single" w:sz="4" w:space="0" w:color="auto"/>
              <w:left w:val="single" w:sz="4" w:space="0" w:color="auto"/>
            </w:tcBorders>
          </w:tcPr>
          <w:p w14:paraId="295D479C" w14:textId="77777777" w:rsidR="00AF77AC" w:rsidRPr="000778EB" w:rsidRDefault="00AF77AC" w:rsidP="007B3D03">
            <w:pPr>
              <w:pStyle w:val="CRCoverPage"/>
              <w:tabs>
                <w:tab w:val="right" w:pos="1759"/>
              </w:tabs>
              <w:spacing w:after="0"/>
              <w:rPr>
                <w:b/>
                <w:i/>
                <w:noProof/>
              </w:rPr>
            </w:pPr>
            <w:r w:rsidRPr="000778EB">
              <w:rPr>
                <w:b/>
                <w:i/>
                <w:noProof/>
              </w:rPr>
              <w:t>Title:</w:t>
            </w:r>
            <w:r w:rsidRPr="000778EB">
              <w:rPr>
                <w:b/>
                <w:i/>
                <w:noProof/>
              </w:rPr>
              <w:tab/>
            </w:r>
          </w:p>
        </w:tc>
        <w:tc>
          <w:tcPr>
            <w:tcW w:w="7797" w:type="dxa"/>
            <w:gridSpan w:val="10"/>
            <w:tcBorders>
              <w:top w:val="single" w:sz="4" w:space="0" w:color="auto"/>
              <w:right w:val="single" w:sz="4" w:space="0" w:color="auto"/>
            </w:tcBorders>
            <w:shd w:val="pct30" w:color="FFFF00" w:fill="auto"/>
          </w:tcPr>
          <w:p w14:paraId="7A90F5C6" w14:textId="70722409" w:rsidR="00AF77AC" w:rsidRPr="000778EB" w:rsidRDefault="00535F05" w:rsidP="00EA4834">
            <w:pPr>
              <w:pStyle w:val="CRCoverPage"/>
              <w:spacing w:after="0"/>
              <w:rPr>
                <w:noProof/>
              </w:rPr>
            </w:pPr>
            <w:r w:rsidRPr="00535F05">
              <w:rPr>
                <w:noProof/>
              </w:rPr>
              <w:t>Correction to Resource List message content</w:t>
            </w:r>
          </w:p>
        </w:tc>
      </w:tr>
      <w:tr w:rsidR="00AF77AC" w:rsidRPr="000778EB" w14:paraId="53E0D828" w14:textId="77777777" w:rsidTr="007B3D03">
        <w:tc>
          <w:tcPr>
            <w:tcW w:w="1843" w:type="dxa"/>
            <w:tcBorders>
              <w:left w:val="single" w:sz="4" w:space="0" w:color="auto"/>
            </w:tcBorders>
          </w:tcPr>
          <w:p w14:paraId="58BDBAB0" w14:textId="77777777" w:rsidR="00AF77AC" w:rsidRPr="000778EB"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0778EB" w:rsidRDefault="00AF77AC" w:rsidP="007B3D03">
            <w:pPr>
              <w:pStyle w:val="CRCoverPage"/>
              <w:spacing w:after="0"/>
              <w:rPr>
                <w:noProof/>
                <w:sz w:val="8"/>
                <w:szCs w:val="8"/>
              </w:rPr>
            </w:pPr>
          </w:p>
        </w:tc>
      </w:tr>
      <w:tr w:rsidR="00AF77AC" w:rsidRPr="000778EB" w14:paraId="559FACBF" w14:textId="77777777" w:rsidTr="007B3D03">
        <w:tc>
          <w:tcPr>
            <w:tcW w:w="1843" w:type="dxa"/>
            <w:tcBorders>
              <w:left w:val="single" w:sz="4" w:space="0" w:color="auto"/>
            </w:tcBorders>
          </w:tcPr>
          <w:p w14:paraId="73D160EE" w14:textId="77777777" w:rsidR="00AF77AC" w:rsidRPr="000778EB" w:rsidRDefault="00AF77AC" w:rsidP="007B3D03">
            <w:pPr>
              <w:pStyle w:val="CRCoverPage"/>
              <w:tabs>
                <w:tab w:val="right" w:pos="1759"/>
              </w:tabs>
              <w:spacing w:after="0"/>
              <w:rPr>
                <w:b/>
                <w:i/>
                <w:noProof/>
              </w:rPr>
            </w:pPr>
            <w:r w:rsidRPr="000778EB">
              <w:rPr>
                <w:b/>
                <w:i/>
                <w:noProof/>
              </w:rPr>
              <w:t>Source to WG:</w:t>
            </w:r>
          </w:p>
        </w:tc>
        <w:tc>
          <w:tcPr>
            <w:tcW w:w="7797" w:type="dxa"/>
            <w:gridSpan w:val="10"/>
            <w:tcBorders>
              <w:right w:val="single" w:sz="4" w:space="0" w:color="auto"/>
            </w:tcBorders>
            <w:shd w:val="pct30" w:color="FFFF00" w:fill="auto"/>
          </w:tcPr>
          <w:p w14:paraId="4280789B" w14:textId="77777777" w:rsidR="00AF77AC" w:rsidRPr="000778EB" w:rsidRDefault="0019560D" w:rsidP="002062B7">
            <w:pPr>
              <w:pStyle w:val="CRCoverPage"/>
              <w:spacing w:after="0"/>
              <w:rPr>
                <w:noProof/>
              </w:rPr>
            </w:pPr>
            <w:r w:rsidRPr="000778EB">
              <w:rPr>
                <w:noProof/>
              </w:rPr>
              <w:t>MCC TF160</w:t>
            </w:r>
          </w:p>
        </w:tc>
      </w:tr>
      <w:tr w:rsidR="00AF77AC" w:rsidRPr="000778EB" w14:paraId="067DC9F8" w14:textId="77777777" w:rsidTr="007B3D03">
        <w:tc>
          <w:tcPr>
            <w:tcW w:w="1843" w:type="dxa"/>
            <w:tcBorders>
              <w:left w:val="single" w:sz="4" w:space="0" w:color="auto"/>
            </w:tcBorders>
          </w:tcPr>
          <w:p w14:paraId="69B2FE71" w14:textId="77777777" w:rsidR="00AF77AC" w:rsidRPr="000778EB" w:rsidRDefault="00AF77AC" w:rsidP="007B3D03">
            <w:pPr>
              <w:pStyle w:val="CRCoverPage"/>
              <w:tabs>
                <w:tab w:val="right" w:pos="1759"/>
              </w:tabs>
              <w:spacing w:after="0"/>
              <w:rPr>
                <w:b/>
                <w:i/>
                <w:noProof/>
              </w:rPr>
            </w:pPr>
            <w:r w:rsidRPr="000778EB">
              <w:rPr>
                <w:b/>
                <w:i/>
                <w:noProof/>
              </w:rPr>
              <w:t>Source to TSG:</w:t>
            </w:r>
          </w:p>
        </w:tc>
        <w:tc>
          <w:tcPr>
            <w:tcW w:w="7797" w:type="dxa"/>
            <w:gridSpan w:val="10"/>
            <w:tcBorders>
              <w:right w:val="single" w:sz="4" w:space="0" w:color="auto"/>
            </w:tcBorders>
            <w:shd w:val="pct30" w:color="FFFF00" w:fill="auto"/>
          </w:tcPr>
          <w:p w14:paraId="12D813D7" w14:textId="77777777" w:rsidR="00AF77AC" w:rsidRPr="000778EB" w:rsidRDefault="00AF77AC" w:rsidP="007B3D03">
            <w:pPr>
              <w:pStyle w:val="CRCoverPage"/>
              <w:spacing w:after="0"/>
              <w:ind w:left="100"/>
              <w:rPr>
                <w:noProof/>
              </w:rPr>
            </w:pPr>
            <w:r w:rsidRPr="000778EB">
              <w:t>R5</w:t>
            </w:r>
            <w:r w:rsidRPr="000778EB">
              <w:fldChar w:fldCharType="begin"/>
            </w:r>
            <w:r w:rsidRPr="000778EB">
              <w:instrText xml:space="preserve"> DOCPROPERTY  SourceIfTsg  \* MERGEFORMAT </w:instrText>
            </w:r>
            <w:r w:rsidRPr="000778EB">
              <w:fldChar w:fldCharType="end"/>
            </w:r>
          </w:p>
        </w:tc>
      </w:tr>
      <w:tr w:rsidR="00AF77AC" w:rsidRPr="000778EB" w14:paraId="54ADB931" w14:textId="77777777" w:rsidTr="007B3D03">
        <w:tc>
          <w:tcPr>
            <w:tcW w:w="1843" w:type="dxa"/>
            <w:tcBorders>
              <w:left w:val="single" w:sz="4" w:space="0" w:color="auto"/>
            </w:tcBorders>
          </w:tcPr>
          <w:p w14:paraId="22B9DEAD" w14:textId="77777777" w:rsidR="00AF77AC" w:rsidRPr="000778EB"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0778EB" w:rsidRDefault="00AF77AC" w:rsidP="007B3D03">
            <w:pPr>
              <w:pStyle w:val="CRCoverPage"/>
              <w:spacing w:after="0"/>
              <w:rPr>
                <w:noProof/>
                <w:sz w:val="8"/>
                <w:szCs w:val="8"/>
              </w:rPr>
            </w:pPr>
          </w:p>
        </w:tc>
      </w:tr>
      <w:tr w:rsidR="00AF77AC" w:rsidRPr="000778EB" w14:paraId="1C00C4C3" w14:textId="77777777" w:rsidTr="007B3D03">
        <w:tc>
          <w:tcPr>
            <w:tcW w:w="1843" w:type="dxa"/>
            <w:tcBorders>
              <w:left w:val="single" w:sz="4" w:space="0" w:color="auto"/>
            </w:tcBorders>
          </w:tcPr>
          <w:p w14:paraId="27A66DE9" w14:textId="77777777" w:rsidR="00AF77AC" w:rsidRPr="000778EB" w:rsidRDefault="00AF77AC" w:rsidP="007B3D03">
            <w:pPr>
              <w:pStyle w:val="CRCoverPage"/>
              <w:tabs>
                <w:tab w:val="right" w:pos="1759"/>
              </w:tabs>
              <w:spacing w:after="0"/>
              <w:rPr>
                <w:b/>
                <w:i/>
                <w:noProof/>
              </w:rPr>
            </w:pPr>
            <w:r w:rsidRPr="000778EB">
              <w:rPr>
                <w:b/>
                <w:i/>
                <w:noProof/>
              </w:rPr>
              <w:t>Work item code:</w:t>
            </w:r>
          </w:p>
        </w:tc>
        <w:tc>
          <w:tcPr>
            <w:tcW w:w="3686" w:type="dxa"/>
            <w:gridSpan w:val="5"/>
            <w:shd w:val="pct30" w:color="FFFF00" w:fill="auto"/>
          </w:tcPr>
          <w:p w14:paraId="36D346B5" w14:textId="25F7ADD0" w:rsidR="00AF77AC" w:rsidRPr="000778EB" w:rsidRDefault="00627FAB" w:rsidP="00627FAB">
            <w:pPr>
              <w:pStyle w:val="CRCoverPage"/>
              <w:tabs>
                <w:tab w:val="left" w:pos="1185"/>
              </w:tabs>
              <w:spacing w:after="0"/>
              <w:ind w:left="100"/>
              <w:rPr>
                <w:noProof/>
              </w:rPr>
            </w:pPr>
            <w:r w:rsidRPr="000778EB">
              <w:rPr>
                <w:noProof/>
              </w:rPr>
              <w:t>TEI14_Test, MCPTT-ConTes</w:t>
            </w:r>
            <w:r w:rsidR="00846323" w:rsidRPr="000778EB">
              <w:rPr>
                <w:noProof/>
              </w:rPr>
              <w:t>t</w:t>
            </w:r>
          </w:p>
        </w:tc>
        <w:tc>
          <w:tcPr>
            <w:tcW w:w="567" w:type="dxa"/>
            <w:tcBorders>
              <w:left w:val="nil"/>
            </w:tcBorders>
          </w:tcPr>
          <w:p w14:paraId="624C5708" w14:textId="77777777" w:rsidR="00AF77AC" w:rsidRPr="000778EB"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0778EB" w:rsidRDefault="00AF77AC" w:rsidP="007B3D03">
            <w:pPr>
              <w:pStyle w:val="CRCoverPage"/>
              <w:spacing w:after="0"/>
              <w:jc w:val="right"/>
              <w:rPr>
                <w:noProof/>
              </w:rPr>
            </w:pPr>
            <w:r w:rsidRPr="000778EB">
              <w:rPr>
                <w:b/>
                <w:i/>
                <w:noProof/>
              </w:rPr>
              <w:t>Date:</w:t>
            </w:r>
          </w:p>
        </w:tc>
        <w:tc>
          <w:tcPr>
            <w:tcW w:w="2127" w:type="dxa"/>
            <w:tcBorders>
              <w:right w:val="single" w:sz="4" w:space="0" w:color="auto"/>
            </w:tcBorders>
            <w:shd w:val="pct30" w:color="FFFF00" w:fill="auto"/>
          </w:tcPr>
          <w:p w14:paraId="7BEBB161" w14:textId="3E4819AD" w:rsidR="00AF77AC" w:rsidRPr="000778EB" w:rsidRDefault="00627FAB" w:rsidP="007B3D03">
            <w:pPr>
              <w:pStyle w:val="CRCoverPage"/>
              <w:spacing w:after="0"/>
              <w:ind w:left="100"/>
              <w:rPr>
                <w:noProof/>
              </w:rPr>
            </w:pPr>
            <w:r w:rsidRPr="000778EB">
              <w:t>2021-0</w:t>
            </w:r>
            <w:r w:rsidR="002E4503" w:rsidRPr="000778EB">
              <w:t>4</w:t>
            </w:r>
            <w:r w:rsidRPr="000778EB">
              <w:t>-05</w:t>
            </w:r>
          </w:p>
        </w:tc>
      </w:tr>
      <w:tr w:rsidR="00AF77AC" w:rsidRPr="000778EB" w14:paraId="4A67317F" w14:textId="77777777" w:rsidTr="007B3D03">
        <w:tc>
          <w:tcPr>
            <w:tcW w:w="1843" w:type="dxa"/>
            <w:tcBorders>
              <w:left w:val="single" w:sz="4" w:space="0" w:color="auto"/>
            </w:tcBorders>
          </w:tcPr>
          <w:p w14:paraId="64891D51" w14:textId="77777777" w:rsidR="00AF77AC" w:rsidRPr="000778EB" w:rsidRDefault="00AF77AC" w:rsidP="007B3D03">
            <w:pPr>
              <w:pStyle w:val="CRCoverPage"/>
              <w:spacing w:after="0"/>
              <w:rPr>
                <w:b/>
                <w:i/>
                <w:noProof/>
                <w:sz w:val="8"/>
                <w:szCs w:val="8"/>
              </w:rPr>
            </w:pPr>
          </w:p>
        </w:tc>
        <w:tc>
          <w:tcPr>
            <w:tcW w:w="1986" w:type="dxa"/>
            <w:gridSpan w:val="4"/>
          </w:tcPr>
          <w:p w14:paraId="7B369A44" w14:textId="77777777" w:rsidR="00AF77AC" w:rsidRPr="000778EB" w:rsidRDefault="00AF77AC" w:rsidP="007B3D03">
            <w:pPr>
              <w:pStyle w:val="CRCoverPage"/>
              <w:spacing w:after="0"/>
              <w:rPr>
                <w:noProof/>
                <w:sz w:val="8"/>
                <w:szCs w:val="8"/>
              </w:rPr>
            </w:pPr>
          </w:p>
        </w:tc>
        <w:tc>
          <w:tcPr>
            <w:tcW w:w="2267" w:type="dxa"/>
            <w:gridSpan w:val="2"/>
          </w:tcPr>
          <w:p w14:paraId="78C92DD8" w14:textId="77777777" w:rsidR="00AF77AC" w:rsidRPr="000778EB" w:rsidRDefault="00AF77AC" w:rsidP="007B3D03">
            <w:pPr>
              <w:pStyle w:val="CRCoverPage"/>
              <w:spacing w:after="0"/>
              <w:rPr>
                <w:noProof/>
                <w:sz w:val="8"/>
                <w:szCs w:val="8"/>
              </w:rPr>
            </w:pPr>
          </w:p>
        </w:tc>
        <w:tc>
          <w:tcPr>
            <w:tcW w:w="1417" w:type="dxa"/>
            <w:gridSpan w:val="3"/>
          </w:tcPr>
          <w:p w14:paraId="58F09D25" w14:textId="77777777" w:rsidR="00AF77AC" w:rsidRPr="000778EB"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0778EB" w:rsidRDefault="00AF77AC" w:rsidP="007B3D03">
            <w:pPr>
              <w:pStyle w:val="CRCoverPage"/>
              <w:spacing w:after="0"/>
              <w:rPr>
                <w:noProof/>
                <w:sz w:val="8"/>
                <w:szCs w:val="8"/>
              </w:rPr>
            </w:pPr>
          </w:p>
        </w:tc>
      </w:tr>
      <w:tr w:rsidR="00AF77AC" w:rsidRPr="000778EB" w14:paraId="4865F07F" w14:textId="77777777" w:rsidTr="007B3D03">
        <w:trPr>
          <w:cantSplit/>
        </w:trPr>
        <w:tc>
          <w:tcPr>
            <w:tcW w:w="1843" w:type="dxa"/>
            <w:tcBorders>
              <w:left w:val="single" w:sz="4" w:space="0" w:color="auto"/>
            </w:tcBorders>
          </w:tcPr>
          <w:p w14:paraId="73E2B411" w14:textId="77777777" w:rsidR="00AF77AC" w:rsidRPr="000778EB" w:rsidRDefault="00AF77AC" w:rsidP="007B3D03">
            <w:pPr>
              <w:pStyle w:val="CRCoverPage"/>
              <w:tabs>
                <w:tab w:val="right" w:pos="1759"/>
              </w:tabs>
              <w:spacing w:after="0"/>
              <w:rPr>
                <w:b/>
                <w:i/>
                <w:noProof/>
              </w:rPr>
            </w:pPr>
            <w:r w:rsidRPr="000778EB">
              <w:rPr>
                <w:b/>
                <w:i/>
                <w:noProof/>
              </w:rPr>
              <w:t>Category:</w:t>
            </w:r>
          </w:p>
        </w:tc>
        <w:tc>
          <w:tcPr>
            <w:tcW w:w="851" w:type="dxa"/>
            <w:shd w:val="pct30" w:color="FFFF00" w:fill="auto"/>
          </w:tcPr>
          <w:p w14:paraId="5B22F5B2" w14:textId="77777777" w:rsidR="00AF77AC" w:rsidRPr="000778EB" w:rsidRDefault="00AF77AC" w:rsidP="007B3D03">
            <w:pPr>
              <w:pStyle w:val="CRCoverPage"/>
              <w:spacing w:after="0"/>
              <w:ind w:left="100" w:right="-609"/>
              <w:rPr>
                <w:b/>
                <w:noProof/>
              </w:rPr>
            </w:pPr>
            <w:r w:rsidRPr="000778EB">
              <w:rPr>
                <w:b/>
                <w:noProof/>
              </w:rPr>
              <w:fldChar w:fldCharType="begin"/>
            </w:r>
            <w:r w:rsidRPr="000778EB">
              <w:rPr>
                <w:b/>
                <w:noProof/>
              </w:rPr>
              <w:instrText xml:space="preserve"> DOCPROPERTY  Cat  \* MERGEFORMAT </w:instrText>
            </w:r>
            <w:r w:rsidRPr="000778EB">
              <w:rPr>
                <w:b/>
                <w:noProof/>
              </w:rPr>
              <w:fldChar w:fldCharType="separate"/>
            </w:r>
            <w:r w:rsidRPr="000778EB">
              <w:rPr>
                <w:b/>
                <w:noProof/>
              </w:rPr>
              <w:t>F</w:t>
            </w:r>
            <w:r w:rsidRPr="000778EB">
              <w:rPr>
                <w:b/>
                <w:noProof/>
              </w:rPr>
              <w:fldChar w:fldCharType="end"/>
            </w:r>
          </w:p>
        </w:tc>
        <w:tc>
          <w:tcPr>
            <w:tcW w:w="3402" w:type="dxa"/>
            <w:gridSpan w:val="5"/>
            <w:tcBorders>
              <w:left w:val="nil"/>
            </w:tcBorders>
          </w:tcPr>
          <w:p w14:paraId="6738A1E0" w14:textId="77777777" w:rsidR="00AF77AC" w:rsidRPr="000778EB" w:rsidRDefault="00AF77AC" w:rsidP="007B3D03">
            <w:pPr>
              <w:pStyle w:val="CRCoverPage"/>
              <w:spacing w:after="0"/>
              <w:rPr>
                <w:noProof/>
              </w:rPr>
            </w:pPr>
          </w:p>
        </w:tc>
        <w:tc>
          <w:tcPr>
            <w:tcW w:w="1417" w:type="dxa"/>
            <w:gridSpan w:val="3"/>
            <w:tcBorders>
              <w:left w:val="nil"/>
            </w:tcBorders>
          </w:tcPr>
          <w:p w14:paraId="02A70404" w14:textId="77777777" w:rsidR="00AF77AC" w:rsidRPr="000778EB" w:rsidRDefault="00AF77AC" w:rsidP="007B3D03">
            <w:pPr>
              <w:pStyle w:val="CRCoverPage"/>
              <w:spacing w:after="0"/>
              <w:jc w:val="right"/>
              <w:rPr>
                <w:b/>
                <w:i/>
                <w:noProof/>
              </w:rPr>
            </w:pPr>
            <w:r w:rsidRPr="000778EB">
              <w:rPr>
                <w:b/>
                <w:i/>
                <w:noProof/>
              </w:rPr>
              <w:t>Release:</w:t>
            </w:r>
          </w:p>
        </w:tc>
        <w:tc>
          <w:tcPr>
            <w:tcW w:w="2127" w:type="dxa"/>
            <w:tcBorders>
              <w:right w:val="single" w:sz="4" w:space="0" w:color="auto"/>
            </w:tcBorders>
            <w:shd w:val="pct30" w:color="FFFF00" w:fill="auto"/>
          </w:tcPr>
          <w:p w14:paraId="5C51C7AC" w14:textId="644E2BEA" w:rsidR="00AF77AC" w:rsidRPr="000778EB" w:rsidRDefault="00AF77AC" w:rsidP="007B3D03">
            <w:pPr>
              <w:pStyle w:val="CRCoverPage"/>
              <w:spacing w:after="0"/>
              <w:ind w:left="100"/>
              <w:rPr>
                <w:noProof/>
              </w:rPr>
            </w:pPr>
            <w:r w:rsidRPr="000778EB">
              <w:rPr>
                <w:noProof/>
              </w:rPr>
              <w:fldChar w:fldCharType="begin"/>
            </w:r>
            <w:r w:rsidRPr="000778EB">
              <w:rPr>
                <w:noProof/>
              </w:rPr>
              <w:instrText xml:space="preserve"> DOCPROPERTY  Release  \* MERGEFORMAT </w:instrText>
            </w:r>
            <w:r w:rsidRPr="000778EB">
              <w:rPr>
                <w:noProof/>
              </w:rPr>
              <w:fldChar w:fldCharType="separate"/>
            </w:r>
            <w:r w:rsidRPr="000778EB">
              <w:rPr>
                <w:noProof/>
              </w:rPr>
              <w:t>Rel-</w:t>
            </w:r>
            <w:r w:rsidRPr="000778EB">
              <w:rPr>
                <w:noProof/>
              </w:rPr>
              <w:fldChar w:fldCharType="end"/>
            </w:r>
            <w:r w:rsidRPr="000778EB">
              <w:rPr>
                <w:noProof/>
              </w:rPr>
              <w:t>1</w:t>
            </w:r>
            <w:r w:rsidR="00846323" w:rsidRPr="000778EB">
              <w:rPr>
                <w:noProof/>
              </w:rPr>
              <w:t>5</w:t>
            </w:r>
          </w:p>
        </w:tc>
      </w:tr>
      <w:tr w:rsidR="00AF77AC" w:rsidRPr="000778EB" w14:paraId="386413AC" w14:textId="77777777" w:rsidTr="007B3D03">
        <w:tc>
          <w:tcPr>
            <w:tcW w:w="1843" w:type="dxa"/>
            <w:tcBorders>
              <w:left w:val="single" w:sz="4" w:space="0" w:color="auto"/>
              <w:bottom w:val="single" w:sz="4" w:space="0" w:color="auto"/>
            </w:tcBorders>
          </w:tcPr>
          <w:p w14:paraId="09C80EE8" w14:textId="77777777" w:rsidR="00AF77AC" w:rsidRPr="000778EB"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0778EB" w:rsidRDefault="00AF77AC" w:rsidP="007B3D03">
            <w:pPr>
              <w:pStyle w:val="CRCoverPage"/>
              <w:spacing w:after="0"/>
              <w:ind w:left="383" w:hanging="383"/>
              <w:rPr>
                <w:i/>
                <w:noProof/>
                <w:sz w:val="18"/>
              </w:rPr>
            </w:pPr>
            <w:r w:rsidRPr="000778EB">
              <w:rPr>
                <w:i/>
                <w:noProof/>
                <w:sz w:val="18"/>
              </w:rPr>
              <w:t xml:space="preserve">Use </w:t>
            </w:r>
            <w:r w:rsidRPr="000778EB">
              <w:rPr>
                <w:i/>
                <w:noProof/>
                <w:sz w:val="18"/>
                <w:u w:val="single"/>
              </w:rPr>
              <w:t>one</w:t>
            </w:r>
            <w:r w:rsidRPr="000778EB">
              <w:rPr>
                <w:i/>
                <w:noProof/>
                <w:sz w:val="18"/>
              </w:rPr>
              <w:t xml:space="preserve"> of the following categories:</w:t>
            </w:r>
            <w:r w:rsidRPr="000778EB">
              <w:rPr>
                <w:b/>
                <w:i/>
                <w:noProof/>
                <w:sz w:val="18"/>
              </w:rPr>
              <w:br/>
              <w:t>F</w:t>
            </w:r>
            <w:r w:rsidRPr="000778EB">
              <w:rPr>
                <w:i/>
                <w:noProof/>
                <w:sz w:val="18"/>
              </w:rPr>
              <w:t xml:space="preserve">  (correction)</w:t>
            </w:r>
            <w:r w:rsidRPr="000778EB">
              <w:rPr>
                <w:i/>
                <w:noProof/>
                <w:sz w:val="18"/>
              </w:rPr>
              <w:br/>
            </w:r>
            <w:r w:rsidRPr="000778EB">
              <w:rPr>
                <w:b/>
                <w:i/>
                <w:noProof/>
                <w:sz w:val="18"/>
              </w:rPr>
              <w:t>A</w:t>
            </w:r>
            <w:r w:rsidRPr="000778EB">
              <w:rPr>
                <w:i/>
                <w:noProof/>
                <w:sz w:val="18"/>
              </w:rPr>
              <w:t xml:space="preserve">  (mirror corresponding to a change in an earlier release)</w:t>
            </w:r>
            <w:r w:rsidRPr="000778EB">
              <w:rPr>
                <w:i/>
                <w:noProof/>
                <w:sz w:val="18"/>
              </w:rPr>
              <w:br/>
            </w:r>
            <w:r w:rsidRPr="000778EB">
              <w:rPr>
                <w:b/>
                <w:i/>
                <w:noProof/>
                <w:sz w:val="18"/>
              </w:rPr>
              <w:t>B</w:t>
            </w:r>
            <w:r w:rsidRPr="000778EB">
              <w:rPr>
                <w:i/>
                <w:noProof/>
                <w:sz w:val="18"/>
              </w:rPr>
              <w:t xml:space="preserve">  (addition of feature), </w:t>
            </w:r>
            <w:r w:rsidRPr="000778EB">
              <w:rPr>
                <w:i/>
                <w:noProof/>
                <w:sz w:val="18"/>
              </w:rPr>
              <w:br/>
            </w:r>
            <w:r w:rsidRPr="000778EB">
              <w:rPr>
                <w:b/>
                <w:i/>
                <w:noProof/>
                <w:sz w:val="18"/>
              </w:rPr>
              <w:t>C</w:t>
            </w:r>
            <w:r w:rsidRPr="000778EB">
              <w:rPr>
                <w:i/>
                <w:noProof/>
                <w:sz w:val="18"/>
              </w:rPr>
              <w:t xml:space="preserve">  (functional modification of feature)</w:t>
            </w:r>
            <w:r w:rsidRPr="000778EB">
              <w:rPr>
                <w:i/>
                <w:noProof/>
                <w:sz w:val="18"/>
              </w:rPr>
              <w:br/>
            </w:r>
            <w:r w:rsidRPr="000778EB">
              <w:rPr>
                <w:b/>
                <w:i/>
                <w:noProof/>
                <w:sz w:val="18"/>
              </w:rPr>
              <w:t>D</w:t>
            </w:r>
            <w:r w:rsidRPr="000778EB">
              <w:rPr>
                <w:i/>
                <w:noProof/>
                <w:sz w:val="18"/>
              </w:rPr>
              <w:t xml:space="preserve">  (editorial modification)</w:t>
            </w:r>
          </w:p>
          <w:p w14:paraId="5B6F46A5" w14:textId="77777777" w:rsidR="00AF77AC" w:rsidRPr="000778EB" w:rsidRDefault="00AF77AC" w:rsidP="007B3D03">
            <w:pPr>
              <w:pStyle w:val="CRCoverPage"/>
              <w:rPr>
                <w:noProof/>
              </w:rPr>
            </w:pPr>
            <w:r w:rsidRPr="000778EB">
              <w:rPr>
                <w:noProof/>
                <w:sz w:val="18"/>
              </w:rPr>
              <w:t>Detailed explanations of the above categories can</w:t>
            </w:r>
            <w:r w:rsidRPr="000778EB">
              <w:rPr>
                <w:noProof/>
                <w:sz w:val="18"/>
              </w:rPr>
              <w:br/>
              <w:t xml:space="preserve">be found in 3GPP </w:t>
            </w:r>
            <w:hyperlink r:id="rId11" w:history="1">
              <w:r w:rsidRPr="000778EB">
                <w:rPr>
                  <w:rStyle w:val="Hyperlink"/>
                  <w:noProof/>
                  <w:sz w:val="18"/>
                </w:rPr>
                <w:t>TR 21.900</w:t>
              </w:r>
            </w:hyperlink>
            <w:r w:rsidRPr="000778EB">
              <w:rPr>
                <w:noProof/>
                <w:sz w:val="18"/>
              </w:rPr>
              <w:t>.</w:t>
            </w:r>
          </w:p>
        </w:tc>
        <w:tc>
          <w:tcPr>
            <w:tcW w:w="3120" w:type="dxa"/>
            <w:gridSpan w:val="2"/>
            <w:tcBorders>
              <w:bottom w:val="single" w:sz="4" w:space="0" w:color="auto"/>
              <w:right w:val="single" w:sz="4" w:space="0" w:color="auto"/>
            </w:tcBorders>
          </w:tcPr>
          <w:p w14:paraId="56F60D2B" w14:textId="77777777" w:rsidR="00AF77AC" w:rsidRPr="000778EB" w:rsidRDefault="00AF77AC" w:rsidP="007B3D03">
            <w:pPr>
              <w:pStyle w:val="CRCoverPage"/>
              <w:tabs>
                <w:tab w:val="left" w:pos="950"/>
              </w:tabs>
              <w:spacing w:after="0"/>
              <w:ind w:left="241" w:hanging="241"/>
              <w:rPr>
                <w:i/>
                <w:noProof/>
                <w:sz w:val="18"/>
              </w:rPr>
            </w:pPr>
            <w:r w:rsidRPr="000778EB">
              <w:rPr>
                <w:i/>
                <w:noProof/>
                <w:sz w:val="18"/>
              </w:rPr>
              <w:t xml:space="preserve">Use </w:t>
            </w:r>
            <w:r w:rsidRPr="000778EB">
              <w:rPr>
                <w:i/>
                <w:noProof/>
                <w:sz w:val="18"/>
                <w:u w:val="single"/>
              </w:rPr>
              <w:t>one</w:t>
            </w:r>
            <w:r w:rsidRPr="000778EB">
              <w:rPr>
                <w:i/>
                <w:noProof/>
                <w:sz w:val="18"/>
              </w:rPr>
              <w:t xml:space="preserve"> of the following releases:</w:t>
            </w:r>
            <w:r w:rsidRPr="000778EB">
              <w:rPr>
                <w:i/>
                <w:noProof/>
                <w:sz w:val="18"/>
              </w:rPr>
              <w:br/>
              <w:t>Rel-8</w:t>
            </w:r>
            <w:r w:rsidRPr="000778EB">
              <w:rPr>
                <w:i/>
                <w:noProof/>
                <w:sz w:val="18"/>
              </w:rPr>
              <w:tab/>
              <w:t>(Release 8)</w:t>
            </w:r>
            <w:r w:rsidRPr="000778EB">
              <w:rPr>
                <w:i/>
                <w:noProof/>
                <w:sz w:val="18"/>
              </w:rPr>
              <w:br/>
              <w:t>Rel-9</w:t>
            </w:r>
            <w:r w:rsidRPr="000778EB">
              <w:rPr>
                <w:i/>
                <w:noProof/>
                <w:sz w:val="18"/>
              </w:rPr>
              <w:tab/>
              <w:t>(Release 9)</w:t>
            </w:r>
            <w:r w:rsidRPr="000778EB">
              <w:rPr>
                <w:i/>
                <w:noProof/>
                <w:sz w:val="18"/>
              </w:rPr>
              <w:br/>
              <w:t>Rel-10</w:t>
            </w:r>
            <w:r w:rsidRPr="000778EB">
              <w:rPr>
                <w:i/>
                <w:noProof/>
                <w:sz w:val="18"/>
              </w:rPr>
              <w:tab/>
              <w:t>(Release 10)</w:t>
            </w:r>
            <w:r w:rsidRPr="000778EB">
              <w:rPr>
                <w:i/>
                <w:noProof/>
                <w:sz w:val="18"/>
              </w:rPr>
              <w:br/>
              <w:t>Rel-11</w:t>
            </w:r>
            <w:r w:rsidRPr="000778EB">
              <w:rPr>
                <w:i/>
                <w:noProof/>
                <w:sz w:val="18"/>
              </w:rPr>
              <w:tab/>
              <w:t>(Release 11)</w:t>
            </w:r>
            <w:r w:rsidRPr="000778EB">
              <w:rPr>
                <w:i/>
                <w:noProof/>
                <w:sz w:val="18"/>
              </w:rPr>
              <w:br/>
              <w:t>Rel-12</w:t>
            </w:r>
            <w:r w:rsidRPr="000778EB">
              <w:rPr>
                <w:i/>
                <w:noProof/>
                <w:sz w:val="18"/>
              </w:rPr>
              <w:tab/>
              <w:t>(Release 12)</w:t>
            </w:r>
            <w:r w:rsidRPr="000778EB">
              <w:rPr>
                <w:i/>
                <w:noProof/>
                <w:sz w:val="18"/>
              </w:rPr>
              <w:br/>
            </w:r>
            <w:bookmarkStart w:id="3" w:name="OLE_LINK1"/>
            <w:r w:rsidRPr="000778EB">
              <w:rPr>
                <w:i/>
                <w:noProof/>
                <w:sz w:val="18"/>
              </w:rPr>
              <w:t>Rel-13</w:t>
            </w:r>
            <w:r w:rsidRPr="000778EB">
              <w:rPr>
                <w:i/>
                <w:noProof/>
                <w:sz w:val="18"/>
              </w:rPr>
              <w:tab/>
              <w:t>(Release 13)</w:t>
            </w:r>
            <w:bookmarkEnd w:id="3"/>
            <w:r w:rsidRPr="000778EB">
              <w:rPr>
                <w:i/>
                <w:noProof/>
                <w:sz w:val="18"/>
              </w:rPr>
              <w:br/>
              <w:t>Rel-14</w:t>
            </w:r>
            <w:r w:rsidRPr="000778EB">
              <w:rPr>
                <w:i/>
                <w:noProof/>
                <w:sz w:val="18"/>
              </w:rPr>
              <w:tab/>
              <w:t>(Release 14)</w:t>
            </w:r>
            <w:r w:rsidRPr="000778EB">
              <w:rPr>
                <w:i/>
                <w:noProof/>
                <w:sz w:val="18"/>
              </w:rPr>
              <w:br/>
              <w:t>Rel-15</w:t>
            </w:r>
            <w:r w:rsidRPr="000778EB">
              <w:rPr>
                <w:i/>
                <w:noProof/>
                <w:sz w:val="18"/>
              </w:rPr>
              <w:tab/>
              <w:t>(Release 15)</w:t>
            </w:r>
            <w:r w:rsidRPr="000778EB">
              <w:rPr>
                <w:i/>
                <w:noProof/>
                <w:sz w:val="18"/>
              </w:rPr>
              <w:br/>
              <w:t>Rel-16</w:t>
            </w:r>
            <w:r w:rsidRPr="000778EB">
              <w:rPr>
                <w:i/>
                <w:noProof/>
                <w:sz w:val="18"/>
              </w:rPr>
              <w:tab/>
              <w:t>(Release 16)</w:t>
            </w:r>
          </w:p>
        </w:tc>
      </w:tr>
      <w:tr w:rsidR="00AF77AC" w:rsidRPr="000778EB" w14:paraId="66631B10" w14:textId="77777777" w:rsidTr="007B3D03">
        <w:tc>
          <w:tcPr>
            <w:tcW w:w="1843" w:type="dxa"/>
          </w:tcPr>
          <w:p w14:paraId="72537A48" w14:textId="77777777" w:rsidR="00AF77AC" w:rsidRPr="000778EB" w:rsidRDefault="00AF77AC" w:rsidP="007B3D03">
            <w:pPr>
              <w:pStyle w:val="CRCoverPage"/>
              <w:spacing w:after="0"/>
              <w:rPr>
                <w:b/>
                <w:i/>
                <w:noProof/>
                <w:sz w:val="8"/>
                <w:szCs w:val="8"/>
              </w:rPr>
            </w:pPr>
          </w:p>
        </w:tc>
        <w:tc>
          <w:tcPr>
            <w:tcW w:w="7797" w:type="dxa"/>
            <w:gridSpan w:val="10"/>
          </w:tcPr>
          <w:p w14:paraId="07872355" w14:textId="77777777" w:rsidR="00AF77AC" w:rsidRPr="000778EB" w:rsidRDefault="00AF77AC" w:rsidP="007B3D03">
            <w:pPr>
              <w:pStyle w:val="CRCoverPage"/>
              <w:spacing w:after="0"/>
              <w:rPr>
                <w:noProof/>
                <w:sz w:val="8"/>
                <w:szCs w:val="8"/>
              </w:rPr>
            </w:pPr>
          </w:p>
        </w:tc>
      </w:tr>
      <w:tr w:rsidR="00AF77AC" w:rsidRPr="000778EB" w14:paraId="63F9B720" w14:textId="77777777" w:rsidTr="007B3D03">
        <w:tc>
          <w:tcPr>
            <w:tcW w:w="2694" w:type="dxa"/>
            <w:gridSpan w:val="2"/>
            <w:tcBorders>
              <w:top w:val="single" w:sz="4" w:space="0" w:color="auto"/>
              <w:left w:val="single" w:sz="4" w:space="0" w:color="auto"/>
            </w:tcBorders>
          </w:tcPr>
          <w:p w14:paraId="031234F2" w14:textId="77777777" w:rsidR="00AF77AC" w:rsidRPr="000778EB" w:rsidRDefault="00AF77AC" w:rsidP="007B3D03">
            <w:pPr>
              <w:pStyle w:val="CRCoverPage"/>
              <w:tabs>
                <w:tab w:val="right" w:pos="2184"/>
              </w:tabs>
              <w:spacing w:after="0"/>
              <w:rPr>
                <w:b/>
                <w:i/>
                <w:noProof/>
              </w:rPr>
            </w:pPr>
            <w:r w:rsidRPr="000778EB">
              <w:rPr>
                <w:b/>
                <w:i/>
                <w:noProof/>
              </w:rPr>
              <w:t>Reason for change:</w:t>
            </w:r>
          </w:p>
        </w:tc>
        <w:tc>
          <w:tcPr>
            <w:tcW w:w="6946" w:type="dxa"/>
            <w:gridSpan w:val="9"/>
            <w:tcBorders>
              <w:top w:val="single" w:sz="4" w:space="0" w:color="auto"/>
              <w:right w:val="single" w:sz="4" w:space="0" w:color="auto"/>
            </w:tcBorders>
            <w:shd w:val="pct30" w:color="FFFF00" w:fill="auto"/>
          </w:tcPr>
          <w:p w14:paraId="61E9E2B5" w14:textId="6067B299" w:rsidR="009E1F56" w:rsidRPr="000778EB" w:rsidRDefault="009E1F56" w:rsidP="002E4503">
            <w:pPr>
              <w:pStyle w:val="CRCoverPage"/>
              <w:numPr>
                <w:ilvl w:val="0"/>
                <w:numId w:val="9"/>
              </w:numPr>
              <w:spacing w:after="0"/>
            </w:pPr>
            <w:r w:rsidRPr="000778EB">
              <w:t>EMERGENCY_ALERT condition not necessary – will be handled in specific message content</w:t>
            </w:r>
            <w:r w:rsidR="00090BBC" w:rsidRPr="000778EB">
              <w:t>, was removed in general conditions</w:t>
            </w:r>
          </w:p>
          <w:p w14:paraId="6C85CC40" w14:textId="7CFC08C4" w:rsidR="00480088" w:rsidRPr="000778EB" w:rsidRDefault="00480088" w:rsidP="002E4503">
            <w:pPr>
              <w:pStyle w:val="CRCoverPage"/>
              <w:numPr>
                <w:ilvl w:val="0"/>
                <w:numId w:val="9"/>
              </w:numPr>
              <w:spacing w:after="0"/>
            </w:pPr>
            <w:r w:rsidRPr="000778EB">
              <w:t>No conditions for retrieval of documents of further groups</w:t>
            </w:r>
          </w:p>
        </w:tc>
      </w:tr>
      <w:tr w:rsidR="00AF77AC" w:rsidRPr="000778EB" w14:paraId="052F1D48" w14:textId="77777777" w:rsidTr="007B3D03">
        <w:tc>
          <w:tcPr>
            <w:tcW w:w="2694" w:type="dxa"/>
            <w:gridSpan w:val="2"/>
            <w:tcBorders>
              <w:left w:val="single" w:sz="4" w:space="0" w:color="auto"/>
            </w:tcBorders>
          </w:tcPr>
          <w:p w14:paraId="7DF32B8D" w14:textId="77777777" w:rsidR="00AF77AC" w:rsidRPr="000778EB"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0778EB" w:rsidRDefault="00AF77AC" w:rsidP="007B3D03">
            <w:pPr>
              <w:pStyle w:val="CRCoverPage"/>
              <w:spacing w:after="0"/>
              <w:rPr>
                <w:noProof/>
                <w:sz w:val="8"/>
                <w:szCs w:val="8"/>
              </w:rPr>
            </w:pPr>
          </w:p>
        </w:tc>
      </w:tr>
      <w:tr w:rsidR="00AF77AC" w:rsidRPr="000778EB" w14:paraId="1B281FC6" w14:textId="77777777" w:rsidTr="007B3D03">
        <w:tc>
          <w:tcPr>
            <w:tcW w:w="2694" w:type="dxa"/>
            <w:gridSpan w:val="2"/>
            <w:tcBorders>
              <w:left w:val="single" w:sz="4" w:space="0" w:color="auto"/>
            </w:tcBorders>
          </w:tcPr>
          <w:p w14:paraId="7B82F3BF" w14:textId="77777777" w:rsidR="00AF77AC" w:rsidRPr="000778EB" w:rsidRDefault="00AF77AC" w:rsidP="007B3D03">
            <w:pPr>
              <w:pStyle w:val="CRCoverPage"/>
              <w:tabs>
                <w:tab w:val="right" w:pos="2184"/>
              </w:tabs>
              <w:spacing w:after="0"/>
              <w:rPr>
                <w:b/>
                <w:i/>
                <w:noProof/>
              </w:rPr>
            </w:pPr>
            <w:r w:rsidRPr="000778EB">
              <w:rPr>
                <w:b/>
                <w:i/>
                <w:noProof/>
              </w:rPr>
              <w:t>Summary of change:</w:t>
            </w:r>
          </w:p>
        </w:tc>
        <w:tc>
          <w:tcPr>
            <w:tcW w:w="6946" w:type="dxa"/>
            <w:gridSpan w:val="9"/>
            <w:tcBorders>
              <w:right w:val="single" w:sz="4" w:space="0" w:color="auto"/>
            </w:tcBorders>
            <w:shd w:val="pct30" w:color="FFFF00" w:fill="auto"/>
          </w:tcPr>
          <w:p w14:paraId="71008EB2" w14:textId="77777777" w:rsidR="009E1F56" w:rsidRPr="000778EB" w:rsidRDefault="009E1F56" w:rsidP="002E4503">
            <w:pPr>
              <w:pStyle w:val="CRCoverPage"/>
              <w:numPr>
                <w:ilvl w:val="0"/>
                <w:numId w:val="10"/>
              </w:numPr>
              <w:spacing w:after="0"/>
            </w:pPr>
            <w:r w:rsidRPr="000778EB">
              <w:t>EMERGENCY-ALERT condition removed</w:t>
            </w:r>
          </w:p>
          <w:p w14:paraId="69CDE71C" w14:textId="4B5E0C17" w:rsidR="00480088" w:rsidRPr="000778EB" w:rsidRDefault="00480088" w:rsidP="002E4503">
            <w:pPr>
              <w:pStyle w:val="CRCoverPage"/>
              <w:numPr>
                <w:ilvl w:val="0"/>
                <w:numId w:val="10"/>
              </w:numPr>
              <w:spacing w:after="0"/>
            </w:pPr>
            <w:r w:rsidRPr="000778EB">
              <w:t>Conditions for retrieval of documents of further groups added</w:t>
            </w:r>
          </w:p>
        </w:tc>
      </w:tr>
      <w:tr w:rsidR="00AF77AC" w:rsidRPr="000778EB" w14:paraId="5492D50A" w14:textId="77777777" w:rsidTr="007B3D03">
        <w:tc>
          <w:tcPr>
            <w:tcW w:w="2694" w:type="dxa"/>
            <w:gridSpan w:val="2"/>
            <w:tcBorders>
              <w:left w:val="single" w:sz="4" w:space="0" w:color="auto"/>
            </w:tcBorders>
          </w:tcPr>
          <w:p w14:paraId="6D57B968" w14:textId="77777777" w:rsidR="00AF77AC" w:rsidRPr="000778EB"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0778EB" w:rsidRDefault="00AF77AC" w:rsidP="007B3D03">
            <w:pPr>
              <w:pStyle w:val="CRCoverPage"/>
              <w:spacing w:after="0"/>
              <w:rPr>
                <w:noProof/>
                <w:sz w:val="8"/>
                <w:szCs w:val="8"/>
              </w:rPr>
            </w:pPr>
          </w:p>
        </w:tc>
      </w:tr>
      <w:tr w:rsidR="00977531" w:rsidRPr="000778EB" w14:paraId="13603BC5" w14:textId="77777777" w:rsidTr="007B3D03">
        <w:tc>
          <w:tcPr>
            <w:tcW w:w="2694" w:type="dxa"/>
            <w:gridSpan w:val="2"/>
            <w:tcBorders>
              <w:left w:val="single" w:sz="4" w:space="0" w:color="auto"/>
              <w:bottom w:val="single" w:sz="4" w:space="0" w:color="auto"/>
            </w:tcBorders>
          </w:tcPr>
          <w:p w14:paraId="2003B5C1" w14:textId="77777777" w:rsidR="00977531" w:rsidRPr="000778EB" w:rsidRDefault="00977531" w:rsidP="00977531">
            <w:pPr>
              <w:pStyle w:val="CRCoverPage"/>
              <w:tabs>
                <w:tab w:val="right" w:pos="2184"/>
              </w:tabs>
              <w:spacing w:after="0"/>
              <w:rPr>
                <w:b/>
                <w:i/>
                <w:noProof/>
              </w:rPr>
            </w:pPr>
            <w:r w:rsidRPr="000778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595FC" w14:textId="77777777" w:rsidR="00977531" w:rsidRPr="000778EB" w:rsidRDefault="00813860" w:rsidP="00977531">
            <w:pPr>
              <w:pStyle w:val="CRCoverPage"/>
              <w:spacing w:after="0"/>
              <w:rPr>
                <w:noProof/>
              </w:rPr>
            </w:pPr>
            <w:r w:rsidRPr="000778EB">
              <w:rPr>
                <w:noProof/>
              </w:rPr>
              <w:t>Wrong message content results in incorrect MCPTT test case implementation and test case verification not possible</w:t>
            </w:r>
          </w:p>
          <w:p w14:paraId="49606DC7" w14:textId="0D11CD17" w:rsidR="00EB625A" w:rsidRPr="000778EB" w:rsidRDefault="00EB625A" w:rsidP="00977531">
            <w:pPr>
              <w:pStyle w:val="CRCoverPage"/>
              <w:spacing w:after="0"/>
              <w:rPr>
                <w:noProof/>
              </w:rPr>
            </w:pPr>
          </w:p>
        </w:tc>
      </w:tr>
      <w:tr w:rsidR="00977531" w:rsidRPr="000778EB" w14:paraId="63D3FBEB" w14:textId="77777777" w:rsidTr="007B3D03">
        <w:tc>
          <w:tcPr>
            <w:tcW w:w="2694" w:type="dxa"/>
            <w:gridSpan w:val="2"/>
          </w:tcPr>
          <w:p w14:paraId="6DE1AB30" w14:textId="77777777" w:rsidR="00977531" w:rsidRPr="000778EB" w:rsidRDefault="00977531" w:rsidP="00977531">
            <w:pPr>
              <w:pStyle w:val="CRCoverPage"/>
              <w:spacing w:after="0"/>
              <w:rPr>
                <w:b/>
                <w:i/>
                <w:noProof/>
                <w:sz w:val="8"/>
                <w:szCs w:val="8"/>
              </w:rPr>
            </w:pPr>
          </w:p>
        </w:tc>
        <w:tc>
          <w:tcPr>
            <w:tcW w:w="6946" w:type="dxa"/>
            <w:gridSpan w:val="9"/>
          </w:tcPr>
          <w:p w14:paraId="05713A3D" w14:textId="77777777" w:rsidR="00977531" w:rsidRPr="000778EB" w:rsidRDefault="00977531" w:rsidP="00977531">
            <w:pPr>
              <w:pStyle w:val="CRCoverPage"/>
              <w:spacing w:after="0"/>
              <w:rPr>
                <w:noProof/>
                <w:sz w:val="8"/>
                <w:szCs w:val="8"/>
              </w:rPr>
            </w:pPr>
          </w:p>
        </w:tc>
      </w:tr>
      <w:tr w:rsidR="00977531" w:rsidRPr="000778EB" w14:paraId="31ED9543" w14:textId="77777777" w:rsidTr="007B3D03">
        <w:tc>
          <w:tcPr>
            <w:tcW w:w="2694" w:type="dxa"/>
            <w:gridSpan w:val="2"/>
            <w:tcBorders>
              <w:top w:val="single" w:sz="4" w:space="0" w:color="auto"/>
              <w:left w:val="single" w:sz="4" w:space="0" w:color="auto"/>
            </w:tcBorders>
          </w:tcPr>
          <w:p w14:paraId="56744455" w14:textId="77777777" w:rsidR="00977531" w:rsidRPr="000778EB" w:rsidRDefault="00977531" w:rsidP="00977531">
            <w:pPr>
              <w:pStyle w:val="CRCoverPage"/>
              <w:tabs>
                <w:tab w:val="right" w:pos="2184"/>
              </w:tabs>
              <w:spacing w:after="0"/>
              <w:rPr>
                <w:b/>
                <w:i/>
                <w:noProof/>
              </w:rPr>
            </w:pPr>
            <w:r w:rsidRPr="000778EB">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6C193AA0" w:rsidR="00977531" w:rsidRPr="000778EB" w:rsidRDefault="0088590F" w:rsidP="00813860">
            <w:pPr>
              <w:pStyle w:val="CRCoverPage"/>
              <w:spacing w:after="0"/>
              <w:rPr>
                <w:noProof/>
              </w:rPr>
            </w:pPr>
            <w:r w:rsidRPr="000778EB">
              <w:rPr>
                <w:noProof/>
              </w:rPr>
              <w:t>5.5.3.3</w:t>
            </w:r>
          </w:p>
        </w:tc>
      </w:tr>
      <w:tr w:rsidR="00977531" w:rsidRPr="000778EB" w14:paraId="2ECF6EDB" w14:textId="77777777" w:rsidTr="007B3D03">
        <w:tc>
          <w:tcPr>
            <w:tcW w:w="2694" w:type="dxa"/>
            <w:gridSpan w:val="2"/>
            <w:tcBorders>
              <w:left w:val="single" w:sz="4" w:space="0" w:color="auto"/>
            </w:tcBorders>
          </w:tcPr>
          <w:p w14:paraId="0283E7D0" w14:textId="77777777" w:rsidR="00977531" w:rsidRPr="000778EB"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0778EB" w:rsidRDefault="00977531" w:rsidP="00977531">
            <w:pPr>
              <w:pStyle w:val="CRCoverPage"/>
              <w:spacing w:after="0"/>
              <w:rPr>
                <w:noProof/>
                <w:sz w:val="8"/>
                <w:szCs w:val="8"/>
              </w:rPr>
            </w:pPr>
          </w:p>
        </w:tc>
      </w:tr>
      <w:tr w:rsidR="00977531" w:rsidRPr="000778EB" w14:paraId="4AD131E2" w14:textId="77777777" w:rsidTr="007B3D03">
        <w:tc>
          <w:tcPr>
            <w:tcW w:w="2694" w:type="dxa"/>
            <w:gridSpan w:val="2"/>
            <w:tcBorders>
              <w:left w:val="single" w:sz="4" w:space="0" w:color="auto"/>
            </w:tcBorders>
          </w:tcPr>
          <w:p w14:paraId="66DC8D04" w14:textId="77777777" w:rsidR="00977531" w:rsidRPr="000778EB"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0778EB" w:rsidRDefault="00977531" w:rsidP="00977531">
            <w:pPr>
              <w:pStyle w:val="CRCoverPage"/>
              <w:spacing w:after="0"/>
              <w:jc w:val="center"/>
              <w:rPr>
                <w:b/>
                <w:caps/>
                <w:noProof/>
              </w:rPr>
            </w:pPr>
            <w:r w:rsidRPr="000778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0778EB" w:rsidRDefault="00977531" w:rsidP="00977531">
            <w:pPr>
              <w:pStyle w:val="CRCoverPage"/>
              <w:spacing w:after="0"/>
              <w:jc w:val="center"/>
              <w:rPr>
                <w:b/>
                <w:caps/>
                <w:noProof/>
              </w:rPr>
            </w:pPr>
            <w:r w:rsidRPr="000778EB">
              <w:rPr>
                <w:b/>
                <w:caps/>
                <w:noProof/>
              </w:rPr>
              <w:t>N</w:t>
            </w:r>
          </w:p>
        </w:tc>
        <w:tc>
          <w:tcPr>
            <w:tcW w:w="2977" w:type="dxa"/>
            <w:gridSpan w:val="4"/>
          </w:tcPr>
          <w:p w14:paraId="0490DB72" w14:textId="77777777" w:rsidR="00977531" w:rsidRPr="000778EB"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0778EB" w:rsidRDefault="00977531" w:rsidP="00977531">
            <w:pPr>
              <w:pStyle w:val="CRCoverPage"/>
              <w:spacing w:after="0"/>
              <w:ind w:left="99"/>
              <w:rPr>
                <w:noProof/>
              </w:rPr>
            </w:pPr>
          </w:p>
        </w:tc>
      </w:tr>
      <w:tr w:rsidR="00977531" w:rsidRPr="000778EB" w14:paraId="24C3F2CD" w14:textId="77777777" w:rsidTr="007B3D03">
        <w:tc>
          <w:tcPr>
            <w:tcW w:w="2694" w:type="dxa"/>
            <w:gridSpan w:val="2"/>
            <w:tcBorders>
              <w:left w:val="single" w:sz="4" w:space="0" w:color="auto"/>
            </w:tcBorders>
          </w:tcPr>
          <w:p w14:paraId="56738131" w14:textId="77777777" w:rsidR="00977531" w:rsidRPr="000778EB" w:rsidRDefault="00977531" w:rsidP="00977531">
            <w:pPr>
              <w:pStyle w:val="CRCoverPage"/>
              <w:tabs>
                <w:tab w:val="right" w:pos="2184"/>
              </w:tabs>
              <w:spacing w:after="0"/>
              <w:rPr>
                <w:b/>
                <w:i/>
                <w:noProof/>
              </w:rPr>
            </w:pPr>
            <w:r w:rsidRPr="000778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0778EB"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0778EB" w:rsidRDefault="00977531" w:rsidP="00977531">
            <w:pPr>
              <w:pStyle w:val="CRCoverPage"/>
              <w:spacing w:after="0"/>
              <w:jc w:val="center"/>
              <w:rPr>
                <w:b/>
                <w:caps/>
                <w:noProof/>
              </w:rPr>
            </w:pPr>
            <w:r w:rsidRPr="000778EB">
              <w:rPr>
                <w:b/>
                <w:caps/>
                <w:noProof/>
              </w:rPr>
              <w:t>X</w:t>
            </w:r>
          </w:p>
        </w:tc>
        <w:tc>
          <w:tcPr>
            <w:tcW w:w="2977" w:type="dxa"/>
            <w:gridSpan w:val="4"/>
          </w:tcPr>
          <w:p w14:paraId="0006722C" w14:textId="77777777" w:rsidR="00977531" w:rsidRPr="000778EB" w:rsidRDefault="00977531" w:rsidP="00977531">
            <w:pPr>
              <w:pStyle w:val="CRCoverPage"/>
              <w:tabs>
                <w:tab w:val="right" w:pos="2893"/>
              </w:tabs>
              <w:spacing w:after="0"/>
              <w:rPr>
                <w:noProof/>
              </w:rPr>
            </w:pPr>
            <w:r w:rsidRPr="000778EB">
              <w:rPr>
                <w:noProof/>
              </w:rPr>
              <w:t xml:space="preserve"> Other core specifications</w:t>
            </w:r>
            <w:r w:rsidRPr="000778EB">
              <w:rPr>
                <w:noProof/>
              </w:rPr>
              <w:tab/>
            </w:r>
          </w:p>
        </w:tc>
        <w:tc>
          <w:tcPr>
            <w:tcW w:w="3401" w:type="dxa"/>
            <w:gridSpan w:val="3"/>
            <w:tcBorders>
              <w:right w:val="single" w:sz="4" w:space="0" w:color="auto"/>
            </w:tcBorders>
            <w:shd w:val="pct30" w:color="FFFF00" w:fill="auto"/>
          </w:tcPr>
          <w:p w14:paraId="1256BE01" w14:textId="77777777" w:rsidR="00977531" w:rsidRPr="000778EB" w:rsidRDefault="00977531" w:rsidP="00977531">
            <w:pPr>
              <w:pStyle w:val="CRCoverPage"/>
              <w:spacing w:after="0"/>
              <w:ind w:left="99"/>
              <w:rPr>
                <w:noProof/>
              </w:rPr>
            </w:pPr>
            <w:r w:rsidRPr="000778EB">
              <w:rPr>
                <w:noProof/>
              </w:rPr>
              <w:t xml:space="preserve">TS/TR ... CR ... </w:t>
            </w:r>
          </w:p>
        </w:tc>
      </w:tr>
      <w:tr w:rsidR="008F785D" w:rsidRPr="000778EB" w14:paraId="379EDF8C" w14:textId="77777777" w:rsidTr="007B3D03">
        <w:tc>
          <w:tcPr>
            <w:tcW w:w="2694" w:type="dxa"/>
            <w:gridSpan w:val="2"/>
            <w:tcBorders>
              <w:left w:val="single" w:sz="4" w:space="0" w:color="auto"/>
            </w:tcBorders>
          </w:tcPr>
          <w:p w14:paraId="0C4659B8" w14:textId="77777777" w:rsidR="008F785D" w:rsidRPr="000778EB" w:rsidRDefault="008F785D" w:rsidP="008F785D">
            <w:pPr>
              <w:pStyle w:val="CRCoverPage"/>
              <w:spacing w:after="0"/>
              <w:rPr>
                <w:b/>
                <w:i/>
                <w:noProof/>
              </w:rPr>
            </w:pPr>
            <w:r w:rsidRPr="000778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040CF492" w:rsidR="008F785D" w:rsidRPr="000778EB" w:rsidRDefault="00D677B1" w:rsidP="008F78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000F2663" w:rsidR="008F785D" w:rsidRPr="000778EB" w:rsidRDefault="008F785D" w:rsidP="008F785D">
            <w:pPr>
              <w:pStyle w:val="CRCoverPage"/>
              <w:spacing w:after="0"/>
              <w:jc w:val="center"/>
              <w:rPr>
                <w:b/>
                <w:caps/>
                <w:noProof/>
              </w:rPr>
            </w:pPr>
          </w:p>
        </w:tc>
        <w:tc>
          <w:tcPr>
            <w:tcW w:w="2977" w:type="dxa"/>
            <w:gridSpan w:val="4"/>
          </w:tcPr>
          <w:p w14:paraId="6C24E510" w14:textId="77777777" w:rsidR="008F785D" w:rsidRPr="000778EB" w:rsidRDefault="008F785D" w:rsidP="008F785D">
            <w:pPr>
              <w:pStyle w:val="CRCoverPage"/>
              <w:spacing w:after="0"/>
              <w:rPr>
                <w:noProof/>
              </w:rPr>
            </w:pPr>
            <w:r w:rsidRPr="000778EB">
              <w:rPr>
                <w:noProof/>
              </w:rPr>
              <w:t xml:space="preserve"> Test specifications</w:t>
            </w:r>
          </w:p>
        </w:tc>
        <w:tc>
          <w:tcPr>
            <w:tcW w:w="3401" w:type="dxa"/>
            <w:gridSpan w:val="3"/>
            <w:tcBorders>
              <w:right w:val="single" w:sz="4" w:space="0" w:color="auto"/>
            </w:tcBorders>
            <w:shd w:val="pct30" w:color="FFFF00" w:fill="auto"/>
          </w:tcPr>
          <w:p w14:paraId="5E748854" w14:textId="2C5D1A4D" w:rsidR="008F785D" w:rsidRPr="000778EB" w:rsidRDefault="008F785D" w:rsidP="008F785D">
            <w:pPr>
              <w:pStyle w:val="CRCoverPage"/>
              <w:spacing w:after="0"/>
              <w:ind w:left="99"/>
              <w:rPr>
                <w:noProof/>
              </w:rPr>
            </w:pPr>
            <w:r w:rsidRPr="000778EB">
              <w:rPr>
                <w:noProof/>
              </w:rPr>
              <w:t>TS</w:t>
            </w:r>
            <w:r w:rsidR="00090BBC" w:rsidRPr="000778EB">
              <w:rPr>
                <w:noProof/>
              </w:rPr>
              <w:t xml:space="preserve"> 36.579-1</w:t>
            </w:r>
            <w:r w:rsidRPr="000778EB">
              <w:rPr>
                <w:noProof/>
              </w:rPr>
              <w:t xml:space="preserve"> CR </w:t>
            </w:r>
            <w:r w:rsidR="00090BBC" w:rsidRPr="000778EB">
              <w:rPr>
                <w:noProof/>
              </w:rPr>
              <w:t>0144</w:t>
            </w:r>
          </w:p>
        </w:tc>
      </w:tr>
      <w:tr w:rsidR="008F785D" w:rsidRPr="000778EB" w14:paraId="3D2F27F6" w14:textId="77777777" w:rsidTr="007B3D03">
        <w:tc>
          <w:tcPr>
            <w:tcW w:w="2694" w:type="dxa"/>
            <w:gridSpan w:val="2"/>
            <w:tcBorders>
              <w:left w:val="single" w:sz="4" w:space="0" w:color="auto"/>
            </w:tcBorders>
          </w:tcPr>
          <w:p w14:paraId="64F2E050" w14:textId="77777777" w:rsidR="008F785D" w:rsidRPr="000778EB" w:rsidRDefault="008F785D" w:rsidP="008F785D">
            <w:pPr>
              <w:pStyle w:val="CRCoverPage"/>
              <w:spacing w:after="0"/>
              <w:rPr>
                <w:b/>
                <w:i/>
                <w:noProof/>
              </w:rPr>
            </w:pPr>
            <w:r w:rsidRPr="000778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0778EB"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0778EB" w:rsidRDefault="008F785D" w:rsidP="008F785D">
            <w:pPr>
              <w:pStyle w:val="CRCoverPage"/>
              <w:spacing w:after="0"/>
              <w:jc w:val="center"/>
              <w:rPr>
                <w:b/>
                <w:caps/>
                <w:noProof/>
              </w:rPr>
            </w:pPr>
            <w:r w:rsidRPr="000778EB">
              <w:rPr>
                <w:b/>
                <w:caps/>
                <w:noProof/>
              </w:rPr>
              <w:t>X</w:t>
            </w:r>
          </w:p>
        </w:tc>
        <w:tc>
          <w:tcPr>
            <w:tcW w:w="2977" w:type="dxa"/>
            <w:gridSpan w:val="4"/>
          </w:tcPr>
          <w:p w14:paraId="2F40516A" w14:textId="77777777" w:rsidR="008F785D" w:rsidRPr="000778EB" w:rsidRDefault="008F785D" w:rsidP="008F785D">
            <w:pPr>
              <w:pStyle w:val="CRCoverPage"/>
              <w:spacing w:after="0"/>
              <w:rPr>
                <w:noProof/>
              </w:rPr>
            </w:pPr>
            <w:r w:rsidRPr="000778EB">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0778EB" w:rsidRDefault="008F785D" w:rsidP="008F785D">
            <w:pPr>
              <w:pStyle w:val="CRCoverPage"/>
              <w:spacing w:after="0"/>
              <w:ind w:left="99"/>
              <w:rPr>
                <w:noProof/>
              </w:rPr>
            </w:pPr>
            <w:r w:rsidRPr="000778EB">
              <w:rPr>
                <w:noProof/>
              </w:rPr>
              <w:t xml:space="preserve">TS/TR ... CR ... </w:t>
            </w:r>
          </w:p>
        </w:tc>
      </w:tr>
      <w:tr w:rsidR="008F785D" w:rsidRPr="000778EB" w14:paraId="6CB9AEBF" w14:textId="77777777" w:rsidTr="007B3D03">
        <w:tc>
          <w:tcPr>
            <w:tcW w:w="2694" w:type="dxa"/>
            <w:gridSpan w:val="2"/>
            <w:tcBorders>
              <w:left w:val="single" w:sz="4" w:space="0" w:color="auto"/>
            </w:tcBorders>
          </w:tcPr>
          <w:p w14:paraId="551CDA7D" w14:textId="77777777" w:rsidR="008F785D" w:rsidRPr="000778EB"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0778EB" w:rsidRDefault="008F785D" w:rsidP="008F785D">
            <w:pPr>
              <w:pStyle w:val="CRCoverPage"/>
              <w:spacing w:after="0"/>
              <w:rPr>
                <w:noProof/>
              </w:rPr>
            </w:pPr>
          </w:p>
        </w:tc>
      </w:tr>
      <w:tr w:rsidR="008F785D" w:rsidRPr="000778EB" w14:paraId="731C4093" w14:textId="77777777" w:rsidTr="007B3D03">
        <w:tc>
          <w:tcPr>
            <w:tcW w:w="2694" w:type="dxa"/>
            <w:gridSpan w:val="2"/>
            <w:tcBorders>
              <w:left w:val="single" w:sz="4" w:space="0" w:color="auto"/>
              <w:bottom w:val="single" w:sz="4" w:space="0" w:color="auto"/>
            </w:tcBorders>
          </w:tcPr>
          <w:p w14:paraId="2A71C9C1" w14:textId="77777777" w:rsidR="008F785D" w:rsidRPr="000778EB" w:rsidRDefault="008F785D" w:rsidP="008F785D">
            <w:pPr>
              <w:pStyle w:val="CRCoverPage"/>
              <w:tabs>
                <w:tab w:val="right" w:pos="2184"/>
              </w:tabs>
              <w:spacing w:after="0"/>
              <w:rPr>
                <w:b/>
                <w:i/>
                <w:noProof/>
              </w:rPr>
            </w:pPr>
            <w:r w:rsidRPr="000778EB">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0778EB" w:rsidRDefault="008F785D" w:rsidP="008F785D">
            <w:pPr>
              <w:pStyle w:val="CRCoverPage"/>
              <w:spacing w:after="0"/>
            </w:pPr>
          </w:p>
        </w:tc>
      </w:tr>
      <w:tr w:rsidR="008F785D" w:rsidRPr="000778EB" w14:paraId="1CC201D2" w14:textId="77777777" w:rsidTr="007B3D03">
        <w:tc>
          <w:tcPr>
            <w:tcW w:w="2694" w:type="dxa"/>
            <w:gridSpan w:val="2"/>
            <w:tcBorders>
              <w:top w:val="single" w:sz="4" w:space="0" w:color="auto"/>
              <w:bottom w:val="single" w:sz="4" w:space="0" w:color="auto"/>
            </w:tcBorders>
          </w:tcPr>
          <w:p w14:paraId="1DE64968" w14:textId="77777777" w:rsidR="008F785D" w:rsidRPr="000778EB"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0778EB" w:rsidRDefault="008F785D" w:rsidP="008F785D">
            <w:pPr>
              <w:pStyle w:val="CRCoverPage"/>
              <w:spacing w:after="0"/>
              <w:ind w:left="100"/>
              <w:rPr>
                <w:noProof/>
                <w:sz w:val="8"/>
                <w:szCs w:val="8"/>
              </w:rPr>
            </w:pPr>
          </w:p>
        </w:tc>
      </w:tr>
      <w:tr w:rsidR="008F785D" w:rsidRPr="000778EB"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0778EB" w:rsidRDefault="008F785D" w:rsidP="008F785D">
            <w:pPr>
              <w:pStyle w:val="CRCoverPage"/>
              <w:tabs>
                <w:tab w:val="right" w:pos="2184"/>
              </w:tabs>
              <w:spacing w:after="0"/>
              <w:rPr>
                <w:b/>
                <w:i/>
                <w:noProof/>
              </w:rPr>
            </w:pPr>
            <w:r w:rsidRPr="000778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0778EB" w:rsidRDefault="008F785D" w:rsidP="008F785D">
            <w:pPr>
              <w:pStyle w:val="CRCoverPage"/>
              <w:spacing w:after="0"/>
              <w:rPr>
                <w:noProof/>
              </w:rPr>
            </w:pPr>
          </w:p>
        </w:tc>
      </w:tr>
    </w:tbl>
    <w:p w14:paraId="3B5D3CFF" w14:textId="77777777" w:rsidR="00AF77AC" w:rsidRPr="000778EB" w:rsidRDefault="00AF77AC" w:rsidP="00AF77AC">
      <w:pPr>
        <w:pStyle w:val="CRCoverPage"/>
        <w:spacing w:after="0"/>
        <w:rPr>
          <w:noProof/>
          <w:sz w:val="8"/>
          <w:szCs w:val="8"/>
        </w:rPr>
      </w:pPr>
    </w:p>
    <w:p w14:paraId="02F9D895" w14:textId="77777777" w:rsidR="00AF77AC" w:rsidRPr="000778EB" w:rsidRDefault="00AF77AC" w:rsidP="00AF77AC">
      <w:pPr>
        <w:rPr>
          <w:noProof/>
        </w:rPr>
        <w:sectPr w:rsidR="00AF77AC" w:rsidRPr="000778EB">
          <w:headerReference w:type="even" r:id="rId12"/>
          <w:footnotePr>
            <w:numRestart w:val="eachSect"/>
          </w:footnotePr>
          <w:pgSz w:w="11907" w:h="16840" w:code="9"/>
          <w:pgMar w:top="1418" w:right="1134" w:bottom="1134" w:left="1134" w:header="680" w:footer="567" w:gutter="0"/>
          <w:cols w:space="720"/>
        </w:sectPr>
      </w:pPr>
    </w:p>
    <w:p w14:paraId="0A2A23D7" w14:textId="77777777" w:rsidR="00163383" w:rsidRPr="000778EB" w:rsidRDefault="00163383" w:rsidP="00163383">
      <w:pPr>
        <w:pStyle w:val="Heading4"/>
      </w:pPr>
      <w:bookmarkStart w:id="4" w:name="_Toc20908963"/>
      <w:bookmarkStart w:id="5" w:name="_Toc27678076"/>
      <w:bookmarkStart w:id="6" w:name="_Toc36037098"/>
      <w:bookmarkStart w:id="7" w:name="_Toc44398168"/>
      <w:bookmarkStart w:id="8" w:name="_Toc52382353"/>
      <w:bookmarkStart w:id="9" w:name="_Toc60687261"/>
      <w:bookmarkStart w:id="10" w:name="_Toc68726421"/>
      <w:bookmarkEnd w:id="0"/>
      <w:bookmarkEnd w:id="1"/>
      <w:r w:rsidRPr="000778EB">
        <w:lastRenderedPageBreak/>
        <w:t>5.5.3.3</w:t>
      </w:r>
      <w:r w:rsidRPr="000778EB">
        <w:tab/>
        <w:t>Resource-lists</w:t>
      </w:r>
      <w:bookmarkEnd w:id="4"/>
      <w:bookmarkEnd w:id="5"/>
      <w:bookmarkEnd w:id="6"/>
      <w:bookmarkEnd w:id="7"/>
      <w:bookmarkEnd w:id="8"/>
      <w:bookmarkEnd w:id="9"/>
      <w:bookmarkEnd w:id="10"/>
    </w:p>
    <w:p w14:paraId="0DADAC53" w14:textId="77777777" w:rsidR="00163383" w:rsidRPr="000778EB" w:rsidRDefault="00163383" w:rsidP="00163383">
      <w:pPr>
        <w:pStyle w:val="Heading5"/>
      </w:pPr>
      <w:bookmarkStart w:id="11" w:name="_Toc20908964"/>
      <w:bookmarkStart w:id="12" w:name="_Toc27678077"/>
      <w:bookmarkStart w:id="13" w:name="_Toc36037099"/>
      <w:bookmarkStart w:id="14" w:name="_Toc44398169"/>
      <w:bookmarkStart w:id="15" w:name="_Toc52382354"/>
      <w:bookmarkStart w:id="16" w:name="_Toc60687262"/>
      <w:bookmarkStart w:id="17" w:name="_Toc68726422"/>
      <w:r w:rsidRPr="000778EB">
        <w:t>5.5.3.3.1</w:t>
      </w:r>
      <w:r w:rsidRPr="000778EB">
        <w:tab/>
        <w:t>Resource-lists from the UE</w:t>
      </w:r>
      <w:bookmarkEnd w:id="11"/>
      <w:bookmarkEnd w:id="12"/>
      <w:bookmarkEnd w:id="13"/>
      <w:bookmarkEnd w:id="14"/>
      <w:bookmarkEnd w:id="15"/>
      <w:bookmarkEnd w:id="16"/>
      <w:bookmarkEnd w:id="17"/>
    </w:p>
    <w:p w14:paraId="5AB8AEFD" w14:textId="77777777" w:rsidR="00163383" w:rsidRPr="000778EB" w:rsidRDefault="00163383" w:rsidP="00163383">
      <w:pPr>
        <w:pStyle w:val="Heading5"/>
      </w:pPr>
      <w:bookmarkStart w:id="18" w:name="_Toc27678078"/>
      <w:bookmarkStart w:id="19" w:name="_Toc36037100"/>
      <w:bookmarkStart w:id="20" w:name="_Toc44398170"/>
      <w:bookmarkStart w:id="21" w:name="_Toc52382355"/>
      <w:bookmarkStart w:id="22" w:name="_Toc60687263"/>
      <w:bookmarkStart w:id="23" w:name="_Toc68726423"/>
      <w:r w:rsidRPr="000778EB">
        <w:t>-</w:t>
      </w:r>
      <w:r w:rsidRPr="000778EB">
        <w:tab/>
        <w:t>MCPTT</w:t>
      </w:r>
      <w:bookmarkEnd w:id="18"/>
      <w:bookmarkEnd w:id="19"/>
      <w:bookmarkEnd w:id="20"/>
      <w:bookmarkEnd w:id="21"/>
      <w:bookmarkEnd w:id="22"/>
      <w:bookmarkEnd w:id="23"/>
    </w:p>
    <w:p w14:paraId="7A1DFAA5" w14:textId="77777777" w:rsidR="00163383" w:rsidRPr="000778EB" w:rsidRDefault="00163383" w:rsidP="00163383">
      <w:pPr>
        <w:pStyle w:val="TH"/>
      </w:pPr>
      <w:r w:rsidRPr="000778EB">
        <w:t>Table 5.5.3.3.1-1: Resource-lists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4">
          <w:tblGrid>
            <w:gridCol w:w="2836"/>
            <w:gridCol w:w="2126"/>
            <w:gridCol w:w="2126"/>
            <w:gridCol w:w="1418"/>
            <w:gridCol w:w="1133"/>
          </w:tblGrid>
        </w:tblGridChange>
      </w:tblGrid>
      <w:tr w:rsidR="00163383" w:rsidRPr="000778EB" w14:paraId="1A4D5B77" w14:textId="77777777" w:rsidTr="00B3355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B258ADE" w14:textId="77777777" w:rsidR="00163383" w:rsidRPr="000778EB" w:rsidRDefault="00163383" w:rsidP="00B33558">
            <w:pPr>
              <w:keepNext/>
              <w:keepLines/>
              <w:spacing w:after="0"/>
              <w:rPr>
                <w:rFonts w:ascii="Arial" w:hAnsi="Arial"/>
                <w:sz w:val="18"/>
              </w:rPr>
            </w:pPr>
            <w:r w:rsidRPr="000778EB">
              <w:rPr>
                <w:rFonts w:ascii="Arial" w:hAnsi="Arial"/>
                <w:sz w:val="18"/>
              </w:rPr>
              <w:lastRenderedPageBreak/>
              <w:t>Derivation Path: RFC 5366 [35] / RFC 4826 [83]</w:t>
            </w:r>
          </w:p>
        </w:tc>
      </w:tr>
      <w:tr w:rsidR="00163383" w:rsidRPr="000778EB" w14:paraId="7C495EF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4BA9E9A" w14:textId="77777777" w:rsidR="00163383" w:rsidRPr="000778EB" w:rsidRDefault="00163383" w:rsidP="00B33558">
            <w:pPr>
              <w:pStyle w:val="TAH"/>
            </w:pPr>
            <w:r w:rsidRPr="000778EB">
              <w:t>Information Element</w:t>
            </w:r>
          </w:p>
        </w:tc>
        <w:tc>
          <w:tcPr>
            <w:tcW w:w="2126" w:type="dxa"/>
            <w:tcBorders>
              <w:top w:val="single" w:sz="4" w:space="0" w:color="auto"/>
              <w:left w:val="single" w:sz="4" w:space="0" w:color="auto"/>
              <w:bottom w:val="single" w:sz="4" w:space="0" w:color="auto"/>
              <w:right w:val="single" w:sz="4" w:space="0" w:color="auto"/>
            </w:tcBorders>
          </w:tcPr>
          <w:p w14:paraId="26634088" w14:textId="77777777" w:rsidR="00163383" w:rsidRPr="000778EB" w:rsidRDefault="00163383" w:rsidP="00B33558">
            <w:pPr>
              <w:pStyle w:val="TAH"/>
            </w:pPr>
            <w:r w:rsidRPr="000778EB">
              <w:t>Value/remark</w:t>
            </w:r>
          </w:p>
        </w:tc>
        <w:tc>
          <w:tcPr>
            <w:tcW w:w="2126" w:type="dxa"/>
            <w:tcBorders>
              <w:top w:val="single" w:sz="4" w:space="0" w:color="auto"/>
              <w:left w:val="single" w:sz="4" w:space="0" w:color="auto"/>
              <w:bottom w:val="single" w:sz="4" w:space="0" w:color="auto"/>
              <w:right w:val="single" w:sz="4" w:space="0" w:color="auto"/>
            </w:tcBorders>
          </w:tcPr>
          <w:p w14:paraId="48AF58EE" w14:textId="77777777" w:rsidR="00163383" w:rsidRPr="000778EB" w:rsidRDefault="00163383" w:rsidP="00B33558">
            <w:pPr>
              <w:pStyle w:val="TAH"/>
            </w:pPr>
            <w:r w:rsidRPr="000778EB">
              <w:t>Comment</w:t>
            </w:r>
          </w:p>
        </w:tc>
        <w:tc>
          <w:tcPr>
            <w:tcW w:w="1418" w:type="dxa"/>
            <w:tcBorders>
              <w:top w:val="single" w:sz="4" w:space="0" w:color="auto"/>
              <w:left w:val="single" w:sz="4" w:space="0" w:color="auto"/>
              <w:bottom w:val="single" w:sz="4" w:space="0" w:color="auto"/>
              <w:right w:val="single" w:sz="4" w:space="0" w:color="auto"/>
            </w:tcBorders>
          </w:tcPr>
          <w:p w14:paraId="09F36CCB" w14:textId="77777777" w:rsidR="00163383" w:rsidRPr="000778EB" w:rsidRDefault="00163383" w:rsidP="00B33558">
            <w:pPr>
              <w:pStyle w:val="TAH"/>
            </w:pPr>
            <w:r w:rsidRPr="000778EB">
              <w:t>Reference</w:t>
            </w:r>
          </w:p>
        </w:tc>
        <w:tc>
          <w:tcPr>
            <w:tcW w:w="1133" w:type="dxa"/>
            <w:tcBorders>
              <w:top w:val="single" w:sz="4" w:space="0" w:color="auto"/>
              <w:left w:val="single" w:sz="4" w:space="0" w:color="auto"/>
              <w:bottom w:val="single" w:sz="4" w:space="0" w:color="auto"/>
              <w:right w:val="single" w:sz="4" w:space="0" w:color="auto"/>
            </w:tcBorders>
          </w:tcPr>
          <w:p w14:paraId="5AA1626A" w14:textId="77777777" w:rsidR="00163383" w:rsidRPr="000778EB" w:rsidRDefault="00163383" w:rsidP="00B33558">
            <w:pPr>
              <w:pStyle w:val="TAH"/>
            </w:pPr>
            <w:r w:rsidRPr="000778EB">
              <w:t>Condition</w:t>
            </w:r>
          </w:p>
        </w:tc>
      </w:tr>
      <w:tr w:rsidR="00163383" w:rsidRPr="000778EB" w14:paraId="7E54F011"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5CCF722" w14:textId="77777777" w:rsidR="00163383" w:rsidRPr="000778EB" w:rsidRDefault="00163383" w:rsidP="00B33558">
            <w:pPr>
              <w:pStyle w:val="TAL"/>
            </w:pPr>
            <w:r w:rsidRPr="000778EB">
              <w:t>resource-lists</w:t>
            </w:r>
          </w:p>
        </w:tc>
        <w:tc>
          <w:tcPr>
            <w:tcW w:w="2126" w:type="dxa"/>
            <w:tcBorders>
              <w:top w:val="single" w:sz="4" w:space="0" w:color="auto"/>
              <w:left w:val="single" w:sz="4" w:space="0" w:color="auto"/>
              <w:bottom w:val="single" w:sz="4" w:space="0" w:color="auto"/>
              <w:right w:val="single" w:sz="4" w:space="0" w:color="auto"/>
            </w:tcBorders>
          </w:tcPr>
          <w:p w14:paraId="43319F41" w14:textId="77777777" w:rsidR="00163383" w:rsidRPr="000778EB" w:rsidRDefault="00163383" w:rsidP="00B33558">
            <w:pPr>
              <w:pStyle w:val="TAL"/>
            </w:pPr>
            <w:r w:rsidRPr="000778EB">
              <w:t>encrypted (NOTE 4)</w:t>
            </w:r>
          </w:p>
        </w:tc>
        <w:tc>
          <w:tcPr>
            <w:tcW w:w="2126" w:type="dxa"/>
            <w:tcBorders>
              <w:top w:val="single" w:sz="4" w:space="0" w:color="auto"/>
              <w:left w:val="single" w:sz="4" w:space="0" w:color="auto"/>
              <w:bottom w:val="single" w:sz="4" w:space="0" w:color="auto"/>
              <w:right w:val="single" w:sz="4" w:space="0" w:color="auto"/>
            </w:tcBorders>
          </w:tcPr>
          <w:p w14:paraId="61B75A87"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5218C5AF"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1B649FD8" w14:textId="77777777" w:rsidR="00163383" w:rsidRPr="000778EB" w:rsidRDefault="00163383" w:rsidP="00B33558">
            <w:pPr>
              <w:pStyle w:val="TAL"/>
            </w:pPr>
          </w:p>
        </w:tc>
      </w:tr>
      <w:tr w:rsidR="00163383" w:rsidRPr="000778EB" w14:paraId="74322BCA"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B8AAAC6" w14:textId="77777777" w:rsidR="00163383" w:rsidRPr="000778EB" w:rsidRDefault="00163383" w:rsidP="00B33558">
            <w:pPr>
              <w:pStyle w:val="TAL"/>
            </w:pPr>
            <w:r w:rsidRPr="000778EB">
              <w:t xml:space="preserve">  </w:t>
            </w:r>
            <w:proofErr w:type="gramStart"/>
            <w:r w:rsidRPr="000778EB">
              <w:t>list[</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31C6254E" w14:textId="77777777" w:rsidR="00163383" w:rsidRPr="000778EB" w:rsidRDefault="00163383" w:rsidP="00B33558">
            <w:pPr>
              <w:pStyle w:val="TAL"/>
            </w:pPr>
            <w:r w:rsidRPr="000778EB">
              <w:t>encrypted (NOTE 4)</w:t>
            </w:r>
          </w:p>
        </w:tc>
        <w:tc>
          <w:tcPr>
            <w:tcW w:w="2126" w:type="dxa"/>
            <w:tcBorders>
              <w:top w:val="single" w:sz="4" w:space="0" w:color="auto"/>
              <w:left w:val="single" w:sz="4" w:space="0" w:color="auto"/>
              <w:bottom w:val="single" w:sz="4" w:space="0" w:color="auto"/>
              <w:right w:val="single" w:sz="4" w:space="0" w:color="auto"/>
            </w:tcBorders>
          </w:tcPr>
          <w:p w14:paraId="1991DDBB"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0BF411D9"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2D5D6D2D" w14:textId="77777777" w:rsidR="00163383" w:rsidRPr="000778EB" w:rsidRDefault="00163383" w:rsidP="00B33558">
            <w:pPr>
              <w:pStyle w:val="TAL"/>
            </w:pPr>
          </w:p>
        </w:tc>
      </w:tr>
      <w:tr w:rsidR="00163383" w:rsidRPr="000778EB" w14:paraId="0A0C798E"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3C6D96C" w14:textId="77777777" w:rsidR="00163383" w:rsidRPr="000778EB" w:rsidRDefault="00163383" w:rsidP="00B33558">
            <w:pPr>
              <w:pStyle w:val="TAL"/>
            </w:pPr>
            <w:r w:rsidRPr="000778EB">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3E8FD395" w14:textId="77777777" w:rsidR="00163383" w:rsidRPr="000778EB" w:rsidRDefault="00163383" w:rsidP="00B33558">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2EB4E2AE"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6C690819"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14688D96" w14:textId="77777777" w:rsidR="00163383" w:rsidRPr="000778EB" w:rsidRDefault="00163383" w:rsidP="00B33558">
            <w:pPr>
              <w:pStyle w:val="TAL"/>
            </w:pPr>
          </w:p>
        </w:tc>
      </w:tr>
      <w:tr w:rsidR="00163383" w:rsidRPr="000778EB" w14:paraId="15A4BCC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B9FE9B2" w14:textId="77777777" w:rsidR="00163383" w:rsidRPr="000778EB" w:rsidRDefault="00163383" w:rsidP="00B33558">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0D5127A" w14:textId="77777777" w:rsidR="00163383" w:rsidRPr="000778EB" w:rsidRDefault="00163383" w:rsidP="00B33558">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6932B0BA"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58B2CAAD"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5E163965" w14:textId="77777777" w:rsidR="00163383" w:rsidRPr="000778EB" w:rsidRDefault="00163383" w:rsidP="00B33558">
            <w:pPr>
              <w:pStyle w:val="TAL"/>
            </w:pPr>
          </w:p>
        </w:tc>
      </w:tr>
      <w:tr w:rsidR="00163383" w:rsidRPr="000778EB" w14:paraId="5643C5E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BEAACAD" w14:textId="77777777" w:rsidR="00163383" w:rsidRPr="000778EB" w:rsidRDefault="00163383" w:rsidP="00B33558">
            <w:pPr>
              <w:pStyle w:val="TAL"/>
            </w:pPr>
            <w:r w:rsidRPr="000778EB">
              <w:t xml:space="preserve">    </w:t>
            </w:r>
            <w:proofErr w:type="gramStart"/>
            <w:r w:rsidRPr="000778EB">
              <w:t>entry[</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24EF6442" w14:textId="77777777" w:rsidR="00163383" w:rsidRPr="000778EB" w:rsidRDefault="00163383" w:rsidP="00B33558">
            <w:pPr>
              <w:pStyle w:val="TAL"/>
            </w:pPr>
            <w:r w:rsidRPr="000778EB">
              <w:t>NOTE 4,5</w:t>
            </w:r>
          </w:p>
        </w:tc>
        <w:tc>
          <w:tcPr>
            <w:tcW w:w="2126" w:type="dxa"/>
            <w:tcBorders>
              <w:top w:val="single" w:sz="4" w:space="0" w:color="auto"/>
              <w:left w:val="single" w:sz="4" w:space="0" w:color="auto"/>
              <w:bottom w:val="single" w:sz="4" w:space="0" w:color="auto"/>
              <w:right w:val="single" w:sz="4" w:space="0" w:color="auto"/>
            </w:tcBorders>
          </w:tcPr>
          <w:p w14:paraId="0EE5F1C0"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267807F3"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65D5CDC4" w14:textId="77777777" w:rsidR="00163383" w:rsidRPr="000778EB" w:rsidRDefault="00163383" w:rsidP="00B33558">
            <w:pPr>
              <w:pStyle w:val="TAL"/>
            </w:pPr>
          </w:p>
        </w:tc>
      </w:tr>
      <w:tr w:rsidR="00163383" w:rsidRPr="000778EB" w14:paraId="2D5F8D86" w14:textId="77777777" w:rsidTr="000C0C1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MCC160" w:date="2021-04-21T11: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 w:author="MCC160" w:date="2021-04-21T11:08:00Z">
            <w:trPr>
              <w:cantSplit/>
              <w:jc w:val="center"/>
            </w:trPr>
          </w:trPrChange>
        </w:trPr>
        <w:tc>
          <w:tcPr>
            <w:tcW w:w="2836" w:type="dxa"/>
            <w:tcBorders>
              <w:top w:val="single" w:sz="4" w:space="0" w:color="auto"/>
              <w:left w:val="single" w:sz="4" w:space="0" w:color="auto"/>
              <w:bottom w:val="nil"/>
              <w:right w:val="single" w:sz="4" w:space="0" w:color="auto"/>
            </w:tcBorders>
            <w:tcPrChange w:id="27" w:author="MCC160" w:date="2021-04-21T11:08:00Z">
              <w:tcPr>
                <w:tcW w:w="2836" w:type="dxa"/>
                <w:tcBorders>
                  <w:top w:val="single" w:sz="4" w:space="0" w:color="auto"/>
                  <w:left w:val="single" w:sz="4" w:space="0" w:color="auto"/>
                  <w:bottom w:val="nil"/>
                  <w:right w:val="single" w:sz="4" w:space="0" w:color="auto"/>
                </w:tcBorders>
              </w:tcPr>
            </w:tcPrChange>
          </w:tcPr>
          <w:p w14:paraId="010BDF67" w14:textId="77777777" w:rsidR="00163383" w:rsidRPr="000778EB" w:rsidRDefault="00163383" w:rsidP="00B33558">
            <w:pPr>
              <w:pStyle w:val="TAL"/>
            </w:pPr>
            <w:r w:rsidRPr="000778EB">
              <w:t xml:space="preserve">      </w:t>
            </w:r>
            <w:proofErr w:type="spellStart"/>
            <w:r w:rsidRPr="000778EB">
              <w:t>uri</w:t>
            </w:r>
            <w:proofErr w:type="spellEnd"/>
            <w:r w:rsidRPr="000778EB">
              <w:t xml:space="preserve"> attribute</w:t>
            </w:r>
          </w:p>
        </w:tc>
        <w:tc>
          <w:tcPr>
            <w:tcW w:w="2126" w:type="dxa"/>
            <w:tcBorders>
              <w:top w:val="single" w:sz="4" w:space="0" w:color="auto"/>
              <w:left w:val="single" w:sz="4" w:space="0" w:color="auto"/>
              <w:bottom w:val="single" w:sz="4" w:space="0" w:color="auto"/>
              <w:right w:val="single" w:sz="4" w:space="0" w:color="auto"/>
            </w:tcBorders>
            <w:tcPrChange w:id="28" w:author="MCC160" w:date="2021-04-21T11:08:00Z">
              <w:tcPr>
                <w:tcW w:w="2126" w:type="dxa"/>
                <w:tcBorders>
                  <w:top w:val="single" w:sz="4" w:space="0" w:color="auto"/>
                  <w:left w:val="single" w:sz="4" w:space="0" w:color="auto"/>
                  <w:bottom w:val="single" w:sz="4" w:space="0" w:color="auto"/>
                  <w:right w:val="single" w:sz="4" w:space="0" w:color="auto"/>
                </w:tcBorders>
              </w:tcPr>
            </w:tcPrChange>
          </w:tcPr>
          <w:p w14:paraId="3F861389" w14:textId="77777777" w:rsidR="00163383" w:rsidRPr="000778EB" w:rsidRDefault="00163383" w:rsidP="00B33558">
            <w:pPr>
              <w:pStyle w:val="TAL"/>
            </w:pPr>
            <w:proofErr w:type="spellStart"/>
            <w:r w:rsidRPr="000778EB">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29" w:author="MCC160" w:date="2021-04-21T11:08:00Z">
              <w:tcPr>
                <w:tcW w:w="2126" w:type="dxa"/>
                <w:tcBorders>
                  <w:top w:val="single" w:sz="4" w:space="0" w:color="auto"/>
                  <w:left w:val="single" w:sz="4" w:space="0" w:color="auto"/>
                  <w:bottom w:val="single" w:sz="4" w:space="0" w:color="auto"/>
                  <w:right w:val="single" w:sz="4" w:space="0" w:color="auto"/>
                </w:tcBorders>
              </w:tcPr>
            </w:tcPrChange>
          </w:tcPr>
          <w:p w14:paraId="15A8538D" w14:textId="77777777" w:rsidR="00163383" w:rsidRPr="000778EB" w:rsidRDefault="00163383" w:rsidP="00B33558">
            <w:pPr>
              <w:pStyle w:val="TAL"/>
            </w:pPr>
            <w:r w:rsidRPr="000778EB">
              <w:t>The MCPTT ID of the invited user</w:t>
            </w:r>
          </w:p>
        </w:tc>
        <w:tc>
          <w:tcPr>
            <w:tcW w:w="1418" w:type="dxa"/>
            <w:tcBorders>
              <w:top w:val="single" w:sz="4" w:space="0" w:color="auto"/>
              <w:left w:val="single" w:sz="4" w:space="0" w:color="auto"/>
              <w:bottom w:val="single" w:sz="4" w:space="0" w:color="auto"/>
              <w:right w:val="single" w:sz="4" w:space="0" w:color="auto"/>
            </w:tcBorders>
            <w:tcPrChange w:id="30" w:author="MCC160" w:date="2021-04-21T11:08:00Z">
              <w:tcPr>
                <w:tcW w:w="1418" w:type="dxa"/>
                <w:tcBorders>
                  <w:top w:val="single" w:sz="4" w:space="0" w:color="auto"/>
                  <w:left w:val="single" w:sz="4" w:space="0" w:color="auto"/>
                  <w:bottom w:val="single" w:sz="4" w:space="0" w:color="auto"/>
                  <w:right w:val="single" w:sz="4" w:space="0" w:color="auto"/>
                </w:tcBorders>
              </w:tcPr>
            </w:tcPrChange>
          </w:tcPr>
          <w:p w14:paraId="759A12EC"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Change w:id="31" w:author="MCC160" w:date="2021-04-21T11:08:00Z">
              <w:tcPr>
                <w:tcW w:w="1133" w:type="dxa"/>
                <w:tcBorders>
                  <w:top w:val="single" w:sz="4" w:space="0" w:color="auto"/>
                  <w:left w:val="single" w:sz="4" w:space="0" w:color="auto"/>
                  <w:bottom w:val="single" w:sz="4" w:space="0" w:color="auto"/>
                  <w:right w:val="single" w:sz="4" w:space="0" w:color="auto"/>
                </w:tcBorders>
              </w:tcPr>
            </w:tcPrChange>
          </w:tcPr>
          <w:p w14:paraId="32D4EB9C" w14:textId="77777777" w:rsidR="00163383" w:rsidRPr="000778EB" w:rsidRDefault="00163383" w:rsidP="00B33558">
            <w:pPr>
              <w:pStyle w:val="TAL"/>
            </w:pPr>
          </w:p>
        </w:tc>
      </w:tr>
      <w:tr w:rsidR="000C0C16" w:rsidRPr="000778EB" w14:paraId="70BD6C4D" w14:textId="77777777" w:rsidTr="000C0C1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MCC160" w:date="2021-04-21T11: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3" w:author="MCC160" w:date="2021-04-21T11:08:00Z"/>
          <w:trPrChange w:id="34" w:author="MCC160" w:date="2021-04-21T11:08:00Z">
            <w:trPr>
              <w:cantSplit/>
              <w:jc w:val="center"/>
            </w:trPr>
          </w:trPrChange>
        </w:trPr>
        <w:tc>
          <w:tcPr>
            <w:tcW w:w="2836" w:type="dxa"/>
            <w:tcBorders>
              <w:top w:val="nil"/>
              <w:left w:val="single" w:sz="4" w:space="0" w:color="auto"/>
              <w:bottom w:val="nil"/>
              <w:right w:val="single" w:sz="4" w:space="0" w:color="auto"/>
            </w:tcBorders>
            <w:tcPrChange w:id="35" w:author="MCC160" w:date="2021-04-21T11:08:00Z">
              <w:tcPr>
                <w:tcW w:w="2836" w:type="dxa"/>
                <w:tcBorders>
                  <w:top w:val="single" w:sz="4" w:space="0" w:color="auto"/>
                  <w:left w:val="single" w:sz="4" w:space="0" w:color="auto"/>
                  <w:bottom w:val="nil"/>
                  <w:right w:val="single" w:sz="4" w:space="0" w:color="auto"/>
                </w:tcBorders>
              </w:tcPr>
            </w:tcPrChange>
          </w:tcPr>
          <w:p w14:paraId="4D33BCA7" w14:textId="77777777" w:rsidR="000C0C16" w:rsidRPr="000778EB" w:rsidRDefault="000C0C16" w:rsidP="000C0C16">
            <w:pPr>
              <w:pStyle w:val="TAL"/>
              <w:rPr>
                <w:ins w:id="36" w:author="MCC160" w:date="2021-04-21T11:08:00Z"/>
              </w:rPr>
            </w:pPr>
          </w:p>
        </w:tc>
        <w:tc>
          <w:tcPr>
            <w:tcW w:w="2126" w:type="dxa"/>
            <w:tcBorders>
              <w:top w:val="single" w:sz="4" w:space="0" w:color="auto"/>
              <w:left w:val="single" w:sz="4" w:space="0" w:color="auto"/>
              <w:bottom w:val="single" w:sz="4" w:space="0" w:color="auto"/>
              <w:right w:val="single" w:sz="4" w:space="0" w:color="auto"/>
            </w:tcBorders>
            <w:tcPrChange w:id="37" w:author="MCC160" w:date="2021-04-21T11:08:00Z">
              <w:tcPr>
                <w:tcW w:w="2126" w:type="dxa"/>
                <w:tcBorders>
                  <w:top w:val="single" w:sz="4" w:space="0" w:color="auto"/>
                  <w:left w:val="single" w:sz="4" w:space="0" w:color="auto"/>
                  <w:bottom w:val="single" w:sz="4" w:space="0" w:color="auto"/>
                  <w:right w:val="single" w:sz="4" w:space="0" w:color="auto"/>
                </w:tcBorders>
              </w:tcPr>
            </w:tcPrChange>
          </w:tcPr>
          <w:p w14:paraId="54D922D7" w14:textId="02CA40AF" w:rsidR="000C0C16" w:rsidRPr="000778EB" w:rsidRDefault="000C0C16" w:rsidP="000C0C16">
            <w:pPr>
              <w:pStyle w:val="TAL"/>
              <w:rPr>
                <w:ins w:id="38" w:author="MCC160" w:date="2021-04-21T11:08:00Z"/>
              </w:rPr>
            </w:pPr>
            <w:proofErr w:type="spellStart"/>
            <w:ins w:id="39" w:author="MCC160" w:date="2021-04-21T11:08:00Z">
              <w:r w:rsidRPr="000778EB">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Change w:id="40" w:author="MCC160" w:date="2021-04-21T11:08:00Z">
              <w:tcPr>
                <w:tcW w:w="2126" w:type="dxa"/>
                <w:tcBorders>
                  <w:top w:val="single" w:sz="4" w:space="0" w:color="auto"/>
                  <w:left w:val="single" w:sz="4" w:space="0" w:color="auto"/>
                  <w:bottom w:val="single" w:sz="4" w:space="0" w:color="auto"/>
                  <w:right w:val="single" w:sz="4" w:space="0" w:color="auto"/>
                </w:tcBorders>
              </w:tcPr>
            </w:tcPrChange>
          </w:tcPr>
          <w:p w14:paraId="291A7995" w14:textId="71462F63" w:rsidR="000C0C16" w:rsidRPr="000778EB" w:rsidRDefault="000C0C16" w:rsidP="000C0C16">
            <w:pPr>
              <w:pStyle w:val="TAL"/>
              <w:rPr>
                <w:ins w:id="41" w:author="MCC160" w:date="2021-04-21T11:08:00Z"/>
              </w:rPr>
            </w:pPr>
            <w:ins w:id="42" w:author="MCC160" w:date="2021-04-21T11:09:00Z">
              <w:r w:rsidRPr="000778EB">
                <w:rPr>
                  <w:lang w:eastAsia="ko-KR"/>
                </w:rPr>
                <w:t xml:space="preserve">the MCPTT ID contained in the </w:t>
              </w:r>
              <w:r w:rsidRPr="000778EB">
                <w:t>&lt;</w:t>
              </w:r>
              <w:proofErr w:type="spellStart"/>
              <w:r w:rsidRPr="000778EB">
                <w:t>mcptt</w:t>
              </w:r>
              <w:proofErr w:type="spellEnd"/>
              <w:r w:rsidRPr="000778EB">
                <w:t xml:space="preserve">-calling-user-id&gt; element in the application/ </w:t>
              </w:r>
              <w:proofErr w:type="gramStart"/>
              <w:r w:rsidRPr="000778EB">
                <w:t>vnd.3gpp.mcptt</w:t>
              </w:r>
              <w:proofErr w:type="gramEnd"/>
              <w:r w:rsidRPr="000778EB">
                <w:t>-info+xml MIME body of the received SIP MESSAGE request</w:t>
              </w:r>
            </w:ins>
          </w:p>
        </w:tc>
        <w:tc>
          <w:tcPr>
            <w:tcW w:w="1418" w:type="dxa"/>
            <w:tcBorders>
              <w:top w:val="single" w:sz="4" w:space="0" w:color="auto"/>
              <w:left w:val="single" w:sz="4" w:space="0" w:color="auto"/>
              <w:bottom w:val="single" w:sz="4" w:space="0" w:color="auto"/>
              <w:right w:val="single" w:sz="4" w:space="0" w:color="auto"/>
            </w:tcBorders>
            <w:tcPrChange w:id="43" w:author="MCC160" w:date="2021-04-21T11:08:00Z">
              <w:tcPr>
                <w:tcW w:w="1418" w:type="dxa"/>
                <w:tcBorders>
                  <w:top w:val="single" w:sz="4" w:space="0" w:color="auto"/>
                  <w:left w:val="single" w:sz="4" w:space="0" w:color="auto"/>
                  <w:bottom w:val="single" w:sz="4" w:space="0" w:color="auto"/>
                  <w:right w:val="single" w:sz="4" w:space="0" w:color="auto"/>
                </w:tcBorders>
              </w:tcPr>
            </w:tcPrChange>
          </w:tcPr>
          <w:p w14:paraId="77B71D0C" w14:textId="77777777" w:rsidR="000C0C16" w:rsidRPr="000778EB" w:rsidRDefault="000C0C16" w:rsidP="000C0C16">
            <w:pPr>
              <w:pStyle w:val="TAL"/>
              <w:rPr>
                <w:ins w:id="44" w:author="MCC160" w:date="2021-04-21T11:08:00Z"/>
              </w:rPr>
            </w:pPr>
          </w:p>
        </w:tc>
        <w:tc>
          <w:tcPr>
            <w:tcW w:w="1133" w:type="dxa"/>
            <w:tcBorders>
              <w:top w:val="single" w:sz="4" w:space="0" w:color="auto"/>
              <w:left w:val="single" w:sz="4" w:space="0" w:color="auto"/>
              <w:bottom w:val="single" w:sz="4" w:space="0" w:color="auto"/>
              <w:right w:val="single" w:sz="4" w:space="0" w:color="auto"/>
            </w:tcBorders>
            <w:tcPrChange w:id="45" w:author="MCC160" w:date="2021-04-21T11:08:00Z">
              <w:tcPr>
                <w:tcW w:w="1133" w:type="dxa"/>
                <w:tcBorders>
                  <w:top w:val="single" w:sz="4" w:space="0" w:color="auto"/>
                  <w:left w:val="single" w:sz="4" w:space="0" w:color="auto"/>
                  <w:bottom w:val="single" w:sz="4" w:space="0" w:color="auto"/>
                  <w:right w:val="single" w:sz="4" w:space="0" w:color="auto"/>
                </w:tcBorders>
              </w:tcPr>
            </w:tcPrChange>
          </w:tcPr>
          <w:p w14:paraId="46E23FFB" w14:textId="5A9F3A58" w:rsidR="000C0C16" w:rsidRPr="000778EB" w:rsidRDefault="000C0C16" w:rsidP="000C0C16">
            <w:pPr>
              <w:pStyle w:val="TAL"/>
              <w:rPr>
                <w:ins w:id="46" w:author="MCC160" w:date="2021-04-21T11:08:00Z"/>
              </w:rPr>
            </w:pPr>
            <w:ins w:id="47" w:author="MCC160" w:date="2021-04-21T11:09:00Z">
              <w:r w:rsidRPr="000778EB">
                <w:t>MSG_RSP</w:t>
              </w:r>
            </w:ins>
          </w:p>
        </w:tc>
      </w:tr>
      <w:tr w:rsidR="000C0C16" w:rsidRPr="000778EB" w14:paraId="7EFA5D52" w14:textId="77777777" w:rsidTr="00B33558">
        <w:trPr>
          <w:cantSplit/>
          <w:jc w:val="center"/>
        </w:trPr>
        <w:tc>
          <w:tcPr>
            <w:tcW w:w="2836" w:type="dxa"/>
            <w:tcBorders>
              <w:top w:val="nil"/>
              <w:left w:val="single" w:sz="4" w:space="0" w:color="auto"/>
              <w:bottom w:val="nil"/>
              <w:right w:val="single" w:sz="4" w:space="0" w:color="auto"/>
            </w:tcBorders>
          </w:tcPr>
          <w:p w14:paraId="45C51CF4" w14:textId="77777777" w:rsidR="000C0C16" w:rsidRPr="000778EB" w:rsidRDefault="000C0C16" w:rsidP="000C0C16">
            <w:pPr>
              <w:pStyle w:val="TAL"/>
            </w:pPr>
          </w:p>
        </w:tc>
        <w:tc>
          <w:tcPr>
            <w:tcW w:w="2126" w:type="dxa"/>
            <w:tcBorders>
              <w:top w:val="single" w:sz="4" w:space="0" w:color="auto"/>
              <w:left w:val="single" w:sz="4" w:space="0" w:color="auto"/>
              <w:bottom w:val="single" w:sz="4" w:space="0" w:color="auto"/>
              <w:right w:val="single" w:sz="4" w:space="0" w:color="auto"/>
            </w:tcBorders>
          </w:tcPr>
          <w:p w14:paraId="35F49D39" w14:textId="77777777" w:rsidR="000C0C16" w:rsidRPr="000778EB" w:rsidRDefault="000C0C16" w:rsidP="000C0C16">
            <w:pPr>
              <w:pStyle w:val="TAL"/>
            </w:pPr>
            <w:r w:rsidRPr="000778EB">
              <w:t xml:space="preserve">SIP-URI with </w:t>
            </w:r>
            <w:proofErr w:type="spellStart"/>
            <w:r w:rsidRPr="000778EB">
              <w:t>px_MCPTT_Group_A_ID</w:t>
            </w:r>
            <w:proofErr w:type="spellEnd"/>
            <w:r w:rsidRPr="000778EB">
              <w:t xml:space="preserve"> (NOTE 8)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044072B8" w14:textId="77777777" w:rsidR="000C0C16" w:rsidRPr="000778EB" w:rsidRDefault="000C0C16" w:rsidP="000C0C16">
            <w:pPr>
              <w:pStyle w:val="TAL"/>
            </w:pPr>
            <w:r w:rsidRPr="000778EB">
              <w:t>SIP-URI:</w:t>
            </w:r>
            <w:r w:rsidRPr="000778EB">
              <w:br/>
              <w:t xml:space="preserve">prearranged MCPTT group </w:t>
            </w:r>
            <w:proofErr w:type="spellStart"/>
            <w:r w:rsidRPr="000778EB">
              <w:t>identit</w:t>
            </w:r>
            <w:proofErr w:type="spellEnd"/>
            <w:r w:rsidRPr="000778EB">
              <w:t xml:space="preserve"> or</w:t>
            </w:r>
            <w:r w:rsidRPr="000778EB">
              <w:br/>
              <w:t>chat group identity extended with header fields</w:t>
            </w:r>
          </w:p>
        </w:tc>
        <w:tc>
          <w:tcPr>
            <w:tcW w:w="1418" w:type="dxa"/>
            <w:tcBorders>
              <w:top w:val="single" w:sz="4" w:space="0" w:color="auto"/>
              <w:left w:val="single" w:sz="4" w:space="0" w:color="auto"/>
              <w:bottom w:val="single" w:sz="4" w:space="0" w:color="auto"/>
              <w:right w:val="single" w:sz="4" w:space="0" w:color="auto"/>
            </w:tcBorders>
          </w:tcPr>
          <w:p w14:paraId="377DBC9C"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6DB97640" w14:textId="77777777" w:rsidR="000C0C16" w:rsidRPr="000778EB" w:rsidRDefault="000C0C16" w:rsidP="000C0C16">
            <w:pPr>
              <w:pStyle w:val="TAL"/>
            </w:pPr>
            <w:r w:rsidRPr="000778EB">
              <w:t>PRE-ESTABLISH AND (GROUP-CALL OR CHAT-GROUP-CALL)</w:t>
            </w:r>
          </w:p>
        </w:tc>
      </w:tr>
      <w:tr w:rsidR="000C0C16" w:rsidRPr="000778EB" w14:paraId="05E82945" w14:textId="77777777" w:rsidTr="00B33558">
        <w:trPr>
          <w:cantSplit/>
          <w:jc w:val="center"/>
        </w:trPr>
        <w:tc>
          <w:tcPr>
            <w:tcW w:w="2836" w:type="dxa"/>
            <w:tcBorders>
              <w:top w:val="nil"/>
              <w:left w:val="single" w:sz="4" w:space="0" w:color="auto"/>
              <w:bottom w:val="single" w:sz="4" w:space="0" w:color="auto"/>
              <w:right w:val="single" w:sz="4" w:space="0" w:color="auto"/>
            </w:tcBorders>
          </w:tcPr>
          <w:p w14:paraId="65DB1E87" w14:textId="77777777" w:rsidR="000C0C16" w:rsidRPr="000778EB" w:rsidRDefault="000C0C16" w:rsidP="000C0C16">
            <w:pPr>
              <w:pStyle w:val="TAL"/>
            </w:pPr>
          </w:p>
        </w:tc>
        <w:tc>
          <w:tcPr>
            <w:tcW w:w="2126" w:type="dxa"/>
            <w:tcBorders>
              <w:top w:val="single" w:sz="4" w:space="0" w:color="auto"/>
              <w:left w:val="single" w:sz="4" w:space="0" w:color="auto"/>
              <w:bottom w:val="single" w:sz="4" w:space="0" w:color="auto"/>
              <w:right w:val="single" w:sz="4" w:space="0" w:color="auto"/>
            </w:tcBorders>
          </w:tcPr>
          <w:p w14:paraId="222F181B" w14:textId="77777777" w:rsidR="000C0C16" w:rsidRPr="000778EB" w:rsidRDefault="000C0C16" w:rsidP="000C0C16">
            <w:pPr>
              <w:pStyle w:val="TAL"/>
            </w:pPr>
            <w:r w:rsidRPr="000778EB">
              <w:t xml:space="preserve">SIP-URI with </w:t>
            </w:r>
            <w:proofErr w:type="spellStart"/>
            <w:r w:rsidRPr="000778EB">
              <w:t>px_MCPTT_ID_User_B</w:t>
            </w:r>
            <w:proofErr w:type="spellEnd"/>
            <w:r w:rsidRPr="000778EB">
              <w:t xml:space="preserve"> (NOTE 8)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03BC8F57" w14:textId="77777777" w:rsidR="000C0C16" w:rsidRPr="000778EB" w:rsidRDefault="000C0C16" w:rsidP="000C0C16">
            <w:pPr>
              <w:pStyle w:val="TAL"/>
            </w:pPr>
            <w:r w:rsidRPr="000778EB">
              <w:t>SIP-URI:</w:t>
            </w:r>
            <w:r w:rsidRPr="000778EB">
              <w:br/>
              <w:t>MCPTT ID of the called user extended with header fields</w:t>
            </w:r>
          </w:p>
        </w:tc>
        <w:tc>
          <w:tcPr>
            <w:tcW w:w="1418" w:type="dxa"/>
            <w:tcBorders>
              <w:top w:val="single" w:sz="4" w:space="0" w:color="auto"/>
              <w:left w:val="single" w:sz="4" w:space="0" w:color="auto"/>
              <w:bottom w:val="single" w:sz="4" w:space="0" w:color="auto"/>
              <w:right w:val="single" w:sz="4" w:space="0" w:color="auto"/>
            </w:tcBorders>
          </w:tcPr>
          <w:p w14:paraId="73D3B3AD"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1BA0E118" w14:textId="77777777" w:rsidR="000C0C16" w:rsidRPr="000778EB" w:rsidRDefault="000C0C16" w:rsidP="000C0C16">
            <w:pPr>
              <w:pStyle w:val="TAL"/>
            </w:pPr>
            <w:r w:rsidRPr="000778EB">
              <w:t>PRE-ESTABLISH AND PRIVATE-CALL</w:t>
            </w:r>
          </w:p>
        </w:tc>
      </w:tr>
      <w:tr w:rsidR="000C0C16" w:rsidRPr="000778EB" w14:paraId="2C9FD03D"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3683DD7C" w14:textId="77777777" w:rsidR="000C0C16" w:rsidRPr="000778EB" w:rsidRDefault="000C0C16" w:rsidP="000C0C16">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BD4B855" w14:textId="77777777" w:rsidR="000C0C16" w:rsidRPr="000778EB" w:rsidRDefault="000C0C16" w:rsidP="000C0C16">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2AB0905D"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529F0073"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38E10C40" w14:textId="77777777" w:rsidR="000C0C16" w:rsidRPr="000778EB" w:rsidRDefault="000C0C16" w:rsidP="000C0C16">
            <w:pPr>
              <w:pStyle w:val="TAL"/>
            </w:pPr>
          </w:p>
        </w:tc>
      </w:tr>
      <w:tr w:rsidR="000C0C16" w:rsidRPr="000778EB" w14:paraId="5E687810"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A047799" w14:textId="77777777" w:rsidR="000C0C16" w:rsidRPr="000778EB" w:rsidRDefault="000C0C16" w:rsidP="000C0C16">
            <w:pPr>
              <w:pStyle w:val="TAL"/>
            </w:pPr>
            <w:r w:rsidRPr="000778EB">
              <w:t>resource-lists</w:t>
            </w:r>
          </w:p>
        </w:tc>
        <w:tc>
          <w:tcPr>
            <w:tcW w:w="2126" w:type="dxa"/>
            <w:tcBorders>
              <w:top w:val="single" w:sz="4" w:space="0" w:color="auto"/>
              <w:left w:val="single" w:sz="4" w:space="0" w:color="auto"/>
              <w:bottom w:val="single" w:sz="4" w:space="0" w:color="auto"/>
              <w:right w:val="single" w:sz="4" w:space="0" w:color="auto"/>
            </w:tcBorders>
          </w:tcPr>
          <w:p w14:paraId="686CEE57" w14:textId="77777777" w:rsidR="000C0C16" w:rsidRPr="000778EB" w:rsidRDefault="000C0C16" w:rsidP="000C0C16">
            <w:pPr>
              <w:pStyle w:val="TAL"/>
            </w:pPr>
            <w:r w:rsidRPr="000778EB">
              <w:t>encrypted (NOTE 4)</w:t>
            </w:r>
          </w:p>
        </w:tc>
        <w:tc>
          <w:tcPr>
            <w:tcW w:w="2126" w:type="dxa"/>
            <w:tcBorders>
              <w:top w:val="single" w:sz="4" w:space="0" w:color="auto"/>
              <w:left w:val="single" w:sz="4" w:space="0" w:color="auto"/>
              <w:bottom w:val="single" w:sz="4" w:space="0" w:color="auto"/>
              <w:right w:val="single" w:sz="4" w:space="0" w:color="auto"/>
            </w:tcBorders>
          </w:tcPr>
          <w:p w14:paraId="36005D91"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471254F9" w14:textId="77777777" w:rsidR="000C0C16" w:rsidRPr="000778EB" w:rsidRDefault="000C0C16" w:rsidP="000C0C16">
            <w:pPr>
              <w:pStyle w:val="TAL"/>
            </w:pPr>
            <w:r w:rsidRPr="000778EB">
              <w:t xml:space="preserve">TS 24.481 [11] </w:t>
            </w:r>
          </w:p>
          <w:p w14:paraId="2552B15F" w14:textId="77777777" w:rsidR="000C0C16" w:rsidRPr="000778EB" w:rsidRDefault="000C0C16" w:rsidP="000C0C16">
            <w:pPr>
              <w:pStyle w:val="TAL"/>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706B45FA" w14:textId="77777777" w:rsidR="000C0C16" w:rsidRPr="000778EB" w:rsidRDefault="000C0C16" w:rsidP="000C0C16">
            <w:pPr>
              <w:pStyle w:val="TAL"/>
            </w:pPr>
            <w:r w:rsidRPr="000778EB">
              <w:t>CONFIG OR GROUPCONFIG</w:t>
            </w:r>
          </w:p>
        </w:tc>
      </w:tr>
      <w:tr w:rsidR="000C0C16" w:rsidRPr="000778EB" w14:paraId="5C7A3FA2"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8D2DB8C" w14:textId="77777777" w:rsidR="000C0C16" w:rsidRPr="000778EB" w:rsidRDefault="000C0C16" w:rsidP="000C0C16">
            <w:pPr>
              <w:pStyle w:val="TAL"/>
            </w:pPr>
            <w:r w:rsidRPr="000778EB">
              <w:t xml:space="preserve">  </w:t>
            </w:r>
            <w:proofErr w:type="gramStart"/>
            <w:r w:rsidRPr="000778EB">
              <w:t>list[</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7C3D6C9D" w14:textId="77777777" w:rsidR="000C0C16" w:rsidRPr="000778EB" w:rsidRDefault="000C0C16" w:rsidP="000C0C16">
            <w:pPr>
              <w:pStyle w:val="TAL"/>
            </w:pPr>
            <w:r w:rsidRPr="000778EB">
              <w:t>encrypted (NOTE 4)</w:t>
            </w:r>
          </w:p>
        </w:tc>
        <w:tc>
          <w:tcPr>
            <w:tcW w:w="2126" w:type="dxa"/>
            <w:tcBorders>
              <w:top w:val="single" w:sz="4" w:space="0" w:color="auto"/>
              <w:left w:val="single" w:sz="4" w:space="0" w:color="auto"/>
              <w:bottom w:val="single" w:sz="4" w:space="0" w:color="auto"/>
              <w:right w:val="single" w:sz="4" w:space="0" w:color="auto"/>
            </w:tcBorders>
          </w:tcPr>
          <w:p w14:paraId="5B7CAC4F"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58EB347B"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52492E18" w14:textId="77777777" w:rsidR="000C0C16" w:rsidRPr="000778EB" w:rsidRDefault="000C0C16" w:rsidP="000C0C16">
            <w:pPr>
              <w:pStyle w:val="TAL"/>
            </w:pPr>
          </w:p>
        </w:tc>
      </w:tr>
      <w:tr w:rsidR="000C0C16" w:rsidRPr="000778EB" w14:paraId="0FF75DCA"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58E81FCA" w14:textId="77777777" w:rsidR="000C0C16" w:rsidRPr="000778EB" w:rsidRDefault="000C0C16" w:rsidP="000C0C16">
            <w:pPr>
              <w:pStyle w:val="TAL"/>
            </w:pPr>
            <w:r w:rsidRPr="000778EB">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5C185E79" w14:textId="77777777" w:rsidR="000C0C16" w:rsidRPr="000778EB" w:rsidRDefault="000C0C16" w:rsidP="000C0C16">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2DED3CD9"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01441219"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2B770494" w14:textId="77777777" w:rsidR="000C0C16" w:rsidRPr="000778EB" w:rsidRDefault="000C0C16" w:rsidP="000C0C16">
            <w:pPr>
              <w:pStyle w:val="TAL"/>
            </w:pPr>
          </w:p>
        </w:tc>
      </w:tr>
      <w:tr w:rsidR="000C0C16" w:rsidRPr="000778EB" w14:paraId="62DE362D"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FD5B9F5" w14:textId="77777777" w:rsidR="000C0C16" w:rsidRPr="000778EB" w:rsidRDefault="000C0C16" w:rsidP="000C0C16">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54BA43C" w14:textId="77777777" w:rsidR="000C0C16" w:rsidRPr="000778EB" w:rsidRDefault="000C0C16" w:rsidP="000C0C16">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21E88B25"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712ED777"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2D0CE5F2" w14:textId="77777777" w:rsidR="000C0C16" w:rsidRPr="000778EB" w:rsidRDefault="000C0C16" w:rsidP="000C0C16">
            <w:pPr>
              <w:pStyle w:val="TAL"/>
            </w:pPr>
          </w:p>
        </w:tc>
      </w:tr>
      <w:tr w:rsidR="000C0C16" w:rsidRPr="000778EB" w14:paraId="35A552DE"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1D13E35" w14:textId="77777777" w:rsidR="000C0C16" w:rsidRPr="000778EB" w:rsidRDefault="000C0C16" w:rsidP="000C0C16">
            <w:pPr>
              <w:pStyle w:val="TAL"/>
            </w:pPr>
            <w:r w:rsidRPr="000778EB">
              <w:t xml:space="preserve">    </w:t>
            </w:r>
            <w:proofErr w:type="gramStart"/>
            <w:r w:rsidRPr="000778EB">
              <w:t>entry[</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534C3345" w14:textId="77777777" w:rsidR="000C0C16" w:rsidRPr="000778EB" w:rsidRDefault="000C0C16" w:rsidP="000C0C16">
            <w:pPr>
              <w:pStyle w:val="TAL"/>
            </w:pPr>
            <w:r w:rsidRPr="000778EB">
              <w:t>NOTE 4, 5</w:t>
            </w:r>
          </w:p>
        </w:tc>
        <w:tc>
          <w:tcPr>
            <w:tcW w:w="2126" w:type="dxa"/>
            <w:tcBorders>
              <w:top w:val="single" w:sz="4" w:space="0" w:color="auto"/>
              <w:left w:val="single" w:sz="4" w:space="0" w:color="auto"/>
              <w:bottom w:val="single" w:sz="4" w:space="0" w:color="auto"/>
              <w:right w:val="single" w:sz="4" w:space="0" w:color="auto"/>
            </w:tcBorders>
          </w:tcPr>
          <w:p w14:paraId="2D57CADE"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1C0E673D" w14:textId="77777777" w:rsidR="000C0C16" w:rsidRPr="000778EB" w:rsidRDefault="000C0C16" w:rsidP="000C0C16">
            <w:pPr>
              <w:pStyle w:val="TAL"/>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6F9B58AA" w14:textId="77777777" w:rsidR="000C0C16" w:rsidRPr="000778EB" w:rsidRDefault="000C0C16" w:rsidP="000C0C16">
            <w:pPr>
              <w:pStyle w:val="TAL"/>
            </w:pPr>
            <w:r w:rsidRPr="000778EB">
              <w:t>CONFIG</w:t>
            </w:r>
          </w:p>
        </w:tc>
      </w:tr>
      <w:tr w:rsidR="000C0C16" w:rsidRPr="000778EB" w14:paraId="0BBD892C" w14:textId="77777777" w:rsidTr="00172DC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MCC160" w:date="2021-05-06T17:4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9" w:author="MCC160" w:date="2021-05-06T17:49:00Z">
            <w:trPr>
              <w:cantSplit/>
              <w:jc w:val="center"/>
            </w:trPr>
          </w:trPrChange>
        </w:trPr>
        <w:tc>
          <w:tcPr>
            <w:tcW w:w="2836" w:type="dxa"/>
            <w:tcBorders>
              <w:top w:val="single" w:sz="4" w:space="0" w:color="auto"/>
              <w:left w:val="single" w:sz="4" w:space="0" w:color="auto"/>
              <w:bottom w:val="nil"/>
              <w:right w:val="single" w:sz="4" w:space="0" w:color="auto"/>
            </w:tcBorders>
            <w:tcPrChange w:id="50" w:author="MCC160" w:date="2021-05-06T17:49:00Z">
              <w:tcPr>
                <w:tcW w:w="2836" w:type="dxa"/>
                <w:tcBorders>
                  <w:top w:val="single" w:sz="4" w:space="0" w:color="auto"/>
                  <w:left w:val="single" w:sz="4" w:space="0" w:color="auto"/>
                  <w:bottom w:val="nil"/>
                  <w:right w:val="single" w:sz="4" w:space="0" w:color="auto"/>
                </w:tcBorders>
              </w:tcPr>
            </w:tcPrChange>
          </w:tcPr>
          <w:p w14:paraId="2268D1B6" w14:textId="77777777" w:rsidR="000C0C16" w:rsidRPr="000778EB" w:rsidRDefault="000C0C16" w:rsidP="000C0C16">
            <w:pPr>
              <w:pStyle w:val="TAL"/>
            </w:pPr>
            <w:r w:rsidRPr="000778EB">
              <w:t xml:space="preserve">      </w:t>
            </w:r>
            <w:proofErr w:type="spellStart"/>
            <w:r w:rsidRPr="000778EB">
              <w:t>uri</w:t>
            </w:r>
            <w:proofErr w:type="spellEnd"/>
            <w:r w:rsidRPr="000778EB">
              <w:t xml:space="preserve"> attribute</w:t>
            </w:r>
          </w:p>
        </w:tc>
        <w:tc>
          <w:tcPr>
            <w:tcW w:w="2126" w:type="dxa"/>
            <w:tcBorders>
              <w:top w:val="single" w:sz="4" w:space="0" w:color="auto"/>
              <w:left w:val="single" w:sz="4" w:space="0" w:color="auto"/>
              <w:bottom w:val="single" w:sz="4" w:space="0" w:color="auto"/>
              <w:right w:val="single" w:sz="4" w:space="0" w:color="auto"/>
            </w:tcBorders>
            <w:tcPrChange w:id="51" w:author="MCC160" w:date="2021-05-06T17:49:00Z">
              <w:tcPr>
                <w:tcW w:w="2126" w:type="dxa"/>
                <w:tcBorders>
                  <w:top w:val="single" w:sz="4" w:space="0" w:color="auto"/>
                  <w:left w:val="single" w:sz="4" w:space="0" w:color="auto"/>
                  <w:bottom w:val="single" w:sz="4" w:space="0" w:color="auto"/>
                  <w:right w:val="single" w:sz="4" w:space="0" w:color="auto"/>
                </w:tcBorders>
              </w:tcPr>
            </w:tcPrChange>
          </w:tcPr>
          <w:p w14:paraId="2A41FC66" w14:textId="50A763E0" w:rsidR="000C0C16" w:rsidRPr="000778EB" w:rsidRDefault="000C0C16" w:rsidP="000C0C16">
            <w:pPr>
              <w:pStyle w:val="TAL"/>
              <w:rPr>
                <w:rFonts w:cs="Arial"/>
                <w:szCs w:val="18"/>
              </w:rPr>
            </w:pPr>
            <w:r w:rsidRPr="000778EB">
              <w:rPr>
                <w:rFonts w:cs="Arial"/>
                <w:szCs w:val="18"/>
              </w:rPr>
              <w:t xml:space="preserve">AUID1 &amp; </w:t>
            </w:r>
            <w:del w:id="52" w:author="MCC160" w:date="2021-04-21T11:10:00Z">
              <w:r w:rsidRPr="000778EB" w:rsidDel="000C0C16">
                <w:rPr>
                  <w:rFonts w:cs="Arial"/>
                  <w:szCs w:val="18"/>
                </w:rPr>
                <w:delText>"</w:delText>
              </w:r>
            </w:del>
            <w:ins w:id="53" w:author="MCC160" w:date="2021-04-21T11:10:00Z">
              <w:r w:rsidRPr="000778EB">
                <w:rPr>
                  <w:rFonts w:cs="Arial"/>
                  <w:szCs w:val="18"/>
                </w:rPr>
                <w:t>“</w:t>
              </w:r>
            </w:ins>
            <w:r w:rsidRPr="000778EB">
              <w:rPr>
                <w:rFonts w:cs="Arial"/>
                <w:szCs w:val="18"/>
              </w:rPr>
              <w:t>/users/</w:t>
            </w:r>
            <w:del w:id="54" w:author="MCC160" w:date="2021-04-21T11:10:00Z">
              <w:r w:rsidRPr="000778EB" w:rsidDel="000C0C16">
                <w:rPr>
                  <w:rFonts w:cs="Arial"/>
                  <w:szCs w:val="18"/>
                </w:rPr>
                <w:delText>"</w:delText>
              </w:r>
            </w:del>
            <w:ins w:id="55" w:author="MCC160" w:date="2021-04-21T11:10:00Z">
              <w:r w:rsidRPr="000778EB">
                <w:rPr>
                  <w:rFonts w:cs="Arial"/>
                  <w:szCs w:val="18"/>
                </w:rPr>
                <w:t>”</w:t>
              </w:r>
            </w:ins>
            <w:r w:rsidRPr="000778EB">
              <w:rPr>
                <w:rFonts w:cs="Arial"/>
                <w:szCs w:val="18"/>
              </w:rPr>
              <w:t xml:space="preserve"> &amp; XUID &amp; </w:t>
            </w:r>
            <w:del w:id="56" w:author="MCC160" w:date="2021-04-21T11:10:00Z">
              <w:r w:rsidRPr="000778EB" w:rsidDel="000C0C16">
                <w:rPr>
                  <w:rFonts w:cs="Arial"/>
                  <w:szCs w:val="18"/>
                </w:rPr>
                <w:delText>"</w:delText>
              </w:r>
            </w:del>
            <w:ins w:id="57" w:author="MCC160" w:date="2021-04-21T11:10:00Z">
              <w:r w:rsidRPr="000778EB">
                <w:rPr>
                  <w:rFonts w:cs="Arial"/>
                  <w:szCs w:val="18"/>
                </w:rPr>
                <w:t>“</w:t>
              </w:r>
            </w:ins>
            <w:r w:rsidRPr="000778EB">
              <w:rPr>
                <w:rFonts w:cs="Arial"/>
                <w:szCs w:val="18"/>
              </w:rPr>
              <w:t>/</w:t>
            </w:r>
            <w:del w:id="58" w:author="MCC160" w:date="2021-04-21T11:10:00Z">
              <w:r w:rsidRPr="000778EB" w:rsidDel="000C0C16">
                <w:rPr>
                  <w:rFonts w:cs="Arial"/>
                  <w:szCs w:val="18"/>
                </w:rPr>
                <w:delText>"</w:delText>
              </w:r>
            </w:del>
            <w:ins w:id="59" w:author="MCC160" w:date="2021-04-21T11:10:00Z">
              <w:r w:rsidRPr="000778EB">
                <w:rPr>
                  <w:rFonts w:cs="Arial"/>
                  <w:szCs w:val="18"/>
                </w:rPr>
                <w:t>”</w:t>
              </w:r>
            </w:ins>
            <w:r w:rsidRPr="000778EB">
              <w:rPr>
                <w:rFonts w:cs="Arial"/>
                <w:szCs w:val="18"/>
              </w:rPr>
              <w:t xml:space="preserve"> &amp; MCSUEID &amp; </w:t>
            </w:r>
            <w:del w:id="60" w:author="MCC160" w:date="2021-04-21T11:10:00Z">
              <w:r w:rsidRPr="000778EB" w:rsidDel="000C0C16">
                <w:rPr>
                  <w:rFonts w:cs="Arial"/>
                  <w:szCs w:val="18"/>
                </w:rPr>
                <w:delText>"</w:delText>
              </w:r>
            </w:del>
            <w:ins w:id="61" w:author="MCC160" w:date="2021-04-21T11:10:00Z">
              <w:r w:rsidRPr="000778EB">
                <w:rPr>
                  <w:rFonts w:cs="Arial"/>
                  <w:szCs w:val="18"/>
                </w:rPr>
                <w:t>“</w:t>
              </w:r>
            </w:ins>
            <w:r w:rsidRPr="000778EB">
              <w:rPr>
                <w:rFonts w:cs="Arial"/>
                <w:szCs w:val="18"/>
              </w:rPr>
              <w:t>/</w:t>
            </w:r>
            <w:del w:id="62" w:author="MCC160" w:date="2021-04-21T11:10:00Z">
              <w:r w:rsidRPr="000778EB" w:rsidDel="000C0C16">
                <w:rPr>
                  <w:rFonts w:cs="Arial"/>
                  <w:szCs w:val="18"/>
                </w:rPr>
                <w:delText>"</w:delText>
              </w:r>
            </w:del>
            <w:ins w:id="63" w:author="MCC160" w:date="2021-04-21T11:10:00Z">
              <w:r w:rsidRPr="000778EB">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tcPrChange w:id="64" w:author="MCC160" w:date="2021-05-06T17:49:00Z">
              <w:tcPr>
                <w:tcW w:w="2126" w:type="dxa"/>
                <w:tcBorders>
                  <w:top w:val="single" w:sz="4" w:space="0" w:color="auto"/>
                  <w:left w:val="single" w:sz="4" w:space="0" w:color="auto"/>
                  <w:bottom w:val="nil"/>
                  <w:right w:val="single" w:sz="4" w:space="0" w:color="auto"/>
                </w:tcBorders>
              </w:tcPr>
            </w:tcPrChange>
          </w:tcPr>
          <w:p w14:paraId="407CA142" w14:textId="77777777" w:rsidR="000C0C16" w:rsidRPr="000778EB" w:rsidRDefault="000C0C16" w:rsidP="000C0C16">
            <w:pPr>
              <w:pStyle w:val="TAL"/>
            </w:pPr>
            <w:r w:rsidRPr="000778EB">
              <w:rPr>
                <w:rFonts w:cs="Arial"/>
                <w:szCs w:val="18"/>
              </w:rPr>
              <w:t xml:space="preserve">UE Configuration document </w:t>
            </w:r>
            <w:r w:rsidRPr="000778EB">
              <w:rPr>
                <w:rFonts w:cs="Arial"/>
                <w:szCs w:val="18"/>
              </w:rPr>
              <w:br/>
              <w:t>(NOTE 1a, 2, 3)</w:t>
            </w:r>
          </w:p>
        </w:tc>
        <w:tc>
          <w:tcPr>
            <w:tcW w:w="1418" w:type="dxa"/>
            <w:tcBorders>
              <w:top w:val="single" w:sz="4" w:space="0" w:color="auto"/>
              <w:left w:val="single" w:sz="4" w:space="0" w:color="auto"/>
              <w:bottom w:val="single" w:sz="4" w:space="0" w:color="auto"/>
              <w:right w:val="single" w:sz="4" w:space="0" w:color="auto"/>
            </w:tcBorders>
            <w:tcPrChange w:id="65" w:author="MCC160" w:date="2021-05-06T17:49:00Z">
              <w:tcPr>
                <w:tcW w:w="1418" w:type="dxa"/>
                <w:tcBorders>
                  <w:top w:val="single" w:sz="4" w:space="0" w:color="auto"/>
                  <w:left w:val="single" w:sz="4" w:space="0" w:color="auto"/>
                  <w:bottom w:val="single" w:sz="4" w:space="0" w:color="auto"/>
                  <w:right w:val="single" w:sz="4" w:space="0" w:color="auto"/>
                </w:tcBorders>
              </w:tcPr>
            </w:tcPrChange>
          </w:tcPr>
          <w:p w14:paraId="08433067"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Change w:id="66" w:author="MCC160" w:date="2021-05-06T17:49:00Z">
              <w:tcPr>
                <w:tcW w:w="1133" w:type="dxa"/>
                <w:tcBorders>
                  <w:top w:val="single" w:sz="4" w:space="0" w:color="auto"/>
                  <w:left w:val="single" w:sz="4" w:space="0" w:color="auto"/>
                  <w:bottom w:val="single" w:sz="4" w:space="0" w:color="auto"/>
                  <w:right w:val="single" w:sz="4" w:space="0" w:color="auto"/>
                </w:tcBorders>
              </w:tcPr>
            </w:tcPrChange>
          </w:tcPr>
          <w:p w14:paraId="14A4A794" w14:textId="77777777" w:rsidR="000C0C16" w:rsidRPr="000778EB" w:rsidRDefault="000C0C16" w:rsidP="000C0C16">
            <w:pPr>
              <w:pStyle w:val="TAL"/>
            </w:pPr>
          </w:p>
        </w:tc>
      </w:tr>
      <w:tr w:rsidR="000C0C16" w:rsidRPr="000778EB" w14:paraId="0063D23A" w14:textId="77777777" w:rsidTr="00172DC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MCC160" w:date="2021-05-06T17:4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 w:author="MCC160" w:date="2021-05-06T17:49:00Z">
            <w:trPr>
              <w:cantSplit/>
              <w:jc w:val="center"/>
            </w:trPr>
          </w:trPrChange>
        </w:trPr>
        <w:tc>
          <w:tcPr>
            <w:tcW w:w="2836" w:type="dxa"/>
            <w:tcBorders>
              <w:top w:val="nil"/>
              <w:left w:val="single" w:sz="4" w:space="0" w:color="auto"/>
              <w:bottom w:val="single" w:sz="4" w:space="0" w:color="auto"/>
              <w:right w:val="single" w:sz="4" w:space="0" w:color="auto"/>
            </w:tcBorders>
            <w:tcPrChange w:id="69" w:author="MCC160" w:date="2021-05-06T17:49:00Z">
              <w:tcPr>
                <w:tcW w:w="2836" w:type="dxa"/>
                <w:tcBorders>
                  <w:top w:val="nil"/>
                  <w:left w:val="single" w:sz="4" w:space="0" w:color="auto"/>
                  <w:bottom w:val="single" w:sz="4" w:space="0" w:color="auto"/>
                  <w:right w:val="single" w:sz="4" w:space="0" w:color="auto"/>
                </w:tcBorders>
              </w:tcPr>
            </w:tcPrChange>
          </w:tcPr>
          <w:p w14:paraId="01441D80" w14:textId="77777777" w:rsidR="000C0C16" w:rsidRPr="000778EB" w:rsidRDefault="000C0C16" w:rsidP="000C0C16">
            <w:pPr>
              <w:pStyle w:val="TAL"/>
            </w:pPr>
          </w:p>
        </w:tc>
        <w:tc>
          <w:tcPr>
            <w:tcW w:w="2126" w:type="dxa"/>
            <w:tcBorders>
              <w:top w:val="single" w:sz="4" w:space="0" w:color="auto"/>
              <w:left w:val="single" w:sz="4" w:space="0" w:color="auto"/>
              <w:bottom w:val="single" w:sz="4" w:space="0" w:color="auto"/>
              <w:right w:val="single" w:sz="4" w:space="0" w:color="auto"/>
            </w:tcBorders>
            <w:tcPrChange w:id="70" w:author="MCC160" w:date="2021-05-06T17:49:00Z">
              <w:tcPr>
                <w:tcW w:w="2126" w:type="dxa"/>
                <w:tcBorders>
                  <w:top w:val="single" w:sz="4" w:space="0" w:color="auto"/>
                  <w:left w:val="single" w:sz="4" w:space="0" w:color="auto"/>
                  <w:bottom w:val="single" w:sz="4" w:space="0" w:color="auto"/>
                  <w:right w:val="single" w:sz="4" w:space="0" w:color="auto"/>
                </w:tcBorders>
              </w:tcPr>
            </w:tcPrChange>
          </w:tcPr>
          <w:p w14:paraId="2D2C7A0A" w14:textId="5C988629" w:rsidR="000C0C16" w:rsidRPr="000778EB" w:rsidRDefault="000C0C16" w:rsidP="000C0C16">
            <w:pPr>
              <w:pStyle w:val="TAL"/>
              <w:rPr>
                <w:rFonts w:cs="Arial"/>
                <w:szCs w:val="18"/>
              </w:rPr>
            </w:pPr>
            <w:del w:id="71" w:author="MCC160" w:date="2021-04-21T11:10:00Z">
              <w:r w:rsidRPr="000778EB" w:rsidDel="000C0C16">
                <w:rPr>
                  <w:rFonts w:cs="Arial"/>
                  <w:szCs w:val="18"/>
                </w:rPr>
                <w:delText>"</w:delText>
              </w:r>
            </w:del>
            <w:ins w:id="72" w:author="MCC160" w:date="2021-04-21T11:10:00Z">
              <w:r w:rsidRPr="000778EB">
                <w:rPr>
                  <w:rFonts w:cs="Arial"/>
                  <w:szCs w:val="18"/>
                </w:rPr>
                <w:t>“</w:t>
              </w:r>
            </w:ins>
            <w:r w:rsidRPr="000778EB">
              <w:rPr>
                <w:rFonts w:cs="Arial"/>
                <w:szCs w:val="18"/>
              </w:rPr>
              <w:t xml:space="preserve">AUID1 &amp; </w:t>
            </w:r>
            <w:del w:id="73" w:author="MCC160" w:date="2021-04-21T11:10:00Z">
              <w:r w:rsidRPr="000778EB" w:rsidDel="000C0C16">
                <w:rPr>
                  <w:rFonts w:cs="Arial"/>
                  <w:szCs w:val="18"/>
                </w:rPr>
                <w:delText>"</w:delText>
              </w:r>
            </w:del>
            <w:ins w:id="74" w:author="MCC160" w:date="2021-04-21T11:10:00Z">
              <w:r w:rsidRPr="000778EB">
                <w:rPr>
                  <w:rFonts w:cs="Arial"/>
                  <w:szCs w:val="18"/>
                </w:rPr>
                <w:t>“</w:t>
              </w:r>
            </w:ins>
            <w:r w:rsidRPr="000778EB">
              <w:rPr>
                <w:rFonts w:cs="Arial"/>
                <w:szCs w:val="18"/>
              </w:rPr>
              <w:t>/users/</w:t>
            </w:r>
            <w:del w:id="75" w:author="MCC160" w:date="2021-04-21T11:10:00Z">
              <w:r w:rsidRPr="000778EB" w:rsidDel="000C0C16">
                <w:rPr>
                  <w:rFonts w:cs="Arial"/>
                  <w:szCs w:val="18"/>
                </w:rPr>
                <w:delText>"</w:delText>
              </w:r>
            </w:del>
            <w:ins w:id="76" w:author="MCC160" w:date="2021-04-21T11:10:00Z">
              <w:r w:rsidRPr="000778EB">
                <w:rPr>
                  <w:rFonts w:cs="Arial"/>
                  <w:szCs w:val="18"/>
                </w:rPr>
                <w:t>”</w:t>
              </w:r>
            </w:ins>
            <w:r w:rsidRPr="000778EB">
              <w:rPr>
                <w:rFonts w:cs="Arial"/>
                <w:szCs w:val="18"/>
              </w:rPr>
              <w:t xml:space="preserve"> &amp; XUID &amp; </w:t>
            </w:r>
            <w:del w:id="77" w:author="MCC160" w:date="2021-04-21T11:10:00Z">
              <w:r w:rsidRPr="000778EB" w:rsidDel="000C0C16">
                <w:rPr>
                  <w:rFonts w:cs="Arial"/>
                  <w:szCs w:val="18"/>
                </w:rPr>
                <w:delText>"</w:delText>
              </w:r>
            </w:del>
            <w:ins w:id="78" w:author="MCC160" w:date="2021-04-21T11:10:00Z">
              <w:r w:rsidRPr="000778EB">
                <w:rPr>
                  <w:rFonts w:cs="Arial"/>
                  <w:szCs w:val="18"/>
                </w:rPr>
                <w:t>“</w:t>
              </w:r>
            </w:ins>
            <w:r w:rsidRPr="000778EB">
              <w:rPr>
                <w:rFonts w:cs="Arial"/>
                <w:szCs w:val="18"/>
              </w:rPr>
              <w:t>/</w:t>
            </w:r>
            <w:del w:id="79" w:author="MCC160" w:date="2021-04-21T11:10:00Z">
              <w:r w:rsidRPr="000778EB" w:rsidDel="000C0C16">
                <w:rPr>
                  <w:rFonts w:cs="Arial"/>
                  <w:szCs w:val="18"/>
                </w:rPr>
                <w:delText>"</w:delText>
              </w:r>
            </w:del>
            <w:ins w:id="80" w:author="MCC160" w:date="2021-04-21T11:10:00Z">
              <w:r w:rsidRPr="000778EB">
                <w:rPr>
                  <w:rFonts w:cs="Arial"/>
                  <w:szCs w:val="18"/>
                </w:rPr>
                <w:t>”</w:t>
              </w:r>
            </w:ins>
            <w:r w:rsidRPr="000778EB">
              <w:rPr>
                <w:rFonts w:cs="Arial"/>
                <w:szCs w:val="18"/>
              </w:rPr>
              <w:t xml:space="preserve"> </w:t>
            </w:r>
          </w:p>
        </w:tc>
        <w:tc>
          <w:tcPr>
            <w:tcW w:w="2126" w:type="dxa"/>
            <w:tcBorders>
              <w:top w:val="single" w:sz="4" w:space="0" w:color="auto"/>
              <w:left w:val="single" w:sz="4" w:space="0" w:color="auto"/>
              <w:bottom w:val="single" w:sz="4" w:space="0" w:color="auto"/>
              <w:right w:val="single" w:sz="4" w:space="0" w:color="auto"/>
            </w:tcBorders>
            <w:tcPrChange w:id="81" w:author="MCC160" w:date="2021-05-06T17:49:00Z">
              <w:tcPr>
                <w:tcW w:w="2126" w:type="dxa"/>
                <w:tcBorders>
                  <w:top w:val="nil"/>
                  <w:left w:val="single" w:sz="4" w:space="0" w:color="auto"/>
                  <w:bottom w:val="single" w:sz="4" w:space="0" w:color="auto"/>
                  <w:right w:val="single" w:sz="4" w:space="0" w:color="auto"/>
                </w:tcBorders>
              </w:tcPr>
            </w:tcPrChange>
          </w:tcPr>
          <w:p w14:paraId="1E529080" w14:textId="0E6957D4" w:rsidR="000C0C16" w:rsidRPr="000778EB" w:rsidRDefault="000C0C16" w:rsidP="000C0C16">
            <w:pPr>
              <w:pStyle w:val="TAL"/>
              <w:rPr>
                <w:rFonts w:cs="Arial"/>
                <w:color w:val="FF0000"/>
                <w:szCs w:val="18"/>
              </w:rPr>
            </w:pPr>
            <w:r w:rsidRPr="000778EB">
              <w:rPr>
                <w:rFonts w:cs="Arial"/>
                <w:color w:val="FF0000"/>
                <w:szCs w:val="18"/>
              </w:rPr>
              <w:t>Editor</w:t>
            </w:r>
            <w:del w:id="82" w:author="MCC160" w:date="2021-04-21T11:10:00Z">
              <w:r w:rsidRPr="000778EB" w:rsidDel="000C0C16">
                <w:rPr>
                  <w:rFonts w:cs="Arial"/>
                  <w:color w:val="FF0000"/>
                  <w:szCs w:val="18"/>
                </w:rPr>
                <w:delText>'</w:delText>
              </w:r>
            </w:del>
            <w:ins w:id="83" w:author="MCC160" w:date="2021-04-21T11:10:00Z">
              <w:r w:rsidRPr="000778EB">
                <w:rPr>
                  <w:rFonts w:cs="Arial"/>
                  <w:color w:val="FF0000"/>
                  <w:szCs w:val="18"/>
                </w:rPr>
                <w:t>’</w:t>
              </w:r>
            </w:ins>
            <w:r w:rsidRPr="000778EB">
              <w:rPr>
                <w:rFonts w:cs="Arial"/>
                <w:color w:val="FF0000"/>
                <w:szCs w:val="18"/>
              </w:rPr>
              <w:t>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Change w:id="84" w:author="MCC160" w:date="2021-05-06T17:49:00Z">
              <w:tcPr>
                <w:tcW w:w="1418" w:type="dxa"/>
                <w:tcBorders>
                  <w:top w:val="single" w:sz="4" w:space="0" w:color="auto"/>
                  <w:left w:val="single" w:sz="4" w:space="0" w:color="auto"/>
                  <w:bottom w:val="single" w:sz="4" w:space="0" w:color="auto"/>
                  <w:right w:val="single" w:sz="4" w:space="0" w:color="auto"/>
                </w:tcBorders>
              </w:tcPr>
            </w:tcPrChange>
          </w:tcPr>
          <w:p w14:paraId="607E4CB0"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Change w:id="85" w:author="MCC160" w:date="2021-05-06T17:49:00Z">
              <w:tcPr>
                <w:tcW w:w="1133" w:type="dxa"/>
                <w:tcBorders>
                  <w:top w:val="single" w:sz="4" w:space="0" w:color="auto"/>
                  <w:left w:val="single" w:sz="4" w:space="0" w:color="auto"/>
                  <w:bottom w:val="single" w:sz="4" w:space="0" w:color="auto"/>
                  <w:right w:val="single" w:sz="4" w:space="0" w:color="auto"/>
                </w:tcBorders>
              </w:tcPr>
            </w:tcPrChange>
          </w:tcPr>
          <w:p w14:paraId="6850D763" w14:textId="77777777" w:rsidR="000C0C16" w:rsidRPr="000778EB" w:rsidRDefault="000C0C16" w:rsidP="000C0C16">
            <w:pPr>
              <w:pStyle w:val="TAL"/>
            </w:pPr>
          </w:p>
        </w:tc>
      </w:tr>
      <w:tr w:rsidR="000C0C16" w:rsidRPr="000778EB" w14:paraId="5C603301"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084A5B5" w14:textId="77777777" w:rsidR="000C0C16" w:rsidRPr="000778EB" w:rsidRDefault="000C0C16" w:rsidP="000C0C16">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4BD5D1CB" w14:textId="77777777" w:rsidR="000C0C16" w:rsidRPr="000778EB" w:rsidRDefault="000C0C16" w:rsidP="000C0C16">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64DE3410" w14:textId="77777777" w:rsidR="000C0C16" w:rsidRPr="000778EB" w:rsidRDefault="000C0C16" w:rsidP="000C0C16">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803BA1"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417C65F5" w14:textId="77777777" w:rsidR="000C0C16" w:rsidRPr="000778EB" w:rsidRDefault="000C0C16" w:rsidP="000C0C16">
            <w:pPr>
              <w:pStyle w:val="TAL"/>
            </w:pPr>
          </w:p>
        </w:tc>
      </w:tr>
      <w:tr w:rsidR="000C0C16" w:rsidRPr="000778EB" w14:paraId="7B7711D9"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7191A6BF" w14:textId="77777777" w:rsidR="000C0C16" w:rsidRPr="000778EB" w:rsidRDefault="000C0C16" w:rsidP="000C0C16">
            <w:pPr>
              <w:pStyle w:val="TAL"/>
            </w:pPr>
            <w:r w:rsidRPr="000778EB">
              <w:t xml:space="preserve">    </w:t>
            </w:r>
            <w:proofErr w:type="gramStart"/>
            <w:r w:rsidRPr="000778EB">
              <w:t>entry[</w:t>
            </w:r>
            <w:proofErr w:type="gramEnd"/>
            <w:r w:rsidRPr="000778EB">
              <w:t>2]</w:t>
            </w:r>
          </w:p>
        </w:tc>
        <w:tc>
          <w:tcPr>
            <w:tcW w:w="2126" w:type="dxa"/>
            <w:tcBorders>
              <w:top w:val="single" w:sz="4" w:space="0" w:color="auto"/>
              <w:left w:val="single" w:sz="4" w:space="0" w:color="auto"/>
              <w:bottom w:val="single" w:sz="4" w:space="0" w:color="auto"/>
              <w:right w:val="single" w:sz="4" w:space="0" w:color="auto"/>
            </w:tcBorders>
          </w:tcPr>
          <w:p w14:paraId="7BB6D11D" w14:textId="77777777" w:rsidR="000C0C16" w:rsidRPr="000778EB" w:rsidRDefault="000C0C16" w:rsidP="000C0C16">
            <w:pPr>
              <w:pStyle w:val="TAL"/>
            </w:pPr>
            <w:r w:rsidRPr="000778EB">
              <w:t>NOTE 4, 5</w:t>
            </w:r>
          </w:p>
        </w:tc>
        <w:tc>
          <w:tcPr>
            <w:tcW w:w="2126" w:type="dxa"/>
            <w:tcBorders>
              <w:top w:val="single" w:sz="4" w:space="0" w:color="auto"/>
              <w:left w:val="single" w:sz="4" w:space="0" w:color="auto"/>
              <w:bottom w:val="single" w:sz="4" w:space="0" w:color="auto"/>
              <w:right w:val="single" w:sz="4" w:space="0" w:color="auto"/>
            </w:tcBorders>
          </w:tcPr>
          <w:p w14:paraId="2F813CBF"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0C0444EE" w14:textId="77777777" w:rsidR="000C0C16" w:rsidRPr="000778EB" w:rsidRDefault="000C0C16" w:rsidP="000C0C16">
            <w:pPr>
              <w:pStyle w:val="TAL"/>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1AD51443" w14:textId="77777777" w:rsidR="000C0C16" w:rsidRPr="000778EB" w:rsidRDefault="000C0C16" w:rsidP="000C0C16">
            <w:pPr>
              <w:pStyle w:val="TAL"/>
            </w:pPr>
            <w:r w:rsidRPr="000778EB">
              <w:t>CONFIG</w:t>
            </w:r>
          </w:p>
        </w:tc>
      </w:tr>
      <w:tr w:rsidR="000C0C16" w:rsidRPr="000778EB" w14:paraId="54DD6018"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1F4A4ED" w14:textId="77777777" w:rsidR="000C0C16" w:rsidRPr="000778EB" w:rsidRDefault="000C0C16" w:rsidP="000C0C16">
            <w:pPr>
              <w:pStyle w:val="TAL"/>
            </w:pPr>
            <w:r w:rsidRPr="000778EB">
              <w:t xml:space="preserve">      </w:t>
            </w:r>
            <w:proofErr w:type="spellStart"/>
            <w:r w:rsidRPr="000778EB">
              <w:t>uri</w:t>
            </w:r>
            <w:proofErr w:type="spellEnd"/>
            <w:r w:rsidRPr="000778E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167CB93" w14:textId="573AD1ED" w:rsidR="000C0C16" w:rsidRPr="000778EB" w:rsidRDefault="000C0C16" w:rsidP="000C0C16">
            <w:pPr>
              <w:pStyle w:val="TAL"/>
            </w:pPr>
            <w:r w:rsidRPr="000778EB">
              <w:t xml:space="preserve">AUID2 &amp; </w:t>
            </w:r>
            <w:del w:id="86" w:author="MCC160" w:date="2021-04-21T11:10:00Z">
              <w:r w:rsidRPr="000778EB" w:rsidDel="000C0C16">
                <w:delText>"</w:delText>
              </w:r>
            </w:del>
            <w:ins w:id="87" w:author="MCC160" w:date="2021-04-21T11:10:00Z">
              <w:r w:rsidRPr="000778EB">
                <w:t>“</w:t>
              </w:r>
            </w:ins>
            <w:r w:rsidRPr="000778EB">
              <w:t>/users/</w:t>
            </w:r>
            <w:del w:id="88" w:author="MCC160" w:date="2021-04-21T11:10:00Z">
              <w:r w:rsidRPr="000778EB" w:rsidDel="000C0C16">
                <w:delText>"</w:delText>
              </w:r>
            </w:del>
            <w:ins w:id="89" w:author="MCC160" w:date="2021-04-21T11:10:00Z">
              <w:r w:rsidRPr="000778EB">
                <w:t>”</w:t>
              </w:r>
            </w:ins>
            <w:r w:rsidRPr="000778EB">
              <w:t xml:space="preserve"> &amp; XUID &amp; </w:t>
            </w:r>
            <w:del w:id="90" w:author="MCC160" w:date="2021-04-21T11:10:00Z">
              <w:r w:rsidRPr="000778EB" w:rsidDel="000C0C16">
                <w:delText>"</w:delText>
              </w:r>
            </w:del>
            <w:ins w:id="91" w:author="MCC160" w:date="2021-04-21T11:10:00Z">
              <w:r w:rsidRPr="000778EB">
                <w:t>“</w:t>
              </w:r>
            </w:ins>
            <w:r w:rsidRPr="000778EB">
              <w:t>/</w:t>
            </w:r>
            <w:del w:id="92" w:author="MCC160" w:date="2021-04-21T11:10:00Z">
              <w:r w:rsidRPr="000778EB" w:rsidDel="000C0C16">
                <w:delText>"</w:delText>
              </w:r>
            </w:del>
            <w:ins w:id="93" w:author="MCC160" w:date="2021-04-21T11:10:00Z">
              <w:r w:rsidRPr="000778EB">
                <w:t>”</w:t>
              </w:r>
            </w:ins>
            <w:r w:rsidRPr="000778EB">
              <w:t xml:space="preserve"> </w:t>
            </w:r>
          </w:p>
        </w:tc>
        <w:tc>
          <w:tcPr>
            <w:tcW w:w="2126" w:type="dxa"/>
            <w:tcBorders>
              <w:top w:val="single" w:sz="4" w:space="0" w:color="auto"/>
              <w:left w:val="single" w:sz="4" w:space="0" w:color="auto"/>
              <w:bottom w:val="single" w:sz="4" w:space="0" w:color="auto"/>
              <w:right w:val="single" w:sz="4" w:space="0" w:color="auto"/>
            </w:tcBorders>
          </w:tcPr>
          <w:p w14:paraId="45F99813" w14:textId="77777777" w:rsidR="000C0C16" w:rsidRPr="000778EB" w:rsidRDefault="000C0C16" w:rsidP="000C0C16">
            <w:pPr>
              <w:pStyle w:val="TAL"/>
              <w:rPr>
                <w:rFonts w:cs="Arial"/>
                <w:szCs w:val="18"/>
              </w:rPr>
            </w:pPr>
            <w:r w:rsidRPr="000778EB">
              <w:rPr>
                <w:rFonts w:cs="Arial"/>
                <w:szCs w:val="18"/>
              </w:rPr>
              <w:t>UE User Profile document</w:t>
            </w:r>
          </w:p>
          <w:p w14:paraId="134BEA4B" w14:textId="77777777" w:rsidR="000C0C16" w:rsidRPr="000778EB" w:rsidRDefault="000C0C16" w:rsidP="000C0C16">
            <w:pPr>
              <w:pStyle w:val="TAL"/>
            </w:pPr>
            <w:r w:rsidRPr="000778EB">
              <w:rPr>
                <w:rFonts w:cs="Arial"/>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62680D78"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4CD9A6B6" w14:textId="77777777" w:rsidR="000C0C16" w:rsidRPr="000778EB" w:rsidRDefault="000C0C16" w:rsidP="000C0C16">
            <w:pPr>
              <w:pStyle w:val="TAL"/>
            </w:pPr>
          </w:p>
        </w:tc>
      </w:tr>
      <w:tr w:rsidR="000C0C16" w:rsidRPr="000778EB" w14:paraId="4913F899"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BBC599A" w14:textId="77777777" w:rsidR="000C0C16" w:rsidRPr="000778EB" w:rsidRDefault="000C0C16" w:rsidP="000C0C16">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3C63D78" w14:textId="77777777" w:rsidR="000C0C16" w:rsidRPr="000778EB" w:rsidRDefault="000C0C16" w:rsidP="000C0C16">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3730D3E0" w14:textId="77777777" w:rsidR="000C0C16" w:rsidRPr="000778EB" w:rsidRDefault="000C0C16" w:rsidP="000C0C16">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3D0373"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2ABA5322" w14:textId="77777777" w:rsidR="000C0C16" w:rsidRPr="000778EB" w:rsidRDefault="000C0C16" w:rsidP="000C0C16">
            <w:pPr>
              <w:pStyle w:val="TAL"/>
            </w:pPr>
          </w:p>
        </w:tc>
      </w:tr>
      <w:tr w:rsidR="000C0C16" w:rsidRPr="000778EB" w14:paraId="0FBD14AE"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E34D6BB" w14:textId="77777777" w:rsidR="000C0C16" w:rsidRPr="000778EB" w:rsidRDefault="000C0C16" w:rsidP="000C0C16">
            <w:pPr>
              <w:pStyle w:val="TAL"/>
            </w:pPr>
            <w:r w:rsidRPr="000778EB">
              <w:t xml:space="preserve">    </w:t>
            </w:r>
            <w:proofErr w:type="gramStart"/>
            <w:r w:rsidRPr="000778EB">
              <w:t>entry[</w:t>
            </w:r>
            <w:proofErr w:type="gramEnd"/>
            <w:r w:rsidRPr="000778EB">
              <w:t>3]</w:t>
            </w:r>
          </w:p>
        </w:tc>
        <w:tc>
          <w:tcPr>
            <w:tcW w:w="2126" w:type="dxa"/>
            <w:tcBorders>
              <w:top w:val="single" w:sz="4" w:space="0" w:color="auto"/>
              <w:left w:val="single" w:sz="4" w:space="0" w:color="auto"/>
              <w:bottom w:val="single" w:sz="4" w:space="0" w:color="auto"/>
              <w:right w:val="single" w:sz="4" w:space="0" w:color="auto"/>
            </w:tcBorders>
          </w:tcPr>
          <w:p w14:paraId="6C1E92E8" w14:textId="77777777" w:rsidR="000C0C16" w:rsidRPr="000778EB" w:rsidRDefault="000C0C16" w:rsidP="000C0C16">
            <w:pPr>
              <w:pStyle w:val="TAL"/>
            </w:pPr>
            <w:r w:rsidRPr="000778EB">
              <w:t>NOTE 4, 5</w:t>
            </w:r>
          </w:p>
        </w:tc>
        <w:tc>
          <w:tcPr>
            <w:tcW w:w="2126" w:type="dxa"/>
            <w:tcBorders>
              <w:top w:val="single" w:sz="4" w:space="0" w:color="auto"/>
              <w:left w:val="single" w:sz="4" w:space="0" w:color="auto"/>
              <w:bottom w:val="single" w:sz="4" w:space="0" w:color="auto"/>
              <w:right w:val="single" w:sz="4" w:space="0" w:color="auto"/>
            </w:tcBorders>
          </w:tcPr>
          <w:p w14:paraId="6BF6B95A" w14:textId="77777777" w:rsidR="000C0C16" w:rsidRPr="000778EB" w:rsidRDefault="000C0C16" w:rsidP="000C0C16">
            <w:pPr>
              <w:pStyle w:val="TAL"/>
            </w:pPr>
          </w:p>
        </w:tc>
        <w:tc>
          <w:tcPr>
            <w:tcW w:w="1418" w:type="dxa"/>
            <w:tcBorders>
              <w:top w:val="single" w:sz="4" w:space="0" w:color="auto"/>
              <w:left w:val="single" w:sz="4" w:space="0" w:color="auto"/>
              <w:bottom w:val="single" w:sz="4" w:space="0" w:color="auto"/>
              <w:right w:val="single" w:sz="4" w:space="0" w:color="auto"/>
            </w:tcBorders>
          </w:tcPr>
          <w:p w14:paraId="7331A143" w14:textId="77777777" w:rsidR="000C0C16" w:rsidRPr="000778EB" w:rsidRDefault="000C0C16" w:rsidP="000C0C16">
            <w:pPr>
              <w:pStyle w:val="TAL"/>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52047303" w14:textId="77777777" w:rsidR="000C0C16" w:rsidRPr="000778EB" w:rsidRDefault="000C0C16" w:rsidP="000C0C16">
            <w:pPr>
              <w:pStyle w:val="TAL"/>
            </w:pPr>
            <w:r w:rsidRPr="000778EB">
              <w:t>CONFIG</w:t>
            </w:r>
          </w:p>
        </w:tc>
      </w:tr>
      <w:tr w:rsidR="000C0C16" w:rsidRPr="000778EB" w14:paraId="0136032A"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3CF21D6" w14:textId="77777777" w:rsidR="000C0C16" w:rsidRPr="000778EB" w:rsidRDefault="000C0C16" w:rsidP="000C0C16">
            <w:pPr>
              <w:pStyle w:val="TAL"/>
            </w:pPr>
            <w:r w:rsidRPr="000778EB">
              <w:t xml:space="preserve">      </w:t>
            </w:r>
            <w:proofErr w:type="spellStart"/>
            <w:r w:rsidRPr="000778EB">
              <w:t>uri</w:t>
            </w:r>
            <w:proofErr w:type="spellEnd"/>
            <w:r w:rsidRPr="000778E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C520BA6" w14:textId="6A788352" w:rsidR="000C0C16" w:rsidRPr="000778EB" w:rsidRDefault="000C0C16" w:rsidP="000C0C16">
            <w:pPr>
              <w:pStyle w:val="TAL"/>
            </w:pPr>
            <w:r w:rsidRPr="000778EB">
              <w:t xml:space="preserve">AUID3 &amp; </w:t>
            </w:r>
            <w:del w:id="94" w:author="MCC160" w:date="2021-04-21T11:10:00Z">
              <w:r w:rsidRPr="000778EB" w:rsidDel="000C0C16">
                <w:delText>"</w:delText>
              </w:r>
            </w:del>
            <w:ins w:id="95" w:author="MCC160" w:date="2021-04-21T11:10:00Z">
              <w:r w:rsidRPr="000778EB">
                <w:t>“</w:t>
              </w:r>
            </w:ins>
            <w:r w:rsidRPr="000778EB">
              <w:t>/global/service-config.xml</w:t>
            </w:r>
            <w:del w:id="96" w:author="MCC160" w:date="2021-04-21T11:10:00Z">
              <w:r w:rsidRPr="000778EB" w:rsidDel="000C0C16">
                <w:delText>"</w:delText>
              </w:r>
            </w:del>
            <w:ins w:id="97" w:author="MCC160" w:date="2021-04-21T11:10:00Z">
              <w:r w:rsidRPr="000778EB">
                <w:t>”</w:t>
              </w:r>
            </w:ins>
          </w:p>
        </w:tc>
        <w:tc>
          <w:tcPr>
            <w:tcW w:w="2126" w:type="dxa"/>
            <w:tcBorders>
              <w:top w:val="single" w:sz="4" w:space="0" w:color="auto"/>
              <w:left w:val="single" w:sz="4" w:space="0" w:color="auto"/>
              <w:bottom w:val="single" w:sz="4" w:space="0" w:color="auto"/>
              <w:right w:val="single" w:sz="4" w:space="0" w:color="auto"/>
            </w:tcBorders>
          </w:tcPr>
          <w:p w14:paraId="1295B148" w14:textId="77777777" w:rsidR="000C0C16" w:rsidRPr="000778EB" w:rsidRDefault="000C0C16" w:rsidP="000C0C16">
            <w:pPr>
              <w:pStyle w:val="TAL"/>
              <w:rPr>
                <w:rFonts w:cs="Arial"/>
                <w:szCs w:val="18"/>
              </w:rPr>
            </w:pPr>
            <w:r w:rsidRPr="000778EB">
              <w:rPr>
                <w:rFonts w:cs="Arial"/>
                <w:szCs w:val="18"/>
              </w:rPr>
              <w:t>UE Service Configuration document</w:t>
            </w:r>
          </w:p>
          <w:p w14:paraId="13BEBFB2" w14:textId="77777777" w:rsidR="000C0C16" w:rsidRPr="000778EB" w:rsidRDefault="000C0C16" w:rsidP="000C0C16">
            <w:pPr>
              <w:pStyle w:val="TAL"/>
            </w:pPr>
            <w:r w:rsidRPr="000778EB">
              <w:rPr>
                <w:rFonts w:cs="Arial"/>
                <w:szCs w:val="18"/>
              </w:rPr>
              <w:t>(NOTE 1c)</w:t>
            </w:r>
          </w:p>
        </w:tc>
        <w:tc>
          <w:tcPr>
            <w:tcW w:w="1418" w:type="dxa"/>
            <w:tcBorders>
              <w:top w:val="single" w:sz="4" w:space="0" w:color="auto"/>
              <w:left w:val="single" w:sz="4" w:space="0" w:color="auto"/>
              <w:bottom w:val="single" w:sz="4" w:space="0" w:color="auto"/>
              <w:right w:val="single" w:sz="4" w:space="0" w:color="auto"/>
            </w:tcBorders>
          </w:tcPr>
          <w:p w14:paraId="17CCCD68"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26F0DC09" w14:textId="77777777" w:rsidR="000C0C16" w:rsidRPr="000778EB" w:rsidRDefault="000C0C16" w:rsidP="000C0C16">
            <w:pPr>
              <w:pStyle w:val="TAL"/>
            </w:pPr>
          </w:p>
        </w:tc>
      </w:tr>
      <w:tr w:rsidR="000C0C16" w:rsidRPr="000778EB" w14:paraId="59182470"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0241716" w14:textId="77777777" w:rsidR="000C0C16" w:rsidRPr="000778EB" w:rsidRDefault="000C0C16" w:rsidP="000C0C16">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3965CA4" w14:textId="77777777" w:rsidR="000C0C16" w:rsidRPr="000778EB" w:rsidRDefault="000C0C16" w:rsidP="000C0C16">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4A6CE704" w14:textId="77777777" w:rsidR="000C0C16" w:rsidRPr="000778EB" w:rsidRDefault="000C0C16" w:rsidP="000C0C16">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E7681B"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1E91C3FB" w14:textId="77777777" w:rsidR="000C0C16" w:rsidRPr="000778EB" w:rsidRDefault="000C0C16" w:rsidP="000C0C16">
            <w:pPr>
              <w:pStyle w:val="TAL"/>
            </w:pPr>
          </w:p>
        </w:tc>
      </w:tr>
      <w:tr w:rsidR="000C0C16" w:rsidRPr="000778EB" w14:paraId="07FF6681"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E3AB5A1" w14:textId="77777777" w:rsidR="000C0C16" w:rsidRPr="000778EB" w:rsidRDefault="000C0C16" w:rsidP="000C0C16">
            <w:pPr>
              <w:pStyle w:val="TAL"/>
            </w:pPr>
            <w:r w:rsidRPr="000778EB">
              <w:lastRenderedPageBreak/>
              <w:t xml:space="preserve">    </w:t>
            </w:r>
            <w:proofErr w:type="gramStart"/>
            <w:r w:rsidRPr="000778EB">
              <w:t>entry[</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7D56AC43" w14:textId="77777777" w:rsidR="000C0C16" w:rsidRPr="000778EB" w:rsidRDefault="000C0C16" w:rsidP="000C0C16">
            <w:pPr>
              <w:pStyle w:val="TAL"/>
            </w:pPr>
            <w:r w:rsidRPr="000778EB">
              <w:t>NOTE 4, 5</w:t>
            </w:r>
          </w:p>
        </w:tc>
        <w:tc>
          <w:tcPr>
            <w:tcW w:w="2126" w:type="dxa"/>
            <w:tcBorders>
              <w:top w:val="single" w:sz="4" w:space="0" w:color="auto"/>
              <w:left w:val="single" w:sz="4" w:space="0" w:color="auto"/>
              <w:bottom w:val="single" w:sz="4" w:space="0" w:color="auto"/>
              <w:right w:val="single" w:sz="4" w:space="0" w:color="auto"/>
            </w:tcBorders>
          </w:tcPr>
          <w:p w14:paraId="011B9130" w14:textId="77777777" w:rsidR="000C0C16" w:rsidRPr="000778EB" w:rsidRDefault="000C0C16" w:rsidP="000C0C16">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9D81E2" w14:textId="77777777" w:rsidR="000C0C16" w:rsidRPr="000778EB" w:rsidRDefault="000C0C16" w:rsidP="000C0C16">
            <w:pPr>
              <w:pStyle w:val="TAL"/>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4A8C6B5B" w14:textId="77777777" w:rsidR="000C0C16" w:rsidRPr="000778EB" w:rsidRDefault="000C0C16" w:rsidP="000C0C16">
            <w:pPr>
              <w:pStyle w:val="TAL"/>
            </w:pPr>
            <w:r w:rsidRPr="000778EB">
              <w:t>GROUPCONFIG</w:t>
            </w:r>
          </w:p>
        </w:tc>
      </w:tr>
      <w:tr w:rsidR="000C0C16" w:rsidRPr="000778EB" w14:paraId="24638938"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C0C15F6" w14:textId="77777777" w:rsidR="000C0C16" w:rsidRPr="000778EB" w:rsidRDefault="000C0C16" w:rsidP="000C0C16">
            <w:pPr>
              <w:pStyle w:val="TAL"/>
            </w:pPr>
            <w:r w:rsidRPr="000778EB">
              <w:t xml:space="preserve">      </w:t>
            </w:r>
            <w:proofErr w:type="spellStart"/>
            <w:r w:rsidRPr="000778EB">
              <w:t>uri</w:t>
            </w:r>
            <w:proofErr w:type="spellEnd"/>
            <w:r w:rsidRPr="000778EB">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6B379ED" w14:textId="24E34EE3" w:rsidR="000C0C16" w:rsidRPr="000778EB" w:rsidRDefault="000C0C16" w:rsidP="000C0C16">
            <w:pPr>
              <w:pStyle w:val="TAL"/>
            </w:pPr>
            <w:del w:id="98" w:author="MCC160" w:date="2021-04-21T11:10:00Z">
              <w:r w:rsidRPr="000778EB" w:rsidDel="000C0C16">
                <w:delText>"</w:delText>
              </w:r>
            </w:del>
            <w:ins w:id="99" w:author="MCC160" w:date="2021-04-21T11:10:00Z">
              <w:r w:rsidRPr="000778EB">
                <w:t>“</w:t>
              </w:r>
            </w:ins>
            <w:proofErr w:type="spellStart"/>
            <w:proofErr w:type="gramStart"/>
            <w:r w:rsidRPr="000778EB">
              <w:t>org.openmobilealliance</w:t>
            </w:r>
            <w:proofErr w:type="gramEnd"/>
            <w:r w:rsidRPr="000778EB">
              <w:t>.groups</w:t>
            </w:r>
            <w:proofErr w:type="spellEnd"/>
            <w:r w:rsidRPr="000778EB">
              <w:t>/global/</w:t>
            </w:r>
            <w:proofErr w:type="spellStart"/>
            <w:r w:rsidRPr="000778EB">
              <w:t>byGroupID</w:t>
            </w:r>
            <w:proofErr w:type="spellEnd"/>
            <w:r w:rsidRPr="000778EB">
              <w:t>/</w:t>
            </w:r>
            <w:del w:id="100" w:author="MCC160" w:date="2021-04-21T11:10:00Z">
              <w:r w:rsidRPr="000778EB" w:rsidDel="000C0C16">
                <w:delText>"</w:delText>
              </w:r>
            </w:del>
            <w:ins w:id="101" w:author="MCC160" w:date="2021-04-21T11:10:00Z">
              <w:r w:rsidRPr="000778EB">
                <w:t>”</w:t>
              </w:r>
            </w:ins>
            <w:r w:rsidRPr="000778EB">
              <w:t xml:space="preserve"> &amp; </w:t>
            </w:r>
            <w:proofErr w:type="spellStart"/>
            <w:r w:rsidRPr="000778EB">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4E5940CE" w14:textId="77777777" w:rsidR="000C0C16" w:rsidRPr="000778EB" w:rsidRDefault="000C0C16" w:rsidP="000C0C16">
            <w:pPr>
              <w:pStyle w:val="TAL"/>
            </w:pPr>
            <w:r w:rsidRPr="000778EB">
              <w:rPr>
                <w:rFonts w:cs="Arial"/>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5117F228"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1EB1C1C6" w14:textId="77777777" w:rsidR="000C0C16" w:rsidRPr="000778EB" w:rsidRDefault="000C0C16" w:rsidP="000C0C16">
            <w:pPr>
              <w:pStyle w:val="TAL"/>
            </w:pPr>
          </w:p>
        </w:tc>
      </w:tr>
      <w:tr w:rsidR="000C0C16" w:rsidRPr="000778EB" w14:paraId="478308D0"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993FD57" w14:textId="77777777" w:rsidR="000C0C16" w:rsidRPr="000778EB" w:rsidRDefault="000C0C16" w:rsidP="000C0C16">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D6ABDD5" w14:textId="77777777" w:rsidR="000C0C16" w:rsidRPr="000778EB" w:rsidRDefault="000C0C16" w:rsidP="000C0C16">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63017C4D" w14:textId="77777777" w:rsidR="000C0C16" w:rsidRPr="000778EB" w:rsidRDefault="000C0C16" w:rsidP="000C0C16">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B0A93B4" w14:textId="77777777" w:rsidR="000C0C16" w:rsidRPr="000778EB" w:rsidRDefault="000C0C16" w:rsidP="000C0C16">
            <w:pPr>
              <w:pStyle w:val="TAL"/>
            </w:pPr>
          </w:p>
        </w:tc>
        <w:tc>
          <w:tcPr>
            <w:tcW w:w="1133" w:type="dxa"/>
            <w:tcBorders>
              <w:top w:val="single" w:sz="4" w:space="0" w:color="auto"/>
              <w:left w:val="single" w:sz="4" w:space="0" w:color="auto"/>
              <w:bottom w:val="single" w:sz="4" w:space="0" w:color="auto"/>
              <w:right w:val="single" w:sz="4" w:space="0" w:color="auto"/>
            </w:tcBorders>
          </w:tcPr>
          <w:p w14:paraId="6FD13249" w14:textId="77777777" w:rsidR="000C0C16" w:rsidRPr="000778EB" w:rsidRDefault="000C0C16" w:rsidP="000C0C16">
            <w:pPr>
              <w:pStyle w:val="TAL"/>
            </w:pPr>
          </w:p>
        </w:tc>
      </w:tr>
      <w:tr w:rsidR="00480088" w:rsidRPr="000778EB" w14:paraId="614223F0" w14:textId="77777777" w:rsidTr="00B33558">
        <w:trPr>
          <w:cantSplit/>
          <w:jc w:val="center"/>
          <w:ins w:id="102" w:author="MCC160" w:date="2021-05-03T15:22:00Z"/>
        </w:trPr>
        <w:tc>
          <w:tcPr>
            <w:tcW w:w="2836" w:type="dxa"/>
            <w:tcBorders>
              <w:top w:val="single" w:sz="4" w:space="0" w:color="auto"/>
              <w:left w:val="single" w:sz="4" w:space="0" w:color="auto"/>
              <w:bottom w:val="single" w:sz="4" w:space="0" w:color="auto"/>
              <w:right w:val="single" w:sz="4" w:space="0" w:color="auto"/>
            </w:tcBorders>
          </w:tcPr>
          <w:p w14:paraId="245B03B6" w14:textId="244215D6" w:rsidR="00480088" w:rsidRPr="000778EB" w:rsidRDefault="00480088" w:rsidP="00480088">
            <w:pPr>
              <w:pStyle w:val="TAL"/>
              <w:rPr>
                <w:ins w:id="103" w:author="MCC160" w:date="2021-05-03T15:22:00Z"/>
              </w:rPr>
            </w:pPr>
            <w:ins w:id="104" w:author="MCC160" w:date="2021-05-03T15:22:00Z">
              <w:r w:rsidRPr="000778EB">
                <w:t xml:space="preserve">    </w:t>
              </w:r>
              <w:proofErr w:type="gramStart"/>
              <w:r w:rsidRPr="000778EB">
                <w:t>entry[</w:t>
              </w:r>
              <w:proofErr w:type="gramEnd"/>
              <w:r w:rsidRPr="000778EB">
                <w:t>1]</w:t>
              </w:r>
            </w:ins>
          </w:p>
        </w:tc>
        <w:tc>
          <w:tcPr>
            <w:tcW w:w="2126" w:type="dxa"/>
            <w:tcBorders>
              <w:top w:val="single" w:sz="4" w:space="0" w:color="auto"/>
              <w:left w:val="single" w:sz="4" w:space="0" w:color="auto"/>
              <w:bottom w:val="single" w:sz="4" w:space="0" w:color="auto"/>
              <w:right w:val="single" w:sz="4" w:space="0" w:color="auto"/>
            </w:tcBorders>
          </w:tcPr>
          <w:p w14:paraId="52AA1CCE" w14:textId="164C85B1" w:rsidR="00480088" w:rsidRPr="000778EB" w:rsidRDefault="00480088" w:rsidP="00480088">
            <w:pPr>
              <w:pStyle w:val="TAL"/>
              <w:rPr>
                <w:ins w:id="105" w:author="MCC160" w:date="2021-05-03T15:22:00Z"/>
              </w:rPr>
            </w:pPr>
            <w:ins w:id="106" w:author="MCC160" w:date="2021-05-03T15:22:00Z">
              <w:r w:rsidRPr="000778EB">
                <w:t>NOTE 4, 5</w:t>
              </w:r>
            </w:ins>
          </w:p>
        </w:tc>
        <w:tc>
          <w:tcPr>
            <w:tcW w:w="2126" w:type="dxa"/>
            <w:tcBorders>
              <w:top w:val="single" w:sz="4" w:space="0" w:color="auto"/>
              <w:left w:val="single" w:sz="4" w:space="0" w:color="auto"/>
              <w:bottom w:val="single" w:sz="4" w:space="0" w:color="auto"/>
              <w:right w:val="single" w:sz="4" w:space="0" w:color="auto"/>
            </w:tcBorders>
          </w:tcPr>
          <w:p w14:paraId="631FF3CF" w14:textId="77777777" w:rsidR="00480088" w:rsidRPr="000778EB" w:rsidRDefault="00480088" w:rsidP="00480088">
            <w:pPr>
              <w:pStyle w:val="TAL"/>
              <w:rPr>
                <w:ins w:id="107" w:author="MCC160" w:date="2021-05-03T15:2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BD93865" w14:textId="10B1A4B4" w:rsidR="00480088" w:rsidRPr="000778EB" w:rsidRDefault="00480088" w:rsidP="00480088">
            <w:pPr>
              <w:pStyle w:val="TAL"/>
              <w:rPr>
                <w:ins w:id="108" w:author="MCC160" w:date="2021-05-03T15:22:00Z"/>
              </w:rPr>
            </w:pPr>
            <w:ins w:id="109" w:author="MCC160" w:date="2021-05-03T15:22:00Z">
              <w:r w:rsidRPr="000778EB">
                <w:t>TS 24.484 [14]</w:t>
              </w:r>
            </w:ins>
          </w:p>
        </w:tc>
        <w:tc>
          <w:tcPr>
            <w:tcW w:w="1133" w:type="dxa"/>
            <w:tcBorders>
              <w:top w:val="single" w:sz="4" w:space="0" w:color="auto"/>
              <w:left w:val="single" w:sz="4" w:space="0" w:color="auto"/>
              <w:bottom w:val="single" w:sz="4" w:space="0" w:color="auto"/>
              <w:right w:val="single" w:sz="4" w:space="0" w:color="auto"/>
            </w:tcBorders>
          </w:tcPr>
          <w:p w14:paraId="37555F9F" w14:textId="37A7649C" w:rsidR="00480088" w:rsidRPr="000778EB" w:rsidRDefault="00480088" w:rsidP="00480088">
            <w:pPr>
              <w:pStyle w:val="TAL"/>
              <w:rPr>
                <w:ins w:id="110" w:author="MCC160" w:date="2021-05-03T15:22:00Z"/>
              </w:rPr>
            </w:pPr>
            <w:ins w:id="111" w:author="MCC160" w:date="2021-05-03T15:22:00Z">
              <w:r w:rsidRPr="000778EB">
                <w:t>GROUPCONFIG_B</w:t>
              </w:r>
            </w:ins>
          </w:p>
        </w:tc>
      </w:tr>
      <w:tr w:rsidR="00480088" w:rsidRPr="000778EB" w14:paraId="4E9BB655" w14:textId="77777777" w:rsidTr="00B33558">
        <w:trPr>
          <w:cantSplit/>
          <w:jc w:val="center"/>
          <w:ins w:id="112" w:author="MCC160" w:date="2021-05-03T15:22:00Z"/>
        </w:trPr>
        <w:tc>
          <w:tcPr>
            <w:tcW w:w="2836" w:type="dxa"/>
            <w:tcBorders>
              <w:top w:val="single" w:sz="4" w:space="0" w:color="auto"/>
              <w:left w:val="single" w:sz="4" w:space="0" w:color="auto"/>
              <w:bottom w:val="single" w:sz="4" w:space="0" w:color="auto"/>
              <w:right w:val="single" w:sz="4" w:space="0" w:color="auto"/>
            </w:tcBorders>
          </w:tcPr>
          <w:p w14:paraId="7917F15A" w14:textId="7D538C49" w:rsidR="00480088" w:rsidRPr="000778EB" w:rsidRDefault="00480088" w:rsidP="00480088">
            <w:pPr>
              <w:pStyle w:val="TAL"/>
              <w:rPr>
                <w:ins w:id="113" w:author="MCC160" w:date="2021-05-03T15:22:00Z"/>
              </w:rPr>
            </w:pPr>
            <w:ins w:id="114" w:author="MCC160" w:date="2021-05-03T15:22:00Z">
              <w:r w:rsidRPr="000778EB">
                <w:t xml:space="preserve">      </w:t>
              </w:r>
              <w:proofErr w:type="spellStart"/>
              <w:r w:rsidRPr="000778EB">
                <w:t>uri</w:t>
              </w:r>
              <w:proofErr w:type="spellEnd"/>
              <w:r w:rsidRPr="000778EB">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2692F213" w14:textId="648ACE50" w:rsidR="00480088" w:rsidRPr="000778EB" w:rsidRDefault="00480088" w:rsidP="00480088">
            <w:pPr>
              <w:pStyle w:val="TAL"/>
              <w:rPr>
                <w:ins w:id="115" w:author="MCC160" w:date="2021-05-03T15:22:00Z"/>
              </w:rPr>
            </w:pPr>
            <w:ins w:id="116" w:author="MCC160" w:date="2021-05-03T15:22:00Z">
              <w:r w:rsidRPr="000778EB">
                <w:t>“</w:t>
              </w:r>
              <w:proofErr w:type="spellStart"/>
              <w:proofErr w:type="gramStart"/>
              <w:r w:rsidRPr="000778EB">
                <w:t>org.openmobilealliance</w:t>
              </w:r>
              <w:proofErr w:type="gramEnd"/>
              <w:r w:rsidRPr="000778EB">
                <w:t>.groups</w:t>
              </w:r>
              <w:proofErr w:type="spellEnd"/>
              <w:r w:rsidRPr="000778EB">
                <w:t>/global/</w:t>
              </w:r>
              <w:proofErr w:type="spellStart"/>
              <w:r w:rsidRPr="000778EB">
                <w:t>byGroupID</w:t>
              </w:r>
              <w:proofErr w:type="spellEnd"/>
              <w:r w:rsidRPr="000778EB">
                <w:t xml:space="preserve">/” &amp; </w:t>
              </w:r>
              <w:proofErr w:type="spellStart"/>
              <w:r w:rsidRPr="000778EB">
                <w:t>px_MCPTT_Group_B_ID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E5D776D" w14:textId="09DFC1FD" w:rsidR="00480088" w:rsidRPr="000778EB" w:rsidRDefault="00480088" w:rsidP="00480088">
            <w:pPr>
              <w:pStyle w:val="TAL"/>
              <w:rPr>
                <w:ins w:id="117" w:author="MCC160" w:date="2021-05-03T15:22:00Z"/>
                <w:rFonts w:cs="Arial"/>
                <w:szCs w:val="18"/>
              </w:rPr>
            </w:pPr>
            <w:ins w:id="118" w:author="MCC160" w:date="2021-05-03T15:22:00Z">
              <w:r w:rsidRPr="000778EB">
                <w:rPr>
                  <w:rFonts w:cs="Arial"/>
                  <w:szCs w:val="18"/>
                </w:rPr>
                <w:t>UE Group Configuration document</w:t>
              </w:r>
            </w:ins>
          </w:p>
        </w:tc>
        <w:tc>
          <w:tcPr>
            <w:tcW w:w="1418" w:type="dxa"/>
            <w:tcBorders>
              <w:top w:val="single" w:sz="4" w:space="0" w:color="auto"/>
              <w:left w:val="single" w:sz="4" w:space="0" w:color="auto"/>
              <w:bottom w:val="single" w:sz="4" w:space="0" w:color="auto"/>
              <w:right w:val="single" w:sz="4" w:space="0" w:color="auto"/>
            </w:tcBorders>
          </w:tcPr>
          <w:p w14:paraId="12BB771A" w14:textId="77777777" w:rsidR="00480088" w:rsidRPr="000778EB" w:rsidRDefault="00480088" w:rsidP="00480088">
            <w:pPr>
              <w:pStyle w:val="TAL"/>
              <w:rPr>
                <w:ins w:id="119" w:author="MCC160" w:date="2021-05-03T15:22:00Z"/>
              </w:rPr>
            </w:pPr>
          </w:p>
        </w:tc>
        <w:tc>
          <w:tcPr>
            <w:tcW w:w="1133" w:type="dxa"/>
            <w:tcBorders>
              <w:top w:val="single" w:sz="4" w:space="0" w:color="auto"/>
              <w:left w:val="single" w:sz="4" w:space="0" w:color="auto"/>
              <w:bottom w:val="single" w:sz="4" w:space="0" w:color="auto"/>
              <w:right w:val="single" w:sz="4" w:space="0" w:color="auto"/>
            </w:tcBorders>
          </w:tcPr>
          <w:p w14:paraId="3CD4E681" w14:textId="77777777" w:rsidR="00480088" w:rsidRPr="000778EB" w:rsidRDefault="00480088" w:rsidP="00480088">
            <w:pPr>
              <w:pStyle w:val="TAL"/>
              <w:rPr>
                <w:ins w:id="120" w:author="MCC160" w:date="2021-05-03T15:22:00Z"/>
              </w:rPr>
            </w:pPr>
          </w:p>
        </w:tc>
      </w:tr>
      <w:tr w:rsidR="00480088" w:rsidRPr="000778EB" w14:paraId="78A22578" w14:textId="77777777" w:rsidTr="00B33558">
        <w:trPr>
          <w:cantSplit/>
          <w:jc w:val="center"/>
          <w:ins w:id="121" w:author="MCC160" w:date="2021-05-03T15:22:00Z"/>
        </w:trPr>
        <w:tc>
          <w:tcPr>
            <w:tcW w:w="2836" w:type="dxa"/>
            <w:tcBorders>
              <w:top w:val="single" w:sz="4" w:space="0" w:color="auto"/>
              <w:left w:val="single" w:sz="4" w:space="0" w:color="auto"/>
              <w:bottom w:val="single" w:sz="4" w:space="0" w:color="auto"/>
              <w:right w:val="single" w:sz="4" w:space="0" w:color="auto"/>
            </w:tcBorders>
          </w:tcPr>
          <w:p w14:paraId="31B026FF" w14:textId="6821C09A" w:rsidR="00480088" w:rsidRPr="000778EB" w:rsidRDefault="00480088" w:rsidP="00480088">
            <w:pPr>
              <w:pStyle w:val="TAL"/>
              <w:rPr>
                <w:ins w:id="122" w:author="MCC160" w:date="2021-05-03T15:22:00Z"/>
              </w:rPr>
            </w:pPr>
            <w:ins w:id="123" w:author="MCC160" w:date="2021-05-03T15:22:00Z">
              <w:r w:rsidRPr="000778E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14:paraId="4DD4C4ED" w14:textId="71E6CEE6" w:rsidR="00480088" w:rsidRPr="000778EB" w:rsidRDefault="00480088" w:rsidP="00480088">
            <w:pPr>
              <w:pStyle w:val="TAL"/>
              <w:rPr>
                <w:ins w:id="124" w:author="MCC160" w:date="2021-05-03T15:22:00Z"/>
              </w:rPr>
            </w:pPr>
            <w:ins w:id="125" w:author="MCC160" w:date="2021-05-03T15:22:00Z">
              <w:r w:rsidRPr="000778EB">
                <w:t>Not present</w:t>
              </w:r>
            </w:ins>
          </w:p>
        </w:tc>
        <w:tc>
          <w:tcPr>
            <w:tcW w:w="2126" w:type="dxa"/>
            <w:tcBorders>
              <w:top w:val="single" w:sz="4" w:space="0" w:color="auto"/>
              <w:left w:val="single" w:sz="4" w:space="0" w:color="auto"/>
              <w:bottom w:val="single" w:sz="4" w:space="0" w:color="auto"/>
              <w:right w:val="single" w:sz="4" w:space="0" w:color="auto"/>
            </w:tcBorders>
          </w:tcPr>
          <w:p w14:paraId="76938C17" w14:textId="77777777" w:rsidR="00480088" w:rsidRPr="000778EB" w:rsidRDefault="00480088" w:rsidP="00480088">
            <w:pPr>
              <w:pStyle w:val="TAL"/>
              <w:rPr>
                <w:ins w:id="126" w:author="MCC160" w:date="2021-05-03T15:2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5723FF3" w14:textId="77777777" w:rsidR="00480088" w:rsidRPr="000778EB" w:rsidRDefault="00480088" w:rsidP="00480088">
            <w:pPr>
              <w:pStyle w:val="TAL"/>
              <w:rPr>
                <w:ins w:id="127" w:author="MCC160" w:date="2021-05-03T15:22:00Z"/>
              </w:rPr>
            </w:pPr>
          </w:p>
        </w:tc>
        <w:tc>
          <w:tcPr>
            <w:tcW w:w="1133" w:type="dxa"/>
            <w:tcBorders>
              <w:top w:val="single" w:sz="4" w:space="0" w:color="auto"/>
              <w:left w:val="single" w:sz="4" w:space="0" w:color="auto"/>
              <w:bottom w:val="single" w:sz="4" w:space="0" w:color="auto"/>
              <w:right w:val="single" w:sz="4" w:space="0" w:color="auto"/>
            </w:tcBorders>
          </w:tcPr>
          <w:p w14:paraId="5B0C0ED7" w14:textId="77777777" w:rsidR="00480088" w:rsidRPr="000778EB" w:rsidRDefault="00480088" w:rsidP="00480088">
            <w:pPr>
              <w:pStyle w:val="TAL"/>
              <w:rPr>
                <w:ins w:id="128" w:author="MCC160" w:date="2021-05-03T15:22:00Z"/>
              </w:rPr>
            </w:pPr>
          </w:p>
        </w:tc>
      </w:tr>
      <w:tr w:rsidR="00480088" w:rsidRPr="000778EB" w14:paraId="377EC5F4" w14:textId="77777777" w:rsidTr="00B33558">
        <w:trPr>
          <w:cantSplit/>
          <w:jc w:val="center"/>
          <w:ins w:id="129" w:author="MCC160" w:date="2021-05-03T15:22:00Z"/>
        </w:trPr>
        <w:tc>
          <w:tcPr>
            <w:tcW w:w="2836" w:type="dxa"/>
            <w:tcBorders>
              <w:top w:val="single" w:sz="4" w:space="0" w:color="auto"/>
              <w:left w:val="single" w:sz="4" w:space="0" w:color="auto"/>
              <w:bottom w:val="single" w:sz="4" w:space="0" w:color="auto"/>
              <w:right w:val="single" w:sz="4" w:space="0" w:color="auto"/>
            </w:tcBorders>
          </w:tcPr>
          <w:p w14:paraId="7A5461FE" w14:textId="5FB7F8BB" w:rsidR="00480088" w:rsidRPr="000778EB" w:rsidRDefault="00480088" w:rsidP="00480088">
            <w:pPr>
              <w:pStyle w:val="TAL"/>
              <w:rPr>
                <w:ins w:id="130" w:author="MCC160" w:date="2021-05-03T15:22:00Z"/>
              </w:rPr>
            </w:pPr>
            <w:ins w:id="131" w:author="MCC160" w:date="2021-05-03T15:22:00Z">
              <w:r w:rsidRPr="000778EB">
                <w:t xml:space="preserve">    </w:t>
              </w:r>
              <w:proofErr w:type="gramStart"/>
              <w:r w:rsidRPr="000778EB">
                <w:t>entry[</w:t>
              </w:r>
              <w:proofErr w:type="gramEnd"/>
              <w:r w:rsidRPr="000778EB">
                <w:t>1]</w:t>
              </w:r>
            </w:ins>
          </w:p>
        </w:tc>
        <w:tc>
          <w:tcPr>
            <w:tcW w:w="2126" w:type="dxa"/>
            <w:tcBorders>
              <w:top w:val="single" w:sz="4" w:space="0" w:color="auto"/>
              <w:left w:val="single" w:sz="4" w:space="0" w:color="auto"/>
              <w:bottom w:val="single" w:sz="4" w:space="0" w:color="auto"/>
              <w:right w:val="single" w:sz="4" w:space="0" w:color="auto"/>
            </w:tcBorders>
          </w:tcPr>
          <w:p w14:paraId="12405040" w14:textId="2FCE1525" w:rsidR="00480088" w:rsidRPr="000778EB" w:rsidRDefault="00480088" w:rsidP="00480088">
            <w:pPr>
              <w:pStyle w:val="TAL"/>
              <w:rPr>
                <w:ins w:id="132" w:author="MCC160" w:date="2021-05-03T15:22:00Z"/>
              </w:rPr>
            </w:pPr>
            <w:ins w:id="133" w:author="MCC160" w:date="2021-05-03T15:22:00Z">
              <w:r w:rsidRPr="000778EB">
                <w:t>NOTE 4, 5</w:t>
              </w:r>
            </w:ins>
          </w:p>
        </w:tc>
        <w:tc>
          <w:tcPr>
            <w:tcW w:w="2126" w:type="dxa"/>
            <w:tcBorders>
              <w:top w:val="single" w:sz="4" w:space="0" w:color="auto"/>
              <w:left w:val="single" w:sz="4" w:space="0" w:color="auto"/>
              <w:bottom w:val="single" w:sz="4" w:space="0" w:color="auto"/>
              <w:right w:val="single" w:sz="4" w:space="0" w:color="auto"/>
            </w:tcBorders>
          </w:tcPr>
          <w:p w14:paraId="48536E35" w14:textId="77777777" w:rsidR="00480088" w:rsidRPr="000778EB" w:rsidRDefault="00480088" w:rsidP="00480088">
            <w:pPr>
              <w:pStyle w:val="TAL"/>
              <w:rPr>
                <w:ins w:id="134" w:author="MCC160" w:date="2021-05-03T15:2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B7C19E" w14:textId="100E05E9" w:rsidR="00480088" w:rsidRPr="000778EB" w:rsidRDefault="00480088" w:rsidP="00480088">
            <w:pPr>
              <w:pStyle w:val="TAL"/>
              <w:rPr>
                <w:ins w:id="135" w:author="MCC160" w:date="2021-05-03T15:22:00Z"/>
              </w:rPr>
            </w:pPr>
            <w:ins w:id="136" w:author="MCC160" w:date="2021-05-03T15:22:00Z">
              <w:r w:rsidRPr="000778EB">
                <w:t>TS 24.484 [14]</w:t>
              </w:r>
            </w:ins>
          </w:p>
        </w:tc>
        <w:tc>
          <w:tcPr>
            <w:tcW w:w="1133" w:type="dxa"/>
            <w:tcBorders>
              <w:top w:val="single" w:sz="4" w:space="0" w:color="auto"/>
              <w:left w:val="single" w:sz="4" w:space="0" w:color="auto"/>
              <w:bottom w:val="single" w:sz="4" w:space="0" w:color="auto"/>
              <w:right w:val="single" w:sz="4" w:space="0" w:color="auto"/>
            </w:tcBorders>
          </w:tcPr>
          <w:p w14:paraId="7B8BA67B" w14:textId="37BA50B5" w:rsidR="00480088" w:rsidRPr="000778EB" w:rsidRDefault="00480088" w:rsidP="00480088">
            <w:pPr>
              <w:pStyle w:val="TAL"/>
              <w:rPr>
                <w:ins w:id="137" w:author="MCC160" w:date="2021-05-03T15:22:00Z"/>
              </w:rPr>
            </w:pPr>
            <w:ins w:id="138" w:author="MCC160" w:date="2021-05-03T15:22:00Z">
              <w:r w:rsidRPr="000778EB">
                <w:t>GROUPCONFIG_C</w:t>
              </w:r>
            </w:ins>
          </w:p>
        </w:tc>
      </w:tr>
      <w:tr w:rsidR="00480088" w:rsidRPr="000778EB" w14:paraId="2AE0E928" w14:textId="77777777" w:rsidTr="00B33558">
        <w:trPr>
          <w:cantSplit/>
          <w:jc w:val="center"/>
          <w:ins w:id="139" w:author="MCC160" w:date="2021-05-03T15:22:00Z"/>
        </w:trPr>
        <w:tc>
          <w:tcPr>
            <w:tcW w:w="2836" w:type="dxa"/>
            <w:tcBorders>
              <w:top w:val="single" w:sz="4" w:space="0" w:color="auto"/>
              <w:left w:val="single" w:sz="4" w:space="0" w:color="auto"/>
              <w:bottom w:val="single" w:sz="4" w:space="0" w:color="auto"/>
              <w:right w:val="single" w:sz="4" w:space="0" w:color="auto"/>
            </w:tcBorders>
          </w:tcPr>
          <w:p w14:paraId="35CBA805" w14:textId="3BD291F4" w:rsidR="00480088" w:rsidRPr="000778EB" w:rsidRDefault="00480088" w:rsidP="00480088">
            <w:pPr>
              <w:pStyle w:val="TAL"/>
              <w:rPr>
                <w:ins w:id="140" w:author="MCC160" w:date="2021-05-03T15:22:00Z"/>
              </w:rPr>
            </w:pPr>
            <w:ins w:id="141" w:author="MCC160" w:date="2021-05-03T15:22:00Z">
              <w:r w:rsidRPr="000778EB">
                <w:t xml:space="preserve">      </w:t>
              </w:r>
              <w:proofErr w:type="spellStart"/>
              <w:r w:rsidRPr="000778EB">
                <w:t>uri</w:t>
              </w:r>
              <w:proofErr w:type="spellEnd"/>
              <w:r w:rsidRPr="000778EB">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60F9A387" w14:textId="1CF40BE0" w:rsidR="00480088" w:rsidRPr="000778EB" w:rsidRDefault="00480088" w:rsidP="00480088">
            <w:pPr>
              <w:pStyle w:val="TAL"/>
              <w:rPr>
                <w:ins w:id="142" w:author="MCC160" w:date="2021-05-03T15:22:00Z"/>
              </w:rPr>
            </w:pPr>
            <w:ins w:id="143" w:author="MCC160" w:date="2021-05-03T15:22:00Z">
              <w:r w:rsidRPr="000778EB">
                <w:t>“</w:t>
              </w:r>
              <w:proofErr w:type="spellStart"/>
              <w:proofErr w:type="gramStart"/>
              <w:r w:rsidRPr="000778EB">
                <w:t>org.openmobilealliance</w:t>
              </w:r>
              <w:proofErr w:type="gramEnd"/>
              <w:r w:rsidRPr="000778EB">
                <w:t>.groups</w:t>
              </w:r>
              <w:proofErr w:type="spellEnd"/>
              <w:r w:rsidRPr="000778EB">
                <w:t>/global/</w:t>
              </w:r>
              <w:proofErr w:type="spellStart"/>
              <w:r w:rsidRPr="000778EB">
                <w:t>byGroupID</w:t>
              </w:r>
              <w:proofErr w:type="spellEnd"/>
              <w:r w:rsidRPr="000778EB">
                <w:t xml:space="preserve">/” &amp; </w:t>
              </w:r>
              <w:proofErr w:type="spellStart"/>
              <w:r w:rsidRPr="000778EB">
                <w:t>px_MCPTT_Group_</w:t>
              </w:r>
            </w:ins>
            <w:ins w:id="144" w:author="MCC160" w:date="2021-05-06T16:57:00Z">
              <w:r w:rsidR="00523CC7">
                <w:t>C</w:t>
              </w:r>
            </w:ins>
            <w:ins w:id="145" w:author="MCC160" w:date="2021-05-03T15:22:00Z">
              <w:r w:rsidRPr="000778EB">
                <w:t>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4035878" w14:textId="6C2A32A2" w:rsidR="00480088" w:rsidRPr="000778EB" w:rsidRDefault="00480088" w:rsidP="00480088">
            <w:pPr>
              <w:pStyle w:val="TAL"/>
              <w:rPr>
                <w:ins w:id="146" w:author="MCC160" w:date="2021-05-03T15:22:00Z"/>
                <w:rFonts w:cs="Arial"/>
                <w:szCs w:val="18"/>
              </w:rPr>
            </w:pPr>
            <w:ins w:id="147" w:author="MCC160" w:date="2021-05-03T15:22:00Z">
              <w:r w:rsidRPr="000778EB">
                <w:rPr>
                  <w:rFonts w:cs="Arial"/>
                  <w:szCs w:val="18"/>
                </w:rPr>
                <w:t>UE Group Configuration document</w:t>
              </w:r>
            </w:ins>
          </w:p>
        </w:tc>
        <w:tc>
          <w:tcPr>
            <w:tcW w:w="1418" w:type="dxa"/>
            <w:tcBorders>
              <w:top w:val="single" w:sz="4" w:space="0" w:color="auto"/>
              <w:left w:val="single" w:sz="4" w:space="0" w:color="auto"/>
              <w:bottom w:val="single" w:sz="4" w:space="0" w:color="auto"/>
              <w:right w:val="single" w:sz="4" w:space="0" w:color="auto"/>
            </w:tcBorders>
          </w:tcPr>
          <w:p w14:paraId="6F65D90B" w14:textId="77777777" w:rsidR="00480088" w:rsidRPr="000778EB" w:rsidRDefault="00480088" w:rsidP="00480088">
            <w:pPr>
              <w:pStyle w:val="TAL"/>
              <w:rPr>
                <w:ins w:id="148" w:author="MCC160" w:date="2021-05-03T15:22:00Z"/>
              </w:rPr>
            </w:pPr>
          </w:p>
        </w:tc>
        <w:tc>
          <w:tcPr>
            <w:tcW w:w="1133" w:type="dxa"/>
            <w:tcBorders>
              <w:top w:val="single" w:sz="4" w:space="0" w:color="auto"/>
              <w:left w:val="single" w:sz="4" w:space="0" w:color="auto"/>
              <w:bottom w:val="single" w:sz="4" w:space="0" w:color="auto"/>
              <w:right w:val="single" w:sz="4" w:space="0" w:color="auto"/>
            </w:tcBorders>
          </w:tcPr>
          <w:p w14:paraId="314478F4" w14:textId="77777777" w:rsidR="00480088" w:rsidRPr="000778EB" w:rsidRDefault="00480088" w:rsidP="00480088">
            <w:pPr>
              <w:pStyle w:val="TAL"/>
              <w:rPr>
                <w:ins w:id="149" w:author="MCC160" w:date="2021-05-03T15:22:00Z"/>
              </w:rPr>
            </w:pPr>
          </w:p>
        </w:tc>
      </w:tr>
      <w:tr w:rsidR="00480088" w:rsidRPr="000778EB" w14:paraId="2D6CB8FE" w14:textId="77777777" w:rsidTr="00B33558">
        <w:trPr>
          <w:cantSplit/>
          <w:jc w:val="center"/>
          <w:ins w:id="150" w:author="MCC160" w:date="2021-05-03T15:22:00Z"/>
        </w:trPr>
        <w:tc>
          <w:tcPr>
            <w:tcW w:w="2836" w:type="dxa"/>
            <w:tcBorders>
              <w:top w:val="single" w:sz="4" w:space="0" w:color="auto"/>
              <w:left w:val="single" w:sz="4" w:space="0" w:color="auto"/>
              <w:bottom w:val="single" w:sz="4" w:space="0" w:color="auto"/>
              <w:right w:val="single" w:sz="4" w:space="0" w:color="auto"/>
            </w:tcBorders>
          </w:tcPr>
          <w:p w14:paraId="2A160D2F" w14:textId="29E55721" w:rsidR="00480088" w:rsidRPr="000778EB" w:rsidRDefault="00480088" w:rsidP="00480088">
            <w:pPr>
              <w:pStyle w:val="TAL"/>
              <w:rPr>
                <w:ins w:id="151" w:author="MCC160" w:date="2021-05-03T15:22:00Z"/>
              </w:rPr>
            </w:pPr>
            <w:ins w:id="152" w:author="MCC160" w:date="2021-05-03T15:22:00Z">
              <w:r w:rsidRPr="000778E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14:paraId="2B048809" w14:textId="5E4C6494" w:rsidR="00480088" w:rsidRPr="000778EB" w:rsidRDefault="00480088" w:rsidP="00480088">
            <w:pPr>
              <w:pStyle w:val="TAL"/>
              <w:rPr>
                <w:ins w:id="153" w:author="MCC160" w:date="2021-05-03T15:22:00Z"/>
              </w:rPr>
            </w:pPr>
            <w:ins w:id="154" w:author="MCC160" w:date="2021-05-03T15:22:00Z">
              <w:r w:rsidRPr="000778EB">
                <w:t>Not present</w:t>
              </w:r>
            </w:ins>
          </w:p>
        </w:tc>
        <w:tc>
          <w:tcPr>
            <w:tcW w:w="2126" w:type="dxa"/>
            <w:tcBorders>
              <w:top w:val="single" w:sz="4" w:space="0" w:color="auto"/>
              <w:left w:val="single" w:sz="4" w:space="0" w:color="auto"/>
              <w:bottom w:val="single" w:sz="4" w:space="0" w:color="auto"/>
              <w:right w:val="single" w:sz="4" w:space="0" w:color="auto"/>
            </w:tcBorders>
          </w:tcPr>
          <w:p w14:paraId="67E39171" w14:textId="77777777" w:rsidR="00480088" w:rsidRPr="000778EB" w:rsidRDefault="00480088" w:rsidP="00480088">
            <w:pPr>
              <w:pStyle w:val="TAL"/>
              <w:rPr>
                <w:ins w:id="155" w:author="MCC160" w:date="2021-05-03T15:2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04F8387" w14:textId="77777777" w:rsidR="00480088" w:rsidRPr="000778EB" w:rsidRDefault="00480088" w:rsidP="00480088">
            <w:pPr>
              <w:pStyle w:val="TAL"/>
              <w:rPr>
                <w:ins w:id="156" w:author="MCC160" w:date="2021-05-03T15:22:00Z"/>
              </w:rPr>
            </w:pPr>
          </w:p>
        </w:tc>
        <w:tc>
          <w:tcPr>
            <w:tcW w:w="1133" w:type="dxa"/>
            <w:tcBorders>
              <w:top w:val="single" w:sz="4" w:space="0" w:color="auto"/>
              <w:left w:val="single" w:sz="4" w:space="0" w:color="auto"/>
              <w:bottom w:val="single" w:sz="4" w:space="0" w:color="auto"/>
              <w:right w:val="single" w:sz="4" w:space="0" w:color="auto"/>
            </w:tcBorders>
          </w:tcPr>
          <w:p w14:paraId="2575A5F7" w14:textId="77777777" w:rsidR="00480088" w:rsidRPr="000778EB" w:rsidRDefault="00480088" w:rsidP="00480088">
            <w:pPr>
              <w:pStyle w:val="TAL"/>
              <w:rPr>
                <w:ins w:id="157" w:author="MCC160" w:date="2021-05-03T15:22:00Z"/>
              </w:rPr>
            </w:pPr>
          </w:p>
        </w:tc>
      </w:tr>
      <w:tr w:rsidR="00624337" w:rsidRPr="000778EB" w14:paraId="5F1B714D" w14:textId="77777777" w:rsidTr="00B33558">
        <w:trPr>
          <w:cantSplit/>
          <w:jc w:val="center"/>
          <w:ins w:id="158" w:author="MCC160" w:date="2021-05-04T13:39:00Z"/>
        </w:trPr>
        <w:tc>
          <w:tcPr>
            <w:tcW w:w="2836" w:type="dxa"/>
            <w:tcBorders>
              <w:top w:val="single" w:sz="4" w:space="0" w:color="auto"/>
              <w:left w:val="single" w:sz="4" w:space="0" w:color="auto"/>
              <w:bottom w:val="single" w:sz="4" w:space="0" w:color="auto"/>
              <w:right w:val="single" w:sz="4" w:space="0" w:color="auto"/>
            </w:tcBorders>
          </w:tcPr>
          <w:p w14:paraId="45B03AD2" w14:textId="4DE2E7E1" w:rsidR="00624337" w:rsidRPr="000778EB" w:rsidRDefault="00624337" w:rsidP="00624337">
            <w:pPr>
              <w:pStyle w:val="TAL"/>
              <w:rPr>
                <w:ins w:id="159" w:author="MCC160" w:date="2021-05-04T13:39:00Z"/>
              </w:rPr>
            </w:pPr>
            <w:ins w:id="160" w:author="MCC160" w:date="2021-05-04T13:40:00Z">
              <w:r w:rsidRPr="000778EB">
                <w:t xml:space="preserve">    </w:t>
              </w:r>
              <w:proofErr w:type="gramStart"/>
              <w:r w:rsidRPr="000778EB">
                <w:t>entry[</w:t>
              </w:r>
              <w:proofErr w:type="gramEnd"/>
              <w:r w:rsidRPr="000778EB">
                <w:t>1]</w:t>
              </w:r>
            </w:ins>
          </w:p>
        </w:tc>
        <w:tc>
          <w:tcPr>
            <w:tcW w:w="2126" w:type="dxa"/>
            <w:tcBorders>
              <w:top w:val="single" w:sz="4" w:space="0" w:color="auto"/>
              <w:left w:val="single" w:sz="4" w:space="0" w:color="auto"/>
              <w:bottom w:val="single" w:sz="4" w:space="0" w:color="auto"/>
              <w:right w:val="single" w:sz="4" w:space="0" w:color="auto"/>
            </w:tcBorders>
          </w:tcPr>
          <w:p w14:paraId="14CD6854" w14:textId="14E676BC" w:rsidR="00624337" w:rsidRPr="000778EB" w:rsidRDefault="00624337" w:rsidP="00624337">
            <w:pPr>
              <w:pStyle w:val="TAL"/>
              <w:rPr>
                <w:ins w:id="161" w:author="MCC160" w:date="2021-05-04T13:39:00Z"/>
              </w:rPr>
            </w:pPr>
            <w:ins w:id="162" w:author="MCC160" w:date="2021-05-04T13:40:00Z">
              <w:r w:rsidRPr="000778EB">
                <w:t>NOTE 4, 5</w:t>
              </w:r>
            </w:ins>
          </w:p>
        </w:tc>
        <w:tc>
          <w:tcPr>
            <w:tcW w:w="2126" w:type="dxa"/>
            <w:tcBorders>
              <w:top w:val="single" w:sz="4" w:space="0" w:color="auto"/>
              <w:left w:val="single" w:sz="4" w:space="0" w:color="auto"/>
              <w:bottom w:val="single" w:sz="4" w:space="0" w:color="auto"/>
              <w:right w:val="single" w:sz="4" w:space="0" w:color="auto"/>
            </w:tcBorders>
          </w:tcPr>
          <w:p w14:paraId="2728106B" w14:textId="77777777" w:rsidR="00624337" w:rsidRPr="000778EB" w:rsidRDefault="00624337" w:rsidP="00624337">
            <w:pPr>
              <w:pStyle w:val="TAL"/>
              <w:rPr>
                <w:ins w:id="163" w:author="MCC160" w:date="2021-05-04T13:39: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70AB1A9" w14:textId="6865D586" w:rsidR="00624337" w:rsidRPr="000778EB" w:rsidRDefault="00624337" w:rsidP="00624337">
            <w:pPr>
              <w:pStyle w:val="TAL"/>
              <w:rPr>
                <w:ins w:id="164" w:author="MCC160" w:date="2021-05-04T13:39:00Z"/>
              </w:rPr>
            </w:pPr>
            <w:ins w:id="165" w:author="MCC160" w:date="2021-05-04T13:40:00Z">
              <w:r w:rsidRPr="000778EB">
                <w:t>TS 24.484 [14]</w:t>
              </w:r>
            </w:ins>
          </w:p>
        </w:tc>
        <w:tc>
          <w:tcPr>
            <w:tcW w:w="1133" w:type="dxa"/>
            <w:tcBorders>
              <w:top w:val="single" w:sz="4" w:space="0" w:color="auto"/>
              <w:left w:val="single" w:sz="4" w:space="0" w:color="auto"/>
              <w:bottom w:val="single" w:sz="4" w:space="0" w:color="auto"/>
              <w:right w:val="single" w:sz="4" w:space="0" w:color="auto"/>
            </w:tcBorders>
          </w:tcPr>
          <w:p w14:paraId="004E839B" w14:textId="13A5933B" w:rsidR="00624337" w:rsidRPr="000778EB" w:rsidRDefault="00624337" w:rsidP="00624337">
            <w:pPr>
              <w:pStyle w:val="TAL"/>
              <w:rPr>
                <w:ins w:id="166" w:author="MCC160" w:date="2021-05-04T13:39:00Z"/>
              </w:rPr>
            </w:pPr>
            <w:ins w:id="167" w:author="MCC160" w:date="2021-05-04T13:40:00Z">
              <w:r w:rsidRPr="000778EB">
                <w:t>GROUPCONFIG_T</w:t>
              </w:r>
            </w:ins>
          </w:p>
        </w:tc>
      </w:tr>
      <w:tr w:rsidR="00624337" w:rsidRPr="000778EB" w14:paraId="3E7B3C09" w14:textId="77777777" w:rsidTr="00B33558">
        <w:trPr>
          <w:cantSplit/>
          <w:jc w:val="center"/>
          <w:ins w:id="168" w:author="MCC160" w:date="2021-05-04T13:39:00Z"/>
        </w:trPr>
        <w:tc>
          <w:tcPr>
            <w:tcW w:w="2836" w:type="dxa"/>
            <w:tcBorders>
              <w:top w:val="single" w:sz="4" w:space="0" w:color="auto"/>
              <w:left w:val="single" w:sz="4" w:space="0" w:color="auto"/>
              <w:bottom w:val="single" w:sz="4" w:space="0" w:color="auto"/>
              <w:right w:val="single" w:sz="4" w:space="0" w:color="auto"/>
            </w:tcBorders>
          </w:tcPr>
          <w:p w14:paraId="09E67962" w14:textId="6CBCDAAC" w:rsidR="00624337" w:rsidRPr="000778EB" w:rsidRDefault="00624337" w:rsidP="00624337">
            <w:pPr>
              <w:pStyle w:val="TAL"/>
              <w:rPr>
                <w:ins w:id="169" w:author="MCC160" w:date="2021-05-04T13:39:00Z"/>
              </w:rPr>
            </w:pPr>
            <w:ins w:id="170" w:author="MCC160" w:date="2021-05-04T13:40:00Z">
              <w:r w:rsidRPr="000778EB">
                <w:t xml:space="preserve">      </w:t>
              </w:r>
              <w:proofErr w:type="spellStart"/>
              <w:r w:rsidRPr="000778EB">
                <w:t>uri</w:t>
              </w:r>
              <w:proofErr w:type="spellEnd"/>
              <w:r w:rsidRPr="000778EB">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69CB6DCE" w14:textId="7EBB0A25" w:rsidR="00624337" w:rsidRPr="000778EB" w:rsidRDefault="00624337" w:rsidP="00624337">
            <w:pPr>
              <w:pStyle w:val="TAL"/>
              <w:rPr>
                <w:ins w:id="171" w:author="MCC160" w:date="2021-05-04T13:39:00Z"/>
              </w:rPr>
            </w:pPr>
            <w:ins w:id="172" w:author="MCC160" w:date="2021-05-04T13:40:00Z">
              <w:r w:rsidRPr="000778EB">
                <w:t>“</w:t>
              </w:r>
              <w:proofErr w:type="spellStart"/>
              <w:proofErr w:type="gramStart"/>
              <w:r w:rsidRPr="000778EB">
                <w:t>org.openmobilealliance</w:t>
              </w:r>
              <w:proofErr w:type="gramEnd"/>
              <w:r w:rsidRPr="000778EB">
                <w:t>.groups</w:t>
              </w:r>
              <w:proofErr w:type="spellEnd"/>
              <w:r w:rsidRPr="000778EB">
                <w:t>/global/</w:t>
              </w:r>
              <w:proofErr w:type="spellStart"/>
              <w:r w:rsidRPr="000778EB">
                <w:t>byGroupID</w:t>
              </w:r>
              <w:proofErr w:type="spellEnd"/>
              <w:r w:rsidRPr="000778EB">
                <w:t xml:space="preserve">/” &amp; </w:t>
              </w:r>
              <w:proofErr w:type="spellStart"/>
              <w:r w:rsidRPr="000778EB">
                <w:t>px_MCPTT_Group_T_ID</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C40636F" w14:textId="2BA99765" w:rsidR="00624337" w:rsidRPr="000778EB" w:rsidRDefault="00624337" w:rsidP="00624337">
            <w:pPr>
              <w:pStyle w:val="TAL"/>
              <w:rPr>
                <w:ins w:id="173" w:author="MCC160" w:date="2021-05-04T13:39:00Z"/>
                <w:rFonts w:cs="Arial"/>
                <w:szCs w:val="18"/>
              </w:rPr>
            </w:pPr>
            <w:ins w:id="174" w:author="MCC160" w:date="2021-05-04T13:40:00Z">
              <w:r w:rsidRPr="000778EB">
                <w:rPr>
                  <w:rFonts w:cs="Arial"/>
                  <w:szCs w:val="18"/>
                </w:rPr>
                <w:t>UE Group Configuration document</w:t>
              </w:r>
            </w:ins>
          </w:p>
        </w:tc>
        <w:tc>
          <w:tcPr>
            <w:tcW w:w="1418" w:type="dxa"/>
            <w:tcBorders>
              <w:top w:val="single" w:sz="4" w:space="0" w:color="auto"/>
              <w:left w:val="single" w:sz="4" w:space="0" w:color="auto"/>
              <w:bottom w:val="single" w:sz="4" w:space="0" w:color="auto"/>
              <w:right w:val="single" w:sz="4" w:space="0" w:color="auto"/>
            </w:tcBorders>
          </w:tcPr>
          <w:p w14:paraId="0D336CDF" w14:textId="77777777" w:rsidR="00624337" w:rsidRPr="000778EB" w:rsidRDefault="00624337" w:rsidP="00624337">
            <w:pPr>
              <w:pStyle w:val="TAL"/>
              <w:rPr>
                <w:ins w:id="175" w:author="MCC160" w:date="2021-05-04T13:39:00Z"/>
              </w:rPr>
            </w:pPr>
          </w:p>
        </w:tc>
        <w:tc>
          <w:tcPr>
            <w:tcW w:w="1133" w:type="dxa"/>
            <w:tcBorders>
              <w:top w:val="single" w:sz="4" w:space="0" w:color="auto"/>
              <w:left w:val="single" w:sz="4" w:space="0" w:color="auto"/>
              <w:bottom w:val="single" w:sz="4" w:space="0" w:color="auto"/>
              <w:right w:val="single" w:sz="4" w:space="0" w:color="auto"/>
            </w:tcBorders>
          </w:tcPr>
          <w:p w14:paraId="08E46ECC" w14:textId="77777777" w:rsidR="00624337" w:rsidRPr="000778EB" w:rsidRDefault="00624337" w:rsidP="00624337">
            <w:pPr>
              <w:pStyle w:val="TAL"/>
              <w:rPr>
                <w:ins w:id="176" w:author="MCC160" w:date="2021-05-04T13:39:00Z"/>
              </w:rPr>
            </w:pPr>
          </w:p>
        </w:tc>
      </w:tr>
      <w:tr w:rsidR="00624337" w:rsidRPr="000778EB" w14:paraId="7F88C390" w14:textId="77777777" w:rsidTr="00B33558">
        <w:trPr>
          <w:cantSplit/>
          <w:jc w:val="center"/>
          <w:ins w:id="177" w:author="MCC160" w:date="2021-05-04T13:39:00Z"/>
        </w:trPr>
        <w:tc>
          <w:tcPr>
            <w:tcW w:w="2836" w:type="dxa"/>
            <w:tcBorders>
              <w:top w:val="single" w:sz="4" w:space="0" w:color="auto"/>
              <w:left w:val="single" w:sz="4" w:space="0" w:color="auto"/>
              <w:bottom w:val="single" w:sz="4" w:space="0" w:color="auto"/>
              <w:right w:val="single" w:sz="4" w:space="0" w:color="auto"/>
            </w:tcBorders>
          </w:tcPr>
          <w:p w14:paraId="63F568E7" w14:textId="2421C686" w:rsidR="00624337" w:rsidRPr="000778EB" w:rsidRDefault="00624337" w:rsidP="00624337">
            <w:pPr>
              <w:pStyle w:val="TAL"/>
              <w:rPr>
                <w:ins w:id="178" w:author="MCC160" w:date="2021-05-04T13:39:00Z"/>
              </w:rPr>
            </w:pPr>
            <w:ins w:id="179" w:author="MCC160" w:date="2021-05-04T13:40:00Z">
              <w:r w:rsidRPr="000778E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14:paraId="58C6417B" w14:textId="3EC9CB6F" w:rsidR="00624337" w:rsidRPr="000778EB" w:rsidRDefault="00624337" w:rsidP="00624337">
            <w:pPr>
              <w:pStyle w:val="TAL"/>
              <w:rPr>
                <w:ins w:id="180" w:author="MCC160" w:date="2021-05-04T13:39:00Z"/>
              </w:rPr>
            </w:pPr>
            <w:ins w:id="181" w:author="MCC160" w:date="2021-05-04T13:40:00Z">
              <w:r w:rsidRPr="000778EB">
                <w:t>Not present</w:t>
              </w:r>
            </w:ins>
          </w:p>
        </w:tc>
        <w:tc>
          <w:tcPr>
            <w:tcW w:w="2126" w:type="dxa"/>
            <w:tcBorders>
              <w:top w:val="single" w:sz="4" w:space="0" w:color="auto"/>
              <w:left w:val="single" w:sz="4" w:space="0" w:color="auto"/>
              <w:bottom w:val="single" w:sz="4" w:space="0" w:color="auto"/>
              <w:right w:val="single" w:sz="4" w:space="0" w:color="auto"/>
            </w:tcBorders>
          </w:tcPr>
          <w:p w14:paraId="48CAE42C" w14:textId="77777777" w:rsidR="00624337" w:rsidRPr="000778EB" w:rsidRDefault="00624337" w:rsidP="00624337">
            <w:pPr>
              <w:pStyle w:val="TAL"/>
              <w:rPr>
                <w:ins w:id="182" w:author="MCC160" w:date="2021-05-04T13:39: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AA059AE" w14:textId="77777777" w:rsidR="00624337" w:rsidRPr="000778EB" w:rsidRDefault="00624337" w:rsidP="00624337">
            <w:pPr>
              <w:pStyle w:val="TAL"/>
              <w:rPr>
                <w:ins w:id="183" w:author="MCC160" w:date="2021-05-04T13:39:00Z"/>
              </w:rPr>
            </w:pPr>
          </w:p>
        </w:tc>
        <w:tc>
          <w:tcPr>
            <w:tcW w:w="1133" w:type="dxa"/>
            <w:tcBorders>
              <w:top w:val="single" w:sz="4" w:space="0" w:color="auto"/>
              <w:left w:val="single" w:sz="4" w:space="0" w:color="auto"/>
              <w:bottom w:val="single" w:sz="4" w:space="0" w:color="auto"/>
              <w:right w:val="single" w:sz="4" w:space="0" w:color="auto"/>
            </w:tcBorders>
          </w:tcPr>
          <w:p w14:paraId="649D3F0D" w14:textId="77777777" w:rsidR="00624337" w:rsidRPr="000778EB" w:rsidRDefault="00624337" w:rsidP="00624337">
            <w:pPr>
              <w:pStyle w:val="TAL"/>
              <w:rPr>
                <w:ins w:id="184" w:author="MCC160" w:date="2021-05-04T13:39:00Z"/>
              </w:rPr>
            </w:pPr>
          </w:p>
        </w:tc>
      </w:tr>
      <w:tr w:rsidR="00624337" w:rsidRPr="000778EB" w14:paraId="13148F6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8F5FBCB" w14:textId="77777777" w:rsidR="00624337" w:rsidRPr="000778EB" w:rsidRDefault="00624337" w:rsidP="00624337">
            <w:pPr>
              <w:pStyle w:val="TAL"/>
            </w:pPr>
            <w:r w:rsidRPr="000778EB">
              <w:rPr>
                <w:rFonts w:eastAsia="Arial" w:cs="Arial"/>
              </w:rPr>
              <w:t xml:space="preserve">    </w:t>
            </w:r>
            <w:proofErr w:type="gramStart"/>
            <w:r w:rsidRPr="000778EB">
              <w:rPr>
                <w:rFonts w:cs="Arial"/>
              </w:rPr>
              <w:t>entry[</w:t>
            </w:r>
            <w:proofErr w:type="gramEnd"/>
            <w:r w:rsidRPr="000778EB">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5FC94142" w14:textId="77777777" w:rsidR="00624337" w:rsidRPr="000778EB" w:rsidRDefault="00624337" w:rsidP="00624337">
            <w:pPr>
              <w:pStyle w:val="TAL"/>
            </w:pPr>
            <w:r w:rsidRPr="000778EB">
              <w:rPr>
                <w:rFonts w:cs="Arial"/>
              </w:rPr>
              <w:t>optional,</w:t>
            </w:r>
            <w:r w:rsidRPr="000778EB">
              <w:rPr>
                <w:rFonts w:cs="Arial"/>
              </w:rPr>
              <w:br/>
              <w:t>NOTE 4, 5</w:t>
            </w:r>
          </w:p>
        </w:tc>
        <w:tc>
          <w:tcPr>
            <w:tcW w:w="2126" w:type="dxa"/>
            <w:tcBorders>
              <w:top w:val="single" w:sz="4" w:space="0" w:color="auto"/>
              <w:left w:val="single" w:sz="4" w:space="0" w:color="auto"/>
              <w:bottom w:val="single" w:sz="4" w:space="0" w:color="auto"/>
              <w:right w:val="single" w:sz="4" w:space="0" w:color="auto"/>
            </w:tcBorders>
          </w:tcPr>
          <w:p w14:paraId="46D968C1" w14:textId="77777777" w:rsidR="00624337" w:rsidRPr="000778EB" w:rsidRDefault="00624337" w:rsidP="0062433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D947D8C" w14:textId="77777777" w:rsidR="00624337" w:rsidRPr="000778EB" w:rsidRDefault="00624337" w:rsidP="00624337">
            <w:pPr>
              <w:pStyle w:val="TAL"/>
            </w:pPr>
            <w:r w:rsidRPr="000778EB">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64A117A2" w14:textId="77777777" w:rsidR="00624337" w:rsidRPr="000778EB" w:rsidRDefault="00624337" w:rsidP="00624337">
            <w:pPr>
              <w:pStyle w:val="TAL"/>
            </w:pPr>
            <w:r w:rsidRPr="000778EB">
              <w:rPr>
                <w:rFonts w:cs="Arial"/>
              </w:rPr>
              <w:t>GROUPCONFIG</w:t>
            </w:r>
          </w:p>
        </w:tc>
      </w:tr>
      <w:tr w:rsidR="00624337" w:rsidRPr="000778EB" w14:paraId="5CDFBF0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6CE04F6" w14:textId="77777777" w:rsidR="00624337" w:rsidRPr="000778EB" w:rsidRDefault="00624337" w:rsidP="00624337">
            <w:pPr>
              <w:pStyle w:val="TAL"/>
            </w:pPr>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78A12116" w14:textId="672A8614" w:rsidR="00624337" w:rsidRPr="000778EB" w:rsidRDefault="00624337" w:rsidP="00624337">
            <w:pPr>
              <w:pStyle w:val="TAL"/>
            </w:pPr>
            <w:r w:rsidRPr="000778EB">
              <w:t>Doc-</w:t>
            </w:r>
            <w:proofErr w:type="spellStart"/>
            <w:r w:rsidRPr="000778EB">
              <w:t>Sel</w:t>
            </w:r>
            <w:proofErr w:type="spellEnd"/>
            <w:r w:rsidRPr="000778EB">
              <w:t xml:space="preserve"> &amp; </w:t>
            </w:r>
            <w:del w:id="185" w:author="MCC160" w:date="2021-04-21T11:10:00Z">
              <w:r w:rsidRPr="000778EB" w:rsidDel="000C0C16">
                <w:delText>"</w:delText>
              </w:r>
            </w:del>
            <w:ins w:id="186" w:author="MCC160" w:date="2021-04-21T11:10:00Z">
              <w:r w:rsidRPr="000778EB">
                <w:t>“</w:t>
              </w:r>
            </w:ins>
            <w:r w:rsidRPr="000778EB">
              <w:t>~~</w:t>
            </w:r>
            <w:del w:id="187" w:author="MCC160" w:date="2021-04-21T11:10:00Z">
              <w:r w:rsidRPr="000778EB" w:rsidDel="000C0C16">
                <w:delText>"</w:delText>
              </w:r>
            </w:del>
            <w:ins w:id="188" w:author="MCC160" w:date="2021-04-21T11:10:00Z">
              <w:r w:rsidRPr="000778EB">
                <w:t>”</w:t>
              </w:r>
            </w:ins>
            <w:r w:rsidRPr="000778EB">
              <w:t xml:space="preserve"> &amp; Node-</w:t>
            </w:r>
            <w:proofErr w:type="spellStart"/>
            <w:r w:rsidRPr="000778EB">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587F5362" w14:textId="77777777" w:rsidR="00624337" w:rsidRPr="000778EB" w:rsidRDefault="00624337" w:rsidP="00624337">
            <w:pPr>
              <w:pStyle w:val="TAL"/>
              <w:rPr>
                <w:rFonts w:cs="Arial"/>
                <w:szCs w:val="18"/>
              </w:rPr>
            </w:pPr>
            <w:r w:rsidRPr="000778EB">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27AEC353" w14:textId="77777777" w:rsidR="00624337" w:rsidRPr="000778EB" w:rsidRDefault="00624337" w:rsidP="00624337">
            <w:pPr>
              <w:pStyle w:val="TAL"/>
            </w:pPr>
          </w:p>
        </w:tc>
        <w:tc>
          <w:tcPr>
            <w:tcW w:w="1133" w:type="dxa"/>
            <w:tcBorders>
              <w:top w:val="single" w:sz="4" w:space="0" w:color="auto"/>
              <w:left w:val="single" w:sz="4" w:space="0" w:color="auto"/>
              <w:bottom w:val="single" w:sz="4" w:space="0" w:color="auto"/>
              <w:right w:val="single" w:sz="4" w:space="0" w:color="auto"/>
            </w:tcBorders>
          </w:tcPr>
          <w:p w14:paraId="76881021" w14:textId="77777777" w:rsidR="00624337" w:rsidRPr="000778EB" w:rsidRDefault="00624337" w:rsidP="00624337">
            <w:pPr>
              <w:pStyle w:val="TAL"/>
            </w:pPr>
          </w:p>
        </w:tc>
      </w:tr>
      <w:tr w:rsidR="00624337" w:rsidRPr="000778EB" w14:paraId="11E88B74"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EB0E8FC" w14:textId="77777777" w:rsidR="00624337" w:rsidRPr="000778EB" w:rsidRDefault="00624337" w:rsidP="00624337">
            <w:pPr>
              <w:pStyle w:val="TAL"/>
            </w:pPr>
            <w:r w:rsidRPr="000778EB">
              <w:rPr>
                <w:rFonts w:eastAsia="Arial" w:cs="Arial"/>
              </w:rPr>
              <w:t xml:space="preserve">      </w:t>
            </w:r>
            <w:r w:rsidRPr="000778EB">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33E6B2CF" w14:textId="77777777" w:rsidR="00624337" w:rsidRPr="000778EB" w:rsidRDefault="00624337" w:rsidP="00624337">
            <w:pPr>
              <w:pStyle w:val="TAL"/>
            </w:pPr>
            <w:r w:rsidRPr="000778EB">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34668FEF" w14:textId="77777777" w:rsidR="00624337" w:rsidRPr="000778EB" w:rsidRDefault="00624337" w:rsidP="0062433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DAC8A68" w14:textId="77777777" w:rsidR="00624337" w:rsidRPr="000778EB" w:rsidRDefault="00624337" w:rsidP="00624337">
            <w:pPr>
              <w:pStyle w:val="TAL"/>
            </w:pPr>
          </w:p>
        </w:tc>
        <w:tc>
          <w:tcPr>
            <w:tcW w:w="1133" w:type="dxa"/>
            <w:tcBorders>
              <w:top w:val="single" w:sz="4" w:space="0" w:color="auto"/>
              <w:left w:val="single" w:sz="4" w:space="0" w:color="auto"/>
              <w:bottom w:val="single" w:sz="4" w:space="0" w:color="auto"/>
              <w:right w:val="single" w:sz="4" w:space="0" w:color="auto"/>
            </w:tcBorders>
          </w:tcPr>
          <w:p w14:paraId="3F4695AB" w14:textId="77777777" w:rsidR="00624337" w:rsidRPr="000778EB" w:rsidRDefault="00624337" w:rsidP="00624337">
            <w:pPr>
              <w:pStyle w:val="TAL"/>
            </w:pPr>
          </w:p>
        </w:tc>
      </w:tr>
      <w:tr w:rsidR="00624337" w:rsidRPr="000778EB" w14:paraId="695D8685" w14:textId="77777777" w:rsidTr="00B33558">
        <w:trPr>
          <w:cantSplit/>
          <w:jc w:val="center"/>
          <w:ins w:id="189" w:author="MCC160" w:date="2021-05-03T15:21:00Z"/>
        </w:trPr>
        <w:tc>
          <w:tcPr>
            <w:tcW w:w="2836" w:type="dxa"/>
            <w:tcBorders>
              <w:top w:val="single" w:sz="4" w:space="0" w:color="auto"/>
              <w:left w:val="single" w:sz="4" w:space="0" w:color="auto"/>
              <w:bottom w:val="single" w:sz="4" w:space="0" w:color="auto"/>
              <w:right w:val="single" w:sz="4" w:space="0" w:color="auto"/>
            </w:tcBorders>
          </w:tcPr>
          <w:p w14:paraId="1F8B183B" w14:textId="7BD6A085" w:rsidR="00624337" w:rsidRPr="000778EB" w:rsidRDefault="00624337" w:rsidP="00624337">
            <w:pPr>
              <w:pStyle w:val="TAL"/>
              <w:rPr>
                <w:ins w:id="190" w:author="MCC160" w:date="2021-05-03T15:21:00Z"/>
                <w:rFonts w:eastAsia="Arial" w:cs="Arial"/>
              </w:rPr>
            </w:pPr>
            <w:ins w:id="191" w:author="MCC160" w:date="2021-05-03T15:21:00Z">
              <w:r w:rsidRPr="000778EB">
                <w:rPr>
                  <w:rFonts w:eastAsia="Arial" w:cs="Arial"/>
                </w:rPr>
                <w:t xml:space="preserve">    </w:t>
              </w:r>
              <w:proofErr w:type="gramStart"/>
              <w:r w:rsidRPr="000778EB">
                <w:rPr>
                  <w:rFonts w:cs="Arial"/>
                </w:rPr>
                <w:t>entry[</w:t>
              </w:r>
              <w:proofErr w:type="gramEnd"/>
              <w:r w:rsidRPr="000778EB">
                <w:rPr>
                  <w:rFonts w:cs="Arial"/>
                </w:rPr>
                <w:t>2]</w:t>
              </w:r>
            </w:ins>
          </w:p>
        </w:tc>
        <w:tc>
          <w:tcPr>
            <w:tcW w:w="2126" w:type="dxa"/>
            <w:tcBorders>
              <w:top w:val="single" w:sz="4" w:space="0" w:color="auto"/>
              <w:left w:val="single" w:sz="4" w:space="0" w:color="auto"/>
              <w:bottom w:val="single" w:sz="4" w:space="0" w:color="auto"/>
              <w:right w:val="single" w:sz="4" w:space="0" w:color="auto"/>
            </w:tcBorders>
          </w:tcPr>
          <w:p w14:paraId="362D5A96" w14:textId="73D919AE" w:rsidR="00624337" w:rsidRPr="000778EB" w:rsidRDefault="00624337" w:rsidP="00624337">
            <w:pPr>
              <w:pStyle w:val="TAL"/>
              <w:rPr>
                <w:ins w:id="192" w:author="MCC160" w:date="2021-05-03T15:21:00Z"/>
                <w:rFonts w:cs="Arial"/>
              </w:rPr>
            </w:pPr>
            <w:ins w:id="193" w:author="MCC160" w:date="2021-05-03T15:21:00Z">
              <w:r w:rsidRPr="000778EB">
                <w:rPr>
                  <w:rFonts w:cs="Arial"/>
                </w:rPr>
                <w:t>optional,</w:t>
              </w:r>
              <w:r w:rsidRPr="000778EB">
                <w:rPr>
                  <w:rFonts w:cs="Arial"/>
                </w:rPr>
                <w:br/>
                <w:t>NOTE 4, 5</w:t>
              </w:r>
            </w:ins>
          </w:p>
        </w:tc>
        <w:tc>
          <w:tcPr>
            <w:tcW w:w="2126" w:type="dxa"/>
            <w:tcBorders>
              <w:top w:val="single" w:sz="4" w:space="0" w:color="auto"/>
              <w:left w:val="single" w:sz="4" w:space="0" w:color="auto"/>
              <w:bottom w:val="single" w:sz="4" w:space="0" w:color="auto"/>
              <w:right w:val="single" w:sz="4" w:space="0" w:color="auto"/>
            </w:tcBorders>
          </w:tcPr>
          <w:p w14:paraId="04F90D74" w14:textId="77777777" w:rsidR="00624337" w:rsidRPr="000778EB" w:rsidRDefault="00624337" w:rsidP="00624337">
            <w:pPr>
              <w:pStyle w:val="TAL"/>
              <w:rPr>
                <w:ins w:id="194" w:author="MCC160" w:date="2021-05-03T15: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185D043" w14:textId="6ABB22B7" w:rsidR="00624337" w:rsidRPr="000778EB" w:rsidRDefault="00624337" w:rsidP="00624337">
            <w:pPr>
              <w:pStyle w:val="TAL"/>
              <w:rPr>
                <w:ins w:id="195" w:author="MCC160" w:date="2021-05-03T15:21:00Z"/>
              </w:rPr>
            </w:pPr>
            <w:ins w:id="196" w:author="MCC160" w:date="2021-05-03T15:21:00Z">
              <w:r w:rsidRPr="000778EB">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
          <w:p w14:paraId="65939239" w14:textId="77D2AE97" w:rsidR="00624337" w:rsidRPr="000778EB" w:rsidRDefault="00624337" w:rsidP="00624337">
            <w:pPr>
              <w:pStyle w:val="TAL"/>
              <w:rPr>
                <w:ins w:id="197" w:author="MCC160" w:date="2021-05-03T15:21:00Z"/>
              </w:rPr>
            </w:pPr>
            <w:ins w:id="198" w:author="MCC160" w:date="2021-05-03T15:21:00Z">
              <w:r w:rsidRPr="000778EB">
                <w:rPr>
                  <w:rFonts w:cs="Arial"/>
                </w:rPr>
                <w:t>GROUPCONFIG_B</w:t>
              </w:r>
            </w:ins>
          </w:p>
        </w:tc>
      </w:tr>
      <w:tr w:rsidR="00624337" w:rsidRPr="000778EB" w14:paraId="7610D4BE" w14:textId="77777777" w:rsidTr="00B33558">
        <w:trPr>
          <w:cantSplit/>
          <w:jc w:val="center"/>
          <w:ins w:id="199" w:author="MCC160" w:date="2021-05-03T15:21:00Z"/>
        </w:trPr>
        <w:tc>
          <w:tcPr>
            <w:tcW w:w="2836" w:type="dxa"/>
            <w:tcBorders>
              <w:top w:val="single" w:sz="4" w:space="0" w:color="auto"/>
              <w:left w:val="single" w:sz="4" w:space="0" w:color="auto"/>
              <w:bottom w:val="single" w:sz="4" w:space="0" w:color="auto"/>
              <w:right w:val="single" w:sz="4" w:space="0" w:color="auto"/>
            </w:tcBorders>
          </w:tcPr>
          <w:p w14:paraId="40415968" w14:textId="4BCEFA48" w:rsidR="00624337" w:rsidRPr="000778EB" w:rsidRDefault="00624337" w:rsidP="00624337">
            <w:pPr>
              <w:pStyle w:val="TAL"/>
              <w:rPr>
                <w:ins w:id="200" w:author="MCC160" w:date="2021-05-03T15:21:00Z"/>
                <w:rFonts w:eastAsia="Arial" w:cs="Arial"/>
              </w:rPr>
            </w:pPr>
            <w:ins w:id="201" w:author="MCC160" w:date="2021-05-03T15:21:00Z">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260FB39D" w14:textId="56F211E2" w:rsidR="00624337" w:rsidRPr="000778EB" w:rsidRDefault="00624337" w:rsidP="00624337">
            <w:pPr>
              <w:pStyle w:val="TAL"/>
              <w:rPr>
                <w:ins w:id="202" w:author="MCC160" w:date="2021-05-03T15:21:00Z"/>
                <w:rFonts w:cs="Arial"/>
                <w:lang w:val="de-DE"/>
                <w:rPrChange w:id="203" w:author="MCC160" w:date="2021-05-03T15:21:00Z">
                  <w:rPr>
                    <w:ins w:id="204" w:author="MCC160" w:date="2021-05-03T15:21:00Z"/>
                    <w:rFonts w:cs="Arial"/>
                  </w:rPr>
                </w:rPrChange>
              </w:rPr>
            </w:pPr>
            <w:ins w:id="205" w:author="MCC160" w:date="2021-05-03T15:21:00Z">
              <w:r w:rsidRPr="000778EB">
                <w:rPr>
                  <w:lang w:val="de-DE"/>
                  <w:rPrChange w:id="206" w:author="MCC160" w:date="2021-05-03T15:21:00Z">
                    <w:rPr/>
                  </w:rPrChange>
                </w:rPr>
                <w:t>Doc-Sel_B &amp; “~~” &amp; Node-Sel</w:t>
              </w:r>
            </w:ins>
          </w:p>
        </w:tc>
        <w:tc>
          <w:tcPr>
            <w:tcW w:w="2126" w:type="dxa"/>
            <w:tcBorders>
              <w:top w:val="single" w:sz="4" w:space="0" w:color="auto"/>
              <w:left w:val="single" w:sz="4" w:space="0" w:color="auto"/>
              <w:bottom w:val="single" w:sz="4" w:space="0" w:color="auto"/>
              <w:right w:val="single" w:sz="4" w:space="0" w:color="auto"/>
            </w:tcBorders>
          </w:tcPr>
          <w:p w14:paraId="436A56CA" w14:textId="4E2F5365" w:rsidR="00624337" w:rsidRPr="000778EB" w:rsidRDefault="00624337" w:rsidP="00624337">
            <w:pPr>
              <w:pStyle w:val="TAL"/>
              <w:rPr>
                <w:ins w:id="207" w:author="MCC160" w:date="2021-05-03T15:21:00Z"/>
                <w:rFonts w:cs="Arial"/>
                <w:szCs w:val="18"/>
              </w:rPr>
            </w:pPr>
            <w:ins w:id="208" w:author="MCC160" w:date="2021-05-03T15:21:00Z">
              <w:r w:rsidRPr="000778EB">
                <w:rPr>
                  <w:rFonts w:cs="Arial"/>
                  <w:szCs w:val="18"/>
                </w:rPr>
                <w:t>MCPTT-GKTP document (NOTE 6, 7)</w:t>
              </w:r>
            </w:ins>
          </w:p>
        </w:tc>
        <w:tc>
          <w:tcPr>
            <w:tcW w:w="1418" w:type="dxa"/>
            <w:tcBorders>
              <w:top w:val="single" w:sz="4" w:space="0" w:color="auto"/>
              <w:left w:val="single" w:sz="4" w:space="0" w:color="auto"/>
              <w:bottom w:val="single" w:sz="4" w:space="0" w:color="auto"/>
              <w:right w:val="single" w:sz="4" w:space="0" w:color="auto"/>
            </w:tcBorders>
          </w:tcPr>
          <w:p w14:paraId="61906B88" w14:textId="77777777" w:rsidR="00624337" w:rsidRPr="000778EB" w:rsidRDefault="00624337" w:rsidP="00624337">
            <w:pPr>
              <w:pStyle w:val="TAL"/>
              <w:rPr>
                <w:ins w:id="209" w:author="MCC160" w:date="2021-05-03T15:21:00Z"/>
              </w:rPr>
            </w:pPr>
          </w:p>
        </w:tc>
        <w:tc>
          <w:tcPr>
            <w:tcW w:w="1133" w:type="dxa"/>
            <w:tcBorders>
              <w:top w:val="single" w:sz="4" w:space="0" w:color="auto"/>
              <w:left w:val="single" w:sz="4" w:space="0" w:color="auto"/>
              <w:bottom w:val="single" w:sz="4" w:space="0" w:color="auto"/>
              <w:right w:val="single" w:sz="4" w:space="0" w:color="auto"/>
            </w:tcBorders>
          </w:tcPr>
          <w:p w14:paraId="7C7A2CAD" w14:textId="77777777" w:rsidR="00624337" w:rsidRPr="000778EB" w:rsidRDefault="00624337" w:rsidP="00624337">
            <w:pPr>
              <w:pStyle w:val="TAL"/>
              <w:rPr>
                <w:ins w:id="210" w:author="MCC160" w:date="2021-05-03T15:21:00Z"/>
              </w:rPr>
            </w:pPr>
          </w:p>
        </w:tc>
      </w:tr>
      <w:tr w:rsidR="00624337" w:rsidRPr="000778EB" w14:paraId="1700C8DD" w14:textId="77777777" w:rsidTr="00B33558">
        <w:trPr>
          <w:cantSplit/>
          <w:jc w:val="center"/>
          <w:ins w:id="211" w:author="MCC160" w:date="2021-05-03T15:21:00Z"/>
        </w:trPr>
        <w:tc>
          <w:tcPr>
            <w:tcW w:w="2836" w:type="dxa"/>
            <w:tcBorders>
              <w:top w:val="single" w:sz="4" w:space="0" w:color="auto"/>
              <w:left w:val="single" w:sz="4" w:space="0" w:color="auto"/>
              <w:bottom w:val="single" w:sz="4" w:space="0" w:color="auto"/>
              <w:right w:val="single" w:sz="4" w:space="0" w:color="auto"/>
            </w:tcBorders>
          </w:tcPr>
          <w:p w14:paraId="21EAF630" w14:textId="089F319F" w:rsidR="00624337" w:rsidRPr="000778EB" w:rsidRDefault="00624337" w:rsidP="00624337">
            <w:pPr>
              <w:pStyle w:val="TAL"/>
              <w:rPr>
                <w:ins w:id="212" w:author="MCC160" w:date="2021-05-03T15:21:00Z"/>
                <w:rFonts w:eastAsia="Arial" w:cs="Arial"/>
              </w:rPr>
            </w:pPr>
            <w:ins w:id="213" w:author="MCC160" w:date="2021-05-03T15:21:00Z">
              <w:r w:rsidRPr="000778EB">
                <w:rPr>
                  <w:rFonts w:eastAsia="Arial" w:cs="Arial"/>
                </w:rPr>
                <w:t xml:space="preserve">      </w:t>
              </w:r>
              <w:r w:rsidRPr="000778EB">
                <w:rPr>
                  <w:rFonts w:cs="Arial"/>
                </w:rPr>
                <w:t>display-name</w:t>
              </w:r>
            </w:ins>
          </w:p>
        </w:tc>
        <w:tc>
          <w:tcPr>
            <w:tcW w:w="2126" w:type="dxa"/>
            <w:tcBorders>
              <w:top w:val="single" w:sz="4" w:space="0" w:color="auto"/>
              <w:left w:val="single" w:sz="4" w:space="0" w:color="auto"/>
              <w:bottom w:val="single" w:sz="4" w:space="0" w:color="auto"/>
              <w:right w:val="single" w:sz="4" w:space="0" w:color="auto"/>
            </w:tcBorders>
          </w:tcPr>
          <w:p w14:paraId="4DF3465C" w14:textId="5E3F51C3" w:rsidR="00624337" w:rsidRPr="000778EB" w:rsidRDefault="00624337" w:rsidP="00624337">
            <w:pPr>
              <w:pStyle w:val="TAL"/>
              <w:rPr>
                <w:ins w:id="214" w:author="MCC160" w:date="2021-05-03T15:21:00Z"/>
                <w:rFonts w:cs="Arial"/>
              </w:rPr>
            </w:pPr>
            <w:ins w:id="215" w:author="MCC160" w:date="2021-05-03T15:21:00Z">
              <w:r w:rsidRPr="000778EB">
                <w:rPr>
                  <w:rFonts w:cs="Arial"/>
                </w:rPr>
                <w:t>Not present</w:t>
              </w:r>
            </w:ins>
          </w:p>
        </w:tc>
        <w:tc>
          <w:tcPr>
            <w:tcW w:w="2126" w:type="dxa"/>
            <w:tcBorders>
              <w:top w:val="single" w:sz="4" w:space="0" w:color="auto"/>
              <w:left w:val="single" w:sz="4" w:space="0" w:color="auto"/>
              <w:bottom w:val="single" w:sz="4" w:space="0" w:color="auto"/>
              <w:right w:val="single" w:sz="4" w:space="0" w:color="auto"/>
            </w:tcBorders>
          </w:tcPr>
          <w:p w14:paraId="08DF16BC" w14:textId="77777777" w:rsidR="00624337" w:rsidRPr="000778EB" w:rsidRDefault="00624337" w:rsidP="00624337">
            <w:pPr>
              <w:pStyle w:val="TAL"/>
              <w:rPr>
                <w:ins w:id="216" w:author="MCC160" w:date="2021-05-03T15: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77DF91" w14:textId="77777777" w:rsidR="00624337" w:rsidRPr="000778EB" w:rsidRDefault="00624337" w:rsidP="00624337">
            <w:pPr>
              <w:pStyle w:val="TAL"/>
              <w:rPr>
                <w:ins w:id="217" w:author="MCC160" w:date="2021-05-03T15:21:00Z"/>
              </w:rPr>
            </w:pPr>
          </w:p>
        </w:tc>
        <w:tc>
          <w:tcPr>
            <w:tcW w:w="1133" w:type="dxa"/>
            <w:tcBorders>
              <w:top w:val="single" w:sz="4" w:space="0" w:color="auto"/>
              <w:left w:val="single" w:sz="4" w:space="0" w:color="auto"/>
              <w:bottom w:val="single" w:sz="4" w:space="0" w:color="auto"/>
              <w:right w:val="single" w:sz="4" w:space="0" w:color="auto"/>
            </w:tcBorders>
          </w:tcPr>
          <w:p w14:paraId="1EC8C380" w14:textId="77777777" w:rsidR="00624337" w:rsidRPr="000778EB" w:rsidRDefault="00624337" w:rsidP="00624337">
            <w:pPr>
              <w:pStyle w:val="TAL"/>
              <w:rPr>
                <w:ins w:id="218" w:author="MCC160" w:date="2021-05-03T15:21:00Z"/>
              </w:rPr>
            </w:pPr>
          </w:p>
        </w:tc>
      </w:tr>
      <w:tr w:rsidR="00624337" w:rsidRPr="000778EB" w14:paraId="3440D577" w14:textId="77777777" w:rsidTr="00B33558">
        <w:trPr>
          <w:cantSplit/>
          <w:jc w:val="center"/>
          <w:ins w:id="219" w:author="MCC160" w:date="2021-05-03T15:21:00Z"/>
        </w:trPr>
        <w:tc>
          <w:tcPr>
            <w:tcW w:w="2836" w:type="dxa"/>
            <w:tcBorders>
              <w:top w:val="single" w:sz="4" w:space="0" w:color="auto"/>
              <w:left w:val="single" w:sz="4" w:space="0" w:color="auto"/>
              <w:bottom w:val="single" w:sz="4" w:space="0" w:color="auto"/>
              <w:right w:val="single" w:sz="4" w:space="0" w:color="auto"/>
            </w:tcBorders>
          </w:tcPr>
          <w:p w14:paraId="7F328598" w14:textId="09211D92" w:rsidR="00624337" w:rsidRPr="000778EB" w:rsidRDefault="00624337" w:rsidP="00624337">
            <w:pPr>
              <w:pStyle w:val="TAL"/>
              <w:rPr>
                <w:ins w:id="220" w:author="MCC160" w:date="2021-05-03T15:21:00Z"/>
                <w:rFonts w:eastAsia="Arial" w:cs="Arial"/>
              </w:rPr>
            </w:pPr>
            <w:ins w:id="221" w:author="MCC160" w:date="2021-05-03T15:21:00Z">
              <w:r w:rsidRPr="000778EB">
                <w:rPr>
                  <w:rFonts w:eastAsia="Arial" w:cs="Arial"/>
                </w:rPr>
                <w:t xml:space="preserve">    </w:t>
              </w:r>
              <w:proofErr w:type="gramStart"/>
              <w:r w:rsidRPr="000778EB">
                <w:rPr>
                  <w:rFonts w:cs="Arial"/>
                </w:rPr>
                <w:t>entry[</w:t>
              </w:r>
              <w:proofErr w:type="gramEnd"/>
              <w:r w:rsidRPr="000778EB">
                <w:rPr>
                  <w:rFonts w:cs="Arial"/>
                </w:rPr>
                <w:t>2]</w:t>
              </w:r>
            </w:ins>
          </w:p>
        </w:tc>
        <w:tc>
          <w:tcPr>
            <w:tcW w:w="2126" w:type="dxa"/>
            <w:tcBorders>
              <w:top w:val="single" w:sz="4" w:space="0" w:color="auto"/>
              <w:left w:val="single" w:sz="4" w:space="0" w:color="auto"/>
              <w:bottom w:val="single" w:sz="4" w:space="0" w:color="auto"/>
              <w:right w:val="single" w:sz="4" w:space="0" w:color="auto"/>
            </w:tcBorders>
          </w:tcPr>
          <w:p w14:paraId="503C0709" w14:textId="56780D1B" w:rsidR="00624337" w:rsidRPr="000778EB" w:rsidRDefault="00624337" w:rsidP="00624337">
            <w:pPr>
              <w:pStyle w:val="TAL"/>
              <w:rPr>
                <w:ins w:id="222" w:author="MCC160" w:date="2021-05-03T15:21:00Z"/>
                <w:rFonts w:cs="Arial"/>
              </w:rPr>
            </w:pPr>
            <w:ins w:id="223" w:author="MCC160" w:date="2021-05-03T15:21:00Z">
              <w:r w:rsidRPr="000778EB">
                <w:rPr>
                  <w:rFonts w:cs="Arial"/>
                </w:rPr>
                <w:t>optional,</w:t>
              </w:r>
              <w:r w:rsidRPr="000778EB">
                <w:rPr>
                  <w:rFonts w:cs="Arial"/>
                </w:rPr>
                <w:br/>
                <w:t>NOTE 4, 5</w:t>
              </w:r>
            </w:ins>
          </w:p>
        </w:tc>
        <w:tc>
          <w:tcPr>
            <w:tcW w:w="2126" w:type="dxa"/>
            <w:tcBorders>
              <w:top w:val="single" w:sz="4" w:space="0" w:color="auto"/>
              <w:left w:val="single" w:sz="4" w:space="0" w:color="auto"/>
              <w:bottom w:val="single" w:sz="4" w:space="0" w:color="auto"/>
              <w:right w:val="single" w:sz="4" w:space="0" w:color="auto"/>
            </w:tcBorders>
          </w:tcPr>
          <w:p w14:paraId="29E6D6FD" w14:textId="77777777" w:rsidR="00624337" w:rsidRPr="000778EB" w:rsidRDefault="00624337" w:rsidP="00624337">
            <w:pPr>
              <w:pStyle w:val="TAL"/>
              <w:rPr>
                <w:ins w:id="224" w:author="MCC160" w:date="2021-05-03T15: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7D25EE9" w14:textId="569B9EF2" w:rsidR="00624337" w:rsidRPr="000778EB" w:rsidRDefault="00624337" w:rsidP="00624337">
            <w:pPr>
              <w:pStyle w:val="TAL"/>
              <w:rPr>
                <w:ins w:id="225" w:author="MCC160" w:date="2021-05-03T15:21:00Z"/>
              </w:rPr>
            </w:pPr>
            <w:ins w:id="226" w:author="MCC160" w:date="2021-05-03T15:21:00Z">
              <w:r w:rsidRPr="000778EB">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
          <w:p w14:paraId="7C8FD08E" w14:textId="3103B4FE" w:rsidR="00624337" w:rsidRPr="000778EB" w:rsidRDefault="00624337" w:rsidP="00624337">
            <w:pPr>
              <w:pStyle w:val="TAL"/>
              <w:rPr>
                <w:ins w:id="227" w:author="MCC160" w:date="2021-05-03T15:21:00Z"/>
              </w:rPr>
            </w:pPr>
            <w:ins w:id="228" w:author="MCC160" w:date="2021-05-03T15:21:00Z">
              <w:r w:rsidRPr="000778EB">
                <w:rPr>
                  <w:rFonts w:cs="Arial"/>
                </w:rPr>
                <w:t>GROUPCONFIG_C</w:t>
              </w:r>
            </w:ins>
          </w:p>
        </w:tc>
      </w:tr>
      <w:tr w:rsidR="00624337" w:rsidRPr="000778EB" w14:paraId="28412D57" w14:textId="77777777" w:rsidTr="00B33558">
        <w:trPr>
          <w:cantSplit/>
          <w:jc w:val="center"/>
          <w:ins w:id="229" w:author="MCC160" w:date="2021-05-03T15:21:00Z"/>
        </w:trPr>
        <w:tc>
          <w:tcPr>
            <w:tcW w:w="2836" w:type="dxa"/>
            <w:tcBorders>
              <w:top w:val="single" w:sz="4" w:space="0" w:color="auto"/>
              <w:left w:val="single" w:sz="4" w:space="0" w:color="auto"/>
              <w:bottom w:val="single" w:sz="4" w:space="0" w:color="auto"/>
              <w:right w:val="single" w:sz="4" w:space="0" w:color="auto"/>
            </w:tcBorders>
          </w:tcPr>
          <w:p w14:paraId="3BB8D2AC" w14:textId="0F1852C7" w:rsidR="00624337" w:rsidRPr="000778EB" w:rsidRDefault="00624337" w:rsidP="00624337">
            <w:pPr>
              <w:pStyle w:val="TAL"/>
              <w:rPr>
                <w:ins w:id="230" w:author="MCC160" w:date="2021-05-03T15:21:00Z"/>
                <w:rFonts w:eastAsia="Arial" w:cs="Arial"/>
              </w:rPr>
            </w:pPr>
            <w:ins w:id="231" w:author="MCC160" w:date="2021-05-03T15:21:00Z">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3C76DAAA" w14:textId="16B8A327" w:rsidR="00624337" w:rsidRPr="000778EB" w:rsidRDefault="00624337" w:rsidP="00624337">
            <w:pPr>
              <w:pStyle w:val="TAL"/>
              <w:rPr>
                <w:ins w:id="232" w:author="MCC160" w:date="2021-05-03T15:21:00Z"/>
                <w:rFonts w:cs="Arial"/>
                <w:lang w:val="de-DE"/>
                <w:rPrChange w:id="233" w:author="MCC160" w:date="2021-05-03T15:21:00Z">
                  <w:rPr>
                    <w:ins w:id="234" w:author="MCC160" w:date="2021-05-03T15:21:00Z"/>
                    <w:rFonts w:cs="Arial"/>
                  </w:rPr>
                </w:rPrChange>
              </w:rPr>
            </w:pPr>
            <w:ins w:id="235" w:author="MCC160" w:date="2021-05-03T15:21:00Z">
              <w:r w:rsidRPr="000778EB">
                <w:rPr>
                  <w:lang w:val="de-DE"/>
                  <w:rPrChange w:id="236" w:author="MCC160" w:date="2021-05-03T15:21:00Z">
                    <w:rPr/>
                  </w:rPrChange>
                </w:rPr>
                <w:t>Doc-Sel_C &amp; “~~” &amp; Node-Sel</w:t>
              </w:r>
            </w:ins>
          </w:p>
        </w:tc>
        <w:tc>
          <w:tcPr>
            <w:tcW w:w="2126" w:type="dxa"/>
            <w:tcBorders>
              <w:top w:val="single" w:sz="4" w:space="0" w:color="auto"/>
              <w:left w:val="single" w:sz="4" w:space="0" w:color="auto"/>
              <w:bottom w:val="single" w:sz="4" w:space="0" w:color="auto"/>
              <w:right w:val="single" w:sz="4" w:space="0" w:color="auto"/>
            </w:tcBorders>
          </w:tcPr>
          <w:p w14:paraId="36AF7EDB" w14:textId="4478FBB3" w:rsidR="00624337" w:rsidRPr="000778EB" w:rsidRDefault="00624337" w:rsidP="00624337">
            <w:pPr>
              <w:pStyle w:val="TAL"/>
              <w:rPr>
                <w:ins w:id="237" w:author="MCC160" w:date="2021-05-03T15:21:00Z"/>
                <w:rFonts w:cs="Arial"/>
                <w:szCs w:val="18"/>
              </w:rPr>
            </w:pPr>
            <w:ins w:id="238" w:author="MCC160" w:date="2021-05-03T15:21:00Z">
              <w:r w:rsidRPr="000778EB">
                <w:rPr>
                  <w:rFonts w:cs="Arial"/>
                  <w:szCs w:val="18"/>
                </w:rPr>
                <w:t>MCPTT-GKTP document (NOTE 6, 7)</w:t>
              </w:r>
            </w:ins>
          </w:p>
        </w:tc>
        <w:tc>
          <w:tcPr>
            <w:tcW w:w="1418" w:type="dxa"/>
            <w:tcBorders>
              <w:top w:val="single" w:sz="4" w:space="0" w:color="auto"/>
              <w:left w:val="single" w:sz="4" w:space="0" w:color="auto"/>
              <w:bottom w:val="single" w:sz="4" w:space="0" w:color="auto"/>
              <w:right w:val="single" w:sz="4" w:space="0" w:color="auto"/>
            </w:tcBorders>
          </w:tcPr>
          <w:p w14:paraId="05A25BE6" w14:textId="77777777" w:rsidR="00624337" w:rsidRPr="000778EB" w:rsidRDefault="00624337" w:rsidP="00624337">
            <w:pPr>
              <w:pStyle w:val="TAL"/>
              <w:rPr>
                <w:ins w:id="239" w:author="MCC160" w:date="2021-05-03T15:21:00Z"/>
              </w:rPr>
            </w:pPr>
          </w:p>
        </w:tc>
        <w:tc>
          <w:tcPr>
            <w:tcW w:w="1133" w:type="dxa"/>
            <w:tcBorders>
              <w:top w:val="single" w:sz="4" w:space="0" w:color="auto"/>
              <w:left w:val="single" w:sz="4" w:space="0" w:color="auto"/>
              <w:bottom w:val="single" w:sz="4" w:space="0" w:color="auto"/>
              <w:right w:val="single" w:sz="4" w:space="0" w:color="auto"/>
            </w:tcBorders>
          </w:tcPr>
          <w:p w14:paraId="40AC2CD8" w14:textId="77777777" w:rsidR="00624337" w:rsidRPr="000778EB" w:rsidRDefault="00624337" w:rsidP="00624337">
            <w:pPr>
              <w:pStyle w:val="TAL"/>
              <w:rPr>
                <w:ins w:id="240" w:author="MCC160" w:date="2021-05-03T15:21:00Z"/>
              </w:rPr>
            </w:pPr>
          </w:p>
        </w:tc>
      </w:tr>
      <w:tr w:rsidR="00624337" w:rsidRPr="000778EB" w14:paraId="6DB4FCBE" w14:textId="77777777" w:rsidTr="00B33558">
        <w:trPr>
          <w:cantSplit/>
          <w:jc w:val="center"/>
          <w:ins w:id="241" w:author="MCC160" w:date="2021-05-03T15:21:00Z"/>
        </w:trPr>
        <w:tc>
          <w:tcPr>
            <w:tcW w:w="2836" w:type="dxa"/>
            <w:tcBorders>
              <w:top w:val="single" w:sz="4" w:space="0" w:color="auto"/>
              <w:left w:val="single" w:sz="4" w:space="0" w:color="auto"/>
              <w:bottom w:val="single" w:sz="4" w:space="0" w:color="auto"/>
              <w:right w:val="single" w:sz="4" w:space="0" w:color="auto"/>
            </w:tcBorders>
          </w:tcPr>
          <w:p w14:paraId="338F7D52" w14:textId="705CC84F" w:rsidR="00624337" w:rsidRPr="000778EB" w:rsidRDefault="00624337" w:rsidP="00624337">
            <w:pPr>
              <w:pStyle w:val="TAL"/>
              <w:rPr>
                <w:ins w:id="242" w:author="MCC160" w:date="2021-05-03T15:21:00Z"/>
                <w:rFonts w:eastAsia="Arial" w:cs="Arial"/>
              </w:rPr>
            </w:pPr>
            <w:ins w:id="243" w:author="MCC160" w:date="2021-05-03T15:21:00Z">
              <w:r w:rsidRPr="000778EB">
                <w:rPr>
                  <w:rFonts w:eastAsia="Arial" w:cs="Arial"/>
                </w:rPr>
                <w:t xml:space="preserve">      </w:t>
              </w:r>
              <w:r w:rsidRPr="000778EB">
                <w:rPr>
                  <w:rFonts w:cs="Arial"/>
                </w:rPr>
                <w:t>display-name</w:t>
              </w:r>
            </w:ins>
          </w:p>
        </w:tc>
        <w:tc>
          <w:tcPr>
            <w:tcW w:w="2126" w:type="dxa"/>
            <w:tcBorders>
              <w:top w:val="single" w:sz="4" w:space="0" w:color="auto"/>
              <w:left w:val="single" w:sz="4" w:space="0" w:color="auto"/>
              <w:bottom w:val="single" w:sz="4" w:space="0" w:color="auto"/>
              <w:right w:val="single" w:sz="4" w:space="0" w:color="auto"/>
            </w:tcBorders>
          </w:tcPr>
          <w:p w14:paraId="22C77750" w14:textId="327D6713" w:rsidR="00624337" w:rsidRPr="000778EB" w:rsidRDefault="00624337" w:rsidP="00624337">
            <w:pPr>
              <w:pStyle w:val="TAL"/>
              <w:rPr>
                <w:ins w:id="244" w:author="MCC160" w:date="2021-05-03T15:21:00Z"/>
                <w:rFonts w:cs="Arial"/>
              </w:rPr>
            </w:pPr>
            <w:ins w:id="245" w:author="MCC160" w:date="2021-05-03T15:21:00Z">
              <w:r w:rsidRPr="000778EB">
                <w:rPr>
                  <w:rFonts w:cs="Arial"/>
                </w:rPr>
                <w:t>Not present</w:t>
              </w:r>
            </w:ins>
          </w:p>
        </w:tc>
        <w:tc>
          <w:tcPr>
            <w:tcW w:w="2126" w:type="dxa"/>
            <w:tcBorders>
              <w:top w:val="single" w:sz="4" w:space="0" w:color="auto"/>
              <w:left w:val="single" w:sz="4" w:space="0" w:color="auto"/>
              <w:bottom w:val="single" w:sz="4" w:space="0" w:color="auto"/>
              <w:right w:val="single" w:sz="4" w:space="0" w:color="auto"/>
            </w:tcBorders>
          </w:tcPr>
          <w:p w14:paraId="593902F4" w14:textId="77777777" w:rsidR="00624337" w:rsidRPr="000778EB" w:rsidRDefault="00624337" w:rsidP="00624337">
            <w:pPr>
              <w:pStyle w:val="TAL"/>
              <w:rPr>
                <w:ins w:id="246" w:author="MCC160" w:date="2021-05-03T15: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332663" w14:textId="77777777" w:rsidR="00624337" w:rsidRPr="000778EB" w:rsidRDefault="00624337" w:rsidP="00624337">
            <w:pPr>
              <w:pStyle w:val="TAL"/>
              <w:rPr>
                <w:ins w:id="247" w:author="MCC160" w:date="2021-05-03T15:21:00Z"/>
              </w:rPr>
            </w:pPr>
          </w:p>
        </w:tc>
        <w:tc>
          <w:tcPr>
            <w:tcW w:w="1133" w:type="dxa"/>
            <w:tcBorders>
              <w:top w:val="single" w:sz="4" w:space="0" w:color="auto"/>
              <w:left w:val="single" w:sz="4" w:space="0" w:color="auto"/>
              <w:bottom w:val="single" w:sz="4" w:space="0" w:color="auto"/>
              <w:right w:val="single" w:sz="4" w:space="0" w:color="auto"/>
            </w:tcBorders>
          </w:tcPr>
          <w:p w14:paraId="7454A118" w14:textId="77777777" w:rsidR="00624337" w:rsidRPr="000778EB" w:rsidRDefault="00624337" w:rsidP="00624337">
            <w:pPr>
              <w:pStyle w:val="TAL"/>
              <w:rPr>
                <w:ins w:id="248" w:author="MCC160" w:date="2021-05-03T15:21:00Z"/>
              </w:rPr>
            </w:pPr>
          </w:p>
        </w:tc>
      </w:tr>
      <w:tr w:rsidR="00624337" w:rsidRPr="000778EB" w14:paraId="3C5864B8" w14:textId="77777777" w:rsidTr="00B33558">
        <w:trPr>
          <w:cantSplit/>
          <w:jc w:val="center"/>
          <w:ins w:id="249" w:author="MCC160" w:date="2021-05-04T13:40:00Z"/>
        </w:trPr>
        <w:tc>
          <w:tcPr>
            <w:tcW w:w="2836" w:type="dxa"/>
            <w:tcBorders>
              <w:top w:val="single" w:sz="4" w:space="0" w:color="auto"/>
              <w:left w:val="single" w:sz="4" w:space="0" w:color="auto"/>
              <w:bottom w:val="single" w:sz="4" w:space="0" w:color="auto"/>
              <w:right w:val="single" w:sz="4" w:space="0" w:color="auto"/>
            </w:tcBorders>
          </w:tcPr>
          <w:p w14:paraId="2A7E99B2" w14:textId="61A47B80" w:rsidR="00624337" w:rsidRPr="000778EB" w:rsidRDefault="00624337" w:rsidP="00624337">
            <w:pPr>
              <w:pStyle w:val="TAL"/>
              <w:rPr>
                <w:ins w:id="250" w:author="MCC160" w:date="2021-05-04T13:40:00Z"/>
                <w:rFonts w:eastAsia="Arial" w:cs="Arial"/>
              </w:rPr>
            </w:pPr>
            <w:ins w:id="251" w:author="MCC160" w:date="2021-05-04T13:41:00Z">
              <w:r w:rsidRPr="000778EB">
                <w:rPr>
                  <w:rFonts w:eastAsia="Arial" w:cs="Arial"/>
                </w:rPr>
                <w:t xml:space="preserve">    </w:t>
              </w:r>
              <w:proofErr w:type="gramStart"/>
              <w:r w:rsidRPr="000778EB">
                <w:rPr>
                  <w:rFonts w:cs="Arial"/>
                </w:rPr>
                <w:t>entry[</w:t>
              </w:r>
              <w:proofErr w:type="gramEnd"/>
              <w:r w:rsidRPr="000778EB">
                <w:rPr>
                  <w:rFonts w:cs="Arial"/>
                </w:rPr>
                <w:t>2]</w:t>
              </w:r>
            </w:ins>
          </w:p>
        </w:tc>
        <w:tc>
          <w:tcPr>
            <w:tcW w:w="2126" w:type="dxa"/>
            <w:tcBorders>
              <w:top w:val="single" w:sz="4" w:space="0" w:color="auto"/>
              <w:left w:val="single" w:sz="4" w:space="0" w:color="auto"/>
              <w:bottom w:val="single" w:sz="4" w:space="0" w:color="auto"/>
              <w:right w:val="single" w:sz="4" w:space="0" w:color="auto"/>
            </w:tcBorders>
          </w:tcPr>
          <w:p w14:paraId="55DB1762" w14:textId="7E22BDA1" w:rsidR="00624337" w:rsidRPr="000778EB" w:rsidRDefault="00624337" w:rsidP="00624337">
            <w:pPr>
              <w:pStyle w:val="TAL"/>
              <w:rPr>
                <w:ins w:id="252" w:author="MCC160" w:date="2021-05-04T13:40:00Z"/>
                <w:rFonts w:cs="Arial"/>
              </w:rPr>
            </w:pPr>
            <w:ins w:id="253" w:author="MCC160" w:date="2021-05-04T13:41:00Z">
              <w:r w:rsidRPr="000778EB">
                <w:rPr>
                  <w:rFonts w:cs="Arial"/>
                </w:rPr>
                <w:t>optional,</w:t>
              </w:r>
              <w:r w:rsidRPr="000778EB">
                <w:rPr>
                  <w:rFonts w:cs="Arial"/>
                </w:rPr>
                <w:br/>
                <w:t>NOTE 4, 5</w:t>
              </w:r>
            </w:ins>
          </w:p>
        </w:tc>
        <w:tc>
          <w:tcPr>
            <w:tcW w:w="2126" w:type="dxa"/>
            <w:tcBorders>
              <w:top w:val="single" w:sz="4" w:space="0" w:color="auto"/>
              <w:left w:val="single" w:sz="4" w:space="0" w:color="auto"/>
              <w:bottom w:val="single" w:sz="4" w:space="0" w:color="auto"/>
              <w:right w:val="single" w:sz="4" w:space="0" w:color="auto"/>
            </w:tcBorders>
          </w:tcPr>
          <w:p w14:paraId="511CDCA6" w14:textId="77777777" w:rsidR="00624337" w:rsidRPr="000778EB" w:rsidRDefault="00624337" w:rsidP="00624337">
            <w:pPr>
              <w:pStyle w:val="TAL"/>
              <w:rPr>
                <w:ins w:id="254" w:author="MCC160" w:date="2021-05-04T13:4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B49A22C" w14:textId="15D1CB6B" w:rsidR="00624337" w:rsidRPr="000778EB" w:rsidRDefault="00624337" w:rsidP="00624337">
            <w:pPr>
              <w:pStyle w:val="TAL"/>
              <w:rPr>
                <w:ins w:id="255" w:author="MCC160" w:date="2021-05-04T13:40:00Z"/>
              </w:rPr>
            </w:pPr>
            <w:ins w:id="256" w:author="MCC160" w:date="2021-05-04T13:41:00Z">
              <w:r w:rsidRPr="000778EB">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
          <w:p w14:paraId="32DF51F8" w14:textId="7D28F3EF" w:rsidR="00624337" w:rsidRPr="000778EB" w:rsidRDefault="00624337" w:rsidP="00624337">
            <w:pPr>
              <w:pStyle w:val="TAL"/>
              <w:rPr>
                <w:ins w:id="257" w:author="MCC160" w:date="2021-05-04T13:40:00Z"/>
              </w:rPr>
            </w:pPr>
            <w:ins w:id="258" w:author="MCC160" w:date="2021-05-04T13:41:00Z">
              <w:r w:rsidRPr="000778EB">
                <w:rPr>
                  <w:rFonts w:cs="Arial"/>
                </w:rPr>
                <w:t>GROUPCONFIG_T</w:t>
              </w:r>
            </w:ins>
          </w:p>
        </w:tc>
      </w:tr>
      <w:tr w:rsidR="00624337" w:rsidRPr="000778EB" w14:paraId="5DD0543A" w14:textId="77777777" w:rsidTr="00B33558">
        <w:trPr>
          <w:cantSplit/>
          <w:jc w:val="center"/>
          <w:ins w:id="259" w:author="MCC160" w:date="2021-05-04T13:40:00Z"/>
        </w:trPr>
        <w:tc>
          <w:tcPr>
            <w:tcW w:w="2836" w:type="dxa"/>
            <w:tcBorders>
              <w:top w:val="single" w:sz="4" w:space="0" w:color="auto"/>
              <w:left w:val="single" w:sz="4" w:space="0" w:color="auto"/>
              <w:bottom w:val="single" w:sz="4" w:space="0" w:color="auto"/>
              <w:right w:val="single" w:sz="4" w:space="0" w:color="auto"/>
            </w:tcBorders>
          </w:tcPr>
          <w:p w14:paraId="1547DB8C" w14:textId="31DBD913" w:rsidR="00624337" w:rsidRPr="000778EB" w:rsidRDefault="00624337" w:rsidP="00624337">
            <w:pPr>
              <w:pStyle w:val="TAL"/>
              <w:rPr>
                <w:ins w:id="260" w:author="MCC160" w:date="2021-05-04T13:40:00Z"/>
                <w:rFonts w:eastAsia="Arial" w:cs="Arial"/>
              </w:rPr>
            </w:pPr>
            <w:ins w:id="261" w:author="MCC160" w:date="2021-05-04T13:41:00Z">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00BE3818" w14:textId="078E9F9B" w:rsidR="00624337" w:rsidRPr="000778EB" w:rsidRDefault="00624337" w:rsidP="00624337">
            <w:pPr>
              <w:pStyle w:val="TAL"/>
              <w:rPr>
                <w:ins w:id="262" w:author="MCC160" w:date="2021-05-04T13:40:00Z"/>
                <w:rFonts w:cs="Arial"/>
                <w:lang w:val="de-DE"/>
                <w:rPrChange w:id="263" w:author="MCC160" w:date="2021-05-04T13:41:00Z">
                  <w:rPr>
                    <w:ins w:id="264" w:author="MCC160" w:date="2021-05-04T13:40:00Z"/>
                    <w:rFonts w:cs="Arial"/>
                  </w:rPr>
                </w:rPrChange>
              </w:rPr>
            </w:pPr>
            <w:ins w:id="265" w:author="MCC160" w:date="2021-05-04T13:41:00Z">
              <w:r w:rsidRPr="000778EB">
                <w:rPr>
                  <w:lang w:val="de-DE"/>
                </w:rPr>
                <w:t>Doc-Sel_T &amp; “~~” &amp; Node-Sel</w:t>
              </w:r>
            </w:ins>
          </w:p>
        </w:tc>
        <w:tc>
          <w:tcPr>
            <w:tcW w:w="2126" w:type="dxa"/>
            <w:tcBorders>
              <w:top w:val="single" w:sz="4" w:space="0" w:color="auto"/>
              <w:left w:val="single" w:sz="4" w:space="0" w:color="auto"/>
              <w:bottom w:val="single" w:sz="4" w:space="0" w:color="auto"/>
              <w:right w:val="single" w:sz="4" w:space="0" w:color="auto"/>
            </w:tcBorders>
          </w:tcPr>
          <w:p w14:paraId="1C7AA6F8" w14:textId="1E6C2919" w:rsidR="00624337" w:rsidRPr="000778EB" w:rsidRDefault="00624337" w:rsidP="00624337">
            <w:pPr>
              <w:pStyle w:val="TAL"/>
              <w:rPr>
                <w:ins w:id="266" w:author="MCC160" w:date="2021-05-04T13:40:00Z"/>
                <w:rFonts w:cs="Arial"/>
                <w:szCs w:val="18"/>
              </w:rPr>
            </w:pPr>
            <w:ins w:id="267" w:author="MCC160" w:date="2021-05-04T13:41:00Z">
              <w:r w:rsidRPr="000778EB">
                <w:rPr>
                  <w:rFonts w:cs="Arial"/>
                  <w:szCs w:val="18"/>
                </w:rPr>
                <w:t>MCPTT-GKTP document (NOTE 6, 7)</w:t>
              </w:r>
            </w:ins>
          </w:p>
        </w:tc>
        <w:tc>
          <w:tcPr>
            <w:tcW w:w="1418" w:type="dxa"/>
            <w:tcBorders>
              <w:top w:val="single" w:sz="4" w:space="0" w:color="auto"/>
              <w:left w:val="single" w:sz="4" w:space="0" w:color="auto"/>
              <w:bottom w:val="single" w:sz="4" w:space="0" w:color="auto"/>
              <w:right w:val="single" w:sz="4" w:space="0" w:color="auto"/>
            </w:tcBorders>
          </w:tcPr>
          <w:p w14:paraId="28643F0E" w14:textId="77777777" w:rsidR="00624337" w:rsidRPr="000778EB" w:rsidRDefault="00624337" w:rsidP="00624337">
            <w:pPr>
              <w:pStyle w:val="TAL"/>
              <w:rPr>
                <w:ins w:id="268" w:author="MCC160" w:date="2021-05-04T13:40:00Z"/>
              </w:rPr>
            </w:pPr>
          </w:p>
        </w:tc>
        <w:tc>
          <w:tcPr>
            <w:tcW w:w="1133" w:type="dxa"/>
            <w:tcBorders>
              <w:top w:val="single" w:sz="4" w:space="0" w:color="auto"/>
              <w:left w:val="single" w:sz="4" w:space="0" w:color="auto"/>
              <w:bottom w:val="single" w:sz="4" w:space="0" w:color="auto"/>
              <w:right w:val="single" w:sz="4" w:space="0" w:color="auto"/>
            </w:tcBorders>
          </w:tcPr>
          <w:p w14:paraId="28D3BB97" w14:textId="77777777" w:rsidR="00624337" w:rsidRPr="000778EB" w:rsidRDefault="00624337" w:rsidP="00624337">
            <w:pPr>
              <w:pStyle w:val="TAL"/>
              <w:rPr>
                <w:ins w:id="269" w:author="MCC160" w:date="2021-05-04T13:40:00Z"/>
              </w:rPr>
            </w:pPr>
          </w:p>
        </w:tc>
      </w:tr>
      <w:tr w:rsidR="00624337" w:rsidRPr="000778EB" w14:paraId="586EA92A" w14:textId="77777777" w:rsidTr="00B33558">
        <w:trPr>
          <w:cantSplit/>
          <w:jc w:val="center"/>
          <w:ins w:id="270" w:author="MCC160" w:date="2021-05-04T13:40:00Z"/>
        </w:trPr>
        <w:tc>
          <w:tcPr>
            <w:tcW w:w="2836" w:type="dxa"/>
            <w:tcBorders>
              <w:top w:val="single" w:sz="4" w:space="0" w:color="auto"/>
              <w:left w:val="single" w:sz="4" w:space="0" w:color="auto"/>
              <w:bottom w:val="single" w:sz="4" w:space="0" w:color="auto"/>
              <w:right w:val="single" w:sz="4" w:space="0" w:color="auto"/>
            </w:tcBorders>
          </w:tcPr>
          <w:p w14:paraId="687E8099" w14:textId="36715B74" w:rsidR="00624337" w:rsidRPr="000778EB" w:rsidRDefault="00624337" w:rsidP="00624337">
            <w:pPr>
              <w:pStyle w:val="TAL"/>
              <w:rPr>
                <w:ins w:id="271" w:author="MCC160" w:date="2021-05-04T13:40:00Z"/>
                <w:rFonts w:eastAsia="Arial" w:cs="Arial"/>
              </w:rPr>
            </w:pPr>
            <w:ins w:id="272" w:author="MCC160" w:date="2021-05-04T13:41:00Z">
              <w:r w:rsidRPr="000778EB">
                <w:rPr>
                  <w:rFonts w:eastAsia="Arial" w:cs="Arial"/>
                </w:rPr>
                <w:t xml:space="preserve">      </w:t>
              </w:r>
              <w:r w:rsidRPr="000778EB">
                <w:rPr>
                  <w:rFonts w:cs="Arial"/>
                </w:rPr>
                <w:t>display-name</w:t>
              </w:r>
            </w:ins>
          </w:p>
        </w:tc>
        <w:tc>
          <w:tcPr>
            <w:tcW w:w="2126" w:type="dxa"/>
            <w:tcBorders>
              <w:top w:val="single" w:sz="4" w:space="0" w:color="auto"/>
              <w:left w:val="single" w:sz="4" w:space="0" w:color="auto"/>
              <w:bottom w:val="single" w:sz="4" w:space="0" w:color="auto"/>
              <w:right w:val="single" w:sz="4" w:space="0" w:color="auto"/>
            </w:tcBorders>
          </w:tcPr>
          <w:p w14:paraId="5818598D" w14:textId="35CE53E6" w:rsidR="00624337" w:rsidRPr="000778EB" w:rsidRDefault="00624337" w:rsidP="00624337">
            <w:pPr>
              <w:pStyle w:val="TAL"/>
              <w:rPr>
                <w:ins w:id="273" w:author="MCC160" w:date="2021-05-04T13:40:00Z"/>
                <w:rFonts w:cs="Arial"/>
              </w:rPr>
            </w:pPr>
            <w:ins w:id="274" w:author="MCC160" w:date="2021-05-04T13:41:00Z">
              <w:r w:rsidRPr="000778EB">
                <w:rPr>
                  <w:rFonts w:cs="Arial"/>
                </w:rPr>
                <w:t>Not present</w:t>
              </w:r>
            </w:ins>
          </w:p>
        </w:tc>
        <w:tc>
          <w:tcPr>
            <w:tcW w:w="2126" w:type="dxa"/>
            <w:tcBorders>
              <w:top w:val="single" w:sz="4" w:space="0" w:color="auto"/>
              <w:left w:val="single" w:sz="4" w:space="0" w:color="auto"/>
              <w:bottom w:val="single" w:sz="4" w:space="0" w:color="auto"/>
              <w:right w:val="single" w:sz="4" w:space="0" w:color="auto"/>
            </w:tcBorders>
          </w:tcPr>
          <w:p w14:paraId="39306C9C" w14:textId="77777777" w:rsidR="00624337" w:rsidRPr="000778EB" w:rsidRDefault="00624337" w:rsidP="00624337">
            <w:pPr>
              <w:pStyle w:val="TAL"/>
              <w:rPr>
                <w:ins w:id="275" w:author="MCC160" w:date="2021-05-04T13:4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1C37637" w14:textId="77777777" w:rsidR="00624337" w:rsidRPr="000778EB" w:rsidRDefault="00624337" w:rsidP="00624337">
            <w:pPr>
              <w:pStyle w:val="TAL"/>
              <w:rPr>
                <w:ins w:id="276" w:author="MCC160" w:date="2021-05-04T13:40:00Z"/>
              </w:rPr>
            </w:pPr>
          </w:p>
        </w:tc>
        <w:tc>
          <w:tcPr>
            <w:tcW w:w="1133" w:type="dxa"/>
            <w:tcBorders>
              <w:top w:val="single" w:sz="4" w:space="0" w:color="auto"/>
              <w:left w:val="single" w:sz="4" w:space="0" w:color="auto"/>
              <w:bottom w:val="single" w:sz="4" w:space="0" w:color="auto"/>
              <w:right w:val="single" w:sz="4" w:space="0" w:color="auto"/>
            </w:tcBorders>
          </w:tcPr>
          <w:p w14:paraId="129AD1C8" w14:textId="77777777" w:rsidR="00624337" w:rsidRPr="000778EB" w:rsidRDefault="00624337" w:rsidP="00624337">
            <w:pPr>
              <w:pStyle w:val="TAL"/>
              <w:rPr>
                <w:ins w:id="277" w:author="MCC160" w:date="2021-05-04T13:40:00Z"/>
              </w:rPr>
            </w:pPr>
          </w:p>
        </w:tc>
      </w:tr>
      <w:tr w:rsidR="00624337" w:rsidRPr="000778EB" w14:paraId="6D78AA4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13A9BD0" w14:textId="77777777" w:rsidR="00624337" w:rsidRPr="000778EB" w:rsidRDefault="00624337" w:rsidP="00624337">
            <w:pPr>
              <w:pStyle w:val="TAL"/>
            </w:pPr>
            <w:r w:rsidRPr="000778EB">
              <w:rPr>
                <w:rFonts w:eastAsia="Arial" w:cs="Arial"/>
              </w:rPr>
              <w:t xml:space="preserve">    </w:t>
            </w:r>
            <w:proofErr w:type="gramStart"/>
            <w:r w:rsidRPr="000778EB">
              <w:rPr>
                <w:rFonts w:cs="Arial"/>
              </w:rPr>
              <w:t>entry[</w:t>
            </w:r>
            <w:proofErr w:type="gramEnd"/>
            <w:r w:rsidRPr="000778EB">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607836A7" w14:textId="77777777" w:rsidR="00624337" w:rsidRPr="000778EB" w:rsidRDefault="00624337" w:rsidP="00624337">
            <w:pPr>
              <w:pStyle w:val="TAL"/>
            </w:pPr>
            <w:r w:rsidRPr="000778EB">
              <w:rPr>
                <w:rFonts w:cs="Arial"/>
              </w:rPr>
              <w:t>NOTE 4, 5</w:t>
            </w:r>
          </w:p>
        </w:tc>
        <w:tc>
          <w:tcPr>
            <w:tcW w:w="2126" w:type="dxa"/>
            <w:tcBorders>
              <w:top w:val="single" w:sz="4" w:space="0" w:color="auto"/>
              <w:left w:val="single" w:sz="4" w:space="0" w:color="auto"/>
              <w:bottom w:val="single" w:sz="4" w:space="0" w:color="auto"/>
              <w:right w:val="single" w:sz="4" w:space="0" w:color="auto"/>
            </w:tcBorders>
          </w:tcPr>
          <w:p w14:paraId="7ED5986E" w14:textId="77777777" w:rsidR="00624337" w:rsidRPr="000778EB" w:rsidRDefault="00624337" w:rsidP="0062433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345A626" w14:textId="77777777" w:rsidR="00624337" w:rsidRPr="000778EB" w:rsidRDefault="00624337" w:rsidP="00624337">
            <w:pPr>
              <w:pStyle w:val="TAL"/>
            </w:pPr>
            <w:r w:rsidRPr="000778EB">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0203F91E" w14:textId="77777777" w:rsidR="00624337" w:rsidRPr="000778EB" w:rsidRDefault="00624337" w:rsidP="00624337">
            <w:pPr>
              <w:pStyle w:val="TAL"/>
            </w:pPr>
            <w:r w:rsidRPr="000778EB">
              <w:rPr>
                <w:rFonts w:cs="Arial"/>
              </w:rPr>
              <w:t>GROUPKEY</w:t>
            </w:r>
          </w:p>
        </w:tc>
      </w:tr>
      <w:tr w:rsidR="00624337" w:rsidRPr="000778EB" w14:paraId="0C84ECEE"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929FA81" w14:textId="77777777" w:rsidR="00624337" w:rsidRPr="000778EB" w:rsidRDefault="00624337" w:rsidP="00624337">
            <w:pPr>
              <w:pStyle w:val="TAL"/>
            </w:pPr>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A7C0FFC" w14:textId="24A83F55" w:rsidR="00624337" w:rsidRPr="000778EB" w:rsidRDefault="00624337" w:rsidP="00624337">
            <w:pPr>
              <w:pStyle w:val="TAL"/>
            </w:pPr>
            <w:r w:rsidRPr="000778EB">
              <w:t>Doc-</w:t>
            </w:r>
            <w:proofErr w:type="spellStart"/>
            <w:r w:rsidRPr="000778EB">
              <w:t>Sel</w:t>
            </w:r>
            <w:proofErr w:type="spellEnd"/>
            <w:r w:rsidRPr="000778EB">
              <w:t xml:space="preserve"> &amp; </w:t>
            </w:r>
            <w:del w:id="278" w:author="MCC160" w:date="2021-04-21T11:10:00Z">
              <w:r w:rsidRPr="000778EB" w:rsidDel="000C0C16">
                <w:delText>"</w:delText>
              </w:r>
            </w:del>
            <w:ins w:id="279" w:author="MCC160" w:date="2021-04-21T11:10:00Z">
              <w:r w:rsidRPr="000778EB">
                <w:t>“</w:t>
              </w:r>
            </w:ins>
            <w:r w:rsidRPr="000778EB">
              <w:t>~~</w:t>
            </w:r>
            <w:del w:id="280" w:author="MCC160" w:date="2021-04-21T11:10:00Z">
              <w:r w:rsidRPr="000778EB" w:rsidDel="000C0C16">
                <w:delText>"</w:delText>
              </w:r>
            </w:del>
            <w:ins w:id="281" w:author="MCC160" w:date="2021-04-21T11:10:00Z">
              <w:r w:rsidRPr="000778EB">
                <w:t>”</w:t>
              </w:r>
            </w:ins>
            <w:r w:rsidRPr="000778EB">
              <w:t xml:space="preserve"> &amp; Node-</w:t>
            </w:r>
            <w:proofErr w:type="spellStart"/>
            <w:r w:rsidRPr="000778EB">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347E30AE" w14:textId="77777777" w:rsidR="00624337" w:rsidRPr="000778EB" w:rsidRDefault="00624337" w:rsidP="00624337">
            <w:pPr>
              <w:pStyle w:val="TAL"/>
              <w:rPr>
                <w:rFonts w:cs="Arial"/>
                <w:szCs w:val="18"/>
              </w:rPr>
            </w:pPr>
            <w:r w:rsidRPr="000778EB">
              <w:rPr>
                <w:rFonts w:cs="Arial"/>
                <w:szCs w:val="18"/>
              </w:rPr>
              <w:t>MCPTT-GKTP document (NOTE 6, 7)</w:t>
            </w:r>
          </w:p>
        </w:tc>
        <w:tc>
          <w:tcPr>
            <w:tcW w:w="1418" w:type="dxa"/>
            <w:tcBorders>
              <w:top w:val="single" w:sz="4" w:space="0" w:color="auto"/>
              <w:left w:val="single" w:sz="4" w:space="0" w:color="auto"/>
              <w:bottom w:val="single" w:sz="4" w:space="0" w:color="auto"/>
              <w:right w:val="single" w:sz="4" w:space="0" w:color="auto"/>
            </w:tcBorders>
          </w:tcPr>
          <w:p w14:paraId="681E5FE5" w14:textId="77777777" w:rsidR="00624337" w:rsidRPr="000778EB" w:rsidRDefault="00624337" w:rsidP="00624337">
            <w:pPr>
              <w:pStyle w:val="TAL"/>
            </w:pPr>
          </w:p>
        </w:tc>
        <w:tc>
          <w:tcPr>
            <w:tcW w:w="1133" w:type="dxa"/>
            <w:tcBorders>
              <w:top w:val="single" w:sz="4" w:space="0" w:color="auto"/>
              <w:left w:val="single" w:sz="4" w:space="0" w:color="auto"/>
              <w:bottom w:val="single" w:sz="4" w:space="0" w:color="auto"/>
              <w:right w:val="single" w:sz="4" w:space="0" w:color="auto"/>
            </w:tcBorders>
          </w:tcPr>
          <w:p w14:paraId="7051C87A" w14:textId="77777777" w:rsidR="00624337" w:rsidRPr="000778EB" w:rsidRDefault="00624337" w:rsidP="00624337">
            <w:pPr>
              <w:pStyle w:val="TAL"/>
            </w:pPr>
          </w:p>
        </w:tc>
      </w:tr>
      <w:tr w:rsidR="00624337" w:rsidRPr="000778EB" w14:paraId="5A5BA0E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2821CA2" w14:textId="77777777" w:rsidR="00624337" w:rsidRPr="000778EB" w:rsidRDefault="00624337" w:rsidP="00624337">
            <w:pPr>
              <w:pStyle w:val="TAL"/>
            </w:pPr>
            <w:r w:rsidRPr="000778EB">
              <w:rPr>
                <w:rFonts w:eastAsia="Arial" w:cs="Arial"/>
              </w:rPr>
              <w:t xml:space="preserve"> </w:t>
            </w: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4915934" w14:textId="77777777" w:rsidR="00624337" w:rsidRPr="000778EB" w:rsidRDefault="00624337" w:rsidP="00624337">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4717FE60" w14:textId="77777777" w:rsidR="00624337" w:rsidRPr="000778EB" w:rsidRDefault="00624337" w:rsidP="0062433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E868495" w14:textId="77777777" w:rsidR="00624337" w:rsidRPr="000778EB" w:rsidRDefault="00624337" w:rsidP="00624337">
            <w:pPr>
              <w:pStyle w:val="TAL"/>
            </w:pPr>
          </w:p>
        </w:tc>
        <w:tc>
          <w:tcPr>
            <w:tcW w:w="1133" w:type="dxa"/>
            <w:tcBorders>
              <w:top w:val="single" w:sz="4" w:space="0" w:color="auto"/>
              <w:left w:val="single" w:sz="4" w:space="0" w:color="auto"/>
              <w:bottom w:val="single" w:sz="4" w:space="0" w:color="auto"/>
              <w:right w:val="single" w:sz="4" w:space="0" w:color="auto"/>
            </w:tcBorders>
          </w:tcPr>
          <w:p w14:paraId="099954EC" w14:textId="77777777" w:rsidR="00624337" w:rsidRPr="000778EB" w:rsidRDefault="00624337" w:rsidP="00624337">
            <w:pPr>
              <w:pStyle w:val="TAL"/>
            </w:pPr>
          </w:p>
        </w:tc>
      </w:tr>
      <w:tr w:rsidR="00624337" w:rsidRPr="000778EB" w14:paraId="220BB5EF" w14:textId="77777777" w:rsidTr="00B33558">
        <w:trPr>
          <w:cantSplit/>
          <w:jc w:val="center"/>
          <w:ins w:id="282" w:author="MCC160" w:date="2021-05-03T15:15:00Z"/>
        </w:trPr>
        <w:tc>
          <w:tcPr>
            <w:tcW w:w="2836" w:type="dxa"/>
            <w:tcBorders>
              <w:top w:val="single" w:sz="4" w:space="0" w:color="auto"/>
              <w:left w:val="single" w:sz="4" w:space="0" w:color="auto"/>
              <w:bottom w:val="single" w:sz="4" w:space="0" w:color="auto"/>
              <w:right w:val="single" w:sz="4" w:space="0" w:color="auto"/>
            </w:tcBorders>
          </w:tcPr>
          <w:p w14:paraId="2CAE56A8" w14:textId="67C21792" w:rsidR="00624337" w:rsidRPr="000778EB" w:rsidRDefault="00624337" w:rsidP="00624337">
            <w:pPr>
              <w:pStyle w:val="TAL"/>
              <w:rPr>
                <w:ins w:id="283" w:author="MCC160" w:date="2021-05-03T15:15:00Z"/>
                <w:rFonts w:eastAsia="Arial" w:cs="Arial"/>
              </w:rPr>
            </w:pPr>
            <w:ins w:id="284" w:author="MCC160" w:date="2021-05-03T15:16:00Z">
              <w:r w:rsidRPr="000778EB">
                <w:rPr>
                  <w:rFonts w:eastAsia="Arial" w:cs="Arial"/>
                </w:rPr>
                <w:t xml:space="preserve">    </w:t>
              </w:r>
              <w:proofErr w:type="gramStart"/>
              <w:r w:rsidRPr="000778EB">
                <w:rPr>
                  <w:rFonts w:cs="Arial"/>
                </w:rPr>
                <w:t>entry[</w:t>
              </w:r>
              <w:proofErr w:type="gramEnd"/>
              <w:r w:rsidRPr="000778EB">
                <w:rPr>
                  <w:rFonts w:cs="Arial"/>
                </w:rPr>
                <w:t>1]</w:t>
              </w:r>
            </w:ins>
          </w:p>
        </w:tc>
        <w:tc>
          <w:tcPr>
            <w:tcW w:w="2126" w:type="dxa"/>
            <w:tcBorders>
              <w:top w:val="single" w:sz="4" w:space="0" w:color="auto"/>
              <w:left w:val="single" w:sz="4" w:space="0" w:color="auto"/>
              <w:bottom w:val="single" w:sz="4" w:space="0" w:color="auto"/>
              <w:right w:val="single" w:sz="4" w:space="0" w:color="auto"/>
            </w:tcBorders>
          </w:tcPr>
          <w:p w14:paraId="373F2507" w14:textId="1C0F205F" w:rsidR="00624337" w:rsidRPr="000778EB" w:rsidRDefault="00624337" w:rsidP="00624337">
            <w:pPr>
              <w:pStyle w:val="TAL"/>
              <w:rPr>
                <w:ins w:id="285" w:author="MCC160" w:date="2021-05-03T15:15:00Z"/>
              </w:rPr>
            </w:pPr>
            <w:ins w:id="286" w:author="MCC160" w:date="2021-05-03T15:16:00Z">
              <w:r w:rsidRPr="000778EB">
                <w:rPr>
                  <w:rFonts w:cs="Arial"/>
                </w:rPr>
                <w:t>NOTE 4, 5</w:t>
              </w:r>
            </w:ins>
          </w:p>
        </w:tc>
        <w:tc>
          <w:tcPr>
            <w:tcW w:w="2126" w:type="dxa"/>
            <w:tcBorders>
              <w:top w:val="single" w:sz="4" w:space="0" w:color="auto"/>
              <w:left w:val="single" w:sz="4" w:space="0" w:color="auto"/>
              <w:bottom w:val="single" w:sz="4" w:space="0" w:color="auto"/>
              <w:right w:val="single" w:sz="4" w:space="0" w:color="auto"/>
            </w:tcBorders>
          </w:tcPr>
          <w:p w14:paraId="0C7C47A7" w14:textId="77777777" w:rsidR="00624337" w:rsidRPr="000778EB" w:rsidRDefault="00624337" w:rsidP="00624337">
            <w:pPr>
              <w:pStyle w:val="TAL"/>
              <w:rPr>
                <w:ins w:id="287" w:author="MCC160" w:date="2021-05-03T15:1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6D5776F" w14:textId="0B59984F" w:rsidR="00624337" w:rsidRPr="000778EB" w:rsidRDefault="00624337" w:rsidP="00624337">
            <w:pPr>
              <w:pStyle w:val="TAL"/>
              <w:rPr>
                <w:ins w:id="288" w:author="MCC160" w:date="2021-05-03T15:15:00Z"/>
              </w:rPr>
            </w:pPr>
            <w:ins w:id="289" w:author="MCC160" w:date="2021-05-03T15:16:00Z">
              <w:r w:rsidRPr="000778EB">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
          <w:p w14:paraId="1653A5C8" w14:textId="4B23D685" w:rsidR="00624337" w:rsidRPr="000778EB" w:rsidRDefault="00624337" w:rsidP="00624337">
            <w:pPr>
              <w:pStyle w:val="TAL"/>
              <w:rPr>
                <w:ins w:id="290" w:author="MCC160" w:date="2021-05-03T15:15:00Z"/>
              </w:rPr>
            </w:pPr>
            <w:ins w:id="291" w:author="MCC160" w:date="2021-05-03T15:16:00Z">
              <w:r w:rsidRPr="000778EB">
                <w:rPr>
                  <w:rFonts w:cs="Arial"/>
                </w:rPr>
                <w:t>GROUPKEY_B</w:t>
              </w:r>
            </w:ins>
          </w:p>
        </w:tc>
      </w:tr>
      <w:tr w:rsidR="00624337" w:rsidRPr="000778EB" w14:paraId="0FDDFD98" w14:textId="77777777" w:rsidTr="00B33558">
        <w:trPr>
          <w:cantSplit/>
          <w:jc w:val="center"/>
          <w:ins w:id="292" w:author="MCC160" w:date="2021-05-03T15:15:00Z"/>
        </w:trPr>
        <w:tc>
          <w:tcPr>
            <w:tcW w:w="2836" w:type="dxa"/>
            <w:tcBorders>
              <w:top w:val="single" w:sz="4" w:space="0" w:color="auto"/>
              <w:left w:val="single" w:sz="4" w:space="0" w:color="auto"/>
              <w:bottom w:val="single" w:sz="4" w:space="0" w:color="auto"/>
              <w:right w:val="single" w:sz="4" w:space="0" w:color="auto"/>
            </w:tcBorders>
          </w:tcPr>
          <w:p w14:paraId="4CDBBEF4" w14:textId="0DBF4D63" w:rsidR="00624337" w:rsidRPr="000778EB" w:rsidRDefault="00624337" w:rsidP="00624337">
            <w:pPr>
              <w:pStyle w:val="TAL"/>
              <w:rPr>
                <w:ins w:id="293" w:author="MCC160" w:date="2021-05-03T15:15:00Z"/>
                <w:rFonts w:eastAsia="Arial" w:cs="Arial"/>
              </w:rPr>
            </w:pPr>
            <w:ins w:id="294" w:author="MCC160" w:date="2021-05-03T15:16:00Z">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253970C8" w14:textId="603DD279" w:rsidR="00624337" w:rsidRPr="000778EB" w:rsidRDefault="00624337" w:rsidP="00624337">
            <w:pPr>
              <w:pStyle w:val="TAL"/>
              <w:rPr>
                <w:ins w:id="295" w:author="MCC160" w:date="2021-05-03T15:15:00Z"/>
                <w:lang w:val="de-DE"/>
                <w:rPrChange w:id="296" w:author="MCC160" w:date="2021-05-03T15:16:00Z">
                  <w:rPr>
                    <w:ins w:id="297" w:author="MCC160" w:date="2021-05-03T15:15:00Z"/>
                  </w:rPr>
                </w:rPrChange>
              </w:rPr>
            </w:pPr>
            <w:ins w:id="298" w:author="MCC160" w:date="2021-05-03T15:16:00Z">
              <w:r w:rsidRPr="000778EB">
                <w:rPr>
                  <w:lang w:val="de-DE"/>
                  <w:rPrChange w:id="299" w:author="MCC160" w:date="2021-05-03T15:16:00Z">
                    <w:rPr/>
                  </w:rPrChange>
                </w:rPr>
                <w:t>Doc-Sel_B &amp; “~~” &amp; Node-Sel</w:t>
              </w:r>
            </w:ins>
          </w:p>
        </w:tc>
        <w:tc>
          <w:tcPr>
            <w:tcW w:w="2126" w:type="dxa"/>
            <w:tcBorders>
              <w:top w:val="single" w:sz="4" w:space="0" w:color="auto"/>
              <w:left w:val="single" w:sz="4" w:space="0" w:color="auto"/>
              <w:bottom w:val="single" w:sz="4" w:space="0" w:color="auto"/>
              <w:right w:val="single" w:sz="4" w:space="0" w:color="auto"/>
            </w:tcBorders>
          </w:tcPr>
          <w:p w14:paraId="27A86FD7" w14:textId="033F0936" w:rsidR="00624337" w:rsidRPr="000778EB" w:rsidRDefault="00624337" w:rsidP="00624337">
            <w:pPr>
              <w:pStyle w:val="TAL"/>
              <w:rPr>
                <w:ins w:id="300" w:author="MCC160" w:date="2021-05-03T15:15:00Z"/>
                <w:rFonts w:cs="Arial"/>
                <w:szCs w:val="18"/>
              </w:rPr>
            </w:pPr>
            <w:ins w:id="301" w:author="MCC160" w:date="2021-05-03T15:16:00Z">
              <w:r w:rsidRPr="000778EB">
                <w:rPr>
                  <w:rFonts w:cs="Arial"/>
                  <w:szCs w:val="18"/>
                </w:rPr>
                <w:t>MCPTT-GKTP document (NOTE 6, 7)</w:t>
              </w:r>
            </w:ins>
          </w:p>
        </w:tc>
        <w:tc>
          <w:tcPr>
            <w:tcW w:w="1418" w:type="dxa"/>
            <w:tcBorders>
              <w:top w:val="single" w:sz="4" w:space="0" w:color="auto"/>
              <w:left w:val="single" w:sz="4" w:space="0" w:color="auto"/>
              <w:bottom w:val="single" w:sz="4" w:space="0" w:color="auto"/>
              <w:right w:val="single" w:sz="4" w:space="0" w:color="auto"/>
            </w:tcBorders>
          </w:tcPr>
          <w:p w14:paraId="03D75404" w14:textId="77777777" w:rsidR="00624337" w:rsidRPr="000778EB" w:rsidRDefault="00624337" w:rsidP="00624337">
            <w:pPr>
              <w:pStyle w:val="TAL"/>
              <w:rPr>
                <w:ins w:id="302" w:author="MCC160" w:date="2021-05-03T15:15:00Z"/>
              </w:rPr>
            </w:pPr>
          </w:p>
        </w:tc>
        <w:tc>
          <w:tcPr>
            <w:tcW w:w="1133" w:type="dxa"/>
            <w:tcBorders>
              <w:top w:val="single" w:sz="4" w:space="0" w:color="auto"/>
              <w:left w:val="single" w:sz="4" w:space="0" w:color="auto"/>
              <w:bottom w:val="single" w:sz="4" w:space="0" w:color="auto"/>
              <w:right w:val="single" w:sz="4" w:space="0" w:color="auto"/>
            </w:tcBorders>
          </w:tcPr>
          <w:p w14:paraId="76BEC6CF" w14:textId="77777777" w:rsidR="00624337" w:rsidRPr="000778EB" w:rsidRDefault="00624337" w:rsidP="00624337">
            <w:pPr>
              <w:pStyle w:val="TAL"/>
              <w:rPr>
                <w:ins w:id="303" w:author="MCC160" w:date="2021-05-03T15:15:00Z"/>
              </w:rPr>
            </w:pPr>
          </w:p>
        </w:tc>
      </w:tr>
      <w:tr w:rsidR="00624337" w:rsidRPr="000778EB" w14:paraId="73361E58" w14:textId="77777777" w:rsidTr="00B33558">
        <w:trPr>
          <w:cantSplit/>
          <w:jc w:val="center"/>
          <w:ins w:id="304" w:author="MCC160" w:date="2021-05-03T15:15:00Z"/>
        </w:trPr>
        <w:tc>
          <w:tcPr>
            <w:tcW w:w="2836" w:type="dxa"/>
            <w:tcBorders>
              <w:top w:val="single" w:sz="4" w:space="0" w:color="auto"/>
              <w:left w:val="single" w:sz="4" w:space="0" w:color="auto"/>
              <w:bottom w:val="single" w:sz="4" w:space="0" w:color="auto"/>
              <w:right w:val="single" w:sz="4" w:space="0" w:color="auto"/>
            </w:tcBorders>
          </w:tcPr>
          <w:p w14:paraId="7E81C0AA" w14:textId="245110FE" w:rsidR="00624337" w:rsidRPr="000778EB" w:rsidRDefault="00624337" w:rsidP="00624337">
            <w:pPr>
              <w:pStyle w:val="TAL"/>
              <w:rPr>
                <w:ins w:id="305" w:author="MCC160" w:date="2021-05-03T15:15:00Z"/>
                <w:rFonts w:eastAsia="Arial" w:cs="Arial"/>
              </w:rPr>
            </w:pPr>
            <w:ins w:id="306" w:author="MCC160" w:date="2021-05-03T15:16:00Z">
              <w:r w:rsidRPr="000778EB">
                <w:rPr>
                  <w:rFonts w:eastAsia="Arial" w:cs="Arial"/>
                </w:rPr>
                <w:t xml:space="preserve"> </w:t>
              </w:r>
              <w:r w:rsidRPr="000778E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14:paraId="52C922BB" w14:textId="5505B8D7" w:rsidR="00624337" w:rsidRPr="000778EB" w:rsidRDefault="00624337" w:rsidP="00624337">
            <w:pPr>
              <w:pStyle w:val="TAL"/>
              <w:rPr>
                <w:ins w:id="307" w:author="MCC160" w:date="2021-05-03T15:15:00Z"/>
              </w:rPr>
            </w:pPr>
            <w:ins w:id="308" w:author="MCC160" w:date="2021-05-03T15:16:00Z">
              <w:r w:rsidRPr="000778EB">
                <w:t>Not present</w:t>
              </w:r>
            </w:ins>
          </w:p>
        </w:tc>
        <w:tc>
          <w:tcPr>
            <w:tcW w:w="2126" w:type="dxa"/>
            <w:tcBorders>
              <w:top w:val="single" w:sz="4" w:space="0" w:color="auto"/>
              <w:left w:val="single" w:sz="4" w:space="0" w:color="auto"/>
              <w:bottom w:val="single" w:sz="4" w:space="0" w:color="auto"/>
              <w:right w:val="single" w:sz="4" w:space="0" w:color="auto"/>
            </w:tcBorders>
          </w:tcPr>
          <w:p w14:paraId="09464C35" w14:textId="77777777" w:rsidR="00624337" w:rsidRPr="000778EB" w:rsidRDefault="00624337" w:rsidP="00624337">
            <w:pPr>
              <w:pStyle w:val="TAL"/>
              <w:rPr>
                <w:ins w:id="309" w:author="MCC160" w:date="2021-05-03T15:1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8E652C9" w14:textId="77777777" w:rsidR="00624337" w:rsidRPr="000778EB" w:rsidRDefault="00624337" w:rsidP="00624337">
            <w:pPr>
              <w:pStyle w:val="TAL"/>
              <w:rPr>
                <w:ins w:id="310" w:author="MCC160" w:date="2021-05-03T15:15:00Z"/>
              </w:rPr>
            </w:pPr>
          </w:p>
        </w:tc>
        <w:tc>
          <w:tcPr>
            <w:tcW w:w="1133" w:type="dxa"/>
            <w:tcBorders>
              <w:top w:val="single" w:sz="4" w:space="0" w:color="auto"/>
              <w:left w:val="single" w:sz="4" w:space="0" w:color="auto"/>
              <w:bottom w:val="single" w:sz="4" w:space="0" w:color="auto"/>
              <w:right w:val="single" w:sz="4" w:space="0" w:color="auto"/>
            </w:tcBorders>
          </w:tcPr>
          <w:p w14:paraId="6702D870" w14:textId="77777777" w:rsidR="00624337" w:rsidRPr="000778EB" w:rsidRDefault="00624337" w:rsidP="00624337">
            <w:pPr>
              <w:pStyle w:val="TAL"/>
              <w:rPr>
                <w:ins w:id="311" w:author="MCC160" w:date="2021-05-03T15:15:00Z"/>
              </w:rPr>
            </w:pPr>
          </w:p>
        </w:tc>
      </w:tr>
      <w:tr w:rsidR="00624337" w:rsidRPr="000778EB" w14:paraId="184F7799" w14:textId="77777777" w:rsidTr="00B33558">
        <w:trPr>
          <w:cantSplit/>
          <w:jc w:val="center"/>
          <w:ins w:id="312" w:author="MCC160" w:date="2021-05-03T15:15:00Z"/>
        </w:trPr>
        <w:tc>
          <w:tcPr>
            <w:tcW w:w="2836" w:type="dxa"/>
            <w:tcBorders>
              <w:top w:val="single" w:sz="4" w:space="0" w:color="auto"/>
              <w:left w:val="single" w:sz="4" w:space="0" w:color="auto"/>
              <w:bottom w:val="single" w:sz="4" w:space="0" w:color="auto"/>
              <w:right w:val="single" w:sz="4" w:space="0" w:color="auto"/>
            </w:tcBorders>
          </w:tcPr>
          <w:p w14:paraId="59C90442" w14:textId="492A2277" w:rsidR="00624337" w:rsidRPr="000778EB" w:rsidRDefault="00624337" w:rsidP="00624337">
            <w:pPr>
              <w:pStyle w:val="TAL"/>
              <w:rPr>
                <w:ins w:id="313" w:author="MCC160" w:date="2021-05-03T15:15:00Z"/>
                <w:rFonts w:eastAsia="Arial" w:cs="Arial"/>
              </w:rPr>
            </w:pPr>
            <w:ins w:id="314" w:author="MCC160" w:date="2021-05-03T15:16:00Z">
              <w:r w:rsidRPr="000778EB">
                <w:rPr>
                  <w:rFonts w:eastAsia="Arial" w:cs="Arial"/>
                </w:rPr>
                <w:t xml:space="preserve">    </w:t>
              </w:r>
              <w:proofErr w:type="gramStart"/>
              <w:r w:rsidRPr="000778EB">
                <w:rPr>
                  <w:rFonts w:cs="Arial"/>
                </w:rPr>
                <w:t>entry[</w:t>
              </w:r>
              <w:proofErr w:type="gramEnd"/>
              <w:r w:rsidRPr="000778EB">
                <w:rPr>
                  <w:rFonts w:cs="Arial"/>
                </w:rPr>
                <w:t>1]</w:t>
              </w:r>
            </w:ins>
          </w:p>
        </w:tc>
        <w:tc>
          <w:tcPr>
            <w:tcW w:w="2126" w:type="dxa"/>
            <w:tcBorders>
              <w:top w:val="single" w:sz="4" w:space="0" w:color="auto"/>
              <w:left w:val="single" w:sz="4" w:space="0" w:color="auto"/>
              <w:bottom w:val="single" w:sz="4" w:space="0" w:color="auto"/>
              <w:right w:val="single" w:sz="4" w:space="0" w:color="auto"/>
            </w:tcBorders>
          </w:tcPr>
          <w:p w14:paraId="0FB53D6F" w14:textId="70791282" w:rsidR="00624337" w:rsidRPr="000778EB" w:rsidRDefault="00624337" w:rsidP="00624337">
            <w:pPr>
              <w:pStyle w:val="TAL"/>
              <w:rPr>
                <w:ins w:id="315" w:author="MCC160" w:date="2021-05-03T15:15:00Z"/>
              </w:rPr>
            </w:pPr>
            <w:ins w:id="316" w:author="MCC160" w:date="2021-05-03T15:16:00Z">
              <w:r w:rsidRPr="000778EB">
                <w:rPr>
                  <w:rFonts w:cs="Arial"/>
                </w:rPr>
                <w:t>NOTE 4, 5</w:t>
              </w:r>
            </w:ins>
          </w:p>
        </w:tc>
        <w:tc>
          <w:tcPr>
            <w:tcW w:w="2126" w:type="dxa"/>
            <w:tcBorders>
              <w:top w:val="single" w:sz="4" w:space="0" w:color="auto"/>
              <w:left w:val="single" w:sz="4" w:space="0" w:color="auto"/>
              <w:bottom w:val="single" w:sz="4" w:space="0" w:color="auto"/>
              <w:right w:val="single" w:sz="4" w:space="0" w:color="auto"/>
            </w:tcBorders>
          </w:tcPr>
          <w:p w14:paraId="37027C8E" w14:textId="77777777" w:rsidR="00624337" w:rsidRPr="000778EB" w:rsidRDefault="00624337" w:rsidP="00624337">
            <w:pPr>
              <w:pStyle w:val="TAL"/>
              <w:rPr>
                <w:ins w:id="317" w:author="MCC160" w:date="2021-05-03T15:1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711405" w14:textId="6FC7F8EA" w:rsidR="00624337" w:rsidRPr="000778EB" w:rsidRDefault="00624337" w:rsidP="00624337">
            <w:pPr>
              <w:pStyle w:val="TAL"/>
              <w:rPr>
                <w:ins w:id="318" w:author="MCC160" w:date="2021-05-03T15:15:00Z"/>
              </w:rPr>
            </w:pPr>
            <w:ins w:id="319" w:author="MCC160" w:date="2021-05-03T15:16:00Z">
              <w:r w:rsidRPr="000778EB">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
          <w:p w14:paraId="0E1A0C1D" w14:textId="7402C4B9" w:rsidR="00624337" w:rsidRPr="000778EB" w:rsidRDefault="00624337" w:rsidP="00624337">
            <w:pPr>
              <w:pStyle w:val="TAL"/>
              <w:rPr>
                <w:ins w:id="320" w:author="MCC160" w:date="2021-05-03T15:15:00Z"/>
              </w:rPr>
            </w:pPr>
            <w:ins w:id="321" w:author="MCC160" w:date="2021-05-03T15:16:00Z">
              <w:r w:rsidRPr="000778EB">
                <w:rPr>
                  <w:rFonts w:cs="Arial"/>
                </w:rPr>
                <w:t>GROUPKEY_C</w:t>
              </w:r>
            </w:ins>
          </w:p>
        </w:tc>
      </w:tr>
      <w:tr w:rsidR="00624337" w:rsidRPr="000778EB" w14:paraId="7FAA807A" w14:textId="77777777" w:rsidTr="00B33558">
        <w:trPr>
          <w:cantSplit/>
          <w:jc w:val="center"/>
          <w:ins w:id="322" w:author="MCC160" w:date="2021-05-03T15:15:00Z"/>
        </w:trPr>
        <w:tc>
          <w:tcPr>
            <w:tcW w:w="2836" w:type="dxa"/>
            <w:tcBorders>
              <w:top w:val="single" w:sz="4" w:space="0" w:color="auto"/>
              <w:left w:val="single" w:sz="4" w:space="0" w:color="auto"/>
              <w:bottom w:val="single" w:sz="4" w:space="0" w:color="auto"/>
              <w:right w:val="single" w:sz="4" w:space="0" w:color="auto"/>
            </w:tcBorders>
          </w:tcPr>
          <w:p w14:paraId="60AD76F1" w14:textId="0905F294" w:rsidR="00624337" w:rsidRPr="000778EB" w:rsidRDefault="00624337" w:rsidP="00624337">
            <w:pPr>
              <w:pStyle w:val="TAL"/>
              <w:rPr>
                <w:ins w:id="323" w:author="MCC160" w:date="2021-05-03T15:15:00Z"/>
                <w:rFonts w:eastAsia="Arial" w:cs="Arial"/>
              </w:rPr>
            </w:pPr>
            <w:ins w:id="324" w:author="MCC160" w:date="2021-05-03T15:16:00Z">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79B8D3D0" w14:textId="7680D862" w:rsidR="00624337" w:rsidRPr="000778EB" w:rsidRDefault="00624337" w:rsidP="00624337">
            <w:pPr>
              <w:pStyle w:val="TAL"/>
              <w:rPr>
                <w:ins w:id="325" w:author="MCC160" w:date="2021-05-03T15:15:00Z"/>
                <w:lang w:val="de-DE"/>
                <w:rPrChange w:id="326" w:author="MCC160" w:date="2021-05-03T15:16:00Z">
                  <w:rPr>
                    <w:ins w:id="327" w:author="MCC160" w:date="2021-05-03T15:15:00Z"/>
                  </w:rPr>
                </w:rPrChange>
              </w:rPr>
            </w:pPr>
            <w:ins w:id="328" w:author="MCC160" w:date="2021-05-03T15:16:00Z">
              <w:r w:rsidRPr="000778EB">
                <w:rPr>
                  <w:lang w:val="de-DE"/>
                  <w:rPrChange w:id="329" w:author="MCC160" w:date="2021-05-03T15:16:00Z">
                    <w:rPr/>
                  </w:rPrChange>
                </w:rPr>
                <w:t>Doc-Sel_C &amp; “~~” &amp; Node-Sel</w:t>
              </w:r>
            </w:ins>
          </w:p>
        </w:tc>
        <w:tc>
          <w:tcPr>
            <w:tcW w:w="2126" w:type="dxa"/>
            <w:tcBorders>
              <w:top w:val="single" w:sz="4" w:space="0" w:color="auto"/>
              <w:left w:val="single" w:sz="4" w:space="0" w:color="auto"/>
              <w:bottom w:val="single" w:sz="4" w:space="0" w:color="auto"/>
              <w:right w:val="single" w:sz="4" w:space="0" w:color="auto"/>
            </w:tcBorders>
          </w:tcPr>
          <w:p w14:paraId="42A2D1B7" w14:textId="2CE9EAC6" w:rsidR="00624337" w:rsidRPr="000778EB" w:rsidRDefault="00624337" w:rsidP="00624337">
            <w:pPr>
              <w:pStyle w:val="TAL"/>
              <w:rPr>
                <w:ins w:id="330" w:author="MCC160" w:date="2021-05-03T15:15:00Z"/>
                <w:rFonts w:cs="Arial"/>
                <w:szCs w:val="18"/>
              </w:rPr>
            </w:pPr>
            <w:ins w:id="331" w:author="MCC160" w:date="2021-05-03T15:16:00Z">
              <w:r w:rsidRPr="000778EB">
                <w:rPr>
                  <w:rFonts w:cs="Arial"/>
                  <w:szCs w:val="18"/>
                </w:rPr>
                <w:t>MCPTT-GKTP document (NOTE 6, 7)</w:t>
              </w:r>
            </w:ins>
          </w:p>
        </w:tc>
        <w:tc>
          <w:tcPr>
            <w:tcW w:w="1418" w:type="dxa"/>
            <w:tcBorders>
              <w:top w:val="single" w:sz="4" w:space="0" w:color="auto"/>
              <w:left w:val="single" w:sz="4" w:space="0" w:color="auto"/>
              <w:bottom w:val="single" w:sz="4" w:space="0" w:color="auto"/>
              <w:right w:val="single" w:sz="4" w:space="0" w:color="auto"/>
            </w:tcBorders>
          </w:tcPr>
          <w:p w14:paraId="7B543CC2" w14:textId="77777777" w:rsidR="00624337" w:rsidRPr="000778EB" w:rsidRDefault="00624337" w:rsidP="00624337">
            <w:pPr>
              <w:pStyle w:val="TAL"/>
              <w:rPr>
                <w:ins w:id="332" w:author="MCC160" w:date="2021-05-03T15:15:00Z"/>
              </w:rPr>
            </w:pPr>
          </w:p>
        </w:tc>
        <w:tc>
          <w:tcPr>
            <w:tcW w:w="1133" w:type="dxa"/>
            <w:tcBorders>
              <w:top w:val="single" w:sz="4" w:space="0" w:color="auto"/>
              <w:left w:val="single" w:sz="4" w:space="0" w:color="auto"/>
              <w:bottom w:val="single" w:sz="4" w:space="0" w:color="auto"/>
              <w:right w:val="single" w:sz="4" w:space="0" w:color="auto"/>
            </w:tcBorders>
          </w:tcPr>
          <w:p w14:paraId="69ABD22A" w14:textId="77777777" w:rsidR="00624337" w:rsidRPr="000778EB" w:rsidRDefault="00624337" w:rsidP="00624337">
            <w:pPr>
              <w:pStyle w:val="TAL"/>
              <w:rPr>
                <w:ins w:id="333" w:author="MCC160" w:date="2021-05-03T15:15:00Z"/>
              </w:rPr>
            </w:pPr>
          </w:p>
        </w:tc>
      </w:tr>
      <w:tr w:rsidR="00624337" w:rsidRPr="000778EB" w14:paraId="718A0253" w14:textId="77777777" w:rsidTr="00B33558">
        <w:trPr>
          <w:cantSplit/>
          <w:jc w:val="center"/>
          <w:ins w:id="334" w:author="MCC160" w:date="2021-05-03T15:15:00Z"/>
        </w:trPr>
        <w:tc>
          <w:tcPr>
            <w:tcW w:w="2836" w:type="dxa"/>
            <w:tcBorders>
              <w:top w:val="single" w:sz="4" w:space="0" w:color="auto"/>
              <w:left w:val="single" w:sz="4" w:space="0" w:color="auto"/>
              <w:bottom w:val="single" w:sz="4" w:space="0" w:color="auto"/>
              <w:right w:val="single" w:sz="4" w:space="0" w:color="auto"/>
            </w:tcBorders>
          </w:tcPr>
          <w:p w14:paraId="4D25336F" w14:textId="24E06EAB" w:rsidR="00624337" w:rsidRPr="000778EB" w:rsidRDefault="00624337" w:rsidP="00624337">
            <w:pPr>
              <w:pStyle w:val="TAL"/>
              <w:rPr>
                <w:ins w:id="335" w:author="MCC160" w:date="2021-05-03T15:15:00Z"/>
                <w:rFonts w:eastAsia="Arial" w:cs="Arial"/>
              </w:rPr>
            </w:pPr>
            <w:ins w:id="336" w:author="MCC160" w:date="2021-05-03T15:16:00Z">
              <w:r w:rsidRPr="000778EB">
                <w:rPr>
                  <w:rFonts w:eastAsia="Arial" w:cs="Arial"/>
                </w:rPr>
                <w:t xml:space="preserve"> </w:t>
              </w:r>
              <w:r w:rsidRPr="000778E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14:paraId="2732F8AD" w14:textId="51026D90" w:rsidR="00624337" w:rsidRPr="000778EB" w:rsidRDefault="00624337" w:rsidP="00624337">
            <w:pPr>
              <w:pStyle w:val="TAL"/>
              <w:rPr>
                <w:ins w:id="337" w:author="MCC160" w:date="2021-05-03T15:15:00Z"/>
              </w:rPr>
            </w:pPr>
            <w:ins w:id="338" w:author="MCC160" w:date="2021-05-03T15:16:00Z">
              <w:r w:rsidRPr="000778EB">
                <w:t>Not present</w:t>
              </w:r>
            </w:ins>
          </w:p>
        </w:tc>
        <w:tc>
          <w:tcPr>
            <w:tcW w:w="2126" w:type="dxa"/>
            <w:tcBorders>
              <w:top w:val="single" w:sz="4" w:space="0" w:color="auto"/>
              <w:left w:val="single" w:sz="4" w:space="0" w:color="auto"/>
              <w:bottom w:val="single" w:sz="4" w:space="0" w:color="auto"/>
              <w:right w:val="single" w:sz="4" w:space="0" w:color="auto"/>
            </w:tcBorders>
          </w:tcPr>
          <w:p w14:paraId="697AC608" w14:textId="77777777" w:rsidR="00624337" w:rsidRPr="000778EB" w:rsidRDefault="00624337" w:rsidP="00624337">
            <w:pPr>
              <w:pStyle w:val="TAL"/>
              <w:rPr>
                <w:ins w:id="339" w:author="MCC160" w:date="2021-05-03T15:1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60C2229" w14:textId="77777777" w:rsidR="00624337" w:rsidRPr="000778EB" w:rsidRDefault="00624337" w:rsidP="00624337">
            <w:pPr>
              <w:pStyle w:val="TAL"/>
              <w:rPr>
                <w:ins w:id="340" w:author="MCC160" w:date="2021-05-03T15:15:00Z"/>
              </w:rPr>
            </w:pPr>
          </w:p>
        </w:tc>
        <w:tc>
          <w:tcPr>
            <w:tcW w:w="1133" w:type="dxa"/>
            <w:tcBorders>
              <w:top w:val="single" w:sz="4" w:space="0" w:color="auto"/>
              <w:left w:val="single" w:sz="4" w:space="0" w:color="auto"/>
              <w:bottom w:val="single" w:sz="4" w:space="0" w:color="auto"/>
              <w:right w:val="single" w:sz="4" w:space="0" w:color="auto"/>
            </w:tcBorders>
          </w:tcPr>
          <w:p w14:paraId="3A873F09" w14:textId="77777777" w:rsidR="00624337" w:rsidRPr="000778EB" w:rsidRDefault="00624337" w:rsidP="00624337">
            <w:pPr>
              <w:pStyle w:val="TAL"/>
              <w:rPr>
                <w:ins w:id="341" w:author="MCC160" w:date="2021-05-03T15:15:00Z"/>
              </w:rPr>
            </w:pPr>
          </w:p>
        </w:tc>
      </w:tr>
      <w:tr w:rsidR="00624337" w:rsidRPr="000778EB" w14:paraId="0F66FC57" w14:textId="77777777" w:rsidTr="00B33558">
        <w:trPr>
          <w:cantSplit/>
          <w:jc w:val="center"/>
          <w:ins w:id="342" w:author="MCC160" w:date="2021-05-04T13:41:00Z"/>
        </w:trPr>
        <w:tc>
          <w:tcPr>
            <w:tcW w:w="2836" w:type="dxa"/>
            <w:tcBorders>
              <w:top w:val="single" w:sz="4" w:space="0" w:color="auto"/>
              <w:left w:val="single" w:sz="4" w:space="0" w:color="auto"/>
              <w:bottom w:val="single" w:sz="4" w:space="0" w:color="auto"/>
              <w:right w:val="single" w:sz="4" w:space="0" w:color="auto"/>
            </w:tcBorders>
          </w:tcPr>
          <w:p w14:paraId="6DA39B21" w14:textId="3C5EE2D0" w:rsidR="00624337" w:rsidRPr="000778EB" w:rsidRDefault="00624337" w:rsidP="00624337">
            <w:pPr>
              <w:pStyle w:val="TAL"/>
              <w:rPr>
                <w:ins w:id="343" w:author="MCC160" w:date="2021-05-04T13:41:00Z"/>
                <w:rFonts w:eastAsia="Arial" w:cs="Arial"/>
              </w:rPr>
            </w:pPr>
            <w:ins w:id="344" w:author="MCC160" w:date="2021-05-04T13:41:00Z">
              <w:r w:rsidRPr="000778EB">
                <w:rPr>
                  <w:rFonts w:eastAsia="Arial" w:cs="Arial"/>
                </w:rPr>
                <w:lastRenderedPageBreak/>
                <w:t xml:space="preserve">    </w:t>
              </w:r>
              <w:proofErr w:type="gramStart"/>
              <w:r w:rsidRPr="000778EB">
                <w:rPr>
                  <w:rFonts w:cs="Arial"/>
                </w:rPr>
                <w:t>entry[</w:t>
              </w:r>
              <w:proofErr w:type="gramEnd"/>
              <w:r w:rsidRPr="000778EB">
                <w:rPr>
                  <w:rFonts w:cs="Arial"/>
                </w:rPr>
                <w:t>2]</w:t>
              </w:r>
            </w:ins>
          </w:p>
        </w:tc>
        <w:tc>
          <w:tcPr>
            <w:tcW w:w="2126" w:type="dxa"/>
            <w:tcBorders>
              <w:top w:val="single" w:sz="4" w:space="0" w:color="auto"/>
              <w:left w:val="single" w:sz="4" w:space="0" w:color="auto"/>
              <w:bottom w:val="single" w:sz="4" w:space="0" w:color="auto"/>
              <w:right w:val="single" w:sz="4" w:space="0" w:color="auto"/>
            </w:tcBorders>
          </w:tcPr>
          <w:p w14:paraId="38833BCC" w14:textId="1F301AE8" w:rsidR="00624337" w:rsidRPr="000778EB" w:rsidRDefault="00624337" w:rsidP="00624337">
            <w:pPr>
              <w:pStyle w:val="TAL"/>
              <w:rPr>
                <w:ins w:id="345" w:author="MCC160" w:date="2021-05-04T13:41:00Z"/>
              </w:rPr>
            </w:pPr>
            <w:ins w:id="346" w:author="MCC160" w:date="2021-05-04T13:41:00Z">
              <w:r w:rsidRPr="000778EB">
                <w:rPr>
                  <w:rFonts w:cs="Arial"/>
                </w:rPr>
                <w:t>optional,</w:t>
              </w:r>
              <w:r w:rsidRPr="000778EB">
                <w:rPr>
                  <w:rFonts w:cs="Arial"/>
                </w:rPr>
                <w:br/>
                <w:t>NOTE 4, 5</w:t>
              </w:r>
            </w:ins>
          </w:p>
        </w:tc>
        <w:tc>
          <w:tcPr>
            <w:tcW w:w="2126" w:type="dxa"/>
            <w:tcBorders>
              <w:top w:val="single" w:sz="4" w:space="0" w:color="auto"/>
              <w:left w:val="single" w:sz="4" w:space="0" w:color="auto"/>
              <w:bottom w:val="single" w:sz="4" w:space="0" w:color="auto"/>
              <w:right w:val="single" w:sz="4" w:space="0" w:color="auto"/>
            </w:tcBorders>
          </w:tcPr>
          <w:p w14:paraId="1D99CFDD" w14:textId="77777777" w:rsidR="00624337" w:rsidRPr="000778EB" w:rsidRDefault="00624337" w:rsidP="00624337">
            <w:pPr>
              <w:pStyle w:val="TAL"/>
              <w:rPr>
                <w:ins w:id="347" w:author="MCC160" w:date="2021-05-04T13:4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0C80117" w14:textId="13850BDA" w:rsidR="00624337" w:rsidRPr="000778EB" w:rsidRDefault="00624337" w:rsidP="00624337">
            <w:pPr>
              <w:pStyle w:val="TAL"/>
              <w:rPr>
                <w:ins w:id="348" w:author="MCC160" w:date="2021-05-04T13:41:00Z"/>
              </w:rPr>
            </w:pPr>
            <w:ins w:id="349" w:author="MCC160" w:date="2021-05-04T13:41:00Z">
              <w:r w:rsidRPr="000778EB">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
          <w:p w14:paraId="03DEA4DA" w14:textId="72246E4D" w:rsidR="00624337" w:rsidRPr="000778EB" w:rsidRDefault="00624337" w:rsidP="00624337">
            <w:pPr>
              <w:pStyle w:val="TAL"/>
              <w:rPr>
                <w:ins w:id="350" w:author="MCC160" w:date="2021-05-04T13:41:00Z"/>
              </w:rPr>
            </w:pPr>
            <w:ins w:id="351" w:author="MCC160" w:date="2021-05-04T13:41:00Z">
              <w:r w:rsidRPr="000778EB">
                <w:rPr>
                  <w:rFonts w:cs="Arial"/>
                </w:rPr>
                <w:t>GROUPCONFIG_T</w:t>
              </w:r>
            </w:ins>
          </w:p>
        </w:tc>
      </w:tr>
      <w:tr w:rsidR="00624337" w:rsidRPr="000778EB" w14:paraId="39F7766C" w14:textId="77777777" w:rsidTr="00B33558">
        <w:trPr>
          <w:cantSplit/>
          <w:jc w:val="center"/>
          <w:ins w:id="352" w:author="MCC160" w:date="2021-05-04T13:41:00Z"/>
        </w:trPr>
        <w:tc>
          <w:tcPr>
            <w:tcW w:w="2836" w:type="dxa"/>
            <w:tcBorders>
              <w:top w:val="single" w:sz="4" w:space="0" w:color="auto"/>
              <w:left w:val="single" w:sz="4" w:space="0" w:color="auto"/>
              <w:bottom w:val="single" w:sz="4" w:space="0" w:color="auto"/>
              <w:right w:val="single" w:sz="4" w:space="0" w:color="auto"/>
            </w:tcBorders>
          </w:tcPr>
          <w:p w14:paraId="31F8A81D" w14:textId="7AA88471" w:rsidR="00624337" w:rsidRPr="000778EB" w:rsidRDefault="00624337" w:rsidP="00624337">
            <w:pPr>
              <w:pStyle w:val="TAL"/>
              <w:rPr>
                <w:ins w:id="353" w:author="MCC160" w:date="2021-05-04T13:41:00Z"/>
                <w:rFonts w:eastAsia="Arial" w:cs="Arial"/>
              </w:rPr>
            </w:pPr>
            <w:ins w:id="354" w:author="MCC160" w:date="2021-05-04T13:41:00Z">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2B56379A" w14:textId="2DEDE8A6" w:rsidR="00624337" w:rsidRPr="000778EB" w:rsidRDefault="00624337" w:rsidP="00624337">
            <w:pPr>
              <w:pStyle w:val="TAL"/>
              <w:rPr>
                <w:ins w:id="355" w:author="MCC160" w:date="2021-05-04T13:41:00Z"/>
                <w:lang w:val="de-DE"/>
                <w:rPrChange w:id="356" w:author="MCC160" w:date="2021-05-04T13:41:00Z">
                  <w:rPr>
                    <w:ins w:id="357" w:author="MCC160" w:date="2021-05-04T13:41:00Z"/>
                  </w:rPr>
                </w:rPrChange>
              </w:rPr>
            </w:pPr>
            <w:ins w:id="358" w:author="MCC160" w:date="2021-05-04T13:41:00Z">
              <w:r w:rsidRPr="000778EB">
                <w:rPr>
                  <w:lang w:val="de-DE"/>
                </w:rPr>
                <w:t>Doc-Sel_T &amp; “~~” &amp; Node-Sel</w:t>
              </w:r>
            </w:ins>
          </w:p>
        </w:tc>
        <w:tc>
          <w:tcPr>
            <w:tcW w:w="2126" w:type="dxa"/>
            <w:tcBorders>
              <w:top w:val="single" w:sz="4" w:space="0" w:color="auto"/>
              <w:left w:val="single" w:sz="4" w:space="0" w:color="auto"/>
              <w:bottom w:val="single" w:sz="4" w:space="0" w:color="auto"/>
              <w:right w:val="single" w:sz="4" w:space="0" w:color="auto"/>
            </w:tcBorders>
          </w:tcPr>
          <w:p w14:paraId="259FEB55" w14:textId="1B02FD0D" w:rsidR="00624337" w:rsidRPr="000778EB" w:rsidRDefault="00624337" w:rsidP="00624337">
            <w:pPr>
              <w:pStyle w:val="TAL"/>
              <w:rPr>
                <w:ins w:id="359" w:author="MCC160" w:date="2021-05-04T13:41:00Z"/>
                <w:rFonts w:cs="Arial"/>
                <w:szCs w:val="18"/>
              </w:rPr>
            </w:pPr>
            <w:ins w:id="360" w:author="MCC160" w:date="2021-05-04T13:41:00Z">
              <w:r w:rsidRPr="000778EB">
                <w:rPr>
                  <w:rFonts w:cs="Arial"/>
                  <w:szCs w:val="18"/>
                </w:rPr>
                <w:t>MCPTT-GKTP document (NOTE 6, 7)</w:t>
              </w:r>
            </w:ins>
          </w:p>
        </w:tc>
        <w:tc>
          <w:tcPr>
            <w:tcW w:w="1418" w:type="dxa"/>
            <w:tcBorders>
              <w:top w:val="single" w:sz="4" w:space="0" w:color="auto"/>
              <w:left w:val="single" w:sz="4" w:space="0" w:color="auto"/>
              <w:bottom w:val="single" w:sz="4" w:space="0" w:color="auto"/>
              <w:right w:val="single" w:sz="4" w:space="0" w:color="auto"/>
            </w:tcBorders>
          </w:tcPr>
          <w:p w14:paraId="0313F44C" w14:textId="77777777" w:rsidR="00624337" w:rsidRPr="000778EB" w:rsidRDefault="00624337" w:rsidP="00624337">
            <w:pPr>
              <w:pStyle w:val="TAL"/>
              <w:rPr>
                <w:ins w:id="361" w:author="MCC160" w:date="2021-05-04T13:41:00Z"/>
              </w:rPr>
            </w:pPr>
          </w:p>
        </w:tc>
        <w:tc>
          <w:tcPr>
            <w:tcW w:w="1133" w:type="dxa"/>
            <w:tcBorders>
              <w:top w:val="single" w:sz="4" w:space="0" w:color="auto"/>
              <w:left w:val="single" w:sz="4" w:space="0" w:color="auto"/>
              <w:bottom w:val="single" w:sz="4" w:space="0" w:color="auto"/>
              <w:right w:val="single" w:sz="4" w:space="0" w:color="auto"/>
            </w:tcBorders>
          </w:tcPr>
          <w:p w14:paraId="2F8FC7F9" w14:textId="77777777" w:rsidR="00624337" w:rsidRPr="000778EB" w:rsidRDefault="00624337" w:rsidP="00624337">
            <w:pPr>
              <w:pStyle w:val="TAL"/>
              <w:rPr>
                <w:ins w:id="362" w:author="MCC160" w:date="2021-05-04T13:41:00Z"/>
              </w:rPr>
            </w:pPr>
          </w:p>
        </w:tc>
      </w:tr>
      <w:tr w:rsidR="00624337" w:rsidRPr="000778EB" w14:paraId="48138EFA" w14:textId="77777777" w:rsidTr="00B33558">
        <w:trPr>
          <w:cantSplit/>
          <w:jc w:val="center"/>
          <w:ins w:id="363" w:author="MCC160" w:date="2021-05-04T13:41:00Z"/>
        </w:trPr>
        <w:tc>
          <w:tcPr>
            <w:tcW w:w="2836" w:type="dxa"/>
            <w:tcBorders>
              <w:top w:val="single" w:sz="4" w:space="0" w:color="auto"/>
              <w:left w:val="single" w:sz="4" w:space="0" w:color="auto"/>
              <w:bottom w:val="single" w:sz="4" w:space="0" w:color="auto"/>
              <w:right w:val="single" w:sz="4" w:space="0" w:color="auto"/>
            </w:tcBorders>
          </w:tcPr>
          <w:p w14:paraId="65676CAB" w14:textId="5CB29FE8" w:rsidR="00624337" w:rsidRPr="000778EB" w:rsidRDefault="00624337" w:rsidP="00624337">
            <w:pPr>
              <w:pStyle w:val="TAL"/>
              <w:rPr>
                <w:ins w:id="364" w:author="MCC160" w:date="2021-05-04T13:41:00Z"/>
                <w:rFonts w:eastAsia="Arial" w:cs="Arial"/>
              </w:rPr>
            </w:pPr>
            <w:ins w:id="365" w:author="MCC160" w:date="2021-05-04T13:41:00Z">
              <w:r w:rsidRPr="000778EB">
                <w:rPr>
                  <w:rFonts w:eastAsia="Arial" w:cs="Arial"/>
                </w:rPr>
                <w:t xml:space="preserve">      </w:t>
              </w:r>
              <w:r w:rsidRPr="000778EB">
                <w:rPr>
                  <w:rFonts w:cs="Arial"/>
                </w:rPr>
                <w:t>display-name</w:t>
              </w:r>
            </w:ins>
          </w:p>
        </w:tc>
        <w:tc>
          <w:tcPr>
            <w:tcW w:w="2126" w:type="dxa"/>
            <w:tcBorders>
              <w:top w:val="single" w:sz="4" w:space="0" w:color="auto"/>
              <w:left w:val="single" w:sz="4" w:space="0" w:color="auto"/>
              <w:bottom w:val="single" w:sz="4" w:space="0" w:color="auto"/>
              <w:right w:val="single" w:sz="4" w:space="0" w:color="auto"/>
            </w:tcBorders>
          </w:tcPr>
          <w:p w14:paraId="4BC0D44E" w14:textId="4BAD6C5C" w:rsidR="00624337" w:rsidRPr="000778EB" w:rsidRDefault="00624337" w:rsidP="00624337">
            <w:pPr>
              <w:pStyle w:val="TAL"/>
              <w:rPr>
                <w:ins w:id="366" w:author="MCC160" w:date="2021-05-04T13:41:00Z"/>
              </w:rPr>
            </w:pPr>
            <w:ins w:id="367" w:author="MCC160" w:date="2021-05-04T13:41:00Z">
              <w:r w:rsidRPr="000778EB">
                <w:rPr>
                  <w:rFonts w:cs="Arial"/>
                </w:rPr>
                <w:t>Not present</w:t>
              </w:r>
            </w:ins>
          </w:p>
        </w:tc>
        <w:tc>
          <w:tcPr>
            <w:tcW w:w="2126" w:type="dxa"/>
            <w:tcBorders>
              <w:top w:val="single" w:sz="4" w:space="0" w:color="auto"/>
              <w:left w:val="single" w:sz="4" w:space="0" w:color="auto"/>
              <w:bottom w:val="single" w:sz="4" w:space="0" w:color="auto"/>
              <w:right w:val="single" w:sz="4" w:space="0" w:color="auto"/>
            </w:tcBorders>
          </w:tcPr>
          <w:p w14:paraId="3F9D9BAA" w14:textId="77777777" w:rsidR="00624337" w:rsidRPr="000778EB" w:rsidRDefault="00624337" w:rsidP="00624337">
            <w:pPr>
              <w:pStyle w:val="TAL"/>
              <w:rPr>
                <w:ins w:id="368" w:author="MCC160" w:date="2021-05-04T13:4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C698EBE" w14:textId="77777777" w:rsidR="00624337" w:rsidRPr="000778EB" w:rsidRDefault="00624337" w:rsidP="00624337">
            <w:pPr>
              <w:pStyle w:val="TAL"/>
              <w:rPr>
                <w:ins w:id="369" w:author="MCC160" w:date="2021-05-04T13:41:00Z"/>
              </w:rPr>
            </w:pPr>
          </w:p>
        </w:tc>
        <w:tc>
          <w:tcPr>
            <w:tcW w:w="1133" w:type="dxa"/>
            <w:tcBorders>
              <w:top w:val="single" w:sz="4" w:space="0" w:color="auto"/>
              <w:left w:val="single" w:sz="4" w:space="0" w:color="auto"/>
              <w:bottom w:val="single" w:sz="4" w:space="0" w:color="auto"/>
              <w:right w:val="single" w:sz="4" w:space="0" w:color="auto"/>
            </w:tcBorders>
          </w:tcPr>
          <w:p w14:paraId="1895DB87" w14:textId="77777777" w:rsidR="00624337" w:rsidRPr="000778EB" w:rsidRDefault="00624337" w:rsidP="00624337">
            <w:pPr>
              <w:pStyle w:val="TAL"/>
              <w:rPr>
                <w:ins w:id="370" w:author="MCC160" w:date="2021-05-04T13:41:00Z"/>
              </w:rPr>
            </w:pPr>
          </w:p>
        </w:tc>
      </w:tr>
      <w:tr w:rsidR="00624337" w:rsidRPr="000778EB" w14:paraId="7C0793A5" w14:textId="77777777" w:rsidTr="00B3355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38761E" w14:textId="3B2D6D2C" w:rsidR="00624337" w:rsidRPr="000778EB" w:rsidRDefault="00624337" w:rsidP="00624337">
            <w:pPr>
              <w:pStyle w:val="TAN"/>
            </w:pPr>
            <w:r w:rsidRPr="000778EB">
              <w:t>NOTE 1a:</w:t>
            </w:r>
            <w:r w:rsidRPr="000778EB">
              <w:tab/>
              <w:t xml:space="preserve">AUID1 = </w:t>
            </w:r>
            <w:del w:id="371" w:author="MCC160" w:date="2021-04-21T11:10:00Z">
              <w:r w:rsidRPr="000778EB" w:rsidDel="000C0C16">
                <w:delText>"</w:delText>
              </w:r>
            </w:del>
            <w:ins w:id="372" w:author="MCC160" w:date="2021-04-21T11:10:00Z">
              <w:r w:rsidRPr="000778EB">
                <w:t>“</w:t>
              </w:r>
            </w:ins>
            <w:proofErr w:type="gramStart"/>
            <w:r w:rsidRPr="000778EB">
              <w:t>org.3gpp.mcptt.ue</w:t>
            </w:r>
            <w:proofErr w:type="gramEnd"/>
            <w:r w:rsidRPr="000778EB">
              <w:t>-config</w:t>
            </w:r>
            <w:del w:id="373" w:author="MCC160" w:date="2021-04-21T11:10:00Z">
              <w:r w:rsidRPr="000778EB" w:rsidDel="000C0C16">
                <w:delText>"</w:delText>
              </w:r>
            </w:del>
            <w:ins w:id="374" w:author="MCC160" w:date="2021-04-21T11:10:00Z">
              <w:r w:rsidRPr="000778EB">
                <w:t>”</w:t>
              </w:r>
            </w:ins>
          </w:p>
          <w:p w14:paraId="79181936" w14:textId="5A259843" w:rsidR="00624337" w:rsidRPr="000778EB" w:rsidRDefault="00624337" w:rsidP="00624337">
            <w:pPr>
              <w:pStyle w:val="TAN"/>
            </w:pPr>
            <w:r w:rsidRPr="000778EB">
              <w:t>NOTE 1b:</w:t>
            </w:r>
            <w:r w:rsidRPr="000778EB">
              <w:tab/>
              <w:t xml:space="preserve">AUID2 = </w:t>
            </w:r>
            <w:del w:id="375" w:author="MCC160" w:date="2021-04-21T11:10:00Z">
              <w:r w:rsidRPr="000778EB" w:rsidDel="000C0C16">
                <w:delText>"</w:delText>
              </w:r>
            </w:del>
            <w:ins w:id="376" w:author="MCC160" w:date="2021-04-21T11:10:00Z">
              <w:r w:rsidRPr="000778EB">
                <w:t>“</w:t>
              </w:r>
            </w:ins>
            <w:r w:rsidRPr="000778EB">
              <w:t>org.3gpp.mcptt.user-profile</w:t>
            </w:r>
            <w:del w:id="377" w:author="MCC160" w:date="2021-04-21T11:10:00Z">
              <w:r w:rsidRPr="000778EB" w:rsidDel="000C0C16">
                <w:delText>"</w:delText>
              </w:r>
            </w:del>
            <w:ins w:id="378" w:author="MCC160" w:date="2021-04-21T11:10:00Z">
              <w:r w:rsidRPr="000778EB">
                <w:t>”</w:t>
              </w:r>
            </w:ins>
          </w:p>
          <w:p w14:paraId="2C8C354A" w14:textId="569A9946" w:rsidR="00624337" w:rsidRPr="000778EB" w:rsidRDefault="00624337" w:rsidP="00624337">
            <w:pPr>
              <w:pStyle w:val="TAN"/>
            </w:pPr>
            <w:r w:rsidRPr="000778EB">
              <w:t>NOTE 1c:</w:t>
            </w:r>
            <w:r w:rsidRPr="000778EB">
              <w:tab/>
              <w:t xml:space="preserve">AUID3 = </w:t>
            </w:r>
            <w:del w:id="379" w:author="MCC160" w:date="2021-04-21T11:10:00Z">
              <w:r w:rsidRPr="000778EB" w:rsidDel="000C0C16">
                <w:delText>"</w:delText>
              </w:r>
            </w:del>
            <w:ins w:id="380" w:author="MCC160" w:date="2021-04-21T11:10:00Z">
              <w:r w:rsidRPr="000778EB">
                <w:t>“</w:t>
              </w:r>
            </w:ins>
            <w:proofErr w:type="gramStart"/>
            <w:r w:rsidRPr="000778EB">
              <w:t>org.3gpp.mcptt.service</w:t>
            </w:r>
            <w:proofErr w:type="gramEnd"/>
            <w:r w:rsidRPr="000778EB">
              <w:t>-config</w:t>
            </w:r>
            <w:del w:id="381" w:author="MCC160" w:date="2021-04-21T11:10:00Z">
              <w:r w:rsidRPr="000778EB" w:rsidDel="000C0C16">
                <w:delText>"</w:delText>
              </w:r>
            </w:del>
            <w:ins w:id="382" w:author="MCC160" w:date="2021-04-21T11:10:00Z">
              <w:r w:rsidRPr="000778EB">
                <w:t>”</w:t>
              </w:r>
            </w:ins>
          </w:p>
          <w:p w14:paraId="19E5175A" w14:textId="1FF47668" w:rsidR="00624337" w:rsidRPr="000778EB" w:rsidRDefault="00624337" w:rsidP="00624337">
            <w:pPr>
              <w:pStyle w:val="TAN"/>
            </w:pPr>
            <w:r w:rsidRPr="000778EB">
              <w:t>NOTE 2:</w:t>
            </w:r>
            <w:r w:rsidRPr="000778EB">
              <w:tab/>
              <w:t xml:space="preserve">XUID </w:t>
            </w:r>
            <w:r w:rsidRPr="000778EB">
              <w:tab/>
              <w:t xml:space="preserve">= </w:t>
            </w:r>
            <w:del w:id="383" w:author="MCC160" w:date="2021-04-21T11:10:00Z">
              <w:r w:rsidRPr="000778EB" w:rsidDel="000C0C16">
                <w:delText>"</w:delText>
              </w:r>
            </w:del>
            <w:ins w:id="384" w:author="MCC160" w:date="2021-04-21T11:10:00Z">
              <w:r w:rsidRPr="000778EB">
                <w:t>“</w:t>
              </w:r>
            </w:ins>
            <w:r w:rsidRPr="000778EB">
              <w:t>sip:</w:t>
            </w:r>
            <w:del w:id="385" w:author="MCC160" w:date="2021-04-21T11:10:00Z">
              <w:r w:rsidRPr="000778EB" w:rsidDel="000C0C16">
                <w:delText>"</w:delText>
              </w:r>
            </w:del>
            <w:ins w:id="386" w:author="MCC160" w:date="2021-04-21T11:10:00Z">
              <w:r w:rsidRPr="000778EB">
                <w:t>”</w:t>
              </w:r>
            </w:ins>
            <w:r w:rsidRPr="000778EB">
              <w:t xml:space="preserve"> &amp; </w:t>
            </w:r>
            <w:proofErr w:type="spellStart"/>
            <w:r w:rsidRPr="000778EB">
              <w:t>px_MCPTT_ID_User_A</w:t>
            </w:r>
            <w:proofErr w:type="spellEnd"/>
          </w:p>
          <w:p w14:paraId="04BD8568" w14:textId="77777777" w:rsidR="00624337" w:rsidRPr="000778EB" w:rsidRDefault="00624337" w:rsidP="00624337">
            <w:pPr>
              <w:pStyle w:val="TAN"/>
            </w:pPr>
            <w:r w:rsidRPr="000778EB">
              <w:t>NOTE 3:</w:t>
            </w:r>
            <w:r w:rsidRPr="000778EB">
              <w:tab/>
              <w:t>MCSUEID = Instance id of the UE (derived from the IMEI according to 23.003 [69] clause 13.8)</w:t>
            </w:r>
          </w:p>
          <w:p w14:paraId="75B3929D" w14:textId="4597C5C0" w:rsidR="00624337" w:rsidRPr="000778EB" w:rsidRDefault="00624337" w:rsidP="00624337">
            <w:pPr>
              <w:pStyle w:val="TAN"/>
            </w:pPr>
            <w:r w:rsidRPr="000778EB">
              <w:t>NOTE 4:</w:t>
            </w:r>
            <w:r w:rsidRPr="000778EB">
              <w:tab/>
              <w:t>XML encryption may be done by</w:t>
            </w:r>
            <w:r w:rsidRPr="000778EB">
              <w:br/>
              <w:t>-</w:t>
            </w:r>
            <w:r w:rsidRPr="000778EB">
              <w:tab/>
              <w:t>element content encryption of the root element &lt;resource-lists&gt; as described in Table 5.5.13.2-1</w:t>
            </w:r>
            <w:r w:rsidRPr="000778EB">
              <w:br/>
              <w:t>-</w:t>
            </w:r>
            <w:r w:rsidRPr="000778EB">
              <w:tab/>
              <w:t>element content encryption of (each) &lt;list&gt; element as described in Table 5.5.13.2-1</w:t>
            </w:r>
            <w:r w:rsidRPr="000778EB">
              <w:br/>
              <w:t>-</w:t>
            </w:r>
            <w:r w:rsidRPr="000778EB">
              <w:tab/>
              <w:t>attribute URI encryption of the entry</w:t>
            </w:r>
            <w:del w:id="387" w:author="MCC160" w:date="2021-04-21T11:10:00Z">
              <w:r w:rsidRPr="000778EB" w:rsidDel="000C0C16">
                <w:delText>'</w:delText>
              </w:r>
            </w:del>
            <w:ins w:id="388" w:author="MCC160" w:date="2021-04-21T11:10:00Z">
              <w:r w:rsidRPr="000778EB">
                <w:t>’</w:t>
              </w:r>
            </w:ins>
            <w:r w:rsidRPr="000778EB">
              <w:t xml:space="preserve">s </w:t>
            </w:r>
            <w:proofErr w:type="spellStart"/>
            <w:r w:rsidRPr="000778EB">
              <w:t>uri</w:t>
            </w:r>
            <w:proofErr w:type="spellEnd"/>
            <w:r w:rsidRPr="000778EB">
              <w:t xml:space="preserve"> attribute as described in Table 5.5.13.3-1</w:t>
            </w:r>
            <w:r w:rsidRPr="000778EB">
              <w:br/>
            </w:r>
          </w:p>
          <w:p w14:paraId="050C74D8" w14:textId="77777777" w:rsidR="00624337" w:rsidRPr="000778EB" w:rsidRDefault="00624337" w:rsidP="00624337">
            <w:pPr>
              <w:pStyle w:val="TAN"/>
            </w:pPr>
            <w:r w:rsidRPr="000778EB">
              <w:t>NOTE 5:</w:t>
            </w:r>
            <w:r w:rsidRPr="000778EB">
              <w:tab/>
              <w:t>When a resource-lists document contains more than one entry, the entries may be in any order</w:t>
            </w:r>
          </w:p>
          <w:p w14:paraId="49EB33D9" w14:textId="1869A8D3" w:rsidR="00624337" w:rsidRPr="000778EB" w:rsidRDefault="00624337" w:rsidP="00624337">
            <w:pPr>
              <w:pStyle w:val="TAN"/>
            </w:pPr>
            <w:r w:rsidRPr="000778EB">
              <w:t>NOTE 6:</w:t>
            </w:r>
            <w:r w:rsidRPr="000778EB">
              <w:tab/>
              <w:t>Doc-</w:t>
            </w:r>
            <w:proofErr w:type="spellStart"/>
            <w:r w:rsidRPr="000778EB">
              <w:t>Sel</w:t>
            </w:r>
            <w:proofErr w:type="spellEnd"/>
            <w:r w:rsidRPr="000778EB">
              <w:t xml:space="preserve"> = “org.3gpp.MCPTT-GKTP/global/</w:t>
            </w:r>
            <w:proofErr w:type="spellStart"/>
            <w:r w:rsidRPr="000778EB">
              <w:t>byGroupID</w:t>
            </w:r>
            <w:proofErr w:type="spellEnd"/>
            <w:r w:rsidRPr="000778EB">
              <w:t xml:space="preserve">/” &amp; </w:t>
            </w:r>
            <w:proofErr w:type="spellStart"/>
            <w:r w:rsidRPr="000778EB">
              <w:t>px_MCPTT_Group_A_ID</w:t>
            </w:r>
            <w:proofErr w:type="spellEnd"/>
            <w:r w:rsidRPr="000778EB">
              <w:t xml:space="preserve"> &amp; </w:t>
            </w:r>
            <w:del w:id="389" w:author="MCC160" w:date="2021-04-21T11:10:00Z">
              <w:r w:rsidRPr="000778EB" w:rsidDel="000C0C16">
                <w:delText>"</w:delText>
              </w:r>
            </w:del>
            <w:ins w:id="390" w:author="MCC160" w:date="2021-04-21T11:10:00Z">
              <w:r w:rsidRPr="000778EB">
                <w:t>“</w:t>
              </w:r>
            </w:ins>
            <w:r w:rsidRPr="000778EB">
              <w:t>/</w:t>
            </w:r>
            <w:del w:id="391" w:author="MCC160" w:date="2021-04-21T11:10:00Z">
              <w:r w:rsidRPr="000778EB" w:rsidDel="000C0C16">
                <w:delText>"</w:delText>
              </w:r>
            </w:del>
            <w:ins w:id="392" w:author="MCC160" w:date="2021-04-21T11:10:00Z">
              <w:r w:rsidRPr="000778EB">
                <w:t>”</w:t>
              </w:r>
            </w:ins>
            <w:ins w:id="393" w:author="MCC160" w:date="2021-05-03T15:17:00Z">
              <w:r w:rsidRPr="000778EB">
                <w:br/>
                <w:t>Doc-</w:t>
              </w:r>
              <w:proofErr w:type="spellStart"/>
              <w:r w:rsidRPr="000778EB">
                <w:t>Sel_B</w:t>
              </w:r>
              <w:proofErr w:type="spellEnd"/>
              <w:r w:rsidRPr="000778EB">
                <w:t>=“org.3gpp.MCPTT-GKTP/global/</w:t>
              </w:r>
              <w:proofErr w:type="spellStart"/>
              <w:r w:rsidRPr="000778EB">
                <w:t>byGroupID</w:t>
              </w:r>
              <w:proofErr w:type="spellEnd"/>
              <w:r w:rsidRPr="000778EB">
                <w:t xml:space="preserve">/” &amp; </w:t>
              </w:r>
              <w:proofErr w:type="spellStart"/>
              <w:r w:rsidRPr="000778EB">
                <w:t>px_MCPTT_Group_B_ID</w:t>
              </w:r>
              <w:proofErr w:type="spellEnd"/>
              <w:r w:rsidRPr="000778EB">
                <w:t xml:space="preserve"> &amp; “/”</w:t>
              </w:r>
              <w:r w:rsidRPr="000778EB">
                <w:br/>
                <w:t>Doc-</w:t>
              </w:r>
              <w:proofErr w:type="spellStart"/>
              <w:r w:rsidRPr="000778EB">
                <w:t>Sel_C</w:t>
              </w:r>
              <w:proofErr w:type="spellEnd"/>
              <w:r w:rsidRPr="000778EB">
                <w:t>=“org.3gpp.MCPTT-GKTP/global/</w:t>
              </w:r>
              <w:proofErr w:type="spellStart"/>
              <w:r w:rsidRPr="000778EB">
                <w:t>byGroupID</w:t>
              </w:r>
              <w:proofErr w:type="spellEnd"/>
              <w:r w:rsidRPr="000778EB">
                <w:t xml:space="preserve">/” &amp; </w:t>
              </w:r>
              <w:proofErr w:type="spellStart"/>
              <w:r w:rsidRPr="000778EB">
                <w:t>px_MCPTT_Group_</w:t>
              </w:r>
            </w:ins>
            <w:ins w:id="394" w:author="MCC160" w:date="2021-05-03T15:18:00Z">
              <w:r w:rsidRPr="000778EB">
                <w:t>C</w:t>
              </w:r>
            </w:ins>
            <w:ins w:id="395" w:author="MCC160" w:date="2021-05-03T15:17:00Z">
              <w:r w:rsidRPr="000778EB">
                <w:t>_ID</w:t>
              </w:r>
              <w:proofErr w:type="spellEnd"/>
              <w:r w:rsidRPr="000778EB">
                <w:t xml:space="preserve"> &amp; “/”</w:t>
              </w:r>
            </w:ins>
            <w:ins w:id="396" w:author="MCC160" w:date="2021-05-04T13:41:00Z">
              <w:r w:rsidRPr="000778EB">
                <w:br/>
                <w:t>Doc-</w:t>
              </w:r>
              <w:proofErr w:type="spellStart"/>
              <w:r w:rsidRPr="000778EB">
                <w:t>Sel_T</w:t>
              </w:r>
              <w:proofErr w:type="spellEnd"/>
              <w:r w:rsidRPr="000778EB">
                <w:t>=“org.3gpp.MCPTT-GKTP/global/</w:t>
              </w:r>
              <w:proofErr w:type="spellStart"/>
              <w:r w:rsidRPr="000778EB">
                <w:t>byGroupID</w:t>
              </w:r>
              <w:proofErr w:type="spellEnd"/>
              <w:r w:rsidRPr="000778EB">
                <w:t xml:space="preserve">/” &amp; </w:t>
              </w:r>
              <w:proofErr w:type="spellStart"/>
              <w:r w:rsidRPr="000778EB">
                <w:t>px_MCPTT_Group_T_ID</w:t>
              </w:r>
              <w:proofErr w:type="spellEnd"/>
              <w:r w:rsidRPr="000778EB">
                <w:t xml:space="preserve"> &amp; “/”</w:t>
              </w:r>
            </w:ins>
          </w:p>
          <w:p w14:paraId="5F30DA35" w14:textId="111F6AEC" w:rsidR="00624337" w:rsidRPr="000778EB" w:rsidRDefault="00624337" w:rsidP="00624337">
            <w:pPr>
              <w:pStyle w:val="TAN"/>
            </w:pPr>
            <w:r w:rsidRPr="000778EB">
              <w:t>NOTE 7:</w:t>
            </w:r>
            <w:r w:rsidRPr="000778EB">
              <w:tab/>
              <w:t>Node-</w:t>
            </w:r>
            <w:proofErr w:type="spellStart"/>
            <w:r w:rsidRPr="000778EB">
              <w:t>Sel</w:t>
            </w:r>
            <w:proofErr w:type="spellEnd"/>
            <w:r w:rsidRPr="000778EB">
              <w:t xml:space="preserve"> = </w:t>
            </w:r>
            <w:del w:id="397" w:author="MCC160" w:date="2021-04-21T11:10:00Z">
              <w:r w:rsidRPr="000778EB" w:rsidDel="000C0C16">
                <w:delText>"</w:delText>
              </w:r>
            </w:del>
            <w:ins w:id="398" w:author="MCC160" w:date="2021-04-21T11:10:00Z">
              <w:r w:rsidRPr="000778EB">
                <w:t>“</w:t>
              </w:r>
            </w:ins>
            <w:r w:rsidRPr="000778EB">
              <w:t>/group/list-service/</w:t>
            </w:r>
            <w:proofErr w:type="gramStart"/>
            <w:r w:rsidRPr="000778EB">
              <w:t>mgktp:GKTPs</w:t>
            </w:r>
            <w:proofErr w:type="gramEnd"/>
            <w:r w:rsidRPr="000778EB">
              <w:t>?xmlns(mgktp=urn:3gpp:ns:mcpttGKTP:1.0)”</w:t>
            </w:r>
          </w:p>
          <w:p w14:paraId="702FFCF1" w14:textId="69098A4A" w:rsidR="00624337" w:rsidRPr="000778EB" w:rsidRDefault="00624337" w:rsidP="00624337">
            <w:pPr>
              <w:pStyle w:val="TAN"/>
            </w:pPr>
            <w:r w:rsidRPr="000778EB">
              <w:t>NOTE 8:</w:t>
            </w:r>
            <w:r w:rsidRPr="000778EB">
              <w:tab/>
              <w:t xml:space="preserve">TS 23.179 [8] specifies MCPTT ID and MCPTT group ID (clause 8.1.3.1) to be a URIs but does not mandate them to be a SIP URIs; nevertheless according to TS 24.379 [9] (clauses 10.1.1.2.2.1, 10.1.2.2.2.1) the URI in the </w:t>
            </w:r>
            <w:proofErr w:type="spellStart"/>
            <w:r w:rsidRPr="000778EB">
              <w:t>uri</w:t>
            </w:r>
            <w:proofErr w:type="spellEnd"/>
            <w:r w:rsidRPr="000778EB">
              <w:t xml:space="preserve"> attribute of the resource-lists</w:t>
            </w:r>
            <w:del w:id="399" w:author="MCC160" w:date="2021-04-21T11:10:00Z">
              <w:r w:rsidRPr="000778EB" w:rsidDel="000C0C16">
                <w:delText>'</w:delText>
              </w:r>
            </w:del>
            <w:ins w:id="400" w:author="MCC160" w:date="2021-04-21T11:10:00Z">
              <w:r w:rsidRPr="000778EB">
                <w:t>’</w:t>
              </w:r>
            </w:ins>
            <w:r w:rsidRPr="000778EB">
              <w:t xml:space="preserve"> &lt;entry&gt; element needs to be a SIP URI.</w:t>
            </w:r>
          </w:p>
        </w:tc>
      </w:tr>
    </w:tbl>
    <w:p w14:paraId="49B828F0" w14:textId="77777777" w:rsidR="00163383" w:rsidRPr="000778EB" w:rsidRDefault="00163383" w:rsidP="0016338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63383" w:rsidRPr="000778EB" w14:paraId="7370C84C" w14:textId="77777777" w:rsidTr="00B33558">
        <w:trPr>
          <w:cantSplit/>
          <w:jc w:val="center"/>
        </w:trPr>
        <w:tc>
          <w:tcPr>
            <w:tcW w:w="3936" w:type="dxa"/>
          </w:tcPr>
          <w:p w14:paraId="39074CBD" w14:textId="77777777" w:rsidR="00163383" w:rsidRPr="000778EB" w:rsidRDefault="00163383" w:rsidP="00B33558">
            <w:pPr>
              <w:pStyle w:val="TAH"/>
            </w:pPr>
            <w:r w:rsidRPr="000778EB">
              <w:t>Condition</w:t>
            </w:r>
          </w:p>
        </w:tc>
        <w:tc>
          <w:tcPr>
            <w:tcW w:w="5811" w:type="dxa"/>
          </w:tcPr>
          <w:p w14:paraId="6817C86C" w14:textId="77777777" w:rsidR="00163383" w:rsidRPr="000778EB" w:rsidRDefault="00163383" w:rsidP="00B33558">
            <w:pPr>
              <w:pStyle w:val="TAH"/>
            </w:pPr>
            <w:r w:rsidRPr="000778EB">
              <w:t>Explanation</w:t>
            </w:r>
          </w:p>
        </w:tc>
      </w:tr>
      <w:tr w:rsidR="00163383" w:rsidRPr="000778EB" w14:paraId="76C9A7D3" w14:textId="77777777" w:rsidTr="00B33558">
        <w:trPr>
          <w:cantSplit/>
          <w:jc w:val="center"/>
        </w:trPr>
        <w:tc>
          <w:tcPr>
            <w:tcW w:w="3936" w:type="dxa"/>
          </w:tcPr>
          <w:p w14:paraId="48C10F7C" w14:textId="77777777" w:rsidR="00163383" w:rsidRPr="000778EB" w:rsidRDefault="00163383" w:rsidP="00B33558">
            <w:pPr>
              <w:pStyle w:val="TAL"/>
            </w:pPr>
            <w:r w:rsidRPr="000778EB">
              <w:t>PRE-ESTABLISH</w:t>
            </w:r>
          </w:p>
        </w:tc>
        <w:tc>
          <w:tcPr>
            <w:tcW w:w="5811" w:type="dxa"/>
          </w:tcPr>
          <w:p w14:paraId="317BD5E6" w14:textId="77777777" w:rsidR="00163383" w:rsidRPr="000778EB" w:rsidRDefault="00163383" w:rsidP="00B33558">
            <w:pPr>
              <w:pStyle w:val="TAL"/>
            </w:pPr>
            <w:r w:rsidRPr="000778EB">
              <w:t>Call using a pre-established session</w:t>
            </w:r>
          </w:p>
        </w:tc>
      </w:tr>
      <w:tr w:rsidR="000C0C16" w:rsidRPr="000778EB" w14:paraId="09CC8148" w14:textId="77777777" w:rsidTr="00B33558">
        <w:trPr>
          <w:cantSplit/>
          <w:jc w:val="center"/>
          <w:ins w:id="401" w:author="MCC160" w:date="2021-04-21T11:09:00Z"/>
        </w:trPr>
        <w:tc>
          <w:tcPr>
            <w:tcW w:w="3936" w:type="dxa"/>
          </w:tcPr>
          <w:p w14:paraId="3CBD7431" w14:textId="1C9552C3" w:rsidR="000C0C16" w:rsidRPr="000778EB" w:rsidRDefault="000C0C16" w:rsidP="00B33558">
            <w:pPr>
              <w:pStyle w:val="TAL"/>
              <w:rPr>
                <w:ins w:id="402" w:author="MCC160" w:date="2021-04-21T11:09:00Z"/>
              </w:rPr>
            </w:pPr>
            <w:ins w:id="403" w:author="MCC160" w:date="2021-04-21T11:10:00Z">
              <w:r w:rsidRPr="000778EB">
                <w:t>MSG_RSP</w:t>
              </w:r>
            </w:ins>
          </w:p>
        </w:tc>
        <w:tc>
          <w:tcPr>
            <w:tcW w:w="5811" w:type="dxa"/>
          </w:tcPr>
          <w:p w14:paraId="4B1F45FB" w14:textId="3C4335F0" w:rsidR="000C0C16" w:rsidRPr="000778EB" w:rsidRDefault="000C0C16" w:rsidP="00B33558">
            <w:pPr>
              <w:pStyle w:val="TAL"/>
              <w:rPr>
                <w:ins w:id="404" w:author="MCC160" w:date="2021-04-21T11:09:00Z"/>
              </w:rPr>
            </w:pPr>
            <w:ins w:id="405" w:author="MCC160" w:date="2021-04-21T11:10:00Z">
              <w:r w:rsidRPr="000778EB">
                <w:t xml:space="preserve">resource lists IE in SIP MESSAGE in response to a received SIP MESSAGE </w:t>
              </w:r>
              <w:proofErr w:type="spellStart"/>
              <w:r w:rsidRPr="000778EB">
                <w:t>message</w:t>
              </w:r>
            </w:ins>
            <w:proofErr w:type="spellEnd"/>
          </w:p>
        </w:tc>
      </w:tr>
      <w:tr w:rsidR="00480088" w:rsidRPr="000778EB" w14:paraId="759042EF" w14:textId="77777777" w:rsidTr="00B33558">
        <w:trPr>
          <w:cantSplit/>
          <w:jc w:val="center"/>
          <w:ins w:id="406" w:author="MCC160" w:date="2021-05-03T15:23:00Z"/>
        </w:trPr>
        <w:tc>
          <w:tcPr>
            <w:tcW w:w="3936" w:type="dxa"/>
          </w:tcPr>
          <w:p w14:paraId="54055BEC" w14:textId="3A64B9F2" w:rsidR="00480088" w:rsidRPr="000778EB" w:rsidRDefault="00480088" w:rsidP="00B33558">
            <w:pPr>
              <w:pStyle w:val="TAL"/>
              <w:rPr>
                <w:ins w:id="407" w:author="MCC160" w:date="2021-05-03T15:23:00Z"/>
              </w:rPr>
            </w:pPr>
            <w:ins w:id="408" w:author="MCC160" w:date="2021-05-03T15:23:00Z">
              <w:r w:rsidRPr="000778EB">
                <w:t>GROUPCONFIG_B</w:t>
              </w:r>
            </w:ins>
          </w:p>
        </w:tc>
        <w:tc>
          <w:tcPr>
            <w:tcW w:w="5811" w:type="dxa"/>
          </w:tcPr>
          <w:p w14:paraId="6CA448F8" w14:textId="3C6108F4" w:rsidR="00480088" w:rsidRPr="000778EB" w:rsidRDefault="00480088" w:rsidP="00B33558">
            <w:pPr>
              <w:pStyle w:val="TAL"/>
              <w:rPr>
                <w:ins w:id="409" w:author="MCC160" w:date="2021-05-03T15:23:00Z"/>
              </w:rPr>
            </w:pPr>
            <w:ins w:id="410" w:author="MCC160" w:date="2021-05-03T15:24:00Z">
              <w:r w:rsidRPr="000778EB">
                <w:t>Message content within subscription to GROUP_B documents</w:t>
              </w:r>
            </w:ins>
          </w:p>
        </w:tc>
      </w:tr>
      <w:tr w:rsidR="00480088" w:rsidRPr="000778EB" w14:paraId="43172F0E" w14:textId="77777777" w:rsidTr="00B33558">
        <w:trPr>
          <w:cantSplit/>
          <w:jc w:val="center"/>
          <w:ins w:id="411" w:author="MCC160" w:date="2021-05-03T15:23:00Z"/>
        </w:trPr>
        <w:tc>
          <w:tcPr>
            <w:tcW w:w="3936" w:type="dxa"/>
          </w:tcPr>
          <w:p w14:paraId="61D6A665" w14:textId="1AA86A1C" w:rsidR="00480088" w:rsidRPr="000778EB" w:rsidRDefault="00480088" w:rsidP="00B33558">
            <w:pPr>
              <w:pStyle w:val="TAL"/>
              <w:rPr>
                <w:ins w:id="412" w:author="MCC160" w:date="2021-05-03T15:23:00Z"/>
              </w:rPr>
            </w:pPr>
            <w:ins w:id="413" w:author="MCC160" w:date="2021-05-03T15:23:00Z">
              <w:r w:rsidRPr="000778EB">
                <w:t>GROUPCONFIG_C</w:t>
              </w:r>
            </w:ins>
          </w:p>
        </w:tc>
        <w:tc>
          <w:tcPr>
            <w:tcW w:w="5811" w:type="dxa"/>
          </w:tcPr>
          <w:p w14:paraId="02BA6090" w14:textId="226973D4" w:rsidR="00480088" w:rsidRPr="000778EB" w:rsidRDefault="00480088" w:rsidP="00B33558">
            <w:pPr>
              <w:pStyle w:val="TAL"/>
              <w:rPr>
                <w:ins w:id="414" w:author="MCC160" w:date="2021-05-03T15:23:00Z"/>
              </w:rPr>
            </w:pPr>
            <w:ins w:id="415" w:author="MCC160" w:date="2021-05-03T15:25:00Z">
              <w:r w:rsidRPr="000778EB">
                <w:t>Message content within subscription to GROUP_C documents</w:t>
              </w:r>
            </w:ins>
          </w:p>
        </w:tc>
      </w:tr>
      <w:tr w:rsidR="00624337" w:rsidRPr="000778EB" w14:paraId="4A295306" w14:textId="77777777" w:rsidTr="00B33558">
        <w:trPr>
          <w:cantSplit/>
          <w:jc w:val="center"/>
          <w:ins w:id="416" w:author="MCC160" w:date="2021-05-04T13:42:00Z"/>
        </w:trPr>
        <w:tc>
          <w:tcPr>
            <w:tcW w:w="3936" w:type="dxa"/>
          </w:tcPr>
          <w:p w14:paraId="3B9834C8" w14:textId="729DDDAB" w:rsidR="00624337" w:rsidRPr="000778EB" w:rsidRDefault="00624337" w:rsidP="00624337">
            <w:pPr>
              <w:pStyle w:val="TAL"/>
              <w:rPr>
                <w:ins w:id="417" w:author="MCC160" w:date="2021-05-04T13:42:00Z"/>
                <w:b/>
                <w:bCs/>
                <w:rPrChange w:id="418" w:author="MCC160" w:date="2021-05-04T13:42:00Z">
                  <w:rPr>
                    <w:ins w:id="419" w:author="MCC160" w:date="2021-05-04T13:42:00Z"/>
                  </w:rPr>
                </w:rPrChange>
              </w:rPr>
            </w:pPr>
            <w:ins w:id="420" w:author="MCC160" w:date="2021-05-04T13:42:00Z">
              <w:r w:rsidRPr="000778EB">
                <w:t>GROUPCONFIG_T</w:t>
              </w:r>
            </w:ins>
          </w:p>
        </w:tc>
        <w:tc>
          <w:tcPr>
            <w:tcW w:w="5811" w:type="dxa"/>
          </w:tcPr>
          <w:p w14:paraId="592DB944" w14:textId="07781C9D" w:rsidR="00624337" w:rsidRPr="000778EB" w:rsidRDefault="00624337" w:rsidP="00624337">
            <w:pPr>
              <w:pStyle w:val="TAL"/>
              <w:rPr>
                <w:ins w:id="421" w:author="MCC160" w:date="2021-05-04T13:42:00Z"/>
              </w:rPr>
            </w:pPr>
            <w:ins w:id="422" w:author="MCC160" w:date="2021-05-04T13:42:00Z">
              <w:r w:rsidRPr="000778EB">
                <w:t>Message content within subscription to temporary GROUP_T documents</w:t>
              </w:r>
            </w:ins>
          </w:p>
        </w:tc>
      </w:tr>
      <w:tr w:rsidR="00624337" w:rsidRPr="000778EB" w14:paraId="11E2FF2E" w14:textId="77777777" w:rsidTr="00B33558">
        <w:trPr>
          <w:cantSplit/>
          <w:jc w:val="center"/>
          <w:ins w:id="423" w:author="MCC160" w:date="2021-05-03T15:23:00Z"/>
        </w:trPr>
        <w:tc>
          <w:tcPr>
            <w:tcW w:w="3936" w:type="dxa"/>
          </w:tcPr>
          <w:p w14:paraId="46677070" w14:textId="40007032" w:rsidR="00624337" w:rsidRPr="000778EB" w:rsidRDefault="00624337" w:rsidP="00624337">
            <w:pPr>
              <w:pStyle w:val="TAL"/>
              <w:rPr>
                <w:ins w:id="424" w:author="MCC160" w:date="2021-05-03T15:23:00Z"/>
              </w:rPr>
            </w:pPr>
            <w:ins w:id="425" w:author="MCC160" w:date="2021-05-03T15:23:00Z">
              <w:r w:rsidRPr="000778EB">
                <w:rPr>
                  <w:rFonts w:cs="Arial"/>
                </w:rPr>
                <w:t>GROUPKEY_B</w:t>
              </w:r>
            </w:ins>
          </w:p>
        </w:tc>
        <w:tc>
          <w:tcPr>
            <w:tcW w:w="5811" w:type="dxa"/>
          </w:tcPr>
          <w:p w14:paraId="0951602B" w14:textId="4437DE2C" w:rsidR="00624337" w:rsidRPr="000778EB" w:rsidRDefault="00624337" w:rsidP="00624337">
            <w:pPr>
              <w:pStyle w:val="TAL"/>
              <w:rPr>
                <w:ins w:id="426" w:author="MCC160" w:date="2021-05-03T15:23:00Z"/>
              </w:rPr>
            </w:pPr>
            <w:ins w:id="427" w:author="MCC160" w:date="2021-05-03T15:25:00Z">
              <w:r w:rsidRPr="000778EB">
                <w:t>Message content within subscription to GROUP_B key material retrieval</w:t>
              </w:r>
            </w:ins>
          </w:p>
        </w:tc>
      </w:tr>
      <w:tr w:rsidR="00624337" w:rsidRPr="000778EB" w14:paraId="75B88B7B" w14:textId="77777777" w:rsidTr="00B33558">
        <w:trPr>
          <w:cantSplit/>
          <w:jc w:val="center"/>
          <w:ins w:id="428" w:author="MCC160" w:date="2021-05-03T15:23:00Z"/>
        </w:trPr>
        <w:tc>
          <w:tcPr>
            <w:tcW w:w="3936" w:type="dxa"/>
          </w:tcPr>
          <w:p w14:paraId="0DB610F6" w14:textId="43CBF288" w:rsidR="00624337" w:rsidRPr="000778EB" w:rsidRDefault="00624337" w:rsidP="00624337">
            <w:pPr>
              <w:pStyle w:val="TAL"/>
              <w:rPr>
                <w:ins w:id="429" w:author="MCC160" w:date="2021-05-03T15:23:00Z"/>
                <w:rFonts w:cs="Arial"/>
              </w:rPr>
            </w:pPr>
            <w:ins w:id="430" w:author="MCC160" w:date="2021-05-03T15:23:00Z">
              <w:r w:rsidRPr="000778EB">
                <w:rPr>
                  <w:rFonts w:cs="Arial"/>
                </w:rPr>
                <w:t>GROUPKEY_C</w:t>
              </w:r>
            </w:ins>
          </w:p>
        </w:tc>
        <w:tc>
          <w:tcPr>
            <w:tcW w:w="5811" w:type="dxa"/>
          </w:tcPr>
          <w:p w14:paraId="1CB5638B" w14:textId="619D2992" w:rsidR="00624337" w:rsidRPr="000778EB" w:rsidRDefault="00624337" w:rsidP="00624337">
            <w:pPr>
              <w:pStyle w:val="TAL"/>
              <w:rPr>
                <w:ins w:id="431" w:author="MCC160" w:date="2021-05-03T15:23:00Z"/>
              </w:rPr>
            </w:pPr>
            <w:ins w:id="432" w:author="MCC160" w:date="2021-05-03T15:26:00Z">
              <w:r w:rsidRPr="000778EB">
                <w:t>Message content within subscription to GROUP_C key material retrieval</w:t>
              </w:r>
            </w:ins>
          </w:p>
        </w:tc>
      </w:tr>
      <w:tr w:rsidR="00624337" w:rsidRPr="000778EB" w14:paraId="26DF8C83" w14:textId="77777777" w:rsidTr="00B33558">
        <w:trPr>
          <w:cantSplit/>
          <w:jc w:val="center"/>
          <w:ins w:id="433" w:author="MCC160" w:date="2021-05-04T13:42:00Z"/>
        </w:trPr>
        <w:tc>
          <w:tcPr>
            <w:tcW w:w="3936" w:type="dxa"/>
          </w:tcPr>
          <w:p w14:paraId="5F5D48D8" w14:textId="4FCABDA7" w:rsidR="00624337" w:rsidRPr="000778EB" w:rsidRDefault="00624337" w:rsidP="00624337">
            <w:pPr>
              <w:pStyle w:val="TAL"/>
              <w:rPr>
                <w:ins w:id="434" w:author="MCC160" w:date="2021-05-04T13:42:00Z"/>
                <w:rFonts w:cs="Arial"/>
              </w:rPr>
            </w:pPr>
            <w:ins w:id="435" w:author="MCC160" w:date="2021-05-04T13:42:00Z">
              <w:r w:rsidRPr="000778EB">
                <w:rPr>
                  <w:rFonts w:cs="Arial"/>
                </w:rPr>
                <w:t>GROUPKEY_T</w:t>
              </w:r>
            </w:ins>
          </w:p>
        </w:tc>
        <w:tc>
          <w:tcPr>
            <w:tcW w:w="5811" w:type="dxa"/>
          </w:tcPr>
          <w:p w14:paraId="18C05DEA" w14:textId="1ADD93A4" w:rsidR="00624337" w:rsidRPr="000778EB" w:rsidRDefault="00624337" w:rsidP="00624337">
            <w:pPr>
              <w:pStyle w:val="TAL"/>
              <w:rPr>
                <w:ins w:id="436" w:author="MCC160" w:date="2021-05-04T13:42:00Z"/>
              </w:rPr>
            </w:pPr>
            <w:ins w:id="437" w:author="MCC160" w:date="2021-05-04T13:42:00Z">
              <w:r w:rsidRPr="000778EB">
                <w:t>Message content within subscription to temporary GROUP_T key material retrieval</w:t>
              </w:r>
            </w:ins>
          </w:p>
        </w:tc>
      </w:tr>
      <w:tr w:rsidR="00624337" w:rsidRPr="000778EB" w14:paraId="5878DCAA" w14:textId="77777777" w:rsidTr="00B33558">
        <w:trPr>
          <w:cantSplit/>
          <w:jc w:val="center"/>
        </w:trPr>
        <w:tc>
          <w:tcPr>
            <w:tcW w:w="9747" w:type="dxa"/>
            <w:gridSpan w:val="2"/>
          </w:tcPr>
          <w:p w14:paraId="31385099" w14:textId="77777777" w:rsidR="00624337" w:rsidRPr="000778EB" w:rsidRDefault="00624337" w:rsidP="00624337">
            <w:pPr>
              <w:pStyle w:val="TAL"/>
            </w:pPr>
            <w:r w:rsidRPr="000778EB">
              <w:t>For further conditions see table 5.5.1-1</w:t>
            </w:r>
          </w:p>
        </w:tc>
      </w:tr>
    </w:tbl>
    <w:p w14:paraId="2FB652DB" w14:textId="77777777" w:rsidR="00163383" w:rsidRPr="000778EB" w:rsidRDefault="00163383" w:rsidP="00163383"/>
    <w:p w14:paraId="00956105" w14:textId="77777777" w:rsidR="00163383" w:rsidRPr="000778EB" w:rsidRDefault="00163383" w:rsidP="00163383">
      <w:pPr>
        <w:pStyle w:val="Heading5"/>
      </w:pPr>
      <w:bookmarkStart w:id="438" w:name="_Toc27678079"/>
      <w:bookmarkStart w:id="439" w:name="_Toc36037101"/>
      <w:bookmarkStart w:id="440" w:name="_Toc44398171"/>
      <w:bookmarkStart w:id="441" w:name="_Toc52382356"/>
      <w:bookmarkStart w:id="442" w:name="_Toc60687264"/>
      <w:bookmarkStart w:id="443" w:name="_Toc68726424"/>
      <w:r w:rsidRPr="000778EB">
        <w:lastRenderedPageBreak/>
        <w:t>-</w:t>
      </w:r>
      <w:r w:rsidRPr="000778EB">
        <w:tab/>
      </w:r>
      <w:proofErr w:type="spellStart"/>
      <w:r w:rsidRPr="000778EB">
        <w:t>MCVideo</w:t>
      </w:r>
      <w:bookmarkEnd w:id="438"/>
      <w:bookmarkEnd w:id="439"/>
      <w:bookmarkEnd w:id="440"/>
      <w:bookmarkEnd w:id="441"/>
      <w:bookmarkEnd w:id="442"/>
      <w:bookmarkEnd w:id="443"/>
      <w:proofErr w:type="spellEnd"/>
    </w:p>
    <w:p w14:paraId="7DB7BEE6" w14:textId="77777777" w:rsidR="00163383" w:rsidRPr="000778EB" w:rsidRDefault="00163383" w:rsidP="00163383">
      <w:pPr>
        <w:pStyle w:val="TH"/>
      </w:pPr>
      <w:r w:rsidRPr="000778EB">
        <w:t xml:space="preserve">Table 5.5.3.3.1-2: Resource-lists from the UE for </w:t>
      </w:r>
      <w:proofErr w:type="spellStart"/>
      <w:r w:rsidRPr="000778EB">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63383" w:rsidRPr="000778EB" w14:paraId="26CD0B0E" w14:textId="77777777" w:rsidTr="00B3355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D2385B4" w14:textId="77777777" w:rsidR="00163383" w:rsidRPr="000778EB" w:rsidRDefault="00163383" w:rsidP="00B33558">
            <w:pPr>
              <w:pStyle w:val="TAL"/>
              <w:keepLines w:val="0"/>
              <w:widowControl w:val="0"/>
            </w:pPr>
            <w:r w:rsidRPr="000778EB">
              <w:t>Derivation Path: RFC 5366 [35] / RFC 4826 [83]</w:t>
            </w:r>
          </w:p>
        </w:tc>
      </w:tr>
      <w:tr w:rsidR="00163383" w:rsidRPr="000778EB" w14:paraId="6EB64E1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32DE890" w14:textId="77777777" w:rsidR="00163383" w:rsidRPr="000778EB" w:rsidRDefault="00163383" w:rsidP="00B33558">
            <w:pPr>
              <w:pStyle w:val="TAH"/>
              <w:keepLines w:val="0"/>
              <w:widowControl w:val="0"/>
              <w:rPr>
                <w:bCs/>
              </w:rPr>
            </w:pPr>
            <w:r w:rsidRPr="000778E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33F92F0" w14:textId="77777777" w:rsidR="00163383" w:rsidRPr="000778EB" w:rsidRDefault="00163383" w:rsidP="00B33558">
            <w:pPr>
              <w:pStyle w:val="TAH"/>
              <w:keepLines w:val="0"/>
              <w:widowControl w:val="0"/>
              <w:rPr>
                <w:bCs/>
              </w:rPr>
            </w:pPr>
            <w:r w:rsidRPr="000778E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8F4C4A0" w14:textId="77777777" w:rsidR="00163383" w:rsidRPr="000778EB" w:rsidRDefault="00163383" w:rsidP="00B33558">
            <w:pPr>
              <w:pStyle w:val="TAH"/>
              <w:keepLines w:val="0"/>
              <w:widowControl w:val="0"/>
              <w:rPr>
                <w:bCs/>
              </w:rPr>
            </w:pPr>
            <w:r w:rsidRPr="000778EB">
              <w:rPr>
                <w:bCs/>
              </w:rPr>
              <w:t>Comment</w:t>
            </w:r>
          </w:p>
        </w:tc>
        <w:tc>
          <w:tcPr>
            <w:tcW w:w="1418" w:type="dxa"/>
            <w:tcBorders>
              <w:top w:val="single" w:sz="4" w:space="0" w:color="auto"/>
              <w:left w:val="single" w:sz="4" w:space="0" w:color="auto"/>
              <w:bottom w:val="single" w:sz="4" w:space="0" w:color="auto"/>
              <w:right w:val="single" w:sz="4" w:space="0" w:color="auto"/>
            </w:tcBorders>
          </w:tcPr>
          <w:p w14:paraId="5127F3E2" w14:textId="77777777" w:rsidR="00163383" w:rsidRPr="000778EB" w:rsidRDefault="00163383" w:rsidP="00B33558">
            <w:pPr>
              <w:pStyle w:val="TAH"/>
              <w:keepLines w:val="0"/>
              <w:widowControl w:val="0"/>
              <w:rPr>
                <w:bCs/>
              </w:rPr>
            </w:pPr>
            <w:r w:rsidRPr="000778EB">
              <w:rPr>
                <w:bCs/>
              </w:rPr>
              <w:t>Reference</w:t>
            </w:r>
          </w:p>
        </w:tc>
        <w:tc>
          <w:tcPr>
            <w:tcW w:w="1133" w:type="dxa"/>
            <w:tcBorders>
              <w:top w:val="single" w:sz="4" w:space="0" w:color="auto"/>
              <w:left w:val="single" w:sz="4" w:space="0" w:color="auto"/>
              <w:bottom w:val="single" w:sz="4" w:space="0" w:color="auto"/>
              <w:right w:val="single" w:sz="4" w:space="0" w:color="auto"/>
            </w:tcBorders>
          </w:tcPr>
          <w:p w14:paraId="04C40311" w14:textId="77777777" w:rsidR="00163383" w:rsidRPr="000778EB" w:rsidRDefault="00163383" w:rsidP="00B33558">
            <w:pPr>
              <w:pStyle w:val="TAH"/>
              <w:keepLines w:val="0"/>
              <w:widowControl w:val="0"/>
              <w:rPr>
                <w:bCs/>
              </w:rPr>
            </w:pPr>
            <w:r w:rsidRPr="000778EB">
              <w:rPr>
                <w:bCs/>
              </w:rPr>
              <w:t>Condition</w:t>
            </w:r>
          </w:p>
        </w:tc>
      </w:tr>
      <w:tr w:rsidR="00163383" w:rsidRPr="000778EB" w14:paraId="15848B6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2DF6515" w14:textId="77777777" w:rsidR="00163383" w:rsidRPr="000778EB" w:rsidRDefault="00163383" w:rsidP="00B33558">
            <w:pPr>
              <w:pStyle w:val="TAL"/>
              <w:keepLines w:val="0"/>
              <w:widowControl w:val="0"/>
            </w:pPr>
            <w:r w:rsidRPr="000778EB">
              <w:t>resource-lists</w:t>
            </w:r>
          </w:p>
        </w:tc>
        <w:tc>
          <w:tcPr>
            <w:tcW w:w="2126" w:type="dxa"/>
            <w:tcBorders>
              <w:top w:val="single" w:sz="4" w:space="0" w:color="auto"/>
              <w:left w:val="single" w:sz="4" w:space="0" w:color="auto"/>
              <w:bottom w:val="single" w:sz="4" w:space="0" w:color="auto"/>
              <w:right w:val="single" w:sz="4" w:space="0" w:color="auto"/>
            </w:tcBorders>
          </w:tcPr>
          <w:p w14:paraId="2F35B976" w14:textId="77777777" w:rsidR="00163383" w:rsidRPr="000778EB" w:rsidRDefault="00163383" w:rsidP="00B33558">
            <w:pPr>
              <w:pStyle w:val="TAL"/>
              <w:keepLines w:val="0"/>
              <w:widowControl w:val="0"/>
            </w:pPr>
          </w:p>
        </w:tc>
        <w:tc>
          <w:tcPr>
            <w:tcW w:w="2126" w:type="dxa"/>
            <w:tcBorders>
              <w:top w:val="single" w:sz="4" w:space="0" w:color="auto"/>
              <w:left w:val="single" w:sz="4" w:space="0" w:color="auto"/>
              <w:bottom w:val="single" w:sz="4" w:space="0" w:color="auto"/>
              <w:right w:val="single" w:sz="4" w:space="0" w:color="auto"/>
            </w:tcBorders>
          </w:tcPr>
          <w:p w14:paraId="3B18ADBF" w14:textId="77777777" w:rsidR="00163383" w:rsidRPr="000778EB" w:rsidRDefault="00163383" w:rsidP="00B33558">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CCE55F9" w14:textId="77777777" w:rsidR="00163383" w:rsidRPr="000778EB" w:rsidRDefault="00163383" w:rsidP="00B33558">
            <w:pPr>
              <w:pStyle w:val="TAL"/>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52C50646" w14:textId="77777777" w:rsidR="00163383" w:rsidRPr="000778EB" w:rsidRDefault="00163383" w:rsidP="00B33558">
            <w:pPr>
              <w:pStyle w:val="TAL"/>
              <w:keepLines w:val="0"/>
              <w:widowControl w:val="0"/>
            </w:pPr>
            <w:r w:rsidRPr="000778EB">
              <w:t>PRIVATE-CALL</w:t>
            </w:r>
          </w:p>
          <w:p w14:paraId="6B8E9CF2" w14:textId="77777777" w:rsidR="00163383" w:rsidRPr="000778EB" w:rsidRDefault="00163383" w:rsidP="00B33558">
            <w:pPr>
              <w:pStyle w:val="TAL"/>
              <w:keepLines w:val="0"/>
              <w:widowControl w:val="0"/>
            </w:pPr>
            <w:r w:rsidRPr="000778EB">
              <w:t>GROUP-CALL</w:t>
            </w:r>
          </w:p>
          <w:p w14:paraId="5927D0DF" w14:textId="77777777" w:rsidR="00163383" w:rsidRPr="000778EB" w:rsidRDefault="00163383" w:rsidP="00B33558">
            <w:pPr>
              <w:pStyle w:val="TAL"/>
              <w:keepLines w:val="0"/>
              <w:widowControl w:val="0"/>
            </w:pPr>
            <w:r w:rsidRPr="000778EB">
              <w:t>EMERGENCY-CALL</w:t>
            </w:r>
          </w:p>
          <w:p w14:paraId="6784D6A6" w14:textId="4F27E9B3" w:rsidR="00163383" w:rsidRPr="00D677B1" w:rsidDel="00163383" w:rsidRDefault="00163383">
            <w:pPr>
              <w:pStyle w:val="TAH"/>
              <w:keepLines w:val="0"/>
              <w:widowControl w:val="0"/>
              <w:jc w:val="left"/>
              <w:rPr>
                <w:del w:id="444" w:author="MCC160" w:date="2021-04-13T13:09:00Z"/>
                <w:b w:val="0"/>
                <w:bCs/>
                <w:rPrChange w:id="445" w:author="MCC TF160" w:date="2021-05-06T22:55:00Z">
                  <w:rPr>
                    <w:del w:id="446" w:author="MCC160" w:date="2021-04-13T13:09:00Z"/>
                  </w:rPr>
                </w:rPrChange>
              </w:rPr>
              <w:pPrChange w:id="447" w:author="MCC160" w:date="2021-04-13T13:09:00Z">
                <w:pPr>
                  <w:pStyle w:val="TAL"/>
                  <w:keepLines w:val="0"/>
                  <w:widowControl w:val="0"/>
                </w:pPr>
              </w:pPrChange>
            </w:pPr>
            <w:r w:rsidRPr="00D677B1">
              <w:rPr>
                <w:b w:val="0"/>
                <w:bCs/>
                <w:rPrChange w:id="448" w:author="MCC TF160" w:date="2021-05-06T22:55:00Z">
                  <w:rPr/>
                </w:rPrChange>
              </w:rPr>
              <w:t>IMMPERIL-CALL</w:t>
            </w:r>
          </w:p>
          <w:p w14:paraId="6E2B7DC3" w14:textId="493D5025" w:rsidR="00163383" w:rsidRPr="000778EB" w:rsidRDefault="00163383">
            <w:pPr>
              <w:pStyle w:val="TAH"/>
              <w:keepLines w:val="0"/>
              <w:widowControl w:val="0"/>
              <w:jc w:val="left"/>
              <w:pPrChange w:id="449" w:author="MCC160" w:date="2021-04-13T13:09:00Z">
                <w:pPr>
                  <w:pStyle w:val="TAL"/>
                  <w:keepLines w:val="0"/>
                  <w:widowControl w:val="0"/>
                </w:pPr>
              </w:pPrChange>
            </w:pPr>
            <w:del w:id="450" w:author="MCC160" w:date="2021-04-13T13:09:00Z">
              <w:r w:rsidRPr="000778EB" w:rsidDel="00163383">
                <w:delText>EMERGENCY-ALERT</w:delText>
              </w:r>
            </w:del>
          </w:p>
        </w:tc>
      </w:tr>
      <w:tr w:rsidR="00163383" w:rsidRPr="000778EB" w14:paraId="13181F53"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8E538CD"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w:t>
            </w:r>
            <w:proofErr w:type="gramStart"/>
            <w:r w:rsidRPr="000778EB">
              <w:rPr>
                <w:rFonts w:ascii="Arial" w:hAnsi="Arial"/>
                <w:sz w:val="18"/>
              </w:rPr>
              <w:t>list[</w:t>
            </w:r>
            <w:proofErr w:type="gramEnd"/>
            <w:r w:rsidRPr="000778EB">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2CC0DB67" w14:textId="77777777" w:rsidR="00163383" w:rsidRPr="000778EB" w:rsidRDefault="00163383"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ADCA77"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3D4573"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9DF6F6" w14:textId="77777777" w:rsidR="00163383" w:rsidRPr="000778EB" w:rsidRDefault="00163383" w:rsidP="00B33558">
            <w:pPr>
              <w:keepNext/>
              <w:keepLines/>
              <w:spacing w:after="0"/>
              <w:rPr>
                <w:rFonts w:ascii="Arial" w:hAnsi="Arial"/>
                <w:sz w:val="18"/>
              </w:rPr>
            </w:pPr>
          </w:p>
        </w:tc>
      </w:tr>
      <w:tr w:rsidR="00163383" w:rsidRPr="000778EB" w14:paraId="42E27F4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F767278"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1E122BBB"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245902"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7784C9"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2DCB71" w14:textId="77777777" w:rsidR="00163383" w:rsidRPr="000778EB" w:rsidRDefault="00163383" w:rsidP="00B33558">
            <w:pPr>
              <w:keepNext/>
              <w:keepLines/>
              <w:spacing w:after="0"/>
              <w:rPr>
                <w:rFonts w:ascii="Arial" w:hAnsi="Arial"/>
                <w:sz w:val="18"/>
              </w:rPr>
            </w:pPr>
          </w:p>
        </w:tc>
      </w:tr>
      <w:tr w:rsidR="00163383" w:rsidRPr="000778EB" w14:paraId="417D3BC0"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6397660"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57F0176"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467FBBC"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313C68"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E724D7" w14:textId="77777777" w:rsidR="00163383" w:rsidRPr="000778EB" w:rsidRDefault="00163383" w:rsidP="00B33558">
            <w:pPr>
              <w:keepNext/>
              <w:keepLines/>
              <w:spacing w:after="0"/>
              <w:rPr>
                <w:rFonts w:ascii="Arial" w:hAnsi="Arial"/>
                <w:sz w:val="18"/>
              </w:rPr>
            </w:pPr>
          </w:p>
        </w:tc>
      </w:tr>
      <w:tr w:rsidR="00163383" w:rsidRPr="000778EB" w14:paraId="3730C9D4"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7C6A00F3"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w:t>
            </w:r>
            <w:proofErr w:type="gramStart"/>
            <w:r w:rsidRPr="000778EB">
              <w:rPr>
                <w:rFonts w:ascii="Arial" w:hAnsi="Arial"/>
                <w:sz w:val="18"/>
              </w:rPr>
              <w:t>entry[</w:t>
            </w:r>
            <w:proofErr w:type="gramEnd"/>
            <w:r w:rsidRPr="000778EB">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09B36011" w14:textId="77777777" w:rsidR="00163383" w:rsidRPr="000778EB" w:rsidRDefault="00163383" w:rsidP="00B33558">
            <w:pPr>
              <w:keepNext/>
              <w:keepLines/>
              <w:spacing w:after="0"/>
              <w:rPr>
                <w:rFonts w:ascii="Arial" w:hAnsi="Arial"/>
                <w:sz w:val="18"/>
              </w:rPr>
            </w:pPr>
            <w:r w:rsidRPr="000778EB">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41793455"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D977A5"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CFDBD1" w14:textId="77777777" w:rsidR="00163383" w:rsidRPr="000778EB" w:rsidRDefault="00163383" w:rsidP="00B33558">
            <w:pPr>
              <w:keepNext/>
              <w:keepLines/>
              <w:spacing w:after="0"/>
              <w:rPr>
                <w:rFonts w:ascii="Arial" w:hAnsi="Arial"/>
                <w:sz w:val="18"/>
              </w:rPr>
            </w:pPr>
          </w:p>
        </w:tc>
      </w:tr>
      <w:tr w:rsidR="00163383" w:rsidRPr="000778EB" w14:paraId="02736470"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5BB88E1"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w:t>
            </w:r>
            <w:proofErr w:type="spellStart"/>
            <w:r w:rsidRPr="000778EB">
              <w:rPr>
                <w:rFonts w:ascii="Arial" w:hAnsi="Arial"/>
                <w:sz w:val="18"/>
              </w:rPr>
              <w:t>uri</w:t>
            </w:r>
            <w:proofErr w:type="spellEnd"/>
            <w:r w:rsidRPr="000778EB">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67F08C9" w14:textId="77777777" w:rsidR="00163383" w:rsidRPr="000778EB" w:rsidRDefault="00163383" w:rsidP="00B33558">
            <w:pPr>
              <w:keepNext/>
              <w:keepLines/>
              <w:spacing w:after="0"/>
              <w:rPr>
                <w:rFonts w:ascii="Arial" w:hAnsi="Arial"/>
                <w:sz w:val="18"/>
              </w:rPr>
            </w:pPr>
            <w:proofErr w:type="spellStart"/>
            <w:r w:rsidRPr="000778EB">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3280FA2F"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The </w:t>
            </w:r>
            <w:proofErr w:type="spellStart"/>
            <w:r w:rsidRPr="000778EB">
              <w:rPr>
                <w:rFonts w:ascii="Arial" w:hAnsi="Arial"/>
                <w:sz w:val="18"/>
              </w:rPr>
              <w:t>MCVideo</w:t>
            </w:r>
            <w:proofErr w:type="spellEnd"/>
            <w:r w:rsidRPr="000778EB">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190ABDE2"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2354A7" w14:textId="77777777" w:rsidR="00163383" w:rsidRPr="000778EB" w:rsidRDefault="00163383" w:rsidP="00B33558">
            <w:pPr>
              <w:keepNext/>
              <w:keepLines/>
              <w:spacing w:after="0"/>
              <w:rPr>
                <w:rFonts w:ascii="Arial" w:hAnsi="Arial"/>
                <w:sz w:val="18"/>
              </w:rPr>
            </w:pPr>
          </w:p>
        </w:tc>
      </w:tr>
      <w:tr w:rsidR="00163383" w:rsidRPr="000778EB" w14:paraId="73BDC6E7"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FE0C108"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C5A070F"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4CD88F0"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0B4BC3"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6632F6" w14:textId="77777777" w:rsidR="00163383" w:rsidRPr="000778EB" w:rsidRDefault="00163383" w:rsidP="00B33558">
            <w:pPr>
              <w:keepNext/>
              <w:keepLines/>
              <w:spacing w:after="0"/>
              <w:rPr>
                <w:rFonts w:ascii="Arial" w:hAnsi="Arial"/>
                <w:sz w:val="18"/>
              </w:rPr>
            </w:pPr>
          </w:p>
        </w:tc>
      </w:tr>
      <w:tr w:rsidR="00163383" w:rsidRPr="000778EB" w14:paraId="666B2CA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52848D51" w14:textId="77777777" w:rsidR="00163383" w:rsidRPr="000778EB" w:rsidRDefault="00163383" w:rsidP="00B33558">
            <w:pPr>
              <w:pStyle w:val="TAL"/>
              <w:keepNext w:val="0"/>
              <w:keepLines w:val="0"/>
              <w:widowControl w:val="0"/>
            </w:pPr>
            <w:r w:rsidRPr="000778EB">
              <w:t>resource-lists</w:t>
            </w:r>
          </w:p>
        </w:tc>
        <w:tc>
          <w:tcPr>
            <w:tcW w:w="2126" w:type="dxa"/>
            <w:tcBorders>
              <w:top w:val="single" w:sz="4" w:space="0" w:color="auto"/>
              <w:left w:val="single" w:sz="4" w:space="0" w:color="auto"/>
              <w:bottom w:val="single" w:sz="4" w:space="0" w:color="auto"/>
              <w:right w:val="single" w:sz="4" w:space="0" w:color="auto"/>
            </w:tcBorders>
          </w:tcPr>
          <w:p w14:paraId="422E50F1" w14:textId="77777777" w:rsidR="00163383" w:rsidRPr="000778EB" w:rsidRDefault="00163383" w:rsidP="00B33558">
            <w:pPr>
              <w:pStyle w:val="TAL"/>
              <w:keepNext w:val="0"/>
              <w:keepLines w:val="0"/>
              <w:widowControl w:val="0"/>
            </w:pPr>
            <w:r w:rsidRPr="000778EB">
              <w:t>encrypted (NOTE 4)</w:t>
            </w:r>
          </w:p>
        </w:tc>
        <w:tc>
          <w:tcPr>
            <w:tcW w:w="2126" w:type="dxa"/>
            <w:tcBorders>
              <w:top w:val="single" w:sz="4" w:space="0" w:color="auto"/>
              <w:left w:val="single" w:sz="4" w:space="0" w:color="auto"/>
              <w:bottom w:val="single" w:sz="4" w:space="0" w:color="auto"/>
              <w:right w:val="single" w:sz="4" w:space="0" w:color="auto"/>
            </w:tcBorders>
          </w:tcPr>
          <w:p w14:paraId="05E3F257" w14:textId="77777777" w:rsidR="00163383" w:rsidRPr="000778EB" w:rsidRDefault="00163383" w:rsidP="00B33558">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4D49D58" w14:textId="77777777" w:rsidR="00163383" w:rsidRPr="000778EB" w:rsidRDefault="00163383" w:rsidP="00B33558">
            <w:pPr>
              <w:keepNext/>
              <w:keepLines/>
              <w:spacing w:after="0"/>
              <w:rPr>
                <w:rFonts w:ascii="Arial" w:hAnsi="Arial"/>
                <w:sz w:val="18"/>
              </w:rPr>
            </w:pPr>
            <w:r w:rsidRPr="000778EB">
              <w:rPr>
                <w:rFonts w:ascii="Arial" w:hAnsi="Arial"/>
                <w:sz w:val="18"/>
              </w:rPr>
              <w:t>TS 24.481 [11]</w:t>
            </w:r>
          </w:p>
          <w:p w14:paraId="3BA4F31D" w14:textId="77777777" w:rsidR="00163383" w:rsidRPr="000778EB" w:rsidRDefault="00163383" w:rsidP="00B33558">
            <w:pPr>
              <w:pStyle w:val="TAL"/>
              <w:keepNext w:val="0"/>
              <w:keepLines w:val="0"/>
              <w:widowControl w:val="0"/>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420F7793" w14:textId="77777777" w:rsidR="00163383" w:rsidRPr="000778EB" w:rsidRDefault="00163383" w:rsidP="00B33558">
            <w:pPr>
              <w:pStyle w:val="TAL"/>
              <w:keepNext w:val="0"/>
              <w:keepLines w:val="0"/>
              <w:widowControl w:val="0"/>
            </w:pPr>
            <w:r w:rsidRPr="000778EB">
              <w:t>CONFIG OR GROUPCONFIG</w:t>
            </w:r>
          </w:p>
        </w:tc>
      </w:tr>
      <w:tr w:rsidR="00163383" w:rsidRPr="000778EB" w14:paraId="0077F62C"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389CCBE0" w14:textId="77777777" w:rsidR="00163383" w:rsidRPr="000778EB" w:rsidRDefault="00163383" w:rsidP="00B33558">
            <w:pPr>
              <w:pStyle w:val="TAL"/>
              <w:keepNext w:val="0"/>
              <w:keepLines w:val="0"/>
              <w:widowControl w:val="0"/>
            </w:pPr>
            <w:r w:rsidRPr="000778EB">
              <w:t xml:space="preserve">  </w:t>
            </w:r>
            <w:proofErr w:type="gramStart"/>
            <w:r w:rsidRPr="000778EB">
              <w:t>list[</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7246159B" w14:textId="77777777" w:rsidR="00163383" w:rsidRPr="000778EB" w:rsidRDefault="00163383" w:rsidP="00B33558">
            <w:pPr>
              <w:pStyle w:val="TAL"/>
              <w:keepNext w:val="0"/>
              <w:keepLines w:val="0"/>
              <w:widowControl w:val="0"/>
            </w:pPr>
            <w:r w:rsidRPr="000778EB">
              <w:t>encrypted (NOTE 4)</w:t>
            </w:r>
          </w:p>
        </w:tc>
        <w:tc>
          <w:tcPr>
            <w:tcW w:w="2126" w:type="dxa"/>
            <w:tcBorders>
              <w:top w:val="single" w:sz="4" w:space="0" w:color="auto"/>
              <w:left w:val="single" w:sz="4" w:space="0" w:color="auto"/>
              <w:bottom w:val="single" w:sz="4" w:space="0" w:color="auto"/>
              <w:right w:val="single" w:sz="4" w:space="0" w:color="auto"/>
            </w:tcBorders>
          </w:tcPr>
          <w:p w14:paraId="05B7D539" w14:textId="77777777" w:rsidR="00163383" w:rsidRPr="000778EB" w:rsidRDefault="00163383" w:rsidP="00B33558">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787B8D32" w14:textId="77777777" w:rsidR="00163383" w:rsidRPr="000778EB" w:rsidRDefault="00163383" w:rsidP="00B33558">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36E4BEC9" w14:textId="77777777" w:rsidR="00163383" w:rsidRPr="000778EB" w:rsidRDefault="00163383" w:rsidP="00B33558">
            <w:pPr>
              <w:pStyle w:val="TAL"/>
              <w:keepNext w:val="0"/>
              <w:keepLines w:val="0"/>
              <w:widowControl w:val="0"/>
            </w:pPr>
          </w:p>
        </w:tc>
      </w:tr>
      <w:tr w:rsidR="00163383" w:rsidRPr="000778EB" w14:paraId="2CA73BBC" w14:textId="77777777" w:rsidTr="00B33558">
        <w:trPr>
          <w:cantSplit/>
          <w:jc w:val="center"/>
        </w:trPr>
        <w:tc>
          <w:tcPr>
            <w:tcW w:w="2836" w:type="dxa"/>
            <w:tcBorders>
              <w:top w:val="nil"/>
              <w:left w:val="single" w:sz="4" w:space="0" w:color="auto"/>
              <w:bottom w:val="single" w:sz="4" w:space="0" w:color="auto"/>
              <w:right w:val="single" w:sz="4" w:space="0" w:color="auto"/>
            </w:tcBorders>
          </w:tcPr>
          <w:p w14:paraId="152B9E99" w14:textId="77777777" w:rsidR="00163383" w:rsidRPr="000778EB" w:rsidRDefault="00163383" w:rsidP="00B33558">
            <w:pPr>
              <w:pStyle w:val="TAL"/>
              <w:keepNext w:val="0"/>
              <w:keepLines w:val="0"/>
              <w:widowControl w:val="0"/>
            </w:pPr>
            <w:r w:rsidRPr="000778EB">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4570184B" w14:textId="77777777" w:rsidR="00163383" w:rsidRPr="000778EB" w:rsidRDefault="00163383" w:rsidP="00B33558">
            <w:pPr>
              <w:pStyle w:val="TAL"/>
              <w:keepNext w:val="0"/>
              <w:keepLines w:val="0"/>
              <w:widowControl w:val="0"/>
            </w:pPr>
            <w:r w:rsidRPr="000778EB">
              <w:t>"</w:t>
            </w:r>
            <w:proofErr w:type="spellStart"/>
            <w:r w:rsidRPr="000778EB">
              <w:t>uri</w:t>
            </w:r>
            <w:proofErr w:type="spellEnd"/>
            <w:r w:rsidRPr="000778EB">
              <w:t xml:space="preserve">: </w:t>
            </w:r>
            <w:proofErr w:type="spellStart"/>
            <w:r w:rsidRPr="000778EB">
              <w:t>mcvideo-op.gov:resource-lists</w:t>
            </w:r>
            <w:proofErr w:type="spellEnd"/>
            <w:r w:rsidRPr="000778EB">
              <w:t>"</w:t>
            </w:r>
          </w:p>
        </w:tc>
        <w:tc>
          <w:tcPr>
            <w:tcW w:w="2126" w:type="dxa"/>
            <w:tcBorders>
              <w:top w:val="single" w:sz="4" w:space="0" w:color="auto"/>
              <w:left w:val="single" w:sz="4" w:space="0" w:color="auto"/>
              <w:bottom w:val="single" w:sz="4" w:space="0" w:color="auto"/>
              <w:right w:val="single" w:sz="4" w:space="0" w:color="auto"/>
            </w:tcBorders>
          </w:tcPr>
          <w:p w14:paraId="7860C9E0" w14:textId="77777777" w:rsidR="00163383" w:rsidRPr="000778EB" w:rsidRDefault="00163383" w:rsidP="00B33558">
            <w:pPr>
              <w:pStyle w:val="TAL"/>
              <w:keepNext w:val="0"/>
              <w:keepLines w:val="0"/>
              <w:widowControl w:val="0"/>
            </w:pPr>
            <w:r w:rsidRPr="000778EB">
              <w:rPr>
                <w:color w:val="FF0000"/>
              </w:rPr>
              <w:t>Editor's note: to be removed</w:t>
            </w:r>
          </w:p>
        </w:tc>
        <w:tc>
          <w:tcPr>
            <w:tcW w:w="1418" w:type="dxa"/>
            <w:tcBorders>
              <w:top w:val="single" w:sz="4" w:space="0" w:color="auto"/>
              <w:left w:val="single" w:sz="4" w:space="0" w:color="auto"/>
              <w:bottom w:val="single" w:sz="4" w:space="0" w:color="auto"/>
              <w:right w:val="single" w:sz="4" w:space="0" w:color="auto"/>
            </w:tcBorders>
          </w:tcPr>
          <w:p w14:paraId="342D899E" w14:textId="77777777" w:rsidR="00163383" w:rsidRPr="000778EB" w:rsidRDefault="00163383" w:rsidP="00B33558">
            <w:pPr>
              <w:pStyle w:val="TAL"/>
              <w:keepNext w:val="0"/>
              <w:keepLines w:val="0"/>
              <w:widowControl w:val="0"/>
            </w:pPr>
          </w:p>
        </w:tc>
        <w:tc>
          <w:tcPr>
            <w:tcW w:w="1133" w:type="dxa"/>
            <w:tcBorders>
              <w:top w:val="single" w:sz="4" w:space="0" w:color="auto"/>
              <w:left w:val="single" w:sz="4" w:space="0" w:color="auto"/>
              <w:bottom w:val="single" w:sz="4" w:space="0" w:color="auto"/>
              <w:right w:val="single" w:sz="4" w:space="0" w:color="auto"/>
            </w:tcBorders>
          </w:tcPr>
          <w:p w14:paraId="520533F6" w14:textId="77777777" w:rsidR="00163383" w:rsidRPr="000778EB" w:rsidRDefault="00163383" w:rsidP="00B33558">
            <w:pPr>
              <w:pStyle w:val="TAL"/>
              <w:keepNext w:val="0"/>
              <w:keepLines w:val="0"/>
              <w:widowControl w:val="0"/>
            </w:pPr>
            <w:r w:rsidRPr="000778EB">
              <w:t>CONFIG</w:t>
            </w:r>
          </w:p>
        </w:tc>
      </w:tr>
      <w:tr w:rsidR="00163383" w:rsidRPr="000778EB" w14:paraId="1A8F6654"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6AB6D32"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988DF19"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2E383F2"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49A7CA"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B6D828" w14:textId="77777777" w:rsidR="00163383" w:rsidRPr="000778EB" w:rsidRDefault="00163383" w:rsidP="00B33558">
            <w:pPr>
              <w:keepNext/>
              <w:keepLines/>
              <w:spacing w:after="0"/>
              <w:rPr>
                <w:rFonts w:ascii="Arial" w:hAnsi="Arial"/>
                <w:sz w:val="18"/>
              </w:rPr>
            </w:pPr>
          </w:p>
        </w:tc>
      </w:tr>
      <w:tr w:rsidR="00163383" w:rsidRPr="000778EB" w14:paraId="0939FEC8"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A55584B" w14:textId="77777777" w:rsidR="00163383" w:rsidRPr="000778EB" w:rsidRDefault="00163383" w:rsidP="00B33558">
            <w:pPr>
              <w:pStyle w:val="TAL"/>
              <w:keepNext w:val="0"/>
              <w:keepLines w:val="0"/>
              <w:widowControl w:val="0"/>
            </w:pPr>
            <w:r w:rsidRPr="000778EB">
              <w:t xml:space="preserve">    </w:t>
            </w:r>
            <w:proofErr w:type="gramStart"/>
            <w:r w:rsidRPr="000778EB">
              <w:t>entry[</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0728FC6F" w14:textId="77777777" w:rsidR="00163383" w:rsidRPr="000778EB" w:rsidRDefault="00163383" w:rsidP="00B33558">
            <w:pPr>
              <w:pStyle w:val="TAL"/>
              <w:keepNext w:val="0"/>
              <w:keepLines w:val="0"/>
              <w:widowControl w:val="0"/>
            </w:pPr>
            <w:r w:rsidRPr="000778EB">
              <w:t>NOTE 5</w:t>
            </w:r>
          </w:p>
        </w:tc>
        <w:tc>
          <w:tcPr>
            <w:tcW w:w="2126" w:type="dxa"/>
            <w:tcBorders>
              <w:top w:val="single" w:sz="4" w:space="0" w:color="auto"/>
              <w:left w:val="single" w:sz="4" w:space="0" w:color="auto"/>
              <w:bottom w:val="single" w:sz="4" w:space="0" w:color="auto"/>
              <w:right w:val="single" w:sz="4" w:space="0" w:color="auto"/>
            </w:tcBorders>
          </w:tcPr>
          <w:p w14:paraId="4A68D0DE" w14:textId="77777777" w:rsidR="00163383" w:rsidRPr="000778EB" w:rsidRDefault="00163383" w:rsidP="00B33558">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221A460" w14:textId="77777777" w:rsidR="00163383" w:rsidRPr="000778EB" w:rsidRDefault="00163383" w:rsidP="00B33558">
            <w:pPr>
              <w:pStyle w:val="TAL"/>
              <w:keepNext w:val="0"/>
              <w:keepLines w:val="0"/>
              <w:widowControl w:val="0"/>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4FABB48A" w14:textId="77777777" w:rsidR="00163383" w:rsidRPr="000778EB" w:rsidRDefault="00163383" w:rsidP="00B33558">
            <w:pPr>
              <w:pStyle w:val="TAL"/>
              <w:keepNext w:val="0"/>
              <w:keepLines w:val="0"/>
              <w:widowControl w:val="0"/>
            </w:pPr>
            <w:r w:rsidRPr="000778EB">
              <w:t>CONFIG</w:t>
            </w:r>
          </w:p>
        </w:tc>
      </w:tr>
      <w:tr w:rsidR="00163383" w:rsidRPr="000778EB" w14:paraId="53EACA54" w14:textId="77777777" w:rsidTr="00B33558">
        <w:trPr>
          <w:cantSplit/>
          <w:jc w:val="center"/>
        </w:trPr>
        <w:tc>
          <w:tcPr>
            <w:tcW w:w="2836" w:type="dxa"/>
            <w:tcBorders>
              <w:top w:val="single" w:sz="4" w:space="0" w:color="auto"/>
              <w:left w:val="single" w:sz="4" w:space="0" w:color="auto"/>
              <w:bottom w:val="nil"/>
              <w:right w:val="single" w:sz="4" w:space="0" w:color="auto"/>
            </w:tcBorders>
          </w:tcPr>
          <w:p w14:paraId="10F000AC"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w:t>
            </w:r>
            <w:proofErr w:type="spellStart"/>
            <w:r w:rsidRPr="000778EB">
              <w:rPr>
                <w:rFonts w:ascii="Arial" w:hAnsi="Arial"/>
                <w:sz w:val="18"/>
              </w:rPr>
              <w:t>uri</w:t>
            </w:r>
            <w:proofErr w:type="spellEnd"/>
            <w:r w:rsidRPr="000778EB">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62567AEF" w14:textId="77777777" w:rsidR="00163383" w:rsidRPr="000778EB" w:rsidRDefault="00163383" w:rsidP="00B33558">
            <w:pPr>
              <w:keepNext/>
              <w:keepLines/>
              <w:spacing w:after="0"/>
              <w:rPr>
                <w:rFonts w:ascii="Arial" w:hAnsi="Arial"/>
                <w:sz w:val="18"/>
              </w:rPr>
            </w:pPr>
            <w:r w:rsidRPr="000778EB">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2AB7025C" w14:textId="77777777" w:rsidR="00163383" w:rsidRPr="000778EB" w:rsidRDefault="00163383" w:rsidP="00B33558">
            <w:pPr>
              <w:keepNext/>
              <w:keepLines/>
              <w:spacing w:after="0"/>
              <w:rPr>
                <w:rFonts w:ascii="Arial" w:hAnsi="Arial"/>
                <w:sz w:val="18"/>
              </w:rPr>
            </w:pPr>
            <w:r w:rsidRPr="000778EB">
              <w:rPr>
                <w:rFonts w:ascii="Arial" w:hAnsi="Arial" w:cs="Arial"/>
                <w:sz w:val="18"/>
                <w:szCs w:val="18"/>
              </w:rPr>
              <w:t xml:space="preserve">UE Configuration document </w:t>
            </w:r>
            <w:r w:rsidRPr="000778EB">
              <w:rPr>
                <w:rFonts w:ascii="Arial" w:hAnsi="Arial" w:cs="Arial"/>
                <w:sz w:val="18"/>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49E24D9A"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C7E00B" w14:textId="77777777" w:rsidR="00163383" w:rsidRPr="000778EB" w:rsidRDefault="00163383" w:rsidP="00B33558">
            <w:pPr>
              <w:keepNext/>
              <w:keepLines/>
              <w:spacing w:after="0"/>
              <w:rPr>
                <w:rFonts w:ascii="Arial" w:hAnsi="Arial"/>
                <w:sz w:val="18"/>
              </w:rPr>
            </w:pPr>
          </w:p>
        </w:tc>
      </w:tr>
      <w:tr w:rsidR="00163383" w:rsidRPr="000778EB" w14:paraId="1023F839" w14:textId="77777777" w:rsidTr="00B33558">
        <w:trPr>
          <w:cantSplit/>
          <w:jc w:val="center"/>
        </w:trPr>
        <w:tc>
          <w:tcPr>
            <w:tcW w:w="2836" w:type="dxa"/>
            <w:tcBorders>
              <w:top w:val="nil"/>
              <w:left w:val="single" w:sz="4" w:space="0" w:color="auto"/>
              <w:bottom w:val="single" w:sz="4" w:space="0" w:color="auto"/>
              <w:right w:val="single" w:sz="4" w:space="0" w:color="auto"/>
            </w:tcBorders>
          </w:tcPr>
          <w:p w14:paraId="7160EB87" w14:textId="77777777" w:rsidR="00163383" w:rsidRPr="000778EB" w:rsidRDefault="00163383"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389347"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4B76E0BC" w14:textId="77777777" w:rsidR="00163383" w:rsidRPr="000778EB" w:rsidRDefault="00163383" w:rsidP="00B33558">
            <w:pPr>
              <w:keepNext/>
              <w:keepLines/>
              <w:spacing w:after="0"/>
              <w:rPr>
                <w:rFonts w:ascii="Arial" w:hAnsi="Arial"/>
                <w:sz w:val="18"/>
              </w:rPr>
            </w:pPr>
            <w:r w:rsidRPr="000778EB">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2A987340"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58A27C1" w14:textId="77777777" w:rsidR="00163383" w:rsidRPr="000778EB" w:rsidRDefault="00163383" w:rsidP="00B33558">
            <w:pPr>
              <w:keepNext/>
              <w:keepLines/>
              <w:spacing w:after="0"/>
              <w:rPr>
                <w:rFonts w:ascii="Arial" w:hAnsi="Arial"/>
                <w:sz w:val="18"/>
              </w:rPr>
            </w:pPr>
          </w:p>
        </w:tc>
      </w:tr>
      <w:tr w:rsidR="00163383" w:rsidRPr="000778EB" w14:paraId="34BC9F0F"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EF665C4"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DAAFFD8"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425F40A"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0FCCB2"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2C90D2" w14:textId="77777777" w:rsidR="00163383" w:rsidRPr="000778EB" w:rsidRDefault="00163383" w:rsidP="00B33558">
            <w:pPr>
              <w:keepNext/>
              <w:keepLines/>
              <w:spacing w:after="0"/>
              <w:rPr>
                <w:rFonts w:ascii="Arial" w:hAnsi="Arial"/>
                <w:sz w:val="18"/>
              </w:rPr>
            </w:pPr>
          </w:p>
        </w:tc>
      </w:tr>
      <w:tr w:rsidR="00163383" w:rsidRPr="000778EB" w14:paraId="5512512D"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32EC2F6" w14:textId="77777777" w:rsidR="00163383" w:rsidRPr="000778EB" w:rsidRDefault="00163383" w:rsidP="00B33558">
            <w:pPr>
              <w:pStyle w:val="TAL"/>
              <w:keepNext w:val="0"/>
              <w:keepLines w:val="0"/>
              <w:widowControl w:val="0"/>
            </w:pPr>
            <w:r w:rsidRPr="000778EB">
              <w:t xml:space="preserve">    </w:t>
            </w:r>
            <w:proofErr w:type="gramStart"/>
            <w:r w:rsidRPr="000778EB">
              <w:t>entry[</w:t>
            </w:r>
            <w:proofErr w:type="gramEnd"/>
            <w:r w:rsidRPr="000778EB">
              <w:t>2]</w:t>
            </w:r>
          </w:p>
        </w:tc>
        <w:tc>
          <w:tcPr>
            <w:tcW w:w="2126" w:type="dxa"/>
            <w:tcBorders>
              <w:top w:val="single" w:sz="4" w:space="0" w:color="auto"/>
              <w:left w:val="single" w:sz="4" w:space="0" w:color="auto"/>
              <w:bottom w:val="single" w:sz="4" w:space="0" w:color="auto"/>
              <w:right w:val="single" w:sz="4" w:space="0" w:color="auto"/>
            </w:tcBorders>
          </w:tcPr>
          <w:p w14:paraId="73FA4044" w14:textId="77777777" w:rsidR="00163383" w:rsidRPr="000778EB" w:rsidRDefault="00163383" w:rsidP="00B33558">
            <w:pPr>
              <w:pStyle w:val="TAL"/>
              <w:keepNext w:val="0"/>
              <w:keepLines w:val="0"/>
              <w:widowControl w:val="0"/>
            </w:pPr>
            <w:r w:rsidRPr="000778EB">
              <w:t>NOTE 5</w:t>
            </w:r>
          </w:p>
        </w:tc>
        <w:tc>
          <w:tcPr>
            <w:tcW w:w="2126" w:type="dxa"/>
            <w:tcBorders>
              <w:top w:val="single" w:sz="4" w:space="0" w:color="auto"/>
              <w:left w:val="single" w:sz="4" w:space="0" w:color="auto"/>
              <w:bottom w:val="single" w:sz="4" w:space="0" w:color="auto"/>
              <w:right w:val="single" w:sz="4" w:space="0" w:color="auto"/>
            </w:tcBorders>
          </w:tcPr>
          <w:p w14:paraId="628055EE" w14:textId="77777777" w:rsidR="00163383" w:rsidRPr="000778EB" w:rsidRDefault="00163383" w:rsidP="00B33558">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706D7495" w14:textId="77777777" w:rsidR="00163383" w:rsidRPr="000778EB" w:rsidRDefault="00163383" w:rsidP="00B33558">
            <w:pPr>
              <w:pStyle w:val="TAL"/>
              <w:keepNext w:val="0"/>
              <w:keepLines w:val="0"/>
              <w:widowControl w:val="0"/>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321E7243" w14:textId="77777777" w:rsidR="00163383" w:rsidRPr="000778EB" w:rsidRDefault="00163383" w:rsidP="00B33558">
            <w:pPr>
              <w:pStyle w:val="TAL"/>
              <w:keepNext w:val="0"/>
              <w:keepLines w:val="0"/>
              <w:widowControl w:val="0"/>
            </w:pPr>
            <w:r w:rsidRPr="000778EB">
              <w:t>CONFIG</w:t>
            </w:r>
          </w:p>
        </w:tc>
      </w:tr>
      <w:tr w:rsidR="00163383" w:rsidRPr="000778EB" w14:paraId="2A03CE1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3AC10736"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w:t>
            </w:r>
            <w:proofErr w:type="spellStart"/>
            <w:r w:rsidRPr="000778EB">
              <w:rPr>
                <w:rFonts w:ascii="Arial" w:hAnsi="Arial"/>
                <w:sz w:val="18"/>
              </w:rPr>
              <w:t>uri</w:t>
            </w:r>
            <w:proofErr w:type="spellEnd"/>
            <w:r w:rsidRPr="000778EB">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A3E709F"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68733A9B" w14:textId="77777777" w:rsidR="00163383" w:rsidRPr="000778EB" w:rsidRDefault="00163383" w:rsidP="00B33558">
            <w:pPr>
              <w:keepNext/>
              <w:keepLines/>
              <w:spacing w:after="0"/>
              <w:rPr>
                <w:rFonts w:ascii="Arial" w:hAnsi="Arial" w:cs="Arial"/>
                <w:sz w:val="18"/>
                <w:szCs w:val="18"/>
              </w:rPr>
            </w:pPr>
            <w:r w:rsidRPr="000778EB">
              <w:rPr>
                <w:rFonts w:ascii="Arial" w:hAnsi="Arial" w:cs="Arial"/>
                <w:sz w:val="18"/>
                <w:szCs w:val="18"/>
              </w:rPr>
              <w:t>UE User Profile document</w:t>
            </w:r>
          </w:p>
          <w:p w14:paraId="279C4B04" w14:textId="77777777" w:rsidR="00163383" w:rsidRPr="000778EB" w:rsidRDefault="00163383" w:rsidP="00B33558">
            <w:pPr>
              <w:keepNext/>
              <w:keepLines/>
              <w:spacing w:after="0"/>
              <w:rPr>
                <w:rFonts w:ascii="Arial" w:hAnsi="Arial"/>
                <w:sz w:val="18"/>
              </w:rPr>
            </w:pPr>
            <w:r w:rsidRPr="000778EB">
              <w:rPr>
                <w:rFonts w:ascii="Arial" w:hAnsi="Arial" w:cs="Arial"/>
                <w:sz w:val="18"/>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31F691D9"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4610EA" w14:textId="77777777" w:rsidR="00163383" w:rsidRPr="000778EB" w:rsidRDefault="00163383" w:rsidP="00B33558">
            <w:pPr>
              <w:keepNext/>
              <w:keepLines/>
              <w:spacing w:after="0"/>
              <w:rPr>
                <w:rFonts w:ascii="Arial" w:hAnsi="Arial"/>
                <w:sz w:val="18"/>
              </w:rPr>
            </w:pPr>
          </w:p>
        </w:tc>
      </w:tr>
      <w:tr w:rsidR="00163383" w:rsidRPr="000778EB" w14:paraId="5171896E"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F06A744"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D4BC427"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EB0EE1A"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AB1E82"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BE2A82" w14:textId="77777777" w:rsidR="00163383" w:rsidRPr="000778EB" w:rsidRDefault="00163383" w:rsidP="00B33558">
            <w:pPr>
              <w:keepNext/>
              <w:keepLines/>
              <w:spacing w:after="0"/>
              <w:rPr>
                <w:rFonts w:ascii="Arial" w:hAnsi="Arial"/>
                <w:sz w:val="18"/>
              </w:rPr>
            </w:pPr>
          </w:p>
        </w:tc>
      </w:tr>
      <w:tr w:rsidR="00163383" w:rsidRPr="000778EB" w14:paraId="71BCFCC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BB21063" w14:textId="77777777" w:rsidR="00163383" w:rsidRPr="000778EB" w:rsidRDefault="00163383" w:rsidP="00B33558">
            <w:pPr>
              <w:pStyle w:val="TAL"/>
              <w:keepNext w:val="0"/>
              <w:keepLines w:val="0"/>
              <w:widowControl w:val="0"/>
            </w:pPr>
            <w:r w:rsidRPr="000778EB">
              <w:t xml:space="preserve">    </w:t>
            </w:r>
            <w:proofErr w:type="gramStart"/>
            <w:r w:rsidRPr="000778EB">
              <w:t>entry[</w:t>
            </w:r>
            <w:proofErr w:type="gramEnd"/>
            <w:r w:rsidRPr="000778EB">
              <w:t>3]</w:t>
            </w:r>
          </w:p>
        </w:tc>
        <w:tc>
          <w:tcPr>
            <w:tcW w:w="2126" w:type="dxa"/>
            <w:tcBorders>
              <w:top w:val="single" w:sz="4" w:space="0" w:color="auto"/>
              <w:left w:val="single" w:sz="4" w:space="0" w:color="auto"/>
              <w:bottom w:val="single" w:sz="4" w:space="0" w:color="auto"/>
              <w:right w:val="single" w:sz="4" w:space="0" w:color="auto"/>
            </w:tcBorders>
          </w:tcPr>
          <w:p w14:paraId="492B6E1F" w14:textId="77777777" w:rsidR="00163383" w:rsidRPr="000778EB" w:rsidRDefault="00163383" w:rsidP="00B33558">
            <w:pPr>
              <w:pStyle w:val="TAL"/>
              <w:keepNext w:val="0"/>
              <w:keepLines w:val="0"/>
              <w:widowControl w:val="0"/>
            </w:pPr>
            <w:r w:rsidRPr="000778EB">
              <w:t>NOTE 5</w:t>
            </w:r>
          </w:p>
        </w:tc>
        <w:tc>
          <w:tcPr>
            <w:tcW w:w="2126" w:type="dxa"/>
            <w:tcBorders>
              <w:top w:val="single" w:sz="4" w:space="0" w:color="auto"/>
              <w:left w:val="single" w:sz="4" w:space="0" w:color="auto"/>
              <w:bottom w:val="single" w:sz="4" w:space="0" w:color="auto"/>
              <w:right w:val="single" w:sz="4" w:space="0" w:color="auto"/>
            </w:tcBorders>
          </w:tcPr>
          <w:p w14:paraId="222C7208" w14:textId="77777777" w:rsidR="00163383" w:rsidRPr="000778EB" w:rsidRDefault="00163383" w:rsidP="00B33558">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1E1F5D6C" w14:textId="77777777" w:rsidR="00163383" w:rsidRPr="000778EB" w:rsidRDefault="00163383" w:rsidP="00B33558">
            <w:pPr>
              <w:pStyle w:val="TAL"/>
              <w:keepNext w:val="0"/>
              <w:keepLines w:val="0"/>
              <w:widowControl w:val="0"/>
            </w:pPr>
            <w:r w:rsidRPr="000778EB">
              <w:t>TS 24.484 [14]</w:t>
            </w:r>
          </w:p>
        </w:tc>
        <w:tc>
          <w:tcPr>
            <w:tcW w:w="1133" w:type="dxa"/>
            <w:tcBorders>
              <w:top w:val="single" w:sz="4" w:space="0" w:color="auto"/>
              <w:left w:val="single" w:sz="4" w:space="0" w:color="auto"/>
              <w:bottom w:val="single" w:sz="4" w:space="0" w:color="auto"/>
              <w:right w:val="single" w:sz="4" w:space="0" w:color="auto"/>
            </w:tcBorders>
          </w:tcPr>
          <w:p w14:paraId="344FBAC6" w14:textId="77777777" w:rsidR="00163383" w:rsidRPr="000778EB" w:rsidRDefault="00163383" w:rsidP="00B33558">
            <w:pPr>
              <w:pStyle w:val="TAL"/>
              <w:keepNext w:val="0"/>
              <w:keepLines w:val="0"/>
              <w:widowControl w:val="0"/>
            </w:pPr>
            <w:r w:rsidRPr="000778EB">
              <w:t>CONFIG</w:t>
            </w:r>
          </w:p>
        </w:tc>
      </w:tr>
      <w:tr w:rsidR="00163383" w:rsidRPr="000778EB" w14:paraId="5E3AD015"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7A3AE0CB"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w:t>
            </w:r>
            <w:proofErr w:type="spellStart"/>
            <w:r w:rsidRPr="000778EB">
              <w:rPr>
                <w:rFonts w:ascii="Arial" w:hAnsi="Arial"/>
                <w:sz w:val="18"/>
              </w:rPr>
              <w:t>uri</w:t>
            </w:r>
            <w:proofErr w:type="spellEnd"/>
            <w:r w:rsidRPr="000778EB">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FCEBF10" w14:textId="77777777" w:rsidR="00163383" w:rsidRPr="000778EB" w:rsidRDefault="00163383" w:rsidP="00B33558">
            <w:pPr>
              <w:keepNext/>
              <w:keepLines/>
              <w:spacing w:after="0"/>
              <w:rPr>
                <w:rFonts w:ascii="Arial" w:hAnsi="Arial"/>
                <w:sz w:val="18"/>
              </w:rPr>
            </w:pPr>
            <w:r w:rsidRPr="000778EB">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79849144" w14:textId="77777777" w:rsidR="00163383" w:rsidRPr="000778EB" w:rsidRDefault="00163383" w:rsidP="00B33558">
            <w:pPr>
              <w:keepNext/>
              <w:keepLines/>
              <w:spacing w:after="0"/>
              <w:rPr>
                <w:rFonts w:ascii="Arial" w:hAnsi="Arial" w:cs="Arial"/>
                <w:sz w:val="18"/>
                <w:szCs w:val="18"/>
              </w:rPr>
            </w:pPr>
            <w:r w:rsidRPr="000778EB">
              <w:rPr>
                <w:rFonts w:ascii="Arial" w:hAnsi="Arial" w:cs="Arial"/>
                <w:sz w:val="18"/>
                <w:szCs w:val="18"/>
              </w:rPr>
              <w:t>UE Service Configuration document</w:t>
            </w:r>
          </w:p>
          <w:p w14:paraId="6DC5D057" w14:textId="77777777" w:rsidR="00163383" w:rsidRPr="000778EB" w:rsidRDefault="00163383" w:rsidP="00B33558">
            <w:pPr>
              <w:keepNext/>
              <w:keepLines/>
              <w:spacing w:after="0"/>
              <w:rPr>
                <w:rFonts w:ascii="Arial" w:hAnsi="Arial"/>
                <w:sz w:val="18"/>
              </w:rPr>
            </w:pPr>
            <w:r w:rsidRPr="000778EB">
              <w:rPr>
                <w:rFonts w:ascii="Arial" w:hAnsi="Arial" w:cs="Arial"/>
                <w:sz w:val="18"/>
                <w:szCs w:val="18"/>
              </w:rPr>
              <w:t>(NOTE 1c)</w:t>
            </w:r>
          </w:p>
        </w:tc>
        <w:tc>
          <w:tcPr>
            <w:tcW w:w="1418" w:type="dxa"/>
            <w:tcBorders>
              <w:top w:val="single" w:sz="4" w:space="0" w:color="auto"/>
              <w:left w:val="single" w:sz="4" w:space="0" w:color="auto"/>
              <w:bottom w:val="single" w:sz="4" w:space="0" w:color="auto"/>
              <w:right w:val="single" w:sz="4" w:space="0" w:color="auto"/>
            </w:tcBorders>
          </w:tcPr>
          <w:p w14:paraId="58D69682"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58F1A3" w14:textId="77777777" w:rsidR="00163383" w:rsidRPr="000778EB" w:rsidRDefault="00163383" w:rsidP="00B33558">
            <w:pPr>
              <w:keepNext/>
              <w:keepLines/>
              <w:spacing w:after="0"/>
              <w:rPr>
                <w:rFonts w:ascii="Arial" w:hAnsi="Arial"/>
                <w:sz w:val="18"/>
              </w:rPr>
            </w:pPr>
          </w:p>
        </w:tc>
      </w:tr>
      <w:tr w:rsidR="00163383" w:rsidRPr="000778EB" w14:paraId="03D7556E"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14D959D"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87175A9"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3BBB520"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207992"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E4B3EC" w14:textId="77777777" w:rsidR="00163383" w:rsidRPr="000778EB" w:rsidRDefault="00163383" w:rsidP="00B33558">
            <w:pPr>
              <w:keepNext/>
              <w:keepLines/>
              <w:spacing w:after="0"/>
              <w:rPr>
                <w:rFonts w:ascii="Arial" w:hAnsi="Arial"/>
                <w:sz w:val="18"/>
              </w:rPr>
            </w:pPr>
          </w:p>
        </w:tc>
      </w:tr>
      <w:tr w:rsidR="00163383" w:rsidRPr="000778EB" w14:paraId="3F65E3DC"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76F517A0" w14:textId="77777777" w:rsidR="00163383" w:rsidRPr="000778EB" w:rsidRDefault="00163383" w:rsidP="00B33558">
            <w:pPr>
              <w:pStyle w:val="TAL"/>
              <w:keepNext w:val="0"/>
              <w:keepLines w:val="0"/>
              <w:widowControl w:val="0"/>
            </w:pPr>
            <w:r w:rsidRPr="000778EB">
              <w:t xml:space="preserve">    </w:t>
            </w:r>
            <w:proofErr w:type="gramStart"/>
            <w:r w:rsidRPr="000778EB">
              <w:t>entry[</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tcPr>
          <w:p w14:paraId="33985DF2" w14:textId="77777777" w:rsidR="00163383" w:rsidRPr="000778EB" w:rsidRDefault="00163383" w:rsidP="00B33558">
            <w:pPr>
              <w:pStyle w:val="TAL"/>
              <w:keepNext w:val="0"/>
              <w:keepLines w:val="0"/>
              <w:widowControl w:val="0"/>
            </w:pPr>
            <w:r w:rsidRPr="000778EB">
              <w:t>NOTE 5</w:t>
            </w:r>
          </w:p>
        </w:tc>
        <w:tc>
          <w:tcPr>
            <w:tcW w:w="2126" w:type="dxa"/>
            <w:tcBorders>
              <w:top w:val="single" w:sz="4" w:space="0" w:color="auto"/>
              <w:left w:val="single" w:sz="4" w:space="0" w:color="auto"/>
              <w:bottom w:val="single" w:sz="4" w:space="0" w:color="auto"/>
              <w:right w:val="single" w:sz="4" w:space="0" w:color="auto"/>
            </w:tcBorders>
          </w:tcPr>
          <w:p w14:paraId="7758DA76" w14:textId="77777777" w:rsidR="00163383" w:rsidRPr="000778EB" w:rsidRDefault="00163383" w:rsidP="00B33558">
            <w:pPr>
              <w:pStyle w:val="TAL"/>
              <w:keepNext w:val="0"/>
              <w:keepLines w:val="0"/>
              <w:widowControl w:val="0"/>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6C1E0FF" w14:textId="77777777" w:rsidR="00163383" w:rsidRPr="000778EB" w:rsidRDefault="00163383" w:rsidP="00B33558">
            <w:pPr>
              <w:pStyle w:val="TAL"/>
              <w:keepNext w:val="0"/>
              <w:keepLines w:val="0"/>
              <w:widowControl w:val="0"/>
            </w:pPr>
            <w:r w:rsidRPr="000778EB">
              <w:t>TS 24.481 [11]</w:t>
            </w:r>
          </w:p>
        </w:tc>
        <w:tc>
          <w:tcPr>
            <w:tcW w:w="1133" w:type="dxa"/>
            <w:tcBorders>
              <w:top w:val="single" w:sz="4" w:space="0" w:color="auto"/>
              <w:left w:val="single" w:sz="4" w:space="0" w:color="auto"/>
              <w:bottom w:val="single" w:sz="4" w:space="0" w:color="auto"/>
              <w:right w:val="single" w:sz="4" w:space="0" w:color="auto"/>
            </w:tcBorders>
          </w:tcPr>
          <w:p w14:paraId="76E1617D" w14:textId="77777777" w:rsidR="00163383" w:rsidRPr="000778EB" w:rsidRDefault="00163383" w:rsidP="00B33558">
            <w:pPr>
              <w:pStyle w:val="TAL"/>
              <w:keepNext w:val="0"/>
              <w:keepLines w:val="0"/>
              <w:widowControl w:val="0"/>
            </w:pPr>
            <w:r w:rsidRPr="000778EB">
              <w:t>GROUPCONFIG</w:t>
            </w:r>
          </w:p>
        </w:tc>
      </w:tr>
      <w:tr w:rsidR="00163383" w:rsidRPr="000778EB" w14:paraId="5FB17A9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2E334AE" w14:textId="77777777" w:rsidR="00163383" w:rsidRPr="000778EB" w:rsidRDefault="00163383" w:rsidP="00B33558">
            <w:pPr>
              <w:keepNext/>
              <w:keepLines/>
              <w:spacing w:after="0"/>
              <w:rPr>
                <w:rFonts w:ascii="Arial" w:hAnsi="Arial"/>
                <w:sz w:val="18"/>
              </w:rPr>
            </w:pPr>
            <w:r w:rsidRPr="000778EB">
              <w:rPr>
                <w:rFonts w:ascii="Arial" w:hAnsi="Arial"/>
                <w:sz w:val="18"/>
              </w:rPr>
              <w:lastRenderedPageBreak/>
              <w:t xml:space="preserve">      </w:t>
            </w:r>
            <w:proofErr w:type="spellStart"/>
            <w:r w:rsidRPr="000778EB">
              <w:rPr>
                <w:rFonts w:ascii="Arial" w:hAnsi="Arial"/>
                <w:sz w:val="18"/>
              </w:rPr>
              <w:t>uri</w:t>
            </w:r>
            <w:proofErr w:type="spellEnd"/>
            <w:r w:rsidRPr="000778EB">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168D52C" w14:textId="77777777" w:rsidR="00163383" w:rsidRPr="000778EB" w:rsidRDefault="00163383" w:rsidP="00B33558">
            <w:pPr>
              <w:keepNext/>
              <w:keepLines/>
              <w:spacing w:after="0"/>
              <w:rPr>
                <w:rFonts w:ascii="Arial" w:hAnsi="Arial"/>
                <w:sz w:val="18"/>
              </w:rPr>
            </w:pPr>
            <w:r w:rsidRPr="000778EB">
              <w:rPr>
                <w:rFonts w:ascii="Arial" w:hAnsi="Arial"/>
                <w:sz w:val="18"/>
              </w:rPr>
              <w:t>"</w:t>
            </w:r>
            <w:proofErr w:type="spellStart"/>
            <w:proofErr w:type="gramStart"/>
            <w:r w:rsidRPr="000778EB">
              <w:rPr>
                <w:rFonts w:ascii="Arial" w:hAnsi="Arial"/>
                <w:sz w:val="18"/>
              </w:rPr>
              <w:t>org.openmobilealliance</w:t>
            </w:r>
            <w:proofErr w:type="gramEnd"/>
            <w:r w:rsidRPr="000778EB">
              <w:rPr>
                <w:rFonts w:ascii="Arial" w:hAnsi="Arial"/>
                <w:sz w:val="18"/>
              </w:rPr>
              <w:t>.groups</w:t>
            </w:r>
            <w:proofErr w:type="spellEnd"/>
            <w:r w:rsidRPr="000778EB">
              <w:rPr>
                <w:rFonts w:ascii="Arial" w:hAnsi="Arial"/>
                <w:sz w:val="18"/>
              </w:rPr>
              <w:t>/global/</w:t>
            </w:r>
            <w:proofErr w:type="spellStart"/>
            <w:r w:rsidRPr="000778EB">
              <w:rPr>
                <w:rFonts w:ascii="Arial" w:hAnsi="Arial"/>
                <w:sz w:val="18"/>
              </w:rPr>
              <w:t>byGroupID</w:t>
            </w:r>
            <w:proofErr w:type="spellEnd"/>
            <w:r w:rsidRPr="000778EB">
              <w:rPr>
                <w:rFonts w:ascii="Arial" w:hAnsi="Arial"/>
                <w:sz w:val="18"/>
              </w:rPr>
              <w:t xml:space="preserve">/" &amp; </w:t>
            </w:r>
            <w:proofErr w:type="spellStart"/>
            <w:r w:rsidRPr="000778EB">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4DC6CA48" w14:textId="77777777" w:rsidR="00163383" w:rsidRPr="000778EB" w:rsidRDefault="00163383" w:rsidP="00B33558">
            <w:pPr>
              <w:keepNext/>
              <w:keepLines/>
              <w:spacing w:after="0"/>
              <w:rPr>
                <w:rFonts w:ascii="Arial" w:hAnsi="Arial"/>
                <w:sz w:val="18"/>
              </w:rPr>
            </w:pPr>
            <w:r w:rsidRPr="000778EB">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5E4B0911"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A7B401" w14:textId="77777777" w:rsidR="00163383" w:rsidRPr="000778EB" w:rsidRDefault="00163383" w:rsidP="00B33558">
            <w:pPr>
              <w:keepNext/>
              <w:keepLines/>
              <w:spacing w:after="0"/>
              <w:rPr>
                <w:rFonts w:ascii="Arial" w:hAnsi="Arial"/>
                <w:sz w:val="18"/>
              </w:rPr>
            </w:pPr>
          </w:p>
        </w:tc>
      </w:tr>
      <w:tr w:rsidR="00163383" w:rsidRPr="000778EB" w14:paraId="7A0F219A"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36B96A0B" w14:textId="77777777" w:rsidR="00163383" w:rsidRPr="000778EB" w:rsidRDefault="00163383" w:rsidP="00B33558">
            <w:pPr>
              <w:keepNext/>
              <w:keepLines/>
              <w:spacing w:after="0"/>
              <w:rPr>
                <w:rFonts w:ascii="Arial" w:hAnsi="Arial"/>
                <w:sz w:val="18"/>
              </w:rPr>
            </w:pPr>
            <w:r w:rsidRPr="000778EB">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2260AC1" w14:textId="77777777" w:rsidR="00163383" w:rsidRPr="000778EB" w:rsidRDefault="00163383" w:rsidP="00B33558">
            <w:pPr>
              <w:keepNext/>
              <w:keepLines/>
              <w:spacing w:after="0"/>
              <w:rPr>
                <w:rFonts w:ascii="Arial" w:hAnsi="Arial"/>
                <w:sz w:val="18"/>
              </w:rPr>
            </w:pPr>
            <w:r w:rsidRPr="000778EB">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8775107" w14:textId="77777777" w:rsidR="00163383" w:rsidRPr="000778EB" w:rsidRDefault="00163383"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6C34E3" w14:textId="77777777" w:rsidR="00163383" w:rsidRPr="000778EB" w:rsidRDefault="00163383" w:rsidP="00B33558">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635D3E8" w14:textId="77777777" w:rsidR="00163383" w:rsidRPr="000778EB" w:rsidRDefault="00163383" w:rsidP="00B33558">
            <w:pPr>
              <w:keepNext/>
              <w:keepLines/>
              <w:spacing w:after="0"/>
              <w:rPr>
                <w:rFonts w:ascii="Arial" w:hAnsi="Arial"/>
                <w:sz w:val="18"/>
              </w:rPr>
            </w:pPr>
          </w:p>
        </w:tc>
      </w:tr>
      <w:tr w:rsidR="00163383" w:rsidRPr="000778EB" w14:paraId="14B8E2B7"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3189053C" w14:textId="77777777" w:rsidR="00163383" w:rsidRPr="000778EB" w:rsidRDefault="00163383" w:rsidP="00B33558">
            <w:pPr>
              <w:pStyle w:val="TAL"/>
            </w:pPr>
            <w:r w:rsidRPr="000778EB">
              <w:rPr>
                <w:rFonts w:eastAsia="Arial" w:cs="Arial"/>
              </w:rPr>
              <w:t xml:space="preserve">    </w:t>
            </w:r>
            <w:proofErr w:type="gramStart"/>
            <w:r w:rsidRPr="000778EB">
              <w:rPr>
                <w:rFonts w:cs="Arial"/>
              </w:rPr>
              <w:t>entry[</w:t>
            </w:r>
            <w:proofErr w:type="gramEnd"/>
            <w:r w:rsidRPr="000778EB">
              <w:rPr>
                <w:rFonts w:cs="Arial"/>
              </w:rPr>
              <w:t>2]</w:t>
            </w:r>
          </w:p>
        </w:tc>
        <w:tc>
          <w:tcPr>
            <w:tcW w:w="2126" w:type="dxa"/>
            <w:tcBorders>
              <w:top w:val="single" w:sz="4" w:space="0" w:color="auto"/>
              <w:left w:val="single" w:sz="4" w:space="0" w:color="auto"/>
              <w:bottom w:val="single" w:sz="4" w:space="0" w:color="auto"/>
              <w:right w:val="single" w:sz="4" w:space="0" w:color="auto"/>
            </w:tcBorders>
          </w:tcPr>
          <w:p w14:paraId="709AA509" w14:textId="77777777" w:rsidR="00163383" w:rsidRPr="000778EB" w:rsidRDefault="00163383" w:rsidP="00B33558">
            <w:pPr>
              <w:pStyle w:val="TAL"/>
            </w:pPr>
            <w:r w:rsidRPr="000778EB">
              <w:rPr>
                <w:rFonts w:cs="Arial"/>
              </w:rPr>
              <w:t>optional</w:t>
            </w:r>
            <w:r w:rsidRPr="000778EB">
              <w:rPr>
                <w:rFonts w:cs="Arial"/>
              </w:rPr>
              <w:br/>
              <w:t>NOTE 5</w:t>
            </w:r>
          </w:p>
        </w:tc>
        <w:tc>
          <w:tcPr>
            <w:tcW w:w="2126" w:type="dxa"/>
            <w:tcBorders>
              <w:top w:val="single" w:sz="4" w:space="0" w:color="auto"/>
              <w:left w:val="single" w:sz="4" w:space="0" w:color="auto"/>
              <w:bottom w:val="single" w:sz="4" w:space="0" w:color="auto"/>
              <w:right w:val="single" w:sz="4" w:space="0" w:color="auto"/>
            </w:tcBorders>
          </w:tcPr>
          <w:p w14:paraId="77BA4D17"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412C7141" w14:textId="77777777" w:rsidR="00163383" w:rsidRPr="000778EB" w:rsidRDefault="00163383" w:rsidP="00B33558">
            <w:pPr>
              <w:pStyle w:val="TAL"/>
            </w:pPr>
            <w:r w:rsidRPr="000778EB">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610194DE" w14:textId="77777777" w:rsidR="00163383" w:rsidRPr="000778EB" w:rsidRDefault="00163383" w:rsidP="00B33558">
            <w:pPr>
              <w:pStyle w:val="TAL"/>
            </w:pPr>
            <w:r w:rsidRPr="000778EB">
              <w:rPr>
                <w:rFonts w:cs="Arial"/>
              </w:rPr>
              <w:t>GROUPCONFIG</w:t>
            </w:r>
          </w:p>
        </w:tc>
      </w:tr>
      <w:tr w:rsidR="00163383" w:rsidRPr="000778EB" w14:paraId="2215F6E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3DE46B2" w14:textId="77777777" w:rsidR="00163383" w:rsidRPr="000778EB" w:rsidRDefault="00163383" w:rsidP="00B33558">
            <w:pPr>
              <w:pStyle w:val="TAL"/>
            </w:pPr>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514AE7B1" w14:textId="77777777" w:rsidR="00163383" w:rsidRPr="000778EB" w:rsidRDefault="00163383" w:rsidP="00B33558">
            <w:pPr>
              <w:pStyle w:val="TAL"/>
            </w:pPr>
            <w:r w:rsidRPr="000778EB">
              <w:t>Doc-</w:t>
            </w:r>
            <w:proofErr w:type="spellStart"/>
            <w:r w:rsidRPr="000778EB">
              <w:t>Sel</w:t>
            </w:r>
            <w:proofErr w:type="spellEnd"/>
            <w:r w:rsidRPr="000778EB">
              <w:t xml:space="preserve"> &amp; "~~" &amp; Node-</w:t>
            </w:r>
            <w:proofErr w:type="spellStart"/>
            <w:r w:rsidRPr="000778EB">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41A740A6" w14:textId="77777777" w:rsidR="00163383" w:rsidRPr="000778EB" w:rsidRDefault="00163383" w:rsidP="00B33558">
            <w:pPr>
              <w:pStyle w:val="TAL"/>
            </w:pPr>
            <w:r w:rsidRPr="000778EB">
              <w:rPr>
                <w:rFonts w:cs="Arial"/>
              </w:rPr>
              <w:t>MCPTT-GKTP document</w:t>
            </w:r>
            <w:r w:rsidRPr="000778EB">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486807DB"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5A023772" w14:textId="77777777" w:rsidR="00163383" w:rsidRPr="000778EB" w:rsidRDefault="00163383" w:rsidP="00B33558">
            <w:pPr>
              <w:pStyle w:val="TAL"/>
            </w:pPr>
          </w:p>
        </w:tc>
      </w:tr>
      <w:tr w:rsidR="00163383" w:rsidRPr="000778EB" w14:paraId="0EC392B3"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3FAE5B6E" w14:textId="77777777" w:rsidR="00163383" w:rsidRPr="000778EB" w:rsidRDefault="00163383" w:rsidP="00B33558">
            <w:pPr>
              <w:pStyle w:val="TAL"/>
            </w:pPr>
            <w:r w:rsidRPr="000778EB">
              <w:rPr>
                <w:rFonts w:eastAsia="Arial" w:cs="Arial"/>
              </w:rPr>
              <w:t xml:space="preserve">      </w:t>
            </w:r>
            <w:r w:rsidRPr="000778EB">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1EF65E6F" w14:textId="77777777" w:rsidR="00163383" w:rsidRPr="000778EB" w:rsidRDefault="00163383" w:rsidP="00B33558">
            <w:pPr>
              <w:pStyle w:val="TAL"/>
            </w:pPr>
            <w:r w:rsidRPr="000778EB">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6C918923"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2646E220"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085DBA5F" w14:textId="77777777" w:rsidR="00163383" w:rsidRPr="000778EB" w:rsidRDefault="00163383" w:rsidP="00B33558">
            <w:pPr>
              <w:pStyle w:val="TAL"/>
            </w:pPr>
          </w:p>
        </w:tc>
      </w:tr>
      <w:tr w:rsidR="00163383" w:rsidRPr="000778EB" w14:paraId="520CAC65"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7FDF9BBD" w14:textId="77777777" w:rsidR="00163383" w:rsidRPr="000778EB" w:rsidRDefault="00163383" w:rsidP="00B33558">
            <w:pPr>
              <w:pStyle w:val="TAL"/>
            </w:pPr>
            <w:r w:rsidRPr="000778EB">
              <w:rPr>
                <w:rFonts w:eastAsia="Arial" w:cs="Arial"/>
              </w:rPr>
              <w:t xml:space="preserve">    </w:t>
            </w:r>
            <w:proofErr w:type="gramStart"/>
            <w:r w:rsidRPr="000778EB">
              <w:rPr>
                <w:rFonts w:cs="Arial"/>
              </w:rPr>
              <w:t>entry[</w:t>
            </w:r>
            <w:proofErr w:type="gramEnd"/>
            <w:r w:rsidRPr="000778EB">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4066A323" w14:textId="77777777" w:rsidR="00163383" w:rsidRPr="000778EB" w:rsidRDefault="00163383" w:rsidP="00B33558">
            <w:pPr>
              <w:pStyle w:val="TAL"/>
            </w:pPr>
            <w:r w:rsidRPr="000778EB">
              <w:rPr>
                <w:rFonts w:cs="Arial"/>
              </w:rPr>
              <w:t>NOTE 5</w:t>
            </w:r>
          </w:p>
        </w:tc>
        <w:tc>
          <w:tcPr>
            <w:tcW w:w="2126" w:type="dxa"/>
            <w:tcBorders>
              <w:top w:val="single" w:sz="4" w:space="0" w:color="auto"/>
              <w:left w:val="single" w:sz="4" w:space="0" w:color="auto"/>
              <w:bottom w:val="single" w:sz="4" w:space="0" w:color="auto"/>
              <w:right w:val="single" w:sz="4" w:space="0" w:color="auto"/>
            </w:tcBorders>
          </w:tcPr>
          <w:p w14:paraId="3C8D4AC2"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1379D48A" w14:textId="77777777" w:rsidR="00163383" w:rsidRPr="000778EB" w:rsidRDefault="00163383" w:rsidP="00B33558">
            <w:pPr>
              <w:pStyle w:val="TAL"/>
            </w:pPr>
            <w:r w:rsidRPr="000778EB">
              <w:rPr>
                <w:rFonts w:cs="Arial"/>
              </w:rPr>
              <w:t>TS 24.481 [11]</w:t>
            </w:r>
          </w:p>
        </w:tc>
        <w:tc>
          <w:tcPr>
            <w:tcW w:w="1133" w:type="dxa"/>
            <w:tcBorders>
              <w:top w:val="single" w:sz="4" w:space="0" w:color="auto"/>
              <w:left w:val="single" w:sz="4" w:space="0" w:color="auto"/>
              <w:bottom w:val="single" w:sz="4" w:space="0" w:color="auto"/>
              <w:right w:val="single" w:sz="4" w:space="0" w:color="auto"/>
            </w:tcBorders>
          </w:tcPr>
          <w:p w14:paraId="43DB605D" w14:textId="77777777" w:rsidR="00163383" w:rsidRPr="000778EB" w:rsidRDefault="00163383" w:rsidP="00B33558">
            <w:pPr>
              <w:pStyle w:val="TAL"/>
            </w:pPr>
            <w:r w:rsidRPr="000778EB">
              <w:rPr>
                <w:rFonts w:cs="Arial"/>
              </w:rPr>
              <w:t>GROUPKEY</w:t>
            </w:r>
          </w:p>
        </w:tc>
      </w:tr>
      <w:tr w:rsidR="00163383" w:rsidRPr="000778EB" w14:paraId="63015E95"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B3E8C03" w14:textId="77777777" w:rsidR="00163383" w:rsidRPr="000778EB" w:rsidRDefault="00163383" w:rsidP="00B33558">
            <w:pPr>
              <w:pStyle w:val="TAL"/>
            </w:pPr>
            <w:r w:rsidRPr="000778EB">
              <w:rPr>
                <w:rFonts w:eastAsia="Arial" w:cs="Arial"/>
              </w:rPr>
              <w:t xml:space="preserve">      </w:t>
            </w:r>
            <w:proofErr w:type="spellStart"/>
            <w:r w:rsidRPr="000778EB">
              <w:rPr>
                <w:rFonts w:cs="Arial"/>
              </w:rPr>
              <w:t>uri</w:t>
            </w:r>
            <w:proofErr w:type="spellEnd"/>
            <w:r w:rsidRPr="000778EB">
              <w:rPr>
                <w:rFonts w:cs="Arial"/>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98E2974" w14:textId="77777777" w:rsidR="00163383" w:rsidRPr="000778EB" w:rsidRDefault="00163383" w:rsidP="00B33558">
            <w:pPr>
              <w:pStyle w:val="TAL"/>
            </w:pPr>
            <w:r w:rsidRPr="000778EB">
              <w:t>Doc-</w:t>
            </w:r>
            <w:proofErr w:type="spellStart"/>
            <w:r w:rsidRPr="000778EB">
              <w:t>Sel</w:t>
            </w:r>
            <w:proofErr w:type="spellEnd"/>
            <w:r w:rsidRPr="000778EB">
              <w:t xml:space="preserve"> &amp; "~~" &amp; Node-</w:t>
            </w:r>
            <w:proofErr w:type="spellStart"/>
            <w:r w:rsidRPr="000778EB">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1DD9233B" w14:textId="77777777" w:rsidR="00163383" w:rsidRPr="000778EB" w:rsidRDefault="00163383" w:rsidP="00B33558">
            <w:pPr>
              <w:pStyle w:val="TAL"/>
            </w:pPr>
            <w:r w:rsidRPr="000778EB">
              <w:rPr>
                <w:rFonts w:cs="Arial"/>
              </w:rPr>
              <w:t>MCPTT-GKTP document</w:t>
            </w:r>
            <w:r w:rsidRPr="000778EB">
              <w:rPr>
                <w:rFonts w:cs="Arial"/>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2E294AFA"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012E29AC" w14:textId="77777777" w:rsidR="00163383" w:rsidRPr="000778EB" w:rsidRDefault="00163383" w:rsidP="00B33558">
            <w:pPr>
              <w:pStyle w:val="TAL"/>
            </w:pPr>
          </w:p>
        </w:tc>
      </w:tr>
      <w:tr w:rsidR="00163383" w:rsidRPr="000778EB" w14:paraId="60A424F4"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69675B0" w14:textId="77777777" w:rsidR="00163383" w:rsidRPr="000778EB" w:rsidRDefault="00163383" w:rsidP="00B33558">
            <w:pPr>
              <w:pStyle w:val="TAL"/>
            </w:pPr>
            <w:r w:rsidRPr="000778EB">
              <w:rPr>
                <w:rFonts w:eastAsia="Arial" w:cs="Arial"/>
              </w:rPr>
              <w:t xml:space="preserve">      </w:t>
            </w:r>
            <w:r w:rsidRPr="000778EB">
              <w:rPr>
                <w:rFonts w:cs="Arial"/>
              </w:rPr>
              <w:t>display-name</w:t>
            </w:r>
          </w:p>
        </w:tc>
        <w:tc>
          <w:tcPr>
            <w:tcW w:w="2126" w:type="dxa"/>
            <w:tcBorders>
              <w:top w:val="single" w:sz="4" w:space="0" w:color="auto"/>
              <w:left w:val="single" w:sz="4" w:space="0" w:color="auto"/>
              <w:bottom w:val="single" w:sz="4" w:space="0" w:color="auto"/>
              <w:right w:val="single" w:sz="4" w:space="0" w:color="auto"/>
            </w:tcBorders>
          </w:tcPr>
          <w:p w14:paraId="152DB409" w14:textId="77777777" w:rsidR="00163383" w:rsidRPr="000778EB" w:rsidRDefault="00163383" w:rsidP="00B33558">
            <w:pPr>
              <w:pStyle w:val="TAL"/>
            </w:pPr>
            <w:r w:rsidRPr="000778EB">
              <w:rPr>
                <w:rFonts w:cs="Arial"/>
              </w:rPr>
              <w:t>Not present</w:t>
            </w:r>
          </w:p>
        </w:tc>
        <w:tc>
          <w:tcPr>
            <w:tcW w:w="2126" w:type="dxa"/>
            <w:tcBorders>
              <w:top w:val="single" w:sz="4" w:space="0" w:color="auto"/>
              <w:left w:val="single" w:sz="4" w:space="0" w:color="auto"/>
              <w:bottom w:val="single" w:sz="4" w:space="0" w:color="auto"/>
              <w:right w:val="single" w:sz="4" w:space="0" w:color="auto"/>
            </w:tcBorders>
          </w:tcPr>
          <w:p w14:paraId="1560819B"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3258E3F6"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172E273E" w14:textId="77777777" w:rsidR="00163383" w:rsidRPr="000778EB" w:rsidRDefault="00163383" w:rsidP="00B33558">
            <w:pPr>
              <w:pStyle w:val="TAL"/>
            </w:pPr>
          </w:p>
        </w:tc>
      </w:tr>
      <w:tr w:rsidR="00163383" w:rsidRPr="000778EB" w14:paraId="695AA5B5" w14:textId="77777777" w:rsidTr="00B3355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42A7DA9" w14:textId="77777777" w:rsidR="00163383" w:rsidRPr="000778EB" w:rsidRDefault="00163383" w:rsidP="00B33558">
            <w:pPr>
              <w:keepNext/>
              <w:keepLines/>
              <w:spacing w:after="0"/>
              <w:ind w:left="851" w:hanging="851"/>
              <w:rPr>
                <w:rFonts w:ascii="Arial" w:hAnsi="Arial"/>
                <w:sz w:val="18"/>
              </w:rPr>
            </w:pPr>
            <w:r w:rsidRPr="000778EB">
              <w:rPr>
                <w:rFonts w:ascii="Arial" w:hAnsi="Arial"/>
                <w:sz w:val="18"/>
              </w:rPr>
              <w:t>NOTE 1a:</w:t>
            </w:r>
            <w:r w:rsidRPr="000778EB">
              <w:rPr>
                <w:rFonts w:ascii="Arial" w:hAnsi="Arial"/>
                <w:sz w:val="18"/>
              </w:rPr>
              <w:tab/>
              <w:t xml:space="preserve">AUID1 </w:t>
            </w:r>
            <w:r w:rsidRPr="000778EB">
              <w:rPr>
                <w:rFonts w:ascii="Arial" w:hAnsi="Arial"/>
                <w:sz w:val="18"/>
              </w:rPr>
              <w:tab/>
              <w:t>= "</w:t>
            </w:r>
            <w:proofErr w:type="gramStart"/>
            <w:r w:rsidRPr="000778EB">
              <w:rPr>
                <w:rFonts w:ascii="Arial" w:hAnsi="Arial"/>
                <w:sz w:val="18"/>
              </w:rPr>
              <w:t>org.3gpp.mcvideo.ue</w:t>
            </w:r>
            <w:proofErr w:type="gramEnd"/>
            <w:r w:rsidRPr="000778EB">
              <w:rPr>
                <w:rFonts w:ascii="Arial" w:hAnsi="Arial"/>
                <w:sz w:val="18"/>
              </w:rPr>
              <w:t>-config"</w:t>
            </w:r>
          </w:p>
          <w:p w14:paraId="3D2367C7" w14:textId="77777777" w:rsidR="00163383" w:rsidRPr="000778EB" w:rsidRDefault="00163383" w:rsidP="00B33558">
            <w:pPr>
              <w:keepNext/>
              <w:keepLines/>
              <w:spacing w:after="0"/>
              <w:ind w:left="851" w:hanging="851"/>
              <w:rPr>
                <w:rFonts w:ascii="Arial" w:hAnsi="Arial"/>
                <w:sz w:val="18"/>
              </w:rPr>
            </w:pPr>
            <w:r w:rsidRPr="000778EB">
              <w:rPr>
                <w:rFonts w:ascii="Arial" w:hAnsi="Arial"/>
                <w:sz w:val="18"/>
              </w:rPr>
              <w:t>NOTE 1b:</w:t>
            </w:r>
            <w:r w:rsidRPr="000778EB">
              <w:rPr>
                <w:rFonts w:ascii="Arial" w:hAnsi="Arial"/>
                <w:sz w:val="18"/>
              </w:rPr>
              <w:tab/>
              <w:t xml:space="preserve">AUID2 </w:t>
            </w:r>
            <w:r w:rsidRPr="000778EB">
              <w:rPr>
                <w:rFonts w:ascii="Arial" w:hAnsi="Arial"/>
                <w:sz w:val="18"/>
              </w:rPr>
              <w:tab/>
              <w:t>= "org.3gpp.mcvideo.user-profile"</w:t>
            </w:r>
          </w:p>
          <w:p w14:paraId="12511DA7" w14:textId="77777777" w:rsidR="00163383" w:rsidRPr="000778EB" w:rsidRDefault="00163383" w:rsidP="00B33558">
            <w:pPr>
              <w:keepNext/>
              <w:keepLines/>
              <w:spacing w:after="0"/>
              <w:ind w:left="851" w:hanging="851"/>
              <w:rPr>
                <w:rFonts w:ascii="Arial" w:hAnsi="Arial"/>
                <w:sz w:val="18"/>
              </w:rPr>
            </w:pPr>
            <w:r w:rsidRPr="000778EB">
              <w:rPr>
                <w:rFonts w:ascii="Arial" w:hAnsi="Arial"/>
                <w:sz w:val="18"/>
              </w:rPr>
              <w:t>NOTE 1c:</w:t>
            </w:r>
            <w:r w:rsidRPr="000778EB">
              <w:rPr>
                <w:rFonts w:ascii="Arial" w:hAnsi="Arial"/>
                <w:sz w:val="18"/>
              </w:rPr>
              <w:tab/>
              <w:t xml:space="preserve">AUID3 </w:t>
            </w:r>
            <w:r w:rsidRPr="000778EB">
              <w:rPr>
                <w:rFonts w:ascii="Arial" w:hAnsi="Arial"/>
                <w:sz w:val="18"/>
              </w:rPr>
              <w:tab/>
              <w:t>= "</w:t>
            </w:r>
            <w:proofErr w:type="gramStart"/>
            <w:r w:rsidRPr="000778EB">
              <w:rPr>
                <w:rFonts w:ascii="Arial" w:hAnsi="Arial"/>
                <w:sz w:val="18"/>
              </w:rPr>
              <w:t>org.3gpp.mcvideo.service</w:t>
            </w:r>
            <w:proofErr w:type="gramEnd"/>
            <w:r w:rsidRPr="000778EB">
              <w:rPr>
                <w:rFonts w:ascii="Arial" w:hAnsi="Arial"/>
                <w:sz w:val="18"/>
              </w:rPr>
              <w:t>-config"</w:t>
            </w:r>
          </w:p>
          <w:p w14:paraId="4CEB59C6" w14:textId="77777777" w:rsidR="00163383" w:rsidRPr="000778EB" w:rsidRDefault="00163383" w:rsidP="00B33558">
            <w:pPr>
              <w:keepNext/>
              <w:keepLines/>
              <w:spacing w:after="0"/>
              <w:ind w:left="851" w:hanging="851"/>
              <w:rPr>
                <w:rFonts w:ascii="Arial" w:hAnsi="Arial"/>
                <w:sz w:val="18"/>
              </w:rPr>
            </w:pPr>
            <w:r w:rsidRPr="000778EB">
              <w:rPr>
                <w:rFonts w:ascii="Arial" w:hAnsi="Arial"/>
                <w:sz w:val="18"/>
              </w:rPr>
              <w:t>NOTE 2:</w:t>
            </w:r>
            <w:r w:rsidRPr="000778EB">
              <w:rPr>
                <w:rFonts w:ascii="Arial" w:hAnsi="Arial"/>
                <w:sz w:val="18"/>
              </w:rPr>
              <w:tab/>
              <w:t xml:space="preserve">XUID </w:t>
            </w:r>
            <w:r w:rsidRPr="000778EB">
              <w:rPr>
                <w:rFonts w:ascii="Arial" w:hAnsi="Arial"/>
                <w:sz w:val="18"/>
              </w:rPr>
              <w:tab/>
            </w:r>
            <w:r w:rsidRPr="000778EB">
              <w:rPr>
                <w:rFonts w:ascii="Arial" w:hAnsi="Arial"/>
                <w:sz w:val="18"/>
              </w:rPr>
              <w:tab/>
              <w:t xml:space="preserve">= "sip:" &amp; </w:t>
            </w:r>
            <w:proofErr w:type="spellStart"/>
            <w:r w:rsidRPr="000778EB">
              <w:rPr>
                <w:rFonts w:ascii="Arial" w:hAnsi="Arial"/>
                <w:sz w:val="18"/>
              </w:rPr>
              <w:t>px_MCVideo_ID_User_A</w:t>
            </w:r>
            <w:proofErr w:type="spellEnd"/>
          </w:p>
          <w:p w14:paraId="7BDFCD0E" w14:textId="77777777" w:rsidR="00163383" w:rsidRPr="000778EB" w:rsidRDefault="00163383" w:rsidP="00B33558">
            <w:pPr>
              <w:keepNext/>
              <w:keepLines/>
              <w:spacing w:after="0"/>
              <w:rPr>
                <w:rFonts w:ascii="Arial" w:hAnsi="Arial"/>
                <w:sz w:val="18"/>
              </w:rPr>
            </w:pPr>
            <w:r w:rsidRPr="000778EB">
              <w:rPr>
                <w:rFonts w:ascii="Arial" w:hAnsi="Arial"/>
                <w:sz w:val="18"/>
              </w:rPr>
              <w:t>NOTE 3:</w:t>
            </w:r>
            <w:r w:rsidRPr="000778EB">
              <w:rPr>
                <w:rFonts w:ascii="Arial" w:hAnsi="Arial"/>
                <w:sz w:val="18"/>
              </w:rPr>
              <w:tab/>
              <w:t>MCSUEID = Instance id of the UE (derived from the IMEI according to 23.003 [69] clause 13.8)</w:t>
            </w:r>
          </w:p>
          <w:p w14:paraId="53CA80E7" w14:textId="77777777" w:rsidR="00163383" w:rsidRPr="000778EB" w:rsidRDefault="00163383" w:rsidP="00B33558">
            <w:pPr>
              <w:keepNext/>
              <w:keepLines/>
              <w:spacing w:after="0"/>
              <w:ind w:left="851" w:hanging="851"/>
              <w:rPr>
                <w:rFonts w:ascii="Arial" w:hAnsi="Arial"/>
                <w:sz w:val="18"/>
              </w:rPr>
            </w:pPr>
            <w:r w:rsidRPr="000778EB">
              <w:rPr>
                <w:rFonts w:ascii="Arial" w:hAnsi="Arial"/>
                <w:sz w:val="18"/>
              </w:rPr>
              <w:t>NOTE 4:</w:t>
            </w:r>
            <w:r w:rsidRPr="000778EB">
              <w:rPr>
                <w:rFonts w:ascii="Arial" w:hAnsi="Arial"/>
                <w:sz w:val="18"/>
              </w:rPr>
              <w:tab/>
              <w:t>XML encryption may be done by</w:t>
            </w:r>
            <w:r w:rsidRPr="000778EB">
              <w:rPr>
                <w:rFonts w:ascii="Arial" w:hAnsi="Arial"/>
                <w:sz w:val="18"/>
              </w:rPr>
              <w:br/>
              <w:t>-</w:t>
            </w:r>
            <w:r w:rsidRPr="000778EB">
              <w:rPr>
                <w:rFonts w:ascii="Arial" w:hAnsi="Arial"/>
                <w:sz w:val="18"/>
              </w:rPr>
              <w:tab/>
              <w:t>element content encryption of the root element &lt;resource-lists&gt; as described in Table 5.5.13.2-1</w:t>
            </w:r>
            <w:r w:rsidRPr="000778EB">
              <w:rPr>
                <w:rFonts w:ascii="Arial" w:hAnsi="Arial"/>
                <w:sz w:val="18"/>
              </w:rPr>
              <w:br/>
              <w:t>-</w:t>
            </w:r>
            <w:r w:rsidRPr="000778EB">
              <w:rPr>
                <w:rFonts w:ascii="Arial" w:hAnsi="Arial"/>
                <w:sz w:val="18"/>
              </w:rPr>
              <w:tab/>
              <w:t>element content encryption of (each) &lt;list&gt; element as described in Table 5.5.13.2-1</w:t>
            </w:r>
            <w:r w:rsidRPr="000778EB">
              <w:rPr>
                <w:rFonts w:ascii="Arial" w:hAnsi="Arial"/>
                <w:sz w:val="18"/>
              </w:rPr>
              <w:br/>
            </w:r>
            <w:r w:rsidRPr="000778EB">
              <w:t>-</w:t>
            </w:r>
            <w:r w:rsidRPr="000778EB">
              <w:rPr>
                <w:rFonts w:ascii="Arial" w:hAnsi="Arial"/>
                <w:sz w:val="18"/>
              </w:rPr>
              <w:tab/>
              <w:t xml:space="preserve">attribute URI encryption of the entry's </w:t>
            </w:r>
            <w:proofErr w:type="spellStart"/>
            <w:r w:rsidRPr="000778EB">
              <w:rPr>
                <w:rFonts w:ascii="Arial" w:hAnsi="Arial"/>
                <w:sz w:val="18"/>
              </w:rPr>
              <w:t>uri</w:t>
            </w:r>
            <w:proofErr w:type="spellEnd"/>
            <w:r w:rsidRPr="000778EB">
              <w:rPr>
                <w:rFonts w:ascii="Arial" w:hAnsi="Arial"/>
                <w:sz w:val="18"/>
              </w:rPr>
              <w:t xml:space="preserve"> attribute as described in Table 5.5.13.3-1</w:t>
            </w:r>
          </w:p>
          <w:p w14:paraId="1AC010A3" w14:textId="77777777" w:rsidR="00163383" w:rsidRPr="000778EB" w:rsidRDefault="00163383" w:rsidP="00B33558">
            <w:pPr>
              <w:pStyle w:val="TAN"/>
            </w:pPr>
            <w:r w:rsidRPr="000778EB">
              <w:t>NOTE 5:</w:t>
            </w:r>
            <w:r w:rsidRPr="000778EB">
              <w:tab/>
              <w:t xml:space="preserve">When a resource-lists document contains more than one entry, the entries may be in any order </w:t>
            </w:r>
          </w:p>
          <w:p w14:paraId="554AF436" w14:textId="77777777" w:rsidR="00163383" w:rsidRPr="000778EB" w:rsidRDefault="00163383" w:rsidP="00B33558">
            <w:pPr>
              <w:pStyle w:val="TAN"/>
            </w:pPr>
            <w:r w:rsidRPr="000778EB">
              <w:t>NOTE 6:</w:t>
            </w:r>
            <w:r w:rsidRPr="000778EB">
              <w:rPr>
                <w:rFonts w:cs="Arial"/>
                <w:szCs w:val="18"/>
              </w:rPr>
              <w:tab/>
            </w:r>
            <w:r w:rsidRPr="000778EB">
              <w:t>Doc-</w:t>
            </w:r>
            <w:proofErr w:type="spellStart"/>
            <w:r w:rsidRPr="000778EB">
              <w:t>Sel</w:t>
            </w:r>
            <w:proofErr w:type="spellEnd"/>
            <w:r w:rsidRPr="000778EB">
              <w:t xml:space="preserve"> = “org.3gpp.MCPTT-GKTP/global/</w:t>
            </w:r>
            <w:proofErr w:type="spellStart"/>
            <w:r w:rsidRPr="000778EB">
              <w:t>byGroupID</w:t>
            </w:r>
            <w:proofErr w:type="spellEnd"/>
            <w:r w:rsidRPr="000778EB">
              <w:t xml:space="preserve">/” &amp; </w:t>
            </w:r>
            <w:proofErr w:type="spellStart"/>
            <w:r w:rsidRPr="000778EB">
              <w:t>px_MCVideo_Group_A_ID</w:t>
            </w:r>
            <w:proofErr w:type="spellEnd"/>
            <w:r w:rsidRPr="000778EB">
              <w:t xml:space="preserve"> &amp; "/"</w:t>
            </w:r>
          </w:p>
          <w:p w14:paraId="3787A1E5" w14:textId="77777777" w:rsidR="00163383" w:rsidRPr="000778EB" w:rsidRDefault="00163383" w:rsidP="00B33558">
            <w:pPr>
              <w:keepNext/>
              <w:keepLines/>
              <w:spacing w:after="0"/>
              <w:rPr>
                <w:rFonts w:ascii="Arial" w:hAnsi="Arial" w:cs="Arial"/>
                <w:sz w:val="18"/>
                <w:szCs w:val="18"/>
              </w:rPr>
            </w:pPr>
            <w:r w:rsidRPr="000778EB">
              <w:rPr>
                <w:rFonts w:ascii="Arial" w:hAnsi="Arial" w:cs="Arial"/>
                <w:sz w:val="18"/>
                <w:szCs w:val="18"/>
              </w:rPr>
              <w:t>NOTE 7:</w:t>
            </w:r>
            <w:r w:rsidRPr="000778EB">
              <w:rPr>
                <w:rFonts w:ascii="Arial" w:hAnsi="Arial" w:cs="Arial"/>
                <w:sz w:val="18"/>
                <w:szCs w:val="18"/>
              </w:rPr>
              <w:tab/>
              <w:t>Node-</w:t>
            </w:r>
            <w:proofErr w:type="spellStart"/>
            <w:r w:rsidRPr="000778EB">
              <w:rPr>
                <w:rFonts w:ascii="Arial" w:hAnsi="Arial" w:cs="Arial"/>
                <w:sz w:val="18"/>
                <w:szCs w:val="18"/>
              </w:rPr>
              <w:t>Sel</w:t>
            </w:r>
            <w:proofErr w:type="spellEnd"/>
            <w:r w:rsidRPr="000778EB">
              <w:rPr>
                <w:rFonts w:ascii="Arial" w:hAnsi="Arial" w:cs="Arial"/>
                <w:sz w:val="18"/>
                <w:szCs w:val="18"/>
              </w:rPr>
              <w:t xml:space="preserve"> = "/group/list-service/</w:t>
            </w:r>
            <w:proofErr w:type="gramStart"/>
            <w:r w:rsidRPr="000778EB">
              <w:rPr>
                <w:rFonts w:ascii="Arial" w:hAnsi="Arial" w:cs="Arial"/>
                <w:sz w:val="18"/>
                <w:szCs w:val="18"/>
              </w:rPr>
              <w:t>mgktp:GKTPs</w:t>
            </w:r>
            <w:proofErr w:type="gramEnd"/>
            <w:r w:rsidRPr="000778EB">
              <w:rPr>
                <w:rFonts w:ascii="Arial" w:hAnsi="Arial" w:cs="Arial"/>
                <w:sz w:val="18"/>
                <w:szCs w:val="18"/>
              </w:rPr>
              <w:t>?xmlns(mgktp=urn:3gpp:ns:mcpttGKTP:1.0)”</w:t>
            </w:r>
          </w:p>
        </w:tc>
      </w:tr>
    </w:tbl>
    <w:p w14:paraId="5593F096" w14:textId="77777777" w:rsidR="00163383" w:rsidRPr="000778EB" w:rsidRDefault="00163383" w:rsidP="00163383"/>
    <w:p w14:paraId="2781908C" w14:textId="77777777" w:rsidR="00163383" w:rsidRPr="000778EB" w:rsidRDefault="00163383" w:rsidP="00163383">
      <w:pPr>
        <w:pStyle w:val="Heading5"/>
      </w:pPr>
      <w:bookmarkStart w:id="451" w:name="_Toc27678080"/>
      <w:bookmarkStart w:id="452" w:name="_Toc36037102"/>
      <w:bookmarkStart w:id="453" w:name="_Toc44398172"/>
      <w:bookmarkStart w:id="454" w:name="_Toc52382357"/>
      <w:bookmarkStart w:id="455" w:name="_Toc60687265"/>
      <w:bookmarkStart w:id="456" w:name="_Toc68726425"/>
      <w:r w:rsidRPr="000778EB">
        <w:t>-</w:t>
      </w:r>
      <w:r w:rsidRPr="000778EB">
        <w:tab/>
      </w:r>
      <w:proofErr w:type="spellStart"/>
      <w:r w:rsidRPr="000778EB">
        <w:t>MCData</w:t>
      </w:r>
      <w:bookmarkEnd w:id="451"/>
      <w:bookmarkEnd w:id="452"/>
      <w:bookmarkEnd w:id="453"/>
      <w:bookmarkEnd w:id="454"/>
      <w:bookmarkEnd w:id="455"/>
      <w:bookmarkEnd w:id="456"/>
      <w:proofErr w:type="spellEnd"/>
    </w:p>
    <w:p w14:paraId="30930D79" w14:textId="77777777" w:rsidR="00163383" w:rsidRPr="000778EB" w:rsidRDefault="00163383" w:rsidP="00163383">
      <w:pPr>
        <w:pStyle w:val="TH"/>
      </w:pPr>
      <w:r w:rsidRPr="000778EB">
        <w:t xml:space="preserve">Table 5.5.3.3.1-3: Resource-lists from the UE for </w:t>
      </w:r>
      <w:proofErr w:type="spellStart"/>
      <w:r w:rsidRPr="000778EB">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3383" w:rsidRPr="000778EB" w14:paraId="72BD4A4F" w14:textId="77777777" w:rsidTr="00B33558">
        <w:trPr>
          <w:cantSplit/>
          <w:jc w:val="center"/>
        </w:trPr>
        <w:tc>
          <w:tcPr>
            <w:tcW w:w="9639" w:type="dxa"/>
            <w:gridSpan w:val="5"/>
          </w:tcPr>
          <w:p w14:paraId="1478A0CB" w14:textId="77777777" w:rsidR="00163383" w:rsidRPr="000778EB" w:rsidRDefault="00163383" w:rsidP="00B33558">
            <w:pPr>
              <w:pStyle w:val="TAL"/>
              <w:rPr>
                <w:rFonts w:cs="Arial"/>
                <w:szCs w:val="18"/>
              </w:rPr>
            </w:pPr>
            <w:r w:rsidRPr="000778EB">
              <w:t>Derivation Path: RFC 5366 [35] / RFC 4826 [83]</w:t>
            </w:r>
          </w:p>
        </w:tc>
      </w:tr>
      <w:tr w:rsidR="00163383" w:rsidRPr="000778EB" w14:paraId="1D8A4A69" w14:textId="77777777" w:rsidTr="00B33558">
        <w:trPr>
          <w:cantSplit/>
          <w:jc w:val="center"/>
        </w:trPr>
        <w:tc>
          <w:tcPr>
            <w:tcW w:w="2835" w:type="dxa"/>
          </w:tcPr>
          <w:p w14:paraId="62D8AC3D" w14:textId="77777777" w:rsidR="00163383" w:rsidRPr="000778EB" w:rsidRDefault="00163383" w:rsidP="00B33558">
            <w:pPr>
              <w:pStyle w:val="TAH"/>
              <w:rPr>
                <w:bCs/>
              </w:rPr>
            </w:pPr>
            <w:r w:rsidRPr="000778EB">
              <w:rPr>
                <w:bCs/>
              </w:rPr>
              <w:t>Information Element</w:t>
            </w:r>
          </w:p>
        </w:tc>
        <w:tc>
          <w:tcPr>
            <w:tcW w:w="2126" w:type="dxa"/>
          </w:tcPr>
          <w:p w14:paraId="2D547D99" w14:textId="77777777" w:rsidR="00163383" w:rsidRPr="000778EB" w:rsidRDefault="00163383" w:rsidP="00B33558">
            <w:pPr>
              <w:pStyle w:val="TAH"/>
              <w:rPr>
                <w:bCs/>
              </w:rPr>
            </w:pPr>
            <w:r w:rsidRPr="000778EB">
              <w:rPr>
                <w:bCs/>
              </w:rPr>
              <w:t>Value/remark</w:t>
            </w:r>
          </w:p>
        </w:tc>
        <w:tc>
          <w:tcPr>
            <w:tcW w:w="2126" w:type="dxa"/>
            <w:tcBorders>
              <w:bottom w:val="single" w:sz="4" w:space="0" w:color="auto"/>
            </w:tcBorders>
          </w:tcPr>
          <w:p w14:paraId="1D631D77" w14:textId="77777777" w:rsidR="00163383" w:rsidRPr="000778EB" w:rsidRDefault="00163383" w:rsidP="00B33558">
            <w:pPr>
              <w:pStyle w:val="TAH"/>
              <w:rPr>
                <w:bCs/>
              </w:rPr>
            </w:pPr>
            <w:r w:rsidRPr="000778EB">
              <w:rPr>
                <w:bCs/>
              </w:rPr>
              <w:t>Comment</w:t>
            </w:r>
          </w:p>
        </w:tc>
        <w:tc>
          <w:tcPr>
            <w:tcW w:w="1418" w:type="dxa"/>
          </w:tcPr>
          <w:p w14:paraId="7E6E319F" w14:textId="77777777" w:rsidR="00163383" w:rsidRPr="000778EB" w:rsidRDefault="00163383" w:rsidP="00B33558">
            <w:pPr>
              <w:pStyle w:val="TAH"/>
              <w:rPr>
                <w:bCs/>
              </w:rPr>
            </w:pPr>
            <w:r w:rsidRPr="000778EB">
              <w:rPr>
                <w:bCs/>
              </w:rPr>
              <w:t>Reference</w:t>
            </w:r>
          </w:p>
        </w:tc>
        <w:tc>
          <w:tcPr>
            <w:tcW w:w="1134" w:type="dxa"/>
          </w:tcPr>
          <w:p w14:paraId="6472A755" w14:textId="77777777" w:rsidR="00163383" w:rsidRPr="000778EB" w:rsidRDefault="00163383" w:rsidP="00B33558">
            <w:pPr>
              <w:pStyle w:val="TAH"/>
              <w:rPr>
                <w:bCs/>
              </w:rPr>
            </w:pPr>
            <w:r w:rsidRPr="000778EB">
              <w:rPr>
                <w:bCs/>
              </w:rPr>
              <w:t>Condition</w:t>
            </w:r>
          </w:p>
        </w:tc>
      </w:tr>
      <w:tr w:rsidR="00163383" w:rsidRPr="000778EB" w14:paraId="6DB80521" w14:textId="77777777" w:rsidTr="00B33558">
        <w:trPr>
          <w:cantSplit/>
          <w:jc w:val="center"/>
        </w:trPr>
        <w:tc>
          <w:tcPr>
            <w:tcW w:w="2835" w:type="dxa"/>
          </w:tcPr>
          <w:p w14:paraId="5D557283" w14:textId="77777777" w:rsidR="00163383" w:rsidRPr="000778EB" w:rsidRDefault="00163383" w:rsidP="00B33558">
            <w:pPr>
              <w:pStyle w:val="TAL"/>
              <w:rPr>
                <w:rFonts w:cs="Arial"/>
                <w:b/>
                <w:szCs w:val="18"/>
              </w:rPr>
            </w:pPr>
            <w:r w:rsidRPr="000778EB">
              <w:t>resource-lists</w:t>
            </w:r>
          </w:p>
        </w:tc>
        <w:tc>
          <w:tcPr>
            <w:tcW w:w="2126" w:type="dxa"/>
          </w:tcPr>
          <w:p w14:paraId="3216F9A9" w14:textId="77777777" w:rsidR="00163383" w:rsidRPr="000778EB" w:rsidRDefault="00163383" w:rsidP="00B33558">
            <w:pPr>
              <w:pStyle w:val="TAL"/>
            </w:pPr>
            <w:r w:rsidRPr="000778EB">
              <w:rPr>
                <w:color w:val="FF0000"/>
              </w:rPr>
              <w:t>Editor's note: XML element content encryption to be added</w:t>
            </w:r>
          </w:p>
        </w:tc>
        <w:tc>
          <w:tcPr>
            <w:tcW w:w="2126" w:type="dxa"/>
            <w:tcBorders>
              <w:bottom w:val="single" w:sz="4" w:space="0" w:color="auto"/>
            </w:tcBorders>
          </w:tcPr>
          <w:p w14:paraId="36749BB7" w14:textId="77777777" w:rsidR="00163383" w:rsidRPr="000778EB" w:rsidRDefault="00163383" w:rsidP="00B33558">
            <w:pPr>
              <w:pStyle w:val="TAL"/>
            </w:pPr>
          </w:p>
        </w:tc>
        <w:tc>
          <w:tcPr>
            <w:tcW w:w="1418" w:type="dxa"/>
          </w:tcPr>
          <w:p w14:paraId="328694B9" w14:textId="77777777" w:rsidR="00163383" w:rsidRPr="000778EB" w:rsidRDefault="00163383" w:rsidP="00B33558">
            <w:pPr>
              <w:pStyle w:val="TAL"/>
            </w:pPr>
          </w:p>
        </w:tc>
        <w:tc>
          <w:tcPr>
            <w:tcW w:w="1134" w:type="dxa"/>
          </w:tcPr>
          <w:p w14:paraId="70043D7E" w14:textId="77777777" w:rsidR="00163383" w:rsidRPr="000778EB" w:rsidRDefault="00163383" w:rsidP="00B33558">
            <w:pPr>
              <w:pStyle w:val="TAL"/>
            </w:pPr>
          </w:p>
        </w:tc>
      </w:tr>
      <w:tr w:rsidR="00163383" w:rsidRPr="000778EB" w14:paraId="2650A8D6" w14:textId="77777777" w:rsidTr="00B33558">
        <w:trPr>
          <w:cantSplit/>
          <w:jc w:val="center"/>
        </w:trPr>
        <w:tc>
          <w:tcPr>
            <w:tcW w:w="2835" w:type="dxa"/>
          </w:tcPr>
          <w:p w14:paraId="47A9B4A8" w14:textId="77777777" w:rsidR="00163383" w:rsidRPr="000778EB" w:rsidRDefault="00163383" w:rsidP="00B33558">
            <w:pPr>
              <w:pStyle w:val="TAL"/>
              <w:rPr>
                <w:rFonts w:cs="Arial"/>
                <w:szCs w:val="18"/>
              </w:rPr>
            </w:pPr>
            <w:r w:rsidRPr="000778EB">
              <w:t xml:space="preserve">  list</w:t>
            </w:r>
          </w:p>
        </w:tc>
        <w:tc>
          <w:tcPr>
            <w:tcW w:w="2126" w:type="dxa"/>
          </w:tcPr>
          <w:p w14:paraId="548459A3" w14:textId="77777777" w:rsidR="00163383" w:rsidRPr="000778EB" w:rsidRDefault="00163383" w:rsidP="00B33558">
            <w:pPr>
              <w:pStyle w:val="TAL"/>
            </w:pPr>
          </w:p>
        </w:tc>
        <w:tc>
          <w:tcPr>
            <w:tcW w:w="2126" w:type="dxa"/>
            <w:tcBorders>
              <w:top w:val="single" w:sz="4" w:space="0" w:color="auto"/>
              <w:bottom w:val="single" w:sz="4" w:space="0" w:color="auto"/>
            </w:tcBorders>
          </w:tcPr>
          <w:p w14:paraId="746F9C6D" w14:textId="77777777" w:rsidR="00163383" w:rsidRPr="000778EB" w:rsidRDefault="00163383" w:rsidP="00B33558">
            <w:pPr>
              <w:pStyle w:val="TAL"/>
            </w:pPr>
          </w:p>
        </w:tc>
        <w:tc>
          <w:tcPr>
            <w:tcW w:w="1418" w:type="dxa"/>
          </w:tcPr>
          <w:p w14:paraId="78D0F61C" w14:textId="77777777" w:rsidR="00163383" w:rsidRPr="000778EB" w:rsidRDefault="00163383" w:rsidP="00B33558">
            <w:pPr>
              <w:pStyle w:val="TAL"/>
            </w:pPr>
          </w:p>
        </w:tc>
        <w:tc>
          <w:tcPr>
            <w:tcW w:w="1134" w:type="dxa"/>
          </w:tcPr>
          <w:p w14:paraId="037E7B66" w14:textId="77777777" w:rsidR="00163383" w:rsidRPr="000778EB" w:rsidRDefault="00163383" w:rsidP="00B33558">
            <w:pPr>
              <w:pStyle w:val="TAL"/>
            </w:pPr>
          </w:p>
        </w:tc>
      </w:tr>
      <w:tr w:rsidR="00163383" w:rsidRPr="000778EB" w14:paraId="271B932C" w14:textId="77777777" w:rsidTr="00B33558">
        <w:trPr>
          <w:cantSplit/>
          <w:jc w:val="center"/>
        </w:trPr>
        <w:tc>
          <w:tcPr>
            <w:tcW w:w="2835" w:type="dxa"/>
          </w:tcPr>
          <w:p w14:paraId="7F69D6BB" w14:textId="77777777" w:rsidR="00163383" w:rsidRPr="000778EB" w:rsidRDefault="00163383" w:rsidP="00B33558">
            <w:pPr>
              <w:pStyle w:val="TAL"/>
              <w:rPr>
                <w:rFonts w:cs="Arial"/>
                <w:szCs w:val="18"/>
              </w:rPr>
            </w:pPr>
            <w:r w:rsidRPr="000778EB">
              <w:t xml:space="preserve">    entry</w:t>
            </w:r>
          </w:p>
        </w:tc>
        <w:tc>
          <w:tcPr>
            <w:tcW w:w="2126" w:type="dxa"/>
          </w:tcPr>
          <w:p w14:paraId="1A5FBE98" w14:textId="77777777" w:rsidR="00163383" w:rsidRPr="000778EB" w:rsidRDefault="00163383" w:rsidP="00B33558">
            <w:pPr>
              <w:pStyle w:val="TAL"/>
            </w:pPr>
            <w:proofErr w:type="spellStart"/>
            <w:r w:rsidRPr="000778EB">
              <w:t>px_MCData_ID_User_B</w:t>
            </w:r>
            <w:proofErr w:type="spellEnd"/>
          </w:p>
        </w:tc>
        <w:tc>
          <w:tcPr>
            <w:tcW w:w="2126" w:type="dxa"/>
            <w:tcBorders>
              <w:top w:val="single" w:sz="4" w:space="0" w:color="auto"/>
              <w:bottom w:val="single" w:sz="4" w:space="0" w:color="auto"/>
            </w:tcBorders>
          </w:tcPr>
          <w:p w14:paraId="661F8E08" w14:textId="77777777" w:rsidR="00163383" w:rsidRPr="000778EB" w:rsidRDefault="00163383" w:rsidP="00B33558">
            <w:pPr>
              <w:pStyle w:val="TAL"/>
            </w:pPr>
            <w:r w:rsidRPr="000778EB">
              <w:t xml:space="preserve">The </w:t>
            </w:r>
            <w:proofErr w:type="spellStart"/>
            <w:r w:rsidRPr="000778EB">
              <w:t>MCData</w:t>
            </w:r>
            <w:proofErr w:type="spellEnd"/>
            <w:r w:rsidRPr="000778EB">
              <w:t xml:space="preserve"> ID of the target </w:t>
            </w:r>
            <w:proofErr w:type="spellStart"/>
            <w:r w:rsidRPr="000778EB">
              <w:t>MCData</w:t>
            </w:r>
            <w:proofErr w:type="spellEnd"/>
            <w:r w:rsidRPr="000778EB">
              <w:t xml:space="preserve"> user</w:t>
            </w:r>
          </w:p>
        </w:tc>
        <w:tc>
          <w:tcPr>
            <w:tcW w:w="1418" w:type="dxa"/>
          </w:tcPr>
          <w:p w14:paraId="6398A750" w14:textId="77777777" w:rsidR="00163383" w:rsidRPr="000778EB" w:rsidRDefault="00163383" w:rsidP="00B33558">
            <w:pPr>
              <w:pStyle w:val="TAL"/>
            </w:pPr>
          </w:p>
        </w:tc>
        <w:tc>
          <w:tcPr>
            <w:tcW w:w="1134" w:type="dxa"/>
          </w:tcPr>
          <w:p w14:paraId="7257A32B" w14:textId="77777777" w:rsidR="00163383" w:rsidRPr="000778EB" w:rsidRDefault="00163383" w:rsidP="00B33558">
            <w:pPr>
              <w:pStyle w:val="TAL"/>
            </w:pPr>
          </w:p>
        </w:tc>
      </w:tr>
    </w:tbl>
    <w:p w14:paraId="67E9BDD9" w14:textId="77777777" w:rsidR="00163383" w:rsidRPr="000778EB" w:rsidRDefault="00163383" w:rsidP="00163383">
      <w:bookmarkStart w:id="457" w:name="_Toc20908965"/>
      <w:bookmarkStart w:id="458" w:name="_Toc27678081"/>
      <w:bookmarkStart w:id="459" w:name="_Toc36037103"/>
    </w:p>
    <w:p w14:paraId="0D2516E3" w14:textId="77777777" w:rsidR="00163383" w:rsidRPr="000778EB" w:rsidRDefault="00163383" w:rsidP="00163383">
      <w:pPr>
        <w:pStyle w:val="Heading5"/>
      </w:pPr>
      <w:bookmarkStart w:id="460" w:name="_Toc44398173"/>
      <w:bookmarkStart w:id="461" w:name="_Toc52382358"/>
      <w:bookmarkStart w:id="462" w:name="_Toc60687266"/>
      <w:bookmarkStart w:id="463" w:name="_Toc68726426"/>
      <w:r w:rsidRPr="000778EB">
        <w:t>5.5.3.3.2</w:t>
      </w:r>
      <w:r w:rsidRPr="000778EB">
        <w:tab/>
        <w:t>Resource-lists from the SS</w:t>
      </w:r>
      <w:bookmarkEnd w:id="457"/>
      <w:bookmarkEnd w:id="458"/>
      <w:bookmarkEnd w:id="459"/>
      <w:bookmarkEnd w:id="460"/>
      <w:bookmarkEnd w:id="461"/>
      <w:bookmarkEnd w:id="462"/>
      <w:bookmarkEnd w:id="463"/>
    </w:p>
    <w:p w14:paraId="62EBA8E7" w14:textId="77777777" w:rsidR="00163383" w:rsidRPr="000778EB" w:rsidRDefault="00163383" w:rsidP="00163383">
      <w:pPr>
        <w:pStyle w:val="Heading5"/>
      </w:pPr>
      <w:bookmarkStart w:id="464" w:name="_Toc27678082"/>
      <w:bookmarkStart w:id="465" w:name="_Toc36037104"/>
      <w:bookmarkStart w:id="466" w:name="_Toc44398174"/>
      <w:bookmarkStart w:id="467" w:name="_Toc52382359"/>
      <w:bookmarkStart w:id="468" w:name="_Toc60687267"/>
      <w:bookmarkStart w:id="469" w:name="_Toc68726427"/>
      <w:r w:rsidRPr="000778EB">
        <w:t>-</w:t>
      </w:r>
      <w:r w:rsidRPr="000778EB">
        <w:tab/>
        <w:t>MCPTT</w:t>
      </w:r>
      <w:bookmarkEnd w:id="464"/>
      <w:bookmarkEnd w:id="465"/>
      <w:bookmarkEnd w:id="466"/>
      <w:bookmarkEnd w:id="467"/>
      <w:bookmarkEnd w:id="468"/>
      <w:bookmarkEnd w:id="469"/>
    </w:p>
    <w:p w14:paraId="05BB86BB" w14:textId="77777777" w:rsidR="00163383" w:rsidRPr="000778EB" w:rsidRDefault="00163383" w:rsidP="00163383">
      <w:pPr>
        <w:pStyle w:val="TH"/>
      </w:pPr>
      <w:r w:rsidRPr="000778EB">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63383" w:rsidRPr="000778EB" w14:paraId="6EB08E06" w14:textId="77777777" w:rsidTr="00B3355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62C5B20" w14:textId="77777777" w:rsidR="00163383" w:rsidRPr="000778EB" w:rsidRDefault="00163383" w:rsidP="00B33558">
            <w:pPr>
              <w:pStyle w:val="TAL"/>
            </w:pPr>
            <w:r w:rsidRPr="000778EB">
              <w:t>Derivation Path: RFC 5366 [35] / RFC 4826 [83]</w:t>
            </w:r>
          </w:p>
        </w:tc>
      </w:tr>
      <w:tr w:rsidR="00163383" w:rsidRPr="000778EB" w14:paraId="05942001"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6456D40" w14:textId="77777777" w:rsidR="00163383" w:rsidRPr="000778EB" w:rsidRDefault="00163383" w:rsidP="00B33558">
            <w:pPr>
              <w:pStyle w:val="TAH"/>
              <w:rPr>
                <w:bCs/>
              </w:rPr>
            </w:pPr>
            <w:r w:rsidRPr="000778E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07CE779" w14:textId="77777777" w:rsidR="00163383" w:rsidRPr="000778EB" w:rsidRDefault="00163383" w:rsidP="00B33558">
            <w:pPr>
              <w:pStyle w:val="TAH"/>
              <w:rPr>
                <w:bCs/>
              </w:rPr>
            </w:pPr>
            <w:r w:rsidRPr="000778E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42C8E1C7" w14:textId="77777777" w:rsidR="00163383" w:rsidRPr="000778EB" w:rsidRDefault="00163383" w:rsidP="00B33558">
            <w:pPr>
              <w:pStyle w:val="TAH"/>
              <w:rPr>
                <w:bCs/>
              </w:rPr>
            </w:pPr>
            <w:r w:rsidRPr="000778EB">
              <w:rPr>
                <w:bCs/>
              </w:rPr>
              <w:t>Comment</w:t>
            </w:r>
          </w:p>
        </w:tc>
        <w:tc>
          <w:tcPr>
            <w:tcW w:w="1418" w:type="dxa"/>
            <w:tcBorders>
              <w:top w:val="single" w:sz="4" w:space="0" w:color="auto"/>
              <w:left w:val="single" w:sz="4" w:space="0" w:color="auto"/>
              <w:bottom w:val="single" w:sz="4" w:space="0" w:color="auto"/>
              <w:right w:val="single" w:sz="4" w:space="0" w:color="auto"/>
            </w:tcBorders>
          </w:tcPr>
          <w:p w14:paraId="2F8A5A73" w14:textId="77777777" w:rsidR="00163383" w:rsidRPr="000778EB" w:rsidRDefault="00163383" w:rsidP="00B33558">
            <w:pPr>
              <w:pStyle w:val="TAH"/>
              <w:rPr>
                <w:bCs/>
              </w:rPr>
            </w:pPr>
            <w:r w:rsidRPr="000778EB">
              <w:rPr>
                <w:bCs/>
              </w:rPr>
              <w:t>Reference</w:t>
            </w:r>
          </w:p>
        </w:tc>
        <w:tc>
          <w:tcPr>
            <w:tcW w:w="1133" w:type="dxa"/>
            <w:tcBorders>
              <w:top w:val="single" w:sz="4" w:space="0" w:color="auto"/>
              <w:left w:val="single" w:sz="4" w:space="0" w:color="auto"/>
              <w:bottom w:val="single" w:sz="4" w:space="0" w:color="auto"/>
              <w:right w:val="single" w:sz="4" w:space="0" w:color="auto"/>
            </w:tcBorders>
          </w:tcPr>
          <w:p w14:paraId="69BCA85E" w14:textId="77777777" w:rsidR="00163383" w:rsidRPr="000778EB" w:rsidRDefault="00163383" w:rsidP="00B33558">
            <w:pPr>
              <w:pStyle w:val="TAH"/>
              <w:rPr>
                <w:bCs/>
              </w:rPr>
            </w:pPr>
            <w:r w:rsidRPr="000778EB">
              <w:rPr>
                <w:bCs/>
              </w:rPr>
              <w:t>Condition</w:t>
            </w:r>
          </w:p>
        </w:tc>
      </w:tr>
      <w:tr w:rsidR="00163383" w:rsidRPr="000778EB" w14:paraId="7D0A7636"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E9C7186" w14:textId="77777777" w:rsidR="00163383" w:rsidRPr="000778EB" w:rsidRDefault="00163383" w:rsidP="00B33558">
            <w:pPr>
              <w:pStyle w:val="TAL"/>
            </w:pPr>
            <w:r w:rsidRPr="000778EB">
              <w:t>resource-lists</w:t>
            </w:r>
          </w:p>
        </w:tc>
        <w:tc>
          <w:tcPr>
            <w:tcW w:w="2126" w:type="dxa"/>
            <w:tcBorders>
              <w:top w:val="single" w:sz="4" w:space="0" w:color="auto"/>
              <w:left w:val="single" w:sz="4" w:space="0" w:color="auto"/>
              <w:bottom w:val="single" w:sz="4" w:space="0" w:color="auto"/>
              <w:right w:val="single" w:sz="4" w:space="0" w:color="auto"/>
            </w:tcBorders>
          </w:tcPr>
          <w:p w14:paraId="72BBED21" w14:textId="77777777" w:rsidR="00163383" w:rsidRPr="000778EB" w:rsidRDefault="00163383" w:rsidP="00B33558">
            <w:pPr>
              <w:pStyle w:val="TAL"/>
            </w:pPr>
            <w:r w:rsidRPr="000778EB">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2E8507D2"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4089CE71"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01C1A603" w14:textId="77777777" w:rsidR="00163383" w:rsidRPr="000778EB" w:rsidRDefault="00163383" w:rsidP="00B33558">
            <w:pPr>
              <w:pStyle w:val="TAL"/>
            </w:pPr>
          </w:p>
        </w:tc>
      </w:tr>
      <w:tr w:rsidR="00163383" w:rsidRPr="000778EB" w14:paraId="0CA153C1"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565ED82" w14:textId="77777777" w:rsidR="00163383" w:rsidRPr="000778EB" w:rsidRDefault="00163383" w:rsidP="00B33558">
            <w:pPr>
              <w:pStyle w:val="TAL"/>
            </w:pPr>
            <w:r w:rsidRPr="000778EB">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2555066" w14:textId="77777777" w:rsidR="00163383" w:rsidRPr="000778EB" w:rsidRDefault="00163383" w:rsidP="00B33558">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1DFA0710"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1BEDB886"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09CCB0A5" w14:textId="77777777" w:rsidR="00163383" w:rsidRPr="000778EB" w:rsidRDefault="00163383" w:rsidP="00B33558">
            <w:pPr>
              <w:pStyle w:val="TAL"/>
            </w:pPr>
          </w:p>
        </w:tc>
      </w:tr>
      <w:tr w:rsidR="00163383" w:rsidRPr="000778EB" w14:paraId="4A9E517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416D43A" w14:textId="77777777" w:rsidR="00163383" w:rsidRPr="000778EB" w:rsidRDefault="00163383" w:rsidP="00B33558">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AD888FE" w14:textId="77777777" w:rsidR="00163383" w:rsidRPr="000778EB" w:rsidRDefault="00163383" w:rsidP="00B33558">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000C3C8A"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707B1973"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3D8C4E22" w14:textId="77777777" w:rsidR="00163383" w:rsidRPr="000778EB" w:rsidRDefault="00163383" w:rsidP="00B33558">
            <w:pPr>
              <w:pStyle w:val="TAL"/>
            </w:pPr>
          </w:p>
        </w:tc>
      </w:tr>
      <w:tr w:rsidR="00163383" w:rsidRPr="000778EB" w14:paraId="3EE4707B"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36A8C170" w14:textId="77777777" w:rsidR="00163383" w:rsidRPr="000778EB" w:rsidRDefault="00163383" w:rsidP="00B33558">
            <w:pPr>
              <w:pStyle w:val="TAL"/>
            </w:pPr>
            <w:r w:rsidRPr="000778EB">
              <w:t xml:space="preserve">  list</w:t>
            </w:r>
          </w:p>
        </w:tc>
        <w:tc>
          <w:tcPr>
            <w:tcW w:w="2126" w:type="dxa"/>
            <w:tcBorders>
              <w:top w:val="single" w:sz="4" w:space="0" w:color="auto"/>
              <w:left w:val="single" w:sz="4" w:space="0" w:color="auto"/>
              <w:bottom w:val="single" w:sz="4" w:space="0" w:color="auto"/>
              <w:right w:val="single" w:sz="4" w:space="0" w:color="auto"/>
            </w:tcBorders>
          </w:tcPr>
          <w:p w14:paraId="0311B2CB" w14:textId="77777777" w:rsidR="00163383" w:rsidRPr="000778EB" w:rsidRDefault="0016338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5904C5B3"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27214776"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42BF45C5" w14:textId="77777777" w:rsidR="00163383" w:rsidRPr="000778EB" w:rsidRDefault="00163383" w:rsidP="00B33558">
            <w:pPr>
              <w:pStyle w:val="TAL"/>
            </w:pPr>
          </w:p>
        </w:tc>
      </w:tr>
      <w:tr w:rsidR="00163383" w:rsidRPr="000778EB" w14:paraId="2C93428F"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5CBBF753" w14:textId="77777777" w:rsidR="00163383" w:rsidRPr="000778EB" w:rsidRDefault="00163383" w:rsidP="00B33558">
            <w:pPr>
              <w:pStyle w:val="TAL"/>
            </w:pPr>
            <w:r w:rsidRPr="000778EB">
              <w:t xml:space="preserve">    </w:t>
            </w:r>
            <w:proofErr w:type="gramStart"/>
            <w:r w:rsidRPr="000778EB">
              <w:t>entry[</w:t>
            </w:r>
            <w:proofErr w:type="gramEnd"/>
            <w:r w:rsidRPr="000778EB">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0C006C" w14:textId="77777777" w:rsidR="00163383" w:rsidRPr="000778EB" w:rsidRDefault="0016338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1178FDD6"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69AEC2F9"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707AA831" w14:textId="77777777" w:rsidR="00163383" w:rsidRPr="000778EB" w:rsidRDefault="00163383" w:rsidP="00B33558">
            <w:pPr>
              <w:pStyle w:val="TAL"/>
            </w:pPr>
          </w:p>
        </w:tc>
      </w:tr>
      <w:tr w:rsidR="00163383" w:rsidRPr="000778EB" w14:paraId="7CF52B57"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86D2B03" w14:textId="77777777" w:rsidR="00163383" w:rsidRPr="000778EB" w:rsidRDefault="00163383" w:rsidP="00B33558">
            <w:pPr>
              <w:pStyle w:val="TAL"/>
            </w:pPr>
            <w:r w:rsidRPr="000778EB">
              <w:t xml:space="preserve">      </w:t>
            </w:r>
            <w:proofErr w:type="spellStart"/>
            <w:r w:rsidRPr="000778EB">
              <w:t>uri</w:t>
            </w:r>
            <w:proofErr w:type="spellEnd"/>
            <w:r w:rsidRPr="000778EB">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17DB5E" w14:textId="77777777" w:rsidR="00163383" w:rsidRPr="000778EB" w:rsidRDefault="00163383" w:rsidP="00B33558">
            <w:pPr>
              <w:pStyle w:val="TAL"/>
            </w:pPr>
            <w:proofErr w:type="spellStart"/>
            <w:r w:rsidRPr="000778E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14797B7" w14:textId="77777777" w:rsidR="00163383" w:rsidRPr="000778EB" w:rsidRDefault="00163383" w:rsidP="00B33558">
            <w:pPr>
              <w:pStyle w:val="TAL"/>
            </w:pPr>
            <w:r w:rsidRPr="000778EB">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429416FB"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46426A4F" w14:textId="77777777" w:rsidR="00163383" w:rsidRPr="000778EB" w:rsidRDefault="00163383" w:rsidP="00B33558">
            <w:pPr>
              <w:pStyle w:val="TAL"/>
            </w:pPr>
          </w:p>
        </w:tc>
      </w:tr>
      <w:tr w:rsidR="00163383" w:rsidRPr="000778EB" w14:paraId="3800B7A2"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648CB638" w14:textId="77777777" w:rsidR="00163383" w:rsidRPr="000778EB" w:rsidRDefault="00163383" w:rsidP="00B33558">
            <w:pPr>
              <w:pStyle w:val="TAL"/>
            </w:pPr>
            <w:r w:rsidRPr="000778EB">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3767E0" w14:textId="77777777" w:rsidR="00163383" w:rsidRPr="000778EB" w:rsidRDefault="00163383" w:rsidP="00B33558">
            <w:pPr>
              <w:pStyle w:val="TAL"/>
            </w:pPr>
            <w:r w:rsidRPr="000778EB">
              <w:t>Not present</w:t>
            </w:r>
          </w:p>
        </w:tc>
        <w:tc>
          <w:tcPr>
            <w:tcW w:w="2126" w:type="dxa"/>
            <w:tcBorders>
              <w:top w:val="single" w:sz="4" w:space="0" w:color="auto"/>
              <w:left w:val="single" w:sz="4" w:space="0" w:color="auto"/>
              <w:bottom w:val="single" w:sz="4" w:space="0" w:color="auto"/>
              <w:right w:val="single" w:sz="4" w:space="0" w:color="auto"/>
            </w:tcBorders>
          </w:tcPr>
          <w:p w14:paraId="3998B492"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325427B9"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6184A026" w14:textId="77777777" w:rsidR="00163383" w:rsidRPr="000778EB" w:rsidRDefault="00163383" w:rsidP="00B33558">
            <w:pPr>
              <w:pStyle w:val="TAL"/>
            </w:pPr>
          </w:p>
        </w:tc>
      </w:tr>
    </w:tbl>
    <w:p w14:paraId="0E9195ED" w14:textId="77777777" w:rsidR="00163383" w:rsidRPr="000778EB" w:rsidRDefault="00163383" w:rsidP="00163383"/>
    <w:p w14:paraId="023150EF" w14:textId="77777777" w:rsidR="00163383" w:rsidRPr="000778EB" w:rsidRDefault="00163383" w:rsidP="00163383">
      <w:pPr>
        <w:pStyle w:val="Heading5"/>
      </w:pPr>
      <w:bookmarkStart w:id="470" w:name="_Toc27678083"/>
      <w:bookmarkStart w:id="471" w:name="_Toc36037105"/>
      <w:bookmarkStart w:id="472" w:name="_Toc44398175"/>
      <w:bookmarkStart w:id="473" w:name="_Toc52382360"/>
      <w:bookmarkStart w:id="474" w:name="_Toc60687268"/>
      <w:bookmarkStart w:id="475" w:name="_Toc68726428"/>
      <w:r w:rsidRPr="000778EB">
        <w:lastRenderedPageBreak/>
        <w:t>-</w:t>
      </w:r>
      <w:r w:rsidRPr="000778EB">
        <w:tab/>
      </w:r>
      <w:proofErr w:type="spellStart"/>
      <w:r w:rsidRPr="000778EB">
        <w:t>MCVideo</w:t>
      </w:r>
      <w:bookmarkEnd w:id="470"/>
      <w:bookmarkEnd w:id="471"/>
      <w:bookmarkEnd w:id="472"/>
      <w:bookmarkEnd w:id="473"/>
      <w:bookmarkEnd w:id="474"/>
      <w:bookmarkEnd w:id="475"/>
      <w:proofErr w:type="spellEnd"/>
    </w:p>
    <w:p w14:paraId="38FA9E44" w14:textId="77777777" w:rsidR="00163383" w:rsidRPr="000778EB" w:rsidRDefault="00163383" w:rsidP="00163383">
      <w:pPr>
        <w:pStyle w:val="TH"/>
      </w:pPr>
      <w:r w:rsidRPr="000778EB">
        <w:t xml:space="preserve">Table 5.5.3.3.2-2: Resource-lists from the SS for </w:t>
      </w:r>
      <w:proofErr w:type="spellStart"/>
      <w:r w:rsidRPr="000778EB">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63383" w:rsidRPr="000778EB" w14:paraId="0317F0CC" w14:textId="77777777" w:rsidTr="00B3355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1966E73" w14:textId="77777777" w:rsidR="00163383" w:rsidRPr="000778EB" w:rsidRDefault="00163383" w:rsidP="00B33558">
            <w:pPr>
              <w:pStyle w:val="TAL"/>
            </w:pPr>
            <w:r w:rsidRPr="000778EB">
              <w:t>Derivation Path: RFC 5366 [35] / RFC 4826 [83]</w:t>
            </w:r>
          </w:p>
        </w:tc>
      </w:tr>
      <w:tr w:rsidR="00163383" w:rsidRPr="000778EB" w14:paraId="1B40F060"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487D6C5F" w14:textId="77777777" w:rsidR="00163383" w:rsidRPr="000778EB" w:rsidRDefault="00163383" w:rsidP="00B33558">
            <w:pPr>
              <w:pStyle w:val="TAH"/>
              <w:rPr>
                <w:bCs/>
              </w:rPr>
            </w:pPr>
            <w:r w:rsidRPr="000778E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EB34893" w14:textId="77777777" w:rsidR="00163383" w:rsidRPr="000778EB" w:rsidRDefault="00163383" w:rsidP="00B33558">
            <w:pPr>
              <w:pStyle w:val="TAH"/>
              <w:rPr>
                <w:bCs/>
              </w:rPr>
            </w:pPr>
            <w:r w:rsidRPr="000778E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EF3E248" w14:textId="77777777" w:rsidR="00163383" w:rsidRPr="000778EB" w:rsidRDefault="00163383" w:rsidP="00B33558">
            <w:pPr>
              <w:pStyle w:val="TAH"/>
              <w:rPr>
                <w:bCs/>
              </w:rPr>
            </w:pPr>
            <w:r w:rsidRPr="000778EB">
              <w:rPr>
                <w:bCs/>
              </w:rPr>
              <w:t>Comment</w:t>
            </w:r>
          </w:p>
        </w:tc>
        <w:tc>
          <w:tcPr>
            <w:tcW w:w="1418" w:type="dxa"/>
            <w:tcBorders>
              <w:top w:val="single" w:sz="4" w:space="0" w:color="auto"/>
              <w:left w:val="single" w:sz="4" w:space="0" w:color="auto"/>
              <w:bottom w:val="single" w:sz="4" w:space="0" w:color="auto"/>
              <w:right w:val="single" w:sz="4" w:space="0" w:color="auto"/>
            </w:tcBorders>
          </w:tcPr>
          <w:p w14:paraId="3D3CA472" w14:textId="77777777" w:rsidR="00163383" w:rsidRPr="000778EB" w:rsidRDefault="00163383" w:rsidP="00B33558">
            <w:pPr>
              <w:pStyle w:val="TAH"/>
              <w:rPr>
                <w:bCs/>
              </w:rPr>
            </w:pPr>
            <w:r w:rsidRPr="000778EB">
              <w:rPr>
                <w:bCs/>
              </w:rPr>
              <w:t>Reference</w:t>
            </w:r>
          </w:p>
        </w:tc>
        <w:tc>
          <w:tcPr>
            <w:tcW w:w="1133" w:type="dxa"/>
            <w:tcBorders>
              <w:top w:val="single" w:sz="4" w:space="0" w:color="auto"/>
              <w:left w:val="single" w:sz="4" w:space="0" w:color="auto"/>
              <w:bottom w:val="single" w:sz="4" w:space="0" w:color="auto"/>
              <w:right w:val="single" w:sz="4" w:space="0" w:color="auto"/>
            </w:tcBorders>
          </w:tcPr>
          <w:p w14:paraId="5A7D7D68" w14:textId="77777777" w:rsidR="00163383" w:rsidRPr="000778EB" w:rsidRDefault="00163383" w:rsidP="00B33558">
            <w:pPr>
              <w:pStyle w:val="TAH"/>
              <w:rPr>
                <w:bCs/>
              </w:rPr>
            </w:pPr>
            <w:r w:rsidRPr="000778EB">
              <w:rPr>
                <w:bCs/>
              </w:rPr>
              <w:t>Condition</w:t>
            </w:r>
          </w:p>
        </w:tc>
      </w:tr>
      <w:tr w:rsidR="00163383" w:rsidRPr="000778EB" w14:paraId="2C7650D0"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25525470" w14:textId="77777777" w:rsidR="00163383" w:rsidRPr="000778EB" w:rsidRDefault="00163383" w:rsidP="00B33558">
            <w:pPr>
              <w:pStyle w:val="TAL"/>
            </w:pPr>
            <w:r w:rsidRPr="000778EB">
              <w:t>resource-lists</w:t>
            </w:r>
          </w:p>
        </w:tc>
        <w:tc>
          <w:tcPr>
            <w:tcW w:w="2126" w:type="dxa"/>
            <w:tcBorders>
              <w:top w:val="single" w:sz="4" w:space="0" w:color="auto"/>
              <w:left w:val="single" w:sz="4" w:space="0" w:color="auto"/>
              <w:bottom w:val="single" w:sz="4" w:space="0" w:color="auto"/>
              <w:right w:val="single" w:sz="4" w:space="0" w:color="auto"/>
            </w:tcBorders>
          </w:tcPr>
          <w:p w14:paraId="627E240D" w14:textId="77777777" w:rsidR="00163383" w:rsidRPr="000778EB" w:rsidRDefault="00163383" w:rsidP="00B33558">
            <w:pPr>
              <w:pStyle w:val="TAL"/>
            </w:pPr>
            <w:r w:rsidRPr="000778EB">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1C39FEFC"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77F7D17A"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792C1D8B" w14:textId="77777777" w:rsidR="00163383" w:rsidRPr="000778EB" w:rsidRDefault="00163383" w:rsidP="00B33558">
            <w:pPr>
              <w:pStyle w:val="TAL"/>
            </w:pPr>
          </w:p>
        </w:tc>
      </w:tr>
      <w:tr w:rsidR="00163383" w:rsidRPr="000778EB" w14:paraId="063E480A"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52070404" w14:textId="77777777" w:rsidR="00163383" w:rsidRPr="000778EB" w:rsidRDefault="00163383" w:rsidP="00B33558">
            <w:pPr>
              <w:pStyle w:val="TAL"/>
            </w:pPr>
            <w:r w:rsidRPr="000778EB">
              <w:t xml:space="preserve">  list</w:t>
            </w:r>
          </w:p>
        </w:tc>
        <w:tc>
          <w:tcPr>
            <w:tcW w:w="2126" w:type="dxa"/>
            <w:tcBorders>
              <w:top w:val="single" w:sz="4" w:space="0" w:color="auto"/>
              <w:left w:val="single" w:sz="4" w:space="0" w:color="auto"/>
              <w:bottom w:val="single" w:sz="4" w:space="0" w:color="auto"/>
              <w:right w:val="single" w:sz="4" w:space="0" w:color="auto"/>
            </w:tcBorders>
          </w:tcPr>
          <w:p w14:paraId="72320017" w14:textId="77777777" w:rsidR="00163383" w:rsidRPr="000778EB" w:rsidRDefault="0016338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033A6F1D"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73C56FA4"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7858EB0D" w14:textId="77777777" w:rsidR="00163383" w:rsidRPr="000778EB" w:rsidRDefault="00163383" w:rsidP="00B33558">
            <w:pPr>
              <w:pStyle w:val="TAL"/>
            </w:pPr>
          </w:p>
        </w:tc>
      </w:tr>
      <w:tr w:rsidR="00163383" w:rsidRPr="000778EB" w14:paraId="284DDDEA"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E5E53EB" w14:textId="77777777" w:rsidR="00163383" w:rsidRPr="000778EB" w:rsidRDefault="00163383" w:rsidP="00B33558">
            <w:pPr>
              <w:pStyle w:val="TAL"/>
            </w:pPr>
            <w:r w:rsidRPr="000778EB">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C61F43" w14:textId="77777777" w:rsidR="00163383" w:rsidRPr="000778EB" w:rsidRDefault="00163383" w:rsidP="00B33558">
            <w:pPr>
              <w:pStyle w:val="TAL"/>
            </w:pPr>
            <w:proofErr w:type="spellStart"/>
            <w:r w:rsidRPr="000778E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2AA0C5C" w14:textId="77777777" w:rsidR="00163383" w:rsidRPr="000778EB" w:rsidRDefault="00163383" w:rsidP="00B33558">
            <w:pPr>
              <w:pStyle w:val="TAL"/>
            </w:pPr>
            <w:r w:rsidRPr="000778EB">
              <w:t xml:space="preserve">The </w:t>
            </w:r>
            <w:proofErr w:type="spellStart"/>
            <w:r w:rsidRPr="000778EB">
              <w:t>MCVideo</w:t>
            </w:r>
            <w:proofErr w:type="spellEnd"/>
            <w:r w:rsidRPr="000778EB">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50A8CFAE"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77343122" w14:textId="77777777" w:rsidR="00163383" w:rsidRPr="000778EB" w:rsidRDefault="00163383" w:rsidP="00B33558">
            <w:pPr>
              <w:pStyle w:val="TAL"/>
            </w:pPr>
          </w:p>
        </w:tc>
      </w:tr>
    </w:tbl>
    <w:p w14:paraId="4E471786" w14:textId="77777777" w:rsidR="00163383" w:rsidRPr="000778EB" w:rsidRDefault="00163383" w:rsidP="00163383"/>
    <w:p w14:paraId="185E4E64" w14:textId="77777777" w:rsidR="00163383" w:rsidRPr="000778EB" w:rsidRDefault="00163383" w:rsidP="00163383">
      <w:pPr>
        <w:pStyle w:val="Heading5"/>
      </w:pPr>
      <w:bookmarkStart w:id="476" w:name="_Toc27678084"/>
      <w:bookmarkStart w:id="477" w:name="_Toc36037106"/>
      <w:bookmarkStart w:id="478" w:name="_Toc44398176"/>
      <w:bookmarkStart w:id="479" w:name="_Toc52382361"/>
      <w:bookmarkStart w:id="480" w:name="_Toc60687269"/>
      <w:bookmarkStart w:id="481" w:name="_Toc68726429"/>
      <w:r w:rsidRPr="000778EB">
        <w:t>-</w:t>
      </w:r>
      <w:r w:rsidRPr="000778EB">
        <w:tab/>
      </w:r>
      <w:proofErr w:type="spellStart"/>
      <w:r w:rsidRPr="000778EB">
        <w:t>MCData</w:t>
      </w:r>
      <w:bookmarkEnd w:id="476"/>
      <w:bookmarkEnd w:id="477"/>
      <w:bookmarkEnd w:id="478"/>
      <w:bookmarkEnd w:id="479"/>
      <w:bookmarkEnd w:id="480"/>
      <w:bookmarkEnd w:id="481"/>
      <w:proofErr w:type="spellEnd"/>
    </w:p>
    <w:p w14:paraId="74F21C94" w14:textId="77777777" w:rsidR="00163383" w:rsidRPr="000778EB" w:rsidRDefault="00163383" w:rsidP="00163383">
      <w:pPr>
        <w:pStyle w:val="TH"/>
      </w:pPr>
      <w:r w:rsidRPr="000778EB">
        <w:t xml:space="preserve">Table 5.5.3.3.2-3: Resource-lists from the SS for </w:t>
      </w:r>
      <w:proofErr w:type="spellStart"/>
      <w:r w:rsidRPr="000778EB">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63383" w:rsidRPr="000778EB" w14:paraId="2473F088" w14:textId="77777777" w:rsidTr="00B33558">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73F5A32" w14:textId="77777777" w:rsidR="00163383" w:rsidRPr="000778EB" w:rsidRDefault="00163383" w:rsidP="00B33558">
            <w:pPr>
              <w:pStyle w:val="TAL"/>
            </w:pPr>
            <w:r w:rsidRPr="000778EB">
              <w:t>Derivation Path: RFC 5366 [35] / RFC 4826 [83]</w:t>
            </w:r>
          </w:p>
        </w:tc>
      </w:tr>
      <w:tr w:rsidR="00163383" w:rsidRPr="000778EB" w14:paraId="0A3E9DD5"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EDF4602" w14:textId="77777777" w:rsidR="00163383" w:rsidRPr="000778EB" w:rsidRDefault="00163383" w:rsidP="00B33558">
            <w:pPr>
              <w:pStyle w:val="TAH"/>
              <w:rPr>
                <w:bCs/>
              </w:rPr>
            </w:pPr>
            <w:r w:rsidRPr="000778E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68D81D6" w14:textId="77777777" w:rsidR="00163383" w:rsidRPr="000778EB" w:rsidRDefault="00163383" w:rsidP="00B33558">
            <w:pPr>
              <w:pStyle w:val="TAH"/>
              <w:rPr>
                <w:bCs/>
              </w:rPr>
            </w:pPr>
            <w:r w:rsidRPr="000778E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DBAB0AE" w14:textId="77777777" w:rsidR="00163383" w:rsidRPr="000778EB" w:rsidRDefault="00163383" w:rsidP="00B33558">
            <w:pPr>
              <w:pStyle w:val="TAH"/>
              <w:rPr>
                <w:bCs/>
              </w:rPr>
            </w:pPr>
            <w:r w:rsidRPr="000778EB">
              <w:rPr>
                <w:bCs/>
              </w:rPr>
              <w:t>Comment</w:t>
            </w:r>
          </w:p>
        </w:tc>
        <w:tc>
          <w:tcPr>
            <w:tcW w:w="1418" w:type="dxa"/>
            <w:tcBorders>
              <w:top w:val="single" w:sz="4" w:space="0" w:color="auto"/>
              <w:left w:val="single" w:sz="4" w:space="0" w:color="auto"/>
              <w:bottom w:val="single" w:sz="4" w:space="0" w:color="auto"/>
              <w:right w:val="single" w:sz="4" w:space="0" w:color="auto"/>
            </w:tcBorders>
          </w:tcPr>
          <w:p w14:paraId="1E18D70F" w14:textId="77777777" w:rsidR="00163383" w:rsidRPr="000778EB" w:rsidRDefault="00163383" w:rsidP="00B33558">
            <w:pPr>
              <w:pStyle w:val="TAH"/>
              <w:rPr>
                <w:bCs/>
              </w:rPr>
            </w:pPr>
            <w:r w:rsidRPr="000778EB">
              <w:rPr>
                <w:bCs/>
              </w:rPr>
              <w:t>Reference</w:t>
            </w:r>
          </w:p>
        </w:tc>
        <w:tc>
          <w:tcPr>
            <w:tcW w:w="1133" w:type="dxa"/>
            <w:tcBorders>
              <w:top w:val="single" w:sz="4" w:space="0" w:color="auto"/>
              <w:left w:val="single" w:sz="4" w:space="0" w:color="auto"/>
              <w:bottom w:val="single" w:sz="4" w:space="0" w:color="auto"/>
              <w:right w:val="single" w:sz="4" w:space="0" w:color="auto"/>
            </w:tcBorders>
          </w:tcPr>
          <w:p w14:paraId="39FF17BE" w14:textId="77777777" w:rsidR="00163383" w:rsidRPr="000778EB" w:rsidRDefault="00163383" w:rsidP="00B33558">
            <w:pPr>
              <w:pStyle w:val="TAH"/>
              <w:rPr>
                <w:bCs/>
              </w:rPr>
            </w:pPr>
            <w:r w:rsidRPr="000778EB">
              <w:rPr>
                <w:bCs/>
              </w:rPr>
              <w:t>Condition</w:t>
            </w:r>
          </w:p>
        </w:tc>
      </w:tr>
      <w:tr w:rsidR="00163383" w:rsidRPr="000778EB" w14:paraId="2765BDFD"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1F39A4A3" w14:textId="77777777" w:rsidR="00163383" w:rsidRPr="000778EB" w:rsidRDefault="00163383" w:rsidP="00B33558">
            <w:pPr>
              <w:pStyle w:val="TAL"/>
            </w:pPr>
            <w:r w:rsidRPr="000778EB">
              <w:t>resource-lists</w:t>
            </w:r>
          </w:p>
        </w:tc>
        <w:tc>
          <w:tcPr>
            <w:tcW w:w="2126" w:type="dxa"/>
            <w:tcBorders>
              <w:top w:val="single" w:sz="4" w:space="0" w:color="auto"/>
              <w:left w:val="single" w:sz="4" w:space="0" w:color="auto"/>
              <w:bottom w:val="single" w:sz="4" w:space="0" w:color="auto"/>
              <w:right w:val="single" w:sz="4" w:space="0" w:color="auto"/>
            </w:tcBorders>
          </w:tcPr>
          <w:p w14:paraId="016DB3CC" w14:textId="77777777" w:rsidR="00163383" w:rsidRPr="000778EB" w:rsidRDefault="00163383" w:rsidP="00B33558">
            <w:pPr>
              <w:pStyle w:val="TAL"/>
            </w:pPr>
            <w:r w:rsidRPr="000778EB">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68973D86"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0D20222A"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24CB5417" w14:textId="77777777" w:rsidR="00163383" w:rsidRPr="000778EB" w:rsidRDefault="00163383" w:rsidP="00B33558">
            <w:pPr>
              <w:pStyle w:val="TAL"/>
            </w:pPr>
          </w:p>
        </w:tc>
      </w:tr>
      <w:tr w:rsidR="00163383" w:rsidRPr="000778EB" w14:paraId="6B349798"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05365F44" w14:textId="77777777" w:rsidR="00163383" w:rsidRPr="000778EB" w:rsidRDefault="00163383" w:rsidP="00B33558">
            <w:pPr>
              <w:pStyle w:val="TAL"/>
            </w:pPr>
            <w:r w:rsidRPr="000778EB">
              <w:t xml:space="preserve">  list</w:t>
            </w:r>
          </w:p>
        </w:tc>
        <w:tc>
          <w:tcPr>
            <w:tcW w:w="2126" w:type="dxa"/>
            <w:tcBorders>
              <w:top w:val="single" w:sz="4" w:space="0" w:color="auto"/>
              <w:left w:val="single" w:sz="4" w:space="0" w:color="auto"/>
              <w:bottom w:val="single" w:sz="4" w:space="0" w:color="auto"/>
              <w:right w:val="single" w:sz="4" w:space="0" w:color="auto"/>
            </w:tcBorders>
          </w:tcPr>
          <w:p w14:paraId="11F16AB4" w14:textId="77777777" w:rsidR="00163383" w:rsidRPr="000778EB" w:rsidRDefault="00163383" w:rsidP="00B33558">
            <w:pPr>
              <w:pStyle w:val="TAL"/>
            </w:pPr>
          </w:p>
        </w:tc>
        <w:tc>
          <w:tcPr>
            <w:tcW w:w="2126" w:type="dxa"/>
            <w:tcBorders>
              <w:top w:val="single" w:sz="4" w:space="0" w:color="auto"/>
              <w:left w:val="single" w:sz="4" w:space="0" w:color="auto"/>
              <w:bottom w:val="single" w:sz="4" w:space="0" w:color="auto"/>
              <w:right w:val="single" w:sz="4" w:space="0" w:color="auto"/>
            </w:tcBorders>
          </w:tcPr>
          <w:p w14:paraId="75973B4D" w14:textId="77777777" w:rsidR="00163383" w:rsidRPr="000778EB" w:rsidRDefault="00163383"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45CAF6DA" w14:textId="77777777" w:rsidR="00163383" w:rsidRPr="000778E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166CE908" w14:textId="77777777" w:rsidR="00163383" w:rsidRPr="000778EB" w:rsidRDefault="00163383" w:rsidP="00B33558">
            <w:pPr>
              <w:pStyle w:val="TAL"/>
            </w:pPr>
          </w:p>
        </w:tc>
      </w:tr>
      <w:tr w:rsidR="00163383" w:rsidRPr="0012712B" w14:paraId="3BF5755D" w14:textId="77777777" w:rsidTr="00B33558">
        <w:trPr>
          <w:cantSplit/>
          <w:jc w:val="center"/>
        </w:trPr>
        <w:tc>
          <w:tcPr>
            <w:tcW w:w="2836" w:type="dxa"/>
            <w:tcBorders>
              <w:top w:val="single" w:sz="4" w:space="0" w:color="auto"/>
              <w:left w:val="single" w:sz="4" w:space="0" w:color="auto"/>
              <w:bottom w:val="single" w:sz="4" w:space="0" w:color="auto"/>
              <w:right w:val="single" w:sz="4" w:space="0" w:color="auto"/>
            </w:tcBorders>
          </w:tcPr>
          <w:p w14:paraId="5BA88B31" w14:textId="77777777" w:rsidR="00163383" w:rsidRPr="000778EB" w:rsidRDefault="00163383" w:rsidP="00B33558">
            <w:pPr>
              <w:pStyle w:val="TAL"/>
            </w:pPr>
            <w:r w:rsidRPr="000778EB">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F0C312" w14:textId="77777777" w:rsidR="00163383" w:rsidRPr="000778EB" w:rsidRDefault="00163383" w:rsidP="00B33558">
            <w:pPr>
              <w:pStyle w:val="TAL"/>
            </w:pPr>
            <w:proofErr w:type="spellStart"/>
            <w:r w:rsidRPr="000778E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E787570" w14:textId="77777777" w:rsidR="00163383" w:rsidRPr="0012712B" w:rsidRDefault="00163383" w:rsidP="00B33558">
            <w:pPr>
              <w:pStyle w:val="TAL"/>
            </w:pPr>
            <w:r w:rsidRPr="000778EB">
              <w:t xml:space="preserve">The </w:t>
            </w:r>
            <w:proofErr w:type="spellStart"/>
            <w:r w:rsidRPr="000778EB">
              <w:t>MCData</w:t>
            </w:r>
            <w:proofErr w:type="spellEnd"/>
            <w:r w:rsidRPr="000778EB">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3E3E12BE" w14:textId="77777777" w:rsidR="00163383" w:rsidRPr="0012712B" w:rsidRDefault="00163383" w:rsidP="00B33558">
            <w:pPr>
              <w:pStyle w:val="TAL"/>
            </w:pPr>
          </w:p>
        </w:tc>
        <w:tc>
          <w:tcPr>
            <w:tcW w:w="1133" w:type="dxa"/>
            <w:tcBorders>
              <w:top w:val="single" w:sz="4" w:space="0" w:color="auto"/>
              <w:left w:val="single" w:sz="4" w:space="0" w:color="auto"/>
              <w:bottom w:val="single" w:sz="4" w:space="0" w:color="auto"/>
              <w:right w:val="single" w:sz="4" w:space="0" w:color="auto"/>
            </w:tcBorders>
          </w:tcPr>
          <w:p w14:paraId="6E61E0AE" w14:textId="77777777" w:rsidR="00163383" w:rsidRPr="0012712B" w:rsidRDefault="00163383" w:rsidP="00B33558">
            <w:pPr>
              <w:pStyle w:val="TAL"/>
            </w:pPr>
          </w:p>
        </w:tc>
      </w:tr>
    </w:tbl>
    <w:p w14:paraId="52A437E4" w14:textId="77777777" w:rsidR="00163383" w:rsidRPr="0012712B" w:rsidRDefault="00163383" w:rsidP="00163383"/>
    <w:p w14:paraId="234992BE" w14:textId="3D8B3F8E" w:rsidR="0038011C" w:rsidRPr="0038011C" w:rsidRDefault="0038011C" w:rsidP="0038011C">
      <w:pPr>
        <w:rPr>
          <w:rFonts w:ascii="Arial" w:hAnsi="Arial" w:cs="Arial"/>
          <w:sz w:val="28"/>
          <w:szCs w:val="28"/>
        </w:rPr>
      </w:pPr>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0DCAF" w14:textId="77777777" w:rsidR="00B010EB" w:rsidRDefault="00B010EB">
      <w:r>
        <w:separator/>
      </w:r>
    </w:p>
  </w:endnote>
  <w:endnote w:type="continuationSeparator" w:id="0">
    <w:p w14:paraId="0489A1FA" w14:textId="77777777" w:rsidR="00B010EB" w:rsidRDefault="00B0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2B9F1" w14:textId="77777777" w:rsidR="00B010EB" w:rsidRDefault="00B010EB">
      <w:r>
        <w:separator/>
      </w:r>
    </w:p>
  </w:footnote>
  <w:footnote w:type="continuationSeparator" w:id="0">
    <w:p w14:paraId="25B8DDB7" w14:textId="77777777" w:rsidR="00B010EB" w:rsidRDefault="00B01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1D9"/>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8EB"/>
    <w:rsid w:val="00077A0F"/>
    <w:rsid w:val="00080512"/>
    <w:rsid w:val="000818B7"/>
    <w:rsid w:val="00081C84"/>
    <w:rsid w:val="00081F45"/>
    <w:rsid w:val="000825EA"/>
    <w:rsid w:val="00085BCA"/>
    <w:rsid w:val="0008686E"/>
    <w:rsid w:val="000871EC"/>
    <w:rsid w:val="000877CD"/>
    <w:rsid w:val="00090BBC"/>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0C16"/>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3383"/>
    <w:rsid w:val="00164057"/>
    <w:rsid w:val="00164BE0"/>
    <w:rsid w:val="00166BB9"/>
    <w:rsid w:val="00167612"/>
    <w:rsid w:val="0017067A"/>
    <w:rsid w:val="00170839"/>
    <w:rsid w:val="001712BE"/>
    <w:rsid w:val="001723AD"/>
    <w:rsid w:val="00172789"/>
    <w:rsid w:val="00172DCB"/>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3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5CC"/>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1EA2"/>
    <w:rsid w:val="002B2AB8"/>
    <w:rsid w:val="002B39C7"/>
    <w:rsid w:val="002B41D4"/>
    <w:rsid w:val="002B5783"/>
    <w:rsid w:val="002C09E7"/>
    <w:rsid w:val="002C0EF4"/>
    <w:rsid w:val="002C1231"/>
    <w:rsid w:val="002C1D8E"/>
    <w:rsid w:val="002C20B6"/>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5F7"/>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6A52"/>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088"/>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A7C50"/>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3CC7"/>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5F05"/>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747"/>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13C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37"/>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3FB4"/>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18C5"/>
    <w:rsid w:val="0097237A"/>
    <w:rsid w:val="00972B03"/>
    <w:rsid w:val="00972EA6"/>
    <w:rsid w:val="0097339E"/>
    <w:rsid w:val="00973922"/>
    <w:rsid w:val="00974C6A"/>
    <w:rsid w:val="00974CF7"/>
    <w:rsid w:val="009768B3"/>
    <w:rsid w:val="00977531"/>
    <w:rsid w:val="00980E08"/>
    <w:rsid w:val="00982759"/>
    <w:rsid w:val="00982AF1"/>
    <w:rsid w:val="009831AC"/>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1F56"/>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33C0"/>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132"/>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0EB"/>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658"/>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E7C15"/>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0E14"/>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658D"/>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0A6"/>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7B1"/>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77F2C"/>
    <w:rsid w:val="00E80AF2"/>
    <w:rsid w:val="00E811C8"/>
    <w:rsid w:val="00E81450"/>
    <w:rsid w:val="00E8176D"/>
    <w:rsid w:val="00E82C51"/>
    <w:rsid w:val="00E82E0D"/>
    <w:rsid w:val="00E85B16"/>
    <w:rsid w:val="00E86282"/>
    <w:rsid w:val="00E864A0"/>
    <w:rsid w:val="00E869DA"/>
    <w:rsid w:val="00E86B2C"/>
    <w:rsid w:val="00E875F2"/>
    <w:rsid w:val="00E9067D"/>
    <w:rsid w:val="00E91E0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2A09"/>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0C8A"/>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2010</Words>
  <Characters>11461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13445</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2021-05-06T14:56:00Z</dcterms:created>
  <dcterms:modified xsi:type="dcterms:W3CDTF">2021-05-06T20:55:00Z</dcterms:modified>
</cp:coreProperties>
</file>