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209D5279" w:rsidR="006C3232" w:rsidRPr="00D34095" w:rsidRDefault="00A92E24" w:rsidP="006C3232">
      <w:pPr>
        <w:pStyle w:val="CRCoverPage"/>
        <w:tabs>
          <w:tab w:val="right" w:pos="9639"/>
        </w:tabs>
        <w:spacing w:after="0"/>
        <w:rPr>
          <w:b/>
          <w:i/>
          <w:noProof/>
          <w:sz w:val="32"/>
        </w:rPr>
      </w:pPr>
      <w:bookmarkStart w:id="0" w:name="_GoBack"/>
      <w:bookmarkEnd w:id="0"/>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#89-</w:t>
      </w:r>
      <w:r w:rsidRPr="00D34095">
        <w:rPr>
          <w:b/>
          <w:noProof/>
          <w:sz w:val="28"/>
          <w:szCs w:val="28"/>
          <w:lang w:eastAsia="zh-CN"/>
        </w:rPr>
        <w:t>e</w:t>
      </w:r>
      <w:r w:rsidR="006C3232" w:rsidRPr="00D34095">
        <w:rPr>
          <w:b/>
          <w:i/>
          <w:noProof/>
          <w:sz w:val="28"/>
          <w:szCs w:val="28"/>
        </w:rPr>
        <w:t xml:space="preserve">                         </w:t>
      </w:r>
      <w:r w:rsidR="009F6074" w:rsidRPr="00D34095">
        <w:rPr>
          <w:b/>
          <w:i/>
          <w:noProof/>
          <w:sz w:val="28"/>
          <w:szCs w:val="28"/>
        </w:rPr>
        <w:t xml:space="preserve">    </w:t>
      </w:r>
      <w:r w:rsidR="00A2456F" w:rsidRPr="00D34095">
        <w:rPr>
          <w:b/>
          <w:i/>
          <w:noProof/>
          <w:sz w:val="28"/>
          <w:szCs w:val="28"/>
        </w:rPr>
        <w:t xml:space="preserve">        </w:t>
      </w:r>
      <w:r w:rsidR="009F6074" w:rsidRPr="00D34095">
        <w:rPr>
          <w:b/>
          <w:i/>
          <w:noProof/>
          <w:sz w:val="28"/>
          <w:szCs w:val="28"/>
        </w:rPr>
        <w:t xml:space="preserve"> </w:t>
      </w:r>
      <w:r w:rsidR="009070DD">
        <w:rPr>
          <w:b/>
          <w:i/>
          <w:noProof/>
          <w:sz w:val="28"/>
          <w:szCs w:val="28"/>
        </w:rPr>
        <w:t xml:space="preserve">    </w:t>
      </w:r>
      <w:r w:rsidR="006C3232" w:rsidRPr="00D34095">
        <w:rPr>
          <w:b/>
          <w:i/>
          <w:noProof/>
          <w:sz w:val="32"/>
        </w:rPr>
        <w:t>R</w:t>
      </w:r>
      <w:r w:rsidR="00D3768E" w:rsidRPr="00D34095">
        <w:rPr>
          <w:b/>
          <w:i/>
          <w:noProof/>
          <w:sz w:val="32"/>
        </w:rPr>
        <w:t>5</w:t>
      </w:r>
      <w:r w:rsidR="006C3232" w:rsidRPr="00D34095">
        <w:rPr>
          <w:b/>
          <w:i/>
          <w:noProof/>
          <w:sz w:val="32"/>
        </w:rPr>
        <w:t>-</w:t>
      </w:r>
      <w:r w:rsidR="00D3768E" w:rsidRPr="00D34095">
        <w:rPr>
          <w:b/>
          <w:i/>
          <w:noProof/>
          <w:sz w:val="32"/>
        </w:rPr>
        <w:t>20</w:t>
      </w:r>
      <w:r w:rsidR="00D34095" w:rsidRPr="00D34095">
        <w:rPr>
          <w:b/>
          <w:i/>
          <w:noProof/>
          <w:sz w:val="32"/>
        </w:rPr>
        <w:t>6284</w:t>
      </w:r>
    </w:p>
    <w:p w14:paraId="3B36116F" w14:textId="7C69FACE" w:rsidR="006C3232" w:rsidRPr="00D34095" w:rsidRDefault="00A92E24" w:rsidP="006C3232">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Pr="00D34095">
        <w:rPr>
          <w:b/>
          <w:noProof/>
          <w:sz w:val="28"/>
          <w:szCs w:val="28"/>
        </w:rPr>
        <w:t xml:space="preserve">9th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Pr="00D34095">
        <w:rPr>
          <w:b/>
          <w:noProof/>
          <w:sz w:val="28"/>
          <w:szCs w:val="28"/>
        </w:rPr>
        <w:t>20th November 20</w:t>
      </w:r>
      <w:r w:rsidRPr="00D34095">
        <w:rPr>
          <w:b/>
          <w:noProof/>
          <w:sz w:val="28"/>
          <w:szCs w:val="28"/>
        </w:rPr>
        <w:fldChar w:fldCharType="end"/>
      </w:r>
      <w:r w:rsidRPr="00D34095">
        <w:rPr>
          <w:b/>
          <w:noProof/>
          <w:sz w:val="28"/>
          <w:szCs w:val="28"/>
        </w:rPr>
        <w:t>20</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1E02477A"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D95FF1" w:rsidRPr="00D34095">
        <w:rPr>
          <w:b/>
          <w:sz w:val="28"/>
        </w:rPr>
        <w:t>1</w:t>
      </w:r>
    </w:p>
    <w:p w14:paraId="1A832BA0" w14:textId="77777777" w:rsidR="0096203B" w:rsidRPr="00D34095" w:rsidRDefault="0096203B" w:rsidP="003C40CF">
      <w:pPr>
        <w:jc w:val="center"/>
        <w:rPr>
          <w:b/>
          <w:sz w:val="28"/>
        </w:rPr>
      </w:pPr>
    </w:p>
    <w:p w14:paraId="352D52E5" w14:textId="77777777" w:rsidR="0096203B" w:rsidRPr="00D34095" w:rsidRDefault="00955816" w:rsidP="00955816">
      <w:pPr>
        <w:rPr>
          <w:b/>
          <w:sz w:val="24"/>
          <w:szCs w:val="24"/>
        </w:rPr>
      </w:pPr>
      <w:r w:rsidRPr="00D34095">
        <w:rPr>
          <w:b/>
          <w:sz w:val="24"/>
          <w:szCs w:val="24"/>
        </w:rPr>
        <w:t xml:space="preserve">0. </w:t>
      </w:r>
      <w:r w:rsidR="0096203B" w:rsidRPr="00D34095">
        <w:rPr>
          <w:b/>
          <w:sz w:val="24"/>
          <w:szCs w:val="24"/>
        </w:rPr>
        <w:t>Background</w:t>
      </w:r>
    </w:p>
    <w:p w14:paraId="30074238" w14:textId="48D46FE6"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A4B19EC"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77777777" w:rsidR="00FE5424" w:rsidRPr="00D34095" w:rsidRDefault="00FE5424" w:rsidP="00FE5424">
      <w:pPr>
        <w:spacing w:after="0"/>
      </w:pPr>
      <w:r w:rsidRPr="00D34095">
        <w:t xml:space="preserve">  790 5G FR1 &amp; FR2 tests (Non-Standalone Option3 &amp; Standalone Option2).</w:t>
      </w:r>
    </w:p>
    <w:p w14:paraId="6A0981D6" w14:textId="6E2E4959" w:rsidR="00DE0223" w:rsidRPr="00D34095" w:rsidRDefault="00426C2F" w:rsidP="00DE0223">
      <w:pPr>
        <w:spacing w:after="0"/>
        <w:rPr>
          <w:rFonts w:cs="Arial"/>
        </w:rPr>
      </w:pPr>
      <w:r w:rsidRPr="00D34095">
        <w:rPr>
          <w:rFonts w:cs="Arial"/>
        </w:rPr>
        <w:t xml:space="preserve">  </w:t>
      </w:r>
      <w:r w:rsidR="00DE0223" w:rsidRPr="00D34095">
        <w:rPr>
          <w:rFonts w:cs="Arial"/>
        </w:rPr>
        <w:t>1</w:t>
      </w:r>
      <w:r w:rsidR="0092435A" w:rsidRPr="00D34095">
        <w:rPr>
          <w:rFonts w:cs="Arial"/>
        </w:rPr>
        <w:t>70</w:t>
      </w:r>
      <w:r w:rsidR="00DE0223" w:rsidRPr="00D34095">
        <w:rPr>
          <w:rFonts w:cs="Arial"/>
        </w:rPr>
        <w:t xml:space="preserve"> Positioning tests, </w:t>
      </w:r>
    </w:p>
    <w:p w14:paraId="1F60635D" w14:textId="00C0DAA4" w:rsidR="00DE0223" w:rsidRPr="00D34095" w:rsidRDefault="00426C2F" w:rsidP="00DE0223">
      <w:pPr>
        <w:spacing w:after="0"/>
        <w:rPr>
          <w:rFonts w:cs="Arial"/>
        </w:rPr>
      </w:pPr>
      <w:r w:rsidRPr="00D34095">
        <w:rPr>
          <w:rFonts w:cs="Arial"/>
        </w:rPr>
        <w:t xml:space="preserve">  </w:t>
      </w:r>
      <w:r w:rsidR="00DE0223" w:rsidRPr="00D34095">
        <w:rPr>
          <w:rFonts w:cs="Arial"/>
        </w:rPr>
        <w:t>2</w:t>
      </w:r>
      <w:r w:rsidR="0092435A" w:rsidRPr="00D34095">
        <w:rPr>
          <w:rFonts w:cs="Arial"/>
        </w:rPr>
        <w:t>50</w:t>
      </w:r>
      <w:r w:rsidR="00DE0223" w:rsidRPr="00D34095">
        <w:rPr>
          <w:rFonts w:cs="Arial"/>
        </w:rPr>
        <w:t xml:space="preserve"> IMS tests, </w:t>
      </w:r>
    </w:p>
    <w:p w14:paraId="00EEA256" w14:textId="659846F0" w:rsidR="00426C2F" w:rsidRPr="00D34095" w:rsidRDefault="00426C2F" w:rsidP="00DE0223">
      <w:pPr>
        <w:spacing w:after="0"/>
      </w:pPr>
      <w:r w:rsidRPr="00D34095">
        <w:t xml:space="preserve">  10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955816">
      <w:pPr>
        <w:rPr>
          <w:b/>
          <w:sz w:val="24"/>
          <w:szCs w:val="24"/>
        </w:rPr>
      </w:pPr>
      <w:r w:rsidRPr="00D34095">
        <w:rPr>
          <w:b/>
          <w:sz w:val="24"/>
          <w:szCs w:val="24"/>
        </w:rPr>
        <w:t xml:space="preserve">1. </w:t>
      </w:r>
      <w:r w:rsidR="002867AB" w:rsidRPr="00D34095">
        <w:rPr>
          <w:b/>
          <w:sz w:val="24"/>
          <w:szCs w:val="24"/>
        </w:rPr>
        <w:t>Rationale &amp; Objective</w:t>
      </w:r>
    </w:p>
    <w:p w14:paraId="4128796C" w14:textId="12E6E053"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AE6AA6" w:rsidRPr="00D34095">
        <w:rPr>
          <w:rFonts w:cs="Arial"/>
        </w:rPr>
        <w:t>4</w:t>
      </w:r>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20</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AE6AA6" w:rsidRPr="00D34095">
        <w:rPr>
          <w:rFonts w:cs="Arial"/>
        </w:rPr>
        <w:t>1</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AE6AA6" w:rsidRPr="00D34095">
        <w:rPr>
          <w:rFonts w:cs="Arial"/>
        </w:rPr>
        <w:t>5</w:t>
      </w:r>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73D6DDED"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r w:rsidR="00F72D8D" w:rsidRPr="00D34095">
        <w:t>MDT for Bluetooth &amp; WLAN, shortened TTI &amp; processing time</w:t>
      </w:r>
      <w:r w:rsidR="00376CC2" w:rsidRPr="00D34095">
        <w:t>, 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1A371885" w14:textId="1067704C" w:rsidR="002408F7" w:rsidRPr="00D34095"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 and NR/5GC (Standalone option 2)</w:t>
      </w:r>
      <w:r w:rsidR="00863670" w:rsidRPr="00D34095">
        <w:t xml:space="preserve">. </w:t>
      </w:r>
      <w:r w:rsidR="000B73CD" w:rsidRPr="00D34095">
        <w:t>M</w:t>
      </w:r>
      <w:r w:rsidR="007F063A" w:rsidRPr="00D34095">
        <w:t>oving forward</w:t>
      </w:r>
      <w:r w:rsidR="00673A81" w:rsidRPr="00D34095">
        <w:t>,</w:t>
      </w:r>
      <w:r w:rsidR="007F063A" w:rsidRPr="00D34095">
        <w:t xml:space="preserve"> </w:t>
      </w:r>
      <w:r w:rsidR="00673A81" w:rsidRPr="00D34095">
        <w:t xml:space="preserve">the deployed 5G networks are expected to </w:t>
      </w:r>
      <w:r w:rsidR="001D1620" w:rsidRPr="00D34095">
        <w:t>start supporting</w:t>
      </w:r>
      <w:r w:rsidR="00673A81" w:rsidRPr="00D34095">
        <w:t xml:space="preserve"> Rel-16 </w:t>
      </w:r>
      <w:r w:rsidR="001D1620" w:rsidRPr="00D34095">
        <w:t>features</w:t>
      </w:r>
      <w:r w:rsidR="007F063A" w:rsidRPr="00D34095">
        <w:t xml:space="preserve">, with initial focus on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SON </w:t>
      </w:r>
      <w:r w:rsidR="001D1620" w:rsidRPr="00D34095">
        <w:t>&amp;</w:t>
      </w:r>
      <w:r w:rsidR="002B776C" w:rsidRPr="00D34095">
        <w:t xml:space="preserve"> MDT support for NR</w:t>
      </w:r>
      <w:r w:rsidR="000B73CD" w:rsidRPr="00D34095">
        <w:t xml:space="preserve">, </w:t>
      </w:r>
      <w:r w:rsidR="00BC1EFC" w:rsidRPr="00D34095">
        <w:t xml:space="preserve">enhancements for NR Ultra-Reliable and Low Latency Communication (URLLC), </w:t>
      </w:r>
      <w:r w:rsidR="000B73CD" w:rsidRPr="00D34095">
        <w:t>optimisations on UE NR radio capability signalling</w:t>
      </w:r>
      <w:r w:rsidR="002B776C" w:rsidRPr="00D34095">
        <w:t>.</w:t>
      </w:r>
      <w:r w:rsidRPr="00D34095">
        <w:t xml:space="preserve"> </w:t>
      </w:r>
    </w:p>
    <w:p w14:paraId="4EB46242" w14:textId="1371343A" w:rsidR="00112D18" w:rsidRPr="00D34095" w:rsidRDefault="0096203B" w:rsidP="003D4344">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CB4F60" w:rsidRPr="00D34095">
        <w:rPr>
          <w:rFonts w:cs="Arial"/>
        </w:rPr>
        <w:t>5 for the inter-working between NR</w:t>
      </w:r>
      <w:r w:rsidR="00BC1EFC" w:rsidRPr="00D34095">
        <w:rPr>
          <w:rFonts w:cs="Arial"/>
        </w:rPr>
        <w:t>/</w:t>
      </w:r>
      <w:r w:rsidR="00CB4F60" w:rsidRPr="00D34095">
        <w:rPr>
          <w:rFonts w:cs="Arial"/>
        </w:rPr>
        <w:t>E-UTRA</w:t>
      </w:r>
      <w:r w:rsidR="007204AD" w:rsidRPr="00D34095">
        <w:rPr>
          <w:rFonts w:cs="Arial"/>
        </w:rPr>
        <w:t xml:space="preserve"> as well as 5GC</w:t>
      </w:r>
      <w:r w:rsidR="00BC1EFC" w:rsidRPr="00D34095">
        <w:rPr>
          <w:rFonts w:cs="Arial"/>
        </w:rPr>
        <w:t>/</w:t>
      </w:r>
      <w:r w:rsidR="007204AD" w:rsidRPr="00D34095">
        <w:rPr>
          <w:rFonts w:cs="Arial"/>
        </w:rPr>
        <w:t>WLAN</w:t>
      </w:r>
      <w:r w:rsidR="00BC1EFC" w:rsidRPr="00D34095">
        <w:rPr>
          <w:rFonts w:cs="Arial"/>
        </w:rPr>
        <w:t xml:space="preserve"> and Bluetooth/WLAN measurement collection in LTE Minimization of Drive Tests (MDT).</w:t>
      </w:r>
      <w:r w:rsidR="000A06E6" w:rsidRPr="00D34095">
        <w:rPr>
          <w:rFonts w:cs="Arial"/>
        </w:rPr>
        <w:t xml:space="preserve"> </w:t>
      </w:r>
      <w:r w:rsidR="00BC1EFC" w:rsidRPr="00D34095">
        <w:rPr>
          <w:rFonts w:cs="Arial"/>
        </w:rPr>
        <w:t>A</w:t>
      </w:r>
      <w:r w:rsidR="009B3F4C" w:rsidRPr="00D34095">
        <w:rPr>
          <w:rFonts w:cs="Arial"/>
        </w:rPr>
        <w:t xml:space="preserve">dded </w:t>
      </w:r>
      <w:r w:rsidR="00BC1EFC" w:rsidRPr="00D34095">
        <w:rPr>
          <w:rFonts w:cs="Arial"/>
        </w:rPr>
        <w:t xml:space="preserve">also </w:t>
      </w:r>
      <w:r w:rsidR="000B73CD" w:rsidRPr="00D34095">
        <w:rPr>
          <w:rFonts w:cs="Arial"/>
        </w:rPr>
        <w:t xml:space="preserve">in Rel-16 </w:t>
      </w:r>
      <w:r w:rsidR="00BC1EFC" w:rsidRPr="00D34095">
        <w:rPr>
          <w:rFonts w:cs="Arial"/>
        </w:rPr>
        <w:t>is the</w:t>
      </w:r>
      <w:r w:rsidR="000B73CD" w:rsidRPr="00D34095">
        <w:rPr>
          <w:rFonts w:cs="Arial"/>
        </w:rPr>
        <w:t xml:space="preserve"> Single Radio Voice Call Continuity</w:t>
      </w:r>
      <w:r w:rsidR="009B3F4C" w:rsidRPr="00D34095">
        <w:rPr>
          <w:rFonts w:cs="Arial"/>
        </w:rPr>
        <w:t xml:space="preserve"> (SRVCC)</w:t>
      </w:r>
      <w:r w:rsidR="000B73CD" w:rsidRPr="00D34095">
        <w:rPr>
          <w:rFonts w:cs="Arial"/>
        </w:rPr>
        <w:t xml:space="preserve"> from 5G to 3G.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77777777"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5DEB7933"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will still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IMS-based eCall over NR</w:t>
      </w:r>
      <w:r w:rsidR="001A3946" w:rsidRPr="00D34095">
        <w:t>.</w:t>
      </w:r>
      <w:r w:rsidR="0039296B" w:rsidRPr="00D34095">
        <w:t xml:space="preserve"> </w:t>
      </w:r>
    </w:p>
    <w:p w14:paraId="40D9FBA1" w14:textId="77777777" w:rsidR="00D20C84" w:rsidRPr="00D34095" w:rsidRDefault="001A3946" w:rsidP="003D4344">
      <w:r w:rsidRPr="00D34095">
        <w:t>Maintenance of the existing set of 3GPP approved TTCN test cases for IMS Rel-8 to Rel-1</w:t>
      </w:r>
      <w:r w:rsidR="00CB4F60" w:rsidRPr="00D34095">
        <w:t>4</w:t>
      </w:r>
      <w:r w:rsidRPr="00D34095">
        <w:t xml:space="preserve"> also needs to continue.</w:t>
      </w:r>
    </w:p>
    <w:p w14:paraId="05971ADF" w14:textId="0A863E68"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sidRPr="00D34095">
        <w:rPr>
          <w:rFonts w:cs="Arial"/>
        </w:rPr>
        <w:t>5</w:t>
      </w:r>
      <w:r w:rsidR="00EA314A" w:rsidRPr="00D34095">
        <w:rPr>
          <w:rFonts w:cs="Arial"/>
        </w:rPr>
        <w:t xml:space="preserve"> &amp; 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EA314A" w:rsidRPr="00D34095">
        <w:rPr>
          <w:rFonts w:cs="Arial"/>
        </w:rPr>
        <w:t xml:space="preserve"> and B1C signal support in BDS</w:t>
      </w:r>
      <w:r w:rsidRPr="00D34095">
        <w:rPr>
          <w:rFonts w:cs="Arial"/>
        </w:rPr>
        <w:t xml:space="preserve">. </w:t>
      </w:r>
    </w:p>
    <w:p w14:paraId="10EE8627" w14:textId="77777777" w:rsidR="000157EA" w:rsidRPr="00D34095" w:rsidRDefault="000157EA" w:rsidP="000157EA">
      <w:r w:rsidRPr="00D34095">
        <w:t>Maintenance of the existing set of 3GPP approved TTCN test cases for Positioning Rel-8 to Rel-1</w:t>
      </w:r>
      <w:r w:rsidR="007204AD" w:rsidRPr="00D34095">
        <w:t>4</w:t>
      </w:r>
      <w:r w:rsidRPr="00D34095">
        <w:t xml:space="preserve"> also needs to continue.</w:t>
      </w:r>
    </w:p>
    <w:p w14:paraId="21A08BB8" w14:textId="441E7C59" w:rsidR="00860F47" w:rsidRPr="00D34095"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shall implement &amp; deliver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r w:rsidR="00CD75D6" w:rsidRPr="00D34095">
        <w:t>, as well as the Rel-15 enhancements</w:t>
      </w:r>
      <w:r w:rsidR="000A6674" w:rsidRPr="00D34095">
        <w:t xml:space="preserve">. </w:t>
      </w:r>
    </w:p>
    <w:p w14:paraId="299D2EEE" w14:textId="77777777" w:rsidR="001A3946" w:rsidRPr="00D34095" w:rsidRDefault="001A3946" w:rsidP="003D4344">
      <w:pPr>
        <w:rPr>
          <w:rFonts w:cs="Arial"/>
        </w:rPr>
      </w:pPr>
    </w:p>
    <w:p w14:paraId="0E1E331C" w14:textId="77777777" w:rsidR="0096203B" w:rsidRPr="00D34095" w:rsidRDefault="0096203B" w:rsidP="00955816">
      <w:pPr>
        <w:rPr>
          <w:b/>
          <w:sz w:val="24"/>
          <w:szCs w:val="24"/>
        </w:rPr>
      </w:pPr>
      <w:r w:rsidRPr="00D34095">
        <w:rPr>
          <w:b/>
          <w:sz w:val="24"/>
          <w:szCs w:val="24"/>
        </w:rPr>
        <w:lastRenderedPageBreak/>
        <w:t>2</w:t>
      </w:r>
      <w:r w:rsidR="00323307" w:rsidRPr="00D34095">
        <w:rPr>
          <w:b/>
          <w:sz w:val="24"/>
          <w:szCs w:val="24"/>
        </w:rPr>
        <w:t>.</w:t>
      </w:r>
      <w:r w:rsidR="00955816" w:rsidRPr="00D34095">
        <w:rPr>
          <w:b/>
          <w:sz w:val="24"/>
          <w:szCs w:val="24"/>
        </w:rPr>
        <w:t xml:space="preserve"> </w:t>
      </w:r>
      <w:r w:rsidRPr="00D34095">
        <w:rPr>
          <w:b/>
          <w:sz w:val="24"/>
          <w:szCs w:val="24"/>
        </w:rPr>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955816">
      <w:pPr>
        <w:rPr>
          <w:b/>
          <w:sz w:val="24"/>
          <w:szCs w:val="24"/>
        </w:rPr>
      </w:pPr>
      <w:r w:rsidRPr="00D34095">
        <w:rPr>
          <w:b/>
          <w:sz w:val="24"/>
          <w:szCs w:val="24"/>
        </w:rPr>
        <w:t>3</w:t>
      </w:r>
      <w:r w:rsidR="00955816" w:rsidRPr="00D34095">
        <w:rPr>
          <w:b/>
          <w:sz w:val="24"/>
          <w:szCs w:val="24"/>
        </w:rPr>
        <w:t xml:space="preserve">. </w:t>
      </w:r>
      <w:r w:rsidRPr="00D34095">
        <w:rPr>
          <w:b/>
          <w:sz w:val="24"/>
          <w:szCs w:val="24"/>
        </w:rPr>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0F8098E4"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53761E52"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246AB9" w:rsidRPr="00D34095">
        <w:rPr>
          <w:rFonts w:cs="Arial"/>
        </w:rPr>
        <w:t>1</w:t>
      </w:r>
    </w:p>
    <w:p w14:paraId="79B97709" w14:textId="7576122B"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246AB9" w:rsidRPr="00D34095">
        <w:rPr>
          <w:rFonts w:cs="Arial"/>
        </w:rPr>
        <w:t>1</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4DA3E86B"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r w:rsidR="00246AB9" w:rsidRPr="00D34095">
        <w:rPr>
          <w:b/>
        </w:rPr>
        <w:t>1</w:t>
      </w:r>
    </w:p>
    <w:p w14:paraId="2BED61A5" w14:textId="77777777" w:rsidR="008D74B8" w:rsidRPr="00D34095" w:rsidRDefault="008D74B8" w:rsidP="008D74B8">
      <w:pPr>
        <w:spacing w:after="0"/>
        <w:rPr>
          <w:b/>
        </w:rPr>
      </w:pPr>
    </w:p>
    <w:p w14:paraId="4CC7B9DA" w14:textId="7012A7EB"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246AB9" w:rsidRPr="00D34095">
        <w:t>1</w:t>
      </w:r>
      <w:r w:rsidR="00F76099" w:rsidRPr="00D34095">
        <w:t xml:space="preserve"> </w:t>
      </w:r>
      <w:r w:rsidRPr="00D34095">
        <w:t xml:space="preserve">will be </w:t>
      </w:r>
      <w:r w:rsidR="00AE03A3" w:rsidRPr="00D34095">
        <w:t>10</w:t>
      </w:r>
      <w:r w:rsidR="00E50D49" w:rsidRPr="00D34095">
        <w:t>3</w:t>
      </w:r>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r w:rsidR="00246AB9" w:rsidRPr="00D34095">
        <w:t>1</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20</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20</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004B1888"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246AB9" w:rsidRPr="00D34095">
        <w:rPr>
          <w:rFonts w:cs="Arial"/>
        </w:rPr>
        <w:t>1</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5BF8C384" w:rsidR="0096203B" w:rsidRPr="00D34095" w:rsidRDefault="008B5AB4" w:rsidP="008B5AB4">
      <w:pPr>
        <w:rPr>
          <w:rFonts w:cs="Arial"/>
        </w:rPr>
      </w:pPr>
      <w:r w:rsidRPr="00D34095">
        <w:rPr>
          <w:rFonts w:cs="Arial"/>
          <w:b/>
        </w:rPr>
        <w:lastRenderedPageBreak/>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71717BF0"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F5E78AA"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36805DDB"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lastRenderedPageBreak/>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59D7897" w:rsidR="004932DC" w:rsidRPr="00D34095" w:rsidRDefault="004932DC" w:rsidP="004932DC">
      <w:pPr>
        <w:spacing w:after="0"/>
      </w:pPr>
      <w:r w:rsidRPr="00D34095">
        <w:t>TS 36.579-6: Mission Critical (MC) services over LTE; Part 6: MCVideo UE Protocol conformance specification</w:t>
      </w:r>
    </w:p>
    <w:p w14:paraId="691E7DA8" w14:textId="62E568FC"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D34095" w:rsidRDefault="00211F5F" w:rsidP="00955816">
      <w:pPr>
        <w:spacing w:after="0"/>
      </w:pPr>
      <w:r w:rsidRPr="00D34095">
        <w:t xml:space="preserve">All TEIx_Test, </w:t>
      </w:r>
    </w:p>
    <w:p w14:paraId="35FD8C48" w14:textId="77777777" w:rsidR="00F61D1B" w:rsidRPr="00D34095" w:rsidRDefault="00F61D1B" w:rsidP="00955816">
      <w:pPr>
        <w:spacing w:after="0"/>
        <w:rPr>
          <w:lang w:val="fr-FR"/>
        </w:rPr>
      </w:pPr>
      <w:r w:rsidRPr="00D34095">
        <w:rPr>
          <w:lang w:val="fr-FR"/>
        </w:rPr>
        <w:t xml:space="preserve">LTE_CA_R14-UEConTest, </w:t>
      </w:r>
    </w:p>
    <w:p w14:paraId="2B7F5304" w14:textId="77777777" w:rsidR="00E11E8A" w:rsidRPr="00D34095" w:rsidRDefault="00685B61" w:rsidP="00955816">
      <w:pPr>
        <w:spacing w:after="0"/>
        <w:rPr>
          <w:lang w:val="fr-FR"/>
        </w:rPr>
      </w:pPr>
      <w:r w:rsidRPr="00D34095">
        <w:rPr>
          <w:lang w:val="fr-FR"/>
        </w:rPr>
        <w:t>MCPTT-ConTest</w:t>
      </w:r>
      <w:r w:rsidR="00E11E8A" w:rsidRPr="00D34095">
        <w:rPr>
          <w:lang w:val="fr-FR"/>
        </w:rPr>
        <w:t xml:space="preserve">, </w:t>
      </w:r>
    </w:p>
    <w:p w14:paraId="4EA07820" w14:textId="77777777" w:rsidR="00E11E8A" w:rsidRPr="00D34095" w:rsidRDefault="00E11E8A" w:rsidP="00955816">
      <w:pPr>
        <w:spacing w:after="0"/>
        <w:rPr>
          <w:lang w:val="fr-FR"/>
        </w:rPr>
      </w:pPr>
      <w:r w:rsidRPr="00D34095">
        <w:rPr>
          <w:lang w:val="fr-FR"/>
        </w:rPr>
        <w:t>LTE_feMTC</w:t>
      </w:r>
      <w:r w:rsidR="00807B86" w:rsidRPr="00D34095">
        <w:rPr>
          <w:lang w:val="fr-FR"/>
        </w:rPr>
        <w:t>-UEConTest</w:t>
      </w:r>
      <w:r w:rsidRPr="00D34095">
        <w:rPr>
          <w:lang w:val="fr-FR"/>
        </w:rPr>
        <w:t xml:space="preserve">, </w:t>
      </w:r>
    </w:p>
    <w:p w14:paraId="27BCFAAE" w14:textId="77777777" w:rsidR="00C95C21" w:rsidRPr="00D34095" w:rsidRDefault="00C95C21" w:rsidP="00955816">
      <w:pPr>
        <w:spacing w:after="0"/>
        <w:rPr>
          <w:lang w:val="fr-FR"/>
        </w:rPr>
      </w:pPr>
      <w:r w:rsidRPr="00D34095">
        <w:rPr>
          <w:lang w:val="fr-FR"/>
        </w:rPr>
        <w:t xml:space="preserve">LTE_CA_R15-UEConTest, </w:t>
      </w:r>
    </w:p>
    <w:p w14:paraId="17E9B28A" w14:textId="0EE9DE02" w:rsidR="00886600" w:rsidRPr="00D34095" w:rsidRDefault="00C95C21" w:rsidP="00955816">
      <w:pPr>
        <w:spacing w:after="0"/>
        <w:rPr>
          <w:lang w:val="fr-FR"/>
        </w:rPr>
      </w:pPr>
      <w:r w:rsidRPr="00D34095">
        <w:rPr>
          <w:lang w:val="fr-FR"/>
        </w:rPr>
        <w:t>NB_IOTenh2</w:t>
      </w:r>
      <w:r w:rsidR="00275BEE" w:rsidRPr="00D34095">
        <w:rPr>
          <w:lang w:val="fr-FR"/>
        </w:rPr>
        <w:t>-UEConTest</w:t>
      </w:r>
      <w:r w:rsidR="00886600" w:rsidRPr="00D34095">
        <w:rPr>
          <w:lang w:val="fr-FR"/>
        </w:rPr>
        <w:t xml:space="preserve">, </w:t>
      </w:r>
    </w:p>
    <w:p w14:paraId="7B731CFD" w14:textId="77777777" w:rsidR="00F465BD" w:rsidRPr="00D34095" w:rsidRDefault="00886600" w:rsidP="00955816">
      <w:pPr>
        <w:spacing w:after="0"/>
        <w:rPr>
          <w:lang w:val="fr-FR"/>
        </w:rPr>
      </w:pPr>
      <w:r w:rsidRPr="00D34095">
        <w:rPr>
          <w:lang w:val="fr-FR"/>
        </w:rPr>
        <w:t>5GS_NR_LTE-UEConTest</w:t>
      </w:r>
      <w:r w:rsidR="00F465BD" w:rsidRPr="00D34095">
        <w:rPr>
          <w:lang w:val="fr-FR"/>
        </w:rPr>
        <w:t xml:space="preserve">, </w:t>
      </w:r>
    </w:p>
    <w:p w14:paraId="72BC8E71" w14:textId="5CCA2223" w:rsidR="00D92BF3" w:rsidRPr="00D34095" w:rsidRDefault="00D92BF3" w:rsidP="00955816">
      <w:pPr>
        <w:spacing w:after="0"/>
        <w:rPr>
          <w:szCs w:val="24"/>
          <w:lang w:val="fr-FR" w:eastAsia="en-GB"/>
        </w:rPr>
      </w:pPr>
      <w:r w:rsidRPr="00D34095">
        <w:rPr>
          <w:szCs w:val="24"/>
          <w:lang w:val="fr-FR" w:eastAsia="en-GB"/>
        </w:rPr>
        <w:t xml:space="preserve">5GS_Ph1-CT_n3GPPa-UEConTest, </w:t>
      </w:r>
    </w:p>
    <w:p w14:paraId="54216F8F" w14:textId="77777777" w:rsidR="00D92BF3" w:rsidRPr="00D34095" w:rsidRDefault="00D92BF3" w:rsidP="00955816">
      <w:pPr>
        <w:spacing w:after="0"/>
        <w:rPr>
          <w:szCs w:val="24"/>
          <w:lang w:val="fr-FR" w:eastAsia="en-GB"/>
        </w:rPr>
      </w:pPr>
      <w:r w:rsidRPr="00D34095">
        <w:rPr>
          <w:szCs w:val="24"/>
          <w:lang w:val="fr-FR" w:eastAsia="en-GB"/>
        </w:rPr>
        <w:t xml:space="preserve">LTE_MDT_BT_WLAN-UEConTest, </w:t>
      </w:r>
    </w:p>
    <w:p w14:paraId="1EB4A285" w14:textId="77777777" w:rsidR="00D92BF3" w:rsidRPr="00D34095" w:rsidRDefault="00D92BF3" w:rsidP="00955816">
      <w:pPr>
        <w:spacing w:after="0"/>
        <w:rPr>
          <w:szCs w:val="24"/>
          <w:lang w:val="fr-FR" w:eastAsia="en-GB"/>
        </w:rPr>
      </w:pPr>
      <w:r w:rsidRPr="00D34095">
        <w:rPr>
          <w:szCs w:val="24"/>
          <w:lang w:val="fr-FR" w:eastAsia="en-GB"/>
        </w:rPr>
        <w:t xml:space="preserve">LTE_sTTIandPT-UEConTest, </w:t>
      </w:r>
    </w:p>
    <w:p w14:paraId="5A38AEEF" w14:textId="77777777" w:rsidR="00993BBE" w:rsidRPr="00D34095" w:rsidRDefault="00D92BF3" w:rsidP="00955816">
      <w:pPr>
        <w:spacing w:after="0"/>
        <w:rPr>
          <w:szCs w:val="24"/>
          <w:lang w:eastAsia="en-GB"/>
        </w:rPr>
      </w:pPr>
      <w:r w:rsidRPr="00D34095">
        <w:rPr>
          <w:szCs w:val="24"/>
          <w:lang w:eastAsia="en-GB"/>
        </w:rPr>
        <w:t>LTE_CA_R16-UEConTest</w:t>
      </w:r>
      <w:r w:rsidR="00993BBE" w:rsidRPr="00D34095">
        <w:rPr>
          <w:szCs w:val="24"/>
          <w:lang w:eastAsia="en-GB"/>
        </w:rPr>
        <w:t xml:space="preserve">, </w:t>
      </w:r>
    </w:p>
    <w:p w14:paraId="40FF3128" w14:textId="77777777" w:rsidR="00993BBE" w:rsidRPr="00D34095" w:rsidRDefault="00993BBE" w:rsidP="00955816">
      <w:pPr>
        <w:spacing w:after="0"/>
        <w:rPr>
          <w:szCs w:val="24"/>
          <w:lang w:eastAsia="en-GB"/>
        </w:rPr>
      </w:pPr>
      <w:r w:rsidRPr="00D34095">
        <w:rPr>
          <w:szCs w:val="24"/>
          <w:lang w:eastAsia="en-GB"/>
        </w:rPr>
        <w:lastRenderedPageBreak/>
        <w:t xml:space="preserve">MCImp-UEConTest, </w:t>
      </w:r>
    </w:p>
    <w:p w14:paraId="566C40E4" w14:textId="77777777" w:rsidR="002262C9" w:rsidRPr="00D34095" w:rsidRDefault="002262C9" w:rsidP="00955816">
      <w:pPr>
        <w:spacing w:after="0"/>
        <w:rPr>
          <w:szCs w:val="24"/>
          <w:lang w:eastAsia="en-GB"/>
        </w:rPr>
      </w:pPr>
      <w:r w:rsidRPr="00D34095">
        <w:rPr>
          <w:szCs w:val="24"/>
          <w:lang w:eastAsia="en-GB"/>
        </w:rPr>
        <w:t xml:space="preserve">NR_CADC_NR_LTE_DC_R16-UEConTest, </w:t>
      </w:r>
    </w:p>
    <w:p w14:paraId="578CD0B9" w14:textId="77777777" w:rsidR="002262C9" w:rsidRPr="00D34095" w:rsidRDefault="002262C9" w:rsidP="00955816">
      <w:pPr>
        <w:spacing w:after="0"/>
        <w:rPr>
          <w:szCs w:val="24"/>
          <w:lang w:eastAsia="en-GB"/>
        </w:rPr>
      </w:pPr>
      <w:r w:rsidRPr="00D34095">
        <w:rPr>
          <w:szCs w:val="24"/>
          <w:lang w:eastAsia="en-GB"/>
        </w:rPr>
        <w:t xml:space="preserve">NR_bands_BW_R16-UEConTest, </w:t>
      </w:r>
    </w:p>
    <w:p w14:paraId="1504A62A" w14:textId="5170D337" w:rsidR="002262C9" w:rsidRPr="00D34095" w:rsidRDefault="002262C9" w:rsidP="00955816">
      <w:pPr>
        <w:spacing w:after="0"/>
        <w:rPr>
          <w:szCs w:val="24"/>
          <w:lang w:eastAsia="en-GB"/>
        </w:rPr>
      </w:pPr>
      <w:r w:rsidRPr="00D34095">
        <w:rPr>
          <w:szCs w:val="24"/>
          <w:lang w:eastAsia="en-GB"/>
        </w:rPr>
        <w:t>LTE_eMTC4</w:t>
      </w:r>
      <w:r w:rsidR="00275BEE" w:rsidRPr="00D34095">
        <w:rPr>
          <w:szCs w:val="24"/>
          <w:lang w:eastAsia="en-GB"/>
        </w:rPr>
        <w:t>-UEConTest</w:t>
      </w:r>
      <w:r w:rsidRPr="00D34095">
        <w:rPr>
          <w:szCs w:val="24"/>
          <w:lang w:eastAsia="en-GB"/>
        </w:rPr>
        <w:t xml:space="preserve">, </w:t>
      </w:r>
    </w:p>
    <w:p w14:paraId="6D331772" w14:textId="28225E7C" w:rsidR="002262C9" w:rsidRPr="00D34095" w:rsidRDefault="002262C9" w:rsidP="00955816">
      <w:pPr>
        <w:spacing w:after="0"/>
        <w:rPr>
          <w:szCs w:val="24"/>
          <w:lang w:eastAsia="en-GB"/>
        </w:rPr>
      </w:pPr>
      <w:r w:rsidRPr="00D34095">
        <w:rPr>
          <w:szCs w:val="24"/>
          <w:lang w:eastAsia="en-GB"/>
        </w:rPr>
        <w:t>LTE_feMob</w:t>
      </w:r>
      <w:r w:rsidR="00675BAC" w:rsidRPr="00D34095">
        <w:rPr>
          <w:szCs w:val="24"/>
          <w:lang w:eastAsia="en-GB"/>
        </w:rPr>
        <w:t>-UEConTest</w:t>
      </w:r>
      <w:r w:rsidRPr="00D34095">
        <w:rPr>
          <w:szCs w:val="24"/>
          <w:lang w:eastAsia="en-GB"/>
        </w:rPr>
        <w:t xml:space="preserve">, </w:t>
      </w:r>
    </w:p>
    <w:p w14:paraId="4CBE1E4A" w14:textId="324C3D9B" w:rsidR="002262C9" w:rsidRPr="00D34095" w:rsidRDefault="002262C9" w:rsidP="00955816">
      <w:pPr>
        <w:spacing w:after="0"/>
        <w:rPr>
          <w:szCs w:val="24"/>
          <w:lang w:eastAsia="en-GB"/>
        </w:rPr>
      </w:pPr>
      <w:r w:rsidRPr="00D34095">
        <w:rPr>
          <w:szCs w:val="24"/>
          <w:lang w:eastAsia="en-GB"/>
        </w:rPr>
        <w:t>NR_IIOT</w:t>
      </w:r>
      <w:r w:rsidR="00675BAC" w:rsidRPr="00D34095">
        <w:rPr>
          <w:szCs w:val="24"/>
          <w:lang w:val="en-US" w:eastAsia="en-GB"/>
        </w:rPr>
        <w:t>-UEConTest</w:t>
      </w:r>
      <w:r w:rsidRPr="00D34095">
        <w:rPr>
          <w:szCs w:val="24"/>
          <w:lang w:eastAsia="en-GB"/>
        </w:rPr>
        <w:t xml:space="preserve">, </w:t>
      </w:r>
    </w:p>
    <w:p w14:paraId="03A97EB7" w14:textId="0B70513B" w:rsidR="002262C9" w:rsidRPr="00D34095" w:rsidRDefault="002262C9" w:rsidP="00955816">
      <w:pPr>
        <w:spacing w:after="0"/>
        <w:rPr>
          <w:szCs w:val="24"/>
          <w:lang w:eastAsia="en-GB"/>
        </w:rPr>
      </w:pPr>
      <w:r w:rsidRPr="00D34095">
        <w:rPr>
          <w:szCs w:val="24"/>
          <w:lang w:eastAsia="en-GB"/>
        </w:rPr>
        <w:t>5G_V2X_NRSL</w:t>
      </w:r>
      <w:r w:rsidR="00675BAC" w:rsidRPr="00D34095">
        <w:rPr>
          <w:szCs w:val="24"/>
          <w:lang w:eastAsia="en-GB"/>
        </w:rPr>
        <w:t>_eV2XARC-UEConTest</w:t>
      </w:r>
      <w:r w:rsidRPr="00D34095">
        <w:rPr>
          <w:szCs w:val="24"/>
          <w:lang w:eastAsia="en-GB"/>
        </w:rPr>
        <w:t xml:space="preserve">, </w:t>
      </w:r>
    </w:p>
    <w:p w14:paraId="5F18742D" w14:textId="7342B321" w:rsidR="002262C9" w:rsidRPr="00D34095" w:rsidRDefault="002262C9" w:rsidP="00955816">
      <w:pPr>
        <w:spacing w:after="0"/>
        <w:rPr>
          <w:szCs w:val="24"/>
          <w:lang w:eastAsia="en-GB"/>
        </w:rPr>
      </w:pPr>
      <w:r w:rsidRPr="00D34095">
        <w:rPr>
          <w:szCs w:val="24"/>
          <w:lang w:eastAsia="en-GB"/>
        </w:rPr>
        <w:t>NG_RAN_PRN</w:t>
      </w:r>
      <w:r w:rsidR="00675BAC" w:rsidRPr="00D34095">
        <w:rPr>
          <w:szCs w:val="24"/>
          <w:lang w:eastAsia="en-GB"/>
        </w:rPr>
        <w:t>_Vertical_LAN-UEConTest</w:t>
      </w:r>
      <w:r w:rsidRPr="00D34095">
        <w:rPr>
          <w:szCs w:val="24"/>
          <w:lang w:eastAsia="en-GB"/>
        </w:rPr>
        <w:t xml:space="preserve">, </w:t>
      </w:r>
    </w:p>
    <w:p w14:paraId="1786AC86" w14:textId="65867D6D" w:rsidR="002262C9" w:rsidRPr="00D34095" w:rsidRDefault="002262C9" w:rsidP="00955816">
      <w:pPr>
        <w:spacing w:after="0"/>
        <w:rPr>
          <w:szCs w:val="24"/>
          <w:lang w:eastAsia="en-GB"/>
        </w:rPr>
      </w:pPr>
      <w:r w:rsidRPr="00D34095">
        <w:rPr>
          <w:szCs w:val="24"/>
          <w:lang w:eastAsia="en-GB"/>
        </w:rPr>
        <w:t>NR_UE_pow_sav</w:t>
      </w:r>
      <w:r w:rsidR="00675BAC" w:rsidRPr="00D34095">
        <w:rPr>
          <w:szCs w:val="24"/>
          <w:lang w:val="en-US" w:eastAsia="en-GB"/>
        </w:rPr>
        <w:t>-UEConTest</w:t>
      </w:r>
      <w:r w:rsidRPr="00D34095">
        <w:rPr>
          <w:szCs w:val="24"/>
          <w:lang w:eastAsia="en-GB"/>
        </w:rPr>
        <w:t xml:space="preserve">, </w:t>
      </w:r>
    </w:p>
    <w:p w14:paraId="488125A3" w14:textId="3BD8293C" w:rsidR="002262C9" w:rsidRPr="00D34095" w:rsidRDefault="002262C9" w:rsidP="00955816">
      <w:pPr>
        <w:spacing w:after="0"/>
        <w:rPr>
          <w:szCs w:val="24"/>
          <w:lang w:eastAsia="en-GB"/>
        </w:rPr>
      </w:pPr>
      <w:r w:rsidRPr="00D34095">
        <w:rPr>
          <w:szCs w:val="24"/>
          <w:lang w:eastAsia="en-GB"/>
        </w:rPr>
        <w:t>NR_Mob_enh</w:t>
      </w:r>
      <w:r w:rsidR="00675BAC" w:rsidRPr="00D34095">
        <w:rPr>
          <w:szCs w:val="24"/>
          <w:lang w:eastAsia="en-GB"/>
        </w:rPr>
        <w:t>-UEConTest</w:t>
      </w:r>
      <w:r w:rsidRPr="00D34095">
        <w:rPr>
          <w:szCs w:val="24"/>
          <w:lang w:eastAsia="en-GB"/>
        </w:rPr>
        <w:t xml:space="preserve">, </w:t>
      </w:r>
    </w:p>
    <w:p w14:paraId="43CDD43C" w14:textId="3149D5CF" w:rsidR="002262C9" w:rsidRPr="00D34095" w:rsidRDefault="002262C9" w:rsidP="00955816">
      <w:pPr>
        <w:spacing w:after="0"/>
        <w:rPr>
          <w:szCs w:val="24"/>
          <w:lang w:eastAsia="en-GB"/>
        </w:rPr>
      </w:pPr>
      <w:r w:rsidRPr="00D34095">
        <w:rPr>
          <w:szCs w:val="24"/>
          <w:lang w:eastAsia="en-GB"/>
        </w:rPr>
        <w:t>NR_eMIMO</w:t>
      </w:r>
      <w:r w:rsidR="00675BAC" w:rsidRPr="00D34095">
        <w:rPr>
          <w:szCs w:val="24"/>
          <w:lang w:eastAsia="en-GB"/>
        </w:rPr>
        <w:t>-UEConTest</w:t>
      </w:r>
      <w:r w:rsidRPr="00D34095">
        <w:rPr>
          <w:szCs w:val="24"/>
          <w:lang w:eastAsia="en-GB"/>
        </w:rPr>
        <w:t xml:space="preserve">, </w:t>
      </w:r>
    </w:p>
    <w:p w14:paraId="2EBBA692" w14:textId="0AEB8C52" w:rsidR="00976B80" w:rsidRPr="00D34095" w:rsidRDefault="002262C9" w:rsidP="00955816">
      <w:pPr>
        <w:spacing w:after="0"/>
        <w:rPr>
          <w:szCs w:val="24"/>
          <w:lang w:eastAsia="en-GB"/>
        </w:rPr>
      </w:pPr>
      <w:r w:rsidRPr="00D34095">
        <w:rPr>
          <w:szCs w:val="24"/>
          <w:lang w:eastAsia="en-GB"/>
        </w:rPr>
        <w:t>NR_SON_MDT</w:t>
      </w:r>
      <w:r w:rsidR="00675BAC" w:rsidRPr="00D34095">
        <w:rPr>
          <w:szCs w:val="24"/>
          <w:lang w:eastAsia="en-GB"/>
        </w:rPr>
        <w:t>-UEConTest</w:t>
      </w:r>
      <w:r w:rsidR="00976B80" w:rsidRPr="00D34095">
        <w:rPr>
          <w:szCs w:val="24"/>
          <w:lang w:eastAsia="en-GB"/>
        </w:rPr>
        <w:t xml:space="preserve">, </w:t>
      </w:r>
    </w:p>
    <w:p w14:paraId="11346DBF" w14:textId="77777777" w:rsidR="00675BAC" w:rsidRPr="00D34095" w:rsidRDefault="00976B80" w:rsidP="00955816">
      <w:pPr>
        <w:spacing w:after="0"/>
        <w:rPr>
          <w:szCs w:val="24"/>
          <w:lang w:eastAsia="en-GB"/>
        </w:rPr>
      </w:pPr>
      <w:r w:rsidRPr="00D34095">
        <w:rPr>
          <w:szCs w:val="24"/>
          <w:lang w:eastAsia="en-GB"/>
        </w:rPr>
        <w:t>B1C_BDS-UEConTest</w:t>
      </w:r>
      <w:r w:rsidR="00675BAC" w:rsidRPr="00D34095">
        <w:rPr>
          <w:szCs w:val="24"/>
          <w:lang w:eastAsia="en-GB"/>
        </w:rPr>
        <w:t xml:space="preserve">, </w:t>
      </w:r>
    </w:p>
    <w:p w14:paraId="138BC512" w14:textId="77777777" w:rsidR="00675BAC" w:rsidRPr="00D34095" w:rsidRDefault="00675BAC" w:rsidP="00955816">
      <w:pPr>
        <w:spacing w:after="0"/>
        <w:rPr>
          <w:szCs w:val="24"/>
          <w:lang w:eastAsia="en-GB"/>
        </w:rPr>
      </w:pPr>
      <w:r w:rsidRPr="00D34095">
        <w:rPr>
          <w:szCs w:val="24"/>
          <w:lang w:eastAsia="en-GB"/>
        </w:rPr>
        <w:t xml:space="preserve">RACS-UEConTest, </w:t>
      </w:r>
    </w:p>
    <w:p w14:paraId="56FB3EE5" w14:textId="77777777" w:rsidR="00675BAC" w:rsidRPr="00D34095" w:rsidRDefault="00675BAC" w:rsidP="00955816">
      <w:pPr>
        <w:spacing w:after="0"/>
        <w:rPr>
          <w:szCs w:val="24"/>
          <w:lang w:eastAsia="en-GB"/>
        </w:rPr>
      </w:pPr>
      <w:r w:rsidRPr="00D34095">
        <w:rPr>
          <w:szCs w:val="24"/>
          <w:lang w:eastAsia="en-GB"/>
        </w:rPr>
        <w:t xml:space="preserve">NR_RF_FR1-UEConTest, </w:t>
      </w:r>
    </w:p>
    <w:p w14:paraId="33FD2674" w14:textId="77777777" w:rsidR="00675BAC" w:rsidRPr="00D34095" w:rsidRDefault="00675BAC" w:rsidP="00955816">
      <w:pPr>
        <w:spacing w:after="0"/>
        <w:rPr>
          <w:szCs w:val="24"/>
          <w:lang w:eastAsia="en-GB"/>
        </w:rPr>
      </w:pPr>
      <w:r w:rsidRPr="00D34095">
        <w:rPr>
          <w:szCs w:val="24"/>
          <w:lang w:eastAsia="en-GB"/>
        </w:rPr>
        <w:t xml:space="preserve">MCenh-UEConTest, </w:t>
      </w:r>
    </w:p>
    <w:p w14:paraId="403E24E3" w14:textId="77777777" w:rsidR="00675BAC" w:rsidRPr="00D34095" w:rsidRDefault="00675BAC" w:rsidP="00955816">
      <w:pPr>
        <w:spacing w:after="0"/>
        <w:rPr>
          <w:szCs w:val="24"/>
          <w:lang w:eastAsia="en-GB"/>
        </w:rPr>
      </w:pPr>
      <w:r w:rsidRPr="00D34095">
        <w:rPr>
          <w:szCs w:val="24"/>
          <w:lang w:eastAsia="en-GB"/>
        </w:rPr>
        <w:t xml:space="preserve">LTE410_Europe_PPDR-UEConTest, </w:t>
      </w:r>
    </w:p>
    <w:p w14:paraId="1AF29BC8" w14:textId="77777777" w:rsidR="00675BAC" w:rsidRPr="00D34095" w:rsidRDefault="00675BAC" w:rsidP="00955816">
      <w:pPr>
        <w:spacing w:after="0"/>
        <w:rPr>
          <w:szCs w:val="24"/>
          <w:lang w:eastAsia="en-GB"/>
        </w:rPr>
      </w:pPr>
      <w:r w:rsidRPr="00D34095">
        <w:rPr>
          <w:szCs w:val="24"/>
          <w:lang w:eastAsia="en-GB"/>
        </w:rPr>
        <w:t xml:space="preserve">LTE_bands_R16_M1_NB1-UEConTest, </w:t>
      </w:r>
    </w:p>
    <w:p w14:paraId="0D6D4187" w14:textId="77777777" w:rsidR="00675BAC" w:rsidRPr="00D34095" w:rsidRDefault="00675BAC" w:rsidP="00955816">
      <w:pPr>
        <w:spacing w:after="0"/>
        <w:rPr>
          <w:szCs w:val="24"/>
          <w:lang w:eastAsia="en-GB"/>
        </w:rPr>
      </w:pPr>
      <w:r w:rsidRPr="00D34095">
        <w:rPr>
          <w:szCs w:val="24"/>
          <w:lang w:eastAsia="en-GB"/>
        </w:rPr>
        <w:t xml:space="preserve">LTE_bands_R16_M2_NB2-UEConTest, </w:t>
      </w:r>
    </w:p>
    <w:p w14:paraId="16900CE3" w14:textId="77777777" w:rsidR="00675BAC" w:rsidRPr="00D34095" w:rsidRDefault="00675BAC" w:rsidP="00955816">
      <w:pPr>
        <w:spacing w:after="0"/>
        <w:rPr>
          <w:szCs w:val="24"/>
          <w:lang w:eastAsia="en-GB"/>
        </w:rPr>
      </w:pPr>
      <w:r w:rsidRPr="00D34095">
        <w:rPr>
          <w:szCs w:val="24"/>
          <w:lang w:eastAsia="en-GB"/>
        </w:rPr>
        <w:t xml:space="preserve">5G_SRVCC_NR_to_UMTS-UEConTest, </w:t>
      </w:r>
    </w:p>
    <w:p w14:paraId="0ED05E9A" w14:textId="77777777" w:rsidR="00675BAC" w:rsidRPr="00D34095" w:rsidRDefault="00675BAC" w:rsidP="00955816">
      <w:pPr>
        <w:spacing w:after="0"/>
        <w:rPr>
          <w:szCs w:val="24"/>
          <w:lang w:eastAsia="en-GB"/>
        </w:rPr>
      </w:pPr>
      <w:r w:rsidRPr="00D34095">
        <w:rPr>
          <w:szCs w:val="24"/>
          <w:lang w:eastAsia="en-GB"/>
        </w:rPr>
        <w:t xml:space="preserve">NR_L1enh_URLLC-UEConTest, </w:t>
      </w:r>
    </w:p>
    <w:p w14:paraId="5149DBBD" w14:textId="77777777" w:rsidR="00811C37" w:rsidRPr="00D34095" w:rsidRDefault="00811C37" w:rsidP="00955816">
      <w:pPr>
        <w:spacing w:after="0"/>
        <w:rPr>
          <w:szCs w:val="24"/>
          <w:lang w:eastAsia="en-GB"/>
        </w:rPr>
      </w:pPr>
      <w:r w:rsidRPr="00D34095">
        <w:rPr>
          <w:szCs w:val="24"/>
          <w:lang w:eastAsia="en-GB"/>
        </w:rPr>
        <w:t xml:space="preserve">NR_pos-UEConTest, </w:t>
      </w:r>
    </w:p>
    <w:p w14:paraId="0E10AE9F" w14:textId="77777777" w:rsidR="00811C37" w:rsidRPr="00D34095" w:rsidRDefault="00811C37" w:rsidP="00955816">
      <w:pPr>
        <w:spacing w:after="0"/>
        <w:rPr>
          <w:szCs w:val="24"/>
          <w:lang w:eastAsia="en-GB"/>
        </w:rPr>
      </w:pPr>
      <w:r w:rsidRPr="00D34095">
        <w:rPr>
          <w:szCs w:val="24"/>
          <w:lang w:eastAsia="en-GB"/>
        </w:rPr>
        <w:t xml:space="preserve">NR_lic_bands_BW_R17-UEConTest, </w:t>
      </w:r>
    </w:p>
    <w:p w14:paraId="12CB7AE5" w14:textId="416DE36C" w:rsidR="0096203B" w:rsidRPr="00D34095" w:rsidRDefault="00811C37" w:rsidP="00955816">
      <w:pPr>
        <w:spacing w:after="0"/>
        <w:rPr>
          <w:szCs w:val="24"/>
          <w:lang w:eastAsia="en-GB"/>
        </w:rPr>
      </w:pPr>
      <w:r w:rsidRPr="00D34095">
        <w:rPr>
          <w:szCs w:val="24"/>
          <w:lang w:eastAsia="en-GB"/>
        </w:rPr>
        <w:t>NR_CADC_NR_LTE_DC_R17-UEConTest</w:t>
      </w:r>
      <w:r w:rsidR="00D92BF3" w:rsidRPr="00D34095">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3986D" w14:textId="77777777" w:rsidR="00535AB7" w:rsidRDefault="00535AB7">
      <w:r>
        <w:separator/>
      </w:r>
    </w:p>
    <w:p w14:paraId="579B4C76" w14:textId="77777777" w:rsidR="00535AB7" w:rsidRDefault="00535AB7"/>
    <w:p w14:paraId="7BD133EA" w14:textId="77777777" w:rsidR="00535AB7" w:rsidRDefault="00535AB7"/>
  </w:endnote>
  <w:endnote w:type="continuationSeparator" w:id="0">
    <w:p w14:paraId="5304F7DE" w14:textId="77777777" w:rsidR="00535AB7" w:rsidRDefault="00535AB7">
      <w:r>
        <w:continuationSeparator/>
      </w:r>
    </w:p>
    <w:p w14:paraId="00A5D42C" w14:textId="77777777" w:rsidR="00535AB7" w:rsidRDefault="00535AB7"/>
    <w:p w14:paraId="74C94B43" w14:textId="77777777" w:rsidR="00535AB7" w:rsidRDefault="00535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53154" w14:textId="77777777" w:rsidR="00535AB7" w:rsidRDefault="00535AB7">
      <w:r>
        <w:separator/>
      </w:r>
    </w:p>
    <w:p w14:paraId="2FE264C5" w14:textId="77777777" w:rsidR="00535AB7" w:rsidRDefault="00535AB7"/>
    <w:p w14:paraId="1B4099B5" w14:textId="77777777" w:rsidR="00535AB7" w:rsidRDefault="00535AB7"/>
  </w:footnote>
  <w:footnote w:type="continuationSeparator" w:id="0">
    <w:p w14:paraId="22555109" w14:textId="77777777" w:rsidR="00535AB7" w:rsidRDefault="00535AB7">
      <w:r>
        <w:continuationSeparator/>
      </w:r>
    </w:p>
    <w:p w14:paraId="3E128715" w14:textId="77777777" w:rsidR="00535AB7" w:rsidRDefault="00535AB7"/>
    <w:p w14:paraId="67D50F09" w14:textId="77777777" w:rsidR="00535AB7" w:rsidRDefault="00535A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535AB7">
      <w:fldChar w:fldCharType="begin"/>
    </w:r>
    <w:r w:rsidR="00535AB7">
      <w:instrText xml:space="preserve"> NUMPAGES   \* MERGEFORMAT </w:instrText>
    </w:r>
    <w:r w:rsidR="00535AB7">
      <w:fldChar w:fldCharType="separate"/>
    </w:r>
    <w:r w:rsidR="008D74B8">
      <w:rPr>
        <w:noProof/>
      </w:rPr>
      <w:t>6</w:t>
    </w:r>
    <w:r w:rsidR="00535AB7">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35AB7"/>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314B"/>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196</TotalTime>
  <Pages>6</Pages>
  <Words>2673</Words>
  <Characters>15238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cp:revision>
  <cp:lastPrinted>2011-11-09T15:24:00Z</cp:lastPrinted>
  <dcterms:created xsi:type="dcterms:W3CDTF">2020-10-14T09:10:00Z</dcterms:created>
  <dcterms:modified xsi:type="dcterms:W3CDTF">2020-11-19T17:07:00Z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