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19483D2F" w:rsidR="006C3232" w:rsidRPr="006C3232" w:rsidRDefault="00A92E24" w:rsidP="006C3232">
      <w:pPr>
        <w:pStyle w:val="CRCoverPage"/>
        <w:tabs>
          <w:tab w:val="right" w:pos="9639"/>
        </w:tabs>
        <w:spacing w:after="0"/>
        <w:rPr>
          <w:b/>
          <w:i/>
          <w:noProof/>
          <w:sz w:val="32"/>
        </w:rPr>
      </w:pPr>
      <w:bookmarkStart w:id="0" w:name="_GoBack"/>
      <w:bookmarkEnd w:id="0"/>
      <w:r w:rsidRPr="00A92E24">
        <w:rPr>
          <w:b/>
          <w:noProof/>
          <w:sz w:val="28"/>
          <w:szCs w:val="28"/>
        </w:rPr>
        <w:t>3GPP TSG-</w:t>
      </w:r>
      <w:r w:rsidRPr="00A92E24">
        <w:rPr>
          <w:b/>
          <w:noProof/>
          <w:sz w:val="28"/>
          <w:szCs w:val="28"/>
        </w:rPr>
        <w:fldChar w:fldCharType="begin"/>
      </w:r>
      <w:r w:rsidRPr="00A92E24">
        <w:rPr>
          <w:b/>
          <w:noProof/>
          <w:sz w:val="28"/>
          <w:szCs w:val="28"/>
        </w:rPr>
        <w:instrText xml:space="preserve"> DOCPROPERTY  TSG/WGRef  \* MERGEFORMAT </w:instrText>
      </w:r>
      <w:r w:rsidRPr="00A92E24">
        <w:rPr>
          <w:b/>
          <w:noProof/>
          <w:sz w:val="28"/>
          <w:szCs w:val="28"/>
        </w:rPr>
        <w:fldChar w:fldCharType="separate"/>
      </w:r>
      <w:r w:rsidRPr="00A92E24">
        <w:rPr>
          <w:b/>
          <w:noProof/>
          <w:sz w:val="28"/>
          <w:szCs w:val="28"/>
        </w:rPr>
        <w:t>RAN5</w:t>
      </w:r>
      <w:r w:rsidRPr="00A92E24">
        <w:rPr>
          <w:b/>
          <w:noProof/>
          <w:sz w:val="28"/>
          <w:szCs w:val="28"/>
        </w:rPr>
        <w:fldChar w:fldCharType="end"/>
      </w:r>
      <w:r w:rsidRPr="00A92E24">
        <w:rPr>
          <w:b/>
          <w:noProof/>
          <w:sz w:val="28"/>
          <w:szCs w:val="28"/>
        </w:rPr>
        <w:t xml:space="preserve"> Meeting #8</w:t>
      </w:r>
      <w:r>
        <w:rPr>
          <w:b/>
          <w:noProof/>
          <w:sz w:val="28"/>
          <w:szCs w:val="28"/>
        </w:rPr>
        <w:t>9</w:t>
      </w:r>
      <w:r w:rsidRPr="00A92E24">
        <w:rPr>
          <w:b/>
          <w:noProof/>
          <w:sz w:val="28"/>
          <w:szCs w:val="28"/>
        </w:rPr>
        <w:t>-</w:t>
      </w:r>
      <w:r w:rsidRPr="00A92E24">
        <w:rPr>
          <w:b/>
          <w:noProof/>
          <w:sz w:val="28"/>
          <w:szCs w:val="28"/>
          <w:lang w:eastAsia="zh-CN"/>
        </w:rPr>
        <w:t>e</w:t>
      </w:r>
      <w:r w:rsidR="006C3232" w:rsidRPr="00A92E24">
        <w:rPr>
          <w:b/>
          <w:i/>
          <w:noProof/>
          <w:sz w:val="28"/>
          <w:szCs w:val="28"/>
        </w:rPr>
        <w:t xml:space="preserve">                         </w:t>
      </w:r>
      <w:r w:rsidR="009F6074" w:rsidRPr="00A92E24">
        <w:rPr>
          <w:b/>
          <w:i/>
          <w:noProof/>
          <w:sz w:val="28"/>
          <w:szCs w:val="28"/>
        </w:rPr>
        <w:t xml:space="preserve">    </w:t>
      </w:r>
      <w:r w:rsidR="00A2456F" w:rsidRPr="00A92E24">
        <w:rPr>
          <w:b/>
          <w:i/>
          <w:noProof/>
          <w:sz w:val="28"/>
          <w:szCs w:val="28"/>
        </w:rPr>
        <w:t xml:space="preserve">        </w:t>
      </w:r>
      <w:r w:rsidR="009F6074" w:rsidRPr="00A92E24">
        <w:rPr>
          <w:b/>
          <w:i/>
          <w:noProof/>
          <w:sz w:val="28"/>
          <w:szCs w:val="28"/>
        </w:rPr>
        <w:t xml:space="preserve">    </w:t>
      </w:r>
      <w:r w:rsidR="006C3232" w:rsidRPr="00DE05AE">
        <w:rPr>
          <w:b/>
          <w:i/>
          <w:noProof/>
          <w:sz w:val="32"/>
        </w:rPr>
        <w:t>R</w:t>
      </w:r>
      <w:r w:rsidR="00D3768E" w:rsidRPr="00DE05AE">
        <w:rPr>
          <w:b/>
          <w:i/>
          <w:noProof/>
          <w:sz w:val="32"/>
        </w:rPr>
        <w:t>5</w:t>
      </w:r>
      <w:r w:rsidR="006C3232" w:rsidRPr="00DE05AE">
        <w:rPr>
          <w:b/>
          <w:i/>
          <w:noProof/>
          <w:sz w:val="32"/>
        </w:rPr>
        <w:t>-</w:t>
      </w:r>
      <w:r w:rsidR="00D3768E" w:rsidRPr="00DE05AE">
        <w:rPr>
          <w:b/>
          <w:i/>
          <w:noProof/>
          <w:sz w:val="32"/>
        </w:rPr>
        <w:t>20</w:t>
      </w:r>
      <w:r w:rsidR="006224CE" w:rsidRPr="00DE05AE">
        <w:rPr>
          <w:b/>
          <w:i/>
          <w:noProof/>
          <w:sz w:val="32"/>
        </w:rPr>
        <w:t>5329</w:t>
      </w:r>
    </w:p>
    <w:p w14:paraId="3B36116F" w14:textId="7C69FACE" w:rsidR="006C3232" w:rsidRPr="00A92E24" w:rsidRDefault="00A92E24" w:rsidP="006C3232">
      <w:pPr>
        <w:pStyle w:val="CRCoverPage"/>
        <w:outlineLvl w:val="0"/>
        <w:rPr>
          <w:b/>
          <w:noProof/>
          <w:sz w:val="28"/>
          <w:szCs w:val="28"/>
        </w:rPr>
      </w:pPr>
      <w:r w:rsidRPr="00A92E24">
        <w:rPr>
          <w:b/>
          <w:noProof/>
          <w:sz w:val="28"/>
          <w:szCs w:val="28"/>
        </w:rPr>
        <w:t>Electronic Meeting</w:t>
      </w:r>
      <w:r w:rsidRPr="00A92E24">
        <w:rPr>
          <w:sz w:val="28"/>
          <w:szCs w:val="28"/>
        </w:rPr>
        <w:fldChar w:fldCharType="begin"/>
      </w:r>
      <w:r w:rsidRPr="00A92E24">
        <w:rPr>
          <w:sz w:val="28"/>
          <w:szCs w:val="28"/>
        </w:rPr>
        <w:instrText xml:space="preserve"> DOCPROPERTY  Country  \* MERGEFORMAT </w:instrText>
      </w:r>
      <w:r w:rsidRPr="00A92E24">
        <w:rPr>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StartDate  \* MERGEFORMAT </w:instrText>
      </w:r>
      <w:r w:rsidRPr="00A92E24">
        <w:rPr>
          <w:b/>
          <w:noProof/>
          <w:sz w:val="28"/>
          <w:szCs w:val="28"/>
        </w:rPr>
        <w:fldChar w:fldCharType="separate"/>
      </w:r>
      <w:r>
        <w:rPr>
          <w:b/>
          <w:noProof/>
          <w:sz w:val="28"/>
          <w:szCs w:val="28"/>
        </w:rPr>
        <w:t>9</w:t>
      </w:r>
      <w:r w:rsidRPr="00A92E24">
        <w:rPr>
          <w:b/>
          <w:noProof/>
          <w:sz w:val="28"/>
          <w:szCs w:val="28"/>
        </w:rPr>
        <w:t xml:space="preserve">th </w:t>
      </w:r>
      <w:r w:rsidRPr="00A92E24">
        <w:rPr>
          <w:b/>
          <w:noProof/>
          <w:sz w:val="28"/>
          <w:szCs w:val="28"/>
        </w:rPr>
        <w:fldChar w:fldCharType="end"/>
      </w:r>
      <w:r w:rsidRPr="00A92E24">
        <w:rPr>
          <w:b/>
          <w:noProof/>
          <w:sz w:val="28"/>
          <w:szCs w:val="28"/>
        </w:rPr>
        <w:t xml:space="preserve">– </w:t>
      </w:r>
      <w:r w:rsidRPr="00A92E24">
        <w:rPr>
          <w:b/>
          <w:noProof/>
          <w:sz w:val="28"/>
          <w:szCs w:val="28"/>
        </w:rPr>
        <w:fldChar w:fldCharType="begin"/>
      </w:r>
      <w:r w:rsidRPr="00A92E24">
        <w:rPr>
          <w:b/>
          <w:noProof/>
          <w:sz w:val="28"/>
          <w:szCs w:val="28"/>
        </w:rPr>
        <w:instrText xml:space="preserve"> DOCPROPERTY  EndDate  \* MERGEFORMAT </w:instrText>
      </w:r>
      <w:r w:rsidRPr="00A92E24">
        <w:rPr>
          <w:b/>
          <w:noProof/>
          <w:sz w:val="28"/>
          <w:szCs w:val="28"/>
        </w:rPr>
        <w:fldChar w:fldCharType="separate"/>
      </w:r>
      <w:r w:rsidRPr="00A92E24">
        <w:rPr>
          <w:b/>
          <w:noProof/>
          <w:sz w:val="28"/>
          <w:szCs w:val="28"/>
        </w:rPr>
        <w:t>2</w:t>
      </w:r>
      <w:r>
        <w:rPr>
          <w:b/>
          <w:noProof/>
          <w:sz w:val="28"/>
          <w:szCs w:val="28"/>
        </w:rPr>
        <w:t>0</w:t>
      </w:r>
      <w:r w:rsidRPr="00A92E24">
        <w:rPr>
          <w:b/>
          <w:noProof/>
          <w:sz w:val="28"/>
          <w:szCs w:val="28"/>
        </w:rPr>
        <w:t xml:space="preserve">th </w:t>
      </w:r>
      <w:r>
        <w:rPr>
          <w:b/>
          <w:noProof/>
          <w:sz w:val="28"/>
          <w:szCs w:val="28"/>
        </w:rPr>
        <w:t>November</w:t>
      </w:r>
      <w:r w:rsidRPr="00A92E24">
        <w:rPr>
          <w:b/>
          <w:noProof/>
          <w:sz w:val="28"/>
          <w:szCs w:val="28"/>
        </w:rPr>
        <w:t xml:space="preserve"> 20</w:t>
      </w:r>
      <w:r w:rsidRPr="00A92E24">
        <w:rPr>
          <w:b/>
          <w:noProof/>
          <w:sz w:val="28"/>
          <w:szCs w:val="28"/>
        </w:rPr>
        <w:fldChar w:fldCharType="end"/>
      </w:r>
      <w:r w:rsidRPr="00A92E24">
        <w:rPr>
          <w:b/>
          <w:noProof/>
          <w:sz w:val="28"/>
          <w:szCs w:val="28"/>
        </w:rPr>
        <w:t>20</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5E4D3D19"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r w:rsidR="00D103FB">
        <w:rPr>
          <w:b/>
          <w:sz w:val="28"/>
        </w:rPr>
        <w:t>2</w:t>
      </w:r>
      <w:r w:rsidR="00D95FF1">
        <w:rPr>
          <w:b/>
          <w:sz w:val="28"/>
        </w:rPr>
        <w:t>1</w:t>
      </w:r>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7EBF5B00" w:rsidR="00DE0223" w:rsidRDefault="0096203B" w:rsidP="0036168B">
      <w:pPr>
        <w:rPr>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w:t>
      </w:r>
      <w:r w:rsidR="0092435A">
        <w:rPr>
          <w:rFonts w:cs="Arial"/>
        </w:rPr>
        <w:t>X</w:t>
      </w:r>
      <w:r w:rsidR="0018120B" w:rsidRPr="00FE4A88">
        <w:rPr>
          <w:rFonts w:cs="Arial"/>
        </w:rPr>
        <w:t>)</w:t>
      </w:r>
      <w:r w:rsidRPr="00FE4A88">
        <w:rPr>
          <w:rFonts w:cs="Arial"/>
        </w:rPr>
        <w:t>. The task force (TF) consists of skilled protocol / TTCN experts coming from various companies of the 3GPP partners.</w:t>
      </w:r>
    </w:p>
    <w:p w14:paraId="11E6924C" w14:textId="70E5951B" w:rsidR="00DE0223" w:rsidRDefault="00DE0223" w:rsidP="00DE0223">
      <w:pPr>
        <w:spacing w:after="0"/>
      </w:pPr>
      <w:r w:rsidRPr="00DE0223">
        <w:t xml:space="preserve">To date, the following </w:t>
      </w:r>
      <w:r w:rsidR="00426C2F">
        <w:t>conformance</w:t>
      </w:r>
      <w:r w:rsidRPr="00DE0223">
        <w:t xml:space="preserve"> test cases have been developed </w:t>
      </w:r>
      <w:r>
        <w:t xml:space="preserve">in TTCN </w:t>
      </w:r>
      <w:r w:rsidRPr="00DE0223">
        <w:t>and are being maintained:</w:t>
      </w:r>
    </w:p>
    <w:p w14:paraId="50ABFA23" w14:textId="04FB4832" w:rsidR="00DE0223" w:rsidRDefault="00426C2F" w:rsidP="00DE0223">
      <w:pPr>
        <w:spacing w:after="0"/>
      </w:pPr>
      <w:r>
        <w:t xml:space="preserve">  </w:t>
      </w:r>
      <w:r w:rsidR="00DE0223">
        <w:t>1</w:t>
      </w:r>
      <w:r>
        <w:t>700</w:t>
      </w:r>
      <w:r w:rsidR="00DE0223">
        <w:t xml:space="preserve"> </w:t>
      </w:r>
      <w:r w:rsidR="00DE0223" w:rsidRPr="00DE0223">
        <w:t>UTRA FDD &amp; LCR TDD tests (Radio Access &amp; NAS)</w:t>
      </w:r>
      <w:r w:rsidR="00DE0223">
        <w:t xml:space="preserve">, </w:t>
      </w:r>
    </w:p>
    <w:p w14:paraId="5E303CAE" w14:textId="7A39D332" w:rsidR="00DE0223" w:rsidRDefault="00426C2F" w:rsidP="00DE0223">
      <w:pPr>
        <w:spacing w:after="0"/>
        <w:rPr>
          <w:rFonts w:cs="Arial"/>
        </w:rPr>
      </w:pPr>
      <w:r>
        <w:t xml:space="preserve">  </w:t>
      </w:r>
      <w:r w:rsidR="00DE0223">
        <w:t>2</w:t>
      </w:r>
      <w:r w:rsidR="0092435A">
        <w:t>200</w:t>
      </w:r>
      <w:r w:rsidR="00DE0223">
        <w:t xml:space="preserve"> </w:t>
      </w:r>
      <w:r w:rsidR="00DE0223" w:rsidRPr="00FE4A88">
        <w:rPr>
          <w:rFonts w:cs="Arial"/>
        </w:rPr>
        <w:t>LTE FDD &amp; TDD tests (E-UTRA &amp; EPC)</w:t>
      </w:r>
      <w:r w:rsidR="00DE0223">
        <w:rPr>
          <w:rFonts w:cs="Arial"/>
        </w:rPr>
        <w:t>,</w:t>
      </w:r>
      <w:r>
        <w:rPr>
          <w:rFonts w:cs="Arial"/>
        </w:rPr>
        <w:t xml:space="preserve"> </w:t>
      </w:r>
    </w:p>
    <w:p w14:paraId="1C1364FB" w14:textId="77777777" w:rsidR="00FE5424" w:rsidRPr="00FE4A88" w:rsidRDefault="00FE5424" w:rsidP="00FE5424">
      <w:pPr>
        <w:spacing w:after="0"/>
      </w:pPr>
      <w:r>
        <w:t xml:space="preserve">  790 5G FR1 &amp; FR2 tests (Non-Standalone Option3 &amp; Standalone Option2).</w:t>
      </w:r>
    </w:p>
    <w:p w14:paraId="6A0981D6" w14:textId="17680CA5" w:rsidR="00DE0223" w:rsidRDefault="00426C2F" w:rsidP="00DE0223">
      <w:pPr>
        <w:spacing w:after="0"/>
        <w:rPr>
          <w:rFonts w:cs="Arial"/>
        </w:rPr>
      </w:pPr>
      <w:r>
        <w:rPr>
          <w:rFonts w:cs="Arial"/>
        </w:rPr>
        <w:t xml:space="preserve">  </w:t>
      </w:r>
      <w:r w:rsidR="00DE0223">
        <w:rPr>
          <w:rFonts w:cs="Arial"/>
        </w:rPr>
        <w:t>1</w:t>
      </w:r>
      <w:r w:rsidR="0092435A">
        <w:rPr>
          <w:rFonts w:cs="Arial"/>
        </w:rPr>
        <w:t>70</w:t>
      </w:r>
      <w:r w:rsidR="00DE0223">
        <w:rPr>
          <w:rFonts w:cs="Arial"/>
        </w:rPr>
        <w:t xml:space="preserve"> Positioning tests, </w:t>
      </w:r>
    </w:p>
    <w:p w14:paraId="1F60635D" w14:textId="0DB9C393" w:rsidR="00DE0223" w:rsidRDefault="00426C2F" w:rsidP="00DE0223">
      <w:pPr>
        <w:spacing w:after="0"/>
        <w:rPr>
          <w:rFonts w:cs="Arial"/>
        </w:rPr>
      </w:pPr>
      <w:r>
        <w:rPr>
          <w:rFonts w:cs="Arial"/>
        </w:rPr>
        <w:t xml:space="preserve">  </w:t>
      </w:r>
      <w:r w:rsidR="00DE0223">
        <w:rPr>
          <w:rFonts w:cs="Arial"/>
        </w:rPr>
        <w:t>2</w:t>
      </w:r>
      <w:r w:rsidR="0092435A">
        <w:rPr>
          <w:rFonts w:cs="Arial"/>
        </w:rPr>
        <w:t>50</w:t>
      </w:r>
      <w:r w:rsidR="00DE0223">
        <w:rPr>
          <w:rFonts w:cs="Arial"/>
        </w:rPr>
        <w:t xml:space="preserve"> IMS tests, </w:t>
      </w:r>
    </w:p>
    <w:p w14:paraId="00EEA256" w14:textId="659846F0" w:rsidR="00426C2F" w:rsidRDefault="00426C2F" w:rsidP="00DE0223">
      <w:pPr>
        <w:spacing w:after="0"/>
      </w:pPr>
      <w:r>
        <w:t xml:space="preserve">  10 Mission Critical tests, </w:t>
      </w:r>
    </w:p>
    <w:p w14:paraId="26D1F6C1" w14:textId="1072A3F8" w:rsidR="0096203B" w:rsidRPr="00FE4A88" w:rsidRDefault="00957547" w:rsidP="0036168B">
      <w:pPr>
        <w:rPr>
          <w:rFonts w:cs="Arial"/>
        </w:rPr>
      </w:pPr>
      <w:r>
        <w:rPr>
          <w:rFonts w:cs="Arial"/>
        </w:rPr>
        <w:t xml:space="preserve">The majority of those tests have been </w:t>
      </w:r>
      <w:r w:rsidR="0096203B" w:rsidRPr="00FE4A88">
        <w:rPr>
          <w:rFonts w:cs="Arial"/>
        </w:rPr>
        <w:t>verified</w:t>
      </w:r>
      <w:r>
        <w:rPr>
          <w:rFonts w:cs="Arial"/>
        </w:rPr>
        <w:t>/</w:t>
      </w:r>
      <w:r w:rsidR="0096203B" w:rsidRPr="00FE4A88">
        <w:rPr>
          <w:rFonts w:cs="Arial"/>
        </w:rPr>
        <w:t xml:space="preserve">approved </w:t>
      </w:r>
      <w:r>
        <w:rPr>
          <w:rFonts w:cs="Arial"/>
        </w:rPr>
        <w:t xml:space="preserve">and made available to the industry </w:t>
      </w:r>
      <w:r w:rsidR="0096203B" w:rsidRPr="00FE4A88">
        <w:rPr>
          <w:rFonts w:cs="Arial"/>
        </w:rPr>
        <w:t xml:space="preserve">for </w:t>
      </w:r>
      <w:r w:rsidR="00BA32B1">
        <w:rPr>
          <w:rFonts w:cs="Arial"/>
        </w:rPr>
        <w:t>User Equipment (</w:t>
      </w:r>
      <w:r w:rsidR="0096203B" w:rsidRPr="00FE4A88">
        <w:rPr>
          <w:rFonts w:cs="Arial"/>
        </w:rPr>
        <w:t>UE</w:t>
      </w:r>
      <w:r w:rsidR="00BA32B1">
        <w:rPr>
          <w:rFonts w:cs="Arial"/>
        </w:rPr>
        <w:t>)</w:t>
      </w:r>
      <w:r w:rsidR="0096203B" w:rsidRPr="00FE4A88">
        <w:rPr>
          <w:rFonts w:cs="Arial"/>
        </w:rPr>
        <w:t xml:space="preserve"> conformance testing and certification</w:t>
      </w:r>
      <w:r w:rsidR="008B5AB4" w:rsidRPr="00FE4A88">
        <w:rPr>
          <w:rFonts w:cs="Arial"/>
        </w:rPr>
        <w:t xml:space="preserve"> purposes</w:t>
      </w:r>
      <w:r w:rsidR="0096203B"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6AE47D98"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r w:rsidR="00AE6AA6">
        <w:rPr>
          <w:rFonts w:cs="Arial"/>
        </w:rPr>
        <w:t>58</w:t>
      </w:r>
      <w:r w:rsidR="00390C9F" w:rsidRPr="00FE4A88">
        <w:rPr>
          <w:rFonts w:cs="Arial"/>
        </w:rPr>
        <w:t xml:space="preserve">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r w:rsidR="00AE6AA6">
        <w:rPr>
          <w:rFonts w:cs="Arial"/>
        </w:rPr>
        <w:t>4</w:t>
      </w:r>
      <w:r w:rsidR="003D588B" w:rsidRPr="00FE4A88">
        <w:rPr>
          <w:rFonts w:cs="Arial"/>
        </w:rPr>
        <w:t xml:space="preserve"> </w:t>
      </w:r>
      <w:r w:rsidR="001134F4" w:rsidRPr="00FE4A88">
        <w:rPr>
          <w:rFonts w:cs="Arial"/>
        </w:rPr>
        <w:t xml:space="preserve">in </w:t>
      </w:r>
      <w:r w:rsidR="00986926">
        <w:rPr>
          <w:rFonts w:cs="Arial"/>
        </w:rPr>
        <w:t>October 20</w:t>
      </w:r>
      <w:r w:rsidR="00AE6AA6">
        <w:rPr>
          <w:rFonts w:cs="Arial"/>
        </w:rPr>
        <w:t>20</w:t>
      </w:r>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r w:rsidR="00CE5116">
        <w:rPr>
          <w:rFonts w:cs="Arial"/>
        </w:rPr>
        <w:t>2</w:t>
      </w:r>
      <w:r w:rsidR="00AE6AA6">
        <w:rPr>
          <w:rFonts w:cs="Arial"/>
        </w:rPr>
        <w:t>1</w:t>
      </w:r>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r w:rsidR="00AE6AA6">
        <w:rPr>
          <w:rFonts w:cs="Arial"/>
        </w:rPr>
        <w:t>4.5</w:t>
      </w:r>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55164F1E"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r w:rsidR="003A7179" w:rsidRPr="00FE4A88">
        <w:t xml:space="preserve">LTE-Advanced-Pro </w:t>
      </w:r>
      <w:r w:rsidR="00673A81">
        <w:t>technology is continuing its evolution with many new features added in Rel-14 to Rel-16 to provide new functionalities and services</w:t>
      </w:r>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r w:rsidR="00673A81">
        <w:t>those Releases</w:t>
      </w:r>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r w:rsidR="00332978" w:rsidRPr="00FE4A88">
        <w:rPr>
          <w:lang w:val="en-US"/>
        </w:rPr>
        <w:t>fe</w:t>
      </w:r>
      <w:r w:rsidR="00112D18" w:rsidRPr="00FE4A88">
        <w:rPr>
          <w:lang w:val="en-US"/>
        </w:rPr>
        <w:t>MTC</w:t>
      </w:r>
      <w:r w:rsidR="00BA5AF9">
        <w:rPr>
          <w:lang w:val="en-US"/>
        </w:rPr>
        <w:t>, efeMTC</w:t>
      </w:r>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lastRenderedPageBreak/>
        <w:t>Narrowband IoT (</w:t>
      </w:r>
      <w:r w:rsidR="00195CA1">
        <w:rPr>
          <w:lang w:val="en-US"/>
        </w:rPr>
        <w:t>f</w:t>
      </w:r>
      <w:r w:rsidR="00AD1A85" w:rsidRPr="00FE4A88">
        <w:rPr>
          <w:lang w:val="en-US"/>
        </w:rPr>
        <w:t>e</w:t>
      </w:r>
      <w:r w:rsidR="00E67D52" w:rsidRPr="00FE4A88">
        <w:rPr>
          <w:lang w:val="en-US"/>
        </w:rPr>
        <w:t>NB-IoT),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w:t>
      </w:r>
      <w:r w:rsidR="00E67D52" w:rsidRPr="00FE4A88">
        <w:rPr>
          <w:lang w:val="en-US"/>
        </w:rPr>
        <w:t xml:space="preserve">, </w:t>
      </w:r>
      <w:r w:rsidR="00F72D8D">
        <w:t xml:space="preserve">MDT for Bluetooth &amp; WLAN, </w:t>
      </w:r>
      <w:r w:rsidR="00F72D8D" w:rsidRPr="00686AE4">
        <w:t>shortened TTI &amp; processing time</w:t>
      </w:r>
      <w:r w:rsidR="00376CC2" w:rsidRPr="00A6224F">
        <w:t>,</w:t>
      </w:r>
      <w:r w:rsidR="00376CC2">
        <w:t xml:space="preserve"> further enhancements for mobility</w:t>
      </w:r>
      <w:r w:rsidR="00BC1EFC">
        <w:t xml:space="preserve">, </w:t>
      </w:r>
      <w:r w:rsidR="00BC1EFC" w:rsidRPr="000B73CD">
        <w:t xml:space="preserve">optimisations on UE </w:t>
      </w:r>
      <w:r w:rsidR="00BC1EFC">
        <w:t xml:space="preserve">E-UTRA </w:t>
      </w:r>
      <w:r w:rsidR="00BC1EFC" w:rsidRPr="000B73CD">
        <w:t>radio capability signalling</w:t>
      </w:r>
      <w:r w:rsidRPr="00FE4A88">
        <w:t>.</w:t>
      </w:r>
      <w:r w:rsidR="006D06E7" w:rsidRPr="00FE4A88">
        <w:t xml:space="preserve"> </w:t>
      </w:r>
    </w:p>
    <w:p w14:paraId="56F543CE" w14:textId="20F0599C" w:rsidR="0096203B" w:rsidRPr="00FE4A88" w:rsidRDefault="006D06E7" w:rsidP="002269E5">
      <w:pPr>
        <w:pStyle w:val="Header"/>
      </w:pPr>
      <w:r w:rsidRPr="00FE4A88">
        <w:t xml:space="preserve">Maintenance of the existing set of 3GPP approved TTCN test cases for LTE Rel-8 </w:t>
      </w:r>
      <w:r w:rsidR="00FA6B75" w:rsidRPr="00FE4A88">
        <w:t>to Rel-1</w:t>
      </w:r>
      <w:r w:rsidR="00863670">
        <w:t>4</w:t>
      </w:r>
      <w:r w:rsidRPr="00FE4A88">
        <w:t xml:space="preserve"> (FDD &amp; TDD) also needs to continue.</w:t>
      </w:r>
    </w:p>
    <w:p w14:paraId="1A371885" w14:textId="71B95CA3" w:rsidR="002408F7" w:rsidRPr="00FE4A88" w:rsidRDefault="002408F7" w:rsidP="002408F7">
      <w:pPr>
        <w:pStyle w:val="Header"/>
      </w:pPr>
      <w:r w:rsidRPr="00FE4A88">
        <w:rPr>
          <w:b/>
        </w:rPr>
        <w:t>1.</w:t>
      </w:r>
      <w:r>
        <w:rPr>
          <w:b/>
        </w:rPr>
        <w:t>5</w:t>
      </w:r>
      <w:r w:rsidRPr="00FE4A88">
        <w:t xml:space="preserve">   </w:t>
      </w:r>
      <w:r w:rsidRPr="00FE4A88">
        <w:rPr>
          <w:b/>
        </w:rPr>
        <w:t xml:space="preserve">5G: </w:t>
      </w:r>
      <w:r w:rsidR="000B73CD">
        <w:t>Many</w:t>
      </w:r>
      <w:r w:rsidRPr="00FE4A88">
        <w:t xml:space="preserve"> </w:t>
      </w:r>
      <w:r w:rsidR="00673A81">
        <w:t xml:space="preserve">5G networks are now in commercial operation based on the Rel-15 </w:t>
      </w:r>
      <w:r w:rsidRPr="00FE4A88">
        <w:t xml:space="preserve">version </w:t>
      </w:r>
      <w:r w:rsidR="00673A81">
        <w:t>of 5G standard. Many more 5G deployment are foreseen</w:t>
      </w:r>
      <w:r w:rsidR="004F7C88">
        <w:t xml:space="preserve">. To ensure the worldwide inter-operability of </w:t>
      </w:r>
      <w:r w:rsidR="007204AD">
        <w:t xml:space="preserve">the </w:t>
      </w:r>
      <w:r w:rsidR="004F7C88">
        <w:t xml:space="preserve">5G </w:t>
      </w:r>
      <w:r w:rsidR="007204AD">
        <w:t>System</w:t>
      </w:r>
      <w:r w:rsidR="004F7C88">
        <w:t>, there is a strong demand for a</w:t>
      </w:r>
      <w:r w:rsidRPr="00FE4A88">
        <w:t xml:space="preserve"> </w:t>
      </w:r>
      <w:r w:rsidR="00673A81">
        <w:t>consolidated</w:t>
      </w:r>
      <w:r w:rsidRPr="00FE4A88">
        <w:t xml:space="preserve"> set of conformance test </w:t>
      </w:r>
      <w:r w:rsidR="00E15371">
        <w:t>cases</w:t>
      </w:r>
      <w:r w:rsidRPr="00FE4A88">
        <w:t xml:space="preserve">. MCC TF160 shall </w:t>
      </w:r>
      <w:r w:rsidR="00863670">
        <w:t xml:space="preserve">continue to </w:t>
      </w:r>
      <w:r w:rsidRPr="00FE4A88">
        <w:t>develop &amp; deliver the corresponding 5G test cases reference implementation in TTCN-3</w:t>
      </w:r>
      <w:r w:rsidR="00E15371">
        <w:t xml:space="preserve">, </w:t>
      </w:r>
      <w:r w:rsidR="00673A81">
        <w:t xml:space="preserve">with priority </w:t>
      </w:r>
      <w:r w:rsidR="00863670">
        <w:t>for</w:t>
      </w:r>
      <w:r w:rsidR="00E15371">
        <w:t xml:space="preserve"> EN-DC (Non-Standalone option 3) and NR/5GC (Standalone option 2)</w:t>
      </w:r>
      <w:r w:rsidR="00863670">
        <w:t xml:space="preserve">. </w:t>
      </w:r>
      <w:r w:rsidR="000B73CD">
        <w:t>M</w:t>
      </w:r>
      <w:r w:rsidR="007F063A">
        <w:t>oving forward</w:t>
      </w:r>
      <w:r w:rsidR="00673A81">
        <w:t>,</w:t>
      </w:r>
      <w:r w:rsidR="007F063A">
        <w:t xml:space="preserve"> </w:t>
      </w:r>
      <w:r w:rsidR="00673A81">
        <w:t xml:space="preserve">the deployed 5G networks are expected to </w:t>
      </w:r>
      <w:r w:rsidR="001D1620">
        <w:t>start supporting</w:t>
      </w:r>
      <w:r w:rsidR="00673A81">
        <w:t xml:space="preserve"> Rel-16 </w:t>
      </w:r>
      <w:r w:rsidR="001D1620">
        <w:t>features</w:t>
      </w:r>
      <w:r w:rsidR="007F063A">
        <w:t xml:space="preserve">, with initial focus on the following set of features: </w:t>
      </w:r>
      <w:r w:rsidR="00673A81">
        <w:t>n</w:t>
      </w:r>
      <w:r w:rsidR="002B776C" w:rsidRPr="002B776C">
        <w:t xml:space="preserve">ew NR bands </w:t>
      </w:r>
      <w:r w:rsidR="00673A81">
        <w:t>&amp;</w:t>
      </w:r>
      <w:r w:rsidR="002B776C" w:rsidRPr="002B776C">
        <w:t xml:space="preserve"> extension of existing NR bands</w:t>
      </w:r>
      <w:r w:rsidR="002B776C">
        <w:t xml:space="preserve">, NR </w:t>
      </w:r>
      <w:r w:rsidR="002B776C" w:rsidRPr="002B776C">
        <w:t>CA/DC band combinations</w:t>
      </w:r>
      <w:r w:rsidR="002B776C">
        <w:t xml:space="preserve">, </w:t>
      </w:r>
      <w:r w:rsidR="002B776C" w:rsidRPr="002B776C">
        <w:t>NR Industrial IoT</w:t>
      </w:r>
      <w:r w:rsidR="002B776C">
        <w:t>,</w:t>
      </w:r>
      <w:r w:rsidR="002B776C" w:rsidRPr="002B776C">
        <w:t xml:space="preserve"> V2X with NR </w:t>
      </w:r>
      <w:r w:rsidR="001D1620">
        <w:t>s</w:t>
      </w:r>
      <w:r w:rsidR="002B776C" w:rsidRPr="002B776C">
        <w:t>idelink</w:t>
      </w:r>
      <w:r w:rsidR="002B776C">
        <w:t xml:space="preserve">, </w:t>
      </w:r>
      <w:r w:rsidR="00673A81">
        <w:t>p</w:t>
      </w:r>
      <w:r w:rsidR="002B776C" w:rsidRPr="002B776C">
        <w:t xml:space="preserve">rivate </w:t>
      </w:r>
      <w:r w:rsidR="00673A81">
        <w:t>n</w:t>
      </w:r>
      <w:r w:rsidR="002B776C" w:rsidRPr="002B776C">
        <w:t>etwork support</w:t>
      </w:r>
      <w:r w:rsidR="002B776C">
        <w:t xml:space="preserve">, </w:t>
      </w:r>
      <w:r w:rsidR="002B776C" w:rsidRPr="002B776C">
        <w:t>UE power saving in NR</w:t>
      </w:r>
      <w:r w:rsidR="002B776C">
        <w:t xml:space="preserve">, </w:t>
      </w:r>
      <w:r w:rsidR="002B776C" w:rsidRPr="002B776C">
        <w:t>NR mobility</w:t>
      </w:r>
      <w:r w:rsidR="001D1620">
        <w:t xml:space="preserve"> &amp; MIMO</w:t>
      </w:r>
      <w:r w:rsidR="002B776C" w:rsidRPr="002B776C">
        <w:t xml:space="preserve"> enhancements</w:t>
      </w:r>
      <w:r w:rsidR="002B776C">
        <w:t xml:space="preserve">, </w:t>
      </w:r>
      <w:r w:rsidR="002B776C" w:rsidRPr="002B776C">
        <w:t xml:space="preserve">SON </w:t>
      </w:r>
      <w:r w:rsidR="001D1620">
        <w:t>&amp;</w:t>
      </w:r>
      <w:r w:rsidR="002B776C" w:rsidRPr="002B776C">
        <w:t xml:space="preserve"> MDT support for NR</w:t>
      </w:r>
      <w:r w:rsidR="000B73CD">
        <w:t xml:space="preserve">, </w:t>
      </w:r>
      <w:r w:rsidR="00BC1EFC">
        <w:t>e</w:t>
      </w:r>
      <w:r w:rsidR="00BC1EFC" w:rsidRPr="000B73CD">
        <w:t>nhancements for NR Ultra-Reliable and Low Latency Communication (URLLC)</w:t>
      </w:r>
      <w:r w:rsidR="00BC1EFC">
        <w:t xml:space="preserve">, </w:t>
      </w:r>
      <w:r w:rsidR="000B73CD" w:rsidRPr="000B73CD">
        <w:t xml:space="preserve">optimisations on UE </w:t>
      </w:r>
      <w:r w:rsidR="000B73CD">
        <w:t xml:space="preserve">NR </w:t>
      </w:r>
      <w:r w:rsidR="000B73CD" w:rsidRPr="000B73CD">
        <w:t>radio capability signalling</w:t>
      </w:r>
      <w:r w:rsidR="002B776C">
        <w:t>.</w:t>
      </w:r>
      <w:r w:rsidRPr="00FE4A88">
        <w:t xml:space="preserve"> </w:t>
      </w:r>
    </w:p>
    <w:p w14:paraId="4EB46242" w14:textId="1124659D"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9B3F4C">
        <w:rPr>
          <w:rFonts w:cs="Arial"/>
          <w:b/>
        </w:rPr>
        <w:t>/Inter-System</w:t>
      </w:r>
      <w:r w:rsidR="0084268C" w:rsidRPr="00FE4A88">
        <w:rPr>
          <w:rFonts w:cs="Arial"/>
          <w:b/>
        </w:rPr>
        <w:t>:</w:t>
      </w:r>
      <w:r w:rsidR="0084268C" w:rsidRPr="00FE4A88">
        <w:rPr>
          <w:rFonts w:cs="Arial"/>
        </w:rPr>
        <w:t xml:space="preserve"> </w:t>
      </w:r>
      <w:r w:rsidR="001D1620">
        <w:rPr>
          <w:rFonts w:cs="Arial"/>
        </w:rPr>
        <w:t xml:space="preserve">Many of the </w:t>
      </w:r>
      <w:r w:rsidR="00CB4F60">
        <w:rPr>
          <w:rFonts w:cs="Arial"/>
        </w:rPr>
        <w:t xml:space="preserve">5G network deployments </w:t>
      </w:r>
      <w:r w:rsidR="001D1620">
        <w:rPr>
          <w:rFonts w:cs="Arial"/>
        </w:rPr>
        <w:t>rely on LTE</w:t>
      </w:r>
      <w:r w:rsidR="000B73CD">
        <w:rPr>
          <w:rFonts w:cs="Arial"/>
        </w:rPr>
        <w:t xml:space="preserve"> &amp; UMTS</w:t>
      </w:r>
      <w:r w:rsidR="001D1620">
        <w:rPr>
          <w:rFonts w:cs="Arial"/>
        </w:rPr>
        <w:t xml:space="preserve"> to provide</w:t>
      </w:r>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r w:rsidR="00CB4F60">
        <w:rPr>
          <w:rFonts w:cs="Arial"/>
        </w:rPr>
        <w:t xml:space="preserve">. </w:t>
      </w:r>
      <w:r w:rsidR="000A06E6" w:rsidRPr="00FE4A88">
        <w:rPr>
          <w:rFonts w:cs="Arial"/>
        </w:rPr>
        <w:t>New features have been added in Rel-1</w:t>
      </w:r>
      <w:r w:rsidR="00CB4F60">
        <w:rPr>
          <w:rFonts w:cs="Arial"/>
        </w:rPr>
        <w:t>5 for the inter-working between NR</w:t>
      </w:r>
      <w:r w:rsidR="00BC1EFC">
        <w:rPr>
          <w:rFonts w:cs="Arial"/>
        </w:rPr>
        <w:t>/</w:t>
      </w:r>
      <w:r w:rsidR="00CB4F60">
        <w:rPr>
          <w:rFonts w:cs="Arial"/>
        </w:rPr>
        <w:t>E-UTRA</w:t>
      </w:r>
      <w:r w:rsidR="007204AD">
        <w:rPr>
          <w:rFonts w:cs="Arial"/>
        </w:rPr>
        <w:t xml:space="preserve"> as well as 5GC</w:t>
      </w:r>
      <w:r w:rsidR="00BC1EFC">
        <w:rPr>
          <w:rFonts w:cs="Arial"/>
        </w:rPr>
        <w:t>/</w:t>
      </w:r>
      <w:r w:rsidR="007204AD">
        <w:rPr>
          <w:rFonts w:cs="Arial"/>
        </w:rPr>
        <w:t>WLAN</w:t>
      </w:r>
      <w:r w:rsidR="00BC1EFC">
        <w:rPr>
          <w:rFonts w:cs="Arial"/>
        </w:rPr>
        <w:t xml:space="preserve"> and </w:t>
      </w:r>
      <w:r w:rsidR="00BC1EFC" w:rsidRPr="00BC1EFC">
        <w:rPr>
          <w:rFonts w:cs="Arial"/>
        </w:rPr>
        <w:t>Bluetooth/WLAN measurement collection in LTE Minimization of Drive Tests (MDT)</w:t>
      </w:r>
      <w:r w:rsidR="00BC1EFC">
        <w:rPr>
          <w:rFonts w:cs="Arial"/>
        </w:rPr>
        <w:t>.</w:t>
      </w:r>
      <w:r w:rsidR="000A06E6" w:rsidRPr="00FE4A88">
        <w:rPr>
          <w:rFonts w:cs="Arial"/>
        </w:rPr>
        <w:t xml:space="preserve"> </w:t>
      </w:r>
      <w:r w:rsidR="00BC1EFC">
        <w:rPr>
          <w:rFonts w:cs="Arial"/>
        </w:rPr>
        <w:t>A</w:t>
      </w:r>
      <w:r w:rsidR="009B3F4C">
        <w:rPr>
          <w:rFonts w:cs="Arial"/>
        </w:rPr>
        <w:t xml:space="preserve">dded </w:t>
      </w:r>
      <w:r w:rsidR="00BC1EFC">
        <w:rPr>
          <w:rFonts w:cs="Arial"/>
        </w:rPr>
        <w:t xml:space="preserve">also </w:t>
      </w:r>
      <w:r w:rsidR="000B73CD">
        <w:rPr>
          <w:rFonts w:cs="Arial"/>
        </w:rPr>
        <w:t xml:space="preserve">in Rel-16 </w:t>
      </w:r>
      <w:r w:rsidR="00BC1EFC">
        <w:rPr>
          <w:rFonts w:cs="Arial"/>
        </w:rPr>
        <w:t>is the</w:t>
      </w:r>
      <w:r w:rsidR="000B73CD">
        <w:rPr>
          <w:rFonts w:cs="Arial"/>
        </w:rPr>
        <w:t xml:space="preserve"> </w:t>
      </w:r>
      <w:r w:rsidR="000B73CD" w:rsidRPr="000B73CD">
        <w:rPr>
          <w:rFonts w:cs="Arial"/>
        </w:rPr>
        <w:t>Single Radio Voice Call Continuity</w:t>
      </w:r>
      <w:r w:rsidR="009B3F4C">
        <w:rPr>
          <w:rFonts w:cs="Arial"/>
        </w:rPr>
        <w:t xml:space="preserve"> (SRVCC)</w:t>
      </w:r>
      <w:r w:rsidR="000B73CD" w:rsidRPr="000B73CD">
        <w:rPr>
          <w:rFonts w:cs="Arial"/>
        </w:rPr>
        <w:t xml:space="preserve"> from 5G to 3G</w:t>
      </w:r>
      <w:r w:rsidR="000B73CD">
        <w:rPr>
          <w:rFonts w:cs="Arial"/>
        </w:rPr>
        <w:t>.</w:t>
      </w:r>
      <w:r w:rsidR="000B73CD" w:rsidRPr="000B73CD">
        <w:rPr>
          <w:rFonts w:cs="Arial"/>
        </w:rPr>
        <w:t xml:space="preserve"> </w:t>
      </w:r>
      <w:r w:rsidR="000B73CD">
        <w:rPr>
          <w:rFonts w:cs="Arial"/>
        </w:rPr>
        <w:t>T</w:t>
      </w:r>
      <w:r w:rsidR="000A06E6" w:rsidRPr="00FE4A88">
        <w:rPr>
          <w:rFonts w:cs="Arial"/>
        </w:rPr>
        <w:t xml:space="preserve">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384B5E1C"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w:t>
      </w:r>
      <w:r w:rsidR="00CD75D6">
        <w:rPr>
          <w:rFonts w:cs="Arial"/>
        </w:rPr>
        <w:t xml:space="preserve"> &amp; video</w:t>
      </w:r>
      <w:r w:rsidR="00E67350">
        <w:rPr>
          <w:rFonts w:cs="Arial"/>
        </w:rPr>
        <w:t>)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in particular </w:t>
      </w:r>
      <w:r w:rsidR="00E67350">
        <w:t>IMS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0A863E68"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r w:rsidR="00EA314A">
        <w:rPr>
          <w:rFonts w:cs="Arial"/>
        </w:rPr>
        <w:t xml:space="preserve"> &amp; Rel-16</w:t>
      </w:r>
      <w:r w:rsidRPr="00FE4A88">
        <w:rPr>
          <w:rFonts w:cs="Arial"/>
        </w:rPr>
        <w:t xml:space="preserve">, and the related conformance test cases are being specified. MCC TF160 shall develop &amp; deliver the corresponding TTCN test cases, in particular </w:t>
      </w:r>
      <w:r w:rsidR="007204AD">
        <w:rPr>
          <w:rFonts w:cs="Arial"/>
        </w:rPr>
        <w:t>positioning over NR</w:t>
      </w:r>
      <w:r w:rsidR="00EA314A">
        <w:rPr>
          <w:rFonts w:cs="Arial"/>
        </w:rPr>
        <w:t xml:space="preserve"> and B1C signal support in BDS</w:t>
      </w:r>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07C789BB" w:rsidR="00860F47" w:rsidRPr="00FE4A88" w:rsidRDefault="00860F47" w:rsidP="00860F47">
      <w:r w:rsidRPr="00FE4A88">
        <w:rPr>
          <w:rFonts w:cs="Arial"/>
          <w:b/>
        </w:rPr>
        <w:t>1.</w:t>
      </w:r>
      <w:r>
        <w:rPr>
          <w:rFonts w:cs="Arial"/>
          <w:b/>
        </w:rPr>
        <w:t>9</w:t>
      </w:r>
      <w:r w:rsidRPr="00FE4A88">
        <w:rPr>
          <w:rFonts w:cs="Arial"/>
        </w:rPr>
        <w:t xml:space="preserve">   </w:t>
      </w:r>
      <w:r>
        <w:rPr>
          <w:rFonts w:cs="Arial"/>
          <w:b/>
        </w:rPr>
        <w:t>Mission Critical</w:t>
      </w:r>
      <w:r w:rsidR="00B6048F">
        <w:rPr>
          <w:rFonts w:cs="Arial"/>
          <w:b/>
        </w:rPr>
        <w:t xml:space="preserve"> (MCX)</w:t>
      </w:r>
      <w:r w:rsidRPr="00FE4A88">
        <w:rPr>
          <w:rFonts w:cs="Arial"/>
          <w:b/>
        </w:rPr>
        <w:t>:</w:t>
      </w:r>
      <w:r w:rsidRPr="00FE4A88">
        <w:rPr>
          <w:rFonts w:cs="Arial"/>
        </w:rPr>
        <w:t xml:space="preserve"> </w:t>
      </w:r>
      <w:r w:rsidR="00F83DCE">
        <w:rPr>
          <w:rFonts w:cs="Arial"/>
        </w:rPr>
        <w:t xml:space="preserve">The mission critical industry is pursuing the </w:t>
      </w:r>
      <w:r w:rsidR="00D0520E">
        <w:rPr>
          <w:rFonts w:cs="Arial"/>
        </w:rPr>
        <w:t xml:space="preserve">evolution &amp; </w:t>
      </w:r>
      <w:r w:rsidR="00F83DCE">
        <w:rPr>
          <w:rFonts w:cs="Arial"/>
        </w:rPr>
        <w:t xml:space="preserve">migration of its wireless solutions </w:t>
      </w:r>
      <w:r w:rsidR="000A6674">
        <w:rPr>
          <w:rFonts w:cs="Arial"/>
        </w:rPr>
        <w:t>to enable</w:t>
      </w:r>
      <w:r w:rsidR="00D0520E">
        <w:rPr>
          <w:rFonts w:cs="Arial"/>
        </w:rPr>
        <w:t xml:space="preserve"> new</w:t>
      </w:r>
      <w:r w:rsidR="000A6674">
        <w:rPr>
          <w:rFonts w:cs="Arial"/>
        </w:rPr>
        <w:t xml:space="preserve"> services</w:t>
      </w:r>
      <w:r w:rsidR="00D0520E">
        <w:rPr>
          <w:rFonts w:cs="Arial"/>
        </w:rPr>
        <w:t xml:space="preserve"> &amp; use cases</w:t>
      </w:r>
      <w:r w:rsidR="000A6674">
        <w:rPr>
          <w:rFonts w:cs="Arial"/>
        </w:rPr>
        <w:t xml:space="preserve"> such as video and broadband data. </w:t>
      </w:r>
      <w:r w:rsidR="00F83DCE">
        <w:rPr>
          <w:rFonts w:cs="Arial"/>
        </w:rPr>
        <w:t xml:space="preserve">3GPP </w:t>
      </w:r>
      <w:r w:rsidR="000A6674">
        <w:rPr>
          <w:rFonts w:cs="Arial"/>
        </w:rPr>
        <w:t xml:space="preserve">has specified in Rel-13 an </w:t>
      </w:r>
      <w:r w:rsidR="00F83DCE">
        <w:rPr>
          <w:rFonts w:cs="Arial"/>
        </w:rPr>
        <w:t>LTE</w:t>
      </w:r>
      <w:r w:rsidR="000A6674">
        <w:rPr>
          <w:rFonts w:cs="Arial"/>
        </w:rPr>
        <w:t>-</w:t>
      </w:r>
      <w:r w:rsidR="00F83DCE">
        <w:rPr>
          <w:rFonts w:cs="Arial"/>
        </w:rPr>
        <w:t xml:space="preserve">based </w:t>
      </w:r>
      <w:r w:rsidR="000A6674">
        <w:rPr>
          <w:rFonts w:cs="Arial"/>
        </w:rPr>
        <w:t xml:space="preserve">solution to </w:t>
      </w:r>
      <w:r w:rsidR="00D0520E">
        <w:rPr>
          <w:rFonts w:cs="Arial"/>
        </w:rPr>
        <w:t xml:space="preserve">support </w:t>
      </w:r>
      <w:r w:rsidR="000A6674">
        <w:rPr>
          <w:rFonts w:cs="Arial"/>
        </w:rPr>
        <w:t xml:space="preserve">those </w:t>
      </w:r>
      <w:r w:rsidR="00D0520E">
        <w:rPr>
          <w:rFonts w:cs="Arial"/>
        </w:rPr>
        <w:t>new services</w:t>
      </w:r>
      <w:r w:rsidR="000A6674">
        <w:rPr>
          <w:rFonts w:cs="Arial"/>
        </w:rPr>
        <w:t xml:space="preserve">, </w:t>
      </w:r>
      <w:r w:rsidR="00D0520E">
        <w:rPr>
          <w:rFonts w:cs="Arial"/>
        </w:rPr>
        <w:t>and this solution has been</w:t>
      </w:r>
      <w:r w:rsidR="000A6674">
        <w:rPr>
          <w:rFonts w:cs="Arial"/>
        </w:rPr>
        <w:t xml:space="preserve"> enhanced in Rel-14</w:t>
      </w:r>
      <w:r w:rsidR="00CD75D6">
        <w:rPr>
          <w:rFonts w:cs="Arial"/>
        </w:rPr>
        <w:t xml:space="preserve"> &amp; Rel-15</w:t>
      </w:r>
      <w:r w:rsidR="000A6674">
        <w:rPr>
          <w:rFonts w:cs="Arial"/>
        </w:rPr>
        <w:t xml:space="preserve">. There is a strong demand for </w:t>
      </w:r>
      <w:r w:rsidR="00B06A66">
        <w:rPr>
          <w:rFonts w:cs="Arial"/>
        </w:rPr>
        <w:t>UE</w:t>
      </w:r>
      <w:r w:rsidR="000A6674">
        <w:rPr>
          <w:rFonts w:cs="Arial"/>
        </w:rPr>
        <w:t xml:space="preserve"> conformance test </w:t>
      </w:r>
      <w:r w:rsidR="00D0520E">
        <w:rPr>
          <w:rFonts w:cs="Arial"/>
        </w:rPr>
        <w:t>cases</w:t>
      </w:r>
      <w:r w:rsidR="000A6674">
        <w:rPr>
          <w:rFonts w:cs="Arial"/>
        </w:rPr>
        <w:t xml:space="preserve"> </w:t>
      </w:r>
      <w:r w:rsidR="00B06A66">
        <w:rPr>
          <w:rFonts w:cs="Arial"/>
        </w:rPr>
        <w:t>that would enable a MCX UE</w:t>
      </w:r>
      <w:r w:rsidR="000A6674">
        <w:rPr>
          <w:rFonts w:cs="Arial"/>
        </w:rPr>
        <w:t xml:space="preserve"> certification </w:t>
      </w:r>
      <w:r w:rsidR="00B06A66">
        <w:rPr>
          <w:rFonts w:cs="Arial"/>
        </w:rPr>
        <w:t xml:space="preserve">scheme </w:t>
      </w:r>
      <w:r w:rsidR="000A6674">
        <w:rPr>
          <w:rFonts w:cs="Arial"/>
        </w:rPr>
        <w:t>to be put in place</w:t>
      </w:r>
      <w:r w:rsidR="00CD75D6">
        <w:rPr>
          <w:rFonts w:cs="Arial"/>
        </w:rPr>
        <w:t xml:space="preserve"> to guarantee inter-operability</w:t>
      </w:r>
      <w:r w:rsidR="000A6674">
        <w:rPr>
          <w:rFonts w:cs="Arial"/>
        </w:rPr>
        <w:t xml:space="preserve">. In that context MCC TF160 </w:t>
      </w:r>
      <w:r w:rsidR="000A6674" w:rsidRPr="00FE4A88">
        <w:t>shall implement &amp; deliver the TTCN test cases for</w:t>
      </w:r>
      <w:r w:rsidR="000A6674">
        <w:t xml:space="preserve"> Rel-1</w:t>
      </w:r>
      <w:r w:rsidR="00CD75D6">
        <w:t>4</w:t>
      </w:r>
      <w:r w:rsidR="000A6674">
        <w:t xml:space="preserve"> </w:t>
      </w:r>
      <w:r w:rsidR="00105D13" w:rsidRPr="00FE4A88">
        <w:rPr>
          <w:lang w:val="en-US"/>
        </w:rPr>
        <w:t>Mission Critical Push To Talk (MCPTT)</w:t>
      </w:r>
      <w:r w:rsidR="00CD75D6">
        <w:rPr>
          <w:lang w:val="en-US"/>
        </w:rPr>
        <w:t>,</w:t>
      </w:r>
      <w:r w:rsidR="000A6674">
        <w:t xml:space="preserve"> MCVideo</w:t>
      </w:r>
      <w:r w:rsidR="00B06A66">
        <w:t xml:space="preserve"> &amp; </w:t>
      </w:r>
      <w:r w:rsidR="000A6674">
        <w:t>MCData</w:t>
      </w:r>
      <w:r w:rsidR="00CD75D6">
        <w:t>, as well as the Rel-15 enhancements</w:t>
      </w:r>
      <w:r w:rsidR="000A6674">
        <w:t xml:space="preserve">. </w:t>
      </w:r>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lastRenderedPageBreak/>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2AA7D001"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00F07072" w:rsidRPr="00FE4A88">
        <w:rPr>
          <w:rFonts w:cs="Arial"/>
        </w:rPr>
        <w:t>TSG SA WG 6</w:t>
      </w:r>
    </w:p>
    <w:p w14:paraId="21BA0E0B" w14:textId="02E3711C"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r w:rsidR="006B0754">
        <w:rPr>
          <w:rFonts w:cs="Arial"/>
        </w:rPr>
        <w:t>2</w:t>
      </w:r>
      <w:r w:rsidR="00246AB9">
        <w:rPr>
          <w:rFonts w:cs="Arial"/>
        </w:rPr>
        <w:t>1</w:t>
      </w:r>
    </w:p>
    <w:p w14:paraId="79B97709" w14:textId="6A77023B"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r w:rsidR="006B0754">
        <w:rPr>
          <w:rFonts w:cs="Arial"/>
        </w:rPr>
        <w:t>2</w:t>
      </w:r>
      <w:r w:rsidR="00246AB9">
        <w:rPr>
          <w:rFonts w:cs="Arial"/>
        </w:rPr>
        <w:t>1</w:t>
      </w:r>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729D8114" w:rsidR="0096203B" w:rsidRDefault="0096203B" w:rsidP="008D74B8">
      <w:pPr>
        <w:spacing w:after="0"/>
        <w:rPr>
          <w:b/>
        </w:rPr>
      </w:pPr>
      <w:r w:rsidRPr="008D74B8">
        <w:rPr>
          <w:b/>
        </w:rPr>
        <w:t>3.6.1  Estima</w:t>
      </w:r>
      <w:r w:rsidR="001134F4" w:rsidRPr="008D74B8">
        <w:rPr>
          <w:b/>
        </w:rPr>
        <w:t xml:space="preserve">ted man month requirement in </w:t>
      </w:r>
      <w:r w:rsidR="00F76099" w:rsidRPr="008D74B8">
        <w:rPr>
          <w:b/>
        </w:rPr>
        <w:t>20</w:t>
      </w:r>
      <w:r w:rsidR="006B0754">
        <w:rPr>
          <w:b/>
        </w:rPr>
        <w:t>2</w:t>
      </w:r>
      <w:r w:rsidR="00246AB9">
        <w:rPr>
          <w:b/>
        </w:rPr>
        <w:t>1</w:t>
      </w:r>
    </w:p>
    <w:p w14:paraId="2BED61A5" w14:textId="77777777" w:rsidR="008D74B8" w:rsidRPr="008D74B8" w:rsidRDefault="008D74B8" w:rsidP="008D74B8">
      <w:pPr>
        <w:spacing w:after="0"/>
        <w:rPr>
          <w:b/>
        </w:rPr>
      </w:pPr>
    </w:p>
    <w:p w14:paraId="4CC7B9DA" w14:textId="02F20B4F"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r w:rsidR="006B0754">
        <w:t>2</w:t>
      </w:r>
      <w:r w:rsidR="00246AB9">
        <w:t>1</w:t>
      </w:r>
      <w:r w:rsidR="00F76099" w:rsidRPr="00FE4A88">
        <w:t xml:space="preserve"> </w:t>
      </w:r>
      <w:r w:rsidRPr="00FE4A88">
        <w:t xml:space="preserve">will be </w:t>
      </w:r>
      <w:r w:rsidR="00AE03A3">
        <w:t>102.5</w:t>
      </w:r>
      <w:r w:rsidR="00013DCF" w:rsidRPr="00FE4A88">
        <w:t xml:space="preserve"> </w:t>
      </w:r>
      <w:r w:rsidRPr="00FE4A88">
        <w:t>man months. A review of the funding requir</w:t>
      </w:r>
      <w:r w:rsidR="008B5AB4" w:rsidRPr="00FE4A88">
        <w:t>ement</w:t>
      </w:r>
      <w:r w:rsidRPr="00FE4A88">
        <w:t xml:space="preserve"> for </w:t>
      </w:r>
      <w:r w:rsidR="00013DCF" w:rsidRPr="00FE4A88">
        <w:t>20</w:t>
      </w:r>
      <w:r w:rsidR="006B0754">
        <w:t>2</w:t>
      </w:r>
      <w:r w:rsidR="00246AB9">
        <w:t>1</w:t>
      </w:r>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r w:rsidR="00246AB9">
        <w:t>20</w:t>
      </w:r>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r w:rsidR="00246AB9">
        <w:t>20</w:t>
      </w:r>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r w:rsidRPr="008D74B8">
        <w:rPr>
          <w:b/>
        </w:rPr>
        <w:t xml:space="preserve">3.6.2  Additional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r w:rsidRPr="008D74B8">
        <w:rPr>
          <w:b/>
        </w:rPr>
        <w:t>3.6.3  Qualification</w:t>
      </w:r>
      <w:r w:rsidR="000B3184" w:rsidRPr="008D74B8">
        <w:rPr>
          <w:b/>
        </w:rPr>
        <w:t>s</w:t>
      </w:r>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Uu, LTE-Uu,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5049F902" w:rsidR="0096203B" w:rsidRPr="00FE4A88" w:rsidRDefault="0096203B" w:rsidP="003D4344">
      <w:pPr>
        <w:rPr>
          <w:rFonts w:cs="Arial"/>
        </w:rPr>
      </w:pPr>
      <w:r w:rsidRPr="00FE4A88">
        <w:rPr>
          <w:rFonts w:cs="Arial"/>
        </w:rPr>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r w:rsidR="006B0754">
        <w:rPr>
          <w:rFonts w:cs="Arial"/>
        </w:rPr>
        <w:t>2</w:t>
      </w:r>
      <w:r w:rsidR="00246AB9">
        <w:rPr>
          <w:rFonts w:cs="Arial"/>
        </w:rPr>
        <w:t>1</w:t>
      </w:r>
      <w:r w:rsidR="00F76099" w:rsidRPr="00FE4A88">
        <w:rPr>
          <w:rFonts w:cs="Arial"/>
        </w:rPr>
        <w:t xml:space="preserve"> </w:t>
      </w:r>
      <w:r w:rsidRPr="00FE4A88">
        <w:rPr>
          <w:rFonts w:cs="Arial"/>
        </w:rPr>
        <w:t xml:space="preserve">is to provide great benefits to the test industry and the RCM is an integral part of MCC TF160. </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40E29271" w:rsidR="0096203B" w:rsidRPr="00FE4A88" w:rsidRDefault="008B5AB4" w:rsidP="008B5AB4">
      <w:pPr>
        <w:rPr>
          <w:rFonts w:cs="Arial"/>
        </w:rPr>
      </w:pPr>
      <w:r w:rsidRPr="00FE4A88">
        <w:rPr>
          <w:rFonts w:cs="Arial"/>
          <w:b/>
        </w:rPr>
        <w:lastRenderedPageBreak/>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w:t>
      </w:r>
      <w:r w:rsidR="0061411C">
        <w:rPr>
          <w:rFonts w:cs="Arial"/>
        </w:rPr>
        <w:t>,</w:t>
      </w:r>
      <w:r w:rsidR="000E10D0" w:rsidRPr="00FE4A88">
        <w:rPr>
          <w:rFonts w:cs="Arial"/>
        </w:rPr>
        <w:t xml:space="preserve"> IMS</w:t>
      </w:r>
      <w:r w:rsidR="0061411C">
        <w:rPr>
          <w:rFonts w:cs="Arial"/>
        </w:rPr>
        <w:t xml:space="preserve"> &amp; MCX</w:t>
      </w:r>
      <w:r w:rsidR="000E10D0" w:rsidRPr="00FE4A88">
        <w:rPr>
          <w:rFonts w:cs="Arial"/>
        </w:rPr>
        <w:t xml:space="preserve">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4F18E313" w:rsidR="0096203B" w:rsidRPr="00FE4A88" w:rsidRDefault="0096203B" w:rsidP="0096203B">
      <w:pPr>
        <w:rPr>
          <w:rFonts w:cs="Arial"/>
        </w:rPr>
      </w:pPr>
      <w:r w:rsidRPr="00FE4A88">
        <w:rPr>
          <w:rFonts w:cs="Arial"/>
          <w:b/>
        </w:rPr>
        <w:t>3.8.2</w:t>
      </w:r>
      <w:r w:rsidRPr="00FE4A88">
        <w:rPr>
          <w:rFonts w:cs="Arial"/>
        </w:rPr>
        <w:t xml:space="preserve">  The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r w:rsidR="00C42B76">
        <w:rPr>
          <w:rFonts w:cs="Arial"/>
        </w:rPr>
        <w:t xml:space="preserve"> &amp; MCX TTCN</w:t>
      </w:r>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test cases</w:t>
      </w:r>
      <w:r w:rsidR="0061411C">
        <w:rPr>
          <w:rFonts w:cs="Arial"/>
        </w:rPr>
        <w:t xml:space="preserve"> selected by the certification fora</w:t>
      </w:r>
      <w:r w:rsidRPr="00FE4A88">
        <w:rPr>
          <w:rFonts w:cs="Arial"/>
        </w:rPr>
        <w:t>.</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1F5E78AA"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r w:rsidR="00C42B76">
        <w:rPr>
          <w:rFonts w:cs="Arial"/>
        </w:rPr>
        <w:t>n</w:t>
      </w:r>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r w:rsidR="00B55A34">
        <w:rPr>
          <w:rFonts w:cs="Arial"/>
        </w:rPr>
        <w:t>,</w:t>
      </w:r>
      <w:r w:rsidR="00707229" w:rsidRPr="00FE4A88">
        <w:rPr>
          <w:rFonts w:cs="Arial"/>
        </w:rPr>
        <w:t xml:space="preserve"> a positioning team</w:t>
      </w:r>
      <w:r w:rsidR="00B55A34">
        <w:rPr>
          <w:rFonts w:cs="Arial"/>
        </w:rPr>
        <w:t xml:space="preserve"> and an MCX team</w:t>
      </w:r>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237715E0"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w:t>
      </w:r>
      <w:r w:rsidR="00DA203B">
        <w:rPr>
          <w:rFonts w:cs="Arial"/>
        </w:rPr>
        <w:t>SA</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lastRenderedPageBreak/>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4EAF5BF2" w14:textId="2A1BECCF" w:rsidR="00D835F5" w:rsidRPr="00FE4A88" w:rsidRDefault="00D835F5" w:rsidP="00D835F5">
      <w:pPr>
        <w:spacing w:after="0"/>
        <w:rPr>
          <w:lang w:val="pt-BR"/>
        </w:rPr>
      </w:pPr>
      <w:r w:rsidRPr="00FE4A88">
        <w:rPr>
          <w:lang w:val="pt-BR"/>
        </w:rPr>
        <w:t>TS 34.229-</w:t>
      </w:r>
      <w:r>
        <w:rPr>
          <w:lang w:val="pt-BR"/>
        </w:rPr>
        <w:t>5</w:t>
      </w:r>
      <w:r w:rsidRPr="00FE4A88">
        <w:rPr>
          <w:lang w:val="pt-BR"/>
        </w:rPr>
        <w:t xml:space="preserve">: IMS CC UE conformance specification part </w:t>
      </w:r>
      <w:r>
        <w:rPr>
          <w:lang w:val="pt-BR"/>
        </w:rPr>
        <w:t>5</w:t>
      </w:r>
      <w:r w:rsidRPr="00FE4A88">
        <w:rPr>
          <w:lang w:val="pt-BR"/>
        </w:rPr>
        <w:t>: protocol conformance specification</w:t>
      </w:r>
      <w:r>
        <w:rPr>
          <w:lang w:val="pt-BR"/>
        </w:rPr>
        <w:t xml:space="preserve"> using 5GS</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0647C829" w:rsidR="00EC7F5B" w:rsidRPr="00FE4A88" w:rsidRDefault="006001E4" w:rsidP="008A405E">
      <w:pPr>
        <w:spacing w:after="0"/>
      </w:pPr>
      <w:r w:rsidRPr="00FE4A88">
        <w:t xml:space="preserve">TS 36.579-1: </w:t>
      </w:r>
      <w:r w:rsidR="008A405E">
        <w:t>Mission Critical (MC) services</w:t>
      </w:r>
      <w:r w:rsidRPr="00FE4A88">
        <w:t xml:space="preserve"> over LTE; Part 1: Common test environment</w:t>
      </w:r>
    </w:p>
    <w:p w14:paraId="1A858134" w14:textId="0AD67B6E" w:rsidR="006001E4" w:rsidRPr="00FE4A88" w:rsidRDefault="006001E4" w:rsidP="00955816">
      <w:pPr>
        <w:spacing w:after="0"/>
      </w:pPr>
      <w:r w:rsidRPr="00FE4A88">
        <w:t xml:space="preserve">TS 36.579-2: </w:t>
      </w:r>
      <w:r w:rsidR="004932DC">
        <w:t>Mission Critical (MC) services</w:t>
      </w:r>
      <w:r w:rsidRPr="00FE4A88">
        <w:t xml:space="preserve"> over LTE; Part 2: </w:t>
      </w:r>
      <w:r w:rsidR="004932DC">
        <w:t xml:space="preserve">MCPTT </w:t>
      </w:r>
      <w:r w:rsidRPr="00FE4A88">
        <w:t>UE Protocol conformance specification</w:t>
      </w:r>
    </w:p>
    <w:p w14:paraId="0EBA742C" w14:textId="6149D6B8" w:rsidR="006001E4" w:rsidRPr="00FE4A88" w:rsidRDefault="006001E4" w:rsidP="00955816">
      <w:pPr>
        <w:spacing w:after="0"/>
      </w:pPr>
      <w:r w:rsidRPr="00FE4A88">
        <w:t xml:space="preserve">TS 36.579-4: </w:t>
      </w:r>
      <w:r w:rsidR="004932DC">
        <w:t>Mission Critical (MC) services</w:t>
      </w:r>
      <w:r w:rsidRPr="00FE4A88">
        <w:t xml:space="preserve"> over LTE; Part 4: Test Applicability and ICS proforma specification</w:t>
      </w:r>
    </w:p>
    <w:p w14:paraId="51066786" w14:textId="2A8F0207" w:rsidR="004932DC" w:rsidRPr="00FE4A88" w:rsidRDefault="004932DC" w:rsidP="004932DC">
      <w:pPr>
        <w:spacing w:after="0"/>
      </w:pPr>
      <w:r w:rsidRPr="00FE4A88">
        <w:t>TS 36.579-</w:t>
      </w:r>
      <w:r>
        <w:t>6</w:t>
      </w:r>
      <w:r w:rsidRPr="00FE4A88">
        <w:t xml:space="preserve">: </w:t>
      </w:r>
      <w:r>
        <w:t>Mission Critical (MC) services</w:t>
      </w:r>
      <w:r w:rsidRPr="00FE4A88">
        <w:t xml:space="preserve"> over LTE; </w:t>
      </w:r>
      <w:r w:rsidRPr="004932DC">
        <w:t>Part 6: MCVideo</w:t>
      </w:r>
      <w:r>
        <w:t xml:space="preserve"> </w:t>
      </w:r>
      <w:r w:rsidRPr="004932DC">
        <w:t>UE Protocol conformance specification</w:t>
      </w:r>
    </w:p>
    <w:p w14:paraId="691E7DA8" w14:textId="76CA7DED" w:rsidR="004932DC" w:rsidRPr="00FE4A88" w:rsidRDefault="004932DC" w:rsidP="004932DC">
      <w:pPr>
        <w:spacing w:after="0"/>
      </w:pPr>
      <w:r w:rsidRPr="00FE4A88">
        <w:t>TS 36.579-</w:t>
      </w:r>
      <w:r>
        <w:t>7</w:t>
      </w:r>
      <w:r w:rsidRPr="00FE4A88">
        <w:t xml:space="preserve">: </w:t>
      </w:r>
      <w:r>
        <w:t>Mission Critical (MC) services</w:t>
      </w:r>
      <w:r w:rsidRPr="00FE4A88">
        <w:t xml:space="preserve"> over LTE; </w:t>
      </w:r>
      <w:r w:rsidRPr="004932DC">
        <w:t xml:space="preserve">Part </w:t>
      </w:r>
      <w:r w:rsidR="00785F30">
        <w:t>7</w:t>
      </w:r>
      <w:r w:rsidRPr="004932DC">
        <w:t>: MC</w:t>
      </w:r>
      <w:r>
        <w:t xml:space="preserve">Data </w:t>
      </w:r>
      <w:r w:rsidRPr="004932DC">
        <w:t>UE Protocol conformance specification</w:t>
      </w:r>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TEIx_Test, </w:t>
      </w:r>
    </w:p>
    <w:p w14:paraId="35FD8C48" w14:textId="77777777" w:rsidR="00F61D1B" w:rsidRPr="00C740BF" w:rsidRDefault="00F61D1B" w:rsidP="00955816">
      <w:pPr>
        <w:spacing w:after="0"/>
        <w:rPr>
          <w:lang w:val="fr-FR"/>
        </w:rPr>
      </w:pPr>
      <w:r w:rsidRPr="00C740BF">
        <w:rPr>
          <w:lang w:val="fr-FR"/>
        </w:rPr>
        <w:t xml:space="preserve">LTE_CA_R14-UEConTest, </w:t>
      </w:r>
    </w:p>
    <w:p w14:paraId="2B7F5304" w14:textId="77777777" w:rsidR="00E11E8A" w:rsidRPr="00C740BF" w:rsidRDefault="00685B61" w:rsidP="00955816">
      <w:pPr>
        <w:spacing w:after="0"/>
        <w:rPr>
          <w:lang w:val="fr-FR"/>
        </w:rPr>
      </w:pPr>
      <w:r w:rsidRPr="00C740BF">
        <w:rPr>
          <w:lang w:val="fr-FR"/>
        </w:rPr>
        <w:t>MCPTT-ConTest</w:t>
      </w:r>
      <w:r w:rsidR="00E11E8A" w:rsidRPr="00C740BF">
        <w:rPr>
          <w:lang w:val="fr-FR"/>
        </w:rPr>
        <w:t xml:space="preserve">, </w:t>
      </w:r>
    </w:p>
    <w:p w14:paraId="4EA07820" w14:textId="77777777" w:rsidR="00E11E8A" w:rsidRPr="00C740BF" w:rsidRDefault="00E11E8A" w:rsidP="00955816">
      <w:pPr>
        <w:spacing w:after="0"/>
        <w:rPr>
          <w:lang w:val="fr-FR"/>
        </w:rPr>
      </w:pPr>
      <w:r w:rsidRPr="00C740BF">
        <w:rPr>
          <w:lang w:val="fr-FR"/>
        </w:rPr>
        <w:t>LTE_feMTC</w:t>
      </w:r>
      <w:r w:rsidR="00807B86" w:rsidRPr="00C740BF">
        <w:rPr>
          <w:lang w:val="fr-FR"/>
        </w:rPr>
        <w:t>-UEConTest</w:t>
      </w:r>
      <w:r w:rsidRPr="00C740BF">
        <w:rPr>
          <w:lang w:val="fr-FR"/>
        </w:rPr>
        <w:t xml:space="preserve">, </w:t>
      </w:r>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686AE4">
        <w:rPr>
          <w:lang w:val="fr-FR"/>
        </w:rPr>
        <w:t>NB_IOTenh2</w:t>
      </w:r>
      <w:r w:rsidR="00275BEE" w:rsidRPr="00686AE4">
        <w:rPr>
          <w:lang w:val="fr-FR"/>
        </w:rPr>
        <w:t>-UEConTest</w:t>
      </w:r>
      <w:r w:rsidR="00886600" w:rsidRPr="00686AE4">
        <w:rPr>
          <w:lang w:val="fr-FR"/>
        </w:rPr>
        <w:t>,</w:t>
      </w:r>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72BC8E71" w14:textId="5CCA2223" w:rsidR="00D92BF3" w:rsidRPr="00C740BF" w:rsidRDefault="00D92BF3" w:rsidP="00955816">
      <w:pPr>
        <w:spacing w:after="0"/>
        <w:rPr>
          <w:szCs w:val="24"/>
          <w:lang w:val="fr-FR" w:eastAsia="en-GB"/>
        </w:rPr>
      </w:pPr>
      <w:r w:rsidRPr="00C740BF">
        <w:rPr>
          <w:szCs w:val="24"/>
          <w:lang w:val="fr-FR" w:eastAsia="en-GB"/>
        </w:rPr>
        <w:t xml:space="preserve">5GS_Ph1-CT_n3GPPa-UEConTest, </w:t>
      </w:r>
    </w:p>
    <w:p w14:paraId="54216F8F" w14:textId="77777777" w:rsidR="00D92BF3" w:rsidRPr="00C740BF" w:rsidRDefault="00D92BF3" w:rsidP="00955816">
      <w:pPr>
        <w:spacing w:after="0"/>
        <w:rPr>
          <w:szCs w:val="24"/>
          <w:lang w:val="fr-FR" w:eastAsia="en-GB"/>
        </w:rPr>
      </w:pPr>
      <w:r w:rsidRPr="00C740BF">
        <w:rPr>
          <w:szCs w:val="24"/>
          <w:lang w:val="fr-FR" w:eastAsia="en-GB"/>
        </w:rPr>
        <w:t xml:space="preserve">LTE_MDT_BT_WLAN-UEConTest, </w:t>
      </w:r>
    </w:p>
    <w:p w14:paraId="1EB4A285" w14:textId="77777777" w:rsidR="00D92BF3" w:rsidRPr="00C740BF" w:rsidRDefault="00D92BF3" w:rsidP="00955816">
      <w:pPr>
        <w:spacing w:after="0"/>
        <w:rPr>
          <w:szCs w:val="24"/>
          <w:lang w:val="fr-FR" w:eastAsia="en-GB"/>
        </w:rPr>
      </w:pPr>
      <w:r w:rsidRPr="00946AEE">
        <w:rPr>
          <w:szCs w:val="24"/>
          <w:lang w:val="fr-FR" w:eastAsia="en-GB"/>
        </w:rPr>
        <w:t>LTE_sTTIandPT-UEConTest,</w:t>
      </w:r>
      <w:r w:rsidRPr="00C740BF">
        <w:rPr>
          <w:szCs w:val="24"/>
          <w:lang w:val="fr-FR" w:eastAsia="en-GB"/>
        </w:rPr>
        <w:t xml:space="preserve"> </w:t>
      </w:r>
    </w:p>
    <w:p w14:paraId="5A38AEEF" w14:textId="77777777" w:rsidR="00993BBE" w:rsidRPr="00C740BF" w:rsidRDefault="00D92BF3" w:rsidP="00955816">
      <w:pPr>
        <w:spacing w:after="0"/>
        <w:rPr>
          <w:szCs w:val="24"/>
          <w:lang w:eastAsia="en-GB"/>
        </w:rPr>
      </w:pPr>
      <w:r w:rsidRPr="00C740BF">
        <w:rPr>
          <w:szCs w:val="24"/>
          <w:lang w:eastAsia="en-GB"/>
        </w:rPr>
        <w:t>LTE_CA_R16-UEConTest</w:t>
      </w:r>
      <w:r w:rsidR="00993BBE" w:rsidRPr="00C740BF">
        <w:rPr>
          <w:szCs w:val="24"/>
          <w:lang w:eastAsia="en-GB"/>
        </w:rPr>
        <w:t xml:space="preserve">, </w:t>
      </w:r>
    </w:p>
    <w:p w14:paraId="40FF3128" w14:textId="77777777" w:rsidR="00993BBE" w:rsidRPr="00C740BF" w:rsidRDefault="00993BBE" w:rsidP="00955816">
      <w:pPr>
        <w:spacing w:after="0"/>
        <w:rPr>
          <w:szCs w:val="24"/>
          <w:lang w:eastAsia="en-GB"/>
        </w:rPr>
      </w:pPr>
      <w:r w:rsidRPr="00C740BF">
        <w:rPr>
          <w:szCs w:val="24"/>
          <w:lang w:eastAsia="en-GB"/>
        </w:rPr>
        <w:lastRenderedPageBreak/>
        <w:t xml:space="preserve">MCImp-UEConTest, </w:t>
      </w:r>
    </w:p>
    <w:p w14:paraId="566C40E4" w14:textId="77777777" w:rsidR="002262C9" w:rsidRPr="00C740BF" w:rsidRDefault="002262C9" w:rsidP="00955816">
      <w:pPr>
        <w:spacing w:after="0"/>
        <w:rPr>
          <w:szCs w:val="24"/>
          <w:lang w:eastAsia="en-GB"/>
        </w:rPr>
      </w:pPr>
      <w:r w:rsidRPr="00C740BF">
        <w:rPr>
          <w:szCs w:val="24"/>
          <w:lang w:eastAsia="en-GB"/>
        </w:rPr>
        <w:t xml:space="preserve">NR_CADC_NR_LTE_DC_R16-UEConTest, </w:t>
      </w:r>
    </w:p>
    <w:p w14:paraId="578CD0B9" w14:textId="77777777" w:rsidR="002262C9" w:rsidRPr="00C740BF" w:rsidRDefault="002262C9" w:rsidP="00955816">
      <w:pPr>
        <w:spacing w:after="0"/>
        <w:rPr>
          <w:szCs w:val="24"/>
          <w:lang w:eastAsia="en-GB"/>
        </w:rPr>
      </w:pPr>
      <w:r w:rsidRPr="00C740BF">
        <w:rPr>
          <w:szCs w:val="24"/>
          <w:lang w:eastAsia="en-GB"/>
        </w:rPr>
        <w:t xml:space="preserve">NR_bands_BW_R16-UEConTest, </w:t>
      </w:r>
    </w:p>
    <w:p w14:paraId="1504A62A" w14:textId="5170D337" w:rsidR="002262C9" w:rsidRPr="00C740BF" w:rsidRDefault="002262C9" w:rsidP="00955816">
      <w:pPr>
        <w:spacing w:after="0"/>
        <w:rPr>
          <w:szCs w:val="24"/>
          <w:lang w:eastAsia="en-GB"/>
        </w:rPr>
      </w:pPr>
      <w:r w:rsidRPr="00C740BF">
        <w:rPr>
          <w:szCs w:val="24"/>
          <w:lang w:eastAsia="en-GB"/>
        </w:rPr>
        <w:t>LTE_eMTC4</w:t>
      </w:r>
      <w:r w:rsidR="00275BEE" w:rsidRPr="00C740BF">
        <w:rPr>
          <w:szCs w:val="24"/>
          <w:lang w:eastAsia="en-GB"/>
        </w:rPr>
        <w:t>-UEConTest</w:t>
      </w:r>
      <w:r w:rsidRPr="00C740BF">
        <w:rPr>
          <w:szCs w:val="24"/>
          <w:lang w:eastAsia="en-GB"/>
        </w:rPr>
        <w:t xml:space="preserve">, </w:t>
      </w:r>
    </w:p>
    <w:p w14:paraId="6D331772" w14:textId="28225E7C" w:rsidR="002262C9" w:rsidRPr="00C740BF" w:rsidRDefault="002262C9" w:rsidP="00955816">
      <w:pPr>
        <w:spacing w:after="0"/>
        <w:rPr>
          <w:szCs w:val="24"/>
          <w:lang w:eastAsia="en-GB"/>
        </w:rPr>
      </w:pPr>
      <w:r w:rsidRPr="00C740BF">
        <w:rPr>
          <w:szCs w:val="24"/>
          <w:lang w:eastAsia="en-GB"/>
        </w:rPr>
        <w:t>LTE_feMob</w:t>
      </w:r>
      <w:r w:rsidR="00675BAC">
        <w:rPr>
          <w:szCs w:val="24"/>
          <w:lang w:eastAsia="en-GB"/>
        </w:rPr>
        <w:t>-UEConTest</w:t>
      </w:r>
      <w:r w:rsidRPr="00C740BF">
        <w:rPr>
          <w:szCs w:val="24"/>
          <w:lang w:eastAsia="en-GB"/>
        </w:rPr>
        <w:t xml:space="preserve">, </w:t>
      </w:r>
    </w:p>
    <w:p w14:paraId="4CBE1E4A" w14:textId="324C3D9B" w:rsidR="002262C9" w:rsidRDefault="002262C9" w:rsidP="00955816">
      <w:pPr>
        <w:spacing w:after="0"/>
        <w:rPr>
          <w:szCs w:val="24"/>
          <w:lang w:eastAsia="en-GB"/>
        </w:rPr>
      </w:pPr>
      <w:r w:rsidRPr="002262C9">
        <w:rPr>
          <w:szCs w:val="24"/>
          <w:lang w:eastAsia="en-GB"/>
        </w:rPr>
        <w:t>NR_IIOT</w:t>
      </w:r>
      <w:r w:rsidR="00675BAC" w:rsidRPr="00675BAC">
        <w:rPr>
          <w:szCs w:val="24"/>
          <w:lang w:val="en-US" w:eastAsia="en-GB"/>
        </w:rPr>
        <w:t>-UEConTest</w:t>
      </w:r>
      <w:r>
        <w:rPr>
          <w:szCs w:val="24"/>
          <w:lang w:eastAsia="en-GB"/>
        </w:rPr>
        <w:t xml:space="preserve">, </w:t>
      </w:r>
    </w:p>
    <w:p w14:paraId="03A97EB7" w14:textId="0B70513B" w:rsidR="002262C9" w:rsidRDefault="002262C9" w:rsidP="00955816">
      <w:pPr>
        <w:spacing w:after="0"/>
        <w:rPr>
          <w:szCs w:val="24"/>
          <w:lang w:eastAsia="en-GB"/>
        </w:rPr>
      </w:pPr>
      <w:r w:rsidRPr="002262C9">
        <w:rPr>
          <w:szCs w:val="24"/>
          <w:lang w:eastAsia="en-GB"/>
        </w:rPr>
        <w:t>5G_V2X_NRSL</w:t>
      </w:r>
      <w:r w:rsidR="00675BAC" w:rsidRPr="00675BAC">
        <w:rPr>
          <w:szCs w:val="24"/>
          <w:lang w:eastAsia="en-GB"/>
        </w:rPr>
        <w:t>_eV2XARC-UEConTest</w:t>
      </w:r>
      <w:r>
        <w:rPr>
          <w:szCs w:val="24"/>
          <w:lang w:eastAsia="en-GB"/>
        </w:rPr>
        <w:t xml:space="preserve">, </w:t>
      </w:r>
    </w:p>
    <w:p w14:paraId="5F18742D" w14:textId="7342B321" w:rsidR="002262C9" w:rsidRDefault="002262C9" w:rsidP="00955816">
      <w:pPr>
        <w:spacing w:after="0"/>
        <w:rPr>
          <w:szCs w:val="24"/>
          <w:lang w:eastAsia="en-GB"/>
        </w:rPr>
      </w:pPr>
      <w:r w:rsidRPr="002262C9">
        <w:rPr>
          <w:szCs w:val="24"/>
          <w:lang w:eastAsia="en-GB"/>
        </w:rPr>
        <w:t>NG_RAN_PRN</w:t>
      </w:r>
      <w:r w:rsidR="00675BAC" w:rsidRPr="00675BAC">
        <w:rPr>
          <w:szCs w:val="24"/>
          <w:lang w:eastAsia="en-GB"/>
        </w:rPr>
        <w:t>_Vertical_LAN-UEConTest</w:t>
      </w:r>
      <w:r>
        <w:rPr>
          <w:szCs w:val="24"/>
          <w:lang w:eastAsia="en-GB"/>
        </w:rPr>
        <w:t xml:space="preserve">, </w:t>
      </w:r>
    </w:p>
    <w:p w14:paraId="1786AC86" w14:textId="65867D6D" w:rsidR="002262C9" w:rsidRDefault="002262C9" w:rsidP="00955816">
      <w:pPr>
        <w:spacing w:after="0"/>
        <w:rPr>
          <w:szCs w:val="24"/>
          <w:lang w:eastAsia="en-GB"/>
        </w:rPr>
      </w:pPr>
      <w:r w:rsidRPr="002262C9">
        <w:rPr>
          <w:szCs w:val="24"/>
          <w:lang w:eastAsia="en-GB"/>
        </w:rPr>
        <w:t>NR_UE_pow_sav</w:t>
      </w:r>
      <w:r w:rsidR="00675BAC" w:rsidRPr="00675BAC">
        <w:rPr>
          <w:szCs w:val="24"/>
          <w:lang w:val="en-US" w:eastAsia="en-GB"/>
        </w:rPr>
        <w:t>-UEConTest</w:t>
      </w:r>
      <w:r>
        <w:rPr>
          <w:szCs w:val="24"/>
          <w:lang w:eastAsia="en-GB"/>
        </w:rPr>
        <w:t xml:space="preserve">, </w:t>
      </w:r>
    </w:p>
    <w:p w14:paraId="488125A3" w14:textId="3BD8293C" w:rsidR="002262C9" w:rsidRDefault="002262C9" w:rsidP="00955816">
      <w:pPr>
        <w:spacing w:after="0"/>
        <w:rPr>
          <w:szCs w:val="24"/>
          <w:lang w:eastAsia="en-GB"/>
        </w:rPr>
      </w:pPr>
      <w:r w:rsidRPr="002262C9">
        <w:rPr>
          <w:szCs w:val="24"/>
          <w:lang w:eastAsia="en-GB"/>
        </w:rPr>
        <w:t>NR_Mob_enh</w:t>
      </w:r>
      <w:r w:rsidR="00675BAC" w:rsidRPr="00675BAC">
        <w:rPr>
          <w:szCs w:val="24"/>
          <w:lang w:eastAsia="en-GB"/>
        </w:rPr>
        <w:t>-UEConTest</w:t>
      </w:r>
      <w:r>
        <w:rPr>
          <w:szCs w:val="24"/>
          <w:lang w:eastAsia="en-GB"/>
        </w:rPr>
        <w:t xml:space="preserve">, </w:t>
      </w:r>
    </w:p>
    <w:p w14:paraId="43CDD43C" w14:textId="3149D5CF" w:rsidR="002262C9" w:rsidRDefault="002262C9" w:rsidP="00955816">
      <w:pPr>
        <w:spacing w:after="0"/>
        <w:rPr>
          <w:szCs w:val="24"/>
          <w:lang w:eastAsia="en-GB"/>
        </w:rPr>
      </w:pPr>
      <w:r w:rsidRPr="002262C9">
        <w:rPr>
          <w:szCs w:val="24"/>
          <w:lang w:eastAsia="en-GB"/>
        </w:rPr>
        <w:t>NR_eMIMO</w:t>
      </w:r>
      <w:r w:rsidR="00675BAC" w:rsidRPr="00675BAC">
        <w:rPr>
          <w:szCs w:val="24"/>
          <w:lang w:eastAsia="en-GB"/>
        </w:rPr>
        <w:t>-UEConTest</w:t>
      </w:r>
      <w:r>
        <w:rPr>
          <w:szCs w:val="24"/>
          <w:lang w:eastAsia="en-GB"/>
        </w:rPr>
        <w:t xml:space="preserve">, </w:t>
      </w:r>
    </w:p>
    <w:p w14:paraId="2EBBA692" w14:textId="0AEB8C52" w:rsidR="00976B80" w:rsidRDefault="002262C9" w:rsidP="00955816">
      <w:pPr>
        <w:spacing w:after="0"/>
        <w:rPr>
          <w:szCs w:val="24"/>
          <w:lang w:eastAsia="en-GB"/>
        </w:rPr>
      </w:pPr>
      <w:r w:rsidRPr="002262C9">
        <w:rPr>
          <w:szCs w:val="24"/>
          <w:lang w:eastAsia="en-GB"/>
        </w:rPr>
        <w:t>NR_SON_MDT</w:t>
      </w:r>
      <w:r w:rsidR="00675BAC" w:rsidRPr="00675BAC">
        <w:rPr>
          <w:szCs w:val="24"/>
          <w:lang w:eastAsia="en-GB"/>
        </w:rPr>
        <w:t>-UEConTest</w:t>
      </w:r>
      <w:r w:rsidR="00976B80">
        <w:rPr>
          <w:szCs w:val="24"/>
          <w:lang w:eastAsia="en-GB"/>
        </w:rPr>
        <w:t xml:space="preserve">, </w:t>
      </w:r>
    </w:p>
    <w:p w14:paraId="11346DBF" w14:textId="77777777" w:rsidR="00675BAC" w:rsidRDefault="00976B80" w:rsidP="00955816">
      <w:pPr>
        <w:spacing w:after="0"/>
        <w:rPr>
          <w:szCs w:val="24"/>
          <w:lang w:eastAsia="en-GB"/>
        </w:rPr>
      </w:pPr>
      <w:r w:rsidRPr="00976B80">
        <w:rPr>
          <w:szCs w:val="24"/>
          <w:lang w:eastAsia="en-GB"/>
        </w:rPr>
        <w:t>B1C_BDS-UEConTest</w:t>
      </w:r>
      <w:r w:rsidR="00675BAC">
        <w:rPr>
          <w:szCs w:val="24"/>
          <w:lang w:eastAsia="en-GB"/>
        </w:rPr>
        <w:t xml:space="preserve">, </w:t>
      </w:r>
    </w:p>
    <w:p w14:paraId="138BC512" w14:textId="77777777" w:rsidR="00675BAC" w:rsidRDefault="00675BAC" w:rsidP="00955816">
      <w:pPr>
        <w:spacing w:after="0"/>
        <w:rPr>
          <w:szCs w:val="24"/>
          <w:lang w:eastAsia="en-GB"/>
        </w:rPr>
      </w:pPr>
      <w:r w:rsidRPr="00675BAC">
        <w:rPr>
          <w:szCs w:val="24"/>
          <w:lang w:eastAsia="en-GB"/>
        </w:rPr>
        <w:t>RACS-UEConTest</w:t>
      </w:r>
      <w:r>
        <w:rPr>
          <w:szCs w:val="24"/>
          <w:lang w:eastAsia="en-GB"/>
        </w:rPr>
        <w:t xml:space="preserve">, </w:t>
      </w:r>
    </w:p>
    <w:p w14:paraId="56FB3EE5" w14:textId="77777777" w:rsidR="00675BAC" w:rsidRDefault="00675BAC" w:rsidP="00955816">
      <w:pPr>
        <w:spacing w:after="0"/>
        <w:rPr>
          <w:szCs w:val="24"/>
          <w:lang w:eastAsia="en-GB"/>
        </w:rPr>
      </w:pPr>
      <w:r w:rsidRPr="00675BAC">
        <w:rPr>
          <w:szCs w:val="24"/>
          <w:lang w:eastAsia="en-GB"/>
        </w:rPr>
        <w:t>NR_RF_FR1-UEConTest</w:t>
      </w:r>
      <w:r>
        <w:rPr>
          <w:szCs w:val="24"/>
          <w:lang w:eastAsia="en-GB"/>
        </w:rPr>
        <w:t xml:space="preserve">, </w:t>
      </w:r>
    </w:p>
    <w:p w14:paraId="33FD2674" w14:textId="77777777" w:rsidR="00675BAC" w:rsidRDefault="00675BAC" w:rsidP="00955816">
      <w:pPr>
        <w:spacing w:after="0"/>
        <w:rPr>
          <w:szCs w:val="24"/>
          <w:lang w:eastAsia="en-GB"/>
        </w:rPr>
      </w:pPr>
      <w:r w:rsidRPr="00675BAC">
        <w:rPr>
          <w:szCs w:val="24"/>
          <w:lang w:eastAsia="en-GB"/>
        </w:rPr>
        <w:t>MCenh-UEConTest</w:t>
      </w:r>
      <w:r>
        <w:rPr>
          <w:szCs w:val="24"/>
          <w:lang w:eastAsia="en-GB"/>
        </w:rPr>
        <w:t xml:space="preserve">, </w:t>
      </w:r>
    </w:p>
    <w:p w14:paraId="403E24E3" w14:textId="77777777" w:rsidR="00675BAC" w:rsidRDefault="00675BAC" w:rsidP="00955816">
      <w:pPr>
        <w:spacing w:after="0"/>
        <w:rPr>
          <w:szCs w:val="24"/>
          <w:lang w:eastAsia="en-GB"/>
        </w:rPr>
      </w:pPr>
      <w:r w:rsidRPr="00675BAC">
        <w:rPr>
          <w:szCs w:val="24"/>
          <w:lang w:eastAsia="en-GB"/>
        </w:rPr>
        <w:t>LTE410_Europe_PPDR-UEConTest</w:t>
      </w:r>
      <w:r>
        <w:rPr>
          <w:szCs w:val="24"/>
          <w:lang w:eastAsia="en-GB"/>
        </w:rPr>
        <w:t xml:space="preserve">, </w:t>
      </w:r>
    </w:p>
    <w:p w14:paraId="1AF29BC8" w14:textId="77777777" w:rsidR="00675BAC" w:rsidRDefault="00675BAC" w:rsidP="00955816">
      <w:pPr>
        <w:spacing w:after="0"/>
        <w:rPr>
          <w:szCs w:val="24"/>
          <w:lang w:eastAsia="en-GB"/>
        </w:rPr>
      </w:pPr>
      <w:r w:rsidRPr="00675BAC">
        <w:rPr>
          <w:szCs w:val="24"/>
          <w:lang w:eastAsia="en-GB"/>
        </w:rPr>
        <w:t>LTE_bands_R16_M1_NB1-UEConTest</w:t>
      </w:r>
      <w:r>
        <w:rPr>
          <w:szCs w:val="24"/>
          <w:lang w:eastAsia="en-GB"/>
        </w:rPr>
        <w:t xml:space="preserve">, </w:t>
      </w:r>
    </w:p>
    <w:p w14:paraId="0D6D4187" w14:textId="77777777" w:rsidR="00675BAC" w:rsidRDefault="00675BAC" w:rsidP="00955816">
      <w:pPr>
        <w:spacing w:after="0"/>
        <w:rPr>
          <w:szCs w:val="24"/>
          <w:lang w:eastAsia="en-GB"/>
        </w:rPr>
      </w:pPr>
      <w:r w:rsidRPr="00675BAC">
        <w:rPr>
          <w:szCs w:val="24"/>
          <w:lang w:eastAsia="en-GB"/>
        </w:rPr>
        <w:t>LTE_bands_R16_M2_NB2-UEConTest</w:t>
      </w:r>
      <w:r>
        <w:rPr>
          <w:szCs w:val="24"/>
          <w:lang w:eastAsia="en-GB"/>
        </w:rPr>
        <w:t xml:space="preserve">, </w:t>
      </w:r>
    </w:p>
    <w:p w14:paraId="16900CE3" w14:textId="77777777" w:rsidR="00675BAC" w:rsidRDefault="00675BAC" w:rsidP="00955816">
      <w:pPr>
        <w:spacing w:after="0"/>
        <w:rPr>
          <w:szCs w:val="24"/>
          <w:lang w:eastAsia="en-GB"/>
        </w:rPr>
      </w:pPr>
      <w:r w:rsidRPr="00675BAC">
        <w:rPr>
          <w:szCs w:val="24"/>
          <w:lang w:eastAsia="en-GB"/>
        </w:rPr>
        <w:t>5G_SRVCC_NR_to_UMTS-UEConTest</w:t>
      </w:r>
      <w:r>
        <w:rPr>
          <w:szCs w:val="24"/>
          <w:lang w:eastAsia="en-GB"/>
        </w:rPr>
        <w:t xml:space="preserve">, </w:t>
      </w:r>
    </w:p>
    <w:p w14:paraId="0ED05E9A" w14:textId="77777777" w:rsidR="00675BAC" w:rsidRDefault="00675BAC" w:rsidP="00955816">
      <w:pPr>
        <w:spacing w:after="0"/>
        <w:rPr>
          <w:szCs w:val="24"/>
          <w:lang w:eastAsia="en-GB"/>
        </w:rPr>
      </w:pPr>
      <w:r w:rsidRPr="00675BAC">
        <w:rPr>
          <w:szCs w:val="24"/>
          <w:lang w:eastAsia="en-GB"/>
        </w:rPr>
        <w:t>NR_L1enh_URLLC-UEConTest</w:t>
      </w:r>
      <w:r>
        <w:rPr>
          <w:szCs w:val="24"/>
          <w:lang w:eastAsia="en-GB"/>
        </w:rPr>
        <w:t xml:space="preserve">, </w:t>
      </w:r>
    </w:p>
    <w:p w14:paraId="5149DBBD" w14:textId="77777777" w:rsidR="00811C37" w:rsidRDefault="00811C37" w:rsidP="00955816">
      <w:pPr>
        <w:spacing w:after="0"/>
        <w:rPr>
          <w:szCs w:val="24"/>
          <w:lang w:eastAsia="en-GB"/>
        </w:rPr>
      </w:pPr>
      <w:r w:rsidRPr="00811C37">
        <w:rPr>
          <w:szCs w:val="24"/>
          <w:lang w:eastAsia="en-GB"/>
        </w:rPr>
        <w:t>NR_pos-UEConTest</w:t>
      </w:r>
      <w:r>
        <w:rPr>
          <w:szCs w:val="24"/>
          <w:lang w:eastAsia="en-GB"/>
        </w:rPr>
        <w:t xml:space="preserve">, </w:t>
      </w:r>
    </w:p>
    <w:p w14:paraId="0E10AE9F" w14:textId="77777777" w:rsidR="00811C37" w:rsidRDefault="00811C37" w:rsidP="00955816">
      <w:pPr>
        <w:spacing w:after="0"/>
        <w:rPr>
          <w:szCs w:val="24"/>
          <w:lang w:eastAsia="en-GB"/>
        </w:rPr>
      </w:pPr>
      <w:r w:rsidRPr="00811C37">
        <w:rPr>
          <w:szCs w:val="24"/>
          <w:lang w:eastAsia="en-GB"/>
        </w:rPr>
        <w:t>NR_lic_bands_BW_R17-UEConTest</w:t>
      </w:r>
      <w:r>
        <w:rPr>
          <w:szCs w:val="24"/>
          <w:lang w:eastAsia="en-GB"/>
        </w:rPr>
        <w:t xml:space="preserve">, </w:t>
      </w:r>
    </w:p>
    <w:p w14:paraId="12CB7AE5" w14:textId="416DE36C" w:rsidR="0096203B" w:rsidRPr="00955816" w:rsidRDefault="00811C37" w:rsidP="00955816">
      <w:pPr>
        <w:spacing w:after="0"/>
        <w:rPr>
          <w:szCs w:val="24"/>
          <w:lang w:eastAsia="en-GB"/>
        </w:rPr>
      </w:pPr>
      <w:r w:rsidRPr="00811C37">
        <w:rPr>
          <w:szCs w:val="24"/>
          <w:lang w:eastAsia="en-GB"/>
        </w:rPr>
        <w:t>NR_CADC_NR_LTE_DC_R17-UEConTest</w:t>
      </w:r>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 xml:space="preserve">TS 34.123-3: </w:t>
      </w:r>
      <w:r w:rsidR="000A7F9F" w:rsidRPr="00FE4A88">
        <w:rPr>
          <w:lang w:val="fr-FR"/>
        </w:rPr>
        <w:t xml:space="preserve">UTRA </w:t>
      </w:r>
      <w:r w:rsidRPr="00FE4A88">
        <w:rPr>
          <w:lang w:val="fr-FR"/>
        </w:rPr>
        <w:t>UE conformance specification, part 3: Abstract Test Suite (ATS)</w:t>
      </w:r>
    </w:p>
    <w:p w14:paraId="7CD5810F" w14:textId="77777777" w:rsidR="0096203B" w:rsidRPr="00FE4A88" w:rsidRDefault="0096203B" w:rsidP="00955816">
      <w:pPr>
        <w:spacing w:after="0"/>
        <w:rPr>
          <w:lang w:val="fr-FR"/>
        </w:rPr>
      </w:pPr>
      <w:r w:rsidRPr="00FE4A88">
        <w:rPr>
          <w:lang w:val="fr-FR"/>
        </w:rPr>
        <w:t xml:space="preserve">TS 51.010-5: </w:t>
      </w:r>
      <w:r w:rsidR="000A7F9F" w:rsidRPr="00FE4A88">
        <w:rPr>
          <w:lang w:val="fr-FR"/>
        </w:rPr>
        <w:t xml:space="preserve">GERAN </w:t>
      </w:r>
      <w:r w:rsidRPr="00FE4A88">
        <w:rPr>
          <w:lang w:val="fr-FR"/>
        </w:rPr>
        <w:t>Mobile station conformance specification, part 5: Abstract Test Suite (ATS)</w:t>
      </w:r>
    </w:p>
    <w:p w14:paraId="25C50D5E" w14:textId="77777777" w:rsidR="0096203B" w:rsidRPr="00FE4A88" w:rsidRDefault="0096203B" w:rsidP="00955816">
      <w:pPr>
        <w:spacing w:after="0"/>
        <w:rPr>
          <w:lang w:val="fr-FR"/>
        </w:rPr>
      </w:pPr>
      <w:r w:rsidRPr="00FE4A88">
        <w:rPr>
          <w:lang w:val="fr-FR"/>
        </w:rPr>
        <w:t>TS 34.229-3: IMS CC UE conformance specification, part 3: Abstract Test Suite (ATS)</w:t>
      </w:r>
    </w:p>
    <w:p w14:paraId="139E9ECD" w14:textId="77777777" w:rsidR="0096203B" w:rsidRPr="00FE4A88" w:rsidRDefault="0096203B" w:rsidP="00955816">
      <w:pPr>
        <w:spacing w:after="0"/>
        <w:rPr>
          <w:lang w:val="fr-FR"/>
        </w:rPr>
      </w:pPr>
      <w:r w:rsidRPr="00FE4A88">
        <w:rPr>
          <w:lang w:val="fr-FR"/>
        </w:rPr>
        <w:t xml:space="preserve">TS 36.523-3: </w:t>
      </w:r>
      <w:r w:rsidR="000A7F9F" w:rsidRPr="00FE4A88">
        <w:rPr>
          <w:lang w:val="fr-FR"/>
        </w:rPr>
        <w:t xml:space="preserve">E-UTRA </w:t>
      </w:r>
      <w:r w:rsidRPr="00FE4A88">
        <w:rPr>
          <w:lang w:val="fr-FR"/>
        </w:rPr>
        <w:t>UE conformance specification,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571-4: E-UTRA and EPC UE conformance specification for UE positioning; Part 4: Test Suites</w:t>
      </w:r>
    </w:p>
    <w:p w14:paraId="5084C363" w14:textId="176D65F6" w:rsidR="00C64053" w:rsidRPr="00955816" w:rsidRDefault="00C64053" w:rsidP="00955816">
      <w:pPr>
        <w:spacing w:after="0"/>
      </w:pPr>
      <w:r w:rsidRPr="00955816">
        <w:t xml:space="preserve">TS 36.579-5: </w:t>
      </w:r>
      <w:r w:rsidR="00C42B76">
        <w:t>Mission Critical (MC) services</w:t>
      </w:r>
      <w:r w:rsidRPr="00955816">
        <w:t xml:space="preserve"> over LTE; Part 5: Abstract test suite (ATS)</w:t>
      </w:r>
    </w:p>
    <w:p w14:paraId="104894F8" w14:textId="5DC9CD32" w:rsidR="00C64053" w:rsidRPr="00FE4A88" w:rsidRDefault="00C64053" w:rsidP="00955816">
      <w:pPr>
        <w:spacing w:after="0"/>
      </w:pPr>
      <w:r w:rsidRPr="00FE4A88">
        <w:t xml:space="preserve">TS 38.523-3: 5GS; UE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In essence, MCC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3EA07" w14:textId="77777777" w:rsidR="00550E85" w:rsidRDefault="00550E85">
      <w:r>
        <w:separator/>
      </w:r>
    </w:p>
    <w:p w14:paraId="5665B056" w14:textId="77777777" w:rsidR="00550E85" w:rsidRDefault="00550E85"/>
    <w:p w14:paraId="162AAA03" w14:textId="77777777" w:rsidR="00550E85" w:rsidRDefault="00550E85"/>
  </w:endnote>
  <w:endnote w:type="continuationSeparator" w:id="0">
    <w:p w14:paraId="2182FDD9" w14:textId="77777777" w:rsidR="00550E85" w:rsidRDefault="00550E85">
      <w:r>
        <w:continuationSeparator/>
      </w:r>
    </w:p>
    <w:p w14:paraId="39512CB3" w14:textId="77777777" w:rsidR="00550E85" w:rsidRDefault="00550E85"/>
    <w:p w14:paraId="7A2C91B6" w14:textId="77777777" w:rsidR="00550E85" w:rsidRDefault="00550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24C1B" w14:textId="77777777" w:rsidR="00550E85" w:rsidRDefault="00550E85">
      <w:r>
        <w:separator/>
      </w:r>
    </w:p>
    <w:p w14:paraId="680E7DC0" w14:textId="77777777" w:rsidR="00550E85" w:rsidRDefault="00550E85"/>
    <w:p w14:paraId="0EFB15B4" w14:textId="77777777" w:rsidR="00550E85" w:rsidRDefault="00550E85"/>
  </w:footnote>
  <w:footnote w:type="continuationSeparator" w:id="0">
    <w:p w14:paraId="2C11294D" w14:textId="77777777" w:rsidR="00550E85" w:rsidRDefault="00550E85">
      <w:r>
        <w:continuationSeparator/>
      </w:r>
    </w:p>
    <w:p w14:paraId="296A3209" w14:textId="77777777" w:rsidR="00550E85" w:rsidRDefault="00550E85"/>
    <w:p w14:paraId="6A0E4C8C" w14:textId="77777777" w:rsidR="00550E85" w:rsidRDefault="00550E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550E85">
      <w:fldChar w:fldCharType="begin"/>
    </w:r>
    <w:r w:rsidR="00550E85">
      <w:instrText xml:space="preserve"> NUMPAGES   \* MERGEFORMAT </w:instrText>
    </w:r>
    <w:r w:rsidR="00550E85">
      <w:fldChar w:fldCharType="separate"/>
    </w:r>
    <w:r w:rsidR="008D74B8">
      <w:rPr>
        <w:noProof/>
      </w:rPr>
      <w:t>6</w:t>
    </w:r>
    <w:r w:rsidR="00550E85">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0E85"/>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433C"/>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190</TotalTime>
  <Pages>6</Pages>
  <Words>2668</Words>
  <Characters>15211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38</cp:revision>
  <cp:lastPrinted>2011-11-09T15:24:00Z</cp:lastPrinted>
  <dcterms:created xsi:type="dcterms:W3CDTF">2020-10-14T09:10:00Z</dcterms:created>
  <dcterms:modified xsi:type="dcterms:W3CDTF">2020-11-05T14:28:00Z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