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984D5F">
        <w:rPr>
          <w:rFonts w:hint="eastAsia"/>
          <w:b/>
          <w:noProof/>
          <w:sz w:val="24"/>
          <w:lang w:eastAsia="ja-JP"/>
        </w:rPr>
        <w:t>87-e</w:t>
      </w:r>
      <w:r w:rsidRPr="002E0E8D">
        <w:rPr>
          <w:b/>
          <w:i/>
          <w:noProof/>
          <w:sz w:val="28"/>
        </w:rPr>
        <w:tab/>
      </w:r>
      <w:r w:rsidR="007A5452" w:rsidRPr="002E0E8D">
        <w:rPr>
          <w:b/>
          <w:i/>
          <w:noProof/>
          <w:sz w:val="28"/>
        </w:rPr>
        <w:t>R5-</w:t>
      </w:r>
      <w:r w:rsidR="00C46646">
        <w:rPr>
          <w:rFonts w:hint="eastAsia"/>
          <w:b/>
          <w:i/>
          <w:noProof/>
          <w:sz w:val="28"/>
          <w:lang w:eastAsia="ja-JP"/>
        </w:rPr>
        <w:t>20</w:t>
      </w:r>
      <w:r w:rsidR="005D4BF1">
        <w:rPr>
          <w:rFonts w:hint="eastAsia"/>
          <w:b/>
          <w:i/>
          <w:noProof/>
          <w:sz w:val="28"/>
          <w:lang w:eastAsia="ja-JP"/>
        </w:rPr>
        <w:t>2851</w:t>
      </w:r>
    </w:p>
    <w:p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Pr>
          <w:rFonts w:hint="eastAsia"/>
          <w:b/>
          <w:noProof/>
          <w:sz w:val="24"/>
          <w:lang w:eastAsia="ja-JP"/>
        </w:rPr>
        <w:t>18</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sidR="00452C75">
        <w:rPr>
          <w:rFonts w:hint="eastAsia"/>
          <w:b/>
          <w:noProof/>
          <w:sz w:val="24"/>
          <w:lang w:eastAsia="ja-JP"/>
        </w:rPr>
        <w:t>2</w:t>
      </w:r>
      <w:r w:rsidR="005B0AE9">
        <w:rPr>
          <w:rFonts w:hint="eastAsia"/>
          <w:b/>
          <w:noProof/>
          <w:sz w:val="24"/>
          <w:lang w:eastAsia="ja-JP"/>
        </w:rPr>
        <w:t>9</w:t>
      </w:r>
      <w:r w:rsidR="005F27F0" w:rsidRPr="00134872">
        <w:rPr>
          <w:b/>
          <w:noProof/>
          <w:sz w:val="24"/>
          <w:vertAlign w:val="superscript"/>
          <w:lang w:eastAsia="ja-JP"/>
        </w:rPr>
        <w:t>th</w:t>
      </w:r>
      <w:r w:rsidR="00134872">
        <w:rPr>
          <w:rFonts w:hint="eastAsia"/>
          <w:b/>
          <w:noProof/>
          <w:sz w:val="24"/>
          <w:lang w:eastAsia="ja-JP"/>
        </w:rPr>
        <w:t xml:space="preserve"> </w:t>
      </w:r>
      <w:r>
        <w:rPr>
          <w:rFonts w:hint="eastAsia"/>
          <w:b/>
          <w:noProof/>
          <w:sz w:val="24"/>
          <w:lang w:eastAsia="ja-JP"/>
        </w:rPr>
        <w:t>May</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2020</w:t>
      </w:r>
      <w:bookmarkStart w:id="0" w:name="_GoBack"/>
      <w:bookmarkEnd w:id="0"/>
    </w:p>
    <w:p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277A9A">
        <w:rPr>
          <w:rFonts w:eastAsiaTheme="minorEastAsia" w:hint="eastAsia"/>
          <w:b/>
        </w:rPr>
        <w:t xml:space="preserve">On </w:t>
      </w:r>
      <w:r w:rsidR="00845839">
        <w:rPr>
          <w:rFonts w:eastAsiaTheme="minorEastAsia" w:hint="eastAsia"/>
          <w:b/>
        </w:rPr>
        <w:t>frequency flatness uncertain</w:t>
      </w:r>
      <w:r w:rsidR="00F54936">
        <w:rPr>
          <w:rFonts w:eastAsiaTheme="minorEastAsia" w:hint="eastAsia"/>
          <w:b/>
        </w:rPr>
        <w:t>ty</w:t>
      </w:r>
      <w:r w:rsidR="000F3142">
        <w:rPr>
          <w:rFonts w:eastAsiaTheme="minorEastAsia" w:hint="eastAsia"/>
          <w:b/>
        </w:rPr>
        <w:t xml:space="preserve"> for FR2 RRM and Performance tests</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82310B">
        <w:rPr>
          <w:rFonts w:ascii="Arial" w:eastAsia="ＭＳ 明朝" w:hAnsi="Arial" w:hint="eastAsia"/>
          <w:lang w:val="pt-BR"/>
        </w:rPr>
        <w:t>5.3.2.17</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954086" w:rsidRDefault="001D64D7" w:rsidP="00954086">
      <w:pPr>
        <w:spacing w:before="120" w:after="120"/>
        <w:rPr>
          <w:rFonts w:eastAsia="ＭＳ 明朝"/>
          <w:lang w:val="en-GB"/>
        </w:rPr>
      </w:pPr>
      <w:r>
        <w:rPr>
          <w:rFonts w:eastAsia="ＭＳ 明朝"/>
          <w:lang w:val="en-GB"/>
        </w:rPr>
        <w:t>I</w:t>
      </w:r>
      <w:r>
        <w:rPr>
          <w:rFonts w:eastAsia="ＭＳ 明朝" w:hint="eastAsia"/>
          <w:lang w:val="en-GB"/>
        </w:rPr>
        <w:t>n [</w:t>
      </w:r>
      <w:r w:rsidR="006E4FF9">
        <w:rPr>
          <w:rFonts w:eastAsia="ＭＳ 明朝" w:hint="eastAsia"/>
          <w:lang w:val="en-GB"/>
        </w:rPr>
        <w:t>1</w:t>
      </w:r>
      <w:r>
        <w:rPr>
          <w:rFonts w:eastAsia="ＭＳ 明朝" w:hint="eastAsia"/>
          <w:lang w:val="en-GB"/>
        </w:rPr>
        <w:t>], the ta</w:t>
      </w:r>
      <w:r w:rsidR="00AB47E7">
        <w:rPr>
          <w:rFonts w:eastAsia="ＭＳ 明朝" w:hint="eastAsia"/>
          <w:lang w:val="en-GB"/>
        </w:rPr>
        <w:t xml:space="preserve">ble format for the </w:t>
      </w:r>
      <w:r>
        <w:rPr>
          <w:rFonts w:eastAsia="ＭＳ 明朝" w:hint="eastAsia"/>
          <w:lang w:val="en-GB"/>
        </w:rPr>
        <w:t>uncertainty</w:t>
      </w:r>
      <w:r w:rsidR="00AB47E7">
        <w:rPr>
          <w:rFonts w:eastAsia="ＭＳ 明朝" w:hint="eastAsia"/>
          <w:lang w:val="en-GB"/>
        </w:rPr>
        <w:t xml:space="preserve"> budget table</w:t>
      </w:r>
      <w:r>
        <w:rPr>
          <w:rFonts w:eastAsia="ＭＳ 明朝" w:hint="eastAsia"/>
          <w:lang w:val="en-GB"/>
        </w:rPr>
        <w:t xml:space="preserve"> for </w:t>
      </w:r>
      <w:r w:rsidR="00925B05">
        <w:rPr>
          <w:rFonts w:eastAsia="ＭＳ 明朝"/>
          <w:lang w:val="en-GB"/>
        </w:rPr>
        <w:t>Performance</w:t>
      </w:r>
      <w:r>
        <w:rPr>
          <w:rFonts w:eastAsia="ＭＳ 明朝" w:hint="eastAsia"/>
          <w:lang w:val="en-GB"/>
        </w:rPr>
        <w:t xml:space="preserve"> test is endorsed. In this paper we </w:t>
      </w:r>
      <w:r w:rsidR="00B75564">
        <w:rPr>
          <w:rFonts w:eastAsia="ＭＳ 明朝" w:hint="eastAsia"/>
          <w:lang w:val="en-GB"/>
        </w:rPr>
        <w:t>propose the MU term</w:t>
      </w:r>
      <w:r w:rsidR="00790583">
        <w:rPr>
          <w:rFonts w:eastAsia="ＭＳ 明朝" w:hint="eastAsia"/>
          <w:lang w:val="en-GB"/>
        </w:rPr>
        <w:t xml:space="preserve"> </w:t>
      </w:r>
      <w:r w:rsidR="00790583">
        <w:rPr>
          <w:rFonts w:eastAsia="ＭＳ 明朝"/>
          <w:lang w:val="en-GB"/>
        </w:rPr>
        <w:t>“</w:t>
      </w:r>
      <w:r w:rsidR="00790583">
        <w:rPr>
          <w:rFonts w:eastAsia="ＭＳ 明朝" w:hint="eastAsia"/>
          <w:lang w:val="en-GB"/>
        </w:rPr>
        <w:t xml:space="preserve">DL AWGN and </w:t>
      </w:r>
      <w:r w:rsidR="00790583">
        <w:rPr>
          <w:rFonts w:eastAsia="ＭＳ 明朝"/>
          <w:lang w:val="en-GB"/>
        </w:rPr>
        <w:t>signal</w:t>
      </w:r>
      <w:r w:rsidR="00790583">
        <w:rPr>
          <w:rFonts w:eastAsia="ＭＳ 明朝" w:hint="eastAsia"/>
          <w:lang w:val="en-GB"/>
        </w:rPr>
        <w:t xml:space="preserve"> flatness</w:t>
      </w:r>
      <w:r w:rsidR="00790583">
        <w:rPr>
          <w:rFonts w:eastAsia="ＭＳ 明朝"/>
          <w:lang w:val="en-GB"/>
        </w:rPr>
        <w:t>”</w:t>
      </w:r>
      <w:r w:rsidR="00790583">
        <w:rPr>
          <w:rFonts w:eastAsia="ＭＳ 明朝" w:hint="eastAsia"/>
          <w:lang w:val="en-GB"/>
        </w:rPr>
        <w:t xml:space="preserve"> f</w:t>
      </w:r>
      <w:r w:rsidR="00790583" w:rsidRPr="00EA71F4">
        <w:rPr>
          <w:rFonts w:eastAsia="ＭＳ 明朝" w:hint="eastAsia"/>
          <w:lang w:val="en-GB"/>
        </w:rPr>
        <w:t xml:space="preserve">actor for </w:t>
      </w:r>
      <w:r w:rsidR="00B75564" w:rsidRPr="00EA71F4">
        <w:rPr>
          <w:rFonts w:eastAsia="ＭＳ 明朝" w:hint="eastAsia"/>
          <w:lang w:val="en-GB"/>
        </w:rPr>
        <w:t xml:space="preserve">FR2 </w:t>
      </w:r>
      <w:r w:rsidR="00790583" w:rsidRPr="00EA71F4">
        <w:rPr>
          <w:rFonts w:eastAsia="ＭＳ 明朝" w:hint="eastAsia"/>
          <w:lang w:val="en-GB"/>
        </w:rPr>
        <w:t xml:space="preserve">RRM and </w:t>
      </w:r>
      <w:r w:rsidR="00790583">
        <w:rPr>
          <w:rFonts w:eastAsia="ＭＳ 明朝" w:hint="eastAsia"/>
          <w:lang w:val="en-GB"/>
        </w:rPr>
        <w:t>Performance test cases.</w:t>
      </w:r>
      <w:r>
        <w:rPr>
          <w:rFonts w:eastAsia="ＭＳ 明朝" w:hint="eastAsia"/>
          <w:lang w:val="en-GB"/>
        </w:rPr>
        <w:t xml:space="preserve"> </w:t>
      </w:r>
    </w:p>
    <w:p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rsidR="00A24E22" w:rsidRDefault="00A24E22" w:rsidP="00A24E22">
      <w:pPr>
        <w:spacing w:before="120" w:after="120"/>
        <w:rPr>
          <w:rFonts w:eastAsia="ＭＳ 明朝"/>
          <w:lang w:val="de-DE"/>
        </w:rPr>
      </w:pPr>
      <w:r>
        <w:rPr>
          <w:rFonts w:eastAsia="ＭＳ 明朝" w:hint="eastAsia"/>
          <w:lang w:val="de-DE"/>
        </w:rPr>
        <w:t>In LTE</w:t>
      </w:r>
      <w:r w:rsidR="00CD5483">
        <w:rPr>
          <w:rFonts w:eastAsia="ＭＳ 明朝" w:hint="eastAsia"/>
          <w:lang w:val="de-DE"/>
        </w:rPr>
        <w:t xml:space="preserve"> and in FR1 NR up to 40MHz BW</w:t>
      </w:r>
      <w:r>
        <w:rPr>
          <w:rFonts w:eastAsia="ＭＳ 明朝" w:hint="eastAsia"/>
          <w:lang w:val="de-DE"/>
        </w:rPr>
        <w:t>,</w:t>
      </w:r>
      <w:r w:rsidR="00E44F01">
        <w:rPr>
          <w:rFonts w:eastAsia="ＭＳ 明朝" w:hint="eastAsia"/>
          <w:lang w:val="de-DE"/>
        </w:rPr>
        <w:t xml:space="preserve">+/- </w:t>
      </w:r>
      <w:r>
        <w:rPr>
          <w:rFonts w:eastAsia="ＭＳ 明朝" w:hint="eastAsia"/>
          <w:lang w:val="de-DE"/>
        </w:rPr>
        <w:t xml:space="preserve"> </w:t>
      </w:r>
      <w:r w:rsidR="00CD5483">
        <w:rPr>
          <w:rFonts w:eastAsia="ＭＳ 明朝" w:hint="eastAsia"/>
          <w:lang w:val="de-DE"/>
        </w:rPr>
        <w:t>2.0 dB</w:t>
      </w:r>
      <w:r w:rsidR="00E44F01">
        <w:rPr>
          <w:rFonts w:eastAsia="ＭＳ 明朝" w:hint="eastAsia"/>
          <w:lang w:val="de-DE"/>
        </w:rPr>
        <w:t xml:space="preserve"> (1.96sigma) was applied for </w:t>
      </w:r>
      <w:r w:rsidR="00591A24">
        <w:rPr>
          <w:rFonts w:eastAsia="ＭＳ 明朝" w:hint="eastAsia"/>
          <w:lang w:val="de-DE"/>
        </w:rPr>
        <w:t xml:space="preserve">MU term </w:t>
      </w:r>
      <w:r w:rsidR="00591A24" w:rsidRPr="00A576AD">
        <w:rPr>
          <w:rFonts w:eastAsia="ＭＳ 明朝"/>
          <w:lang w:val="de-DE"/>
        </w:rPr>
        <w:t>„</w:t>
      </w:r>
      <w:r w:rsidR="00591A24" w:rsidRPr="00A576AD">
        <w:rPr>
          <w:rFonts w:eastAsiaTheme="minorEastAsia"/>
        </w:rPr>
        <w:t>DL AWGN and signal flatness”</w:t>
      </w:r>
      <w:r w:rsidR="00591A24" w:rsidRPr="00A576AD">
        <w:rPr>
          <w:rFonts w:eastAsiaTheme="minorEastAsia" w:hint="eastAsia"/>
        </w:rPr>
        <w:t xml:space="preserve">. The same value is used for both RRM and </w:t>
      </w:r>
      <w:r w:rsidR="00591A24" w:rsidRPr="00A576AD">
        <w:rPr>
          <w:rFonts w:eastAsiaTheme="minorEastAsia"/>
        </w:rPr>
        <w:t>performance</w:t>
      </w:r>
      <w:r w:rsidR="00591A24" w:rsidRPr="00A576AD">
        <w:rPr>
          <w:rFonts w:eastAsiaTheme="minorEastAsia" w:hint="eastAsia"/>
        </w:rPr>
        <w:t xml:space="preserve"> test cases.</w:t>
      </w:r>
    </w:p>
    <w:p w:rsidR="005F6E03" w:rsidRPr="005F6E03" w:rsidRDefault="005F6E03" w:rsidP="00A24E22">
      <w:pPr>
        <w:spacing w:before="120" w:after="120"/>
        <w:rPr>
          <w:rFonts w:eastAsia="ＭＳ 明朝"/>
          <w:b/>
          <w:lang w:val="de-DE"/>
        </w:rPr>
      </w:pPr>
      <w:r w:rsidRPr="005F6E03">
        <w:rPr>
          <w:rFonts w:eastAsia="ＭＳ 明朝" w:hint="eastAsia"/>
          <w:b/>
          <w:lang w:val="de-DE"/>
        </w:rPr>
        <w:t xml:space="preserve">36.521-1 </w:t>
      </w:r>
    </w:p>
    <w:p w:rsidR="00A24E22" w:rsidRDefault="00E81F00" w:rsidP="00A24E22">
      <w:pPr>
        <w:spacing w:before="120" w:after="120"/>
        <w:rPr>
          <w:rFonts w:eastAsiaTheme="minorEastAsia"/>
          <w:noProof/>
        </w:rPr>
      </w:pPr>
      <w:r>
        <w:rPr>
          <w:noProof/>
        </w:rPr>
        <mc:AlternateContent>
          <mc:Choice Requires="wps">
            <w:drawing>
              <wp:anchor distT="0" distB="0" distL="114300" distR="114300" simplePos="0" relativeHeight="251661312" behindDoc="0" locked="0" layoutInCell="1" allowOverlap="1" wp14:anchorId="050106C1" wp14:editId="136CC0A1">
                <wp:simplePos x="0" y="0"/>
                <wp:positionH relativeFrom="column">
                  <wp:posOffset>3409370</wp:posOffset>
                </wp:positionH>
                <wp:positionV relativeFrom="paragraph">
                  <wp:posOffset>849949</wp:posOffset>
                </wp:positionV>
                <wp:extent cx="2193297" cy="285863"/>
                <wp:effectExtent l="0" t="0" r="16510" b="19050"/>
                <wp:wrapNone/>
                <wp:docPr id="4" name="Rectangle 4"/>
                <wp:cNvGraphicFramePr/>
                <a:graphic xmlns:a="http://schemas.openxmlformats.org/drawingml/2006/main">
                  <a:graphicData uri="http://schemas.microsoft.com/office/word/2010/wordprocessingShape">
                    <wps:wsp>
                      <wps:cNvSpPr/>
                      <wps:spPr>
                        <a:xfrm>
                          <a:off x="0" y="0"/>
                          <a:ext cx="2193297" cy="285863"/>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left:0;text-align:left;margin-left:268.45pt;margin-top:66.95pt;width:172.7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" filled="f" strokecolor="red" strokeweight="2pt"/>
            </w:pict>
          </mc:Fallback>
        </mc:AlternateContent>
      </w:r>
      <w:r>
        <w:rPr>
          <w:noProof/>
        </w:rPr>
        <w:drawing>
          <wp:inline distT="0" distB="0" distL="0" distR="0" wp14:anchorId="4E26A1E6" wp14:editId="3B1DE459">
            <wp:extent cx="5612130" cy="179768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612130" cy="1797685"/>
                    </a:xfrm>
                    <a:prstGeom prst="rect">
                      <a:avLst/>
                    </a:prstGeom>
                  </pic:spPr>
                </pic:pic>
              </a:graphicData>
            </a:graphic>
          </wp:inline>
        </w:drawing>
      </w:r>
      <w:r>
        <w:rPr>
          <w:noProof/>
        </w:rPr>
        <w:t xml:space="preserve"> </w:t>
      </w:r>
    </w:p>
    <w:p w:rsidR="005F6E03" w:rsidRDefault="005F6E03" w:rsidP="00A24E22">
      <w:pPr>
        <w:spacing w:before="120" w:after="120"/>
        <w:rPr>
          <w:rFonts w:eastAsiaTheme="minorEastAsia"/>
          <w:noProof/>
        </w:rPr>
      </w:pPr>
    </w:p>
    <w:p w:rsidR="005F6E03" w:rsidRPr="005F6E03" w:rsidRDefault="005F6E03" w:rsidP="00A24E22">
      <w:pPr>
        <w:spacing w:before="120" w:after="120"/>
        <w:rPr>
          <w:rFonts w:eastAsiaTheme="minorEastAsia"/>
          <w:b/>
          <w:lang w:val="de-DE"/>
        </w:rPr>
      </w:pPr>
      <w:r w:rsidRPr="005F6E03">
        <w:rPr>
          <w:rFonts w:eastAsiaTheme="minorEastAsia" w:hint="eastAsia"/>
          <w:b/>
          <w:noProof/>
        </w:rPr>
        <w:t>38.533</w:t>
      </w:r>
    </w:p>
    <w:p w:rsidR="00CD4D13" w:rsidRDefault="00E81F00" w:rsidP="00A24E22">
      <w:pPr>
        <w:spacing w:before="120" w:after="120"/>
        <w:rPr>
          <w:rFonts w:eastAsia="ＭＳ 明朝"/>
          <w:lang w:val="de-DE"/>
        </w:rPr>
      </w:pPr>
      <w:r>
        <w:rPr>
          <w:noProof/>
        </w:rPr>
        <mc:AlternateContent>
          <mc:Choice Requires="wps">
            <w:drawing>
              <wp:anchor distT="0" distB="0" distL="114300" distR="114300" simplePos="0" relativeHeight="251659264" behindDoc="0" locked="0" layoutInCell="1" allowOverlap="1" wp14:anchorId="04CE047A" wp14:editId="6E8E5D23">
                <wp:simplePos x="0" y="0"/>
                <wp:positionH relativeFrom="column">
                  <wp:posOffset>307140</wp:posOffset>
                </wp:positionH>
                <wp:positionV relativeFrom="paragraph">
                  <wp:posOffset>1149206</wp:posOffset>
                </wp:positionV>
                <wp:extent cx="4987127" cy="291710"/>
                <wp:effectExtent l="0" t="0" r="23495" b="13335"/>
                <wp:wrapNone/>
                <wp:docPr id="2" name="Rectangle 2"/>
                <wp:cNvGraphicFramePr/>
                <a:graphic xmlns:a="http://schemas.openxmlformats.org/drawingml/2006/main">
                  <a:graphicData uri="http://schemas.microsoft.com/office/word/2010/wordprocessingShape">
                    <wps:wsp>
                      <wps:cNvSpPr/>
                      <wps:spPr>
                        <a:xfrm>
                          <a:off x="0" y="0"/>
                          <a:ext cx="4987127" cy="29171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left:0;text-align:left;margin-left:24.2pt;margin-top:90.5pt;width:392.7pt;height:2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" filled="f" strokecolor="red" strokeweight="2pt"/>
            </w:pict>
          </mc:Fallback>
        </mc:AlternateContent>
      </w:r>
      <w:r w:rsidR="00CD4D13">
        <w:rPr>
          <w:noProof/>
        </w:rPr>
        <w:drawing>
          <wp:inline distT="0" distB="0" distL="0" distR="0" wp14:anchorId="6697F6FB" wp14:editId="6EEAF158">
            <wp:extent cx="5612130" cy="3324225"/>
            <wp:effectExtent l="0" t="0" r="7620" b="9525"/>
            <wp:docPr id="3" name="Picture 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a:stretch>
                      <a:fillRect/>
                    </a:stretch>
                  </pic:blipFill>
                  <pic:spPr>
                    <a:xfrm>
                      <a:off x="0" y="0"/>
                      <a:ext cx="5612130" cy="3324225"/>
                    </a:xfrm>
                    <a:prstGeom prst="rect">
                      <a:avLst/>
                    </a:prstGeom>
                  </pic:spPr>
                </pic:pic>
              </a:graphicData>
            </a:graphic>
          </wp:inline>
        </w:drawing>
      </w:r>
    </w:p>
    <w:p w:rsidR="00C679EE" w:rsidRDefault="00C679EE" w:rsidP="00A24E22">
      <w:pPr>
        <w:spacing w:before="120" w:after="120"/>
        <w:rPr>
          <w:rFonts w:eastAsia="ＭＳ 明朝"/>
          <w:lang w:val="de-DE"/>
        </w:rPr>
      </w:pPr>
    </w:p>
    <w:p w:rsidR="00C679EE" w:rsidRPr="00C679EE" w:rsidRDefault="00C679EE" w:rsidP="00C679EE">
      <w:pPr>
        <w:spacing w:before="120" w:after="120"/>
        <w:rPr>
          <w:rFonts w:eastAsiaTheme="minorEastAsia"/>
        </w:rPr>
      </w:pPr>
      <w:r>
        <w:rPr>
          <w:rFonts w:eastAsiaTheme="minorEastAsia" w:hint="eastAsia"/>
        </w:rPr>
        <w:lastRenderedPageBreak/>
        <w:t>38.521-4:</w:t>
      </w:r>
    </w:p>
    <w:p w:rsidR="00C679EE" w:rsidRPr="00B40D5A" w:rsidRDefault="00C679EE" w:rsidP="00C679EE">
      <w:pPr>
        <w:pStyle w:val="TH"/>
        <w:keepNext w:val="0"/>
        <w:keepLines w:val="0"/>
        <w:spacing w:before="120" w:after="120"/>
      </w:pPr>
      <w:r w:rsidRPr="00B40D5A">
        <w:t xml:space="preserve">Table F.1.1.2-1: Maximum measurement uncertainty values for the test system for FR1 (up to 6 GHz) and Channel BW </w:t>
      </w:r>
      <w:r w:rsidRPr="00B40D5A">
        <w:rPr>
          <w:lang w:eastAsia="sv-SE"/>
        </w:rPr>
        <w:t>≤ 40 MHz</w:t>
      </w:r>
    </w:p>
    <w:tbl>
      <w:tblPr>
        <w:tblW w:w="8536" w:type="dxa"/>
        <w:jc w:val="center"/>
        <w:tblInd w:w="1138" w:type="dxa"/>
        <w:tblLayout w:type="fixed"/>
        <w:tblCellMar>
          <w:left w:w="28" w:type="dxa"/>
          <w:right w:w="70" w:type="dxa"/>
        </w:tblCellMar>
        <w:tblLook w:val="0000" w:firstRow="0" w:lastRow="0" w:firstColumn="0" w:lastColumn="0" w:noHBand="0" w:noVBand="0"/>
      </w:tblPr>
      <w:tblGrid>
        <w:gridCol w:w="2851"/>
        <w:gridCol w:w="567"/>
        <w:gridCol w:w="993"/>
        <w:gridCol w:w="4125"/>
      </w:tblGrid>
      <w:tr w:rsidR="00C679EE" w:rsidRPr="00B40D5A" w:rsidTr="0025754F">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rsidR="00C679EE" w:rsidRPr="00B40D5A" w:rsidRDefault="00C679EE" w:rsidP="00C679EE">
            <w:pPr>
              <w:pStyle w:val="TAH"/>
              <w:keepNext w:val="0"/>
              <w:keepLines w:val="0"/>
              <w:spacing w:before="120" w:after="120"/>
            </w:pPr>
            <w:r w:rsidRPr="00B40D5A">
              <w:t>MU contributor</w:t>
            </w:r>
          </w:p>
        </w:tc>
        <w:tc>
          <w:tcPr>
            <w:tcW w:w="567" w:type="dxa"/>
            <w:tcBorders>
              <w:top w:val="single" w:sz="4" w:space="0" w:color="auto"/>
              <w:left w:val="nil"/>
              <w:bottom w:val="single" w:sz="4" w:space="0" w:color="auto"/>
              <w:right w:val="single" w:sz="4" w:space="0" w:color="auto"/>
            </w:tcBorders>
          </w:tcPr>
          <w:p w:rsidR="00C679EE" w:rsidRPr="00B40D5A" w:rsidRDefault="00C679EE" w:rsidP="00C679EE">
            <w:pPr>
              <w:pStyle w:val="TAH"/>
              <w:keepNext w:val="0"/>
              <w:keepLines w:val="0"/>
              <w:spacing w:before="120" w:after="120"/>
            </w:pPr>
            <w:r w:rsidRPr="00B40D5A">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C679EE" w:rsidRPr="00B40D5A" w:rsidRDefault="00C679EE" w:rsidP="00C679EE">
            <w:pPr>
              <w:pStyle w:val="TAH"/>
              <w:keepNext w:val="0"/>
              <w:keepLines w:val="0"/>
              <w:spacing w:before="120" w:after="120"/>
            </w:pPr>
            <w:r w:rsidRPr="00B40D5A">
              <w:t>Value</w:t>
            </w:r>
          </w:p>
        </w:tc>
        <w:tc>
          <w:tcPr>
            <w:tcW w:w="4125" w:type="dxa"/>
            <w:tcBorders>
              <w:top w:val="single" w:sz="4" w:space="0" w:color="auto"/>
              <w:left w:val="nil"/>
              <w:bottom w:val="single" w:sz="4" w:space="0" w:color="auto"/>
              <w:right w:val="single" w:sz="4" w:space="0" w:color="auto"/>
            </w:tcBorders>
            <w:shd w:val="clear" w:color="auto" w:fill="auto"/>
          </w:tcPr>
          <w:p w:rsidR="00C679EE" w:rsidRPr="00B40D5A" w:rsidRDefault="00C679EE" w:rsidP="00C679EE">
            <w:pPr>
              <w:pStyle w:val="TAH"/>
              <w:keepNext w:val="0"/>
              <w:keepLines w:val="0"/>
              <w:spacing w:before="120" w:after="120"/>
            </w:pPr>
            <w:r w:rsidRPr="00B40D5A">
              <w:t>Comment</w:t>
            </w:r>
          </w:p>
        </w:tc>
      </w:tr>
      <w:tr w:rsidR="00C679EE" w:rsidRPr="00B40D5A" w:rsidTr="0025754F">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rsidR="00C679EE" w:rsidRPr="00C679EE" w:rsidRDefault="00C679EE" w:rsidP="00C679EE">
            <w:pPr>
              <w:pStyle w:val="TAL"/>
              <w:keepNext w:val="0"/>
              <w:keepLines w:val="0"/>
              <w:spacing w:before="120" w:after="120"/>
            </w:pPr>
            <w:r>
              <w:rPr>
                <w:noProof/>
              </w:rPr>
              <mc:AlternateContent>
                <mc:Choice Requires="wps">
                  <w:drawing>
                    <wp:anchor distT="0" distB="0" distL="114300" distR="114300" simplePos="0" relativeHeight="251663360" behindDoc="0" locked="0" layoutInCell="1" allowOverlap="1" wp14:anchorId="4639A7F7" wp14:editId="2CED9742">
                      <wp:simplePos x="0" y="0"/>
                      <wp:positionH relativeFrom="column">
                        <wp:posOffset>-186055</wp:posOffset>
                      </wp:positionH>
                      <wp:positionV relativeFrom="paragraph">
                        <wp:posOffset>4445</wp:posOffset>
                      </wp:positionV>
                      <wp:extent cx="5368290" cy="291465"/>
                      <wp:effectExtent l="0" t="0" r="22860" b="13335"/>
                      <wp:wrapNone/>
                      <wp:docPr id="5" name="Rectangle 5"/>
                      <wp:cNvGraphicFramePr/>
                      <a:graphic xmlns:a="http://schemas.openxmlformats.org/drawingml/2006/main">
                        <a:graphicData uri="http://schemas.microsoft.com/office/word/2010/wordprocessingShape">
                          <wps:wsp>
                            <wps:cNvSpPr/>
                            <wps:spPr>
                              <a:xfrm>
                                <a:off x="0" y="0"/>
                                <a:ext cx="5368290" cy="29146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left:0;text-align:left;margin-left:-14.65pt;margin-top:.35pt;width:422.7pt;height:22.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" filled="f" strokecolor="red" strokeweight="2pt"/>
                  </w:pict>
                </mc:Fallback>
              </mc:AlternateContent>
            </w:r>
            <w:r w:rsidRPr="00C679EE">
              <w:t>AWGN and signal flatness</w:t>
            </w:r>
          </w:p>
        </w:tc>
        <w:tc>
          <w:tcPr>
            <w:tcW w:w="567" w:type="dxa"/>
            <w:tcBorders>
              <w:top w:val="single" w:sz="4" w:space="0" w:color="auto"/>
              <w:left w:val="nil"/>
              <w:bottom w:val="single" w:sz="4" w:space="0" w:color="auto"/>
              <w:right w:val="single" w:sz="4" w:space="0" w:color="auto"/>
            </w:tcBorders>
            <w:vAlign w:val="center"/>
          </w:tcPr>
          <w:p w:rsidR="00C679EE" w:rsidRPr="00C679EE" w:rsidRDefault="00C679EE" w:rsidP="00C679EE">
            <w:pPr>
              <w:pStyle w:val="TAL"/>
              <w:keepLines w:val="0"/>
              <w:spacing w:before="120" w:after="120"/>
            </w:pPr>
            <w:r w:rsidRPr="00C679EE">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79EE" w:rsidRPr="00C679EE" w:rsidRDefault="00C679EE" w:rsidP="00C679EE">
            <w:pPr>
              <w:pStyle w:val="TAL"/>
              <w:keepLines w:val="0"/>
              <w:spacing w:before="120" w:after="120"/>
            </w:pPr>
            <w:r w:rsidRPr="00C679EE">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rsidR="00C679EE" w:rsidRPr="00C679EE" w:rsidRDefault="00C679EE" w:rsidP="00C679EE">
            <w:pPr>
              <w:pStyle w:val="TAL"/>
              <w:keepNext w:val="0"/>
              <w:keepLines w:val="0"/>
              <w:spacing w:before="120" w:after="120"/>
            </w:pPr>
            <w:r w:rsidRPr="00C679EE">
              <w:t>Same as in LTE</w:t>
            </w:r>
          </w:p>
        </w:tc>
      </w:tr>
      <w:tr w:rsidR="00C679EE" w:rsidRPr="00B40D5A" w:rsidTr="0025754F">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rsidR="00C679EE" w:rsidRPr="00B40D5A" w:rsidRDefault="00C679EE" w:rsidP="00C679EE">
            <w:pPr>
              <w:pStyle w:val="TAL"/>
              <w:keepNext w:val="0"/>
              <w:keepLines w:val="0"/>
              <w:spacing w:before="120" w:after="120"/>
            </w:pPr>
            <w:r w:rsidRPr="00B40D5A">
              <w:t>Signal to noise ratio uncertainty</w:t>
            </w:r>
          </w:p>
        </w:tc>
        <w:tc>
          <w:tcPr>
            <w:tcW w:w="567" w:type="dxa"/>
            <w:tcBorders>
              <w:top w:val="single" w:sz="4" w:space="0" w:color="auto"/>
              <w:left w:val="nil"/>
              <w:bottom w:val="single" w:sz="4" w:space="0" w:color="auto"/>
              <w:right w:val="single" w:sz="4" w:space="0" w:color="auto"/>
            </w:tcBorders>
            <w:vAlign w:val="center"/>
          </w:tcPr>
          <w:p w:rsidR="00C679EE" w:rsidRPr="00B40D5A" w:rsidRDefault="00C679EE" w:rsidP="00C679EE">
            <w:pPr>
              <w:pStyle w:val="TAL"/>
              <w:keepLines w:val="0"/>
              <w:spacing w:before="120" w:after="120"/>
            </w:pPr>
            <w:r w:rsidRPr="00B40D5A">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79EE" w:rsidRPr="00B40D5A" w:rsidRDefault="00C679EE" w:rsidP="00C679EE">
            <w:pPr>
              <w:pStyle w:val="TAL"/>
              <w:keepLines w:val="0"/>
              <w:spacing w:before="120" w:after="120"/>
              <w:rPr>
                <w:lang w:eastAsia="sv-SE"/>
              </w:rPr>
            </w:pPr>
            <w:r w:rsidRPr="00B40D5A">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rsidR="00C679EE" w:rsidRPr="00B40D5A" w:rsidRDefault="00C679EE" w:rsidP="00C679EE">
            <w:pPr>
              <w:pStyle w:val="TAL"/>
              <w:keepNext w:val="0"/>
              <w:keepLines w:val="0"/>
              <w:spacing w:before="120" w:after="120"/>
            </w:pPr>
            <w:r w:rsidRPr="00B40D5A">
              <w:t>Same as in LTE</w:t>
            </w:r>
          </w:p>
        </w:tc>
      </w:tr>
      <w:tr w:rsidR="00C679EE" w:rsidRPr="00B40D5A" w:rsidTr="0025754F">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rsidR="00C679EE" w:rsidRPr="00B40D5A" w:rsidRDefault="00C679EE" w:rsidP="00C679EE">
            <w:pPr>
              <w:pStyle w:val="TAL"/>
              <w:keepNext w:val="0"/>
              <w:keepLines w:val="0"/>
              <w:spacing w:before="120" w:after="120"/>
            </w:pPr>
            <w:r w:rsidRPr="00B40D5A">
              <w:t>Signal to noise ratio variation</w:t>
            </w:r>
          </w:p>
        </w:tc>
        <w:tc>
          <w:tcPr>
            <w:tcW w:w="567" w:type="dxa"/>
            <w:tcBorders>
              <w:top w:val="single" w:sz="4" w:space="0" w:color="auto"/>
              <w:left w:val="nil"/>
              <w:bottom w:val="single" w:sz="4" w:space="0" w:color="auto"/>
              <w:right w:val="single" w:sz="4" w:space="0" w:color="auto"/>
            </w:tcBorders>
            <w:vAlign w:val="center"/>
          </w:tcPr>
          <w:p w:rsidR="00C679EE" w:rsidRPr="00B40D5A" w:rsidRDefault="00C679EE" w:rsidP="00C679EE">
            <w:pPr>
              <w:pStyle w:val="TAL"/>
              <w:keepLines w:val="0"/>
              <w:spacing w:before="120" w:after="120"/>
            </w:pPr>
            <w:r w:rsidRPr="00B40D5A">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79EE" w:rsidRPr="00B40D5A" w:rsidRDefault="00C679EE" w:rsidP="00C679EE">
            <w:pPr>
              <w:pStyle w:val="TAL"/>
              <w:keepLines w:val="0"/>
              <w:spacing w:before="120" w:after="120"/>
              <w:rPr>
                <w:lang w:eastAsia="sv-SE"/>
              </w:rPr>
            </w:pPr>
            <w:r w:rsidRPr="00B40D5A">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rsidR="00C679EE" w:rsidRPr="00B40D5A" w:rsidRDefault="00C679EE" w:rsidP="00C679EE">
            <w:pPr>
              <w:pStyle w:val="TAL"/>
              <w:keepNext w:val="0"/>
              <w:keepLines w:val="0"/>
              <w:spacing w:before="120" w:after="120"/>
            </w:pPr>
            <w:r w:rsidRPr="00B40D5A">
              <w:t>Same as in LTE</w:t>
            </w:r>
          </w:p>
        </w:tc>
      </w:tr>
      <w:tr w:rsidR="00C679EE" w:rsidRPr="00B40D5A" w:rsidTr="0025754F">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rsidR="00C679EE" w:rsidRPr="00B40D5A" w:rsidRDefault="00C679EE" w:rsidP="00C679EE">
            <w:pPr>
              <w:pStyle w:val="TAL"/>
              <w:keepNext w:val="0"/>
              <w:keepLines w:val="0"/>
              <w:spacing w:before="120" w:after="120"/>
            </w:pPr>
            <w:r w:rsidRPr="00B40D5A">
              <w:t>Fading profile power uncertainty for 1Tx</w:t>
            </w:r>
          </w:p>
        </w:tc>
        <w:tc>
          <w:tcPr>
            <w:tcW w:w="567" w:type="dxa"/>
            <w:tcBorders>
              <w:top w:val="single" w:sz="4" w:space="0" w:color="auto"/>
              <w:left w:val="nil"/>
              <w:bottom w:val="single" w:sz="4" w:space="0" w:color="auto"/>
              <w:right w:val="single" w:sz="4" w:space="0" w:color="auto"/>
            </w:tcBorders>
            <w:vAlign w:val="center"/>
          </w:tcPr>
          <w:p w:rsidR="00C679EE" w:rsidRPr="00B40D5A" w:rsidRDefault="00C679EE" w:rsidP="00C679EE">
            <w:pPr>
              <w:pStyle w:val="TAL"/>
              <w:keepLines w:val="0"/>
              <w:spacing w:before="120" w:after="120"/>
            </w:pPr>
            <w:r w:rsidRPr="00B40D5A">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79EE" w:rsidRPr="00B40D5A" w:rsidRDefault="00C679EE" w:rsidP="00C679EE">
            <w:pPr>
              <w:pStyle w:val="TAL"/>
              <w:keepLines w:val="0"/>
              <w:spacing w:before="120" w:after="120"/>
            </w:pPr>
            <w:r w:rsidRPr="00B40D5A">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rsidR="00C679EE" w:rsidRPr="00B40D5A" w:rsidRDefault="00C679EE" w:rsidP="00C679EE">
            <w:pPr>
              <w:pStyle w:val="TAL"/>
              <w:keepNext w:val="0"/>
              <w:keepLines w:val="0"/>
              <w:spacing w:before="120" w:after="120"/>
            </w:pPr>
            <w:r w:rsidRPr="00B40D5A">
              <w:t>Same as in LTE</w:t>
            </w:r>
          </w:p>
        </w:tc>
      </w:tr>
      <w:tr w:rsidR="00C679EE" w:rsidRPr="00B40D5A" w:rsidTr="0025754F">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rsidR="00C679EE" w:rsidRPr="00B40D5A" w:rsidRDefault="00C679EE" w:rsidP="00C679EE">
            <w:pPr>
              <w:pStyle w:val="TAL"/>
              <w:keepNext w:val="0"/>
              <w:keepLines w:val="0"/>
              <w:spacing w:before="120" w:after="120"/>
            </w:pPr>
            <w:r w:rsidRPr="00B40D5A">
              <w:t>Fading profile power uncertainty for 2Tx</w:t>
            </w:r>
          </w:p>
        </w:tc>
        <w:tc>
          <w:tcPr>
            <w:tcW w:w="567" w:type="dxa"/>
            <w:tcBorders>
              <w:top w:val="single" w:sz="4" w:space="0" w:color="auto"/>
              <w:left w:val="nil"/>
              <w:bottom w:val="single" w:sz="4" w:space="0" w:color="auto"/>
              <w:right w:val="single" w:sz="4" w:space="0" w:color="auto"/>
            </w:tcBorders>
            <w:vAlign w:val="center"/>
          </w:tcPr>
          <w:p w:rsidR="00C679EE" w:rsidRPr="00B40D5A" w:rsidRDefault="00C679EE" w:rsidP="00C679EE">
            <w:pPr>
              <w:pStyle w:val="TAL"/>
              <w:keepLines w:val="0"/>
              <w:spacing w:before="120" w:after="120"/>
            </w:pPr>
            <w:r w:rsidRPr="00B40D5A">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79EE" w:rsidRPr="00B40D5A" w:rsidRDefault="00C679EE" w:rsidP="00C679EE">
            <w:pPr>
              <w:pStyle w:val="TAL"/>
              <w:keepLines w:val="0"/>
              <w:spacing w:before="120" w:after="120"/>
              <w:rPr>
                <w:lang w:eastAsia="sv-SE"/>
              </w:rPr>
            </w:pPr>
            <w:r w:rsidRPr="00B40D5A">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rsidR="00C679EE" w:rsidRPr="00B40D5A" w:rsidRDefault="00C679EE" w:rsidP="00C679EE">
            <w:pPr>
              <w:pStyle w:val="TAL"/>
              <w:keepNext w:val="0"/>
              <w:keepLines w:val="0"/>
              <w:spacing w:before="120" w:after="120"/>
            </w:pPr>
            <w:r w:rsidRPr="00B40D5A">
              <w:t>Same as in LTE</w:t>
            </w:r>
          </w:p>
        </w:tc>
      </w:tr>
    </w:tbl>
    <w:p w:rsidR="00C679EE" w:rsidRDefault="00C679EE" w:rsidP="00A24E22">
      <w:pPr>
        <w:spacing w:before="120" w:after="120"/>
        <w:rPr>
          <w:rFonts w:eastAsia="ＭＳ 明朝"/>
          <w:lang w:val="de-DE"/>
        </w:rPr>
      </w:pPr>
    </w:p>
    <w:p w:rsidR="00A24E22" w:rsidRDefault="006228D9" w:rsidP="00A24E22">
      <w:pPr>
        <w:spacing w:before="120" w:after="120"/>
        <w:rPr>
          <w:rFonts w:eastAsia="ＭＳ 明朝"/>
          <w:lang w:val="de-DE"/>
        </w:rPr>
      </w:pPr>
      <w:r>
        <w:rPr>
          <w:rFonts w:eastAsia="ＭＳ 明朝" w:hint="eastAsia"/>
          <w:lang w:val="de-DE"/>
        </w:rPr>
        <w:t>Generally saids, s</w:t>
      </w:r>
      <w:r w:rsidR="00415F80">
        <w:rPr>
          <w:rFonts w:eastAsia="ＭＳ 明朝" w:hint="eastAsia"/>
          <w:lang w:val="de-DE"/>
        </w:rPr>
        <w:t>pectrum</w:t>
      </w:r>
      <w:r>
        <w:rPr>
          <w:rFonts w:eastAsia="ＭＳ 明朝" w:hint="eastAsia"/>
          <w:lang w:val="de-DE"/>
        </w:rPr>
        <w:t xml:space="preserve"> </w:t>
      </w:r>
      <w:r w:rsidR="00415F80">
        <w:rPr>
          <w:rFonts w:eastAsia="ＭＳ 明朝" w:hint="eastAsia"/>
          <w:lang w:val="de-DE"/>
        </w:rPr>
        <w:t>f</w:t>
      </w:r>
      <w:r w:rsidR="00517F1D">
        <w:rPr>
          <w:rFonts w:eastAsia="ＭＳ 明朝" w:hint="eastAsia"/>
          <w:lang w:val="de-DE"/>
        </w:rPr>
        <w:t>l</w:t>
      </w:r>
      <w:r w:rsidR="00A24E22">
        <w:rPr>
          <w:rFonts w:eastAsia="ＭＳ 明朝" w:hint="eastAsia"/>
          <w:lang w:val="de-DE"/>
        </w:rPr>
        <w:t xml:space="preserve">atness </w:t>
      </w:r>
      <w:r w:rsidR="0081700C">
        <w:rPr>
          <w:rFonts w:eastAsia="ＭＳ 明朝" w:hint="eastAsia"/>
          <w:lang w:val="de-DE"/>
        </w:rPr>
        <w:t>will</w:t>
      </w:r>
      <w:r w:rsidR="00A24E22">
        <w:rPr>
          <w:rFonts w:eastAsia="ＭＳ 明朝" w:hint="eastAsia"/>
          <w:lang w:val="de-DE"/>
        </w:rPr>
        <w:t xml:space="preserve"> become bigger for </w:t>
      </w:r>
      <w:r w:rsidR="00982872">
        <w:rPr>
          <w:rFonts w:eastAsia="ＭＳ 明朝" w:hint="eastAsia"/>
          <w:lang w:val="de-DE"/>
        </w:rPr>
        <w:t xml:space="preserve">wider BW. </w:t>
      </w:r>
      <w:r w:rsidR="005B7139">
        <w:rPr>
          <w:rFonts w:eastAsia="ＭＳ 明朝" w:hint="eastAsia"/>
          <w:lang w:val="de-DE"/>
        </w:rPr>
        <w:t>As in FR2, we need to consider wider BW than FR1, then the flantess value becomes bigger than those in LTE or FR1. With o</w:t>
      </w:r>
      <w:r w:rsidR="008A7340">
        <w:rPr>
          <w:rFonts w:eastAsia="ＭＳ 明朝" w:hint="eastAsia"/>
          <w:lang w:val="de-DE"/>
        </w:rPr>
        <w:t xml:space="preserve">ur internal evaluation </w:t>
      </w:r>
      <w:r w:rsidR="00517F1D">
        <w:rPr>
          <w:rFonts w:eastAsia="ＭＳ 明朝" w:hint="eastAsia"/>
          <w:lang w:val="de-DE"/>
        </w:rPr>
        <w:t xml:space="preserve">of </w:t>
      </w:r>
      <w:r w:rsidR="00E3266A">
        <w:rPr>
          <w:rFonts w:eastAsia="ＭＳ 明朝" w:hint="eastAsia"/>
          <w:lang w:val="de-DE"/>
        </w:rPr>
        <w:t>test system</w:t>
      </w:r>
      <w:r w:rsidR="00986CF7">
        <w:rPr>
          <w:rFonts w:eastAsia="ＭＳ 明朝" w:hint="eastAsia"/>
          <w:lang w:val="de-DE"/>
        </w:rPr>
        <w:t>,</w:t>
      </w:r>
      <w:r w:rsidR="00E3266A">
        <w:rPr>
          <w:rFonts w:eastAsia="ＭＳ 明朝" w:hint="eastAsia"/>
          <w:lang w:val="de-DE"/>
        </w:rPr>
        <w:t xml:space="preserve"> DL signal </w:t>
      </w:r>
      <w:r w:rsidR="00517F1D">
        <w:rPr>
          <w:rFonts w:eastAsia="ＭＳ 明朝" w:hint="eastAsia"/>
          <w:lang w:val="de-DE"/>
        </w:rPr>
        <w:t xml:space="preserve">flatness </w:t>
      </w:r>
      <w:r w:rsidR="00570899">
        <w:rPr>
          <w:rFonts w:eastAsia="ＭＳ 明朝" w:hint="eastAsia"/>
          <w:lang w:val="de-DE"/>
        </w:rPr>
        <w:t>is within</w:t>
      </w:r>
      <w:r w:rsidR="00441B65">
        <w:rPr>
          <w:rFonts w:eastAsia="ＭＳ 明朝" w:hint="eastAsia"/>
          <w:lang w:val="de-DE"/>
        </w:rPr>
        <w:t xml:space="preserve"> </w:t>
      </w:r>
      <w:r w:rsidR="002E3320">
        <w:rPr>
          <w:rFonts w:eastAsia="ＭＳ 明朝" w:hint="eastAsia"/>
          <w:lang w:val="de-DE"/>
        </w:rPr>
        <w:t>+/- 3</w:t>
      </w:r>
      <w:r w:rsidR="001A4584">
        <w:rPr>
          <w:rFonts w:eastAsia="ＭＳ 明朝" w:hint="eastAsia"/>
          <w:lang w:val="de-DE"/>
        </w:rPr>
        <w:t>.0</w:t>
      </w:r>
      <w:r w:rsidR="002E3320">
        <w:rPr>
          <w:rFonts w:eastAsia="ＭＳ 明朝" w:hint="eastAsia"/>
          <w:lang w:val="de-DE"/>
        </w:rPr>
        <w:t>dB</w:t>
      </w:r>
      <w:r w:rsidR="00441B65">
        <w:rPr>
          <w:rFonts w:eastAsia="ＭＳ 明朝" w:hint="eastAsia"/>
          <w:lang w:val="de-DE"/>
        </w:rPr>
        <w:t xml:space="preserve"> </w:t>
      </w:r>
      <w:r w:rsidR="008A7340">
        <w:rPr>
          <w:rFonts w:eastAsia="ＭＳ 明朝" w:hint="eastAsia"/>
          <w:lang w:val="de-DE"/>
        </w:rPr>
        <w:t>for both FR2a and FR2b and up to 400MHz BW.</w:t>
      </w:r>
      <w:r w:rsidR="00C679EE" w:rsidRPr="00C679EE">
        <w:rPr>
          <w:noProof/>
        </w:rPr>
        <w:t xml:space="preserve"> </w:t>
      </w:r>
    </w:p>
    <w:p w:rsidR="00873938" w:rsidRPr="00873938" w:rsidRDefault="00873938" w:rsidP="00873938">
      <w:pPr>
        <w:spacing w:before="120" w:after="120"/>
        <w:rPr>
          <w:rFonts w:eastAsia="ＭＳ 明朝"/>
          <w:lang w:val="de-DE"/>
        </w:rPr>
      </w:pPr>
      <w:r w:rsidRPr="00873938">
        <w:rPr>
          <w:rFonts w:eastAsia="ＭＳ 明朝" w:hint="eastAsia"/>
          <w:lang w:val="de-DE"/>
        </w:rPr>
        <w:t xml:space="preserve">For performance test, the test case needs </w:t>
      </w:r>
      <w:r w:rsidR="00EF6203">
        <w:rPr>
          <w:rFonts w:eastAsia="ＭＳ 明朝" w:hint="eastAsia"/>
          <w:lang w:val="de-DE"/>
        </w:rPr>
        <w:t>full RBs allocation</w:t>
      </w:r>
      <w:r w:rsidRPr="00873938">
        <w:rPr>
          <w:rFonts w:eastAsia="ＭＳ 明朝" w:hint="eastAsia"/>
          <w:lang w:val="de-DE"/>
        </w:rPr>
        <w:t xml:space="preserve"> then we propose to apply +/- 3dB for all the cases we see up to 400Mhz BW.</w:t>
      </w:r>
    </w:p>
    <w:p w:rsidR="000C0F1E" w:rsidRDefault="000C0F1E" w:rsidP="000C0F1E">
      <w:pPr>
        <w:spacing w:before="120" w:after="120"/>
        <w:rPr>
          <w:rFonts w:eastAsia="ＭＳ 明朝"/>
          <w:b/>
          <w:lang w:val="de-DE"/>
        </w:rPr>
      </w:pPr>
      <w:r w:rsidRPr="00D0361C">
        <w:rPr>
          <w:rFonts w:eastAsia="ＭＳ 明朝" w:hint="eastAsia"/>
          <w:b/>
          <w:lang w:val="de-DE"/>
        </w:rPr>
        <w:t xml:space="preserve">Proposal </w:t>
      </w:r>
      <w:r>
        <w:rPr>
          <w:rFonts w:eastAsia="ＭＳ 明朝" w:hint="eastAsia"/>
          <w:b/>
          <w:lang w:val="de-DE"/>
        </w:rPr>
        <w:t>1</w:t>
      </w:r>
      <w:r w:rsidRPr="00D0361C">
        <w:rPr>
          <w:rFonts w:eastAsia="ＭＳ 明朝" w:hint="eastAsia"/>
          <w:b/>
          <w:lang w:val="de-DE"/>
        </w:rPr>
        <w:t xml:space="preserve">: </w:t>
      </w:r>
      <w:r w:rsidR="00873938">
        <w:rPr>
          <w:rFonts w:eastAsia="ＭＳ 明朝" w:hint="eastAsia"/>
          <w:b/>
          <w:lang w:val="de-DE"/>
        </w:rPr>
        <w:t>For FR2 performance test, a</w:t>
      </w:r>
      <w:r w:rsidRPr="00D0361C">
        <w:rPr>
          <w:rFonts w:eastAsia="ＭＳ 明朝" w:hint="eastAsia"/>
          <w:b/>
          <w:lang w:val="de-DE"/>
        </w:rPr>
        <w:t>pply +/-</w:t>
      </w:r>
      <w:r w:rsidR="005347DF">
        <w:rPr>
          <w:rFonts w:eastAsia="ＭＳ 明朝" w:hint="eastAsia"/>
          <w:b/>
          <w:lang w:val="de-DE"/>
        </w:rPr>
        <w:t>[</w:t>
      </w:r>
      <w:r w:rsidRPr="00D0361C">
        <w:rPr>
          <w:rFonts w:eastAsia="ＭＳ 明朝" w:hint="eastAsia"/>
          <w:b/>
          <w:lang w:val="de-DE"/>
        </w:rPr>
        <w:t>3</w:t>
      </w:r>
      <w:r w:rsidR="001A4584">
        <w:rPr>
          <w:rFonts w:eastAsia="ＭＳ 明朝" w:hint="eastAsia"/>
          <w:b/>
          <w:lang w:val="de-DE"/>
        </w:rPr>
        <w:t>.0</w:t>
      </w:r>
      <w:r w:rsidR="005347DF">
        <w:rPr>
          <w:rFonts w:eastAsia="ＭＳ 明朝" w:hint="eastAsia"/>
          <w:b/>
          <w:lang w:val="de-DE"/>
        </w:rPr>
        <w:t>]</w:t>
      </w:r>
      <w:r w:rsidRPr="00D0361C">
        <w:rPr>
          <w:rFonts w:eastAsia="ＭＳ 明朝" w:hint="eastAsia"/>
          <w:b/>
          <w:lang w:val="de-DE"/>
        </w:rPr>
        <w:t xml:space="preserve"> dB</w:t>
      </w:r>
      <w:r>
        <w:rPr>
          <w:rFonts w:eastAsia="ＭＳ 明朝" w:hint="eastAsia"/>
          <w:b/>
          <w:lang w:val="de-DE"/>
        </w:rPr>
        <w:t>(1.96sigma)</w:t>
      </w:r>
      <w:r w:rsidRPr="00D0361C">
        <w:rPr>
          <w:rFonts w:eastAsia="ＭＳ 明朝" w:hint="eastAsia"/>
          <w:b/>
          <w:lang w:val="de-DE"/>
        </w:rPr>
        <w:t xml:space="preserve"> for</w:t>
      </w:r>
      <w:r>
        <w:rPr>
          <w:rFonts w:eastAsia="ＭＳ 明朝" w:hint="eastAsia"/>
          <w:b/>
          <w:lang w:val="de-DE"/>
        </w:rPr>
        <w:t xml:space="preserve"> M</w:t>
      </w:r>
      <w:r w:rsidR="002F3135">
        <w:rPr>
          <w:rFonts w:eastAsia="ＭＳ 明朝" w:hint="eastAsia"/>
          <w:b/>
          <w:lang w:val="de-DE"/>
        </w:rPr>
        <w:t xml:space="preserve">U </w:t>
      </w:r>
      <w:r>
        <w:rPr>
          <w:rFonts w:eastAsia="ＭＳ 明朝" w:hint="eastAsia"/>
          <w:b/>
          <w:lang w:val="de-DE"/>
        </w:rPr>
        <w:t>term of</w:t>
      </w:r>
      <w:r w:rsidRPr="00D0361C">
        <w:rPr>
          <w:rFonts w:eastAsia="ＭＳ 明朝" w:hint="eastAsia"/>
          <w:b/>
          <w:lang w:val="de-DE"/>
        </w:rPr>
        <w:t xml:space="preserve"> </w:t>
      </w:r>
      <w:r w:rsidRPr="00D0361C">
        <w:rPr>
          <w:rFonts w:eastAsia="ＭＳ 明朝"/>
          <w:b/>
          <w:lang w:val="de-DE"/>
        </w:rPr>
        <w:t>AWGN and signal flatness</w:t>
      </w:r>
      <w:r w:rsidRPr="00D0361C">
        <w:rPr>
          <w:rFonts w:eastAsia="ＭＳ 明朝" w:hint="eastAsia"/>
          <w:b/>
          <w:lang w:val="de-DE"/>
        </w:rPr>
        <w:t xml:space="preserve"> for both FR2a and FR2b</w:t>
      </w:r>
      <w:r>
        <w:rPr>
          <w:rFonts w:eastAsia="ＭＳ 明朝" w:hint="eastAsia"/>
          <w:b/>
          <w:lang w:val="de-DE"/>
        </w:rPr>
        <w:t xml:space="preserve"> for up to 400MHz.</w:t>
      </w:r>
    </w:p>
    <w:p w:rsidR="00E55E64" w:rsidRPr="00E55E64" w:rsidRDefault="00873938" w:rsidP="009F6DEB">
      <w:pPr>
        <w:spacing w:before="120" w:after="120"/>
        <w:rPr>
          <w:rFonts w:eastAsia="ＭＳ 明朝"/>
          <w:b/>
          <w:lang w:val="de-DE"/>
        </w:rPr>
      </w:pPr>
      <w:r w:rsidRPr="00873938">
        <w:rPr>
          <w:rFonts w:eastAsia="ＭＳ 明朝" w:hint="eastAsia"/>
          <w:lang w:val="de-DE"/>
        </w:rPr>
        <w:t xml:space="preserve">For RRM, </w:t>
      </w:r>
      <w:r w:rsidR="00532D3C">
        <w:rPr>
          <w:rFonts w:eastAsia="ＭＳ 明朝" w:hint="eastAsia"/>
          <w:lang w:val="de-DE"/>
        </w:rPr>
        <w:t>only RLM test uses flaness factor as MU contributor and it is counted to total MU with the same way as demodulation test( i.e 0.25 * flatness) in LTE/NR FR1. We need</w:t>
      </w:r>
      <w:r w:rsidRPr="00873938">
        <w:rPr>
          <w:rFonts w:eastAsia="ＭＳ 明朝" w:hint="eastAsia"/>
          <w:lang w:val="de-DE"/>
        </w:rPr>
        <w:t xml:space="preserve"> </w:t>
      </w:r>
      <w:r w:rsidR="00532D3C">
        <w:rPr>
          <w:rFonts w:eastAsia="ＭＳ 明朝" w:hint="eastAsia"/>
          <w:lang w:val="de-DE"/>
        </w:rPr>
        <w:t xml:space="preserve">some more study whether the flantess factor with the full BW assumption can be applied for RLM test case as is as it can be considred that SS-PBCH block, which is narrower than total BW, </w:t>
      </w:r>
      <w:r w:rsidR="006B3D68">
        <w:rPr>
          <w:rFonts w:eastAsia="ＭＳ 明朝" w:hint="eastAsia"/>
          <w:lang w:val="de-DE"/>
        </w:rPr>
        <w:t>may</w:t>
      </w:r>
      <w:r w:rsidR="00532D3C">
        <w:rPr>
          <w:rFonts w:eastAsia="ＭＳ 明朝" w:hint="eastAsia"/>
          <w:lang w:val="de-DE"/>
        </w:rPr>
        <w:t xml:space="preserve"> be more relevant for RLM performance. </w:t>
      </w:r>
      <w:r w:rsidR="009F6DEB">
        <w:rPr>
          <w:rFonts w:eastAsia="ＭＳ 明朝" w:hint="eastAsia"/>
          <w:lang w:val="de-DE"/>
        </w:rPr>
        <w:t xml:space="preserve"> </w:t>
      </w:r>
      <w:r w:rsidR="00EF6203">
        <w:rPr>
          <w:rFonts w:eastAsia="ＭＳ 明朝"/>
          <w:lang w:val="de-DE"/>
        </w:rPr>
        <w:t>W</w:t>
      </w:r>
      <w:r w:rsidR="00EF6203">
        <w:rPr>
          <w:rFonts w:eastAsia="ＭＳ 明朝" w:hint="eastAsia"/>
          <w:lang w:val="de-DE"/>
        </w:rPr>
        <w:t xml:space="preserve">e may need </w:t>
      </w:r>
      <w:r w:rsidR="00BD5637">
        <w:rPr>
          <w:rFonts w:eastAsia="ＭＳ 明朝" w:hint="eastAsia"/>
          <w:lang w:val="de-DE"/>
        </w:rPr>
        <w:t xml:space="preserve">more </w:t>
      </w:r>
      <w:r w:rsidR="00EF6203">
        <w:rPr>
          <w:rFonts w:eastAsia="ＭＳ 明朝" w:hint="eastAsia"/>
          <w:lang w:val="de-DE"/>
        </w:rPr>
        <w:t>understanding how flatness factor can impact the RLM test</w:t>
      </w:r>
      <w:r w:rsidR="00BD5637">
        <w:rPr>
          <w:rFonts w:eastAsia="ＭＳ 明朝" w:hint="eastAsia"/>
          <w:lang w:val="de-DE"/>
        </w:rPr>
        <w:t xml:space="preserve"> case.</w:t>
      </w:r>
    </w:p>
    <w:p w:rsidR="00873938" w:rsidRPr="00EE5743" w:rsidRDefault="00EF6203" w:rsidP="000C0F1E">
      <w:pPr>
        <w:spacing w:before="120" w:after="120"/>
      </w:pPr>
      <w:r>
        <w:rPr>
          <w:rFonts w:eastAsia="ＭＳ 明朝" w:hint="eastAsia"/>
          <w:b/>
          <w:lang w:val="de-DE"/>
        </w:rPr>
        <w:t xml:space="preserve">Observation 1 : Flatness impact for RRM </w:t>
      </w:r>
      <w:r w:rsidR="00117E25">
        <w:rPr>
          <w:rFonts w:eastAsia="ＭＳ 明朝" w:hint="eastAsia"/>
          <w:b/>
          <w:lang w:val="de-DE"/>
        </w:rPr>
        <w:t xml:space="preserve">test </w:t>
      </w:r>
      <w:r>
        <w:rPr>
          <w:rFonts w:eastAsia="ＭＳ 明朝" w:hint="eastAsia"/>
          <w:b/>
          <w:lang w:val="de-DE"/>
        </w:rPr>
        <w:t>needs further study.</w: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216066" w:rsidRDefault="00216066" w:rsidP="00216066">
      <w:pPr>
        <w:spacing w:before="120" w:after="120"/>
        <w:rPr>
          <w:rFonts w:eastAsia="ＭＳ 明朝"/>
        </w:rPr>
      </w:pPr>
      <w:r w:rsidRPr="002E0E8D">
        <w:rPr>
          <w:rFonts w:eastAsia="ＭＳ 明朝" w:hint="eastAsia"/>
        </w:rPr>
        <w:t>RAN5 is asked to endorse following proposal</w:t>
      </w:r>
      <w:r w:rsidR="003D4573" w:rsidRPr="002E0E8D">
        <w:rPr>
          <w:rFonts w:eastAsia="ＭＳ 明朝" w:hint="eastAsia"/>
        </w:rPr>
        <w:t>s</w:t>
      </w:r>
      <w:r w:rsidRPr="002E0E8D">
        <w:rPr>
          <w:rFonts w:eastAsia="ＭＳ 明朝" w:hint="eastAsia"/>
        </w:rPr>
        <w:t>.</w:t>
      </w:r>
    </w:p>
    <w:p w:rsidR="002F3135" w:rsidRPr="00EE5743" w:rsidRDefault="002F3135" w:rsidP="002F3135">
      <w:pPr>
        <w:spacing w:before="120" w:after="120"/>
      </w:pPr>
      <w:r w:rsidRPr="00D0361C">
        <w:rPr>
          <w:rFonts w:eastAsia="ＭＳ 明朝" w:hint="eastAsia"/>
          <w:b/>
          <w:lang w:val="de-DE"/>
        </w:rPr>
        <w:t xml:space="preserve">Proposal </w:t>
      </w:r>
      <w:r>
        <w:rPr>
          <w:rFonts w:eastAsia="ＭＳ 明朝" w:hint="eastAsia"/>
          <w:b/>
          <w:lang w:val="de-DE"/>
        </w:rPr>
        <w:t>1</w:t>
      </w:r>
      <w:r w:rsidRPr="00D0361C">
        <w:rPr>
          <w:rFonts w:eastAsia="ＭＳ 明朝" w:hint="eastAsia"/>
          <w:b/>
          <w:lang w:val="de-DE"/>
        </w:rPr>
        <w:t xml:space="preserve">: </w:t>
      </w:r>
      <w:r w:rsidR="00EF6203">
        <w:rPr>
          <w:rFonts w:eastAsia="ＭＳ 明朝" w:hint="eastAsia"/>
          <w:b/>
          <w:lang w:val="de-DE"/>
        </w:rPr>
        <w:t>For FR2 performance test, a</w:t>
      </w:r>
      <w:r w:rsidRPr="00D0361C">
        <w:rPr>
          <w:rFonts w:eastAsia="ＭＳ 明朝" w:hint="eastAsia"/>
          <w:b/>
          <w:lang w:val="de-DE"/>
        </w:rPr>
        <w:t>pply +/-</w:t>
      </w:r>
      <w:r w:rsidR="005347DF">
        <w:rPr>
          <w:rFonts w:eastAsia="ＭＳ 明朝" w:hint="eastAsia"/>
          <w:b/>
          <w:lang w:val="de-DE"/>
        </w:rPr>
        <w:t>[</w:t>
      </w:r>
      <w:r w:rsidRPr="00D0361C">
        <w:rPr>
          <w:rFonts w:eastAsia="ＭＳ 明朝" w:hint="eastAsia"/>
          <w:b/>
          <w:lang w:val="de-DE"/>
        </w:rPr>
        <w:t>3</w:t>
      </w:r>
      <w:r w:rsidR="001A4584">
        <w:rPr>
          <w:rFonts w:eastAsia="ＭＳ 明朝" w:hint="eastAsia"/>
          <w:b/>
          <w:lang w:val="de-DE"/>
        </w:rPr>
        <w:t>.0</w:t>
      </w:r>
      <w:r w:rsidR="005347DF">
        <w:rPr>
          <w:rFonts w:eastAsia="ＭＳ 明朝" w:hint="eastAsia"/>
          <w:b/>
          <w:lang w:val="de-DE"/>
        </w:rPr>
        <w:t>]</w:t>
      </w:r>
      <w:r w:rsidRPr="00D0361C">
        <w:rPr>
          <w:rFonts w:eastAsia="ＭＳ 明朝" w:hint="eastAsia"/>
          <w:b/>
          <w:lang w:val="de-DE"/>
        </w:rPr>
        <w:t xml:space="preserve"> dB</w:t>
      </w:r>
      <w:r>
        <w:rPr>
          <w:rFonts w:eastAsia="ＭＳ 明朝" w:hint="eastAsia"/>
          <w:b/>
          <w:lang w:val="de-DE"/>
        </w:rPr>
        <w:t>(1.96sigma)</w:t>
      </w:r>
      <w:r w:rsidRPr="00D0361C">
        <w:rPr>
          <w:rFonts w:eastAsia="ＭＳ 明朝" w:hint="eastAsia"/>
          <w:b/>
          <w:lang w:val="de-DE"/>
        </w:rPr>
        <w:t xml:space="preserve"> for</w:t>
      </w:r>
      <w:r>
        <w:rPr>
          <w:rFonts w:eastAsia="ＭＳ 明朝" w:hint="eastAsia"/>
          <w:b/>
          <w:lang w:val="de-DE"/>
        </w:rPr>
        <w:t xml:space="preserve"> MU term of</w:t>
      </w:r>
      <w:r w:rsidRPr="00D0361C">
        <w:rPr>
          <w:rFonts w:eastAsia="ＭＳ 明朝" w:hint="eastAsia"/>
          <w:b/>
          <w:lang w:val="de-DE"/>
        </w:rPr>
        <w:t xml:space="preserve"> </w:t>
      </w:r>
      <w:r w:rsidRPr="00D0361C">
        <w:rPr>
          <w:rFonts w:eastAsia="ＭＳ 明朝"/>
          <w:b/>
          <w:lang w:val="de-DE"/>
        </w:rPr>
        <w:t>AWGN and signal flatness</w:t>
      </w:r>
      <w:r w:rsidRPr="00D0361C">
        <w:rPr>
          <w:rFonts w:eastAsia="ＭＳ 明朝" w:hint="eastAsia"/>
          <w:b/>
          <w:lang w:val="de-DE"/>
        </w:rPr>
        <w:t xml:space="preserve"> for both FR2a and FR2b</w:t>
      </w:r>
      <w:r>
        <w:rPr>
          <w:rFonts w:eastAsia="ＭＳ 明朝" w:hint="eastAsia"/>
          <w:b/>
          <w:lang w:val="de-DE"/>
        </w:rPr>
        <w:t xml:space="preserve"> for up to 400MHz.</w:t>
      </w:r>
    </w:p>
    <w:p w:rsidR="00216066" w:rsidRPr="002E0E8D" w:rsidRDefault="005D4BF1" w:rsidP="00216066">
      <w:pPr>
        <w:spacing w:before="120" w:after="120"/>
      </w:pPr>
      <w:r>
        <w:pict>
          <v:rect id="_x0000_i1025"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DA308D" w:rsidRPr="00457CFB" w:rsidRDefault="00457CFB" w:rsidP="00BA234A">
      <w:pPr>
        <w:spacing w:before="120" w:after="120"/>
        <w:rPr>
          <w:rFonts w:eastAsiaTheme="minorEastAsia"/>
        </w:rPr>
      </w:pPr>
      <w:r>
        <w:rPr>
          <w:rFonts w:eastAsia="ＭＳ 明朝" w:hint="eastAsia"/>
        </w:rPr>
        <w:t xml:space="preserve"> [</w:t>
      </w:r>
      <w:r w:rsidR="000D0094">
        <w:rPr>
          <w:rFonts w:eastAsia="ＭＳ 明朝" w:hint="eastAsia"/>
          <w:lang w:val="en-GB"/>
        </w:rPr>
        <w:t>1</w:t>
      </w:r>
      <w:r w:rsidR="00DA308D">
        <w:rPr>
          <w:rFonts w:eastAsia="ＭＳ 明朝" w:hint="eastAsia"/>
        </w:rPr>
        <w:t>]</w:t>
      </w:r>
      <w:r w:rsidR="00DA308D" w:rsidRPr="00DA308D">
        <w:t xml:space="preserve"> </w:t>
      </w:r>
      <w:r w:rsidR="000D0094" w:rsidRPr="000D0094">
        <w:t>R5-201156</w:t>
      </w:r>
      <w:r>
        <w:rPr>
          <w:rFonts w:eastAsiaTheme="minorEastAsia" w:hint="eastAsia"/>
        </w:rPr>
        <w:t xml:space="preserve">, </w:t>
      </w:r>
      <w:r>
        <w:rPr>
          <w:rFonts w:eastAsiaTheme="minorEastAsia"/>
        </w:rPr>
        <w:t>“</w:t>
      </w:r>
      <w:r w:rsidR="000D0094" w:rsidRPr="000D0094">
        <w:rPr>
          <w:rFonts w:eastAsiaTheme="minorEastAsia"/>
        </w:rPr>
        <w:t>NR FR2 Demodulation MU Table</w:t>
      </w:r>
      <w:r>
        <w:rPr>
          <w:rFonts w:eastAsiaTheme="minorEastAsia"/>
        </w:rPr>
        <w:t>”</w:t>
      </w:r>
      <w:r>
        <w:rPr>
          <w:rFonts w:eastAsiaTheme="minorEastAsia" w:hint="eastAsia"/>
        </w:rPr>
        <w:t xml:space="preserve">, </w:t>
      </w:r>
      <w:r w:rsidR="000D0094">
        <w:rPr>
          <w:rFonts w:eastAsiaTheme="minorEastAsia" w:hint="eastAsia"/>
        </w:rPr>
        <w:t>Keysight, RAN5#86-e</w:t>
      </w:r>
    </w:p>
    <w:sectPr w:rsidR="00DA308D" w:rsidRPr="00457CFB">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E25" w:rsidRDefault="00117E25" w:rsidP="00A26882">
      <w:pPr>
        <w:spacing w:before="120" w:after="120"/>
      </w:pPr>
      <w:r>
        <w:separator/>
      </w:r>
    </w:p>
    <w:p w:rsidR="00117E25" w:rsidRDefault="00117E25" w:rsidP="00120A82">
      <w:pPr>
        <w:spacing w:before="120" w:after="120"/>
      </w:pPr>
    </w:p>
  </w:endnote>
  <w:endnote w:type="continuationSeparator" w:id="0">
    <w:p w:rsidR="00117E25" w:rsidRDefault="00117E25" w:rsidP="00A26882">
      <w:pPr>
        <w:spacing w:before="120" w:after="120"/>
      </w:pPr>
      <w:r>
        <w:continuationSeparator/>
      </w:r>
    </w:p>
    <w:p w:rsidR="00117E25" w:rsidRDefault="00117E25"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E25" w:rsidRDefault="00117E25">
    <w:pPr>
      <w:pStyle w:val="Header"/>
      <w:tabs>
        <w:tab w:val="right" w:pos="9639"/>
      </w:tabs>
      <w:jc w:val="center"/>
    </w:pPr>
    <w:r>
      <w:t xml:space="preserve">Page </w:t>
    </w:r>
    <w:r>
      <w:fldChar w:fldCharType="begin"/>
    </w:r>
    <w:r>
      <w:instrText xml:space="preserve"> PAGE  \* MERGEFORMAT </w:instrText>
    </w:r>
    <w:r>
      <w:fldChar w:fldCharType="separate"/>
    </w:r>
    <w:r w:rsidR="005D4BF1">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E25" w:rsidRDefault="00117E25" w:rsidP="00A26882">
      <w:pPr>
        <w:spacing w:before="120" w:after="120"/>
      </w:pPr>
      <w:r>
        <w:separator/>
      </w:r>
    </w:p>
    <w:p w:rsidR="00117E25" w:rsidRDefault="00117E25" w:rsidP="00120A82">
      <w:pPr>
        <w:spacing w:before="120" w:after="120"/>
      </w:pPr>
    </w:p>
  </w:footnote>
  <w:footnote w:type="continuationSeparator" w:id="0">
    <w:p w:rsidR="00117E25" w:rsidRDefault="00117E25" w:rsidP="00A26882">
      <w:pPr>
        <w:spacing w:before="120" w:after="120"/>
      </w:pPr>
      <w:r>
        <w:continuationSeparator/>
      </w:r>
    </w:p>
    <w:p w:rsidR="00117E25" w:rsidRDefault="00117E25"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E25" w:rsidRDefault="00117E25"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3">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2">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3">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5">
    <w:nsid w:val="22153D04"/>
    <w:multiLevelType w:val="hybridMultilevel"/>
    <w:tmpl w:val="91340C56"/>
    <w:lvl w:ilvl="0" w:tplc="8898C2A4">
      <w:start w:val="3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19">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1">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24">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6">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7">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25"/>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6"/>
  </w:num>
  <w:num w:numId="6">
    <w:abstractNumId w:val="17"/>
  </w:num>
  <w:num w:numId="7">
    <w:abstractNumId w:val="6"/>
  </w:num>
  <w:num w:numId="8">
    <w:abstractNumId w:val="21"/>
  </w:num>
  <w:num w:numId="9">
    <w:abstractNumId w:val="27"/>
  </w:num>
  <w:num w:numId="10">
    <w:abstractNumId w:val="33"/>
  </w:num>
  <w:num w:numId="11">
    <w:abstractNumId w:val="0"/>
  </w:num>
  <w:num w:numId="12">
    <w:abstractNumId w:val="8"/>
  </w:num>
  <w:num w:numId="13">
    <w:abstractNumId w:val="5"/>
  </w:num>
  <w:num w:numId="14">
    <w:abstractNumId w:val="19"/>
  </w:num>
  <w:num w:numId="15">
    <w:abstractNumId w:val="29"/>
  </w:num>
  <w:num w:numId="16">
    <w:abstractNumId w:val="22"/>
  </w:num>
  <w:num w:numId="17">
    <w:abstractNumId w:val="30"/>
  </w:num>
  <w:num w:numId="18">
    <w:abstractNumId w:val="32"/>
  </w:num>
  <w:num w:numId="19">
    <w:abstractNumId w:val="16"/>
  </w:num>
  <w:num w:numId="20">
    <w:abstractNumId w:val="13"/>
  </w:num>
  <w:num w:numId="21">
    <w:abstractNumId w:val="7"/>
  </w:num>
  <w:num w:numId="22">
    <w:abstractNumId w:val="10"/>
  </w:num>
  <w:num w:numId="23">
    <w:abstractNumId w:val="9"/>
  </w:num>
  <w:num w:numId="24">
    <w:abstractNumId w:val="34"/>
  </w:num>
  <w:num w:numId="25">
    <w:abstractNumId w:val="37"/>
  </w:num>
  <w:num w:numId="26">
    <w:abstractNumId w:val="3"/>
  </w:num>
  <w:num w:numId="27">
    <w:abstractNumId w:val="24"/>
  </w:num>
  <w:num w:numId="28">
    <w:abstractNumId w:val="35"/>
  </w:num>
  <w:num w:numId="29">
    <w:abstractNumId w:val="11"/>
  </w:num>
  <w:num w:numId="30">
    <w:abstractNumId w:val="18"/>
  </w:num>
  <w:num w:numId="31">
    <w:abstractNumId w:val="23"/>
  </w:num>
  <w:num w:numId="32">
    <w:abstractNumId w:val="12"/>
  </w:num>
  <w:num w:numId="33">
    <w:abstractNumId w:val="14"/>
  </w:num>
  <w:num w:numId="34">
    <w:abstractNumId w:val="2"/>
  </w:num>
  <w:num w:numId="35">
    <w:abstractNumId w:val="31"/>
  </w:num>
  <w:num w:numId="36">
    <w:abstractNumId w:val="28"/>
  </w:num>
  <w:num w:numId="37">
    <w:abstractNumId w:val="20"/>
  </w:num>
  <w:num w:numId="38">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AF3"/>
    <w:rsid w:val="00002FB9"/>
    <w:rsid w:val="0000328A"/>
    <w:rsid w:val="000034A5"/>
    <w:rsid w:val="00003578"/>
    <w:rsid w:val="000035ED"/>
    <w:rsid w:val="00003C43"/>
    <w:rsid w:val="000043D3"/>
    <w:rsid w:val="0000498C"/>
    <w:rsid w:val="000049B4"/>
    <w:rsid w:val="00005002"/>
    <w:rsid w:val="00005A33"/>
    <w:rsid w:val="00006265"/>
    <w:rsid w:val="00006692"/>
    <w:rsid w:val="000067B6"/>
    <w:rsid w:val="0000739E"/>
    <w:rsid w:val="00007441"/>
    <w:rsid w:val="00007758"/>
    <w:rsid w:val="000101C1"/>
    <w:rsid w:val="000102EE"/>
    <w:rsid w:val="00010597"/>
    <w:rsid w:val="00010642"/>
    <w:rsid w:val="00010C22"/>
    <w:rsid w:val="0001203A"/>
    <w:rsid w:val="00012289"/>
    <w:rsid w:val="00013D01"/>
    <w:rsid w:val="000147E7"/>
    <w:rsid w:val="00014963"/>
    <w:rsid w:val="000155E7"/>
    <w:rsid w:val="00015640"/>
    <w:rsid w:val="00015821"/>
    <w:rsid w:val="00015BE8"/>
    <w:rsid w:val="00015F42"/>
    <w:rsid w:val="00016D9E"/>
    <w:rsid w:val="00017BF8"/>
    <w:rsid w:val="00020C97"/>
    <w:rsid w:val="00022015"/>
    <w:rsid w:val="0002289C"/>
    <w:rsid w:val="00023265"/>
    <w:rsid w:val="0002365D"/>
    <w:rsid w:val="000236FB"/>
    <w:rsid w:val="00023B9E"/>
    <w:rsid w:val="00023D14"/>
    <w:rsid w:val="00024454"/>
    <w:rsid w:val="00024D15"/>
    <w:rsid w:val="00025B63"/>
    <w:rsid w:val="0002605E"/>
    <w:rsid w:val="00027172"/>
    <w:rsid w:val="00027390"/>
    <w:rsid w:val="000279DF"/>
    <w:rsid w:val="00027D06"/>
    <w:rsid w:val="0003027B"/>
    <w:rsid w:val="00030DEE"/>
    <w:rsid w:val="00031105"/>
    <w:rsid w:val="000311ED"/>
    <w:rsid w:val="00033312"/>
    <w:rsid w:val="00033725"/>
    <w:rsid w:val="00033D20"/>
    <w:rsid w:val="0003414B"/>
    <w:rsid w:val="00034FC5"/>
    <w:rsid w:val="00035679"/>
    <w:rsid w:val="00035915"/>
    <w:rsid w:val="0003593B"/>
    <w:rsid w:val="00035CAF"/>
    <w:rsid w:val="00036B2E"/>
    <w:rsid w:val="000378E5"/>
    <w:rsid w:val="0003796E"/>
    <w:rsid w:val="00037DB0"/>
    <w:rsid w:val="000410B7"/>
    <w:rsid w:val="000418E0"/>
    <w:rsid w:val="00041D10"/>
    <w:rsid w:val="0004218D"/>
    <w:rsid w:val="000423C8"/>
    <w:rsid w:val="000429E8"/>
    <w:rsid w:val="00042BD6"/>
    <w:rsid w:val="00043406"/>
    <w:rsid w:val="00044890"/>
    <w:rsid w:val="00044CEB"/>
    <w:rsid w:val="0004536E"/>
    <w:rsid w:val="000453FF"/>
    <w:rsid w:val="00045B4F"/>
    <w:rsid w:val="00045F89"/>
    <w:rsid w:val="000462BE"/>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5F9"/>
    <w:rsid w:val="000576BD"/>
    <w:rsid w:val="000605D6"/>
    <w:rsid w:val="000606D4"/>
    <w:rsid w:val="00060D29"/>
    <w:rsid w:val="00060F3A"/>
    <w:rsid w:val="00061125"/>
    <w:rsid w:val="00061AC7"/>
    <w:rsid w:val="00062255"/>
    <w:rsid w:val="0006265D"/>
    <w:rsid w:val="00062DFB"/>
    <w:rsid w:val="00063B1A"/>
    <w:rsid w:val="00063D2F"/>
    <w:rsid w:val="000641E7"/>
    <w:rsid w:val="00064427"/>
    <w:rsid w:val="000649D7"/>
    <w:rsid w:val="00064E81"/>
    <w:rsid w:val="00065A47"/>
    <w:rsid w:val="00065D55"/>
    <w:rsid w:val="000664C2"/>
    <w:rsid w:val="000667FF"/>
    <w:rsid w:val="00066B8F"/>
    <w:rsid w:val="00067A20"/>
    <w:rsid w:val="00067C5D"/>
    <w:rsid w:val="00070120"/>
    <w:rsid w:val="0007022A"/>
    <w:rsid w:val="00070365"/>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A9"/>
    <w:rsid w:val="0007688F"/>
    <w:rsid w:val="00077297"/>
    <w:rsid w:val="00077652"/>
    <w:rsid w:val="0007768A"/>
    <w:rsid w:val="00077A6A"/>
    <w:rsid w:val="00077B7F"/>
    <w:rsid w:val="000802DF"/>
    <w:rsid w:val="00080CD8"/>
    <w:rsid w:val="0008142F"/>
    <w:rsid w:val="000821B6"/>
    <w:rsid w:val="0008257A"/>
    <w:rsid w:val="00082D6F"/>
    <w:rsid w:val="000837E1"/>
    <w:rsid w:val="000841BE"/>
    <w:rsid w:val="00084EA1"/>
    <w:rsid w:val="0008612A"/>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2324"/>
    <w:rsid w:val="000A26B0"/>
    <w:rsid w:val="000A3486"/>
    <w:rsid w:val="000A3A7A"/>
    <w:rsid w:val="000A3D24"/>
    <w:rsid w:val="000A3FDE"/>
    <w:rsid w:val="000A43EB"/>
    <w:rsid w:val="000A4CB8"/>
    <w:rsid w:val="000A4D78"/>
    <w:rsid w:val="000A5280"/>
    <w:rsid w:val="000A56CC"/>
    <w:rsid w:val="000A6009"/>
    <w:rsid w:val="000A60E1"/>
    <w:rsid w:val="000A6645"/>
    <w:rsid w:val="000A70FF"/>
    <w:rsid w:val="000A7C69"/>
    <w:rsid w:val="000A7CE0"/>
    <w:rsid w:val="000B0A77"/>
    <w:rsid w:val="000B1A7A"/>
    <w:rsid w:val="000B1E08"/>
    <w:rsid w:val="000B2619"/>
    <w:rsid w:val="000B2D2A"/>
    <w:rsid w:val="000B444A"/>
    <w:rsid w:val="000B58C2"/>
    <w:rsid w:val="000B5B89"/>
    <w:rsid w:val="000B5C54"/>
    <w:rsid w:val="000B5F18"/>
    <w:rsid w:val="000B7469"/>
    <w:rsid w:val="000B7C8C"/>
    <w:rsid w:val="000B7E31"/>
    <w:rsid w:val="000C0819"/>
    <w:rsid w:val="000C092C"/>
    <w:rsid w:val="000C0D13"/>
    <w:rsid w:val="000C0F1E"/>
    <w:rsid w:val="000C1293"/>
    <w:rsid w:val="000C13B9"/>
    <w:rsid w:val="000C1811"/>
    <w:rsid w:val="000C18C6"/>
    <w:rsid w:val="000C1A7B"/>
    <w:rsid w:val="000C2237"/>
    <w:rsid w:val="000C2597"/>
    <w:rsid w:val="000C281A"/>
    <w:rsid w:val="000C2BBA"/>
    <w:rsid w:val="000C3C74"/>
    <w:rsid w:val="000C4A2C"/>
    <w:rsid w:val="000C513E"/>
    <w:rsid w:val="000C6922"/>
    <w:rsid w:val="000C6ACA"/>
    <w:rsid w:val="000C73CD"/>
    <w:rsid w:val="000C7C26"/>
    <w:rsid w:val="000C7F7B"/>
    <w:rsid w:val="000D0094"/>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6E3E"/>
    <w:rsid w:val="000D6EEE"/>
    <w:rsid w:val="000D6F8F"/>
    <w:rsid w:val="000D70A3"/>
    <w:rsid w:val="000D7890"/>
    <w:rsid w:val="000D79DE"/>
    <w:rsid w:val="000E09FC"/>
    <w:rsid w:val="000E0FFC"/>
    <w:rsid w:val="000E10B0"/>
    <w:rsid w:val="000E1230"/>
    <w:rsid w:val="000E1C50"/>
    <w:rsid w:val="000E280A"/>
    <w:rsid w:val="000E323D"/>
    <w:rsid w:val="000E3E6F"/>
    <w:rsid w:val="000E4341"/>
    <w:rsid w:val="000E483F"/>
    <w:rsid w:val="000E4B36"/>
    <w:rsid w:val="000E54CD"/>
    <w:rsid w:val="000E5AB7"/>
    <w:rsid w:val="000E6034"/>
    <w:rsid w:val="000E7877"/>
    <w:rsid w:val="000F0344"/>
    <w:rsid w:val="000F0BA5"/>
    <w:rsid w:val="000F0C20"/>
    <w:rsid w:val="000F2692"/>
    <w:rsid w:val="000F27E3"/>
    <w:rsid w:val="000F29DD"/>
    <w:rsid w:val="000F3142"/>
    <w:rsid w:val="000F31B0"/>
    <w:rsid w:val="000F35DE"/>
    <w:rsid w:val="000F3B57"/>
    <w:rsid w:val="000F3C05"/>
    <w:rsid w:val="000F3E4F"/>
    <w:rsid w:val="000F4622"/>
    <w:rsid w:val="000F4824"/>
    <w:rsid w:val="000F4956"/>
    <w:rsid w:val="000F4E78"/>
    <w:rsid w:val="000F5059"/>
    <w:rsid w:val="000F61C1"/>
    <w:rsid w:val="000F6716"/>
    <w:rsid w:val="000F6C66"/>
    <w:rsid w:val="000F749C"/>
    <w:rsid w:val="000F7BBE"/>
    <w:rsid w:val="000F7BC6"/>
    <w:rsid w:val="00100023"/>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096B"/>
    <w:rsid w:val="001114C6"/>
    <w:rsid w:val="00111E98"/>
    <w:rsid w:val="001125B4"/>
    <w:rsid w:val="00112662"/>
    <w:rsid w:val="001129AA"/>
    <w:rsid w:val="0011337C"/>
    <w:rsid w:val="00113401"/>
    <w:rsid w:val="00113475"/>
    <w:rsid w:val="00113D38"/>
    <w:rsid w:val="00114694"/>
    <w:rsid w:val="0011486F"/>
    <w:rsid w:val="00114C6C"/>
    <w:rsid w:val="00114D5A"/>
    <w:rsid w:val="00114F00"/>
    <w:rsid w:val="00114FFE"/>
    <w:rsid w:val="00115C63"/>
    <w:rsid w:val="00116D78"/>
    <w:rsid w:val="00117E25"/>
    <w:rsid w:val="00120867"/>
    <w:rsid w:val="00120A82"/>
    <w:rsid w:val="00120B58"/>
    <w:rsid w:val="00120E7C"/>
    <w:rsid w:val="00122B4F"/>
    <w:rsid w:val="0012371B"/>
    <w:rsid w:val="00123870"/>
    <w:rsid w:val="001239F1"/>
    <w:rsid w:val="00123AE6"/>
    <w:rsid w:val="00123B0D"/>
    <w:rsid w:val="00124895"/>
    <w:rsid w:val="00125471"/>
    <w:rsid w:val="0012578D"/>
    <w:rsid w:val="00125C81"/>
    <w:rsid w:val="00125DB8"/>
    <w:rsid w:val="00125EEA"/>
    <w:rsid w:val="0012625A"/>
    <w:rsid w:val="00126D1A"/>
    <w:rsid w:val="001275CA"/>
    <w:rsid w:val="001277C6"/>
    <w:rsid w:val="00127BE0"/>
    <w:rsid w:val="00130F3A"/>
    <w:rsid w:val="00131FDD"/>
    <w:rsid w:val="0013230A"/>
    <w:rsid w:val="001325A1"/>
    <w:rsid w:val="00132A56"/>
    <w:rsid w:val="00133895"/>
    <w:rsid w:val="00133D56"/>
    <w:rsid w:val="00133FC9"/>
    <w:rsid w:val="001345C6"/>
    <w:rsid w:val="00134872"/>
    <w:rsid w:val="0013533F"/>
    <w:rsid w:val="0013615A"/>
    <w:rsid w:val="0013737F"/>
    <w:rsid w:val="0014048B"/>
    <w:rsid w:val="00140840"/>
    <w:rsid w:val="00140ADD"/>
    <w:rsid w:val="00141E19"/>
    <w:rsid w:val="0014223B"/>
    <w:rsid w:val="001427A6"/>
    <w:rsid w:val="00142DAA"/>
    <w:rsid w:val="0014303B"/>
    <w:rsid w:val="001438F4"/>
    <w:rsid w:val="00144616"/>
    <w:rsid w:val="00144DC2"/>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53CF"/>
    <w:rsid w:val="00155549"/>
    <w:rsid w:val="001555F1"/>
    <w:rsid w:val="001557FD"/>
    <w:rsid w:val="00155A5B"/>
    <w:rsid w:val="00155FB2"/>
    <w:rsid w:val="00155FDF"/>
    <w:rsid w:val="00156AD0"/>
    <w:rsid w:val="00156CC4"/>
    <w:rsid w:val="00157754"/>
    <w:rsid w:val="0015775F"/>
    <w:rsid w:val="001577B3"/>
    <w:rsid w:val="001578F0"/>
    <w:rsid w:val="00157EDE"/>
    <w:rsid w:val="001605E8"/>
    <w:rsid w:val="00161150"/>
    <w:rsid w:val="001617F2"/>
    <w:rsid w:val="00162C20"/>
    <w:rsid w:val="00162EBF"/>
    <w:rsid w:val="00163805"/>
    <w:rsid w:val="00163981"/>
    <w:rsid w:val="00163B30"/>
    <w:rsid w:val="0016412C"/>
    <w:rsid w:val="0016498F"/>
    <w:rsid w:val="001650A0"/>
    <w:rsid w:val="00165AF3"/>
    <w:rsid w:val="0016640C"/>
    <w:rsid w:val="0016657D"/>
    <w:rsid w:val="00166B5F"/>
    <w:rsid w:val="001672AC"/>
    <w:rsid w:val="001678FF"/>
    <w:rsid w:val="00170245"/>
    <w:rsid w:val="00170679"/>
    <w:rsid w:val="00170825"/>
    <w:rsid w:val="0017099F"/>
    <w:rsid w:val="00170A55"/>
    <w:rsid w:val="00170F92"/>
    <w:rsid w:val="0017169C"/>
    <w:rsid w:val="0017239D"/>
    <w:rsid w:val="001723A7"/>
    <w:rsid w:val="0017295C"/>
    <w:rsid w:val="001729C9"/>
    <w:rsid w:val="00172B6B"/>
    <w:rsid w:val="00172B9A"/>
    <w:rsid w:val="00172E99"/>
    <w:rsid w:val="00173B46"/>
    <w:rsid w:val="001743C6"/>
    <w:rsid w:val="0017485A"/>
    <w:rsid w:val="00175AB5"/>
    <w:rsid w:val="00175D7F"/>
    <w:rsid w:val="00177598"/>
    <w:rsid w:val="00177D6D"/>
    <w:rsid w:val="00177F73"/>
    <w:rsid w:val="00180CC2"/>
    <w:rsid w:val="00180D29"/>
    <w:rsid w:val="00181A8A"/>
    <w:rsid w:val="00182F8F"/>
    <w:rsid w:val="00183614"/>
    <w:rsid w:val="00183657"/>
    <w:rsid w:val="001845CC"/>
    <w:rsid w:val="00184AEE"/>
    <w:rsid w:val="00185293"/>
    <w:rsid w:val="00185327"/>
    <w:rsid w:val="00186725"/>
    <w:rsid w:val="0018675F"/>
    <w:rsid w:val="0018683D"/>
    <w:rsid w:val="00190932"/>
    <w:rsid w:val="00190B02"/>
    <w:rsid w:val="001913CA"/>
    <w:rsid w:val="00191773"/>
    <w:rsid w:val="00191D10"/>
    <w:rsid w:val="00191EBE"/>
    <w:rsid w:val="00192AB9"/>
    <w:rsid w:val="0019330A"/>
    <w:rsid w:val="00193520"/>
    <w:rsid w:val="00193967"/>
    <w:rsid w:val="00193B94"/>
    <w:rsid w:val="00193D75"/>
    <w:rsid w:val="00193F4F"/>
    <w:rsid w:val="00194338"/>
    <w:rsid w:val="001945DE"/>
    <w:rsid w:val="00194907"/>
    <w:rsid w:val="00194CAC"/>
    <w:rsid w:val="00194E79"/>
    <w:rsid w:val="0019595A"/>
    <w:rsid w:val="00195977"/>
    <w:rsid w:val="00195E6C"/>
    <w:rsid w:val="00196640"/>
    <w:rsid w:val="001966C7"/>
    <w:rsid w:val="001968F9"/>
    <w:rsid w:val="00196C6F"/>
    <w:rsid w:val="00196D1E"/>
    <w:rsid w:val="00197776"/>
    <w:rsid w:val="00197F43"/>
    <w:rsid w:val="001A04AD"/>
    <w:rsid w:val="001A1F0A"/>
    <w:rsid w:val="001A1FA1"/>
    <w:rsid w:val="001A298D"/>
    <w:rsid w:val="001A29A0"/>
    <w:rsid w:val="001A4584"/>
    <w:rsid w:val="001A4EB9"/>
    <w:rsid w:val="001A521F"/>
    <w:rsid w:val="001A60FA"/>
    <w:rsid w:val="001A6564"/>
    <w:rsid w:val="001A6693"/>
    <w:rsid w:val="001A6837"/>
    <w:rsid w:val="001A6B94"/>
    <w:rsid w:val="001A7A48"/>
    <w:rsid w:val="001B13DD"/>
    <w:rsid w:val="001B160A"/>
    <w:rsid w:val="001B16B7"/>
    <w:rsid w:val="001B2783"/>
    <w:rsid w:val="001B2D04"/>
    <w:rsid w:val="001B2D93"/>
    <w:rsid w:val="001B2E78"/>
    <w:rsid w:val="001B2FB9"/>
    <w:rsid w:val="001B36E0"/>
    <w:rsid w:val="001B468B"/>
    <w:rsid w:val="001B4B22"/>
    <w:rsid w:val="001B50AE"/>
    <w:rsid w:val="001B64C3"/>
    <w:rsid w:val="001B705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5D4"/>
    <w:rsid w:val="001C3710"/>
    <w:rsid w:val="001C3CDD"/>
    <w:rsid w:val="001C47C9"/>
    <w:rsid w:val="001C4D67"/>
    <w:rsid w:val="001C5200"/>
    <w:rsid w:val="001C57E6"/>
    <w:rsid w:val="001C5C62"/>
    <w:rsid w:val="001C643A"/>
    <w:rsid w:val="001C686D"/>
    <w:rsid w:val="001C6A48"/>
    <w:rsid w:val="001C6B52"/>
    <w:rsid w:val="001C6DFD"/>
    <w:rsid w:val="001C6F41"/>
    <w:rsid w:val="001C7900"/>
    <w:rsid w:val="001C7C3A"/>
    <w:rsid w:val="001D0619"/>
    <w:rsid w:val="001D0B83"/>
    <w:rsid w:val="001D11C0"/>
    <w:rsid w:val="001D1A40"/>
    <w:rsid w:val="001D2BCF"/>
    <w:rsid w:val="001D3BBE"/>
    <w:rsid w:val="001D4318"/>
    <w:rsid w:val="001D46F8"/>
    <w:rsid w:val="001D4FB5"/>
    <w:rsid w:val="001D5402"/>
    <w:rsid w:val="001D5B9F"/>
    <w:rsid w:val="001D6405"/>
    <w:rsid w:val="001D64D7"/>
    <w:rsid w:val="001D6562"/>
    <w:rsid w:val="001D6F96"/>
    <w:rsid w:val="001D7244"/>
    <w:rsid w:val="001D767B"/>
    <w:rsid w:val="001E02E1"/>
    <w:rsid w:val="001E0684"/>
    <w:rsid w:val="001E09CD"/>
    <w:rsid w:val="001E11BA"/>
    <w:rsid w:val="001E24AE"/>
    <w:rsid w:val="001E2955"/>
    <w:rsid w:val="001E3763"/>
    <w:rsid w:val="001E4613"/>
    <w:rsid w:val="001E4642"/>
    <w:rsid w:val="001E4D3F"/>
    <w:rsid w:val="001E5AC3"/>
    <w:rsid w:val="001E5B41"/>
    <w:rsid w:val="001E6042"/>
    <w:rsid w:val="001E7410"/>
    <w:rsid w:val="001E765C"/>
    <w:rsid w:val="001F00AB"/>
    <w:rsid w:val="001F0681"/>
    <w:rsid w:val="001F081F"/>
    <w:rsid w:val="001F0FEE"/>
    <w:rsid w:val="001F1685"/>
    <w:rsid w:val="001F1740"/>
    <w:rsid w:val="001F2796"/>
    <w:rsid w:val="001F3207"/>
    <w:rsid w:val="001F3C72"/>
    <w:rsid w:val="001F52BC"/>
    <w:rsid w:val="001F598B"/>
    <w:rsid w:val="001F598E"/>
    <w:rsid w:val="001F61E0"/>
    <w:rsid w:val="001F72FE"/>
    <w:rsid w:val="002004B0"/>
    <w:rsid w:val="002006BD"/>
    <w:rsid w:val="0020072B"/>
    <w:rsid w:val="002008F0"/>
    <w:rsid w:val="00201CAD"/>
    <w:rsid w:val="002022A8"/>
    <w:rsid w:val="00203107"/>
    <w:rsid w:val="0020342A"/>
    <w:rsid w:val="00203AAD"/>
    <w:rsid w:val="00203B0E"/>
    <w:rsid w:val="00203C67"/>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95D"/>
    <w:rsid w:val="0021521D"/>
    <w:rsid w:val="00216066"/>
    <w:rsid w:val="002160AE"/>
    <w:rsid w:val="00217371"/>
    <w:rsid w:val="002175DF"/>
    <w:rsid w:val="002179EE"/>
    <w:rsid w:val="00220448"/>
    <w:rsid w:val="002207D6"/>
    <w:rsid w:val="00220D5F"/>
    <w:rsid w:val="0022136A"/>
    <w:rsid w:val="00221546"/>
    <w:rsid w:val="00221F67"/>
    <w:rsid w:val="0022246B"/>
    <w:rsid w:val="00222BE7"/>
    <w:rsid w:val="00223093"/>
    <w:rsid w:val="00223987"/>
    <w:rsid w:val="00224240"/>
    <w:rsid w:val="00225C92"/>
    <w:rsid w:val="00225E3D"/>
    <w:rsid w:val="00225F37"/>
    <w:rsid w:val="00226256"/>
    <w:rsid w:val="002264B9"/>
    <w:rsid w:val="002270CF"/>
    <w:rsid w:val="0022731E"/>
    <w:rsid w:val="0023063B"/>
    <w:rsid w:val="002309AA"/>
    <w:rsid w:val="00230E13"/>
    <w:rsid w:val="002313A9"/>
    <w:rsid w:val="00232FAB"/>
    <w:rsid w:val="002339CF"/>
    <w:rsid w:val="00233E11"/>
    <w:rsid w:val="00233EB3"/>
    <w:rsid w:val="00234A7E"/>
    <w:rsid w:val="00234F3E"/>
    <w:rsid w:val="002352B7"/>
    <w:rsid w:val="002354E6"/>
    <w:rsid w:val="00235B22"/>
    <w:rsid w:val="00235BCF"/>
    <w:rsid w:val="00236320"/>
    <w:rsid w:val="002375A6"/>
    <w:rsid w:val="00240A83"/>
    <w:rsid w:val="00241BD2"/>
    <w:rsid w:val="002427A6"/>
    <w:rsid w:val="00242A54"/>
    <w:rsid w:val="00242E18"/>
    <w:rsid w:val="00245266"/>
    <w:rsid w:val="0024531F"/>
    <w:rsid w:val="00246F5D"/>
    <w:rsid w:val="00247A17"/>
    <w:rsid w:val="00250977"/>
    <w:rsid w:val="002521E8"/>
    <w:rsid w:val="00252DE0"/>
    <w:rsid w:val="002532F2"/>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3DA"/>
    <w:rsid w:val="00264F6C"/>
    <w:rsid w:val="00265C4C"/>
    <w:rsid w:val="00266051"/>
    <w:rsid w:val="00267DE7"/>
    <w:rsid w:val="00273C53"/>
    <w:rsid w:val="002745CD"/>
    <w:rsid w:val="0027560E"/>
    <w:rsid w:val="00275695"/>
    <w:rsid w:val="00275F94"/>
    <w:rsid w:val="0027667B"/>
    <w:rsid w:val="00276FC9"/>
    <w:rsid w:val="00277A9A"/>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05B9"/>
    <w:rsid w:val="00291211"/>
    <w:rsid w:val="0029127F"/>
    <w:rsid w:val="00291E9B"/>
    <w:rsid w:val="002923FB"/>
    <w:rsid w:val="0029263E"/>
    <w:rsid w:val="00292933"/>
    <w:rsid w:val="00292EE3"/>
    <w:rsid w:val="00292FDD"/>
    <w:rsid w:val="00293241"/>
    <w:rsid w:val="002936CC"/>
    <w:rsid w:val="00293BF4"/>
    <w:rsid w:val="00293DA4"/>
    <w:rsid w:val="00295650"/>
    <w:rsid w:val="002957D1"/>
    <w:rsid w:val="00295998"/>
    <w:rsid w:val="00295AEC"/>
    <w:rsid w:val="0029672D"/>
    <w:rsid w:val="00296C46"/>
    <w:rsid w:val="00296E7B"/>
    <w:rsid w:val="00297262"/>
    <w:rsid w:val="00297310"/>
    <w:rsid w:val="0029746D"/>
    <w:rsid w:val="00297CE1"/>
    <w:rsid w:val="00297FBD"/>
    <w:rsid w:val="002A029C"/>
    <w:rsid w:val="002A2065"/>
    <w:rsid w:val="002A331B"/>
    <w:rsid w:val="002A3368"/>
    <w:rsid w:val="002A35DA"/>
    <w:rsid w:val="002A50EA"/>
    <w:rsid w:val="002A515C"/>
    <w:rsid w:val="002A5505"/>
    <w:rsid w:val="002A588B"/>
    <w:rsid w:val="002A5BC5"/>
    <w:rsid w:val="002A62B7"/>
    <w:rsid w:val="002A641F"/>
    <w:rsid w:val="002A6BBD"/>
    <w:rsid w:val="002A6F96"/>
    <w:rsid w:val="002A7FFD"/>
    <w:rsid w:val="002B098C"/>
    <w:rsid w:val="002B0A59"/>
    <w:rsid w:val="002B1A26"/>
    <w:rsid w:val="002B265B"/>
    <w:rsid w:val="002B2AB8"/>
    <w:rsid w:val="002B2D4F"/>
    <w:rsid w:val="002B3A27"/>
    <w:rsid w:val="002B514C"/>
    <w:rsid w:val="002B5AEE"/>
    <w:rsid w:val="002B6A97"/>
    <w:rsid w:val="002B6AD1"/>
    <w:rsid w:val="002B702B"/>
    <w:rsid w:val="002B77EA"/>
    <w:rsid w:val="002B7A2C"/>
    <w:rsid w:val="002C0F34"/>
    <w:rsid w:val="002C156D"/>
    <w:rsid w:val="002C1A54"/>
    <w:rsid w:val="002C2185"/>
    <w:rsid w:val="002C2D7B"/>
    <w:rsid w:val="002C3A4C"/>
    <w:rsid w:val="002C3B11"/>
    <w:rsid w:val="002C3DAF"/>
    <w:rsid w:val="002C4888"/>
    <w:rsid w:val="002C4D47"/>
    <w:rsid w:val="002C4DEB"/>
    <w:rsid w:val="002C5087"/>
    <w:rsid w:val="002C5342"/>
    <w:rsid w:val="002C7643"/>
    <w:rsid w:val="002C76DF"/>
    <w:rsid w:val="002C7E2C"/>
    <w:rsid w:val="002D0644"/>
    <w:rsid w:val="002D1147"/>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20"/>
    <w:rsid w:val="002E3395"/>
    <w:rsid w:val="002E5443"/>
    <w:rsid w:val="002E582D"/>
    <w:rsid w:val="002E64EA"/>
    <w:rsid w:val="002E6C17"/>
    <w:rsid w:val="002E713D"/>
    <w:rsid w:val="002F016F"/>
    <w:rsid w:val="002F0455"/>
    <w:rsid w:val="002F09E0"/>
    <w:rsid w:val="002F0F5A"/>
    <w:rsid w:val="002F13E2"/>
    <w:rsid w:val="002F1D36"/>
    <w:rsid w:val="002F2486"/>
    <w:rsid w:val="002F279E"/>
    <w:rsid w:val="002F28B0"/>
    <w:rsid w:val="002F3135"/>
    <w:rsid w:val="002F3F68"/>
    <w:rsid w:val="002F4518"/>
    <w:rsid w:val="002F53CA"/>
    <w:rsid w:val="002F5586"/>
    <w:rsid w:val="002F5691"/>
    <w:rsid w:val="002F6311"/>
    <w:rsid w:val="002F68B1"/>
    <w:rsid w:val="002F7463"/>
    <w:rsid w:val="002F7D00"/>
    <w:rsid w:val="00300259"/>
    <w:rsid w:val="003005A6"/>
    <w:rsid w:val="00301A66"/>
    <w:rsid w:val="003028D1"/>
    <w:rsid w:val="0030320D"/>
    <w:rsid w:val="00303308"/>
    <w:rsid w:val="003036D1"/>
    <w:rsid w:val="003040AD"/>
    <w:rsid w:val="0030518D"/>
    <w:rsid w:val="00305D6C"/>
    <w:rsid w:val="003061A7"/>
    <w:rsid w:val="00306DA5"/>
    <w:rsid w:val="00307851"/>
    <w:rsid w:val="003109FF"/>
    <w:rsid w:val="00310E16"/>
    <w:rsid w:val="003115D9"/>
    <w:rsid w:val="003118F6"/>
    <w:rsid w:val="00311B20"/>
    <w:rsid w:val="0031250B"/>
    <w:rsid w:val="003129F8"/>
    <w:rsid w:val="003132CD"/>
    <w:rsid w:val="00313EFE"/>
    <w:rsid w:val="00314703"/>
    <w:rsid w:val="00314CF7"/>
    <w:rsid w:val="003157ED"/>
    <w:rsid w:val="00315D44"/>
    <w:rsid w:val="0031601C"/>
    <w:rsid w:val="003160E2"/>
    <w:rsid w:val="00316210"/>
    <w:rsid w:val="003163F4"/>
    <w:rsid w:val="0031665F"/>
    <w:rsid w:val="00317C1E"/>
    <w:rsid w:val="00320016"/>
    <w:rsid w:val="003204C2"/>
    <w:rsid w:val="003204EF"/>
    <w:rsid w:val="00320EB9"/>
    <w:rsid w:val="003211D2"/>
    <w:rsid w:val="00321278"/>
    <w:rsid w:val="0032188E"/>
    <w:rsid w:val="00321EDA"/>
    <w:rsid w:val="00321F26"/>
    <w:rsid w:val="003227D4"/>
    <w:rsid w:val="00323075"/>
    <w:rsid w:val="003230BE"/>
    <w:rsid w:val="003236C7"/>
    <w:rsid w:val="00323A71"/>
    <w:rsid w:val="00323C21"/>
    <w:rsid w:val="00323D2C"/>
    <w:rsid w:val="00323D8A"/>
    <w:rsid w:val="00325289"/>
    <w:rsid w:val="003259DF"/>
    <w:rsid w:val="00327762"/>
    <w:rsid w:val="003277F2"/>
    <w:rsid w:val="00330418"/>
    <w:rsid w:val="003310F7"/>
    <w:rsid w:val="00331964"/>
    <w:rsid w:val="00331CD3"/>
    <w:rsid w:val="00332018"/>
    <w:rsid w:val="00332081"/>
    <w:rsid w:val="00332202"/>
    <w:rsid w:val="0033242B"/>
    <w:rsid w:val="0033294C"/>
    <w:rsid w:val="00334104"/>
    <w:rsid w:val="0033482B"/>
    <w:rsid w:val="00334AA5"/>
    <w:rsid w:val="00334AF0"/>
    <w:rsid w:val="003352A1"/>
    <w:rsid w:val="003355BA"/>
    <w:rsid w:val="00337099"/>
    <w:rsid w:val="0033725F"/>
    <w:rsid w:val="00337417"/>
    <w:rsid w:val="00337495"/>
    <w:rsid w:val="00337D7E"/>
    <w:rsid w:val="00337F02"/>
    <w:rsid w:val="00337F96"/>
    <w:rsid w:val="00340BFF"/>
    <w:rsid w:val="00341609"/>
    <w:rsid w:val="003417B7"/>
    <w:rsid w:val="003418A4"/>
    <w:rsid w:val="003418E1"/>
    <w:rsid w:val="0034242A"/>
    <w:rsid w:val="00342DDF"/>
    <w:rsid w:val="003434BB"/>
    <w:rsid w:val="0034357A"/>
    <w:rsid w:val="00343672"/>
    <w:rsid w:val="0034382E"/>
    <w:rsid w:val="0034410E"/>
    <w:rsid w:val="003446FE"/>
    <w:rsid w:val="00344C39"/>
    <w:rsid w:val="00344CD3"/>
    <w:rsid w:val="00345300"/>
    <w:rsid w:val="003453AD"/>
    <w:rsid w:val="003453F1"/>
    <w:rsid w:val="00346475"/>
    <w:rsid w:val="0034651F"/>
    <w:rsid w:val="00346A6C"/>
    <w:rsid w:val="00346B94"/>
    <w:rsid w:val="00347F12"/>
    <w:rsid w:val="00347FF8"/>
    <w:rsid w:val="0035076A"/>
    <w:rsid w:val="003509BE"/>
    <w:rsid w:val="003509EE"/>
    <w:rsid w:val="00350A59"/>
    <w:rsid w:val="00350CC2"/>
    <w:rsid w:val="00351307"/>
    <w:rsid w:val="00351E9F"/>
    <w:rsid w:val="00352459"/>
    <w:rsid w:val="00353F94"/>
    <w:rsid w:val="00354170"/>
    <w:rsid w:val="0035494F"/>
    <w:rsid w:val="00354B8F"/>
    <w:rsid w:val="0035507D"/>
    <w:rsid w:val="003558ED"/>
    <w:rsid w:val="00355CBC"/>
    <w:rsid w:val="00356A50"/>
    <w:rsid w:val="00356AFF"/>
    <w:rsid w:val="00356EC7"/>
    <w:rsid w:val="00356EDB"/>
    <w:rsid w:val="003572FE"/>
    <w:rsid w:val="003579F1"/>
    <w:rsid w:val="00357EE1"/>
    <w:rsid w:val="0036082B"/>
    <w:rsid w:val="00360A2E"/>
    <w:rsid w:val="00360DA0"/>
    <w:rsid w:val="00361731"/>
    <w:rsid w:val="0036196B"/>
    <w:rsid w:val="00362681"/>
    <w:rsid w:val="00362A7E"/>
    <w:rsid w:val="00362EB2"/>
    <w:rsid w:val="0036314D"/>
    <w:rsid w:val="003634F6"/>
    <w:rsid w:val="00363823"/>
    <w:rsid w:val="00364BB0"/>
    <w:rsid w:val="00364C6D"/>
    <w:rsid w:val="00365222"/>
    <w:rsid w:val="0036670A"/>
    <w:rsid w:val="00366B3A"/>
    <w:rsid w:val="0036779E"/>
    <w:rsid w:val="00367C20"/>
    <w:rsid w:val="003703D1"/>
    <w:rsid w:val="0037052B"/>
    <w:rsid w:val="0037236A"/>
    <w:rsid w:val="00372B64"/>
    <w:rsid w:val="00372F33"/>
    <w:rsid w:val="00373DBA"/>
    <w:rsid w:val="003741E7"/>
    <w:rsid w:val="00374316"/>
    <w:rsid w:val="00374609"/>
    <w:rsid w:val="00374DFB"/>
    <w:rsid w:val="00375027"/>
    <w:rsid w:val="00375405"/>
    <w:rsid w:val="00376849"/>
    <w:rsid w:val="00376AD7"/>
    <w:rsid w:val="00380296"/>
    <w:rsid w:val="00380817"/>
    <w:rsid w:val="003814E1"/>
    <w:rsid w:val="00381A5D"/>
    <w:rsid w:val="00381B73"/>
    <w:rsid w:val="00381BD2"/>
    <w:rsid w:val="00381DD7"/>
    <w:rsid w:val="003820C9"/>
    <w:rsid w:val="0038222F"/>
    <w:rsid w:val="0038243C"/>
    <w:rsid w:val="003826A5"/>
    <w:rsid w:val="003843A9"/>
    <w:rsid w:val="00385143"/>
    <w:rsid w:val="00387041"/>
    <w:rsid w:val="00387EB4"/>
    <w:rsid w:val="00391250"/>
    <w:rsid w:val="00391652"/>
    <w:rsid w:val="0039197A"/>
    <w:rsid w:val="00391DFF"/>
    <w:rsid w:val="00391E24"/>
    <w:rsid w:val="00392536"/>
    <w:rsid w:val="0039293C"/>
    <w:rsid w:val="00392D3F"/>
    <w:rsid w:val="00393BEA"/>
    <w:rsid w:val="00393C8D"/>
    <w:rsid w:val="003941C6"/>
    <w:rsid w:val="00394415"/>
    <w:rsid w:val="00394662"/>
    <w:rsid w:val="00396400"/>
    <w:rsid w:val="003970DE"/>
    <w:rsid w:val="00397152"/>
    <w:rsid w:val="0039771A"/>
    <w:rsid w:val="00397DC3"/>
    <w:rsid w:val="003A09C1"/>
    <w:rsid w:val="003A09E4"/>
    <w:rsid w:val="003A0A2B"/>
    <w:rsid w:val="003A0DAB"/>
    <w:rsid w:val="003A1789"/>
    <w:rsid w:val="003A345C"/>
    <w:rsid w:val="003A3472"/>
    <w:rsid w:val="003A3619"/>
    <w:rsid w:val="003A3A30"/>
    <w:rsid w:val="003A3AE8"/>
    <w:rsid w:val="003A4C32"/>
    <w:rsid w:val="003A57CC"/>
    <w:rsid w:val="003A676A"/>
    <w:rsid w:val="003A68A2"/>
    <w:rsid w:val="003A78A8"/>
    <w:rsid w:val="003A7A39"/>
    <w:rsid w:val="003B1C2C"/>
    <w:rsid w:val="003B2558"/>
    <w:rsid w:val="003B3531"/>
    <w:rsid w:val="003B3D00"/>
    <w:rsid w:val="003B4A26"/>
    <w:rsid w:val="003B505E"/>
    <w:rsid w:val="003B5BBE"/>
    <w:rsid w:val="003B5FEA"/>
    <w:rsid w:val="003B61D1"/>
    <w:rsid w:val="003B66C5"/>
    <w:rsid w:val="003B6891"/>
    <w:rsid w:val="003B6CCF"/>
    <w:rsid w:val="003B72F7"/>
    <w:rsid w:val="003B7917"/>
    <w:rsid w:val="003B7CFE"/>
    <w:rsid w:val="003C225C"/>
    <w:rsid w:val="003C436E"/>
    <w:rsid w:val="003C4921"/>
    <w:rsid w:val="003C4AC5"/>
    <w:rsid w:val="003C5255"/>
    <w:rsid w:val="003C5262"/>
    <w:rsid w:val="003C583F"/>
    <w:rsid w:val="003C66A4"/>
    <w:rsid w:val="003C7A29"/>
    <w:rsid w:val="003D068E"/>
    <w:rsid w:val="003D078B"/>
    <w:rsid w:val="003D0930"/>
    <w:rsid w:val="003D0BDB"/>
    <w:rsid w:val="003D1282"/>
    <w:rsid w:val="003D1309"/>
    <w:rsid w:val="003D15D0"/>
    <w:rsid w:val="003D1BA7"/>
    <w:rsid w:val="003D2078"/>
    <w:rsid w:val="003D2365"/>
    <w:rsid w:val="003D2F1D"/>
    <w:rsid w:val="003D3166"/>
    <w:rsid w:val="003D41F8"/>
    <w:rsid w:val="003D4573"/>
    <w:rsid w:val="003D4647"/>
    <w:rsid w:val="003D4B1B"/>
    <w:rsid w:val="003D542C"/>
    <w:rsid w:val="003D561A"/>
    <w:rsid w:val="003D5D0C"/>
    <w:rsid w:val="003D619C"/>
    <w:rsid w:val="003D6BC8"/>
    <w:rsid w:val="003D71A4"/>
    <w:rsid w:val="003D7A2C"/>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4014"/>
    <w:rsid w:val="003F4CAC"/>
    <w:rsid w:val="003F59BA"/>
    <w:rsid w:val="003F5BEE"/>
    <w:rsid w:val="003F5CEA"/>
    <w:rsid w:val="003F5FC0"/>
    <w:rsid w:val="003F6C4C"/>
    <w:rsid w:val="003F6C70"/>
    <w:rsid w:val="003F7145"/>
    <w:rsid w:val="003F742E"/>
    <w:rsid w:val="003F7EF6"/>
    <w:rsid w:val="00400346"/>
    <w:rsid w:val="00400A98"/>
    <w:rsid w:val="0040309F"/>
    <w:rsid w:val="0040314B"/>
    <w:rsid w:val="004052B4"/>
    <w:rsid w:val="004053D3"/>
    <w:rsid w:val="004054CA"/>
    <w:rsid w:val="00407D8C"/>
    <w:rsid w:val="00407FC3"/>
    <w:rsid w:val="0041024F"/>
    <w:rsid w:val="004103DD"/>
    <w:rsid w:val="0041048B"/>
    <w:rsid w:val="00410492"/>
    <w:rsid w:val="00410878"/>
    <w:rsid w:val="0041199C"/>
    <w:rsid w:val="004132C0"/>
    <w:rsid w:val="00413C58"/>
    <w:rsid w:val="004143AC"/>
    <w:rsid w:val="004144C1"/>
    <w:rsid w:val="00414D64"/>
    <w:rsid w:val="00414E9D"/>
    <w:rsid w:val="00414F18"/>
    <w:rsid w:val="00415056"/>
    <w:rsid w:val="00415F80"/>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130"/>
    <w:rsid w:val="004255C1"/>
    <w:rsid w:val="00426302"/>
    <w:rsid w:val="00426ADD"/>
    <w:rsid w:val="00427307"/>
    <w:rsid w:val="00427B5B"/>
    <w:rsid w:val="0043052C"/>
    <w:rsid w:val="0043087F"/>
    <w:rsid w:val="00430FF1"/>
    <w:rsid w:val="0043134E"/>
    <w:rsid w:val="00431CE0"/>
    <w:rsid w:val="004325C4"/>
    <w:rsid w:val="004327F2"/>
    <w:rsid w:val="00432C61"/>
    <w:rsid w:val="0043307A"/>
    <w:rsid w:val="0043346D"/>
    <w:rsid w:val="00433B22"/>
    <w:rsid w:val="00434D15"/>
    <w:rsid w:val="00435046"/>
    <w:rsid w:val="004351B2"/>
    <w:rsid w:val="004351B4"/>
    <w:rsid w:val="0043588B"/>
    <w:rsid w:val="00435DC7"/>
    <w:rsid w:val="004365F1"/>
    <w:rsid w:val="004368A0"/>
    <w:rsid w:val="00437004"/>
    <w:rsid w:val="004372E1"/>
    <w:rsid w:val="00440928"/>
    <w:rsid w:val="00440C23"/>
    <w:rsid w:val="00440D14"/>
    <w:rsid w:val="004416FE"/>
    <w:rsid w:val="00441741"/>
    <w:rsid w:val="00441AE6"/>
    <w:rsid w:val="00441B65"/>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0D0B"/>
    <w:rsid w:val="00451CE0"/>
    <w:rsid w:val="00451EEC"/>
    <w:rsid w:val="00451FA5"/>
    <w:rsid w:val="00452553"/>
    <w:rsid w:val="00452C75"/>
    <w:rsid w:val="00453F0A"/>
    <w:rsid w:val="00453FD3"/>
    <w:rsid w:val="004546E3"/>
    <w:rsid w:val="004547E5"/>
    <w:rsid w:val="0045485C"/>
    <w:rsid w:val="00454FF0"/>
    <w:rsid w:val="00455359"/>
    <w:rsid w:val="0045535E"/>
    <w:rsid w:val="00455476"/>
    <w:rsid w:val="00455A5D"/>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3A7E"/>
    <w:rsid w:val="00473E3C"/>
    <w:rsid w:val="004740A6"/>
    <w:rsid w:val="00474400"/>
    <w:rsid w:val="0047473B"/>
    <w:rsid w:val="004747A6"/>
    <w:rsid w:val="004749F3"/>
    <w:rsid w:val="0047510E"/>
    <w:rsid w:val="00475AAF"/>
    <w:rsid w:val="00475C4F"/>
    <w:rsid w:val="00475C69"/>
    <w:rsid w:val="00476972"/>
    <w:rsid w:val="00480B5A"/>
    <w:rsid w:val="00480D08"/>
    <w:rsid w:val="0048115C"/>
    <w:rsid w:val="00482FAA"/>
    <w:rsid w:val="004831BF"/>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7337"/>
    <w:rsid w:val="004A04D6"/>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8AD"/>
    <w:rsid w:val="004A41FB"/>
    <w:rsid w:val="004A46E4"/>
    <w:rsid w:val="004A47D8"/>
    <w:rsid w:val="004A4F3F"/>
    <w:rsid w:val="004A5354"/>
    <w:rsid w:val="004A65C4"/>
    <w:rsid w:val="004A663A"/>
    <w:rsid w:val="004A71A1"/>
    <w:rsid w:val="004A7872"/>
    <w:rsid w:val="004A7A32"/>
    <w:rsid w:val="004A7AB1"/>
    <w:rsid w:val="004B1044"/>
    <w:rsid w:val="004B1101"/>
    <w:rsid w:val="004B1188"/>
    <w:rsid w:val="004B2040"/>
    <w:rsid w:val="004B2792"/>
    <w:rsid w:val="004B2B03"/>
    <w:rsid w:val="004B2D79"/>
    <w:rsid w:val="004B3212"/>
    <w:rsid w:val="004B38F9"/>
    <w:rsid w:val="004B3D8C"/>
    <w:rsid w:val="004B3DB8"/>
    <w:rsid w:val="004B44AC"/>
    <w:rsid w:val="004B4E7C"/>
    <w:rsid w:val="004B62D7"/>
    <w:rsid w:val="004B69D0"/>
    <w:rsid w:val="004B6B9C"/>
    <w:rsid w:val="004C0090"/>
    <w:rsid w:val="004C00E5"/>
    <w:rsid w:val="004C014A"/>
    <w:rsid w:val="004C029E"/>
    <w:rsid w:val="004C0F87"/>
    <w:rsid w:val="004C13F9"/>
    <w:rsid w:val="004C1470"/>
    <w:rsid w:val="004C1586"/>
    <w:rsid w:val="004C23A4"/>
    <w:rsid w:val="004C2443"/>
    <w:rsid w:val="004C2C3A"/>
    <w:rsid w:val="004C3541"/>
    <w:rsid w:val="004C368E"/>
    <w:rsid w:val="004C3EDE"/>
    <w:rsid w:val="004C4119"/>
    <w:rsid w:val="004C486B"/>
    <w:rsid w:val="004C4C7B"/>
    <w:rsid w:val="004C5C93"/>
    <w:rsid w:val="004C5CEE"/>
    <w:rsid w:val="004C624E"/>
    <w:rsid w:val="004C73EB"/>
    <w:rsid w:val="004C7829"/>
    <w:rsid w:val="004D1309"/>
    <w:rsid w:val="004D18D3"/>
    <w:rsid w:val="004D1DFD"/>
    <w:rsid w:val="004D25DD"/>
    <w:rsid w:val="004D333D"/>
    <w:rsid w:val="004D4384"/>
    <w:rsid w:val="004D4D30"/>
    <w:rsid w:val="004D57E9"/>
    <w:rsid w:val="004D5A26"/>
    <w:rsid w:val="004D618A"/>
    <w:rsid w:val="004D70E7"/>
    <w:rsid w:val="004D76AF"/>
    <w:rsid w:val="004E00BC"/>
    <w:rsid w:val="004E1502"/>
    <w:rsid w:val="004E1E1F"/>
    <w:rsid w:val="004E2964"/>
    <w:rsid w:val="004E318A"/>
    <w:rsid w:val="004E3470"/>
    <w:rsid w:val="004E36BB"/>
    <w:rsid w:val="004E3933"/>
    <w:rsid w:val="004E3C74"/>
    <w:rsid w:val="004E4289"/>
    <w:rsid w:val="004E520D"/>
    <w:rsid w:val="004E5F1F"/>
    <w:rsid w:val="004E6A01"/>
    <w:rsid w:val="004E6F89"/>
    <w:rsid w:val="004E6FC1"/>
    <w:rsid w:val="004F0411"/>
    <w:rsid w:val="004F05FC"/>
    <w:rsid w:val="004F0AD6"/>
    <w:rsid w:val="004F0DEF"/>
    <w:rsid w:val="004F1730"/>
    <w:rsid w:val="004F2AC0"/>
    <w:rsid w:val="004F30C2"/>
    <w:rsid w:val="004F388A"/>
    <w:rsid w:val="004F3AC7"/>
    <w:rsid w:val="004F4AA2"/>
    <w:rsid w:val="004F4CC7"/>
    <w:rsid w:val="004F4DD2"/>
    <w:rsid w:val="004F5299"/>
    <w:rsid w:val="004F6556"/>
    <w:rsid w:val="004F6E21"/>
    <w:rsid w:val="004F6E9F"/>
    <w:rsid w:val="004F7B77"/>
    <w:rsid w:val="004F7C57"/>
    <w:rsid w:val="00500182"/>
    <w:rsid w:val="0050086C"/>
    <w:rsid w:val="00500E18"/>
    <w:rsid w:val="0050162A"/>
    <w:rsid w:val="00501BBD"/>
    <w:rsid w:val="005023FD"/>
    <w:rsid w:val="0050278E"/>
    <w:rsid w:val="00502B2E"/>
    <w:rsid w:val="00502E2A"/>
    <w:rsid w:val="005036AA"/>
    <w:rsid w:val="00503D94"/>
    <w:rsid w:val="005049CE"/>
    <w:rsid w:val="0050509C"/>
    <w:rsid w:val="0050534F"/>
    <w:rsid w:val="005076AE"/>
    <w:rsid w:val="00507833"/>
    <w:rsid w:val="00510224"/>
    <w:rsid w:val="0051085A"/>
    <w:rsid w:val="00510F03"/>
    <w:rsid w:val="00511058"/>
    <w:rsid w:val="005114A7"/>
    <w:rsid w:val="005119E0"/>
    <w:rsid w:val="00512DA0"/>
    <w:rsid w:val="00513259"/>
    <w:rsid w:val="00513653"/>
    <w:rsid w:val="00514066"/>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D3C"/>
    <w:rsid w:val="00532F05"/>
    <w:rsid w:val="005330C5"/>
    <w:rsid w:val="005330FD"/>
    <w:rsid w:val="0053365B"/>
    <w:rsid w:val="0053386A"/>
    <w:rsid w:val="005342EA"/>
    <w:rsid w:val="005347DF"/>
    <w:rsid w:val="00534ACE"/>
    <w:rsid w:val="00534CA3"/>
    <w:rsid w:val="0053503C"/>
    <w:rsid w:val="00535156"/>
    <w:rsid w:val="0053515F"/>
    <w:rsid w:val="00536977"/>
    <w:rsid w:val="00536A89"/>
    <w:rsid w:val="00536F51"/>
    <w:rsid w:val="00537582"/>
    <w:rsid w:val="00537AF4"/>
    <w:rsid w:val="00541027"/>
    <w:rsid w:val="005426F4"/>
    <w:rsid w:val="00542905"/>
    <w:rsid w:val="00542E6A"/>
    <w:rsid w:val="005433AA"/>
    <w:rsid w:val="005446B3"/>
    <w:rsid w:val="005450F4"/>
    <w:rsid w:val="005456C7"/>
    <w:rsid w:val="0054692A"/>
    <w:rsid w:val="005469E0"/>
    <w:rsid w:val="00546BC9"/>
    <w:rsid w:val="00546CCD"/>
    <w:rsid w:val="00547034"/>
    <w:rsid w:val="0054724C"/>
    <w:rsid w:val="00550E54"/>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ACB"/>
    <w:rsid w:val="00555D15"/>
    <w:rsid w:val="00555EDF"/>
    <w:rsid w:val="005560AB"/>
    <w:rsid w:val="005560CF"/>
    <w:rsid w:val="00556131"/>
    <w:rsid w:val="0055669B"/>
    <w:rsid w:val="00556E08"/>
    <w:rsid w:val="005570D2"/>
    <w:rsid w:val="0056085C"/>
    <w:rsid w:val="00561992"/>
    <w:rsid w:val="00561F63"/>
    <w:rsid w:val="005623BC"/>
    <w:rsid w:val="0056432B"/>
    <w:rsid w:val="00564767"/>
    <w:rsid w:val="00566551"/>
    <w:rsid w:val="00566626"/>
    <w:rsid w:val="005673E4"/>
    <w:rsid w:val="00567654"/>
    <w:rsid w:val="00567747"/>
    <w:rsid w:val="00567D48"/>
    <w:rsid w:val="00570818"/>
    <w:rsid w:val="00570899"/>
    <w:rsid w:val="005715FF"/>
    <w:rsid w:val="005719CE"/>
    <w:rsid w:val="00571AA9"/>
    <w:rsid w:val="00572156"/>
    <w:rsid w:val="005721A3"/>
    <w:rsid w:val="005722E1"/>
    <w:rsid w:val="00572A55"/>
    <w:rsid w:val="0057305B"/>
    <w:rsid w:val="0057318C"/>
    <w:rsid w:val="00573610"/>
    <w:rsid w:val="005738A2"/>
    <w:rsid w:val="00573F91"/>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3E2"/>
    <w:rsid w:val="0059192B"/>
    <w:rsid w:val="00591A24"/>
    <w:rsid w:val="00591E8A"/>
    <w:rsid w:val="00591F16"/>
    <w:rsid w:val="0059227D"/>
    <w:rsid w:val="00592A7F"/>
    <w:rsid w:val="00592E02"/>
    <w:rsid w:val="0059336E"/>
    <w:rsid w:val="00593A30"/>
    <w:rsid w:val="00593AF1"/>
    <w:rsid w:val="00593FCF"/>
    <w:rsid w:val="005948E6"/>
    <w:rsid w:val="00594B99"/>
    <w:rsid w:val="00594D23"/>
    <w:rsid w:val="0059526B"/>
    <w:rsid w:val="00595CB7"/>
    <w:rsid w:val="00595DB4"/>
    <w:rsid w:val="00596545"/>
    <w:rsid w:val="0059656E"/>
    <w:rsid w:val="0059713D"/>
    <w:rsid w:val="00597EAE"/>
    <w:rsid w:val="005A08AB"/>
    <w:rsid w:val="005A0B89"/>
    <w:rsid w:val="005A2369"/>
    <w:rsid w:val="005A2386"/>
    <w:rsid w:val="005A2799"/>
    <w:rsid w:val="005A3985"/>
    <w:rsid w:val="005A3ED6"/>
    <w:rsid w:val="005A4076"/>
    <w:rsid w:val="005A47F6"/>
    <w:rsid w:val="005A4847"/>
    <w:rsid w:val="005A4882"/>
    <w:rsid w:val="005A4C9E"/>
    <w:rsid w:val="005A55B7"/>
    <w:rsid w:val="005A5AFE"/>
    <w:rsid w:val="005A62DD"/>
    <w:rsid w:val="005A67F5"/>
    <w:rsid w:val="005A6E8F"/>
    <w:rsid w:val="005B0481"/>
    <w:rsid w:val="005B0AE9"/>
    <w:rsid w:val="005B19A9"/>
    <w:rsid w:val="005B1C21"/>
    <w:rsid w:val="005B2B0E"/>
    <w:rsid w:val="005B2D71"/>
    <w:rsid w:val="005B322A"/>
    <w:rsid w:val="005B396E"/>
    <w:rsid w:val="005B3B0D"/>
    <w:rsid w:val="005B4163"/>
    <w:rsid w:val="005B416B"/>
    <w:rsid w:val="005B65B6"/>
    <w:rsid w:val="005B6C9E"/>
    <w:rsid w:val="005B7139"/>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E42"/>
    <w:rsid w:val="005C4BCD"/>
    <w:rsid w:val="005C51E6"/>
    <w:rsid w:val="005C6578"/>
    <w:rsid w:val="005C6A1A"/>
    <w:rsid w:val="005C6BE2"/>
    <w:rsid w:val="005C71F2"/>
    <w:rsid w:val="005C7D9C"/>
    <w:rsid w:val="005D1A76"/>
    <w:rsid w:val="005D2CFF"/>
    <w:rsid w:val="005D48C6"/>
    <w:rsid w:val="005D4BF1"/>
    <w:rsid w:val="005D4EC7"/>
    <w:rsid w:val="005D63D7"/>
    <w:rsid w:val="005D71A0"/>
    <w:rsid w:val="005D76BD"/>
    <w:rsid w:val="005D7942"/>
    <w:rsid w:val="005D7EB3"/>
    <w:rsid w:val="005E0341"/>
    <w:rsid w:val="005E177F"/>
    <w:rsid w:val="005E209C"/>
    <w:rsid w:val="005E24BF"/>
    <w:rsid w:val="005E2BF3"/>
    <w:rsid w:val="005E2E2B"/>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6E03"/>
    <w:rsid w:val="005F7617"/>
    <w:rsid w:val="005F7CD0"/>
    <w:rsid w:val="00600072"/>
    <w:rsid w:val="00600BA2"/>
    <w:rsid w:val="00601963"/>
    <w:rsid w:val="00601B65"/>
    <w:rsid w:val="00602292"/>
    <w:rsid w:val="006025F7"/>
    <w:rsid w:val="00602608"/>
    <w:rsid w:val="0060297F"/>
    <w:rsid w:val="00603805"/>
    <w:rsid w:val="00603AEA"/>
    <w:rsid w:val="00603D02"/>
    <w:rsid w:val="00603F5F"/>
    <w:rsid w:val="0060429E"/>
    <w:rsid w:val="006050C2"/>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48A"/>
    <w:rsid w:val="00613077"/>
    <w:rsid w:val="00613388"/>
    <w:rsid w:val="006138B7"/>
    <w:rsid w:val="0061436B"/>
    <w:rsid w:val="0061468C"/>
    <w:rsid w:val="006148A5"/>
    <w:rsid w:val="00614C29"/>
    <w:rsid w:val="00614DAB"/>
    <w:rsid w:val="006158EF"/>
    <w:rsid w:val="00615D12"/>
    <w:rsid w:val="006161BB"/>
    <w:rsid w:val="006162DA"/>
    <w:rsid w:val="0061672C"/>
    <w:rsid w:val="006169E5"/>
    <w:rsid w:val="00616E07"/>
    <w:rsid w:val="00617304"/>
    <w:rsid w:val="00617858"/>
    <w:rsid w:val="00621630"/>
    <w:rsid w:val="006219A0"/>
    <w:rsid w:val="006222DD"/>
    <w:rsid w:val="0062288A"/>
    <w:rsid w:val="006228D9"/>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65E5"/>
    <w:rsid w:val="006269E4"/>
    <w:rsid w:val="00626AB2"/>
    <w:rsid w:val="0062742D"/>
    <w:rsid w:val="006279E3"/>
    <w:rsid w:val="00627ABE"/>
    <w:rsid w:val="006301F1"/>
    <w:rsid w:val="00630509"/>
    <w:rsid w:val="0063096E"/>
    <w:rsid w:val="00633E34"/>
    <w:rsid w:val="00633F68"/>
    <w:rsid w:val="006340A7"/>
    <w:rsid w:val="0063427D"/>
    <w:rsid w:val="00634297"/>
    <w:rsid w:val="00635522"/>
    <w:rsid w:val="00635A9E"/>
    <w:rsid w:val="00635AFF"/>
    <w:rsid w:val="00635C51"/>
    <w:rsid w:val="00636378"/>
    <w:rsid w:val="00636CB4"/>
    <w:rsid w:val="00637061"/>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504BC"/>
    <w:rsid w:val="00650D5D"/>
    <w:rsid w:val="00650E34"/>
    <w:rsid w:val="00650FE6"/>
    <w:rsid w:val="006515E8"/>
    <w:rsid w:val="006516FC"/>
    <w:rsid w:val="00651C5F"/>
    <w:rsid w:val="00652935"/>
    <w:rsid w:val="00652B56"/>
    <w:rsid w:val="00652C09"/>
    <w:rsid w:val="006534CA"/>
    <w:rsid w:val="006538C3"/>
    <w:rsid w:val="00654225"/>
    <w:rsid w:val="00655D1A"/>
    <w:rsid w:val="00655E28"/>
    <w:rsid w:val="0065653D"/>
    <w:rsid w:val="006573A8"/>
    <w:rsid w:val="00660480"/>
    <w:rsid w:val="00662428"/>
    <w:rsid w:val="00662488"/>
    <w:rsid w:val="0066273F"/>
    <w:rsid w:val="0066299A"/>
    <w:rsid w:val="00662EE9"/>
    <w:rsid w:val="006645DF"/>
    <w:rsid w:val="0066596D"/>
    <w:rsid w:val="00665C6C"/>
    <w:rsid w:val="0066601B"/>
    <w:rsid w:val="0066645F"/>
    <w:rsid w:val="006674A3"/>
    <w:rsid w:val="00670522"/>
    <w:rsid w:val="0067102A"/>
    <w:rsid w:val="00672832"/>
    <w:rsid w:val="00673782"/>
    <w:rsid w:val="00673F90"/>
    <w:rsid w:val="006749BF"/>
    <w:rsid w:val="0067616C"/>
    <w:rsid w:val="00676399"/>
    <w:rsid w:val="00676CAD"/>
    <w:rsid w:val="00676FD3"/>
    <w:rsid w:val="00677489"/>
    <w:rsid w:val="00677757"/>
    <w:rsid w:val="00680628"/>
    <w:rsid w:val="00680990"/>
    <w:rsid w:val="00681516"/>
    <w:rsid w:val="00681B4F"/>
    <w:rsid w:val="00681E09"/>
    <w:rsid w:val="00683183"/>
    <w:rsid w:val="00683E41"/>
    <w:rsid w:val="006842EE"/>
    <w:rsid w:val="00684B70"/>
    <w:rsid w:val="00685C93"/>
    <w:rsid w:val="0068657F"/>
    <w:rsid w:val="0068688F"/>
    <w:rsid w:val="00686A11"/>
    <w:rsid w:val="006870D0"/>
    <w:rsid w:val="00687A8A"/>
    <w:rsid w:val="0069001D"/>
    <w:rsid w:val="006901CE"/>
    <w:rsid w:val="00690718"/>
    <w:rsid w:val="0069091E"/>
    <w:rsid w:val="0069117E"/>
    <w:rsid w:val="00691385"/>
    <w:rsid w:val="00691473"/>
    <w:rsid w:val="00691ADC"/>
    <w:rsid w:val="006924F1"/>
    <w:rsid w:val="00692953"/>
    <w:rsid w:val="0069381E"/>
    <w:rsid w:val="0069431F"/>
    <w:rsid w:val="0069448E"/>
    <w:rsid w:val="00695697"/>
    <w:rsid w:val="006958D5"/>
    <w:rsid w:val="0069594F"/>
    <w:rsid w:val="00695A0D"/>
    <w:rsid w:val="00696014"/>
    <w:rsid w:val="006968EE"/>
    <w:rsid w:val="00696EAC"/>
    <w:rsid w:val="00697A57"/>
    <w:rsid w:val="00697AD7"/>
    <w:rsid w:val="006A009C"/>
    <w:rsid w:val="006A1F63"/>
    <w:rsid w:val="006A2681"/>
    <w:rsid w:val="006A29DB"/>
    <w:rsid w:val="006A3435"/>
    <w:rsid w:val="006A34C4"/>
    <w:rsid w:val="006A3A85"/>
    <w:rsid w:val="006A3CAF"/>
    <w:rsid w:val="006A42A3"/>
    <w:rsid w:val="006A435B"/>
    <w:rsid w:val="006A4A1E"/>
    <w:rsid w:val="006A4F9E"/>
    <w:rsid w:val="006A56D2"/>
    <w:rsid w:val="006A5A3A"/>
    <w:rsid w:val="006A67B2"/>
    <w:rsid w:val="006A7578"/>
    <w:rsid w:val="006A7A50"/>
    <w:rsid w:val="006A7B6A"/>
    <w:rsid w:val="006A7D70"/>
    <w:rsid w:val="006A7E4C"/>
    <w:rsid w:val="006A7F13"/>
    <w:rsid w:val="006B0070"/>
    <w:rsid w:val="006B0204"/>
    <w:rsid w:val="006B19D4"/>
    <w:rsid w:val="006B206F"/>
    <w:rsid w:val="006B28ED"/>
    <w:rsid w:val="006B2D17"/>
    <w:rsid w:val="006B37DC"/>
    <w:rsid w:val="006B3D68"/>
    <w:rsid w:val="006B489A"/>
    <w:rsid w:val="006B4CC5"/>
    <w:rsid w:val="006B54EA"/>
    <w:rsid w:val="006B5C69"/>
    <w:rsid w:val="006B6070"/>
    <w:rsid w:val="006B6C39"/>
    <w:rsid w:val="006B7AF6"/>
    <w:rsid w:val="006B7C9E"/>
    <w:rsid w:val="006C0074"/>
    <w:rsid w:val="006C016D"/>
    <w:rsid w:val="006C0D30"/>
    <w:rsid w:val="006C13FD"/>
    <w:rsid w:val="006C261F"/>
    <w:rsid w:val="006C3169"/>
    <w:rsid w:val="006C3530"/>
    <w:rsid w:val="006C385D"/>
    <w:rsid w:val="006C3BF7"/>
    <w:rsid w:val="006C4E7B"/>
    <w:rsid w:val="006C4EA5"/>
    <w:rsid w:val="006C4FCE"/>
    <w:rsid w:val="006C5A73"/>
    <w:rsid w:val="006C5AFA"/>
    <w:rsid w:val="006C6501"/>
    <w:rsid w:val="006C668F"/>
    <w:rsid w:val="006C70A3"/>
    <w:rsid w:val="006C7650"/>
    <w:rsid w:val="006D056F"/>
    <w:rsid w:val="006D07B0"/>
    <w:rsid w:val="006D1170"/>
    <w:rsid w:val="006D1D10"/>
    <w:rsid w:val="006D22DB"/>
    <w:rsid w:val="006D25DB"/>
    <w:rsid w:val="006D2614"/>
    <w:rsid w:val="006D2FF6"/>
    <w:rsid w:val="006D41C1"/>
    <w:rsid w:val="006D43DB"/>
    <w:rsid w:val="006D4E0D"/>
    <w:rsid w:val="006D5664"/>
    <w:rsid w:val="006D5699"/>
    <w:rsid w:val="006D5CD3"/>
    <w:rsid w:val="006D7244"/>
    <w:rsid w:val="006D74CF"/>
    <w:rsid w:val="006D7CC1"/>
    <w:rsid w:val="006E055F"/>
    <w:rsid w:val="006E09D0"/>
    <w:rsid w:val="006E0F1C"/>
    <w:rsid w:val="006E1142"/>
    <w:rsid w:val="006E177F"/>
    <w:rsid w:val="006E1895"/>
    <w:rsid w:val="006E199F"/>
    <w:rsid w:val="006E21DE"/>
    <w:rsid w:val="006E2FE5"/>
    <w:rsid w:val="006E410C"/>
    <w:rsid w:val="006E43C7"/>
    <w:rsid w:val="006E4416"/>
    <w:rsid w:val="006E4FF9"/>
    <w:rsid w:val="006E51EC"/>
    <w:rsid w:val="006E527A"/>
    <w:rsid w:val="006E5B87"/>
    <w:rsid w:val="006E5E4C"/>
    <w:rsid w:val="006E6FAF"/>
    <w:rsid w:val="006E77FD"/>
    <w:rsid w:val="006E7DD5"/>
    <w:rsid w:val="006E7FEE"/>
    <w:rsid w:val="006F03AA"/>
    <w:rsid w:val="006F0C6D"/>
    <w:rsid w:val="006F169B"/>
    <w:rsid w:val="006F17CB"/>
    <w:rsid w:val="006F267D"/>
    <w:rsid w:val="006F4FCC"/>
    <w:rsid w:val="006F5236"/>
    <w:rsid w:val="006F5E27"/>
    <w:rsid w:val="006F661B"/>
    <w:rsid w:val="00700D5B"/>
    <w:rsid w:val="00700F9B"/>
    <w:rsid w:val="0070146B"/>
    <w:rsid w:val="00701969"/>
    <w:rsid w:val="00702AE8"/>
    <w:rsid w:val="00704F23"/>
    <w:rsid w:val="007050B4"/>
    <w:rsid w:val="00707324"/>
    <w:rsid w:val="007075F2"/>
    <w:rsid w:val="0070760B"/>
    <w:rsid w:val="00707BAC"/>
    <w:rsid w:val="00707DAC"/>
    <w:rsid w:val="0071016A"/>
    <w:rsid w:val="007111C3"/>
    <w:rsid w:val="00711922"/>
    <w:rsid w:val="00711D5F"/>
    <w:rsid w:val="00712539"/>
    <w:rsid w:val="00713482"/>
    <w:rsid w:val="00713659"/>
    <w:rsid w:val="00713D1B"/>
    <w:rsid w:val="00713F6A"/>
    <w:rsid w:val="00713FC7"/>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DBD"/>
    <w:rsid w:val="0072405E"/>
    <w:rsid w:val="007247D3"/>
    <w:rsid w:val="007252E1"/>
    <w:rsid w:val="0072531F"/>
    <w:rsid w:val="00725382"/>
    <w:rsid w:val="00725AC6"/>
    <w:rsid w:val="00726A3D"/>
    <w:rsid w:val="00727AB9"/>
    <w:rsid w:val="00727F29"/>
    <w:rsid w:val="00730076"/>
    <w:rsid w:val="007307B8"/>
    <w:rsid w:val="007315FF"/>
    <w:rsid w:val="00731840"/>
    <w:rsid w:val="0073212A"/>
    <w:rsid w:val="0073275E"/>
    <w:rsid w:val="00732A5E"/>
    <w:rsid w:val="00732EC1"/>
    <w:rsid w:val="0073445C"/>
    <w:rsid w:val="00734516"/>
    <w:rsid w:val="007348BD"/>
    <w:rsid w:val="00734DC0"/>
    <w:rsid w:val="00735138"/>
    <w:rsid w:val="00735AE5"/>
    <w:rsid w:val="00735FE7"/>
    <w:rsid w:val="00736A5F"/>
    <w:rsid w:val="007372D4"/>
    <w:rsid w:val="007376E3"/>
    <w:rsid w:val="007400D9"/>
    <w:rsid w:val="00740511"/>
    <w:rsid w:val="00740759"/>
    <w:rsid w:val="007407FB"/>
    <w:rsid w:val="00740CC5"/>
    <w:rsid w:val="007414D2"/>
    <w:rsid w:val="00742FD0"/>
    <w:rsid w:val="007430F3"/>
    <w:rsid w:val="00743AFE"/>
    <w:rsid w:val="00744C13"/>
    <w:rsid w:val="00744CA8"/>
    <w:rsid w:val="00744DE3"/>
    <w:rsid w:val="00745EE6"/>
    <w:rsid w:val="00746449"/>
    <w:rsid w:val="00746A7C"/>
    <w:rsid w:val="007470A0"/>
    <w:rsid w:val="007478A6"/>
    <w:rsid w:val="0075135C"/>
    <w:rsid w:val="00751E07"/>
    <w:rsid w:val="007521FC"/>
    <w:rsid w:val="0075265D"/>
    <w:rsid w:val="00753291"/>
    <w:rsid w:val="00753699"/>
    <w:rsid w:val="00754640"/>
    <w:rsid w:val="00755315"/>
    <w:rsid w:val="00755C9C"/>
    <w:rsid w:val="00756547"/>
    <w:rsid w:val="00756D6E"/>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313"/>
    <w:rsid w:val="007763C5"/>
    <w:rsid w:val="007768B7"/>
    <w:rsid w:val="00780314"/>
    <w:rsid w:val="00781093"/>
    <w:rsid w:val="00783358"/>
    <w:rsid w:val="0078339E"/>
    <w:rsid w:val="00784C2C"/>
    <w:rsid w:val="00785ACC"/>
    <w:rsid w:val="007860FF"/>
    <w:rsid w:val="00786169"/>
    <w:rsid w:val="007862FC"/>
    <w:rsid w:val="00786802"/>
    <w:rsid w:val="00786CB8"/>
    <w:rsid w:val="007870E6"/>
    <w:rsid w:val="0078725D"/>
    <w:rsid w:val="0078764F"/>
    <w:rsid w:val="007878F0"/>
    <w:rsid w:val="00790583"/>
    <w:rsid w:val="00790B7D"/>
    <w:rsid w:val="00790F02"/>
    <w:rsid w:val="00791060"/>
    <w:rsid w:val="00791149"/>
    <w:rsid w:val="0079184D"/>
    <w:rsid w:val="00792057"/>
    <w:rsid w:val="00792D02"/>
    <w:rsid w:val="007930DF"/>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7F3"/>
    <w:rsid w:val="007A32B8"/>
    <w:rsid w:val="007A3303"/>
    <w:rsid w:val="007A5084"/>
    <w:rsid w:val="007A5452"/>
    <w:rsid w:val="007A5A5E"/>
    <w:rsid w:val="007A5AA5"/>
    <w:rsid w:val="007A6B06"/>
    <w:rsid w:val="007A770B"/>
    <w:rsid w:val="007B006D"/>
    <w:rsid w:val="007B0334"/>
    <w:rsid w:val="007B06A7"/>
    <w:rsid w:val="007B0A13"/>
    <w:rsid w:val="007B0B97"/>
    <w:rsid w:val="007B0C5A"/>
    <w:rsid w:val="007B0F48"/>
    <w:rsid w:val="007B1C78"/>
    <w:rsid w:val="007B2640"/>
    <w:rsid w:val="007B2E6B"/>
    <w:rsid w:val="007B3477"/>
    <w:rsid w:val="007B3524"/>
    <w:rsid w:val="007B3C2E"/>
    <w:rsid w:val="007B4068"/>
    <w:rsid w:val="007B467D"/>
    <w:rsid w:val="007B49C0"/>
    <w:rsid w:val="007B4B3E"/>
    <w:rsid w:val="007B4E92"/>
    <w:rsid w:val="007B4F1B"/>
    <w:rsid w:val="007B5437"/>
    <w:rsid w:val="007B576E"/>
    <w:rsid w:val="007B5ED0"/>
    <w:rsid w:val="007B62C2"/>
    <w:rsid w:val="007B6442"/>
    <w:rsid w:val="007B71D5"/>
    <w:rsid w:val="007C0B73"/>
    <w:rsid w:val="007C0C8E"/>
    <w:rsid w:val="007C0E98"/>
    <w:rsid w:val="007C0EC1"/>
    <w:rsid w:val="007C18E3"/>
    <w:rsid w:val="007C1AA1"/>
    <w:rsid w:val="007C1B12"/>
    <w:rsid w:val="007C1E3F"/>
    <w:rsid w:val="007C29DC"/>
    <w:rsid w:val="007C2E97"/>
    <w:rsid w:val="007C3BAA"/>
    <w:rsid w:val="007C4552"/>
    <w:rsid w:val="007C4681"/>
    <w:rsid w:val="007C6D74"/>
    <w:rsid w:val="007C6ED9"/>
    <w:rsid w:val="007C75F4"/>
    <w:rsid w:val="007C7787"/>
    <w:rsid w:val="007C7974"/>
    <w:rsid w:val="007C7FCA"/>
    <w:rsid w:val="007D0100"/>
    <w:rsid w:val="007D043D"/>
    <w:rsid w:val="007D04F7"/>
    <w:rsid w:val="007D060E"/>
    <w:rsid w:val="007D17A0"/>
    <w:rsid w:val="007D1D42"/>
    <w:rsid w:val="007D2A7A"/>
    <w:rsid w:val="007D2ACB"/>
    <w:rsid w:val="007D36B7"/>
    <w:rsid w:val="007D5206"/>
    <w:rsid w:val="007D583D"/>
    <w:rsid w:val="007D609F"/>
    <w:rsid w:val="007D7DB2"/>
    <w:rsid w:val="007E052A"/>
    <w:rsid w:val="007E0C6B"/>
    <w:rsid w:val="007E0F9C"/>
    <w:rsid w:val="007E1C93"/>
    <w:rsid w:val="007E2AB7"/>
    <w:rsid w:val="007E383F"/>
    <w:rsid w:val="007E40E1"/>
    <w:rsid w:val="007E4AAD"/>
    <w:rsid w:val="007E5477"/>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D00"/>
    <w:rsid w:val="007F252F"/>
    <w:rsid w:val="007F3327"/>
    <w:rsid w:val="007F3920"/>
    <w:rsid w:val="007F3AB9"/>
    <w:rsid w:val="007F400F"/>
    <w:rsid w:val="007F59A0"/>
    <w:rsid w:val="007F5B28"/>
    <w:rsid w:val="007F5F50"/>
    <w:rsid w:val="007F6183"/>
    <w:rsid w:val="007F70CC"/>
    <w:rsid w:val="007F7999"/>
    <w:rsid w:val="007F7CBB"/>
    <w:rsid w:val="007F7DBE"/>
    <w:rsid w:val="00800100"/>
    <w:rsid w:val="00800953"/>
    <w:rsid w:val="00800B78"/>
    <w:rsid w:val="00800E17"/>
    <w:rsid w:val="0080105C"/>
    <w:rsid w:val="00801288"/>
    <w:rsid w:val="00801AC2"/>
    <w:rsid w:val="0080201B"/>
    <w:rsid w:val="00802954"/>
    <w:rsid w:val="00803617"/>
    <w:rsid w:val="0080379A"/>
    <w:rsid w:val="008044B5"/>
    <w:rsid w:val="00804703"/>
    <w:rsid w:val="0080483C"/>
    <w:rsid w:val="00806908"/>
    <w:rsid w:val="0080736A"/>
    <w:rsid w:val="00807A01"/>
    <w:rsid w:val="00807B58"/>
    <w:rsid w:val="00810173"/>
    <w:rsid w:val="0081075F"/>
    <w:rsid w:val="008113D1"/>
    <w:rsid w:val="0081170C"/>
    <w:rsid w:val="00811D9B"/>
    <w:rsid w:val="00811E25"/>
    <w:rsid w:val="00812B31"/>
    <w:rsid w:val="00812D00"/>
    <w:rsid w:val="0081318E"/>
    <w:rsid w:val="00813BE6"/>
    <w:rsid w:val="00813CA9"/>
    <w:rsid w:val="00813F85"/>
    <w:rsid w:val="0081404B"/>
    <w:rsid w:val="0081462D"/>
    <w:rsid w:val="00814B08"/>
    <w:rsid w:val="00814EA5"/>
    <w:rsid w:val="00815C77"/>
    <w:rsid w:val="00815E49"/>
    <w:rsid w:val="00816B54"/>
    <w:rsid w:val="00816CF2"/>
    <w:rsid w:val="0081700C"/>
    <w:rsid w:val="00817475"/>
    <w:rsid w:val="008174BD"/>
    <w:rsid w:val="00817B33"/>
    <w:rsid w:val="008202C1"/>
    <w:rsid w:val="00821456"/>
    <w:rsid w:val="008225F8"/>
    <w:rsid w:val="00822786"/>
    <w:rsid w:val="008227F6"/>
    <w:rsid w:val="008229A5"/>
    <w:rsid w:val="00823091"/>
    <w:rsid w:val="0082310B"/>
    <w:rsid w:val="008239A3"/>
    <w:rsid w:val="00824609"/>
    <w:rsid w:val="008256D5"/>
    <w:rsid w:val="00825E29"/>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5839"/>
    <w:rsid w:val="008464B7"/>
    <w:rsid w:val="0084782E"/>
    <w:rsid w:val="008479DB"/>
    <w:rsid w:val="008500A7"/>
    <w:rsid w:val="00850D9C"/>
    <w:rsid w:val="008511D8"/>
    <w:rsid w:val="00852C9C"/>
    <w:rsid w:val="00852FDA"/>
    <w:rsid w:val="008533A5"/>
    <w:rsid w:val="00854167"/>
    <w:rsid w:val="008542C2"/>
    <w:rsid w:val="0085511A"/>
    <w:rsid w:val="00855328"/>
    <w:rsid w:val="00855960"/>
    <w:rsid w:val="008565CF"/>
    <w:rsid w:val="0086032C"/>
    <w:rsid w:val="00860C75"/>
    <w:rsid w:val="00862333"/>
    <w:rsid w:val="00862847"/>
    <w:rsid w:val="00863F0F"/>
    <w:rsid w:val="00864300"/>
    <w:rsid w:val="00864F5F"/>
    <w:rsid w:val="00865BD1"/>
    <w:rsid w:val="00865E0A"/>
    <w:rsid w:val="00866175"/>
    <w:rsid w:val="00866C38"/>
    <w:rsid w:val="00867F34"/>
    <w:rsid w:val="008701B1"/>
    <w:rsid w:val="008721E5"/>
    <w:rsid w:val="0087222E"/>
    <w:rsid w:val="00872C00"/>
    <w:rsid w:val="00873938"/>
    <w:rsid w:val="00873C6E"/>
    <w:rsid w:val="00874A9A"/>
    <w:rsid w:val="00874BE0"/>
    <w:rsid w:val="00875204"/>
    <w:rsid w:val="00875238"/>
    <w:rsid w:val="00875632"/>
    <w:rsid w:val="0087617F"/>
    <w:rsid w:val="00876CFA"/>
    <w:rsid w:val="00876D6B"/>
    <w:rsid w:val="00877317"/>
    <w:rsid w:val="00877984"/>
    <w:rsid w:val="008800A5"/>
    <w:rsid w:val="00880BD2"/>
    <w:rsid w:val="00880F73"/>
    <w:rsid w:val="00881891"/>
    <w:rsid w:val="008825B0"/>
    <w:rsid w:val="008831A1"/>
    <w:rsid w:val="00883409"/>
    <w:rsid w:val="00884EC2"/>
    <w:rsid w:val="00885690"/>
    <w:rsid w:val="008859FF"/>
    <w:rsid w:val="008863EF"/>
    <w:rsid w:val="00886EA7"/>
    <w:rsid w:val="0088708D"/>
    <w:rsid w:val="00890277"/>
    <w:rsid w:val="008909DE"/>
    <w:rsid w:val="00890BB4"/>
    <w:rsid w:val="0089101B"/>
    <w:rsid w:val="00891BB8"/>
    <w:rsid w:val="00891F02"/>
    <w:rsid w:val="0089304D"/>
    <w:rsid w:val="00893392"/>
    <w:rsid w:val="0089369F"/>
    <w:rsid w:val="00893DB6"/>
    <w:rsid w:val="008943AD"/>
    <w:rsid w:val="0089573E"/>
    <w:rsid w:val="00895A4D"/>
    <w:rsid w:val="00895CD4"/>
    <w:rsid w:val="00896871"/>
    <w:rsid w:val="00896CBC"/>
    <w:rsid w:val="0089733A"/>
    <w:rsid w:val="00897D5A"/>
    <w:rsid w:val="008A02A6"/>
    <w:rsid w:val="008A1279"/>
    <w:rsid w:val="008A1AD1"/>
    <w:rsid w:val="008A1B3E"/>
    <w:rsid w:val="008A2495"/>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3722"/>
    <w:rsid w:val="008B379B"/>
    <w:rsid w:val="008B3C47"/>
    <w:rsid w:val="008B442F"/>
    <w:rsid w:val="008B4A9A"/>
    <w:rsid w:val="008B51B5"/>
    <w:rsid w:val="008B57DA"/>
    <w:rsid w:val="008B618D"/>
    <w:rsid w:val="008B6410"/>
    <w:rsid w:val="008B677F"/>
    <w:rsid w:val="008B6C68"/>
    <w:rsid w:val="008B76E3"/>
    <w:rsid w:val="008B7D92"/>
    <w:rsid w:val="008C0210"/>
    <w:rsid w:val="008C0894"/>
    <w:rsid w:val="008C154D"/>
    <w:rsid w:val="008C2769"/>
    <w:rsid w:val="008C414D"/>
    <w:rsid w:val="008C4750"/>
    <w:rsid w:val="008C4872"/>
    <w:rsid w:val="008C4C96"/>
    <w:rsid w:val="008C4EBE"/>
    <w:rsid w:val="008C50F7"/>
    <w:rsid w:val="008C6DA2"/>
    <w:rsid w:val="008C7328"/>
    <w:rsid w:val="008C7D97"/>
    <w:rsid w:val="008D00CA"/>
    <w:rsid w:val="008D0CAF"/>
    <w:rsid w:val="008D107D"/>
    <w:rsid w:val="008D130E"/>
    <w:rsid w:val="008D1907"/>
    <w:rsid w:val="008D25A9"/>
    <w:rsid w:val="008D4AFA"/>
    <w:rsid w:val="008D5DBD"/>
    <w:rsid w:val="008D60C8"/>
    <w:rsid w:val="008D706A"/>
    <w:rsid w:val="008D7C64"/>
    <w:rsid w:val="008D7CCA"/>
    <w:rsid w:val="008E012A"/>
    <w:rsid w:val="008E2296"/>
    <w:rsid w:val="008E2456"/>
    <w:rsid w:val="008E2800"/>
    <w:rsid w:val="008E2D73"/>
    <w:rsid w:val="008E3195"/>
    <w:rsid w:val="008E330B"/>
    <w:rsid w:val="008E3CBA"/>
    <w:rsid w:val="008E3D85"/>
    <w:rsid w:val="008E46BC"/>
    <w:rsid w:val="008E473A"/>
    <w:rsid w:val="008E5A71"/>
    <w:rsid w:val="008E5F29"/>
    <w:rsid w:val="008E6DDF"/>
    <w:rsid w:val="008E723E"/>
    <w:rsid w:val="008E7954"/>
    <w:rsid w:val="008F04F6"/>
    <w:rsid w:val="008F082D"/>
    <w:rsid w:val="008F0C3F"/>
    <w:rsid w:val="008F0C76"/>
    <w:rsid w:val="008F0E8E"/>
    <w:rsid w:val="008F11EB"/>
    <w:rsid w:val="008F1C74"/>
    <w:rsid w:val="008F2123"/>
    <w:rsid w:val="008F219B"/>
    <w:rsid w:val="008F21F3"/>
    <w:rsid w:val="008F2FCB"/>
    <w:rsid w:val="008F3428"/>
    <w:rsid w:val="008F379C"/>
    <w:rsid w:val="008F4CF6"/>
    <w:rsid w:val="008F6DCE"/>
    <w:rsid w:val="00900DE7"/>
    <w:rsid w:val="0090203D"/>
    <w:rsid w:val="00902882"/>
    <w:rsid w:val="00902BDD"/>
    <w:rsid w:val="00902E49"/>
    <w:rsid w:val="009041C6"/>
    <w:rsid w:val="0090424C"/>
    <w:rsid w:val="009046B6"/>
    <w:rsid w:val="00904E28"/>
    <w:rsid w:val="00904E54"/>
    <w:rsid w:val="00905096"/>
    <w:rsid w:val="0090539B"/>
    <w:rsid w:val="0090552B"/>
    <w:rsid w:val="00905557"/>
    <w:rsid w:val="00905C74"/>
    <w:rsid w:val="00906941"/>
    <w:rsid w:val="0090747B"/>
    <w:rsid w:val="00907F1F"/>
    <w:rsid w:val="00910197"/>
    <w:rsid w:val="00910363"/>
    <w:rsid w:val="00910E0D"/>
    <w:rsid w:val="00910EF1"/>
    <w:rsid w:val="0091170F"/>
    <w:rsid w:val="00911923"/>
    <w:rsid w:val="009125CB"/>
    <w:rsid w:val="009129BE"/>
    <w:rsid w:val="00913245"/>
    <w:rsid w:val="00913249"/>
    <w:rsid w:val="009134E2"/>
    <w:rsid w:val="00913BEB"/>
    <w:rsid w:val="00913C6E"/>
    <w:rsid w:val="00913E63"/>
    <w:rsid w:val="00913EF9"/>
    <w:rsid w:val="0091404E"/>
    <w:rsid w:val="00914084"/>
    <w:rsid w:val="00915FE5"/>
    <w:rsid w:val="009161D9"/>
    <w:rsid w:val="00916277"/>
    <w:rsid w:val="009166F0"/>
    <w:rsid w:val="009200B4"/>
    <w:rsid w:val="0092045C"/>
    <w:rsid w:val="009204C1"/>
    <w:rsid w:val="00920D0C"/>
    <w:rsid w:val="00920DFF"/>
    <w:rsid w:val="00920F53"/>
    <w:rsid w:val="00921283"/>
    <w:rsid w:val="009216A4"/>
    <w:rsid w:val="0092181A"/>
    <w:rsid w:val="00922555"/>
    <w:rsid w:val="00922632"/>
    <w:rsid w:val="00922949"/>
    <w:rsid w:val="00923743"/>
    <w:rsid w:val="009237B5"/>
    <w:rsid w:val="009241BF"/>
    <w:rsid w:val="00924D0E"/>
    <w:rsid w:val="00924D22"/>
    <w:rsid w:val="0092513F"/>
    <w:rsid w:val="00925B05"/>
    <w:rsid w:val="009264D2"/>
    <w:rsid w:val="009268B1"/>
    <w:rsid w:val="0092773F"/>
    <w:rsid w:val="00927A73"/>
    <w:rsid w:val="00927C46"/>
    <w:rsid w:val="00930B31"/>
    <w:rsid w:val="00930E82"/>
    <w:rsid w:val="009319D9"/>
    <w:rsid w:val="009322DA"/>
    <w:rsid w:val="0093265A"/>
    <w:rsid w:val="0093369D"/>
    <w:rsid w:val="00935D7C"/>
    <w:rsid w:val="00936480"/>
    <w:rsid w:val="00936C55"/>
    <w:rsid w:val="00936D6D"/>
    <w:rsid w:val="0093750C"/>
    <w:rsid w:val="00937E21"/>
    <w:rsid w:val="00940ADE"/>
    <w:rsid w:val="009422D0"/>
    <w:rsid w:val="009424D4"/>
    <w:rsid w:val="00942543"/>
    <w:rsid w:val="00942DF0"/>
    <w:rsid w:val="009438C6"/>
    <w:rsid w:val="009443A7"/>
    <w:rsid w:val="00944517"/>
    <w:rsid w:val="0094468F"/>
    <w:rsid w:val="009446BD"/>
    <w:rsid w:val="00944972"/>
    <w:rsid w:val="00944D1C"/>
    <w:rsid w:val="00945650"/>
    <w:rsid w:val="009465DF"/>
    <w:rsid w:val="009466E1"/>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FEE"/>
    <w:rsid w:val="00957334"/>
    <w:rsid w:val="00957920"/>
    <w:rsid w:val="00957B69"/>
    <w:rsid w:val="00957EE6"/>
    <w:rsid w:val="009603DE"/>
    <w:rsid w:val="00960ED3"/>
    <w:rsid w:val="009612F9"/>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7E6"/>
    <w:rsid w:val="00971919"/>
    <w:rsid w:val="00971B66"/>
    <w:rsid w:val="00972147"/>
    <w:rsid w:val="00972837"/>
    <w:rsid w:val="009732CA"/>
    <w:rsid w:val="009732E4"/>
    <w:rsid w:val="00973786"/>
    <w:rsid w:val="0097387B"/>
    <w:rsid w:val="00976D50"/>
    <w:rsid w:val="009777B5"/>
    <w:rsid w:val="009802DF"/>
    <w:rsid w:val="009807EE"/>
    <w:rsid w:val="00980A59"/>
    <w:rsid w:val="00981463"/>
    <w:rsid w:val="0098173B"/>
    <w:rsid w:val="0098255C"/>
    <w:rsid w:val="00982872"/>
    <w:rsid w:val="00982B13"/>
    <w:rsid w:val="00983212"/>
    <w:rsid w:val="00983328"/>
    <w:rsid w:val="00984080"/>
    <w:rsid w:val="00984AB0"/>
    <w:rsid w:val="00984D5F"/>
    <w:rsid w:val="00985CB5"/>
    <w:rsid w:val="00986B8A"/>
    <w:rsid w:val="00986CF7"/>
    <w:rsid w:val="00986F9C"/>
    <w:rsid w:val="00986FFE"/>
    <w:rsid w:val="00987A58"/>
    <w:rsid w:val="00987ADE"/>
    <w:rsid w:val="00990115"/>
    <w:rsid w:val="00990811"/>
    <w:rsid w:val="009909A0"/>
    <w:rsid w:val="00990F63"/>
    <w:rsid w:val="00991877"/>
    <w:rsid w:val="009919B2"/>
    <w:rsid w:val="009927BC"/>
    <w:rsid w:val="009930CB"/>
    <w:rsid w:val="00993CF7"/>
    <w:rsid w:val="00993E07"/>
    <w:rsid w:val="009944C1"/>
    <w:rsid w:val="009952EF"/>
    <w:rsid w:val="00995D67"/>
    <w:rsid w:val="0099605B"/>
    <w:rsid w:val="009963EB"/>
    <w:rsid w:val="0099712A"/>
    <w:rsid w:val="009A0EDF"/>
    <w:rsid w:val="009A1237"/>
    <w:rsid w:val="009A182B"/>
    <w:rsid w:val="009A20EA"/>
    <w:rsid w:val="009A34A3"/>
    <w:rsid w:val="009A35DF"/>
    <w:rsid w:val="009A3D6A"/>
    <w:rsid w:val="009A50A3"/>
    <w:rsid w:val="009A56E1"/>
    <w:rsid w:val="009A617C"/>
    <w:rsid w:val="009A6843"/>
    <w:rsid w:val="009A6DFF"/>
    <w:rsid w:val="009A7256"/>
    <w:rsid w:val="009A749C"/>
    <w:rsid w:val="009A74C0"/>
    <w:rsid w:val="009A78B8"/>
    <w:rsid w:val="009A7D12"/>
    <w:rsid w:val="009A7D9A"/>
    <w:rsid w:val="009B016C"/>
    <w:rsid w:val="009B0EF6"/>
    <w:rsid w:val="009B1475"/>
    <w:rsid w:val="009B1598"/>
    <w:rsid w:val="009B2AE3"/>
    <w:rsid w:val="009B33A8"/>
    <w:rsid w:val="009B365C"/>
    <w:rsid w:val="009B3739"/>
    <w:rsid w:val="009B528C"/>
    <w:rsid w:val="009B53B9"/>
    <w:rsid w:val="009B53D7"/>
    <w:rsid w:val="009B5AC4"/>
    <w:rsid w:val="009B6988"/>
    <w:rsid w:val="009B791E"/>
    <w:rsid w:val="009C031F"/>
    <w:rsid w:val="009C0745"/>
    <w:rsid w:val="009C1190"/>
    <w:rsid w:val="009C17EE"/>
    <w:rsid w:val="009C18BC"/>
    <w:rsid w:val="009C1EDF"/>
    <w:rsid w:val="009C294B"/>
    <w:rsid w:val="009C34E3"/>
    <w:rsid w:val="009C3ACA"/>
    <w:rsid w:val="009C3D44"/>
    <w:rsid w:val="009C3FC6"/>
    <w:rsid w:val="009C43AC"/>
    <w:rsid w:val="009C467A"/>
    <w:rsid w:val="009C4976"/>
    <w:rsid w:val="009C5566"/>
    <w:rsid w:val="009C5607"/>
    <w:rsid w:val="009C5B8B"/>
    <w:rsid w:val="009C5DDB"/>
    <w:rsid w:val="009C6999"/>
    <w:rsid w:val="009C6D8E"/>
    <w:rsid w:val="009D1463"/>
    <w:rsid w:val="009D193F"/>
    <w:rsid w:val="009D259A"/>
    <w:rsid w:val="009D2BD0"/>
    <w:rsid w:val="009D3F67"/>
    <w:rsid w:val="009D4CB2"/>
    <w:rsid w:val="009D52F6"/>
    <w:rsid w:val="009D631F"/>
    <w:rsid w:val="009E034C"/>
    <w:rsid w:val="009E1E97"/>
    <w:rsid w:val="009E22F8"/>
    <w:rsid w:val="009E285F"/>
    <w:rsid w:val="009E2A7B"/>
    <w:rsid w:val="009E396D"/>
    <w:rsid w:val="009E3FEB"/>
    <w:rsid w:val="009E43BC"/>
    <w:rsid w:val="009E4A62"/>
    <w:rsid w:val="009E5496"/>
    <w:rsid w:val="009E5B08"/>
    <w:rsid w:val="009E63BB"/>
    <w:rsid w:val="009E749A"/>
    <w:rsid w:val="009E768F"/>
    <w:rsid w:val="009E7873"/>
    <w:rsid w:val="009F0119"/>
    <w:rsid w:val="009F0CCF"/>
    <w:rsid w:val="009F116B"/>
    <w:rsid w:val="009F2008"/>
    <w:rsid w:val="009F2931"/>
    <w:rsid w:val="009F2948"/>
    <w:rsid w:val="009F2B73"/>
    <w:rsid w:val="009F36F9"/>
    <w:rsid w:val="009F3971"/>
    <w:rsid w:val="009F4342"/>
    <w:rsid w:val="009F44DC"/>
    <w:rsid w:val="009F4570"/>
    <w:rsid w:val="009F4745"/>
    <w:rsid w:val="009F477B"/>
    <w:rsid w:val="009F4C54"/>
    <w:rsid w:val="009F4C89"/>
    <w:rsid w:val="009F4F68"/>
    <w:rsid w:val="009F51A1"/>
    <w:rsid w:val="009F5338"/>
    <w:rsid w:val="009F5740"/>
    <w:rsid w:val="009F5EED"/>
    <w:rsid w:val="009F64A5"/>
    <w:rsid w:val="009F6911"/>
    <w:rsid w:val="009F6B95"/>
    <w:rsid w:val="009F6C13"/>
    <w:rsid w:val="009F6DEB"/>
    <w:rsid w:val="009F6EA0"/>
    <w:rsid w:val="009F7DCD"/>
    <w:rsid w:val="009F7E4C"/>
    <w:rsid w:val="00A005EB"/>
    <w:rsid w:val="00A007A3"/>
    <w:rsid w:val="00A008CD"/>
    <w:rsid w:val="00A00FFD"/>
    <w:rsid w:val="00A01B0F"/>
    <w:rsid w:val="00A02C8E"/>
    <w:rsid w:val="00A030DE"/>
    <w:rsid w:val="00A03544"/>
    <w:rsid w:val="00A03555"/>
    <w:rsid w:val="00A04078"/>
    <w:rsid w:val="00A04115"/>
    <w:rsid w:val="00A04A0D"/>
    <w:rsid w:val="00A05084"/>
    <w:rsid w:val="00A05C98"/>
    <w:rsid w:val="00A06748"/>
    <w:rsid w:val="00A06C14"/>
    <w:rsid w:val="00A07554"/>
    <w:rsid w:val="00A10E3A"/>
    <w:rsid w:val="00A115F4"/>
    <w:rsid w:val="00A12325"/>
    <w:rsid w:val="00A12C51"/>
    <w:rsid w:val="00A133A9"/>
    <w:rsid w:val="00A14922"/>
    <w:rsid w:val="00A1591B"/>
    <w:rsid w:val="00A15D36"/>
    <w:rsid w:val="00A16201"/>
    <w:rsid w:val="00A16476"/>
    <w:rsid w:val="00A16E40"/>
    <w:rsid w:val="00A16E7F"/>
    <w:rsid w:val="00A17207"/>
    <w:rsid w:val="00A175DF"/>
    <w:rsid w:val="00A2096B"/>
    <w:rsid w:val="00A20B5F"/>
    <w:rsid w:val="00A20D2E"/>
    <w:rsid w:val="00A215E5"/>
    <w:rsid w:val="00A21C46"/>
    <w:rsid w:val="00A22037"/>
    <w:rsid w:val="00A23CF3"/>
    <w:rsid w:val="00A243B5"/>
    <w:rsid w:val="00A24E22"/>
    <w:rsid w:val="00A25588"/>
    <w:rsid w:val="00A26183"/>
    <w:rsid w:val="00A262D4"/>
    <w:rsid w:val="00A266E1"/>
    <w:rsid w:val="00A26882"/>
    <w:rsid w:val="00A26A71"/>
    <w:rsid w:val="00A26C5D"/>
    <w:rsid w:val="00A276C3"/>
    <w:rsid w:val="00A30158"/>
    <w:rsid w:val="00A30D9E"/>
    <w:rsid w:val="00A31EE2"/>
    <w:rsid w:val="00A321F6"/>
    <w:rsid w:val="00A32409"/>
    <w:rsid w:val="00A32DB7"/>
    <w:rsid w:val="00A3373C"/>
    <w:rsid w:val="00A33974"/>
    <w:rsid w:val="00A34E61"/>
    <w:rsid w:val="00A34F08"/>
    <w:rsid w:val="00A35C79"/>
    <w:rsid w:val="00A36B55"/>
    <w:rsid w:val="00A36E2D"/>
    <w:rsid w:val="00A37905"/>
    <w:rsid w:val="00A37A09"/>
    <w:rsid w:val="00A37AD8"/>
    <w:rsid w:val="00A42193"/>
    <w:rsid w:val="00A42AC4"/>
    <w:rsid w:val="00A44991"/>
    <w:rsid w:val="00A44E74"/>
    <w:rsid w:val="00A45C78"/>
    <w:rsid w:val="00A46089"/>
    <w:rsid w:val="00A4717C"/>
    <w:rsid w:val="00A47315"/>
    <w:rsid w:val="00A47820"/>
    <w:rsid w:val="00A47FCB"/>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6D70"/>
    <w:rsid w:val="00A56E35"/>
    <w:rsid w:val="00A575D3"/>
    <w:rsid w:val="00A576AD"/>
    <w:rsid w:val="00A57FD6"/>
    <w:rsid w:val="00A600C5"/>
    <w:rsid w:val="00A6018F"/>
    <w:rsid w:val="00A6072F"/>
    <w:rsid w:val="00A608CB"/>
    <w:rsid w:val="00A60BEC"/>
    <w:rsid w:val="00A60E93"/>
    <w:rsid w:val="00A60F6D"/>
    <w:rsid w:val="00A6105F"/>
    <w:rsid w:val="00A61373"/>
    <w:rsid w:val="00A6174B"/>
    <w:rsid w:val="00A617D6"/>
    <w:rsid w:val="00A62247"/>
    <w:rsid w:val="00A626B2"/>
    <w:rsid w:val="00A62D72"/>
    <w:rsid w:val="00A62E6D"/>
    <w:rsid w:val="00A63150"/>
    <w:rsid w:val="00A63671"/>
    <w:rsid w:val="00A6443F"/>
    <w:rsid w:val="00A6449A"/>
    <w:rsid w:val="00A656AA"/>
    <w:rsid w:val="00A669C0"/>
    <w:rsid w:val="00A67712"/>
    <w:rsid w:val="00A703EB"/>
    <w:rsid w:val="00A705E4"/>
    <w:rsid w:val="00A71D57"/>
    <w:rsid w:val="00A7242E"/>
    <w:rsid w:val="00A728C3"/>
    <w:rsid w:val="00A75095"/>
    <w:rsid w:val="00A75232"/>
    <w:rsid w:val="00A752F1"/>
    <w:rsid w:val="00A75513"/>
    <w:rsid w:val="00A75718"/>
    <w:rsid w:val="00A76016"/>
    <w:rsid w:val="00A762CA"/>
    <w:rsid w:val="00A80077"/>
    <w:rsid w:val="00A8035A"/>
    <w:rsid w:val="00A80583"/>
    <w:rsid w:val="00A809A2"/>
    <w:rsid w:val="00A80B3B"/>
    <w:rsid w:val="00A832E7"/>
    <w:rsid w:val="00A83D29"/>
    <w:rsid w:val="00A84955"/>
    <w:rsid w:val="00A84ACF"/>
    <w:rsid w:val="00A84E87"/>
    <w:rsid w:val="00A85A0A"/>
    <w:rsid w:val="00A862DE"/>
    <w:rsid w:val="00A86C9D"/>
    <w:rsid w:val="00A8732F"/>
    <w:rsid w:val="00A90037"/>
    <w:rsid w:val="00A91BF7"/>
    <w:rsid w:val="00A922AD"/>
    <w:rsid w:val="00A92B40"/>
    <w:rsid w:val="00A93577"/>
    <w:rsid w:val="00A93C88"/>
    <w:rsid w:val="00A942F9"/>
    <w:rsid w:val="00A94524"/>
    <w:rsid w:val="00A94C50"/>
    <w:rsid w:val="00A95332"/>
    <w:rsid w:val="00A95458"/>
    <w:rsid w:val="00A959E0"/>
    <w:rsid w:val="00A95DC9"/>
    <w:rsid w:val="00A96532"/>
    <w:rsid w:val="00A96DAC"/>
    <w:rsid w:val="00A97771"/>
    <w:rsid w:val="00A97872"/>
    <w:rsid w:val="00AA0832"/>
    <w:rsid w:val="00AA0A5B"/>
    <w:rsid w:val="00AA0FFB"/>
    <w:rsid w:val="00AA3465"/>
    <w:rsid w:val="00AA4319"/>
    <w:rsid w:val="00AA4878"/>
    <w:rsid w:val="00AA5170"/>
    <w:rsid w:val="00AA52C8"/>
    <w:rsid w:val="00AA5E4E"/>
    <w:rsid w:val="00AA5E85"/>
    <w:rsid w:val="00AA6266"/>
    <w:rsid w:val="00AA6A55"/>
    <w:rsid w:val="00AA6C0C"/>
    <w:rsid w:val="00AA6E4F"/>
    <w:rsid w:val="00AA6EC3"/>
    <w:rsid w:val="00AA7370"/>
    <w:rsid w:val="00AA7485"/>
    <w:rsid w:val="00AA7937"/>
    <w:rsid w:val="00AA794F"/>
    <w:rsid w:val="00AA7C86"/>
    <w:rsid w:val="00AB00C0"/>
    <w:rsid w:val="00AB189A"/>
    <w:rsid w:val="00AB19A1"/>
    <w:rsid w:val="00AB1C2E"/>
    <w:rsid w:val="00AB30FF"/>
    <w:rsid w:val="00AB3540"/>
    <w:rsid w:val="00AB47E7"/>
    <w:rsid w:val="00AB4D09"/>
    <w:rsid w:val="00AB55D3"/>
    <w:rsid w:val="00AB61AA"/>
    <w:rsid w:val="00AB6E04"/>
    <w:rsid w:val="00AB7090"/>
    <w:rsid w:val="00AC04D3"/>
    <w:rsid w:val="00AC09D6"/>
    <w:rsid w:val="00AC0A24"/>
    <w:rsid w:val="00AC20E4"/>
    <w:rsid w:val="00AC2566"/>
    <w:rsid w:val="00AC304E"/>
    <w:rsid w:val="00AC37D6"/>
    <w:rsid w:val="00AC3B02"/>
    <w:rsid w:val="00AC3B78"/>
    <w:rsid w:val="00AC4501"/>
    <w:rsid w:val="00AC4AC9"/>
    <w:rsid w:val="00AC528F"/>
    <w:rsid w:val="00AC5501"/>
    <w:rsid w:val="00AC5A0F"/>
    <w:rsid w:val="00AC5B0D"/>
    <w:rsid w:val="00AC5E5C"/>
    <w:rsid w:val="00AC63EF"/>
    <w:rsid w:val="00AC6A8C"/>
    <w:rsid w:val="00AC7521"/>
    <w:rsid w:val="00AC7625"/>
    <w:rsid w:val="00AC7DDD"/>
    <w:rsid w:val="00AD0B7A"/>
    <w:rsid w:val="00AD1531"/>
    <w:rsid w:val="00AD181A"/>
    <w:rsid w:val="00AD2077"/>
    <w:rsid w:val="00AD258E"/>
    <w:rsid w:val="00AD291F"/>
    <w:rsid w:val="00AD2BDA"/>
    <w:rsid w:val="00AD2D5F"/>
    <w:rsid w:val="00AD315A"/>
    <w:rsid w:val="00AD3320"/>
    <w:rsid w:val="00AD345B"/>
    <w:rsid w:val="00AD37E7"/>
    <w:rsid w:val="00AD38E6"/>
    <w:rsid w:val="00AD3C6B"/>
    <w:rsid w:val="00AD4447"/>
    <w:rsid w:val="00AD4938"/>
    <w:rsid w:val="00AD4EF7"/>
    <w:rsid w:val="00AD51E7"/>
    <w:rsid w:val="00AD577F"/>
    <w:rsid w:val="00AD6118"/>
    <w:rsid w:val="00AD6D75"/>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70"/>
    <w:rsid w:val="00AE7DD6"/>
    <w:rsid w:val="00AE7FCF"/>
    <w:rsid w:val="00AF056C"/>
    <w:rsid w:val="00AF1902"/>
    <w:rsid w:val="00AF19E6"/>
    <w:rsid w:val="00AF1E01"/>
    <w:rsid w:val="00AF1E12"/>
    <w:rsid w:val="00AF1F7B"/>
    <w:rsid w:val="00AF2D2C"/>
    <w:rsid w:val="00AF313E"/>
    <w:rsid w:val="00AF45EB"/>
    <w:rsid w:val="00AF5341"/>
    <w:rsid w:val="00AF56B5"/>
    <w:rsid w:val="00AF59BF"/>
    <w:rsid w:val="00AF61EA"/>
    <w:rsid w:val="00AF6D38"/>
    <w:rsid w:val="00AF763D"/>
    <w:rsid w:val="00AF7A72"/>
    <w:rsid w:val="00B002B3"/>
    <w:rsid w:val="00B00A8D"/>
    <w:rsid w:val="00B017B0"/>
    <w:rsid w:val="00B03B2B"/>
    <w:rsid w:val="00B04059"/>
    <w:rsid w:val="00B0427C"/>
    <w:rsid w:val="00B048D1"/>
    <w:rsid w:val="00B04DDB"/>
    <w:rsid w:val="00B05C5D"/>
    <w:rsid w:val="00B05EA8"/>
    <w:rsid w:val="00B061A8"/>
    <w:rsid w:val="00B06719"/>
    <w:rsid w:val="00B06BE5"/>
    <w:rsid w:val="00B06CAB"/>
    <w:rsid w:val="00B07278"/>
    <w:rsid w:val="00B078EA"/>
    <w:rsid w:val="00B07CC7"/>
    <w:rsid w:val="00B10246"/>
    <w:rsid w:val="00B109E4"/>
    <w:rsid w:val="00B112D6"/>
    <w:rsid w:val="00B113DC"/>
    <w:rsid w:val="00B115D9"/>
    <w:rsid w:val="00B117DF"/>
    <w:rsid w:val="00B1197B"/>
    <w:rsid w:val="00B13658"/>
    <w:rsid w:val="00B13C90"/>
    <w:rsid w:val="00B14747"/>
    <w:rsid w:val="00B1482A"/>
    <w:rsid w:val="00B1496B"/>
    <w:rsid w:val="00B15D81"/>
    <w:rsid w:val="00B16E84"/>
    <w:rsid w:val="00B17670"/>
    <w:rsid w:val="00B176A0"/>
    <w:rsid w:val="00B177CA"/>
    <w:rsid w:val="00B17B39"/>
    <w:rsid w:val="00B17D93"/>
    <w:rsid w:val="00B20D2F"/>
    <w:rsid w:val="00B21802"/>
    <w:rsid w:val="00B21D30"/>
    <w:rsid w:val="00B21DFA"/>
    <w:rsid w:val="00B21F0A"/>
    <w:rsid w:val="00B222A5"/>
    <w:rsid w:val="00B23881"/>
    <w:rsid w:val="00B240FC"/>
    <w:rsid w:val="00B253B5"/>
    <w:rsid w:val="00B25901"/>
    <w:rsid w:val="00B26328"/>
    <w:rsid w:val="00B26356"/>
    <w:rsid w:val="00B27107"/>
    <w:rsid w:val="00B273FC"/>
    <w:rsid w:val="00B27D7A"/>
    <w:rsid w:val="00B27DC6"/>
    <w:rsid w:val="00B30A35"/>
    <w:rsid w:val="00B30B88"/>
    <w:rsid w:val="00B30DE1"/>
    <w:rsid w:val="00B31DFB"/>
    <w:rsid w:val="00B32033"/>
    <w:rsid w:val="00B321BC"/>
    <w:rsid w:val="00B32312"/>
    <w:rsid w:val="00B32C10"/>
    <w:rsid w:val="00B331C0"/>
    <w:rsid w:val="00B33971"/>
    <w:rsid w:val="00B348F1"/>
    <w:rsid w:val="00B34C65"/>
    <w:rsid w:val="00B34E4A"/>
    <w:rsid w:val="00B35038"/>
    <w:rsid w:val="00B350C8"/>
    <w:rsid w:val="00B354BB"/>
    <w:rsid w:val="00B360FE"/>
    <w:rsid w:val="00B3676E"/>
    <w:rsid w:val="00B3700A"/>
    <w:rsid w:val="00B4101E"/>
    <w:rsid w:val="00B41ADE"/>
    <w:rsid w:val="00B41EA0"/>
    <w:rsid w:val="00B4200E"/>
    <w:rsid w:val="00B420FE"/>
    <w:rsid w:val="00B42446"/>
    <w:rsid w:val="00B42C7A"/>
    <w:rsid w:val="00B43C59"/>
    <w:rsid w:val="00B43E5B"/>
    <w:rsid w:val="00B45DCB"/>
    <w:rsid w:val="00B460DF"/>
    <w:rsid w:val="00B46425"/>
    <w:rsid w:val="00B4645A"/>
    <w:rsid w:val="00B46F0F"/>
    <w:rsid w:val="00B46F9D"/>
    <w:rsid w:val="00B47210"/>
    <w:rsid w:val="00B472A9"/>
    <w:rsid w:val="00B472C7"/>
    <w:rsid w:val="00B47916"/>
    <w:rsid w:val="00B47CFA"/>
    <w:rsid w:val="00B47F3D"/>
    <w:rsid w:val="00B524CC"/>
    <w:rsid w:val="00B52B0F"/>
    <w:rsid w:val="00B52B65"/>
    <w:rsid w:val="00B52CC7"/>
    <w:rsid w:val="00B53008"/>
    <w:rsid w:val="00B534BC"/>
    <w:rsid w:val="00B53D3B"/>
    <w:rsid w:val="00B54250"/>
    <w:rsid w:val="00B552D6"/>
    <w:rsid w:val="00B55343"/>
    <w:rsid w:val="00B55C4D"/>
    <w:rsid w:val="00B56F74"/>
    <w:rsid w:val="00B57237"/>
    <w:rsid w:val="00B577FA"/>
    <w:rsid w:val="00B57978"/>
    <w:rsid w:val="00B57B05"/>
    <w:rsid w:val="00B600AC"/>
    <w:rsid w:val="00B60566"/>
    <w:rsid w:val="00B61187"/>
    <w:rsid w:val="00B616D9"/>
    <w:rsid w:val="00B62BEB"/>
    <w:rsid w:val="00B6327F"/>
    <w:rsid w:val="00B63B0E"/>
    <w:rsid w:val="00B63B79"/>
    <w:rsid w:val="00B63FD2"/>
    <w:rsid w:val="00B64D2B"/>
    <w:rsid w:val="00B64EC2"/>
    <w:rsid w:val="00B6565C"/>
    <w:rsid w:val="00B66588"/>
    <w:rsid w:val="00B66DBA"/>
    <w:rsid w:val="00B676F2"/>
    <w:rsid w:val="00B678AC"/>
    <w:rsid w:val="00B67D27"/>
    <w:rsid w:val="00B67DFD"/>
    <w:rsid w:val="00B67F22"/>
    <w:rsid w:val="00B700A9"/>
    <w:rsid w:val="00B7046E"/>
    <w:rsid w:val="00B70757"/>
    <w:rsid w:val="00B7195C"/>
    <w:rsid w:val="00B71F69"/>
    <w:rsid w:val="00B72691"/>
    <w:rsid w:val="00B72B75"/>
    <w:rsid w:val="00B73764"/>
    <w:rsid w:val="00B738E9"/>
    <w:rsid w:val="00B74902"/>
    <w:rsid w:val="00B75564"/>
    <w:rsid w:val="00B75750"/>
    <w:rsid w:val="00B76155"/>
    <w:rsid w:val="00B76288"/>
    <w:rsid w:val="00B77234"/>
    <w:rsid w:val="00B775D9"/>
    <w:rsid w:val="00B775FE"/>
    <w:rsid w:val="00B77815"/>
    <w:rsid w:val="00B77CA9"/>
    <w:rsid w:val="00B806EC"/>
    <w:rsid w:val="00B8186E"/>
    <w:rsid w:val="00B82542"/>
    <w:rsid w:val="00B826E8"/>
    <w:rsid w:val="00B826FF"/>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81"/>
    <w:rsid w:val="00B93F5A"/>
    <w:rsid w:val="00B94BEF"/>
    <w:rsid w:val="00B9524C"/>
    <w:rsid w:val="00B9575B"/>
    <w:rsid w:val="00B95CEE"/>
    <w:rsid w:val="00B9636F"/>
    <w:rsid w:val="00B96B85"/>
    <w:rsid w:val="00B96FC6"/>
    <w:rsid w:val="00B9707D"/>
    <w:rsid w:val="00B97380"/>
    <w:rsid w:val="00BA0070"/>
    <w:rsid w:val="00BA103E"/>
    <w:rsid w:val="00BA13EC"/>
    <w:rsid w:val="00BA234A"/>
    <w:rsid w:val="00BA40BA"/>
    <w:rsid w:val="00BA4541"/>
    <w:rsid w:val="00BA46A8"/>
    <w:rsid w:val="00BA474B"/>
    <w:rsid w:val="00BA4D3F"/>
    <w:rsid w:val="00BA52AA"/>
    <w:rsid w:val="00BA541A"/>
    <w:rsid w:val="00BB0739"/>
    <w:rsid w:val="00BB10BA"/>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C01DC"/>
    <w:rsid w:val="00BC0F61"/>
    <w:rsid w:val="00BC1BDA"/>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635"/>
    <w:rsid w:val="00BD5637"/>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3EF4"/>
    <w:rsid w:val="00BE4A9C"/>
    <w:rsid w:val="00BE576E"/>
    <w:rsid w:val="00BE6582"/>
    <w:rsid w:val="00BE69A2"/>
    <w:rsid w:val="00BE6FC5"/>
    <w:rsid w:val="00BF0E90"/>
    <w:rsid w:val="00BF15BB"/>
    <w:rsid w:val="00BF2CE3"/>
    <w:rsid w:val="00BF30F3"/>
    <w:rsid w:val="00BF3486"/>
    <w:rsid w:val="00BF3702"/>
    <w:rsid w:val="00BF3DDB"/>
    <w:rsid w:val="00BF4991"/>
    <w:rsid w:val="00BF4E4A"/>
    <w:rsid w:val="00BF5220"/>
    <w:rsid w:val="00BF52DF"/>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38C0"/>
    <w:rsid w:val="00C03C6A"/>
    <w:rsid w:val="00C0453D"/>
    <w:rsid w:val="00C05248"/>
    <w:rsid w:val="00C0569A"/>
    <w:rsid w:val="00C05F77"/>
    <w:rsid w:val="00C062DE"/>
    <w:rsid w:val="00C06423"/>
    <w:rsid w:val="00C0713C"/>
    <w:rsid w:val="00C07B88"/>
    <w:rsid w:val="00C07CBB"/>
    <w:rsid w:val="00C07FB7"/>
    <w:rsid w:val="00C11005"/>
    <w:rsid w:val="00C113A4"/>
    <w:rsid w:val="00C117CD"/>
    <w:rsid w:val="00C124C5"/>
    <w:rsid w:val="00C12BED"/>
    <w:rsid w:val="00C131C3"/>
    <w:rsid w:val="00C1385A"/>
    <w:rsid w:val="00C138E2"/>
    <w:rsid w:val="00C13E62"/>
    <w:rsid w:val="00C147D1"/>
    <w:rsid w:val="00C14B5E"/>
    <w:rsid w:val="00C154CB"/>
    <w:rsid w:val="00C16133"/>
    <w:rsid w:val="00C165D6"/>
    <w:rsid w:val="00C16E94"/>
    <w:rsid w:val="00C17265"/>
    <w:rsid w:val="00C172AF"/>
    <w:rsid w:val="00C17619"/>
    <w:rsid w:val="00C17AEC"/>
    <w:rsid w:val="00C17C53"/>
    <w:rsid w:val="00C17CCA"/>
    <w:rsid w:val="00C21556"/>
    <w:rsid w:val="00C219A0"/>
    <w:rsid w:val="00C219A3"/>
    <w:rsid w:val="00C22C49"/>
    <w:rsid w:val="00C22C6D"/>
    <w:rsid w:val="00C244F9"/>
    <w:rsid w:val="00C24830"/>
    <w:rsid w:val="00C24F38"/>
    <w:rsid w:val="00C25BAC"/>
    <w:rsid w:val="00C2684E"/>
    <w:rsid w:val="00C270E8"/>
    <w:rsid w:val="00C2743C"/>
    <w:rsid w:val="00C27B75"/>
    <w:rsid w:val="00C27BEF"/>
    <w:rsid w:val="00C3158B"/>
    <w:rsid w:val="00C315B7"/>
    <w:rsid w:val="00C31967"/>
    <w:rsid w:val="00C31C0B"/>
    <w:rsid w:val="00C3317B"/>
    <w:rsid w:val="00C33B90"/>
    <w:rsid w:val="00C34669"/>
    <w:rsid w:val="00C34AC8"/>
    <w:rsid w:val="00C35C46"/>
    <w:rsid w:val="00C35FAF"/>
    <w:rsid w:val="00C361CA"/>
    <w:rsid w:val="00C3667E"/>
    <w:rsid w:val="00C3668A"/>
    <w:rsid w:val="00C36AA4"/>
    <w:rsid w:val="00C37200"/>
    <w:rsid w:val="00C401CC"/>
    <w:rsid w:val="00C40EE4"/>
    <w:rsid w:val="00C413E7"/>
    <w:rsid w:val="00C416DC"/>
    <w:rsid w:val="00C418A3"/>
    <w:rsid w:val="00C41BA2"/>
    <w:rsid w:val="00C42571"/>
    <w:rsid w:val="00C44903"/>
    <w:rsid w:val="00C450DD"/>
    <w:rsid w:val="00C45213"/>
    <w:rsid w:val="00C45482"/>
    <w:rsid w:val="00C46646"/>
    <w:rsid w:val="00C469AD"/>
    <w:rsid w:val="00C47C3B"/>
    <w:rsid w:val="00C501B0"/>
    <w:rsid w:val="00C50852"/>
    <w:rsid w:val="00C50C5D"/>
    <w:rsid w:val="00C51D2E"/>
    <w:rsid w:val="00C51F24"/>
    <w:rsid w:val="00C52960"/>
    <w:rsid w:val="00C52CF7"/>
    <w:rsid w:val="00C52F3B"/>
    <w:rsid w:val="00C53106"/>
    <w:rsid w:val="00C53B09"/>
    <w:rsid w:val="00C53B8D"/>
    <w:rsid w:val="00C53C60"/>
    <w:rsid w:val="00C54791"/>
    <w:rsid w:val="00C54E04"/>
    <w:rsid w:val="00C54E09"/>
    <w:rsid w:val="00C55A0A"/>
    <w:rsid w:val="00C5662E"/>
    <w:rsid w:val="00C56C1C"/>
    <w:rsid w:val="00C56FF8"/>
    <w:rsid w:val="00C602B6"/>
    <w:rsid w:val="00C60727"/>
    <w:rsid w:val="00C609B4"/>
    <w:rsid w:val="00C60BB3"/>
    <w:rsid w:val="00C60E36"/>
    <w:rsid w:val="00C61A1B"/>
    <w:rsid w:val="00C61AEA"/>
    <w:rsid w:val="00C61CF9"/>
    <w:rsid w:val="00C6235F"/>
    <w:rsid w:val="00C63230"/>
    <w:rsid w:val="00C637BB"/>
    <w:rsid w:val="00C63F01"/>
    <w:rsid w:val="00C64026"/>
    <w:rsid w:val="00C65015"/>
    <w:rsid w:val="00C65290"/>
    <w:rsid w:val="00C66570"/>
    <w:rsid w:val="00C673D9"/>
    <w:rsid w:val="00C6796D"/>
    <w:rsid w:val="00C679EE"/>
    <w:rsid w:val="00C7043E"/>
    <w:rsid w:val="00C70B34"/>
    <w:rsid w:val="00C70FC4"/>
    <w:rsid w:val="00C71311"/>
    <w:rsid w:val="00C72430"/>
    <w:rsid w:val="00C72B35"/>
    <w:rsid w:val="00C7396A"/>
    <w:rsid w:val="00C73CAF"/>
    <w:rsid w:val="00C74295"/>
    <w:rsid w:val="00C748DB"/>
    <w:rsid w:val="00C748FE"/>
    <w:rsid w:val="00C74DFB"/>
    <w:rsid w:val="00C74FC7"/>
    <w:rsid w:val="00C75288"/>
    <w:rsid w:val="00C7603B"/>
    <w:rsid w:val="00C76A1A"/>
    <w:rsid w:val="00C77382"/>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CFD"/>
    <w:rsid w:val="00C87119"/>
    <w:rsid w:val="00C87FD7"/>
    <w:rsid w:val="00C905C2"/>
    <w:rsid w:val="00C909F7"/>
    <w:rsid w:val="00C91E8F"/>
    <w:rsid w:val="00C921BD"/>
    <w:rsid w:val="00C922B5"/>
    <w:rsid w:val="00C9245A"/>
    <w:rsid w:val="00C92EB4"/>
    <w:rsid w:val="00C9361A"/>
    <w:rsid w:val="00C93FE3"/>
    <w:rsid w:val="00C94368"/>
    <w:rsid w:val="00C943BE"/>
    <w:rsid w:val="00C945E2"/>
    <w:rsid w:val="00C94D60"/>
    <w:rsid w:val="00C9526A"/>
    <w:rsid w:val="00C95439"/>
    <w:rsid w:val="00C957C9"/>
    <w:rsid w:val="00C95AAE"/>
    <w:rsid w:val="00C9649F"/>
    <w:rsid w:val="00C965F2"/>
    <w:rsid w:val="00C9744D"/>
    <w:rsid w:val="00C9766A"/>
    <w:rsid w:val="00CA0360"/>
    <w:rsid w:val="00CA0B3C"/>
    <w:rsid w:val="00CA0C51"/>
    <w:rsid w:val="00CA1CA6"/>
    <w:rsid w:val="00CA22CC"/>
    <w:rsid w:val="00CA2A27"/>
    <w:rsid w:val="00CA319E"/>
    <w:rsid w:val="00CA36DD"/>
    <w:rsid w:val="00CA4A62"/>
    <w:rsid w:val="00CA4C98"/>
    <w:rsid w:val="00CA6A1E"/>
    <w:rsid w:val="00CA6B85"/>
    <w:rsid w:val="00CA6FF6"/>
    <w:rsid w:val="00CA764C"/>
    <w:rsid w:val="00CA7977"/>
    <w:rsid w:val="00CA7C78"/>
    <w:rsid w:val="00CB03D1"/>
    <w:rsid w:val="00CB1676"/>
    <w:rsid w:val="00CB1C12"/>
    <w:rsid w:val="00CB2223"/>
    <w:rsid w:val="00CB24C9"/>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AB9"/>
    <w:rsid w:val="00CC5809"/>
    <w:rsid w:val="00CC69B7"/>
    <w:rsid w:val="00CC78C1"/>
    <w:rsid w:val="00CC79E5"/>
    <w:rsid w:val="00CC7D2C"/>
    <w:rsid w:val="00CD00C8"/>
    <w:rsid w:val="00CD0C3F"/>
    <w:rsid w:val="00CD1830"/>
    <w:rsid w:val="00CD18B9"/>
    <w:rsid w:val="00CD23DD"/>
    <w:rsid w:val="00CD32E7"/>
    <w:rsid w:val="00CD378F"/>
    <w:rsid w:val="00CD4D13"/>
    <w:rsid w:val="00CD5483"/>
    <w:rsid w:val="00CD5F83"/>
    <w:rsid w:val="00CD5FC3"/>
    <w:rsid w:val="00CD5FC5"/>
    <w:rsid w:val="00CD5FFD"/>
    <w:rsid w:val="00CD63F7"/>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B59"/>
    <w:rsid w:val="00CE7F0E"/>
    <w:rsid w:val="00CF0A7A"/>
    <w:rsid w:val="00CF145B"/>
    <w:rsid w:val="00CF1C21"/>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D28"/>
    <w:rsid w:val="00D00549"/>
    <w:rsid w:val="00D00B91"/>
    <w:rsid w:val="00D0197B"/>
    <w:rsid w:val="00D01F66"/>
    <w:rsid w:val="00D020E5"/>
    <w:rsid w:val="00D02B6B"/>
    <w:rsid w:val="00D03091"/>
    <w:rsid w:val="00D0361C"/>
    <w:rsid w:val="00D0366C"/>
    <w:rsid w:val="00D04CBF"/>
    <w:rsid w:val="00D04F87"/>
    <w:rsid w:val="00D0627B"/>
    <w:rsid w:val="00D06B3A"/>
    <w:rsid w:val="00D07574"/>
    <w:rsid w:val="00D111AE"/>
    <w:rsid w:val="00D11AD4"/>
    <w:rsid w:val="00D1271C"/>
    <w:rsid w:val="00D12D89"/>
    <w:rsid w:val="00D13826"/>
    <w:rsid w:val="00D13E21"/>
    <w:rsid w:val="00D15A57"/>
    <w:rsid w:val="00D15F55"/>
    <w:rsid w:val="00D16189"/>
    <w:rsid w:val="00D16985"/>
    <w:rsid w:val="00D17260"/>
    <w:rsid w:val="00D172A7"/>
    <w:rsid w:val="00D175C1"/>
    <w:rsid w:val="00D2140C"/>
    <w:rsid w:val="00D21863"/>
    <w:rsid w:val="00D21CF6"/>
    <w:rsid w:val="00D224DF"/>
    <w:rsid w:val="00D22D94"/>
    <w:rsid w:val="00D24331"/>
    <w:rsid w:val="00D246C4"/>
    <w:rsid w:val="00D260E6"/>
    <w:rsid w:val="00D268DA"/>
    <w:rsid w:val="00D27487"/>
    <w:rsid w:val="00D27E65"/>
    <w:rsid w:val="00D30322"/>
    <w:rsid w:val="00D30553"/>
    <w:rsid w:val="00D30B4E"/>
    <w:rsid w:val="00D30CD4"/>
    <w:rsid w:val="00D311DE"/>
    <w:rsid w:val="00D31319"/>
    <w:rsid w:val="00D31372"/>
    <w:rsid w:val="00D31ACA"/>
    <w:rsid w:val="00D31E9D"/>
    <w:rsid w:val="00D3286F"/>
    <w:rsid w:val="00D33238"/>
    <w:rsid w:val="00D33848"/>
    <w:rsid w:val="00D34675"/>
    <w:rsid w:val="00D353E1"/>
    <w:rsid w:val="00D35966"/>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2931"/>
    <w:rsid w:val="00D5356F"/>
    <w:rsid w:val="00D53619"/>
    <w:rsid w:val="00D5397C"/>
    <w:rsid w:val="00D53B31"/>
    <w:rsid w:val="00D56BB2"/>
    <w:rsid w:val="00D573A8"/>
    <w:rsid w:val="00D578E3"/>
    <w:rsid w:val="00D57E2C"/>
    <w:rsid w:val="00D57FEF"/>
    <w:rsid w:val="00D60353"/>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722F"/>
    <w:rsid w:val="00D77CD1"/>
    <w:rsid w:val="00D77D73"/>
    <w:rsid w:val="00D811B4"/>
    <w:rsid w:val="00D8279F"/>
    <w:rsid w:val="00D82F98"/>
    <w:rsid w:val="00D845CB"/>
    <w:rsid w:val="00D84D97"/>
    <w:rsid w:val="00D85177"/>
    <w:rsid w:val="00D8546D"/>
    <w:rsid w:val="00D862D9"/>
    <w:rsid w:val="00D86A72"/>
    <w:rsid w:val="00D8700A"/>
    <w:rsid w:val="00D877A0"/>
    <w:rsid w:val="00D87AFF"/>
    <w:rsid w:val="00D87B7F"/>
    <w:rsid w:val="00D87B90"/>
    <w:rsid w:val="00D87CA5"/>
    <w:rsid w:val="00D9026B"/>
    <w:rsid w:val="00D90367"/>
    <w:rsid w:val="00D90809"/>
    <w:rsid w:val="00D90B80"/>
    <w:rsid w:val="00D90FF2"/>
    <w:rsid w:val="00D912B4"/>
    <w:rsid w:val="00D91894"/>
    <w:rsid w:val="00D91EF3"/>
    <w:rsid w:val="00D91F20"/>
    <w:rsid w:val="00D92B6C"/>
    <w:rsid w:val="00D932DB"/>
    <w:rsid w:val="00D9379C"/>
    <w:rsid w:val="00D94DF0"/>
    <w:rsid w:val="00D95DE8"/>
    <w:rsid w:val="00D95E7D"/>
    <w:rsid w:val="00D9787D"/>
    <w:rsid w:val="00DA0124"/>
    <w:rsid w:val="00DA055A"/>
    <w:rsid w:val="00DA0FAF"/>
    <w:rsid w:val="00DA142B"/>
    <w:rsid w:val="00DA1BD7"/>
    <w:rsid w:val="00DA1D44"/>
    <w:rsid w:val="00DA1FEC"/>
    <w:rsid w:val="00DA257E"/>
    <w:rsid w:val="00DA2883"/>
    <w:rsid w:val="00DA2DF3"/>
    <w:rsid w:val="00DA308D"/>
    <w:rsid w:val="00DA3CA5"/>
    <w:rsid w:val="00DA4085"/>
    <w:rsid w:val="00DA494B"/>
    <w:rsid w:val="00DA5307"/>
    <w:rsid w:val="00DA57EA"/>
    <w:rsid w:val="00DA6245"/>
    <w:rsid w:val="00DA6F87"/>
    <w:rsid w:val="00DA7845"/>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BA4"/>
    <w:rsid w:val="00DC06EF"/>
    <w:rsid w:val="00DC0B7A"/>
    <w:rsid w:val="00DC0D81"/>
    <w:rsid w:val="00DC12EE"/>
    <w:rsid w:val="00DC1622"/>
    <w:rsid w:val="00DC165F"/>
    <w:rsid w:val="00DC1F9B"/>
    <w:rsid w:val="00DC2875"/>
    <w:rsid w:val="00DC2F21"/>
    <w:rsid w:val="00DC341D"/>
    <w:rsid w:val="00DC385C"/>
    <w:rsid w:val="00DC42EC"/>
    <w:rsid w:val="00DC453C"/>
    <w:rsid w:val="00DC46BA"/>
    <w:rsid w:val="00DC46D2"/>
    <w:rsid w:val="00DC48D8"/>
    <w:rsid w:val="00DC49D6"/>
    <w:rsid w:val="00DC5BBF"/>
    <w:rsid w:val="00DC5D17"/>
    <w:rsid w:val="00DC624A"/>
    <w:rsid w:val="00DC684F"/>
    <w:rsid w:val="00DC709D"/>
    <w:rsid w:val="00DC75D5"/>
    <w:rsid w:val="00DC7638"/>
    <w:rsid w:val="00DC78E2"/>
    <w:rsid w:val="00DD04C3"/>
    <w:rsid w:val="00DD159E"/>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B56"/>
    <w:rsid w:val="00DD6D23"/>
    <w:rsid w:val="00DD71AB"/>
    <w:rsid w:val="00DD7258"/>
    <w:rsid w:val="00DE0005"/>
    <w:rsid w:val="00DE0321"/>
    <w:rsid w:val="00DE03D3"/>
    <w:rsid w:val="00DE0DF8"/>
    <w:rsid w:val="00DE1A8A"/>
    <w:rsid w:val="00DE1AE3"/>
    <w:rsid w:val="00DE2F70"/>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1684"/>
    <w:rsid w:val="00DF1771"/>
    <w:rsid w:val="00DF1DA3"/>
    <w:rsid w:val="00DF1FA0"/>
    <w:rsid w:val="00DF30AF"/>
    <w:rsid w:val="00DF35DE"/>
    <w:rsid w:val="00DF3BAF"/>
    <w:rsid w:val="00DF3F48"/>
    <w:rsid w:val="00DF51C4"/>
    <w:rsid w:val="00DF78D6"/>
    <w:rsid w:val="00DF7AD2"/>
    <w:rsid w:val="00DF7CE7"/>
    <w:rsid w:val="00E0067E"/>
    <w:rsid w:val="00E00A48"/>
    <w:rsid w:val="00E00C94"/>
    <w:rsid w:val="00E00D45"/>
    <w:rsid w:val="00E01E74"/>
    <w:rsid w:val="00E02290"/>
    <w:rsid w:val="00E02889"/>
    <w:rsid w:val="00E0319C"/>
    <w:rsid w:val="00E03BFB"/>
    <w:rsid w:val="00E04D80"/>
    <w:rsid w:val="00E04E6F"/>
    <w:rsid w:val="00E04EB5"/>
    <w:rsid w:val="00E04F5B"/>
    <w:rsid w:val="00E04FB3"/>
    <w:rsid w:val="00E053F1"/>
    <w:rsid w:val="00E05413"/>
    <w:rsid w:val="00E05504"/>
    <w:rsid w:val="00E0689D"/>
    <w:rsid w:val="00E06CAE"/>
    <w:rsid w:val="00E10064"/>
    <w:rsid w:val="00E10156"/>
    <w:rsid w:val="00E10999"/>
    <w:rsid w:val="00E111AA"/>
    <w:rsid w:val="00E11676"/>
    <w:rsid w:val="00E11736"/>
    <w:rsid w:val="00E11B79"/>
    <w:rsid w:val="00E120F6"/>
    <w:rsid w:val="00E15806"/>
    <w:rsid w:val="00E1633A"/>
    <w:rsid w:val="00E16656"/>
    <w:rsid w:val="00E168EC"/>
    <w:rsid w:val="00E16D94"/>
    <w:rsid w:val="00E170B1"/>
    <w:rsid w:val="00E17E72"/>
    <w:rsid w:val="00E20717"/>
    <w:rsid w:val="00E209D6"/>
    <w:rsid w:val="00E20FA4"/>
    <w:rsid w:val="00E211D9"/>
    <w:rsid w:val="00E21E19"/>
    <w:rsid w:val="00E2237B"/>
    <w:rsid w:val="00E22571"/>
    <w:rsid w:val="00E227BE"/>
    <w:rsid w:val="00E22871"/>
    <w:rsid w:val="00E236B9"/>
    <w:rsid w:val="00E23969"/>
    <w:rsid w:val="00E23C0D"/>
    <w:rsid w:val="00E23CCF"/>
    <w:rsid w:val="00E253CA"/>
    <w:rsid w:val="00E2637B"/>
    <w:rsid w:val="00E26F24"/>
    <w:rsid w:val="00E2749F"/>
    <w:rsid w:val="00E30108"/>
    <w:rsid w:val="00E30950"/>
    <w:rsid w:val="00E31057"/>
    <w:rsid w:val="00E31FB7"/>
    <w:rsid w:val="00E3266A"/>
    <w:rsid w:val="00E32A3D"/>
    <w:rsid w:val="00E32BF5"/>
    <w:rsid w:val="00E33604"/>
    <w:rsid w:val="00E35144"/>
    <w:rsid w:val="00E355D3"/>
    <w:rsid w:val="00E36139"/>
    <w:rsid w:val="00E36535"/>
    <w:rsid w:val="00E365A3"/>
    <w:rsid w:val="00E37D1B"/>
    <w:rsid w:val="00E4024A"/>
    <w:rsid w:val="00E419A2"/>
    <w:rsid w:val="00E42467"/>
    <w:rsid w:val="00E42C3E"/>
    <w:rsid w:val="00E43293"/>
    <w:rsid w:val="00E43A3A"/>
    <w:rsid w:val="00E43A4F"/>
    <w:rsid w:val="00E43F0C"/>
    <w:rsid w:val="00E4427E"/>
    <w:rsid w:val="00E44431"/>
    <w:rsid w:val="00E447AB"/>
    <w:rsid w:val="00E44F01"/>
    <w:rsid w:val="00E45B66"/>
    <w:rsid w:val="00E4635A"/>
    <w:rsid w:val="00E47A0D"/>
    <w:rsid w:val="00E47CC1"/>
    <w:rsid w:val="00E50BF0"/>
    <w:rsid w:val="00E52114"/>
    <w:rsid w:val="00E5213C"/>
    <w:rsid w:val="00E5215A"/>
    <w:rsid w:val="00E52AAA"/>
    <w:rsid w:val="00E52F15"/>
    <w:rsid w:val="00E531F8"/>
    <w:rsid w:val="00E53E6D"/>
    <w:rsid w:val="00E53F72"/>
    <w:rsid w:val="00E54BFF"/>
    <w:rsid w:val="00E558B1"/>
    <w:rsid w:val="00E55D69"/>
    <w:rsid w:val="00E55E28"/>
    <w:rsid w:val="00E55E64"/>
    <w:rsid w:val="00E565C6"/>
    <w:rsid w:val="00E56B62"/>
    <w:rsid w:val="00E60976"/>
    <w:rsid w:val="00E60C52"/>
    <w:rsid w:val="00E60D27"/>
    <w:rsid w:val="00E610B6"/>
    <w:rsid w:val="00E62E0B"/>
    <w:rsid w:val="00E62FBE"/>
    <w:rsid w:val="00E632A8"/>
    <w:rsid w:val="00E63918"/>
    <w:rsid w:val="00E63C46"/>
    <w:rsid w:val="00E63FAB"/>
    <w:rsid w:val="00E64C53"/>
    <w:rsid w:val="00E65042"/>
    <w:rsid w:val="00E6546B"/>
    <w:rsid w:val="00E65711"/>
    <w:rsid w:val="00E65AE2"/>
    <w:rsid w:val="00E66271"/>
    <w:rsid w:val="00E66432"/>
    <w:rsid w:val="00E66898"/>
    <w:rsid w:val="00E675A1"/>
    <w:rsid w:val="00E67815"/>
    <w:rsid w:val="00E7047E"/>
    <w:rsid w:val="00E7066C"/>
    <w:rsid w:val="00E71AE4"/>
    <w:rsid w:val="00E7241E"/>
    <w:rsid w:val="00E72515"/>
    <w:rsid w:val="00E72B43"/>
    <w:rsid w:val="00E72DCB"/>
    <w:rsid w:val="00E734EC"/>
    <w:rsid w:val="00E735FB"/>
    <w:rsid w:val="00E7375C"/>
    <w:rsid w:val="00E73943"/>
    <w:rsid w:val="00E74391"/>
    <w:rsid w:val="00E7456C"/>
    <w:rsid w:val="00E747C6"/>
    <w:rsid w:val="00E74BF2"/>
    <w:rsid w:val="00E74CAF"/>
    <w:rsid w:val="00E751F8"/>
    <w:rsid w:val="00E7577D"/>
    <w:rsid w:val="00E75D56"/>
    <w:rsid w:val="00E75E1B"/>
    <w:rsid w:val="00E76012"/>
    <w:rsid w:val="00E765B5"/>
    <w:rsid w:val="00E76A9E"/>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234"/>
    <w:rsid w:val="00E856E8"/>
    <w:rsid w:val="00E85E48"/>
    <w:rsid w:val="00E86BB4"/>
    <w:rsid w:val="00E875E6"/>
    <w:rsid w:val="00E8790F"/>
    <w:rsid w:val="00E9010E"/>
    <w:rsid w:val="00E90FE2"/>
    <w:rsid w:val="00E91242"/>
    <w:rsid w:val="00E91667"/>
    <w:rsid w:val="00E91C87"/>
    <w:rsid w:val="00E920B4"/>
    <w:rsid w:val="00E92550"/>
    <w:rsid w:val="00E93500"/>
    <w:rsid w:val="00E93B75"/>
    <w:rsid w:val="00E93EA8"/>
    <w:rsid w:val="00E943A1"/>
    <w:rsid w:val="00E9458A"/>
    <w:rsid w:val="00E9594C"/>
    <w:rsid w:val="00E9707C"/>
    <w:rsid w:val="00E9777B"/>
    <w:rsid w:val="00E97C6F"/>
    <w:rsid w:val="00EA0085"/>
    <w:rsid w:val="00EA1943"/>
    <w:rsid w:val="00EA21F2"/>
    <w:rsid w:val="00EA248F"/>
    <w:rsid w:val="00EA29AA"/>
    <w:rsid w:val="00EA2BD2"/>
    <w:rsid w:val="00EA3109"/>
    <w:rsid w:val="00EA3110"/>
    <w:rsid w:val="00EA37EB"/>
    <w:rsid w:val="00EA3904"/>
    <w:rsid w:val="00EA4346"/>
    <w:rsid w:val="00EA5449"/>
    <w:rsid w:val="00EA550E"/>
    <w:rsid w:val="00EA56DF"/>
    <w:rsid w:val="00EA5DCC"/>
    <w:rsid w:val="00EA66B1"/>
    <w:rsid w:val="00EA71F4"/>
    <w:rsid w:val="00EA758C"/>
    <w:rsid w:val="00EB0DC8"/>
    <w:rsid w:val="00EB12B2"/>
    <w:rsid w:val="00EB1FCB"/>
    <w:rsid w:val="00EB3905"/>
    <w:rsid w:val="00EB3DBD"/>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FD9"/>
    <w:rsid w:val="00EC476E"/>
    <w:rsid w:val="00EC4A25"/>
    <w:rsid w:val="00EC4CDD"/>
    <w:rsid w:val="00EC516F"/>
    <w:rsid w:val="00EC53EE"/>
    <w:rsid w:val="00EC5854"/>
    <w:rsid w:val="00EC5BA1"/>
    <w:rsid w:val="00EC625A"/>
    <w:rsid w:val="00EC6806"/>
    <w:rsid w:val="00EC7580"/>
    <w:rsid w:val="00EC7D05"/>
    <w:rsid w:val="00ED0916"/>
    <w:rsid w:val="00ED16E0"/>
    <w:rsid w:val="00ED1E5B"/>
    <w:rsid w:val="00ED1F06"/>
    <w:rsid w:val="00ED2520"/>
    <w:rsid w:val="00ED2EE2"/>
    <w:rsid w:val="00ED3751"/>
    <w:rsid w:val="00ED486F"/>
    <w:rsid w:val="00ED597F"/>
    <w:rsid w:val="00ED7ED5"/>
    <w:rsid w:val="00EE0125"/>
    <w:rsid w:val="00EE06ED"/>
    <w:rsid w:val="00EE07FD"/>
    <w:rsid w:val="00EE0A15"/>
    <w:rsid w:val="00EE0D89"/>
    <w:rsid w:val="00EE160E"/>
    <w:rsid w:val="00EE1871"/>
    <w:rsid w:val="00EE4F21"/>
    <w:rsid w:val="00EE5743"/>
    <w:rsid w:val="00EE5ADD"/>
    <w:rsid w:val="00EE6378"/>
    <w:rsid w:val="00EE6413"/>
    <w:rsid w:val="00EE65FD"/>
    <w:rsid w:val="00EE6737"/>
    <w:rsid w:val="00EE6AD0"/>
    <w:rsid w:val="00EE738F"/>
    <w:rsid w:val="00EF0173"/>
    <w:rsid w:val="00EF04C2"/>
    <w:rsid w:val="00EF10E0"/>
    <w:rsid w:val="00EF1213"/>
    <w:rsid w:val="00EF127D"/>
    <w:rsid w:val="00EF1E47"/>
    <w:rsid w:val="00EF34CA"/>
    <w:rsid w:val="00EF36E5"/>
    <w:rsid w:val="00EF3CB9"/>
    <w:rsid w:val="00EF463B"/>
    <w:rsid w:val="00EF466E"/>
    <w:rsid w:val="00EF4970"/>
    <w:rsid w:val="00EF5967"/>
    <w:rsid w:val="00EF5B13"/>
    <w:rsid w:val="00EF5FB7"/>
    <w:rsid w:val="00EF6203"/>
    <w:rsid w:val="00EF6386"/>
    <w:rsid w:val="00EF74FA"/>
    <w:rsid w:val="00EF77A3"/>
    <w:rsid w:val="00EF7D72"/>
    <w:rsid w:val="00EF7E4D"/>
    <w:rsid w:val="00EF7F15"/>
    <w:rsid w:val="00F00964"/>
    <w:rsid w:val="00F00AA3"/>
    <w:rsid w:val="00F01222"/>
    <w:rsid w:val="00F01937"/>
    <w:rsid w:val="00F025F5"/>
    <w:rsid w:val="00F026F8"/>
    <w:rsid w:val="00F027BE"/>
    <w:rsid w:val="00F02EA3"/>
    <w:rsid w:val="00F0349F"/>
    <w:rsid w:val="00F035A4"/>
    <w:rsid w:val="00F04F92"/>
    <w:rsid w:val="00F056C2"/>
    <w:rsid w:val="00F05B17"/>
    <w:rsid w:val="00F0709E"/>
    <w:rsid w:val="00F0776D"/>
    <w:rsid w:val="00F10219"/>
    <w:rsid w:val="00F108AF"/>
    <w:rsid w:val="00F11794"/>
    <w:rsid w:val="00F11D5C"/>
    <w:rsid w:val="00F12C59"/>
    <w:rsid w:val="00F12C96"/>
    <w:rsid w:val="00F1306D"/>
    <w:rsid w:val="00F136A1"/>
    <w:rsid w:val="00F13985"/>
    <w:rsid w:val="00F14A69"/>
    <w:rsid w:val="00F14B3E"/>
    <w:rsid w:val="00F15802"/>
    <w:rsid w:val="00F16F4E"/>
    <w:rsid w:val="00F17422"/>
    <w:rsid w:val="00F20534"/>
    <w:rsid w:val="00F208A4"/>
    <w:rsid w:val="00F2094E"/>
    <w:rsid w:val="00F20A25"/>
    <w:rsid w:val="00F210A6"/>
    <w:rsid w:val="00F221F3"/>
    <w:rsid w:val="00F2294C"/>
    <w:rsid w:val="00F2344C"/>
    <w:rsid w:val="00F2357F"/>
    <w:rsid w:val="00F23C6E"/>
    <w:rsid w:val="00F241CA"/>
    <w:rsid w:val="00F24685"/>
    <w:rsid w:val="00F24D4C"/>
    <w:rsid w:val="00F26C3C"/>
    <w:rsid w:val="00F270DB"/>
    <w:rsid w:val="00F2732A"/>
    <w:rsid w:val="00F27EF1"/>
    <w:rsid w:val="00F30A52"/>
    <w:rsid w:val="00F31A5C"/>
    <w:rsid w:val="00F31A95"/>
    <w:rsid w:val="00F31D31"/>
    <w:rsid w:val="00F31FFD"/>
    <w:rsid w:val="00F3282D"/>
    <w:rsid w:val="00F32D31"/>
    <w:rsid w:val="00F33961"/>
    <w:rsid w:val="00F33E6E"/>
    <w:rsid w:val="00F340FA"/>
    <w:rsid w:val="00F3472E"/>
    <w:rsid w:val="00F35030"/>
    <w:rsid w:val="00F3534E"/>
    <w:rsid w:val="00F35C02"/>
    <w:rsid w:val="00F36510"/>
    <w:rsid w:val="00F366A9"/>
    <w:rsid w:val="00F36E22"/>
    <w:rsid w:val="00F37E22"/>
    <w:rsid w:val="00F37EE6"/>
    <w:rsid w:val="00F37F2F"/>
    <w:rsid w:val="00F37F58"/>
    <w:rsid w:val="00F41550"/>
    <w:rsid w:val="00F418B7"/>
    <w:rsid w:val="00F41ECB"/>
    <w:rsid w:val="00F4242B"/>
    <w:rsid w:val="00F42D5F"/>
    <w:rsid w:val="00F42F2F"/>
    <w:rsid w:val="00F43B3C"/>
    <w:rsid w:val="00F43E48"/>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5F2"/>
    <w:rsid w:val="00F53D4A"/>
    <w:rsid w:val="00F54936"/>
    <w:rsid w:val="00F554FA"/>
    <w:rsid w:val="00F560B9"/>
    <w:rsid w:val="00F5615E"/>
    <w:rsid w:val="00F56851"/>
    <w:rsid w:val="00F56DE1"/>
    <w:rsid w:val="00F577E5"/>
    <w:rsid w:val="00F57EC7"/>
    <w:rsid w:val="00F601A8"/>
    <w:rsid w:val="00F60600"/>
    <w:rsid w:val="00F61085"/>
    <w:rsid w:val="00F6145E"/>
    <w:rsid w:val="00F61A94"/>
    <w:rsid w:val="00F61F26"/>
    <w:rsid w:val="00F6257A"/>
    <w:rsid w:val="00F627E8"/>
    <w:rsid w:val="00F62DC4"/>
    <w:rsid w:val="00F63349"/>
    <w:rsid w:val="00F64C92"/>
    <w:rsid w:val="00F64DBE"/>
    <w:rsid w:val="00F656F1"/>
    <w:rsid w:val="00F66B51"/>
    <w:rsid w:val="00F66EEF"/>
    <w:rsid w:val="00F67BF0"/>
    <w:rsid w:val="00F70AB4"/>
    <w:rsid w:val="00F70B5F"/>
    <w:rsid w:val="00F70E12"/>
    <w:rsid w:val="00F71033"/>
    <w:rsid w:val="00F716FA"/>
    <w:rsid w:val="00F71A80"/>
    <w:rsid w:val="00F71B69"/>
    <w:rsid w:val="00F72776"/>
    <w:rsid w:val="00F72793"/>
    <w:rsid w:val="00F73711"/>
    <w:rsid w:val="00F73856"/>
    <w:rsid w:val="00F73D4A"/>
    <w:rsid w:val="00F74A77"/>
    <w:rsid w:val="00F75088"/>
    <w:rsid w:val="00F7528A"/>
    <w:rsid w:val="00F7538D"/>
    <w:rsid w:val="00F75609"/>
    <w:rsid w:val="00F75967"/>
    <w:rsid w:val="00F75BFD"/>
    <w:rsid w:val="00F76701"/>
    <w:rsid w:val="00F76A65"/>
    <w:rsid w:val="00F76FD1"/>
    <w:rsid w:val="00F774FD"/>
    <w:rsid w:val="00F77542"/>
    <w:rsid w:val="00F80054"/>
    <w:rsid w:val="00F803F3"/>
    <w:rsid w:val="00F80630"/>
    <w:rsid w:val="00F80E3A"/>
    <w:rsid w:val="00F8132B"/>
    <w:rsid w:val="00F81596"/>
    <w:rsid w:val="00F816BB"/>
    <w:rsid w:val="00F819B3"/>
    <w:rsid w:val="00F81A6B"/>
    <w:rsid w:val="00F848F9"/>
    <w:rsid w:val="00F8507E"/>
    <w:rsid w:val="00F851F2"/>
    <w:rsid w:val="00F853C0"/>
    <w:rsid w:val="00F854CE"/>
    <w:rsid w:val="00F855CE"/>
    <w:rsid w:val="00F85873"/>
    <w:rsid w:val="00F86BD7"/>
    <w:rsid w:val="00F87530"/>
    <w:rsid w:val="00F87D35"/>
    <w:rsid w:val="00F90109"/>
    <w:rsid w:val="00F90937"/>
    <w:rsid w:val="00F9099F"/>
    <w:rsid w:val="00F90A96"/>
    <w:rsid w:val="00F9101E"/>
    <w:rsid w:val="00F916A5"/>
    <w:rsid w:val="00F918E6"/>
    <w:rsid w:val="00F91D07"/>
    <w:rsid w:val="00F91D24"/>
    <w:rsid w:val="00F91D49"/>
    <w:rsid w:val="00F93893"/>
    <w:rsid w:val="00F93B12"/>
    <w:rsid w:val="00F93B5A"/>
    <w:rsid w:val="00F9510A"/>
    <w:rsid w:val="00F95422"/>
    <w:rsid w:val="00F96166"/>
    <w:rsid w:val="00F963EB"/>
    <w:rsid w:val="00F9700A"/>
    <w:rsid w:val="00F9740D"/>
    <w:rsid w:val="00FA1311"/>
    <w:rsid w:val="00FA13F7"/>
    <w:rsid w:val="00FA1E33"/>
    <w:rsid w:val="00FA26FD"/>
    <w:rsid w:val="00FA2AFD"/>
    <w:rsid w:val="00FA4682"/>
    <w:rsid w:val="00FA4C87"/>
    <w:rsid w:val="00FA4E9B"/>
    <w:rsid w:val="00FA6368"/>
    <w:rsid w:val="00FA6377"/>
    <w:rsid w:val="00FA7203"/>
    <w:rsid w:val="00FB0030"/>
    <w:rsid w:val="00FB0255"/>
    <w:rsid w:val="00FB0529"/>
    <w:rsid w:val="00FB0D12"/>
    <w:rsid w:val="00FB1115"/>
    <w:rsid w:val="00FB16EC"/>
    <w:rsid w:val="00FB25F6"/>
    <w:rsid w:val="00FB2D1E"/>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B7C93"/>
    <w:rsid w:val="00FB7D2A"/>
    <w:rsid w:val="00FC0ABD"/>
    <w:rsid w:val="00FC0D53"/>
    <w:rsid w:val="00FC1123"/>
    <w:rsid w:val="00FC1431"/>
    <w:rsid w:val="00FC281C"/>
    <w:rsid w:val="00FC2EE4"/>
    <w:rsid w:val="00FC34B2"/>
    <w:rsid w:val="00FC461C"/>
    <w:rsid w:val="00FC49AD"/>
    <w:rsid w:val="00FC531A"/>
    <w:rsid w:val="00FC5608"/>
    <w:rsid w:val="00FC6C65"/>
    <w:rsid w:val="00FC6EA3"/>
    <w:rsid w:val="00FC7109"/>
    <w:rsid w:val="00FC7630"/>
    <w:rsid w:val="00FC7CF3"/>
    <w:rsid w:val="00FD0FCC"/>
    <w:rsid w:val="00FD12ED"/>
    <w:rsid w:val="00FD144B"/>
    <w:rsid w:val="00FD15D8"/>
    <w:rsid w:val="00FD2227"/>
    <w:rsid w:val="00FD2D5A"/>
    <w:rsid w:val="00FD2E60"/>
    <w:rsid w:val="00FD3FBC"/>
    <w:rsid w:val="00FD40A8"/>
    <w:rsid w:val="00FD5D49"/>
    <w:rsid w:val="00FD5F1A"/>
    <w:rsid w:val="00FD5F85"/>
    <w:rsid w:val="00FD6D17"/>
    <w:rsid w:val="00FD709D"/>
    <w:rsid w:val="00FD7C07"/>
    <w:rsid w:val="00FE139E"/>
    <w:rsid w:val="00FE1C9A"/>
    <w:rsid w:val="00FE22A9"/>
    <w:rsid w:val="00FE24C2"/>
    <w:rsid w:val="00FE28CA"/>
    <w:rsid w:val="00FE3323"/>
    <w:rsid w:val="00FE36D0"/>
    <w:rsid w:val="00FE43FE"/>
    <w:rsid w:val="00FE4532"/>
    <w:rsid w:val="00FE5AA0"/>
    <w:rsid w:val="00FE63F1"/>
    <w:rsid w:val="00FE648D"/>
    <w:rsid w:val="00FE660F"/>
    <w:rsid w:val="00FE6BFD"/>
    <w:rsid w:val="00FE70CB"/>
    <w:rsid w:val="00FE7331"/>
    <w:rsid w:val="00FF2174"/>
    <w:rsid w:val="00FF245F"/>
    <w:rsid w:val="00FF26FF"/>
    <w:rsid w:val="00FF4841"/>
    <w:rsid w:val="00FF4ABF"/>
    <w:rsid w:val="00FF57F3"/>
    <w:rsid w:val="00FF5A0B"/>
    <w:rsid w:val="00FF5C7D"/>
    <w:rsid w:val="00FF658C"/>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4A12EC"/>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4A12E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233E2-C494-4A22-8486-FE559497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448</Words>
  <Characters>2127</Characters>
  <Application>Microsoft Office Word</Application>
  <DocSecurity>0</DocSecurity>
  <Lines>17</Lines>
  <Paragraphs>5</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2570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cp:revision>
  <cp:lastPrinted>2007-04-23T23:59:00Z</cp:lastPrinted>
  <dcterms:created xsi:type="dcterms:W3CDTF">2020-05-29T15:02:00Z</dcterms:created>
  <dcterms:modified xsi:type="dcterms:W3CDTF">2020-05-29T15:02:00Z</dcterms:modified>
</cp:coreProperties>
</file>