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bookmarkStart w:id="283" w:name="_GoBack"/>
            <w:bookmarkEnd w:id="283"/>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12</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r>
              <w:rPr>
                <w:rFonts w:hint="eastAsia" w:eastAsia="宋体"/>
                <w:sz w:val="32"/>
                <w:lang w:val="en-US" w:eastAsia="zh-CN"/>
              </w:rPr>
              <w:t>3</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3ED38711">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144"/>
      <w:bookmarkStart w:id="16" w:name="_Toc130372985"/>
      <w:bookmarkStart w:id="17" w:name="_Toc25283"/>
      <w:bookmarkStart w:id="18" w:name="_Toc3007"/>
      <w:bookmarkStart w:id="19" w:name="_Toc17388"/>
      <w:bookmarkStart w:id="20" w:name="_Toc95140694"/>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3078"/>
      <w:bookmarkStart w:id="24" w:name="_Toc130372986"/>
      <w:bookmarkStart w:id="25" w:name="_Toc95140695"/>
      <w:bookmarkStart w:id="26" w:name="_Toc4880"/>
      <w:bookmarkStart w:id="27" w:name="_Toc13382"/>
      <w:bookmarkStart w:id="28" w:name="_Toc2086434"/>
      <w:bookmarkStart w:id="29" w:name="_Toc2803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130372987"/>
      <w:bookmarkStart w:id="31" w:name="_Toc95140696"/>
      <w:bookmarkStart w:id="32" w:name="_Toc10628"/>
      <w:bookmarkStart w:id="33" w:name="_Toc23028"/>
      <w:bookmarkStart w:id="34" w:name="_Toc29790"/>
      <w:bookmarkStart w:id="35" w:name="_Toc16510"/>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bl>
    <w:p w14:paraId="7B9E0146"/>
    <w:p w14:paraId="0BD2D8D3">
      <w:pPr>
        <w:pStyle w:val="2"/>
      </w:pPr>
      <w:bookmarkStart w:id="39" w:name="_Toc676"/>
      <w:bookmarkStart w:id="40" w:name="_Toc22008"/>
      <w:bookmarkStart w:id="41" w:name="_Toc6196"/>
      <w:bookmarkStart w:id="42" w:name="_Toc130372988"/>
      <w:bookmarkStart w:id="43" w:name="_Toc8822"/>
      <w:bookmarkStart w:id="44" w:name="_Toc95140697"/>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796"/>
      <w:bookmarkStart w:id="50" w:name="_Toc12974"/>
      <w:bookmarkStart w:id="51" w:name="_Toc10133"/>
      <w:bookmarkStart w:id="52" w:name="_Toc130372989"/>
      <w:bookmarkStart w:id="53" w:name="_Toc95140698"/>
      <w:bookmarkStart w:id="54" w:name="_Toc7992"/>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17040"/>
      <w:bookmarkStart w:id="56" w:name="_Toc130372990"/>
      <w:bookmarkStart w:id="57" w:name="_Toc95140699"/>
      <w:bookmarkStart w:id="58" w:name="_Toc860"/>
      <w:bookmarkStart w:id="59" w:name="_Toc32643"/>
      <w:bookmarkStart w:id="60" w:name="_Toc6577"/>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130372991"/>
      <w:bookmarkStart w:id="63" w:name="_Toc95140700"/>
      <w:bookmarkStart w:id="64" w:name="_Toc3760"/>
      <w:bookmarkStart w:id="65" w:name="_Toc25137"/>
      <w:bookmarkStart w:id="66" w:name="_Toc5466"/>
      <w:bookmarkStart w:id="67" w:name="_Toc2864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5335"/>
      <w:bookmarkStart w:id="69" w:name="_Toc25711"/>
      <w:bookmarkStart w:id="70" w:name="_Toc11846"/>
      <w:bookmarkStart w:id="71" w:name="_Toc32642"/>
      <w:bookmarkStart w:id="72" w:name="_Toc95140701"/>
      <w:bookmarkStart w:id="73" w:name="_Toc130372992"/>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95140702"/>
      <w:bookmarkStart w:id="75" w:name="_Toc13521"/>
      <w:bookmarkStart w:id="76" w:name="_Toc26559"/>
      <w:bookmarkStart w:id="77" w:name="_Toc130372993"/>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130372994"/>
      <w:bookmarkStart w:id="80" w:name="_Toc95140703"/>
      <w:bookmarkStart w:id="81" w:name="_Toc925"/>
      <w:bookmarkStart w:id="82" w:name="_Toc16532"/>
      <w:bookmarkStart w:id="83" w:name="_Toc3201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5705"/>
      <w:bookmarkStart w:id="90" w:name="_Toc130372995"/>
      <w:bookmarkStart w:id="91" w:name="_Toc25113"/>
      <w:bookmarkStart w:id="92" w:name="_Toc95140704"/>
      <w:bookmarkStart w:id="93" w:name="_Toc31768"/>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95140705"/>
      <w:bookmarkStart w:id="97" w:name="_Toc1838"/>
      <w:bookmarkStart w:id="98" w:name="_Toc130372996"/>
      <w:bookmarkStart w:id="99" w:name="_Toc20379"/>
      <w:bookmarkStart w:id="100" w:name="_Toc32107"/>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bl>
    <w:p w14:paraId="2CE8B3D4"/>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95140706"/>
      <w:bookmarkStart w:id="103" w:name="_Toc130372997"/>
      <w:bookmarkStart w:id="104" w:name="_Toc24305"/>
      <w:bookmarkStart w:id="105" w:name="_Toc30083"/>
      <w:bookmarkStart w:id="106" w:name="_Toc8100"/>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4605"/>
      <w:bookmarkStart w:id="108" w:name="_Toc30597"/>
      <w:bookmarkStart w:id="109" w:name="_Toc2960"/>
      <w:bookmarkStart w:id="110" w:name="_Toc95140707"/>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7999"/>
      <w:bookmarkStart w:id="113" w:name="_Toc95140708"/>
      <w:bookmarkStart w:id="114" w:name="_Toc25918"/>
      <w:bookmarkStart w:id="115" w:name="_Toc130372999"/>
      <w:bookmarkStart w:id="116" w:name="_Toc67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30373000"/>
      <w:bookmarkStart w:id="119" w:name="_Toc3235"/>
      <w:bookmarkStart w:id="120" w:name="_Toc95140709"/>
      <w:bookmarkStart w:id="121" w:name="_Toc16385"/>
      <w:bookmarkStart w:id="122" w:name="_Toc12159"/>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26247"/>
            <w:bookmarkStart w:id="124"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8552"/>
      <w:bookmarkStart w:id="127" w:name="_Toc130373001"/>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9955"/>
      <w:bookmarkStart w:id="129" w:name="_Toc95140711"/>
      <w:bookmarkStart w:id="130" w:name="_Toc14057"/>
      <w:bookmarkStart w:id="131" w:name="_Toc17387"/>
      <w:bookmarkStart w:id="132" w:name="_Toc130373002"/>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05"/>
      <w:bookmarkStart w:id="134" w:name="_Toc23783"/>
      <w:bookmarkStart w:id="135" w:name="_Toc130373003"/>
      <w:bookmarkStart w:id="136" w:name="_Toc16278"/>
      <w:bookmarkStart w:id="137" w:name="_Toc95140712"/>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5140713"/>
      <w:bookmarkStart w:id="139" w:name="_Toc9000"/>
      <w:bookmarkStart w:id="140" w:name="_Toc130373004"/>
      <w:bookmarkStart w:id="141" w:name="_Toc19101"/>
      <w:bookmarkStart w:id="142" w:name="_Toc20892"/>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79169602">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6C5A39E4">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95140714"/>
      <w:bookmarkStart w:id="146" w:name="_Toc130373005"/>
      <w:bookmarkStart w:id="147" w:name="_Toc12514"/>
      <w:bookmarkStart w:id="148" w:name="_Toc22887"/>
      <w:bookmarkStart w:id="149" w:name="_Toc2572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30373006"/>
      <w:bookmarkStart w:id="151" w:name="_Toc28250"/>
      <w:bookmarkStart w:id="152" w:name="_Toc95140715"/>
      <w:bookmarkStart w:id="153" w:name="_Toc18060"/>
      <w:bookmarkStart w:id="154" w:name="_Toc19713"/>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527BE1EA">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44221D6F">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26637"/>
      <w:bookmarkStart w:id="156" w:name="_Toc8929"/>
      <w:bookmarkStart w:id="157" w:name="_Toc14524"/>
      <w:bookmarkStart w:id="158" w:name="_Toc13037300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27F16EE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6EE7AE5">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130373008"/>
      <w:bookmarkStart w:id="162" w:name="_Toc5715"/>
      <w:bookmarkStart w:id="163" w:name="_Toc9530"/>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32261"/>
      <w:bookmarkStart w:id="165" w:name="_Toc27928"/>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0750"/>
      <w:bookmarkStart w:id="169"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21405"/>
      <w:bookmarkStart w:id="171" w:name="_Toc15800"/>
      <w:bookmarkStart w:id="172" w:name="_Toc130373011"/>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30373012"/>
      <w:bookmarkStart w:id="174" w:name="_Toc8980"/>
      <w:bookmarkStart w:id="175" w:name="_Toc19318"/>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3818"/>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25208CDF">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26674"/>
      <w:bookmarkStart w:id="180" w:name="_Toc130373014"/>
      <w:bookmarkStart w:id="181" w:name="_Toc2559"/>
      <w:bookmarkStart w:id="182" w:name="_Toc29735"/>
      <w:bookmarkStart w:id="183" w:name="_Toc95140718"/>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17431"/>
      <w:bookmarkStart w:id="187" w:name="_Toc130373015"/>
      <w:bookmarkStart w:id="188" w:name="_Toc4703"/>
      <w:bookmarkStart w:id="189" w:name="_Toc29792"/>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6121"/>
      <w:bookmarkStart w:id="193" w:name="_Toc5039"/>
      <w:bookmarkStart w:id="194" w:name="_Toc130373016"/>
      <w:bookmarkStart w:id="195" w:name="_Toc11324"/>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453E78EB">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16590922">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130373017"/>
      <w:bookmarkStart w:id="201" w:name="_Toc11315"/>
      <w:bookmarkStart w:id="202" w:name="_Toc23131"/>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801AC5A">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6981868E">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30373018"/>
      <w:bookmarkStart w:id="205" w:name="_Toc26825"/>
      <w:bookmarkStart w:id="206" w:name="_Toc28199"/>
      <w:bookmarkStart w:id="207" w:name="_Toc14032"/>
      <w:bookmarkStart w:id="208" w:name="_Toc95140730"/>
      <w:bookmarkStart w:id="209" w:name="_Toc24264"/>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31058"/>
      <w:bookmarkStart w:id="211" w:name="_Toc130373019"/>
      <w:bookmarkStart w:id="212" w:name="_Toc12480"/>
      <w:bookmarkStart w:id="213" w:name="_Toc24407"/>
      <w:bookmarkStart w:id="214" w:name="_Toc95140731"/>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20982"/>
      <w:bookmarkStart w:id="217" w:name="_Toc17817"/>
      <w:bookmarkStart w:id="218" w:name="_Toc95140732"/>
      <w:bookmarkStart w:id="219" w:name="_Toc23273"/>
      <w:bookmarkStart w:id="220" w:name="_Toc130373020"/>
      <w:bookmarkStart w:id="221" w:name="_Toc28487"/>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35"/>
      <w:bookmarkStart w:id="224" w:name="_Toc130373021"/>
      <w:bookmarkStart w:id="225" w:name="_Toc2915"/>
      <w:bookmarkStart w:id="226" w:name="_Toc26293"/>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5140734"/>
      <w:bookmarkStart w:id="229" w:name="_Toc9386"/>
      <w:bookmarkStart w:id="230" w:name="_Toc7976"/>
      <w:bookmarkStart w:id="231" w:name="_Toc130373022"/>
      <w:bookmarkStart w:id="232" w:name="_Toc1008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95140735"/>
      <w:bookmarkStart w:id="234" w:name="_Toc5974"/>
      <w:bookmarkStart w:id="235" w:name="_Toc7675"/>
      <w:bookmarkStart w:id="236" w:name="_Toc25546"/>
      <w:bookmarkStart w:id="237" w:name="_Toc130373023"/>
      <w:bookmarkStart w:id="238" w:name="_Toc2870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130373024"/>
      <w:bookmarkStart w:id="243" w:name="_Toc22275"/>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27460"/>
      <w:bookmarkStart w:id="247" w:name="_Toc95140738"/>
      <w:bookmarkStart w:id="248" w:name="_Toc30558"/>
      <w:bookmarkStart w:id="249" w:name="_Toc31387"/>
      <w:bookmarkStart w:id="250" w:name="_Toc130373025"/>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95140739"/>
      <w:bookmarkStart w:id="253" w:name="_Toc5100"/>
      <w:bookmarkStart w:id="254" w:name="_Toc24303"/>
      <w:bookmarkStart w:id="255" w:name="_Toc20623"/>
      <w:bookmarkStart w:id="256" w:name="_Toc27396"/>
      <w:bookmarkStart w:id="257" w:name="_Toc130373026"/>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8922"/>
      <w:bookmarkStart w:id="259" w:name="_Toc7089"/>
      <w:bookmarkStart w:id="260" w:name="_Toc30758"/>
      <w:bookmarkStart w:id="261" w:name="_Toc95140740"/>
      <w:bookmarkStart w:id="262" w:name="_Toc9318"/>
      <w:bookmarkStart w:id="263" w:name="_Toc130373027"/>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1181"/>
      <w:bookmarkStart w:id="266" w:name="_Toc8103"/>
      <w:bookmarkStart w:id="267" w:name="_Toc95140741"/>
      <w:bookmarkStart w:id="268" w:name="_Toc130373028"/>
      <w:bookmarkStart w:id="269" w:name="_Toc22924"/>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30373029"/>
      <w:bookmarkStart w:id="271" w:name="_Toc95140742"/>
      <w:bookmarkStart w:id="272" w:name="_Toc19511"/>
      <w:bookmarkStart w:id="273" w:name="_Toc20775"/>
      <w:bookmarkStart w:id="274" w:name="_Toc12081"/>
      <w:bookmarkStart w:id="275" w:name="_Toc3243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4002"/>
      <w:bookmarkStart w:id="277" w:name="_Toc9498"/>
      <w:bookmarkStart w:id="278" w:name="_Toc28193"/>
      <w:bookmarkStart w:id="279" w:name="_Toc22683"/>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bl>
    <w:p w14:paraId="491445C1"/>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F50D11"/>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9B464B"/>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42D27"/>
    <w:rsid w:val="3D66206C"/>
    <w:rsid w:val="3D7F621B"/>
    <w:rsid w:val="3D8B1285"/>
    <w:rsid w:val="3DB10E5A"/>
    <w:rsid w:val="3DD10A73"/>
    <w:rsid w:val="3E1C2251"/>
    <w:rsid w:val="3E5A1553"/>
    <w:rsid w:val="3E5F0DA3"/>
    <w:rsid w:val="3EB30540"/>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9A20D1"/>
    <w:rsid w:val="6DAC0CFD"/>
    <w:rsid w:val="6DAE0672"/>
    <w:rsid w:val="6DC7543C"/>
    <w:rsid w:val="6DD45875"/>
    <w:rsid w:val="6DFC4526"/>
    <w:rsid w:val="6E417324"/>
    <w:rsid w:val="6E5170FF"/>
    <w:rsid w:val="6E6D4B6B"/>
    <w:rsid w:val="6ED00E77"/>
    <w:rsid w:val="6EF93F82"/>
    <w:rsid w:val="6F3A163F"/>
    <w:rsid w:val="6F4150FC"/>
    <w:rsid w:val="6F502A04"/>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0</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2025-02-26T05:34:36Z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