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30FB24E4"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r w:rsidR="00D54517">
              <w:t>2</w:t>
            </w:r>
            <w:r w:rsidR="002209ED">
              <w:t>.</w:t>
            </w:r>
            <w:bookmarkEnd w:id="2"/>
            <w:r w:rsidR="00D95889">
              <w:t>0</w:t>
            </w:r>
            <w:r w:rsidRPr="004D3578">
              <w:t xml:space="preserve"> </w:t>
            </w:r>
            <w:r w:rsidRPr="00133525">
              <w:rPr>
                <w:sz w:val="32"/>
              </w:rPr>
              <w:t>(</w:t>
            </w:r>
            <w:bookmarkStart w:id="3" w:name="issueDate"/>
            <w:r w:rsidR="002209ED">
              <w:rPr>
                <w:sz w:val="32"/>
              </w:rPr>
              <w:t>2021-</w:t>
            </w:r>
            <w:r w:rsidR="00D54517">
              <w:rPr>
                <w:sz w:val="32"/>
              </w:rPr>
              <w:t>11</w:t>
            </w:r>
            <w:bookmarkEnd w:id="3"/>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5"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7"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62A31F61" w14:textId="77777777" w:rsidR="00E16509" w:rsidRDefault="00E16509" w:rsidP="00133525"/>
        </w:tc>
      </w:tr>
      <w:bookmarkEnd w:id="7"/>
    </w:tbl>
    <w:p w14:paraId="0668D668" w14:textId="77777777" w:rsidR="00080512" w:rsidRPr="004D3578" w:rsidRDefault="00080512">
      <w:pPr>
        <w:pStyle w:val="TT"/>
      </w:pPr>
      <w:r w:rsidRPr="004D3578">
        <w:br w:type="page"/>
      </w:r>
      <w:bookmarkStart w:id="11" w:name="tableOfContents"/>
      <w:bookmarkEnd w:id="11"/>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2" w:name="foreword"/>
      <w:bookmarkStart w:id="13" w:name="_Toc75160300"/>
      <w:bookmarkEnd w:id="12"/>
      <w:r w:rsidRPr="004D3578">
        <w:lastRenderedPageBreak/>
        <w:t>Foreword</w:t>
      </w:r>
      <w:bookmarkEnd w:id="13"/>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4" w:name="introduction"/>
      <w:bookmarkEnd w:id="14"/>
      <w:r w:rsidRPr="004D3578">
        <w:br w:type="page"/>
      </w:r>
      <w:bookmarkStart w:id="15" w:name="scope"/>
      <w:bookmarkStart w:id="16" w:name="_Toc2086434"/>
      <w:bookmarkStart w:id="17" w:name="_Toc75160301"/>
      <w:bookmarkEnd w:id="15"/>
      <w:r w:rsidR="00873F6A">
        <w:lastRenderedPageBreak/>
        <w:t>Introduction</w:t>
      </w:r>
      <w:bookmarkEnd w:id="16"/>
      <w:bookmarkEnd w:id="17"/>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7777777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3C1E9A6" w14:textId="77777777"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18" w:name="_Toc75160302"/>
      <w:r w:rsidRPr="004D3578">
        <w:t>1</w:t>
      </w:r>
      <w:r w:rsidRPr="004D3578">
        <w:tab/>
        <w:t>Scope</w:t>
      </w:r>
      <w:bookmarkEnd w:id="18"/>
    </w:p>
    <w:p w14:paraId="1F2258C9" w14:textId="77777777" w:rsidR="002209ED" w:rsidRDefault="002209ED" w:rsidP="002209ED">
      <w:bookmarkStart w:id="19" w:name="references"/>
      <w:bookmarkEnd w:id="19"/>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0" w:name="_Toc75160303"/>
      <w:r w:rsidRPr="004D3578">
        <w:t>2</w:t>
      </w:r>
      <w:r w:rsidRPr="004D3578">
        <w:tab/>
        <w:t>References</w:t>
      </w:r>
      <w:bookmarkEnd w:id="20"/>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1" w:name="definitions"/>
      <w:bookmarkStart w:id="22" w:name="_Toc75160304"/>
      <w:bookmarkEnd w:id="21"/>
      <w:r w:rsidRPr="004D3578">
        <w:t>3</w:t>
      </w:r>
      <w:r w:rsidRPr="004D3578">
        <w:tab/>
        <w:t>Definitions</w:t>
      </w:r>
      <w:r w:rsidR="00602AEA">
        <w:t xml:space="preserve"> of terms, symbols and abbreviations</w:t>
      </w:r>
      <w:bookmarkEnd w:id="22"/>
    </w:p>
    <w:p w14:paraId="145F6144" w14:textId="77777777" w:rsidR="00CC6518" w:rsidRDefault="00CC6518" w:rsidP="00CC6518">
      <w:pPr>
        <w:pStyle w:val="Heading2"/>
      </w:pPr>
      <w:bookmarkStart w:id="23" w:name="_Toc75160305"/>
      <w:r>
        <w:t>3.1</w:t>
      </w:r>
      <w:r>
        <w:tab/>
        <w:t>Terms</w:t>
      </w:r>
      <w:bookmarkEnd w:id="23"/>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24" w:name="_Toc75160306"/>
      <w:r>
        <w:lastRenderedPageBreak/>
        <w:t>3.2</w:t>
      </w:r>
      <w:r>
        <w:tab/>
        <w:t>Symbols</w:t>
      </w:r>
      <w:bookmarkEnd w:id="24"/>
    </w:p>
    <w:p w14:paraId="66750C81" w14:textId="77777777" w:rsidR="00CC6518" w:rsidRDefault="00CC6518" w:rsidP="00CC6518">
      <w:pPr>
        <w:keepNext/>
      </w:pPr>
      <w:r>
        <w:t>N/A</w:t>
      </w:r>
    </w:p>
    <w:p w14:paraId="336DA3E1" w14:textId="77777777" w:rsidR="00CC6518" w:rsidRDefault="00CC6518" w:rsidP="00CC6518">
      <w:pPr>
        <w:pStyle w:val="Heading2"/>
      </w:pPr>
      <w:bookmarkStart w:id="25" w:name="_Toc75160307"/>
      <w:r>
        <w:t>3.3</w:t>
      </w:r>
      <w:r>
        <w:tab/>
        <w:t>Abbreviations</w:t>
      </w:r>
      <w:bookmarkEnd w:id="25"/>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26" w:name="_Toc75160308"/>
      <w:r>
        <w:t>4</w:t>
      </w:r>
      <w:r w:rsidR="00176CAD" w:rsidRPr="004D3578">
        <w:tab/>
      </w:r>
      <w:r w:rsidR="00D70504">
        <w:t>C</w:t>
      </w:r>
      <w:r w:rsidR="00176CAD">
        <w:t>onfiguring the WP</w:t>
      </w:r>
      <w:bookmarkEnd w:id="26"/>
    </w:p>
    <w:p w14:paraId="3CF81ECD" w14:textId="77777777" w:rsidR="00176CAD" w:rsidRPr="004D3578" w:rsidRDefault="00287D36" w:rsidP="001A7448">
      <w:pPr>
        <w:pStyle w:val="Heading2"/>
      </w:pPr>
      <w:bookmarkStart w:id="27" w:name="_Toc75160309"/>
      <w:r>
        <w:t>4</w:t>
      </w:r>
      <w:r w:rsidR="00176CAD" w:rsidRPr="004D3578">
        <w:t>.</w:t>
      </w:r>
      <w:r w:rsidR="00176CAD">
        <w:t>1</w:t>
      </w:r>
      <w:r w:rsidR="00176CAD" w:rsidRPr="004D3578">
        <w:tab/>
      </w:r>
      <w:r w:rsidR="00176CAD">
        <w:t>General</w:t>
      </w:r>
      <w:bookmarkEnd w:id="27"/>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28"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8"/>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29" w:name="clause4"/>
      <w:bookmarkStart w:id="30" w:name="_Toc75160311"/>
      <w:bookmarkEnd w:id="29"/>
      <w:r>
        <w:lastRenderedPageBreak/>
        <w:t>4</w:t>
      </w:r>
      <w:r w:rsidR="004274B7" w:rsidRPr="004D3578">
        <w:t>.</w:t>
      </w:r>
      <w:r>
        <w:t>3</w:t>
      </w:r>
      <w:r w:rsidR="004274B7" w:rsidRPr="004D3578">
        <w:tab/>
      </w:r>
      <w:r w:rsidR="00873879">
        <w:t>Add</w:t>
      </w:r>
      <w:r w:rsidR="004274B7">
        <w:t xml:space="preserve"> RAN5 target meetings</w:t>
      </w:r>
      <w:bookmarkEnd w:id="30"/>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1" w:name="_Toc75160312"/>
      <w:r>
        <w:t>4</w:t>
      </w:r>
      <w:r w:rsidR="00CD4ADD" w:rsidRPr="004D3578">
        <w:t>.</w:t>
      </w:r>
      <w:r>
        <w:t>4</w:t>
      </w:r>
      <w:r w:rsidR="00CD4ADD" w:rsidRPr="004D3578">
        <w:tab/>
      </w:r>
      <w:r w:rsidR="00CD4ADD">
        <w:t>Add WP areas</w:t>
      </w:r>
      <w:bookmarkEnd w:id="31"/>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2" w:name="_Toc75160313"/>
      <w:r>
        <w:t>4</w:t>
      </w:r>
      <w:r w:rsidR="00CD4ADD" w:rsidRPr="004D3578">
        <w:t>.</w:t>
      </w:r>
      <w:r>
        <w:t>5</w:t>
      </w:r>
      <w:r w:rsidR="00CD4ADD" w:rsidRPr="004D3578">
        <w:tab/>
      </w:r>
      <w:r w:rsidR="00CD4ADD">
        <w:t xml:space="preserve">Add WP </w:t>
      </w:r>
      <w:r w:rsidR="00D70504">
        <w:t>s</w:t>
      </w:r>
      <w:r w:rsidR="00CD4ADD">
        <w:t>ub-areas</w:t>
      </w:r>
      <w:bookmarkEnd w:id="32"/>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3" w:name="_Toc75160314"/>
      <w:r>
        <w:t>4.6</w:t>
      </w:r>
      <w:r w:rsidRPr="004D3578">
        <w:tab/>
      </w:r>
      <w:bookmarkStart w:id="34" w:name="_Hlk61601056"/>
      <w:r w:rsidR="00453FAE">
        <w:t>Completion Compensation Factor</w:t>
      </w:r>
      <w:bookmarkEnd w:id="33"/>
      <w:bookmarkEnd w:id="34"/>
    </w:p>
    <w:p w14:paraId="3CC101DD" w14:textId="77777777" w:rsidR="00453FAE" w:rsidRDefault="00453FAE" w:rsidP="00453FAE">
      <w:pPr>
        <w:pStyle w:val="Heading3"/>
      </w:pPr>
      <w:bookmarkStart w:id="35" w:name="_Toc75160315"/>
      <w:r>
        <w:t>4.6.1</w:t>
      </w:r>
      <w:r w:rsidRPr="004D3578">
        <w:tab/>
      </w:r>
      <w:r>
        <w:t xml:space="preserve">Purpose of the </w:t>
      </w:r>
      <w:r w:rsidRPr="00453FAE">
        <w:t>Completion Compensation Factor</w:t>
      </w:r>
      <w:bookmarkEnd w:id="35"/>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36" w:name="_Toc75160316"/>
      <w:r>
        <w:t>4.6.2</w:t>
      </w:r>
      <w:r w:rsidRPr="004D3578">
        <w:tab/>
      </w:r>
      <w:r>
        <w:t>How to reset the Completion Compensation Factor</w:t>
      </w:r>
      <w:bookmarkEnd w:id="36"/>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37" w:name="_Hlk61599974"/>
      <w:r>
        <w:lastRenderedPageBreak/>
        <w:t xml:space="preserve">Picture </w:t>
      </w:r>
      <w:r w:rsidR="00C957E2">
        <w:t>4.6</w:t>
      </w:r>
      <w:r w:rsidR="00453FAE">
        <w:t>.2</w:t>
      </w:r>
      <w:r>
        <w:t>-1: Button to reset the completion compensation factor.</w:t>
      </w:r>
    </w:p>
    <w:bookmarkEnd w:id="37"/>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38" w:name="_Toc75160317"/>
      <w:r>
        <w:t>5</w:t>
      </w:r>
      <w:r w:rsidR="00D8058B" w:rsidRPr="004D3578">
        <w:tab/>
      </w:r>
      <w:r w:rsidR="00D8058B">
        <w:t>Define and maintain content in the WP</w:t>
      </w:r>
      <w:bookmarkEnd w:id="38"/>
    </w:p>
    <w:p w14:paraId="3D4C7AAE" w14:textId="77777777" w:rsidR="00EF458D" w:rsidRDefault="00EF458D" w:rsidP="00EF458D">
      <w:pPr>
        <w:pStyle w:val="Heading2"/>
      </w:pPr>
      <w:bookmarkStart w:id="39" w:name="_Toc75160318"/>
      <w:r>
        <w:t>5</w:t>
      </w:r>
      <w:r w:rsidRPr="004D3578">
        <w:t>.</w:t>
      </w:r>
      <w:r>
        <w:t>1</w:t>
      </w:r>
      <w:r w:rsidRPr="004D3578">
        <w:tab/>
      </w:r>
      <w:r w:rsidR="000F7B6F">
        <w:t>WP Cover sheet</w:t>
      </w:r>
      <w:bookmarkEnd w:id="39"/>
    </w:p>
    <w:p w14:paraId="3A0B3490" w14:textId="77777777" w:rsidR="00950EF6" w:rsidRDefault="00950EF6" w:rsidP="00950EF6">
      <w:pPr>
        <w:pStyle w:val="Heading3"/>
      </w:pPr>
      <w:bookmarkStart w:id="40" w:name="_Toc75160319"/>
      <w:r>
        <w:t>5</w:t>
      </w:r>
      <w:r w:rsidRPr="004D3578">
        <w:t>.</w:t>
      </w:r>
      <w:r>
        <w:t>1.1</w:t>
      </w:r>
      <w:r w:rsidRPr="004D3578">
        <w:tab/>
      </w:r>
      <w:r>
        <w:t>General</w:t>
      </w:r>
      <w:bookmarkEnd w:id="40"/>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1" w:name="_Toc75160320"/>
      <w:r>
        <w:t>5</w:t>
      </w:r>
      <w:r w:rsidRPr="004D3578">
        <w:t>.</w:t>
      </w:r>
      <w:r>
        <w:t>1.</w:t>
      </w:r>
      <w:r w:rsidR="00950EF6">
        <w:t>2</w:t>
      </w:r>
      <w:r w:rsidRPr="004D3578">
        <w:tab/>
      </w:r>
      <w:r>
        <w:t>Enable</w:t>
      </w:r>
      <w:r w:rsidR="00950EF6">
        <w:t xml:space="preserve"> editing</w:t>
      </w:r>
      <w:r>
        <w:t>/Protect WP cover sheet</w:t>
      </w:r>
      <w:bookmarkEnd w:id="41"/>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19"/>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0"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2" w:name="_Toc75160321"/>
      <w:r>
        <w:t>5</w:t>
      </w:r>
      <w:r w:rsidRPr="004D3578">
        <w:t>.</w:t>
      </w:r>
      <w:r>
        <w:t>1.</w:t>
      </w:r>
      <w:r w:rsidR="00950EF6">
        <w:t>3</w:t>
      </w:r>
      <w:r w:rsidRPr="004D3578">
        <w:tab/>
      </w:r>
      <w:r w:rsidRPr="00196AB9">
        <w:t xml:space="preserve">Populating </w:t>
      </w:r>
      <w:r>
        <w:t>WP cover sheet basic information</w:t>
      </w:r>
      <w:bookmarkEnd w:id="42"/>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3"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3"/>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44" w:name="_Toc75160323"/>
      <w:r>
        <w:t>5</w:t>
      </w:r>
      <w:r w:rsidR="00D8058B" w:rsidRPr="004D3578">
        <w:t>.</w:t>
      </w:r>
      <w:r w:rsidR="00D8058B">
        <w:t>2</w:t>
      </w:r>
      <w:r w:rsidR="00D8058B" w:rsidRPr="004D3578">
        <w:tab/>
      </w:r>
      <w:r w:rsidR="00D8058B">
        <w:t>WP details</w:t>
      </w:r>
      <w:bookmarkEnd w:id="44"/>
    </w:p>
    <w:p w14:paraId="001D94AF" w14:textId="77777777" w:rsidR="00C7324D" w:rsidRDefault="00C7324D" w:rsidP="00C7324D">
      <w:pPr>
        <w:pStyle w:val="Heading3"/>
      </w:pPr>
      <w:bookmarkStart w:id="45" w:name="_Toc75160324"/>
      <w:r>
        <w:t>5.2.1</w:t>
      </w:r>
      <w:r w:rsidRPr="004D3578">
        <w:tab/>
      </w:r>
      <w:r>
        <w:t>General</w:t>
      </w:r>
      <w:bookmarkEnd w:id="45"/>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2"/>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3"/>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24"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25"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46" w:name="_Toc75160325"/>
      <w:r>
        <w:t>5.2.</w:t>
      </w:r>
      <w:r w:rsidR="00976A55">
        <w:t>2</w:t>
      </w:r>
      <w:r w:rsidR="006F5C48" w:rsidRPr="004D3578">
        <w:tab/>
      </w:r>
      <w:r w:rsidR="00E36815" w:rsidRPr="00196AB9">
        <w:t xml:space="preserve">Populating </w:t>
      </w:r>
      <w:r w:rsidR="00E36815">
        <w:t>WP worksheet header information</w:t>
      </w:r>
      <w:bookmarkEnd w:id="46"/>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47"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7"/>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26"/>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27"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48"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8"/>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49" w:name="_Toc75160328"/>
      <w:r>
        <w:t>5.2</w:t>
      </w:r>
      <w:r w:rsidRPr="004D3578">
        <w:t>.</w:t>
      </w:r>
      <w:r w:rsidR="00976A55">
        <w:t>5</w:t>
      </w:r>
      <w:r w:rsidRPr="004D3578">
        <w:tab/>
      </w:r>
      <w:r>
        <w:t>WP item rows</w:t>
      </w:r>
      <w:bookmarkEnd w:id="49"/>
    </w:p>
    <w:p w14:paraId="1E66DD8C" w14:textId="77777777" w:rsidR="00E83BD9" w:rsidRDefault="00E83BD9" w:rsidP="00E83BD9">
      <w:pPr>
        <w:pStyle w:val="Heading4"/>
      </w:pPr>
      <w:bookmarkStart w:id="50" w:name="_Toc75160329"/>
      <w:r>
        <w:t>5.2.</w:t>
      </w:r>
      <w:r w:rsidR="00976A55">
        <w:t>5</w:t>
      </w:r>
      <w:r>
        <w:t>.</w:t>
      </w:r>
      <w:r w:rsidR="00976A55">
        <w:t>1</w:t>
      </w:r>
      <w:r>
        <w:tab/>
        <w:t>Adding new WP item</w:t>
      </w:r>
      <w:bookmarkEnd w:id="50"/>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1" w:name="_Toc75160330"/>
      <w:r>
        <w:t>5.2.</w:t>
      </w:r>
      <w:r w:rsidR="00976A55">
        <w:t>5</w:t>
      </w:r>
      <w:r>
        <w:t>.2</w:t>
      </w:r>
      <w:r>
        <w:tab/>
      </w:r>
      <w:r w:rsidR="00BE7010">
        <w:t>Using p</w:t>
      </w:r>
      <w:r w:rsidRPr="00E83BD9">
        <w:t>laceholder rows for not yet identified tasks for a TS or TR</w:t>
      </w:r>
      <w:bookmarkEnd w:id="51"/>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2" w:name="_Toc75160331"/>
      <w:r>
        <w:t>5.2.</w:t>
      </w:r>
      <w:r w:rsidR="00976A55">
        <w:t>5</w:t>
      </w:r>
      <w:r>
        <w:t>.3</w:t>
      </w:r>
      <w:r>
        <w:tab/>
        <w:t>Add separator rows to group WP items</w:t>
      </w:r>
      <w:bookmarkEnd w:id="52"/>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3" w:name="_Toc75160332"/>
      <w:r>
        <w:t>5.2.</w:t>
      </w:r>
      <w:r w:rsidR="00976A55">
        <w:t>5</w:t>
      </w:r>
      <w:r>
        <w:t>.4</w:t>
      </w:r>
      <w:r>
        <w:tab/>
      </w:r>
      <w:r w:rsidRPr="00E83BD9">
        <w:t>WP Items ID numbers</w:t>
      </w:r>
      <w:bookmarkEnd w:id="53"/>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54" w:name="_Hlk61612071"/>
      <w:bookmarkStart w:id="55" w:name="_Toc75160333"/>
      <w:r>
        <w:t>5.</w:t>
      </w:r>
      <w:r w:rsidR="006E5E0A">
        <w:t>2</w:t>
      </w:r>
      <w:r>
        <w:t>.</w:t>
      </w:r>
      <w:r w:rsidR="00976A55">
        <w:t>5</w:t>
      </w:r>
      <w:r>
        <w:t>.5</w:t>
      </w:r>
      <w:bookmarkEnd w:id="54"/>
      <w:r>
        <w:tab/>
      </w:r>
      <w:r w:rsidRPr="00E83BD9">
        <w:t>Weight column</w:t>
      </w:r>
      <w:bookmarkEnd w:id="55"/>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5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6"/>
    </w:p>
    <w:p w14:paraId="1C3D21C8" w14:textId="77777777" w:rsidR="00C82DBE" w:rsidRPr="00C82DBE" w:rsidRDefault="00C82DBE" w:rsidP="00C82DBE">
      <w:pPr>
        <w:pStyle w:val="Heading5"/>
      </w:pPr>
      <w:bookmarkStart w:id="57" w:name="_Toc75160335"/>
      <w:r>
        <w:t>5.</w:t>
      </w:r>
      <w:r w:rsidR="006E5E0A">
        <w:t>2</w:t>
      </w:r>
      <w:r>
        <w:t>.</w:t>
      </w:r>
      <w:r w:rsidR="00976A55">
        <w:t>5</w:t>
      </w:r>
      <w:r>
        <w:t>.6.1</w:t>
      </w:r>
      <w:r>
        <w:tab/>
        <w:t>Correcting overall status column formulas</w:t>
      </w:r>
      <w:bookmarkEnd w:id="5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0"/>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F99E0B"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&#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C8k3BAAAA2wAAAA8AAABkcnMvZG93bnJldi54bWxET02LwjAQvQv+hzALe9NUYVWqURbBVdCD&#10;1ip7HJrZtthMuk3U+u/NQfD4eN+zRWsqcaPGlZYVDPoRCOLM6pJzBelx1ZuAcB5ZY2WZFDzIwWLe&#10;7cww1vbOB7olPhchhF2MCgrv61hKlxVk0PVtTRy4P9sY9AE2udQN3kO4qeQwikbSYMmhocCalgVl&#10;l+RqFIwMncfXy2Dd7tb/fv+zTU/b31Spz4/2ewrCU+vf4pd7oxV8hfXhS/gBcv4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C8k3BAAAA2wAAAA8AAAAAAAAAAAAAAAAAnwIA&#10;AGRycy9kb3ducmV2LnhtbFBLBQYAAAAABAAEAPcAAACNAwAAAAA=&#10;">
                  <v:imagedata r:id="rId31" o:title=""/>
                  <v:path arrowok="t"/>
                </v:shape>
                <v:roundrect id="Rectangle: Rounded Corners 51" o:spid="_x0000_s1029" style="position:absolute;left:16573;top:23050;width:19717;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sDsYA&#10;AADbAAAADwAAAGRycy9kb3ducmV2LnhtbESPT2vCQBTE74V+h+UVeim6UWjV6CoiFgv1Ev+Avb1m&#10;n0kw+zZk1yR+e7dQ8DjMzG+Y2aIzpWiodoVlBYN+BII4tbrgTMFh/9kbg3AeWWNpmRTcyMFi/vw0&#10;w1jblhNqdj4TAcIuRgW591UspUtzMuj6tiIO3tnWBn2QdSZ1jW2Am1IOo+hDGiw4LORY0Sqn9LK7&#10;GgVdclz/XHmyHbXjzXDzFn0np+ZXqdeXbjkF4anzj/B/+0sreB/A35fwA+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CsDsYAAADbAAAADwAAAAAAAAAAAAAAAACYAgAAZHJz&#10;L2Rvd25yZXYueG1sUEsFBgAAAAAEAAQA9QAAAIsD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58" w:name="_Toc75160336"/>
      <w:r>
        <w:t>5.</w:t>
      </w:r>
      <w:r w:rsidR="006E5E0A">
        <w:t>2</w:t>
      </w:r>
      <w:r>
        <w:t>.</w:t>
      </w:r>
      <w:r w:rsidR="00976A55">
        <w:t>5</w:t>
      </w:r>
      <w:r>
        <w:t>.6.2</w:t>
      </w:r>
      <w:r>
        <w:tab/>
        <w:t>Correcting data validation for "Target" column</w:t>
      </w:r>
      <w:bookmarkEnd w:id="5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59" w:name="_Toc75160337"/>
      <w:r>
        <w:t>5.</w:t>
      </w:r>
      <w:r w:rsidR="006E5E0A">
        <w:t>2</w:t>
      </w:r>
      <w:r>
        <w:t>.5.7</w:t>
      </w:r>
      <w:r w:rsidRPr="004D3578">
        <w:tab/>
      </w:r>
      <w:r>
        <w:t>Populating columns with task's details</w:t>
      </w:r>
      <w:bookmarkEnd w:id="59"/>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60" w:name="_Toc75160338"/>
      <w:r>
        <w:t>6</w:t>
      </w:r>
      <w:r w:rsidRPr="004D3578">
        <w:tab/>
      </w:r>
      <w:r>
        <w:t xml:space="preserve">Update status of WP </w:t>
      </w:r>
      <w:r w:rsidR="00575387">
        <w:t xml:space="preserve">items </w:t>
      </w:r>
      <w:r>
        <w:t>after each RAN5 meeting</w:t>
      </w:r>
      <w:bookmarkEnd w:id="60"/>
    </w:p>
    <w:p w14:paraId="4AC6B43C" w14:textId="77777777" w:rsidR="0017112F" w:rsidRDefault="0017112F" w:rsidP="0017112F">
      <w:pPr>
        <w:pStyle w:val="Heading2"/>
      </w:pPr>
      <w:bookmarkStart w:id="61" w:name="_Toc75160339"/>
      <w:r>
        <w:t>6.1</w:t>
      </w:r>
      <w:r>
        <w:tab/>
        <w:t>Update of status and TDOCs/CRs</w:t>
      </w:r>
      <w:bookmarkEnd w:id="61"/>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2" w:name="_Toc75160340"/>
      <w:r>
        <w:t>6.</w:t>
      </w:r>
      <w:r w:rsidR="00976A55">
        <w:t>2</w:t>
      </w:r>
      <w:r>
        <w:tab/>
      </w:r>
      <w:r w:rsidRPr="0017112F">
        <w:t>R</w:t>
      </w:r>
      <w:r>
        <w:t>ules for r</w:t>
      </w:r>
      <w:r w:rsidRPr="0017112F">
        <w:t>emoving (void) WP item</w:t>
      </w:r>
      <w:r>
        <w:t>s from the WP</w:t>
      </w:r>
      <w:bookmarkEnd w:id="62"/>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3"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3"/>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64"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64"/>
    </w:p>
    <w:p w14:paraId="667DA1D3" w14:textId="77777777" w:rsidR="00980E9E" w:rsidRDefault="00676268" w:rsidP="00676268">
      <w:pPr>
        <w:pStyle w:val="Heading2"/>
      </w:pPr>
      <w:bookmarkStart w:id="65" w:name="_Toc75160343"/>
      <w:r>
        <w:t>8.1</w:t>
      </w:r>
      <w:r>
        <w:tab/>
        <w:t>How progress indicators work</w:t>
      </w:r>
      <w:bookmarkEnd w:id="65"/>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66" w:name="_Toc75160344"/>
      <w:r>
        <w:t>8.2</w:t>
      </w:r>
      <w:r>
        <w:tab/>
        <w:t>Set new baseline</w:t>
      </w:r>
      <w:bookmarkEnd w:id="66"/>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19"/>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0"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67" w:name="_Toc75160345"/>
      <w:r>
        <w:t>9</w:t>
      </w:r>
      <w:r w:rsidR="006D6772" w:rsidRPr="004D3578">
        <w:tab/>
      </w:r>
      <w:r w:rsidR="006D6772">
        <w:t xml:space="preserve">Automatic </w:t>
      </w:r>
      <w:r w:rsidR="00A11E39">
        <w:t xml:space="preserve">WP </w:t>
      </w:r>
      <w:r w:rsidR="006D6772">
        <w:t>backups</w:t>
      </w:r>
      <w:bookmarkEnd w:id="67"/>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68" w:name="_Toc75160346"/>
      <w:r w:rsidRPr="004D3578">
        <w:lastRenderedPageBreak/>
        <w:t xml:space="preserve">Annex </w:t>
      </w:r>
      <w:r w:rsidR="009436C1">
        <w:t>A</w:t>
      </w:r>
      <w:r w:rsidRPr="004D3578">
        <w:t xml:space="preserve"> (informative):</w:t>
      </w:r>
      <w:r w:rsidRPr="004D3578">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bl>
    <w:p w14:paraId="76766692"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628F8" w14:textId="2C961693"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A5F">
      <w:rPr>
        <w:rFonts w:ascii="Arial" w:hAnsi="Arial" w:cs="Arial"/>
        <w:b/>
        <w:noProof/>
        <w:sz w:val="18"/>
        <w:szCs w:val="18"/>
      </w:rPr>
      <w:t>3GPP RAN5 PRD 19 V1.2.0 (2021-11)</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5C1DD7A3"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A5F">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1D53"/>
    <w:rsid w:val="00A82346"/>
    <w:rsid w:val="00A92BA1"/>
    <w:rsid w:val="00AA46CE"/>
    <w:rsid w:val="00AC122B"/>
    <w:rsid w:val="00AC6BC6"/>
    <w:rsid w:val="00AC6F69"/>
    <w:rsid w:val="00AE0266"/>
    <w:rsid w:val="00AE65E2"/>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7382</Words>
  <Characters>36929</Characters>
  <Application>Microsoft Office Word</Application>
  <DocSecurity>0</DocSecurity>
  <Lines>307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cp:revision>
  <cp:lastPrinted>2019-02-25T14:05:00Z</cp:lastPrinted>
  <dcterms:created xsi:type="dcterms:W3CDTF">2021-11-25T13:59:00Z</dcterms:created>
  <dcterms:modified xsi:type="dcterms:W3CDTF">2021-11-25T13:59:00Z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