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F498C" w14:textId="39389AEE" w:rsidR="00410BAD" w:rsidRPr="00CD5A36" w:rsidRDefault="00410BAD" w:rsidP="00410B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3A0FF3" w:rsidRPr="003A0FF3">
        <w:rPr>
          <w:rFonts w:cs="Arial"/>
          <w:sz w:val="24"/>
          <w:szCs w:val="24"/>
        </w:rPr>
        <w:t>R4-2111054</w:t>
      </w:r>
      <w:bookmarkStart w:id="5" w:name="_GoBack"/>
      <w:bookmarkEnd w:id="5"/>
    </w:p>
    <w:p w14:paraId="68457D36" w14:textId="3AE65A5D" w:rsidR="00410BAD" w:rsidRPr="00CD5A36" w:rsidRDefault="00410BAD" w:rsidP="00410BA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 19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-</w:t>
      </w:r>
      <w:r w:rsidR="00713034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bookmarkEnd w:id="2"/>
    <w:p w14:paraId="0D0A2689" w14:textId="77777777" w:rsidR="00B9734C" w:rsidRPr="00C50F5E" w:rsidRDefault="00B9734C" w:rsidP="00B9734C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6EF9C41" w14:textId="77777777" w:rsidR="000C34F6" w:rsidRPr="00422C8A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422C8A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422C8A">
        <w:rPr>
          <w:rFonts w:ascii="Arial" w:hAnsi="Arial" w:cs="Arial"/>
          <w:b/>
          <w:color w:val="000000" w:themeColor="text1"/>
          <w:sz w:val="22"/>
        </w:rPr>
        <w:tab/>
      </w:r>
      <w:r w:rsidRPr="00422C8A">
        <w:rPr>
          <w:rFonts w:ascii="Arial" w:hAnsi="Arial" w:cs="Arial"/>
          <w:color w:val="000000" w:themeColor="text1"/>
          <w:sz w:val="22"/>
        </w:rPr>
        <w:t>Huawei</w:t>
      </w:r>
    </w:p>
    <w:p w14:paraId="6BA92B48" w14:textId="23FD9EF3" w:rsidR="009472CE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Title:</w:t>
      </w:r>
      <w:r w:rsidRPr="00422C8A">
        <w:rPr>
          <w:rFonts w:ascii="Arial" w:hAnsi="Arial" w:cs="Arial"/>
          <w:color w:val="000000" w:themeColor="text1"/>
          <w:sz w:val="22"/>
        </w:rPr>
        <w:t xml:space="preserve"> 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F57FDA" w:rsidRPr="00F57FDA">
        <w:rPr>
          <w:rFonts w:ascii="Arial" w:hAnsi="Arial" w:cs="Arial"/>
          <w:color w:val="000000" w:themeColor="text1"/>
          <w:sz w:val="22"/>
        </w:rPr>
        <w:t xml:space="preserve">Discussion on </w:t>
      </w:r>
      <w:r w:rsidR="00EA52D9">
        <w:rPr>
          <w:rFonts w:ascii="Arial" w:hAnsi="Arial" w:cs="Arial"/>
          <w:color w:val="000000" w:themeColor="text1"/>
          <w:sz w:val="22"/>
        </w:rPr>
        <w:t xml:space="preserve">channel raster </w:t>
      </w:r>
      <w:r w:rsidR="00B54641">
        <w:rPr>
          <w:rFonts w:ascii="Arial" w:hAnsi="Arial" w:cs="Arial"/>
          <w:color w:val="000000" w:themeColor="text1"/>
          <w:sz w:val="22"/>
        </w:rPr>
        <w:t xml:space="preserve">aspects </w:t>
      </w:r>
      <w:r w:rsidR="00EA52D9">
        <w:rPr>
          <w:rFonts w:ascii="Arial" w:hAnsi="Arial" w:cs="Arial"/>
          <w:color w:val="000000" w:themeColor="text1"/>
          <w:sz w:val="22"/>
        </w:rPr>
        <w:t xml:space="preserve">for </w:t>
      </w:r>
      <w:r w:rsidR="00B54641">
        <w:rPr>
          <w:rFonts w:ascii="Arial" w:hAnsi="Arial" w:cs="Arial"/>
          <w:color w:val="000000" w:themeColor="text1"/>
          <w:sz w:val="22"/>
        </w:rPr>
        <w:t>RMR</w:t>
      </w:r>
      <w:r w:rsidR="00F57FDA" w:rsidRPr="00F57FDA">
        <w:rPr>
          <w:rFonts w:ascii="Arial" w:hAnsi="Arial" w:cs="Arial"/>
          <w:color w:val="000000" w:themeColor="text1"/>
          <w:sz w:val="22"/>
        </w:rPr>
        <w:t>900</w:t>
      </w:r>
    </w:p>
    <w:p w14:paraId="3ACA12DB" w14:textId="1291ED99" w:rsidR="00D64225" w:rsidRPr="00422C8A" w:rsidRDefault="00D64225" w:rsidP="00902558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Agen</w:t>
      </w:r>
      <w:r w:rsidRPr="00422C8A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422C8A">
        <w:rPr>
          <w:rFonts w:ascii="Arial" w:hAnsi="Arial" w:cs="Arial"/>
          <w:b/>
          <w:color w:val="000000" w:themeColor="text1"/>
          <w:sz w:val="22"/>
        </w:rPr>
        <w:t>a Item: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575C92">
        <w:rPr>
          <w:rFonts w:ascii="Arial" w:hAnsi="Arial" w:cs="Arial"/>
          <w:color w:val="000000" w:themeColor="text1"/>
          <w:sz w:val="22"/>
        </w:rPr>
        <w:t>8.</w:t>
      </w:r>
      <w:r w:rsidR="00B54641">
        <w:rPr>
          <w:rFonts w:ascii="Arial" w:hAnsi="Arial" w:cs="Arial"/>
          <w:color w:val="000000" w:themeColor="text1"/>
          <w:sz w:val="22"/>
        </w:rPr>
        <w:t>5</w:t>
      </w:r>
      <w:r w:rsidR="00575C92">
        <w:rPr>
          <w:rFonts w:ascii="Arial" w:hAnsi="Arial" w:cs="Arial"/>
          <w:color w:val="000000" w:themeColor="text1"/>
          <w:sz w:val="22"/>
        </w:rPr>
        <w:t>.</w:t>
      </w:r>
      <w:r w:rsidR="00EA52D9">
        <w:rPr>
          <w:rFonts w:ascii="Arial" w:hAnsi="Arial" w:cs="Arial"/>
          <w:color w:val="000000" w:themeColor="text1"/>
          <w:sz w:val="22"/>
        </w:rPr>
        <w:t>4</w:t>
      </w:r>
    </w:p>
    <w:p w14:paraId="754225A9" w14:textId="6BCF5947" w:rsidR="00D64225" w:rsidRPr="00716661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422C8A">
        <w:rPr>
          <w:rFonts w:ascii="Arial" w:hAnsi="Arial" w:cs="Arial"/>
          <w:b/>
          <w:color w:val="000000" w:themeColor="text1"/>
          <w:sz w:val="22"/>
        </w:rPr>
        <w:t>Document for:</w:t>
      </w:r>
      <w:r w:rsidRPr="00422C8A">
        <w:rPr>
          <w:rFonts w:ascii="Arial" w:hAnsi="Arial" w:cs="Arial"/>
          <w:color w:val="000000" w:themeColor="text1"/>
          <w:sz w:val="22"/>
        </w:rPr>
        <w:tab/>
      </w:r>
      <w:r w:rsidR="00575C92">
        <w:rPr>
          <w:rFonts w:ascii="Arial" w:hAnsi="Arial" w:cs="Arial"/>
          <w:color w:val="000000" w:themeColor="text1"/>
          <w:sz w:val="22"/>
        </w:rPr>
        <w:t xml:space="preserve">Discussion </w:t>
      </w:r>
    </w:p>
    <w:p w14:paraId="05ABB6E4" w14:textId="77777777" w:rsidR="00D64225" w:rsidRPr="00EA52D9" w:rsidRDefault="00D64225" w:rsidP="002867EC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t>Introduction</w:t>
      </w:r>
    </w:p>
    <w:p w14:paraId="34D4B4BB" w14:textId="74941126" w:rsidR="00DF4787" w:rsidRPr="00EA52D9" w:rsidRDefault="00F57FDA" w:rsidP="00B5171B">
      <w:r w:rsidRPr="00EA52D9">
        <w:t xml:space="preserve">During previous RAN4#98bis-e meeting, </w:t>
      </w:r>
      <w:r w:rsidR="000C2FE3" w:rsidRPr="00EA52D9">
        <w:t>th</w:t>
      </w:r>
      <w:r w:rsidR="00B54641" w:rsidRPr="00EA52D9">
        <w:t xml:space="preserve">e discussion on the RMR 900 </w:t>
      </w:r>
      <w:r w:rsidR="000C2FE3" w:rsidRPr="00EA52D9">
        <w:t xml:space="preserve">work item </w:t>
      </w:r>
      <w:r w:rsidR="00EA52D9" w:rsidRPr="00EA52D9">
        <w:t xml:space="preserve">[1] </w:t>
      </w:r>
      <w:r w:rsidR="000C2FE3" w:rsidRPr="00EA52D9">
        <w:t xml:space="preserve">was initiated. </w:t>
      </w:r>
      <w:r w:rsidR="00C34350" w:rsidRPr="00EA52D9">
        <w:t>In t</w:t>
      </w:r>
      <w:r w:rsidR="007A42C1" w:rsidRPr="00EA52D9">
        <w:t xml:space="preserve">his </w:t>
      </w:r>
      <w:r w:rsidR="00713034" w:rsidRPr="00EA52D9">
        <w:t xml:space="preserve">contribution </w:t>
      </w:r>
      <w:r w:rsidR="000C2FE3" w:rsidRPr="00EA52D9">
        <w:t xml:space="preserve">provide analysis of the </w:t>
      </w:r>
      <w:r w:rsidR="00EA52D9" w:rsidRPr="00EA52D9">
        <w:t xml:space="preserve">channel raster aspects </w:t>
      </w:r>
      <w:r w:rsidR="000C2FE3" w:rsidRPr="00EA52D9">
        <w:t>of the RMR</w:t>
      </w:r>
      <w:r w:rsidR="00FC515B">
        <w:t>900</w:t>
      </w:r>
      <w:r w:rsidR="000C2FE3" w:rsidRPr="00EA52D9">
        <w:t xml:space="preserve"> topic</w:t>
      </w:r>
      <w:r w:rsidR="00C34350" w:rsidRPr="00EA52D9">
        <w:t xml:space="preserve">. </w:t>
      </w:r>
      <w:bookmarkEnd w:id="3"/>
      <w:bookmarkEnd w:id="4"/>
    </w:p>
    <w:p w14:paraId="3C978876" w14:textId="4387E884" w:rsidR="002F4BAA" w:rsidRPr="00EA52D9" w:rsidRDefault="002F4BAA" w:rsidP="009E1278">
      <w:pPr>
        <w:pStyle w:val="Heading1"/>
        <w:numPr>
          <w:ilvl w:val="1"/>
          <w:numId w:val="2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EA52D9">
        <w:rPr>
          <w:color w:val="000000" w:themeColor="text1"/>
        </w:rPr>
        <w:tab/>
        <w:t>Channel raster considerations</w:t>
      </w:r>
    </w:p>
    <w:p w14:paraId="0C9B23EE" w14:textId="18EF7232" w:rsidR="00FC4C48" w:rsidRDefault="00FC4C48" w:rsidP="00FC4C48">
      <w:pPr>
        <w:rPr>
          <w:lang w:val="en-US"/>
        </w:rPr>
      </w:pPr>
      <w:r w:rsidRPr="00EA52D9">
        <w:rPr>
          <w:lang w:val="en-US"/>
        </w:rPr>
        <w:t>ECC decision</w:t>
      </w:r>
      <w:r w:rsidR="00EA52D9" w:rsidRPr="00EA52D9">
        <w:rPr>
          <w:lang w:val="en-US"/>
        </w:rPr>
        <w:t xml:space="preserve"> [2</w:t>
      </w:r>
      <w:r w:rsidRPr="00EA52D9">
        <w:rPr>
          <w:lang w:val="en-US"/>
        </w:rPr>
        <w:t>] states that 919.6 MHz</w:t>
      </w:r>
      <w:r w:rsidRPr="00FC4C48">
        <w:rPr>
          <w:lang w:val="en-US"/>
        </w:rPr>
        <w:t xml:space="preserve"> is the lower edge of the lowest RB for RMR900</w:t>
      </w:r>
      <w:r>
        <w:rPr>
          <w:lang w:val="en-US"/>
        </w:rPr>
        <w:t xml:space="preserve">. </w:t>
      </w:r>
    </w:p>
    <w:p w14:paraId="5BF6774B" w14:textId="77777777" w:rsidR="008E4551" w:rsidRDefault="00FC4C48" w:rsidP="00AD1338">
      <w:pPr>
        <w:rPr>
          <w:lang w:val="en-US"/>
        </w:rPr>
      </w:pPr>
      <w:r>
        <w:rPr>
          <w:lang w:val="en-US"/>
        </w:rPr>
        <w:t xml:space="preserve">Referring to the </w:t>
      </w:r>
      <w:r w:rsidR="008E4551">
        <w:rPr>
          <w:lang w:val="en-US"/>
        </w:rPr>
        <w:t xml:space="preserve">NR </w:t>
      </w:r>
      <w:r w:rsidR="008E4551" w:rsidRPr="008E4551">
        <w:rPr>
          <w:lang w:val="en-US"/>
        </w:rPr>
        <w:t>trans</w:t>
      </w:r>
      <w:r w:rsidR="008E4551">
        <w:rPr>
          <w:lang w:val="en-US"/>
        </w:rPr>
        <w:t xml:space="preserve">mission bandwidth configuration, the guardband needs to be taken into consideration. </w:t>
      </w:r>
    </w:p>
    <w:p w14:paraId="0C500E8A" w14:textId="5FD0275B" w:rsidR="008E4551" w:rsidRDefault="008E4551" w:rsidP="008E4551">
      <w:pPr>
        <w:rPr>
          <w:lang w:val="en-US"/>
        </w:rPr>
      </w:pPr>
      <w:r>
        <w:rPr>
          <w:lang w:val="en-US"/>
        </w:rPr>
        <w:t xml:space="preserve">Our interpretation of the above-referred ECC decision is depicted on the picture below, where the NR </w:t>
      </w:r>
      <w:r w:rsidRPr="00F95B02">
        <w:t xml:space="preserve">channel bandwidth and </w:t>
      </w:r>
      <w:r w:rsidRPr="008E4551">
        <w:t>transmission bandwidth configuration</w:t>
      </w:r>
      <w:r w:rsidRPr="00F95B02">
        <w:t xml:space="preserve"> for one NR channel</w:t>
      </w:r>
      <w:r>
        <w:t xml:space="preserve"> were embedded. </w:t>
      </w:r>
      <w:r>
        <w:rPr>
          <w:lang w:val="en-US"/>
        </w:rPr>
        <w:t xml:space="preserve">Lowest </w:t>
      </w:r>
      <w:r w:rsidRPr="00FC4C48">
        <w:rPr>
          <w:lang w:val="en-US"/>
        </w:rPr>
        <w:t>edge of the lowest RB</w:t>
      </w:r>
      <w:r>
        <w:rPr>
          <w:lang w:val="en-US"/>
        </w:rPr>
        <w:t xml:space="preserve"> is marked at 919.6 MHz, spectrum block starts at 919.4 MHz: </w:t>
      </w:r>
    </w:p>
    <w:p w14:paraId="2FEDA390" w14:textId="0CAC3A9E" w:rsidR="008E4551" w:rsidRPr="00755E78" w:rsidRDefault="008E4551" w:rsidP="008E4551">
      <w:pPr>
        <w:rPr>
          <w:lang w:val="en-US"/>
        </w:rPr>
      </w:pPr>
      <w:r w:rsidRPr="00755E78">
        <w:rPr>
          <w:noProof/>
          <w:lang w:val="en-US" w:eastAsia="zh-CN"/>
        </w:rPr>
        <w:drawing>
          <wp:inline distT="0" distB="0" distL="0" distR="0" wp14:anchorId="54007C00" wp14:editId="7A9A4DEB">
            <wp:extent cx="6218555" cy="3237230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8555" cy="323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5028CD" w14:textId="77777777" w:rsidR="008E4551" w:rsidRPr="006C7E9A" w:rsidRDefault="008E4551" w:rsidP="00AD1338">
      <w:pPr>
        <w:rPr>
          <w:lang w:val="en-US"/>
        </w:rPr>
      </w:pPr>
      <w:r w:rsidRPr="00755E78">
        <w:rPr>
          <w:lang w:val="en-US"/>
        </w:rPr>
        <w:t>The above figure indicated that the guardband values for NR needs to be considered in such channel arrangement</w:t>
      </w:r>
      <w:r w:rsidRPr="006C7E9A">
        <w:rPr>
          <w:lang w:val="en-US"/>
        </w:rPr>
        <w:t xml:space="preserve">. </w:t>
      </w:r>
    </w:p>
    <w:p w14:paraId="6E80E5E5" w14:textId="77777777" w:rsidR="006C7E9A" w:rsidRDefault="008E4551" w:rsidP="00AD1338">
      <w:pPr>
        <w:rPr>
          <w:lang w:val="en-US"/>
        </w:rPr>
      </w:pPr>
      <w:r w:rsidRPr="006C7E9A">
        <w:rPr>
          <w:lang w:val="en-US"/>
        </w:rPr>
        <w:t xml:space="preserve">NR guardband </w:t>
      </w:r>
      <w:r w:rsidR="00755E78" w:rsidRPr="006C7E9A">
        <w:rPr>
          <w:lang w:val="en-US"/>
        </w:rPr>
        <w:t xml:space="preserve">value </w:t>
      </w:r>
      <w:r w:rsidRPr="006C7E9A">
        <w:rPr>
          <w:lang w:val="en-US"/>
        </w:rPr>
        <w:t>for 5MHz channel is 242.5</w:t>
      </w:r>
      <w:r w:rsidR="006C7E9A" w:rsidRPr="006C7E9A">
        <w:rPr>
          <w:lang w:val="en-US"/>
        </w:rPr>
        <w:t xml:space="preserve"> kHz</w:t>
      </w:r>
      <w:r w:rsidRPr="006C7E9A">
        <w:rPr>
          <w:lang w:val="en-US"/>
        </w:rPr>
        <w:t xml:space="preserve"> and 505</w:t>
      </w:r>
      <w:r w:rsidR="006C7E9A" w:rsidRPr="006C7E9A">
        <w:rPr>
          <w:lang w:val="en-US"/>
        </w:rPr>
        <w:t xml:space="preserve"> </w:t>
      </w:r>
      <w:r w:rsidRPr="006C7E9A">
        <w:rPr>
          <w:lang w:val="en-US"/>
        </w:rPr>
        <w:t>kHz</w:t>
      </w:r>
      <w:r w:rsidR="006C7E9A" w:rsidRPr="006C7E9A">
        <w:rPr>
          <w:lang w:val="en-US"/>
        </w:rPr>
        <w:t>, for 15kHz SCS and 30kHz SCS</w:t>
      </w:r>
      <w:r w:rsidRPr="006C7E9A">
        <w:rPr>
          <w:lang w:val="en-US"/>
        </w:rPr>
        <w:t xml:space="preserve"> respectiv</w:t>
      </w:r>
      <w:r w:rsidR="006C7E9A" w:rsidRPr="006C7E9A">
        <w:rPr>
          <w:lang w:val="en-US"/>
        </w:rPr>
        <w:t>ely</w:t>
      </w:r>
      <w:r w:rsidRPr="006C7E9A">
        <w:rPr>
          <w:lang w:val="en-US"/>
        </w:rPr>
        <w:t xml:space="preserve">. </w:t>
      </w:r>
      <w:r w:rsidR="006C7E9A">
        <w:rPr>
          <w:lang w:val="en-US"/>
        </w:rPr>
        <w:t xml:space="preserve">Therefore it looks that the 200 kHz (GSM-R based) guard from 919.4 to 919.6 MHz will not be sufficient to allow NR allocation for RMR900 starting from 919.6MHz upwards. </w:t>
      </w:r>
    </w:p>
    <w:p w14:paraId="19F59B80" w14:textId="3D7EAF7F" w:rsidR="008E4551" w:rsidRDefault="006C7E9A" w:rsidP="00AD1338">
      <w:pPr>
        <w:rPr>
          <w:lang w:val="en-US"/>
        </w:rPr>
      </w:pPr>
      <w:r>
        <w:rPr>
          <w:lang w:val="en-US"/>
        </w:rPr>
        <w:t>On the other hand, the spectrum block for RMR900 downlink is defined from 919.4 to 925 MHz. Even if the DL RMR channel would be allocated from (919.6MHz +100kHz NR channel rast</w:t>
      </w:r>
      <w:r w:rsidRPr="006C7E9A">
        <w:rPr>
          <w:lang w:val="en-US"/>
        </w:rPr>
        <w:t xml:space="preserve">er = 919.7MHz) there is still sufficient spectrum to allocate the 5MHz channel, as </w:t>
      </w:r>
      <w:r w:rsidR="008E4551" w:rsidRPr="006C7E9A">
        <w:rPr>
          <w:lang w:val="en-US"/>
        </w:rPr>
        <w:t xml:space="preserve">5.6MHz </w:t>
      </w:r>
      <w:r w:rsidRPr="006C7E9A">
        <w:rPr>
          <w:lang w:val="en-US"/>
        </w:rPr>
        <w:t>spectrum is available in total.</w:t>
      </w:r>
    </w:p>
    <w:p w14:paraId="2B499AF5" w14:textId="7FF674E2" w:rsidR="00C635A7" w:rsidRPr="006C7E9A" w:rsidRDefault="00C635A7" w:rsidP="00C635A7">
      <w:pPr>
        <w:rPr>
          <w:lang w:val="en-US"/>
        </w:rPr>
      </w:pPr>
      <w:r>
        <w:rPr>
          <w:lang w:val="en-US"/>
        </w:rPr>
        <w:lastRenderedPageBreak/>
        <w:t>Similar, for RMR900 UL operation the spectrum block is adjacent to the band n8 and the channel raster / guardband discussion applies to UL as well.</w:t>
      </w:r>
    </w:p>
    <w:p w14:paraId="4E146B98" w14:textId="2CD91DF4" w:rsidR="00EC280B" w:rsidRDefault="00EC280B" w:rsidP="00AD1338">
      <w:pPr>
        <w:rPr>
          <w:lang w:val="en-US"/>
        </w:rPr>
      </w:pPr>
      <w:r w:rsidRPr="00EC280B">
        <w:rPr>
          <w:b/>
          <w:lang w:val="en-US"/>
        </w:rPr>
        <w:t>Observation</w:t>
      </w:r>
      <w:r w:rsidR="00D5770A">
        <w:rPr>
          <w:b/>
          <w:lang w:val="en-US"/>
        </w:rPr>
        <w:t xml:space="preserve"> </w:t>
      </w:r>
      <w:r w:rsidR="00EA52D9">
        <w:rPr>
          <w:b/>
          <w:lang w:val="en-US"/>
        </w:rPr>
        <w:t>1</w:t>
      </w:r>
      <w:r>
        <w:rPr>
          <w:lang w:val="en-US"/>
        </w:rPr>
        <w:t xml:space="preserve">: RMR900 downlink allocation from 919.6MHz is not leaving sufficient guardband for NR operation (5MHz channel, 15 kHz and 30 kHz SCS). </w:t>
      </w:r>
    </w:p>
    <w:p w14:paraId="4D18F020" w14:textId="72796C57" w:rsidR="00506FD0" w:rsidRDefault="00506FD0" w:rsidP="00AD1338">
      <w:pPr>
        <w:rPr>
          <w:lang w:val="en-US"/>
        </w:rPr>
      </w:pPr>
      <w:r w:rsidRPr="00506FD0">
        <w:rPr>
          <w:b/>
          <w:lang w:val="en-US"/>
        </w:rPr>
        <w:t>Observation</w:t>
      </w:r>
      <w:r w:rsidR="00D5770A">
        <w:rPr>
          <w:b/>
          <w:lang w:val="en-US"/>
        </w:rPr>
        <w:t xml:space="preserve"> </w:t>
      </w:r>
      <w:r w:rsidR="00EA52D9">
        <w:rPr>
          <w:b/>
          <w:lang w:val="en-US"/>
        </w:rPr>
        <w:t>2</w:t>
      </w:r>
      <w:r>
        <w:rPr>
          <w:lang w:val="en-US"/>
        </w:rPr>
        <w:t xml:space="preserve">: RMR900 downlink channel edge shall be shifted </w:t>
      </w:r>
      <w:r w:rsidR="00D53B75">
        <w:rPr>
          <w:lang w:val="en-US"/>
        </w:rPr>
        <w:t xml:space="preserve">above 919.6 MHz to allow NR operation with 5MHz channel bandwidth. </w:t>
      </w:r>
    </w:p>
    <w:p w14:paraId="26EF558C" w14:textId="695F7B16" w:rsidR="004A6B8C" w:rsidRDefault="004A6B8C" w:rsidP="00AD1338">
      <w:pPr>
        <w:rPr>
          <w:lang w:val="en-US"/>
        </w:rPr>
      </w:pPr>
      <w:r w:rsidRPr="00506FD0">
        <w:rPr>
          <w:b/>
          <w:lang w:val="en-US"/>
        </w:rPr>
        <w:t>Observation</w:t>
      </w:r>
      <w:r w:rsidR="00D5770A">
        <w:rPr>
          <w:b/>
          <w:lang w:val="en-US"/>
        </w:rPr>
        <w:t xml:space="preserve"> </w:t>
      </w:r>
      <w:r w:rsidR="00EA52D9">
        <w:rPr>
          <w:b/>
          <w:lang w:val="en-US"/>
        </w:rPr>
        <w:t>3</w:t>
      </w:r>
      <w:r>
        <w:rPr>
          <w:lang w:val="en-US"/>
        </w:rPr>
        <w:t>: RMR900 uplink channel edge arrangement shall incorporate NR guardband to allow NR operation with 5MHz channel bandwidth.</w:t>
      </w:r>
    </w:p>
    <w:p w14:paraId="710E4F58" w14:textId="4EACC3AD" w:rsidR="00EC280B" w:rsidRDefault="00EC280B" w:rsidP="00AD1338">
      <w:pPr>
        <w:rPr>
          <w:lang w:val="en-US"/>
        </w:rPr>
      </w:pPr>
      <w:r>
        <w:rPr>
          <w:lang w:val="en-US"/>
        </w:rPr>
        <w:t>Companies are welcome to share their views on raster aspect.</w:t>
      </w:r>
    </w:p>
    <w:p w14:paraId="6DCA01B1" w14:textId="427A1E04" w:rsidR="00B5171B" w:rsidRDefault="00B37597" w:rsidP="00855720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EA52D9">
        <w:rPr>
          <w:color w:val="000000" w:themeColor="text1"/>
        </w:rPr>
        <w:tab/>
      </w:r>
      <w:r w:rsidR="00B5171B" w:rsidRPr="001950BE">
        <w:t xml:space="preserve">Conclusion </w:t>
      </w:r>
    </w:p>
    <w:p w14:paraId="123DCF5D" w14:textId="55B4ACFE" w:rsidR="00D030A6" w:rsidRDefault="00904CB7" w:rsidP="00D5770A">
      <w:r>
        <w:t xml:space="preserve">Based on the discussion, the following observations on </w:t>
      </w:r>
      <w:r w:rsidR="00EA52D9">
        <w:t xml:space="preserve">channel raster </w:t>
      </w:r>
      <w:r>
        <w:t xml:space="preserve">were formulated: </w:t>
      </w:r>
    </w:p>
    <w:p w14:paraId="60B61B26" w14:textId="77777777" w:rsidR="00EA52D9" w:rsidRDefault="00EA52D9" w:rsidP="00EA52D9">
      <w:pPr>
        <w:rPr>
          <w:lang w:val="en-US"/>
        </w:rPr>
      </w:pPr>
      <w:r w:rsidRPr="00EC280B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>
        <w:rPr>
          <w:lang w:val="en-US"/>
        </w:rPr>
        <w:t xml:space="preserve">: RMR900 downlink allocation from 919.6MHz is not leaving sufficient guardband for NR operation (5MHz channel, 15 kHz and 30 kHz SCS). </w:t>
      </w:r>
    </w:p>
    <w:p w14:paraId="453C788A" w14:textId="77777777" w:rsidR="00EA52D9" w:rsidRDefault="00EA52D9" w:rsidP="00EA52D9">
      <w:pPr>
        <w:rPr>
          <w:lang w:val="en-US"/>
        </w:rPr>
      </w:pPr>
      <w:r w:rsidRPr="00506FD0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>
        <w:rPr>
          <w:lang w:val="en-US"/>
        </w:rPr>
        <w:t xml:space="preserve">: RMR900 downlink channel edge shall be shifted above 919.6 MHz to allow NR operation with 5MHz channel bandwidth. </w:t>
      </w:r>
    </w:p>
    <w:p w14:paraId="3BE92A03" w14:textId="77777777" w:rsidR="00EA52D9" w:rsidRDefault="00EA52D9" w:rsidP="00EA52D9">
      <w:pPr>
        <w:rPr>
          <w:lang w:val="en-US"/>
        </w:rPr>
      </w:pPr>
      <w:r w:rsidRPr="00506FD0">
        <w:rPr>
          <w:b/>
          <w:lang w:val="en-US"/>
        </w:rPr>
        <w:t>Observation</w:t>
      </w:r>
      <w:r>
        <w:rPr>
          <w:b/>
          <w:lang w:val="en-US"/>
        </w:rPr>
        <w:t xml:space="preserve"> 3</w:t>
      </w:r>
      <w:r>
        <w:rPr>
          <w:lang w:val="en-US"/>
        </w:rPr>
        <w:t>: RMR900 uplink channel edge arrangement shall incorporate NR guardband to allow NR operation with 5MHz channel bandwidth.</w:t>
      </w:r>
    </w:p>
    <w:p w14:paraId="7AFD93CC" w14:textId="7E77C6DD" w:rsidR="00EA52D9" w:rsidRDefault="00EA52D9" w:rsidP="00EA52D9">
      <w:pPr>
        <w:rPr>
          <w:lang w:val="en-US"/>
        </w:rPr>
      </w:pPr>
      <w:r>
        <w:rPr>
          <w:lang w:val="en-US"/>
        </w:rPr>
        <w:t>It is proposed to trigger discussion on the above aspects to clarify RAN4 understanding.</w:t>
      </w:r>
    </w:p>
    <w:p w14:paraId="76426FDA" w14:textId="1AF296E7" w:rsidR="00B5171B" w:rsidRPr="00904CB7" w:rsidRDefault="00B5171B" w:rsidP="009E1278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904CB7">
        <w:t>References</w:t>
      </w:r>
    </w:p>
    <w:p w14:paraId="4DDA3066" w14:textId="3FF24E57" w:rsidR="00C07DB0" w:rsidRDefault="001528E3" w:rsidP="00EA52D9">
      <w:pPr>
        <w:ind w:left="533" w:hanging="533"/>
      </w:pPr>
      <w:r w:rsidRPr="00904CB7">
        <w:t>[1] RP-210878</w:t>
      </w:r>
      <w:r w:rsidRPr="00904CB7">
        <w:tab/>
      </w:r>
      <w:r w:rsidRPr="00904CB7">
        <w:tab/>
      </w:r>
      <w:r w:rsidR="001335D7" w:rsidRPr="00904CB7">
        <w:t>New WID on introduction of 900 MHz spectrum to 5G NR applicable for Rail Mobile Radio, UIC</w:t>
      </w:r>
    </w:p>
    <w:p w14:paraId="4DB4273D" w14:textId="6027A41A" w:rsidR="00EA52D9" w:rsidRPr="00EA52D9" w:rsidRDefault="00EA52D9" w:rsidP="00EA52D9">
      <w:pPr>
        <w:ind w:left="533" w:hanging="533"/>
        <w:rPr>
          <w:lang w:val="en-US"/>
        </w:rPr>
      </w:pPr>
      <w:r>
        <w:rPr>
          <w:lang w:val="en-US"/>
        </w:rPr>
        <w:t>[2</w:t>
      </w:r>
      <w:r w:rsidRPr="00EA52D9">
        <w:rPr>
          <w:lang w:val="en-US"/>
        </w:rPr>
        <w:t>]</w:t>
      </w:r>
      <w:r w:rsidRPr="00EA52D9">
        <w:rPr>
          <w:lang w:val="en-US"/>
        </w:rPr>
        <w:tab/>
        <w:t>ECC Decision (20)02</w:t>
      </w:r>
      <w:r w:rsidRPr="00EA52D9">
        <w:rPr>
          <w:lang w:val="en-US"/>
        </w:rPr>
        <w:tab/>
        <w:t>Harmonised use of the paired frequency bands 874.4-880.0 MHz and 919.4-925.0 MHz and of the unpaired frequency band 1900-1910 MHz for Railway Mobile Radio (RMR), November 2020</w:t>
      </w:r>
    </w:p>
    <w:sectPr w:rsidR="00EA52D9" w:rsidRPr="00EA52D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9F20DE" w14:textId="77777777" w:rsidR="00907CBE" w:rsidRDefault="00907CBE">
      <w:r>
        <w:separator/>
      </w:r>
    </w:p>
  </w:endnote>
  <w:endnote w:type="continuationSeparator" w:id="0">
    <w:p w14:paraId="33AA67A1" w14:textId="77777777" w:rsidR="00907CBE" w:rsidRDefault="00907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DAB559" w14:textId="77777777" w:rsidR="00907CBE" w:rsidRDefault="00907CBE">
      <w:r>
        <w:separator/>
      </w:r>
    </w:p>
  </w:footnote>
  <w:footnote w:type="continuationSeparator" w:id="0">
    <w:p w14:paraId="2FEA6CD4" w14:textId="77777777" w:rsidR="00907CBE" w:rsidRDefault="00907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F66FF"/>
    <w:multiLevelType w:val="hybridMultilevel"/>
    <w:tmpl w:val="3898A4D8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167AD"/>
    <w:multiLevelType w:val="hybridMultilevel"/>
    <w:tmpl w:val="53D2F64C"/>
    <w:lvl w:ilvl="0" w:tplc="C4CEA4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9E3"/>
    <w:multiLevelType w:val="hybridMultilevel"/>
    <w:tmpl w:val="7C24E17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A3470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7137ADA"/>
    <w:multiLevelType w:val="hybridMultilevel"/>
    <w:tmpl w:val="BD8E9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BA3383"/>
    <w:multiLevelType w:val="hybridMultilevel"/>
    <w:tmpl w:val="BD60B1FC"/>
    <w:lvl w:ilvl="0" w:tplc="1F78B57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E7659AD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74688"/>
    <w:multiLevelType w:val="hybridMultilevel"/>
    <w:tmpl w:val="B50C2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C7ABC"/>
    <w:multiLevelType w:val="hybridMultilevel"/>
    <w:tmpl w:val="B530827A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B1877"/>
    <w:multiLevelType w:val="hybridMultilevel"/>
    <w:tmpl w:val="C1FC61C8"/>
    <w:lvl w:ilvl="0" w:tplc="8C46BE16">
      <w:start w:val="190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210E6"/>
    <w:multiLevelType w:val="hybridMultilevel"/>
    <w:tmpl w:val="C1B82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B3CAF"/>
    <w:multiLevelType w:val="hybridMultilevel"/>
    <w:tmpl w:val="768C60E6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0A5BA2"/>
    <w:multiLevelType w:val="multilevel"/>
    <w:tmpl w:val="321A6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B23632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4"/>
  </w:num>
  <w:num w:numId="9">
    <w:abstractNumId w:val="4"/>
  </w:num>
  <w:num w:numId="10">
    <w:abstractNumId w:val="1"/>
  </w:num>
  <w:num w:numId="11">
    <w:abstractNumId w:val="2"/>
  </w:num>
  <w:num w:numId="12">
    <w:abstractNumId w:val="13"/>
  </w:num>
  <w:num w:numId="13">
    <w:abstractNumId w:val="7"/>
  </w:num>
  <w:num w:numId="14">
    <w:abstractNumId w:val="12"/>
  </w:num>
  <w:num w:numId="15">
    <w:abstractNumId w:val="16"/>
  </w:num>
  <w:num w:numId="16">
    <w:abstractNumId w:val="6"/>
  </w:num>
  <w:num w:numId="17">
    <w:abstractNumId w:val="11"/>
  </w:num>
  <w:num w:numId="18">
    <w:abstractNumId w:val="0"/>
  </w:num>
  <w:num w:numId="19">
    <w:abstractNumId w:val="19"/>
  </w:num>
  <w:num w:numId="20">
    <w:abstractNumId w:val="3"/>
  </w:num>
  <w:num w:numId="21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6518"/>
    <w:rsid w:val="00006566"/>
    <w:rsid w:val="00015FBE"/>
    <w:rsid w:val="0002191D"/>
    <w:rsid w:val="000266A0"/>
    <w:rsid w:val="00031881"/>
    <w:rsid w:val="00031C1D"/>
    <w:rsid w:val="000322CD"/>
    <w:rsid w:val="00034CE8"/>
    <w:rsid w:val="00036F4C"/>
    <w:rsid w:val="0005554A"/>
    <w:rsid w:val="00056887"/>
    <w:rsid w:val="00062595"/>
    <w:rsid w:val="0006715B"/>
    <w:rsid w:val="000671EE"/>
    <w:rsid w:val="00073ED1"/>
    <w:rsid w:val="0007612B"/>
    <w:rsid w:val="000814FC"/>
    <w:rsid w:val="00085221"/>
    <w:rsid w:val="00090437"/>
    <w:rsid w:val="00091216"/>
    <w:rsid w:val="00093E7E"/>
    <w:rsid w:val="00094CDD"/>
    <w:rsid w:val="000A036B"/>
    <w:rsid w:val="000A2715"/>
    <w:rsid w:val="000A7DD0"/>
    <w:rsid w:val="000B131D"/>
    <w:rsid w:val="000B58A9"/>
    <w:rsid w:val="000B5956"/>
    <w:rsid w:val="000C2FE3"/>
    <w:rsid w:val="000C34F6"/>
    <w:rsid w:val="000C3F3C"/>
    <w:rsid w:val="000C6E1F"/>
    <w:rsid w:val="000D435B"/>
    <w:rsid w:val="000D5B15"/>
    <w:rsid w:val="000D6CFC"/>
    <w:rsid w:val="000D7CB9"/>
    <w:rsid w:val="000E0032"/>
    <w:rsid w:val="000E3591"/>
    <w:rsid w:val="000E51ED"/>
    <w:rsid w:val="000F5829"/>
    <w:rsid w:val="000F6DB2"/>
    <w:rsid w:val="00101B3D"/>
    <w:rsid w:val="00103185"/>
    <w:rsid w:val="001044A2"/>
    <w:rsid w:val="001047B7"/>
    <w:rsid w:val="00105A80"/>
    <w:rsid w:val="001066DE"/>
    <w:rsid w:val="0010729F"/>
    <w:rsid w:val="001208C3"/>
    <w:rsid w:val="00124030"/>
    <w:rsid w:val="001269BC"/>
    <w:rsid w:val="00132940"/>
    <w:rsid w:val="001335D7"/>
    <w:rsid w:val="00133E73"/>
    <w:rsid w:val="00135854"/>
    <w:rsid w:val="00136F5C"/>
    <w:rsid w:val="00144609"/>
    <w:rsid w:val="001500C9"/>
    <w:rsid w:val="00151659"/>
    <w:rsid w:val="001528E3"/>
    <w:rsid w:val="00153528"/>
    <w:rsid w:val="001568A9"/>
    <w:rsid w:val="001604CD"/>
    <w:rsid w:val="00164947"/>
    <w:rsid w:val="0017037D"/>
    <w:rsid w:val="00171DF3"/>
    <w:rsid w:val="00175731"/>
    <w:rsid w:val="001761B2"/>
    <w:rsid w:val="00177627"/>
    <w:rsid w:val="00191FD0"/>
    <w:rsid w:val="001950BE"/>
    <w:rsid w:val="001A08AA"/>
    <w:rsid w:val="001A3120"/>
    <w:rsid w:val="001A51E3"/>
    <w:rsid w:val="001A5D14"/>
    <w:rsid w:val="001A7E04"/>
    <w:rsid w:val="001B256C"/>
    <w:rsid w:val="001B2F0C"/>
    <w:rsid w:val="001B306F"/>
    <w:rsid w:val="001B627A"/>
    <w:rsid w:val="001C0B57"/>
    <w:rsid w:val="001C1603"/>
    <w:rsid w:val="001C3A35"/>
    <w:rsid w:val="001C53E5"/>
    <w:rsid w:val="001C5C71"/>
    <w:rsid w:val="001D0252"/>
    <w:rsid w:val="001D1877"/>
    <w:rsid w:val="001D5E31"/>
    <w:rsid w:val="001D635C"/>
    <w:rsid w:val="001E135B"/>
    <w:rsid w:val="001F1A36"/>
    <w:rsid w:val="00200966"/>
    <w:rsid w:val="00212373"/>
    <w:rsid w:val="002138EA"/>
    <w:rsid w:val="00214FBD"/>
    <w:rsid w:val="00222897"/>
    <w:rsid w:val="00231222"/>
    <w:rsid w:val="00233269"/>
    <w:rsid w:val="00235394"/>
    <w:rsid w:val="0023738A"/>
    <w:rsid w:val="00253510"/>
    <w:rsid w:val="00253DE8"/>
    <w:rsid w:val="0025557B"/>
    <w:rsid w:val="00257598"/>
    <w:rsid w:val="00257D7D"/>
    <w:rsid w:val="002613BF"/>
    <w:rsid w:val="0026179F"/>
    <w:rsid w:val="00266383"/>
    <w:rsid w:val="00274E1A"/>
    <w:rsid w:val="00275C58"/>
    <w:rsid w:val="0027731D"/>
    <w:rsid w:val="00277A5A"/>
    <w:rsid w:val="002806BB"/>
    <w:rsid w:val="00282213"/>
    <w:rsid w:val="00285262"/>
    <w:rsid w:val="002867EC"/>
    <w:rsid w:val="00287385"/>
    <w:rsid w:val="0028752F"/>
    <w:rsid w:val="0029016E"/>
    <w:rsid w:val="00294CB9"/>
    <w:rsid w:val="00296077"/>
    <w:rsid w:val="002B59B7"/>
    <w:rsid w:val="002C1ACE"/>
    <w:rsid w:val="002C6647"/>
    <w:rsid w:val="002C66F7"/>
    <w:rsid w:val="002D64B4"/>
    <w:rsid w:val="002E7C37"/>
    <w:rsid w:val="002F4093"/>
    <w:rsid w:val="002F4BAA"/>
    <w:rsid w:val="002F6239"/>
    <w:rsid w:val="00303353"/>
    <w:rsid w:val="00304D91"/>
    <w:rsid w:val="003076EE"/>
    <w:rsid w:val="00307EEA"/>
    <w:rsid w:val="00307FE3"/>
    <w:rsid w:val="00312074"/>
    <w:rsid w:val="003141E7"/>
    <w:rsid w:val="003206A2"/>
    <w:rsid w:val="0032343E"/>
    <w:rsid w:val="00324C71"/>
    <w:rsid w:val="003252D8"/>
    <w:rsid w:val="00326BC2"/>
    <w:rsid w:val="00327A96"/>
    <w:rsid w:val="00332D0D"/>
    <w:rsid w:val="0033563F"/>
    <w:rsid w:val="00337528"/>
    <w:rsid w:val="0034003D"/>
    <w:rsid w:val="003421EE"/>
    <w:rsid w:val="00342E32"/>
    <w:rsid w:val="003450C4"/>
    <w:rsid w:val="003473D0"/>
    <w:rsid w:val="00352B40"/>
    <w:rsid w:val="003547E6"/>
    <w:rsid w:val="003553B2"/>
    <w:rsid w:val="003602AF"/>
    <w:rsid w:val="00360BD6"/>
    <w:rsid w:val="00360D36"/>
    <w:rsid w:val="00362AE4"/>
    <w:rsid w:val="00367724"/>
    <w:rsid w:val="0037007D"/>
    <w:rsid w:val="00373BEF"/>
    <w:rsid w:val="0037650E"/>
    <w:rsid w:val="00377081"/>
    <w:rsid w:val="00380500"/>
    <w:rsid w:val="003855D7"/>
    <w:rsid w:val="00391B92"/>
    <w:rsid w:val="003928D4"/>
    <w:rsid w:val="00393DA8"/>
    <w:rsid w:val="003943E2"/>
    <w:rsid w:val="00396594"/>
    <w:rsid w:val="003A0FF3"/>
    <w:rsid w:val="003A54B2"/>
    <w:rsid w:val="003A7116"/>
    <w:rsid w:val="003B2363"/>
    <w:rsid w:val="003B3240"/>
    <w:rsid w:val="003B35E4"/>
    <w:rsid w:val="003B3C27"/>
    <w:rsid w:val="003B3EB4"/>
    <w:rsid w:val="003B4DD2"/>
    <w:rsid w:val="003C127C"/>
    <w:rsid w:val="003C1CF6"/>
    <w:rsid w:val="003C32D4"/>
    <w:rsid w:val="003C5539"/>
    <w:rsid w:val="003D12BB"/>
    <w:rsid w:val="003D7224"/>
    <w:rsid w:val="003D77BD"/>
    <w:rsid w:val="003E0755"/>
    <w:rsid w:val="003E0A3F"/>
    <w:rsid w:val="003E2915"/>
    <w:rsid w:val="003E4B1C"/>
    <w:rsid w:val="003E4E92"/>
    <w:rsid w:val="003E5F9F"/>
    <w:rsid w:val="003F063B"/>
    <w:rsid w:val="003F0FF2"/>
    <w:rsid w:val="004040C3"/>
    <w:rsid w:val="004104BD"/>
    <w:rsid w:val="00410BAD"/>
    <w:rsid w:val="00412F37"/>
    <w:rsid w:val="00416DA7"/>
    <w:rsid w:val="00420776"/>
    <w:rsid w:val="004219AB"/>
    <w:rsid w:val="00422C8A"/>
    <w:rsid w:val="00425DC9"/>
    <w:rsid w:val="00430980"/>
    <w:rsid w:val="00435913"/>
    <w:rsid w:val="00440BB1"/>
    <w:rsid w:val="004415FE"/>
    <w:rsid w:val="00443021"/>
    <w:rsid w:val="00444225"/>
    <w:rsid w:val="00450ADA"/>
    <w:rsid w:val="00456E06"/>
    <w:rsid w:val="00472E74"/>
    <w:rsid w:val="004836DA"/>
    <w:rsid w:val="00486547"/>
    <w:rsid w:val="00494025"/>
    <w:rsid w:val="004977A8"/>
    <w:rsid w:val="00497AAC"/>
    <w:rsid w:val="004A17C7"/>
    <w:rsid w:val="004A3423"/>
    <w:rsid w:val="004A46B6"/>
    <w:rsid w:val="004A6B8C"/>
    <w:rsid w:val="004B3A0A"/>
    <w:rsid w:val="004B5C8E"/>
    <w:rsid w:val="004B73DB"/>
    <w:rsid w:val="004C3CE5"/>
    <w:rsid w:val="004C4342"/>
    <w:rsid w:val="004D71B0"/>
    <w:rsid w:val="004D7A3C"/>
    <w:rsid w:val="004F7A3D"/>
    <w:rsid w:val="00505BFA"/>
    <w:rsid w:val="00505F46"/>
    <w:rsid w:val="00506FD0"/>
    <w:rsid w:val="00513582"/>
    <w:rsid w:val="005151E8"/>
    <w:rsid w:val="00517471"/>
    <w:rsid w:val="00522E0F"/>
    <w:rsid w:val="00523C52"/>
    <w:rsid w:val="00523D7A"/>
    <w:rsid w:val="0053686C"/>
    <w:rsid w:val="00542158"/>
    <w:rsid w:val="005421E4"/>
    <w:rsid w:val="005425EF"/>
    <w:rsid w:val="00544D5B"/>
    <w:rsid w:val="005505FE"/>
    <w:rsid w:val="005530AA"/>
    <w:rsid w:val="00563274"/>
    <w:rsid w:val="00563B1C"/>
    <w:rsid w:val="00573894"/>
    <w:rsid w:val="00574154"/>
    <w:rsid w:val="00575C92"/>
    <w:rsid w:val="00583B03"/>
    <w:rsid w:val="005858AA"/>
    <w:rsid w:val="0059149B"/>
    <w:rsid w:val="00591D45"/>
    <w:rsid w:val="0059335E"/>
    <w:rsid w:val="00595980"/>
    <w:rsid w:val="005A140F"/>
    <w:rsid w:val="005B0171"/>
    <w:rsid w:val="005C23C2"/>
    <w:rsid w:val="005C33E9"/>
    <w:rsid w:val="005C346B"/>
    <w:rsid w:val="005D1D8B"/>
    <w:rsid w:val="005E3BCA"/>
    <w:rsid w:val="005E49CA"/>
    <w:rsid w:val="005E6887"/>
    <w:rsid w:val="005F20FD"/>
    <w:rsid w:val="005F4883"/>
    <w:rsid w:val="00600464"/>
    <w:rsid w:val="006073B3"/>
    <w:rsid w:val="00614C3C"/>
    <w:rsid w:val="00616966"/>
    <w:rsid w:val="00620DBC"/>
    <w:rsid w:val="0062377C"/>
    <w:rsid w:val="00632875"/>
    <w:rsid w:val="00633224"/>
    <w:rsid w:val="006344C9"/>
    <w:rsid w:val="00634D04"/>
    <w:rsid w:val="00636B8B"/>
    <w:rsid w:val="00641F74"/>
    <w:rsid w:val="00642BEA"/>
    <w:rsid w:val="00645857"/>
    <w:rsid w:val="00650D90"/>
    <w:rsid w:val="00657D51"/>
    <w:rsid w:val="00664491"/>
    <w:rsid w:val="006657D5"/>
    <w:rsid w:val="0068057B"/>
    <w:rsid w:val="00685058"/>
    <w:rsid w:val="006856E5"/>
    <w:rsid w:val="006903FC"/>
    <w:rsid w:val="00696140"/>
    <w:rsid w:val="006B0D02"/>
    <w:rsid w:val="006B3304"/>
    <w:rsid w:val="006B4324"/>
    <w:rsid w:val="006B7184"/>
    <w:rsid w:val="006C1D31"/>
    <w:rsid w:val="006C6E22"/>
    <w:rsid w:val="006C7E9A"/>
    <w:rsid w:val="006D264C"/>
    <w:rsid w:val="006D2CB3"/>
    <w:rsid w:val="006D3D53"/>
    <w:rsid w:val="006E0096"/>
    <w:rsid w:val="007006DA"/>
    <w:rsid w:val="00703205"/>
    <w:rsid w:val="0070646B"/>
    <w:rsid w:val="007066FA"/>
    <w:rsid w:val="0070677D"/>
    <w:rsid w:val="00707941"/>
    <w:rsid w:val="00711F5E"/>
    <w:rsid w:val="0071287E"/>
    <w:rsid w:val="00713034"/>
    <w:rsid w:val="00716661"/>
    <w:rsid w:val="0072130C"/>
    <w:rsid w:val="00722929"/>
    <w:rsid w:val="007243CA"/>
    <w:rsid w:val="007247D5"/>
    <w:rsid w:val="00730E1F"/>
    <w:rsid w:val="0073182D"/>
    <w:rsid w:val="00731930"/>
    <w:rsid w:val="00733573"/>
    <w:rsid w:val="007350F6"/>
    <w:rsid w:val="00751982"/>
    <w:rsid w:val="007541F7"/>
    <w:rsid w:val="007552FB"/>
    <w:rsid w:val="00755E78"/>
    <w:rsid w:val="00761320"/>
    <w:rsid w:val="0076232E"/>
    <w:rsid w:val="007651E3"/>
    <w:rsid w:val="00766A77"/>
    <w:rsid w:val="0077310C"/>
    <w:rsid w:val="0078144D"/>
    <w:rsid w:val="00787CE3"/>
    <w:rsid w:val="0079243C"/>
    <w:rsid w:val="00793BA1"/>
    <w:rsid w:val="00795FF0"/>
    <w:rsid w:val="007A42C1"/>
    <w:rsid w:val="007A4A05"/>
    <w:rsid w:val="007A4D94"/>
    <w:rsid w:val="007A5A27"/>
    <w:rsid w:val="007A72E9"/>
    <w:rsid w:val="007A794E"/>
    <w:rsid w:val="007B017A"/>
    <w:rsid w:val="007B6162"/>
    <w:rsid w:val="007B6D18"/>
    <w:rsid w:val="007B6D70"/>
    <w:rsid w:val="007C1BCF"/>
    <w:rsid w:val="007C1D17"/>
    <w:rsid w:val="007C21C2"/>
    <w:rsid w:val="007C2BC8"/>
    <w:rsid w:val="007D1827"/>
    <w:rsid w:val="007D490C"/>
    <w:rsid w:val="007D6048"/>
    <w:rsid w:val="007D6120"/>
    <w:rsid w:val="007E084C"/>
    <w:rsid w:val="007E3118"/>
    <w:rsid w:val="007E376C"/>
    <w:rsid w:val="007E54CD"/>
    <w:rsid w:val="007E59AE"/>
    <w:rsid w:val="007E6A3B"/>
    <w:rsid w:val="007F0E1E"/>
    <w:rsid w:val="007F1A7F"/>
    <w:rsid w:val="007F4253"/>
    <w:rsid w:val="007F6103"/>
    <w:rsid w:val="007F62EA"/>
    <w:rsid w:val="0080368A"/>
    <w:rsid w:val="00803F95"/>
    <w:rsid w:val="00812D42"/>
    <w:rsid w:val="008166CC"/>
    <w:rsid w:val="008239B4"/>
    <w:rsid w:val="00823E1D"/>
    <w:rsid w:val="008247AF"/>
    <w:rsid w:val="00825742"/>
    <w:rsid w:val="00832EC2"/>
    <w:rsid w:val="00836C44"/>
    <w:rsid w:val="00842E9E"/>
    <w:rsid w:val="00844063"/>
    <w:rsid w:val="00853E16"/>
    <w:rsid w:val="00867FC7"/>
    <w:rsid w:val="008717AB"/>
    <w:rsid w:val="00873725"/>
    <w:rsid w:val="00881911"/>
    <w:rsid w:val="008854DE"/>
    <w:rsid w:val="008873FB"/>
    <w:rsid w:val="0089240B"/>
    <w:rsid w:val="00893454"/>
    <w:rsid w:val="00893DD9"/>
    <w:rsid w:val="00895EC8"/>
    <w:rsid w:val="0089621D"/>
    <w:rsid w:val="008A4A85"/>
    <w:rsid w:val="008B29E5"/>
    <w:rsid w:val="008B6EE0"/>
    <w:rsid w:val="008B77DD"/>
    <w:rsid w:val="008C1E19"/>
    <w:rsid w:val="008C59C4"/>
    <w:rsid w:val="008C60E9"/>
    <w:rsid w:val="008C6746"/>
    <w:rsid w:val="008C7A0B"/>
    <w:rsid w:val="008D09AE"/>
    <w:rsid w:val="008D3724"/>
    <w:rsid w:val="008D4165"/>
    <w:rsid w:val="008D6505"/>
    <w:rsid w:val="008E4551"/>
    <w:rsid w:val="008E66E3"/>
    <w:rsid w:val="008F7D93"/>
    <w:rsid w:val="00900976"/>
    <w:rsid w:val="009013D4"/>
    <w:rsid w:val="0090245D"/>
    <w:rsid w:val="00902558"/>
    <w:rsid w:val="00904A82"/>
    <w:rsid w:val="00904CB7"/>
    <w:rsid w:val="00907CBE"/>
    <w:rsid w:val="00911FD0"/>
    <w:rsid w:val="0092124A"/>
    <w:rsid w:val="009245A1"/>
    <w:rsid w:val="009246C1"/>
    <w:rsid w:val="009250A3"/>
    <w:rsid w:val="009252DA"/>
    <w:rsid w:val="00927470"/>
    <w:rsid w:val="00930BD6"/>
    <w:rsid w:val="00931702"/>
    <w:rsid w:val="00931F09"/>
    <w:rsid w:val="00931F3F"/>
    <w:rsid w:val="0093235B"/>
    <w:rsid w:val="00940B14"/>
    <w:rsid w:val="00946169"/>
    <w:rsid w:val="009472CE"/>
    <w:rsid w:val="0094754B"/>
    <w:rsid w:val="00951AE4"/>
    <w:rsid w:val="00952FA0"/>
    <w:rsid w:val="0095460F"/>
    <w:rsid w:val="00960B00"/>
    <w:rsid w:val="00961F97"/>
    <w:rsid w:val="0096617A"/>
    <w:rsid w:val="00970A09"/>
    <w:rsid w:val="009747CA"/>
    <w:rsid w:val="00976C55"/>
    <w:rsid w:val="0097727B"/>
    <w:rsid w:val="00980247"/>
    <w:rsid w:val="00983910"/>
    <w:rsid w:val="00984BA1"/>
    <w:rsid w:val="0098598B"/>
    <w:rsid w:val="00985A48"/>
    <w:rsid w:val="009868CB"/>
    <w:rsid w:val="00986C06"/>
    <w:rsid w:val="00991146"/>
    <w:rsid w:val="009945CE"/>
    <w:rsid w:val="0099497B"/>
    <w:rsid w:val="00996D3C"/>
    <w:rsid w:val="00997615"/>
    <w:rsid w:val="009A2796"/>
    <w:rsid w:val="009A3716"/>
    <w:rsid w:val="009A37B6"/>
    <w:rsid w:val="009A56E4"/>
    <w:rsid w:val="009B2AFC"/>
    <w:rsid w:val="009B2E99"/>
    <w:rsid w:val="009B33AB"/>
    <w:rsid w:val="009B3F98"/>
    <w:rsid w:val="009C0727"/>
    <w:rsid w:val="009C330C"/>
    <w:rsid w:val="009C3926"/>
    <w:rsid w:val="009D0AB1"/>
    <w:rsid w:val="009D1CC7"/>
    <w:rsid w:val="009D39C5"/>
    <w:rsid w:val="009D3C34"/>
    <w:rsid w:val="009D442B"/>
    <w:rsid w:val="009D564B"/>
    <w:rsid w:val="009E1278"/>
    <w:rsid w:val="009E229D"/>
    <w:rsid w:val="009E425F"/>
    <w:rsid w:val="009F128A"/>
    <w:rsid w:val="009F180A"/>
    <w:rsid w:val="009F5663"/>
    <w:rsid w:val="009F5923"/>
    <w:rsid w:val="00A01CA7"/>
    <w:rsid w:val="00A02CC2"/>
    <w:rsid w:val="00A033F1"/>
    <w:rsid w:val="00A05300"/>
    <w:rsid w:val="00A14560"/>
    <w:rsid w:val="00A15C35"/>
    <w:rsid w:val="00A1648E"/>
    <w:rsid w:val="00A16E2F"/>
    <w:rsid w:val="00A17573"/>
    <w:rsid w:val="00A205A9"/>
    <w:rsid w:val="00A21EC9"/>
    <w:rsid w:val="00A22836"/>
    <w:rsid w:val="00A23F49"/>
    <w:rsid w:val="00A33D2C"/>
    <w:rsid w:val="00A3660D"/>
    <w:rsid w:val="00A40EC8"/>
    <w:rsid w:val="00A5625D"/>
    <w:rsid w:val="00A566D8"/>
    <w:rsid w:val="00A623E9"/>
    <w:rsid w:val="00A63A9C"/>
    <w:rsid w:val="00A65439"/>
    <w:rsid w:val="00A72864"/>
    <w:rsid w:val="00A76C5E"/>
    <w:rsid w:val="00A81B15"/>
    <w:rsid w:val="00A835D7"/>
    <w:rsid w:val="00A851F9"/>
    <w:rsid w:val="00A85DBC"/>
    <w:rsid w:val="00A9364F"/>
    <w:rsid w:val="00A96C36"/>
    <w:rsid w:val="00AA1A7D"/>
    <w:rsid w:val="00AA1ACA"/>
    <w:rsid w:val="00AA37BB"/>
    <w:rsid w:val="00AA46C6"/>
    <w:rsid w:val="00AA5DED"/>
    <w:rsid w:val="00AB0EA4"/>
    <w:rsid w:val="00AB3F85"/>
    <w:rsid w:val="00AB5257"/>
    <w:rsid w:val="00AB7126"/>
    <w:rsid w:val="00AC330E"/>
    <w:rsid w:val="00AC3DA5"/>
    <w:rsid w:val="00AC43E6"/>
    <w:rsid w:val="00AC60FA"/>
    <w:rsid w:val="00AC694F"/>
    <w:rsid w:val="00AD091A"/>
    <w:rsid w:val="00AD1338"/>
    <w:rsid w:val="00AD2C26"/>
    <w:rsid w:val="00AD49F1"/>
    <w:rsid w:val="00AD6C47"/>
    <w:rsid w:val="00AD6E1C"/>
    <w:rsid w:val="00AD7B11"/>
    <w:rsid w:val="00AE3E1C"/>
    <w:rsid w:val="00AE4558"/>
    <w:rsid w:val="00AE5E8E"/>
    <w:rsid w:val="00AE64B3"/>
    <w:rsid w:val="00AE6BBA"/>
    <w:rsid w:val="00AE75F4"/>
    <w:rsid w:val="00AE778F"/>
    <w:rsid w:val="00AF2B56"/>
    <w:rsid w:val="00AF6F25"/>
    <w:rsid w:val="00B02DAA"/>
    <w:rsid w:val="00B12D97"/>
    <w:rsid w:val="00B159D5"/>
    <w:rsid w:val="00B21530"/>
    <w:rsid w:val="00B233B5"/>
    <w:rsid w:val="00B250A2"/>
    <w:rsid w:val="00B25DE0"/>
    <w:rsid w:val="00B26517"/>
    <w:rsid w:val="00B306F1"/>
    <w:rsid w:val="00B34565"/>
    <w:rsid w:val="00B35407"/>
    <w:rsid w:val="00B373D3"/>
    <w:rsid w:val="00B37597"/>
    <w:rsid w:val="00B406F2"/>
    <w:rsid w:val="00B43095"/>
    <w:rsid w:val="00B5171B"/>
    <w:rsid w:val="00B53FE2"/>
    <w:rsid w:val="00B54641"/>
    <w:rsid w:val="00B579B9"/>
    <w:rsid w:val="00B65641"/>
    <w:rsid w:val="00B65B96"/>
    <w:rsid w:val="00B663E1"/>
    <w:rsid w:val="00B72448"/>
    <w:rsid w:val="00B724A5"/>
    <w:rsid w:val="00B72691"/>
    <w:rsid w:val="00B746E7"/>
    <w:rsid w:val="00B75969"/>
    <w:rsid w:val="00B80889"/>
    <w:rsid w:val="00B80F80"/>
    <w:rsid w:val="00B83244"/>
    <w:rsid w:val="00B834D1"/>
    <w:rsid w:val="00B8446C"/>
    <w:rsid w:val="00B85CA4"/>
    <w:rsid w:val="00B96A86"/>
    <w:rsid w:val="00B9734C"/>
    <w:rsid w:val="00BA3EC1"/>
    <w:rsid w:val="00BA68ED"/>
    <w:rsid w:val="00BA723E"/>
    <w:rsid w:val="00BA7A28"/>
    <w:rsid w:val="00BB11E2"/>
    <w:rsid w:val="00BB15DB"/>
    <w:rsid w:val="00BB1E7F"/>
    <w:rsid w:val="00BB63C0"/>
    <w:rsid w:val="00BC3A23"/>
    <w:rsid w:val="00BC47D8"/>
    <w:rsid w:val="00BC658E"/>
    <w:rsid w:val="00BC790D"/>
    <w:rsid w:val="00BD417D"/>
    <w:rsid w:val="00BD6420"/>
    <w:rsid w:val="00BF159A"/>
    <w:rsid w:val="00BF497C"/>
    <w:rsid w:val="00BF52AB"/>
    <w:rsid w:val="00C02F3E"/>
    <w:rsid w:val="00C07DB0"/>
    <w:rsid w:val="00C2149E"/>
    <w:rsid w:val="00C24B2F"/>
    <w:rsid w:val="00C27797"/>
    <w:rsid w:val="00C3068F"/>
    <w:rsid w:val="00C33600"/>
    <w:rsid w:val="00C34350"/>
    <w:rsid w:val="00C34B0C"/>
    <w:rsid w:val="00C37EA9"/>
    <w:rsid w:val="00C43C6E"/>
    <w:rsid w:val="00C50F5E"/>
    <w:rsid w:val="00C51828"/>
    <w:rsid w:val="00C526F9"/>
    <w:rsid w:val="00C55C02"/>
    <w:rsid w:val="00C602F1"/>
    <w:rsid w:val="00C619D3"/>
    <w:rsid w:val="00C6213A"/>
    <w:rsid w:val="00C635A7"/>
    <w:rsid w:val="00C65089"/>
    <w:rsid w:val="00C72303"/>
    <w:rsid w:val="00C72631"/>
    <w:rsid w:val="00C732D5"/>
    <w:rsid w:val="00C80450"/>
    <w:rsid w:val="00C841E3"/>
    <w:rsid w:val="00C8473B"/>
    <w:rsid w:val="00CA2304"/>
    <w:rsid w:val="00CB1A01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28F2"/>
    <w:rsid w:val="00CD325E"/>
    <w:rsid w:val="00CE1BE6"/>
    <w:rsid w:val="00CE2F60"/>
    <w:rsid w:val="00CE5967"/>
    <w:rsid w:val="00CE627D"/>
    <w:rsid w:val="00CE6E30"/>
    <w:rsid w:val="00CF3861"/>
    <w:rsid w:val="00CF61C0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6FE8"/>
    <w:rsid w:val="00D32B25"/>
    <w:rsid w:val="00D34E20"/>
    <w:rsid w:val="00D3707F"/>
    <w:rsid w:val="00D41BEE"/>
    <w:rsid w:val="00D5006B"/>
    <w:rsid w:val="00D50AE9"/>
    <w:rsid w:val="00D50BBD"/>
    <w:rsid w:val="00D510B7"/>
    <w:rsid w:val="00D520E4"/>
    <w:rsid w:val="00D52981"/>
    <w:rsid w:val="00D53B75"/>
    <w:rsid w:val="00D5770A"/>
    <w:rsid w:val="00D57DFA"/>
    <w:rsid w:val="00D625B3"/>
    <w:rsid w:val="00D64225"/>
    <w:rsid w:val="00D64EF6"/>
    <w:rsid w:val="00D666E2"/>
    <w:rsid w:val="00D70637"/>
    <w:rsid w:val="00D72BC9"/>
    <w:rsid w:val="00D73C0E"/>
    <w:rsid w:val="00D756B6"/>
    <w:rsid w:val="00D8154B"/>
    <w:rsid w:val="00D82203"/>
    <w:rsid w:val="00D8669A"/>
    <w:rsid w:val="00D91919"/>
    <w:rsid w:val="00D92FE0"/>
    <w:rsid w:val="00DA0F3D"/>
    <w:rsid w:val="00DA4E6B"/>
    <w:rsid w:val="00DB07C0"/>
    <w:rsid w:val="00DC0640"/>
    <w:rsid w:val="00DD0C2C"/>
    <w:rsid w:val="00DD4490"/>
    <w:rsid w:val="00DD67E4"/>
    <w:rsid w:val="00DF240E"/>
    <w:rsid w:val="00DF3AAB"/>
    <w:rsid w:val="00DF4787"/>
    <w:rsid w:val="00DF7083"/>
    <w:rsid w:val="00E100F7"/>
    <w:rsid w:val="00E12EB7"/>
    <w:rsid w:val="00E13055"/>
    <w:rsid w:val="00E13A4A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510D4"/>
    <w:rsid w:val="00E52F3B"/>
    <w:rsid w:val="00E55ABC"/>
    <w:rsid w:val="00E57B74"/>
    <w:rsid w:val="00E61077"/>
    <w:rsid w:val="00E61E32"/>
    <w:rsid w:val="00E677DC"/>
    <w:rsid w:val="00E72D9D"/>
    <w:rsid w:val="00E73A60"/>
    <w:rsid w:val="00E7697D"/>
    <w:rsid w:val="00E77A9C"/>
    <w:rsid w:val="00E8580C"/>
    <w:rsid w:val="00E8629F"/>
    <w:rsid w:val="00E8690F"/>
    <w:rsid w:val="00E90178"/>
    <w:rsid w:val="00E95B2E"/>
    <w:rsid w:val="00E96009"/>
    <w:rsid w:val="00E96535"/>
    <w:rsid w:val="00EA3C24"/>
    <w:rsid w:val="00EA52D9"/>
    <w:rsid w:val="00EB37D2"/>
    <w:rsid w:val="00EB3BDE"/>
    <w:rsid w:val="00EB5789"/>
    <w:rsid w:val="00EC0173"/>
    <w:rsid w:val="00EC280B"/>
    <w:rsid w:val="00EC49B6"/>
    <w:rsid w:val="00EC4D3D"/>
    <w:rsid w:val="00EC7B7D"/>
    <w:rsid w:val="00ED04DF"/>
    <w:rsid w:val="00ED26E6"/>
    <w:rsid w:val="00ED43A0"/>
    <w:rsid w:val="00EE370E"/>
    <w:rsid w:val="00EE41ED"/>
    <w:rsid w:val="00EE587A"/>
    <w:rsid w:val="00EE65B0"/>
    <w:rsid w:val="00EE65ED"/>
    <w:rsid w:val="00EE6E07"/>
    <w:rsid w:val="00EF2512"/>
    <w:rsid w:val="00EF7683"/>
    <w:rsid w:val="00EF7FFB"/>
    <w:rsid w:val="00F00DE1"/>
    <w:rsid w:val="00F019DA"/>
    <w:rsid w:val="00F072D8"/>
    <w:rsid w:val="00F11183"/>
    <w:rsid w:val="00F14AF8"/>
    <w:rsid w:val="00F21347"/>
    <w:rsid w:val="00F21F81"/>
    <w:rsid w:val="00F22A25"/>
    <w:rsid w:val="00F23306"/>
    <w:rsid w:val="00F250D8"/>
    <w:rsid w:val="00F25D2D"/>
    <w:rsid w:val="00F30686"/>
    <w:rsid w:val="00F331D1"/>
    <w:rsid w:val="00F36AA3"/>
    <w:rsid w:val="00F3704A"/>
    <w:rsid w:val="00F4067C"/>
    <w:rsid w:val="00F414FE"/>
    <w:rsid w:val="00F43944"/>
    <w:rsid w:val="00F452AE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5719"/>
    <w:rsid w:val="00F821F0"/>
    <w:rsid w:val="00F85588"/>
    <w:rsid w:val="00F859B5"/>
    <w:rsid w:val="00F91B11"/>
    <w:rsid w:val="00F91D25"/>
    <w:rsid w:val="00F926AF"/>
    <w:rsid w:val="00FA3290"/>
    <w:rsid w:val="00FA5865"/>
    <w:rsid w:val="00FB374B"/>
    <w:rsid w:val="00FB7064"/>
    <w:rsid w:val="00FC051F"/>
    <w:rsid w:val="00FC2177"/>
    <w:rsid w:val="00FC4C48"/>
    <w:rsid w:val="00FC515B"/>
    <w:rsid w:val="00FC5E1A"/>
    <w:rsid w:val="00FC7BFC"/>
    <w:rsid w:val="00FD3D48"/>
    <w:rsid w:val="00FD5616"/>
    <w:rsid w:val="00FE0E93"/>
    <w:rsid w:val="00FE4CA6"/>
    <w:rsid w:val="00FE689E"/>
    <w:rsid w:val="00FF2624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11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9EBA-F0B3-49FF-9D21-52253D90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499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3138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2</cp:revision>
  <dcterms:created xsi:type="dcterms:W3CDTF">2021-05-11T17:03:00Z</dcterms:created>
  <dcterms:modified xsi:type="dcterms:W3CDTF">2021-05-11T17:03:00Z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1620752623</vt:lpwstr>
  </property>
</Properties>
</file>