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30B9D955"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9964F9">
        <w:rPr>
          <w:rFonts w:hint="eastAsia"/>
          <w:b/>
          <w:noProof/>
          <w:sz w:val="24"/>
          <w:lang w:eastAsia="ja-JP"/>
        </w:rPr>
        <w:t>9</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10</w:t>
      </w:r>
      <w:r w:rsidR="00CC6C1E">
        <w:rPr>
          <w:b/>
          <w:i/>
          <w:noProof/>
          <w:sz w:val="28"/>
          <w:lang w:eastAsia="ja-JP"/>
        </w:rPr>
        <w:t>88</w:t>
      </w:r>
      <w:r w:rsidR="00C43260">
        <w:rPr>
          <w:b/>
          <w:i/>
          <w:noProof/>
          <w:sz w:val="28"/>
          <w:lang w:eastAsia="ja-JP"/>
        </w:rPr>
        <w:t>49</w:t>
      </w:r>
    </w:p>
    <w:p w14:paraId="7A081629" w14:textId="3B7B06F3"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B60546">
        <w:rPr>
          <w:rFonts w:ascii="Arial" w:eastAsia="ＭＳ 明朝" w:hAnsi="Arial"/>
          <w:b/>
          <w:noProof/>
          <w:sz w:val="24"/>
          <w:lang w:val="en-GB"/>
        </w:rPr>
        <w:t>1</w:t>
      </w:r>
      <w:r w:rsidR="009964F9">
        <w:rPr>
          <w:rFonts w:ascii="Arial" w:eastAsia="ＭＳ 明朝" w:hAnsi="Arial"/>
          <w:b/>
          <w:noProof/>
          <w:sz w:val="24"/>
          <w:lang w:val="en-GB"/>
        </w:rPr>
        <w:t>9</w:t>
      </w:r>
      <w:r w:rsidR="00B60546" w:rsidRPr="00255DAE">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9964F9">
        <w:rPr>
          <w:rFonts w:ascii="Arial" w:eastAsia="ＭＳ 明朝" w:hAnsi="Arial"/>
          <w:b/>
          <w:noProof/>
          <w:sz w:val="24"/>
          <w:lang w:val="en-GB"/>
        </w:rPr>
        <w:t>May</w:t>
      </w:r>
      <w:r w:rsidR="00B60546">
        <w:rPr>
          <w:rFonts w:ascii="Arial" w:eastAsia="ＭＳ 明朝" w:hAnsi="Arial"/>
          <w:b/>
          <w:noProof/>
          <w:sz w:val="24"/>
          <w:lang w:val="en-GB"/>
        </w:rPr>
        <w:t xml:space="preserve"> – 2</w:t>
      </w:r>
      <w:r w:rsidR="00237688">
        <w:rPr>
          <w:rFonts w:ascii="Arial" w:eastAsia="ＭＳ 明朝" w:hAnsi="Arial"/>
          <w:b/>
          <w:noProof/>
          <w:sz w:val="24"/>
          <w:lang w:val="en-GB"/>
        </w:rPr>
        <w:t>7</w:t>
      </w:r>
      <w:r w:rsidR="00B60546" w:rsidRPr="00233152">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237688">
        <w:rPr>
          <w:rFonts w:ascii="Arial" w:eastAsia="ＭＳ 明朝" w:hAnsi="Arial"/>
          <w:b/>
          <w:noProof/>
          <w:sz w:val="24"/>
          <w:lang w:val="en-GB"/>
        </w:rPr>
        <w:t>May</w:t>
      </w:r>
      <w:r w:rsidR="00B60546">
        <w:rPr>
          <w:rFonts w:ascii="Arial" w:eastAsia="ＭＳ 明朝" w:hAnsi="Arial"/>
          <w:b/>
          <w:noProof/>
          <w:sz w:val="24"/>
          <w:lang w:val="en-GB"/>
        </w:rPr>
        <w:t>.</w:t>
      </w:r>
      <w:r w:rsidR="00B60546"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60D578C5"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C43260" w:rsidRPr="00C43260">
        <w:rPr>
          <w:rFonts w:ascii="Arial" w:eastAsia="ＭＳ 明朝" w:hAnsi="Arial"/>
          <w:sz w:val="24"/>
          <w:lang w:eastAsia="en-US"/>
        </w:rPr>
        <w:t>CA channel BW configuration</w:t>
      </w:r>
      <w:r w:rsidR="00040AFB">
        <w:rPr>
          <w:rFonts w:ascii="Arial" w:eastAsia="ＭＳ 明朝" w:hAnsi="Arial"/>
          <w:sz w:val="24"/>
          <w:lang w:eastAsia="en-US"/>
        </w:rPr>
        <w:t xml:space="preserve"> shortage</w:t>
      </w:r>
      <w:r w:rsidR="00C43260" w:rsidRPr="00C43260">
        <w:rPr>
          <w:rFonts w:ascii="Arial" w:eastAsia="ＭＳ 明朝" w:hAnsi="Arial"/>
          <w:sz w:val="24"/>
          <w:lang w:eastAsia="en-US"/>
        </w:rPr>
        <w:t xml:space="preserve"> for </w:t>
      </w:r>
      <w:r w:rsidR="00BE3571">
        <w:rPr>
          <w:rFonts w:ascii="Arial" w:eastAsia="ＭＳ 明朝" w:hAnsi="Arial"/>
          <w:sz w:val="24"/>
          <w:lang w:eastAsia="en-US"/>
        </w:rPr>
        <w:t>RRM</w:t>
      </w:r>
      <w:r w:rsidR="00C43260" w:rsidRPr="00C43260">
        <w:rPr>
          <w:rFonts w:ascii="Arial" w:eastAsia="ＭＳ 明朝" w:hAnsi="Arial"/>
          <w:sz w:val="24"/>
          <w:lang w:eastAsia="en-US"/>
        </w:rPr>
        <w:t xml:space="preserve"> TC</w:t>
      </w:r>
      <w:r w:rsidR="00BC0001">
        <w:rPr>
          <w:rFonts w:ascii="Arial" w:eastAsia="ＭＳ 明朝" w:hAnsi="Arial"/>
          <w:sz w:val="24"/>
          <w:lang w:eastAsia="en-US"/>
        </w:rPr>
        <w:t>s</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6576E8F8"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D62728">
        <w:rPr>
          <w:rFonts w:ascii="Arial" w:eastAsiaTheme="minorEastAsia" w:hAnsi="Arial"/>
          <w:sz w:val="24"/>
          <w:lang w:val="pt-BR"/>
        </w:rPr>
        <w:t>4.1.8</w:t>
      </w:r>
    </w:p>
    <w:p w14:paraId="7A08162D" w14:textId="58CBAACB"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6109A1">
        <w:rPr>
          <w:rFonts w:ascii="Arial" w:eastAsia="ＭＳ 明朝" w:hAnsi="Arial"/>
          <w:sz w:val="24"/>
          <w:lang w:val="pt-BR"/>
        </w:rPr>
        <w:t>Approval</w:t>
      </w:r>
    </w:p>
    <w:p w14:paraId="7A08162E" w14:textId="77777777" w:rsidR="005F2974" w:rsidRDefault="00E47248"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36E971F7" w:rsidR="001E4474" w:rsidRPr="000A49E8" w:rsidRDefault="004D1C5B" w:rsidP="00A45533">
      <w:pPr>
        <w:spacing w:before="120" w:after="120"/>
        <w:ind w:firstLineChars="50" w:firstLine="100"/>
        <w:rPr>
          <w:rFonts w:eastAsia="ＭＳ 明朝"/>
          <w:lang w:val="en-GB"/>
        </w:rPr>
      </w:pPr>
      <w:r>
        <w:rPr>
          <w:rFonts w:eastAsia="ＭＳ 明朝"/>
          <w:lang w:val="en-GB"/>
        </w:rPr>
        <w:t>C</w:t>
      </w:r>
      <w:r w:rsidR="001B0C32">
        <w:rPr>
          <w:rFonts w:eastAsia="ＭＳ 明朝"/>
          <w:lang w:val="en-GB"/>
        </w:rPr>
        <w:t xml:space="preserve">urrent RRM test </w:t>
      </w:r>
      <w:r>
        <w:rPr>
          <w:rFonts w:eastAsia="ＭＳ 明朝"/>
          <w:lang w:val="en-GB"/>
        </w:rPr>
        <w:t>configurations</w:t>
      </w:r>
      <w:r w:rsidR="001B0C32">
        <w:rPr>
          <w:rFonts w:eastAsia="ＭＳ 明朝"/>
          <w:lang w:val="en-GB"/>
        </w:rPr>
        <w:t xml:space="preserve"> for NR cell </w:t>
      </w:r>
      <w:r w:rsidR="00CB50A2">
        <w:rPr>
          <w:rFonts w:eastAsia="ＭＳ 明朝"/>
          <w:lang w:val="en-GB"/>
        </w:rPr>
        <w:t>are</w:t>
      </w:r>
      <w:r w:rsidR="001B0C32">
        <w:rPr>
          <w:rFonts w:eastAsia="ＭＳ 明朝"/>
          <w:lang w:val="en-GB"/>
        </w:rPr>
        <w:t xml:space="preserve"> defined </w:t>
      </w:r>
      <w:r w:rsidR="00057E2E">
        <w:rPr>
          <w:rFonts w:eastAsia="ＭＳ 明朝"/>
          <w:lang w:val="en-GB"/>
        </w:rPr>
        <w:t xml:space="preserve">based on </w:t>
      </w:r>
      <w:r w:rsidR="005E3CA3">
        <w:rPr>
          <w:rFonts w:eastAsia="ＭＳ 明朝"/>
          <w:lang w:val="en-GB"/>
        </w:rPr>
        <w:t xml:space="preserve">a </w:t>
      </w:r>
      <w:r w:rsidR="00CB50A2">
        <w:rPr>
          <w:rFonts w:eastAsia="ＭＳ 明朝"/>
          <w:lang w:val="en-GB"/>
        </w:rPr>
        <w:t xml:space="preserve">fixed </w:t>
      </w:r>
      <w:r w:rsidR="00057E2E">
        <w:rPr>
          <w:rFonts w:eastAsia="ＭＳ 明朝"/>
          <w:lang w:val="en-GB"/>
        </w:rPr>
        <w:t xml:space="preserve">combination of </w:t>
      </w:r>
      <w:r w:rsidR="00547179">
        <w:rPr>
          <w:rFonts w:eastAsia="ＭＳ 明朝"/>
          <w:lang w:val="en-GB"/>
        </w:rPr>
        <w:t>sub-carrier spacing</w:t>
      </w:r>
      <w:r w:rsidR="00057E2E">
        <w:rPr>
          <w:rFonts w:eastAsia="ＭＳ 明朝"/>
          <w:lang w:val="en-GB"/>
        </w:rPr>
        <w:t xml:space="preserve"> and channel bandwidth. </w:t>
      </w:r>
      <w:r w:rsidR="00FE269B">
        <w:rPr>
          <w:rFonts w:eastAsia="ＭＳ 明朝"/>
          <w:lang w:val="en-GB"/>
        </w:rPr>
        <w:t>However due to the increase of CA band combination</w:t>
      </w:r>
      <w:r w:rsidR="00DF2934">
        <w:rPr>
          <w:rFonts w:eastAsia="ＭＳ 明朝"/>
          <w:lang w:val="en-GB"/>
        </w:rPr>
        <w:t>s</w:t>
      </w:r>
      <w:r w:rsidR="00FE269B">
        <w:rPr>
          <w:rFonts w:eastAsia="ＭＳ 明朝"/>
          <w:lang w:val="en-GB"/>
        </w:rPr>
        <w:t xml:space="preserve"> in FR1, </w:t>
      </w:r>
      <w:r w:rsidR="001C4854">
        <w:rPr>
          <w:rFonts w:eastAsia="ＭＳ 明朝"/>
          <w:lang w:val="en-GB"/>
        </w:rPr>
        <w:t xml:space="preserve">we noticed that there are band combinations which </w:t>
      </w:r>
      <w:r w:rsidR="00266DB0">
        <w:rPr>
          <w:rFonts w:eastAsia="ＭＳ 明朝"/>
          <w:lang w:val="en-GB"/>
        </w:rPr>
        <w:t>cannot be</w:t>
      </w:r>
      <w:r w:rsidR="001C4854">
        <w:rPr>
          <w:rFonts w:eastAsia="ＭＳ 明朝"/>
          <w:lang w:val="en-GB"/>
        </w:rPr>
        <w:t xml:space="preserve"> configured </w:t>
      </w:r>
      <w:r w:rsidR="00F443C4">
        <w:rPr>
          <w:rFonts w:eastAsia="ＭＳ 明朝"/>
          <w:lang w:val="en-GB"/>
        </w:rPr>
        <w:t xml:space="preserve">based on the current RRM test configurations. </w:t>
      </w:r>
      <w:proofErr w:type="gramStart"/>
      <w:r w:rsidR="00F443C4">
        <w:rPr>
          <w:rFonts w:eastAsia="ＭＳ 明朝"/>
          <w:lang w:val="en-GB"/>
        </w:rPr>
        <w:t>e.g.</w:t>
      </w:r>
      <w:proofErr w:type="gramEnd"/>
      <w:r w:rsidR="00F443C4">
        <w:rPr>
          <w:rFonts w:eastAsia="ＭＳ 明朝"/>
          <w:lang w:val="en-GB"/>
        </w:rPr>
        <w:t xml:space="preserve"> CA_n71B, CA_n41C, etc. </w:t>
      </w:r>
      <w:r w:rsidR="00BA52BF">
        <w:rPr>
          <w:rFonts w:eastAsia="ＭＳ 明朝"/>
          <w:lang w:val="en-GB"/>
        </w:rPr>
        <w:t xml:space="preserve">In this contribution we would like to raise this </w:t>
      </w:r>
      <w:r w:rsidR="00F443C4">
        <w:rPr>
          <w:rFonts w:eastAsia="ＭＳ 明朝"/>
          <w:lang w:val="en-GB"/>
        </w:rPr>
        <w:t>test coverage issue</w:t>
      </w:r>
      <w:r w:rsidR="00BA52BF">
        <w:rPr>
          <w:rFonts w:eastAsia="ＭＳ 明朝"/>
          <w:lang w:val="en-GB"/>
        </w:rPr>
        <w:t xml:space="preserve"> with RRM TCs </w:t>
      </w:r>
      <w:r w:rsidR="005E3CA3">
        <w:rPr>
          <w:rFonts w:eastAsia="ＭＳ 明朝"/>
          <w:lang w:val="en-GB"/>
        </w:rPr>
        <w:t>with some examples.</w:t>
      </w:r>
    </w:p>
    <w:p w14:paraId="7A081631" w14:textId="77777777" w:rsidR="005F2974" w:rsidRPr="004033FD" w:rsidRDefault="00E47248"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1E15F88A"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3E6436">
        <w:rPr>
          <w:rFonts w:eastAsia="ＭＳ 明朝"/>
          <w:b/>
          <w:lang w:val="en-GB"/>
        </w:rPr>
        <w:t xml:space="preserve">RRM test configuration issue with channel bandwidth </w:t>
      </w:r>
    </w:p>
    <w:p w14:paraId="719AF13F" w14:textId="1E70A4F1" w:rsidR="00123FE4" w:rsidRDefault="00642C88" w:rsidP="003E6436">
      <w:pPr>
        <w:spacing w:before="120" w:after="120"/>
        <w:ind w:firstLineChars="50" w:firstLine="100"/>
        <w:rPr>
          <w:rFonts w:eastAsia="ＭＳ 明朝"/>
          <w:lang w:val="en-GB"/>
        </w:rPr>
      </w:pPr>
      <w:r>
        <w:rPr>
          <w:rFonts w:eastAsia="ＭＳ 明朝"/>
          <w:lang w:val="en-GB"/>
        </w:rPr>
        <w:t xml:space="preserve">As mentioned in the introduction part, current RRM test configurations are defined based on a </w:t>
      </w:r>
      <w:r w:rsidR="00CB50A2">
        <w:rPr>
          <w:rFonts w:eastAsia="ＭＳ 明朝"/>
          <w:lang w:val="en-GB"/>
        </w:rPr>
        <w:t xml:space="preserve">fixed </w:t>
      </w:r>
      <w:r>
        <w:rPr>
          <w:rFonts w:eastAsia="ＭＳ 明朝"/>
          <w:lang w:val="en-GB"/>
        </w:rPr>
        <w:t>combination of sub-carrier spacing and channel bandwidth</w:t>
      </w:r>
      <w:r w:rsidR="00CB50A2">
        <w:rPr>
          <w:rFonts w:eastAsia="ＭＳ 明朝"/>
          <w:lang w:val="en-GB"/>
        </w:rPr>
        <w:t xml:space="preserve">, </w:t>
      </w:r>
      <w:proofErr w:type="gramStart"/>
      <w:r w:rsidR="00CB50A2">
        <w:rPr>
          <w:rFonts w:eastAsia="ＭＳ 明朝"/>
          <w:lang w:val="en-GB"/>
        </w:rPr>
        <w:t>i.e.</w:t>
      </w:r>
      <w:proofErr w:type="gramEnd"/>
      <w:r w:rsidR="00CB50A2">
        <w:rPr>
          <w:rFonts w:eastAsia="ＭＳ 明朝"/>
          <w:lang w:val="en-GB"/>
        </w:rPr>
        <w:t xml:space="preserve"> 15 kHz SCS with 10 MHz CBW, or 30 kHz SCS with 40 MHz CBW</w:t>
      </w:r>
      <w:r w:rsidR="00C668BE">
        <w:rPr>
          <w:rFonts w:eastAsia="ＭＳ 明朝"/>
          <w:lang w:val="en-GB"/>
        </w:rPr>
        <w:t xml:space="preserve"> for each carrier</w:t>
      </w:r>
      <w:r w:rsidR="00CB50A2">
        <w:rPr>
          <w:rFonts w:eastAsia="ＭＳ 明朝"/>
          <w:lang w:val="en-GB"/>
        </w:rPr>
        <w:t xml:space="preserve">. </w:t>
      </w:r>
      <w:r w:rsidR="00123FE4">
        <w:rPr>
          <w:rFonts w:eastAsia="ＭＳ 明朝"/>
          <w:lang w:val="en-GB"/>
        </w:rPr>
        <w:t xml:space="preserve">For </w:t>
      </w:r>
      <w:proofErr w:type="gramStart"/>
      <w:r w:rsidR="00123FE4">
        <w:rPr>
          <w:rFonts w:eastAsia="ＭＳ 明朝"/>
          <w:lang w:val="en-GB"/>
        </w:rPr>
        <w:t>instance</w:t>
      </w:r>
      <w:proofErr w:type="gramEnd"/>
      <w:r w:rsidR="00123FE4">
        <w:rPr>
          <w:rFonts w:eastAsia="ＭＳ 明朝"/>
          <w:lang w:val="en-GB"/>
        </w:rPr>
        <w:t xml:space="preserve"> </w:t>
      </w:r>
      <w:r w:rsidR="00DA4649">
        <w:rPr>
          <w:rFonts w:eastAsia="ＭＳ 明朝"/>
          <w:lang w:val="en-GB"/>
        </w:rPr>
        <w:t xml:space="preserve">below is the </w:t>
      </w:r>
      <w:r w:rsidR="00123FE4">
        <w:rPr>
          <w:rFonts w:eastAsia="ＭＳ 明朝"/>
          <w:lang w:val="en-GB"/>
        </w:rPr>
        <w:t>excerpt</w:t>
      </w:r>
      <w:r w:rsidR="00DA4649">
        <w:rPr>
          <w:rFonts w:eastAsia="ＭＳ 明朝"/>
          <w:lang w:val="en-GB"/>
        </w:rPr>
        <w:t xml:space="preserve"> from TS 38.133</w:t>
      </w:r>
      <w:r w:rsidR="000F1C85">
        <w:rPr>
          <w:rFonts w:eastAsia="ＭＳ 明朝"/>
          <w:lang w:val="en-GB"/>
        </w:rPr>
        <w:t xml:space="preserve"> [1]</w:t>
      </w:r>
      <w:r w:rsidR="00E80115">
        <w:rPr>
          <w:rFonts w:eastAsia="ＭＳ 明朝"/>
          <w:lang w:val="en-GB"/>
        </w:rPr>
        <w:t xml:space="preserve"> TC A.6.5.2.1 </w:t>
      </w:r>
      <w:r w:rsidR="000F1C85" w:rsidRPr="000F1C85">
        <w:rPr>
          <w:rFonts w:eastAsia="ＭＳ 明朝"/>
          <w:lang w:val="en-GB"/>
        </w:rPr>
        <w:t>Interruptions during measurements on deactivated NR SCC in FR1</w:t>
      </w:r>
      <w:r w:rsidR="000F1C85">
        <w:rPr>
          <w:rFonts w:eastAsia="ＭＳ 明朝"/>
          <w:lang w:val="en-GB"/>
        </w:rPr>
        <w:t>.</w:t>
      </w:r>
      <w:r w:rsidR="00DA4649">
        <w:rPr>
          <w:rFonts w:eastAsia="ＭＳ 明朝"/>
          <w:lang w:val="en-GB"/>
        </w:rPr>
        <w:t xml:space="preserve"> </w:t>
      </w:r>
    </w:p>
    <w:p w14:paraId="37F683AA" w14:textId="13C92D0E" w:rsidR="00EA038F" w:rsidRDefault="00EA038F" w:rsidP="00EA038F">
      <w:pPr>
        <w:keepNext/>
        <w:keepLines/>
        <w:spacing w:before="120" w:after="120"/>
        <w:jc w:val="center"/>
        <w:rPr>
          <w:rFonts w:ascii="Arial" w:hAnsi="Arial"/>
          <w:b/>
        </w:rPr>
      </w:pPr>
      <w:r w:rsidRPr="00A62BB0">
        <w:rPr>
          <w:rFonts w:ascii="Arial" w:hAnsi="Arial"/>
          <w:b/>
        </w:rPr>
        <w:t>Table A.6.5.2.1</w:t>
      </w:r>
      <w:r w:rsidRPr="00A62BB0">
        <w:rPr>
          <w:rFonts w:ascii="Arial" w:hAnsi="Arial"/>
          <w:b/>
          <w:bCs/>
        </w:rPr>
        <w:t>.1</w:t>
      </w:r>
      <w:r w:rsidRPr="00A62BB0">
        <w:rPr>
          <w:rFonts w:ascii="Arial" w:hAnsi="Arial"/>
          <w:b/>
        </w:rPr>
        <w:t xml:space="preserve">-1: </w:t>
      </w:r>
      <w:r w:rsidRPr="00A62BB0">
        <w:rPr>
          <w:rFonts w:ascii="Arial" w:hAnsi="Arial"/>
          <w:b/>
          <w:lang w:eastAsia="zh-CN"/>
        </w:rPr>
        <w:t>I</w:t>
      </w:r>
      <w:r w:rsidRPr="00A62BB0">
        <w:rPr>
          <w:rFonts w:ascii="Arial" w:hAnsi="Arial"/>
          <w:b/>
        </w:rPr>
        <w:t xml:space="preserve">nterruptions during measurements on deactivated NR SCC supported test </w:t>
      </w:r>
      <w:proofErr w:type="gramStart"/>
      <w:r w:rsidRPr="00A62BB0">
        <w:rPr>
          <w:rFonts w:ascii="Arial" w:hAnsi="Arial"/>
          <w:b/>
        </w:rP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57D84" w:rsidRPr="00457D84" w14:paraId="26AE816A" w14:textId="77777777" w:rsidTr="00C36242">
        <w:tc>
          <w:tcPr>
            <w:tcW w:w="2276" w:type="dxa"/>
            <w:shd w:val="clear" w:color="auto" w:fill="auto"/>
          </w:tcPr>
          <w:p w14:paraId="53CCBE31" w14:textId="77777777" w:rsidR="00457D84" w:rsidRPr="00457D84" w:rsidRDefault="00457D84" w:rsidP="00457D84">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US"/>
              </w:rPr>
            </w:pPr>
            <w:r w:rsidRPr="00457D84">
              <w:rPr>
                <w:rFonts w:ascii="Arial" w:hAnsi="Arial"/>
                <w:b/>
                <w:sz w:val="18"/>
                <w:lang w:val="en-GB" w:eastAsia="en-US"/>
              </w:rPr>
              <w:t>Config</w:t>
            </w:r>
          </w:p>
        </w:tc>
        <w:tc>
          <w:tcPr>
            <w:tcW w:w="7074" w:type="dxa"/>
            <w:shd w:val="clear" w:color="auto" w:fill="auto"/>
          </w:tcPr>
          <w:p w14:paraId="70A936F6" w14:textId="77777777" w:rsidR="00457D84" w:rsidRPr="00457D84" w:rsidRDefault="00457D84" w:rsidP="00457D84">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US"/>
              </w:rPr>
            </w:pPr>
            <w:r w:rsidRPr="00457D84">
              <w:rPr>
                <w:rFonts w:ascii="Arial" w:hAnsi="Arial"/>
                <w:b/>
                <w:sz w:val="18"/>
                <w:lang w:val="en-GB" w:eastAsia="en-US"/>
              </w:rPr>
              <w:t>Description</w:t>
            </w:r>
          </w:p>
        </w:tc>
      </w:tr>
      <w:tr w:rsidR="00457D84" w:rsidRPr="00457D84" w14:paraId="08FC8F29" w14:textId="77777777" w:rsidTr="00C36242">
        <w:tc>
          <w:tcPr>
            <w:tcW w:w="2276" w:type="dxa"/>
            <w:shd w:val="clear" w:color="auto" w:fill="auto"/>
          </w:tcPr>
          <w:p w14:paraId="0FA797B4" w14:textId="77777777" w:rsidR="00457D84" w:rsidRPr="00457D84" w:rsidRDefault="00457D84" w:rsidP="00457D84">
            <w:pPr>
              <w:keepNext/>
              <w:keepLines/>
              <w:overflowPunct w:val="0"/>
              <w:autoSpaceDE w:val="0"/>
              <w:autoSpaceDN w:val="0"/>
              <w:adjustRightInd w:val="0"/>
              <w:spacing w:beforeLines="0" w:before="0" w:afterLines="0" w:after="0"/>
              <w:textAlignment w:val="baseline"/>
              <w:rPr>
                <w:rFonts w:ascii="Arial" w:hAnsi="Arial"/>
                <w:sz w:val="18"/>
                <w:lang w:val="en-GB" w:eastAsia="en-US"/>
              </w:rPr>
            </w:pPr>
            <w:r w:rsidRPr="00457D84">
              <w:rPr>
                <w:rFonts w:ascii="Arial" w:hAnsi="Arial"/>
                <w:sz w:val="18"/>
                <w:lang w:val="en-GB" w:eastAsia="en-US"/>
              </w:rPr>
              <w:t>1</w:t>
            </w:r>
          </w:p>
        </w:tc>
        <w:tc>
          <w:tcPr>
            <w:tcW w:w="7074" w:type="dxa"/>
            <w:shd w:val="clear" w:color="auto" w:fill="auto"/>
          </w:tcPr>
          <w:p w14:paraId="2B737FDA" w14:textId="77777777" w:rsidR="00457D84" w:rsidRPr="00457D84" w:rsidRDefault="00457D84" w:rsidP="00457D84">
            <w:pPr>
              <w:keepNext/>
              <w:keepLines/>
              <w:overflowPunct w:val="0"/>
              <w:autoSpaceDE w:val="0"/>
              <w:autoSpaceDN w:val="0"/>
              <w:adjustRightInd w:val="0"/>
              <w:spacing w:beforeLines="0" w:before="0" w:afterLines="0" w:after="0"/>
              <w:textAlignment w:val="baseline"/>
              <w:rPr>
                <w:rFonts w:ascii="Arial" w:hAnsi="Arial"/>
                <w:sz w:val="18"/>
                <w:lang w:val="en-GB" w:eastAsia="en-US"/>
              </w:rPr>
            </w:pPr>
            <w:r w:rsidRPr="00457D84">
              <w:rPr>
                <w:rFonts w:ascii="Arial" w:hAnsi="Arial"/>
                <w:sz w:val="18"/>
                <w:lang w:val="en-GB" w:eastAsia="en-US"/>
              </w:rPr>
              <w:t>NR 15 kHz SSB SCS, 10 MHz bandwidth, FDD – FDD duplex mode</w:t>
            </w:r>
          </w:p>
        </w:tc>
      </w:tr>
      <w:tr w:rsidR="00457D84" w:rsidRPr="00457D84" w14:paraId="0AD68876" w14:textId="77777777" w:rsidTr="00C36242">
        <w:tc>
          <w:tcPr>
            <w:tcW w:w="2276" w:type="dxa"/>
            <w:shd w:val="clear" w:color="auto" w:fill="auto"/>
          </w:tcPr>
          <w:p w14:paraId="5C0CDDE0" w14:textId="77777777" w:rsidR="00457D84" w:rsidRPr="00457D84" w:rsidRDefault="00457D84" w:rsidP="00457D84">
            <w:pPr>
              <w:keepNext/>
              <w:keepLines/>
              <w:overflowPunct w:val="0"/>
              <w:autoSpaceDE w:val="0"/>
              <w:autoSpaceDN w:val="0"/>
              <w:adjustRightInd w:val="0"/>
              <w:spacing w:beforeLines="0" w:before="0" w:afterLines="0" w:after="0"/>
              <w:textAlignment w:val="baseline"/>
              <w:rPr>
                <w:rFonts w:ascii="Arial" w:hAnsi="Arial"/>
                <w:sz w:val="18"/>
                <w:lang w:val="en-GB" w:eastAsia="en-US"/>
              </w:rPr>
            </w:pPr>
            <w:r w:rsidRPr="00457D84">
              <w:rPr>
                <w:rFonts w:ascii="Arial" w:hAnsi="Arial"/>
                <w:sz w:val="18"/>
                <w:lang w:val="en-GB" w:eastAsia="en-US"/>
              </w:rPr>
              <w:t>2</w:t>
            </w:r>
          </w:p>
        </w:tc>
        <w:tc>
          <w:tcPr>
            <w:tcW w:w="7074" w:type="dxa"/>
            <w:shd w:val="clear" w:color="auto" w:fill="auto"/>
          </w:tcPr>
          <w:p w14:paraId="74A8CD3D" w14:textId="77777777" w:rsidR="00457D84" w:rsidRPr="00457D84" w:rsidRDefault="00457D84" w:rsidP="00457D84">
            <w:pPr>
              <w:keepNext/>
              <w:keepLines/>
              <w:overflowPunct w:val="0"/>
              <w:autoSpaceDE w:val="0"/>
              <w:autoSpaceDN w:val="0"/>
              <w:adjustRightInd w:val="0"/>
              <w:spacing w:beforeLines="0" w:before="0" w:afterLines="0" w:after="0"/>
              <w:textAlignment w:val="baseline"/>
              <w:rPr>
                <w:rFonts w:ascii="Arial" w:hAnsi="Arial"/>
                <w:sz w:val="18"/>
                <w:lang w:val="en-GB" w:eastAsia="en-US"/>
              </w:rPr>
            </w:pPr>
            <w:r w:rsidRPr="00457D84">
              <w:rPr>
                <w:rFonts w:ascii="Arial" w:hAnsi="Arial"/>
                <w:sz w:val="18"/>
                <w:lang w:val="en-GB" w:eastAsia="en-US"/>
              </w:rPr>
              <w:t>NR 15 kHz SSB SCS, 10 MHz bandwidth, TDD – TDD duplex mode</w:t>
            </w:r>
          </w:p>
        </w:tc>
      </w:tr>
      <w:tr w:rsidR="00457D84" w:rsidRPr="00457D84" w14:paraId="2ECA8DD9" w14:textId="77777777" w:rsidTr="00C36242">
        <w:tc>
          <w:tcPr>
            <w:tcW w:w="2276" w:type="dxa"/>
            <w:shd w:val="clear" w:color="auto" w:fill="auto"/>
          </w:tcPr>
          <w:p w14:paraId="633DCE89" w14:textId="77777777" w:rsidR="00457D84" w:rsidRPr="00457D84" w:rsidRDefault="00457D84" w:rsidP="00457D84">
            <w:pPr>
              <w:keepNext/>
              <w:keepLines/>
              <w:overflowPunct w:val="0"/>
              <w:autoSpaceDE w:val="0"/>
              <w:autoSpaceDN w:val="0"/>
              <w:adjustRightInd w:val="0"/>
              <w:spacing w:beforeLines="0" w:before="0" w:afterLines="0" w:after="0"/>
              <w:textAlignment w:val="baseline"/>
              <w:rPr>
                <w:rFonts w:ascii="Arial" w:hAnsi="Arial"/>
                <w:sz w:val="18"/>
                <w:lang w:val="en-GB" w:eastAsia="en-US"/>
              </w:rPr>
            </w:pPr>
            <w:r w:rsidRPr="00457D84">
              <w:rPr>
                <w:rFonts w:ascii="Arial" w:hAnsi="Arial"/>
                <w:sz w:val="18"/>
                <w:lang w:val="en-GB" w:eastAsia="en-US"/>
              </w:rPr>
              <w:t>3</w:t>
            </w:r>
          </w:p>
        </w:tc>
        <w:tc>
          <w:tcPr>
            <w:tcW w:w="7074" w:type="dxa"/>
            <w:shd w:val="clear" w:color="auto" w:fill="auto"/>
          </w:tcPr>
          <w:p w14:paraId="55295C66" w14:textId="77777777" w:rsidR="00457D84" w:rsidRPr="00457D84" w:rsidRDefault="00457D84" w:rsidP="00457D84">
            <w:pPr>
              <w:keepNext/>
              <w:keepLines/>
              <w:overflowPunct w:val="0"/>
              <w:autoSpaceDE w:val="0"/>
              <w:autoSpaceDN w:val="0"/>
              <w:adjustRightInd w:val="0"/>
              <w:spacing w:beforeLines="0" w:before="0" w:afterLines="0" w:after="0"/>
              <w:textAlignment w:val="baseline"/>
              <w:rPr>
                <w:rFonts w:ascii="Arial" w:hAnsi="Arial"/>
                <w:sz w:val="18"/>
                <w:lang w:val="en-GB" w:eastAsia="en-US"/>
              </w:rPr>
            </w:pPr>
            <w:r w:rsidRPr="00457D84">
              <w:rPr>
                <w:rFonts w:ascii="Arial" w:hAnsi="Arial"/>
                <w:sz w:val="18"/>
                <w:lang w:val="en-GB" w:eastAsia="en-US"/>
              </w:rPr>
              <w:t>NR 15 kHz SSB SCS, 10 MHz bandwidth, TDD – FDD duplex mode</w:t>
            </w:r>
          </w:p>
        </w:tc>
      </w:tr>
      <w:tr w:rsidR="00457D84" w:rsidRPr="00457D84" w14:paraId="54578B3C" w14:textId="77777777" w:rsidTr="00C36242">
        <w:tc>
          <w:tcPr>
            <w:tcW w:w="2276" w:type="dxa"/>
            <w:shd w:val="clear" w:color="auto" w:fill="auto"/>
          </w:tcPr>
          <w:p w14:paraId="2BB07AAD" w14:textId="77777777" w:rsidR="00457D84" w:rsidRPr="00457D84" w:rsidRDefault="00457D84" w:rsidP="00457D84">
            <w:pPr>
              <w:keepNext/>
              <w:keepLines/>
              <w:overflowPunct w:val="0"/>
              <w:autoSpaceDE w:val="0"/>
              <w:autoSpaceDN w:val="0"/>
              <w:adjustRightInd w:val="0"/>
              <w:spacing w:beforeLines="0" w:before="0" w:afterLines="0" w:after="0"/>
              <w:textAlignment w:val="baseline"/>
              <w:rPr>
                <w:rFonts w:ascii="Arial" w:hAnsi="Arial"/>
                <w:sz w:val="18"/>
                <w:lang w:val="en-GB" w:eastAsia="en-US"/>
              </w:rPr>
            </w:pPr>
            <w:r w:rsidRPr="00457D84">
              <w:rPr>
                <w:rFonts w:ascii="Arial" w:hAnsi="Arial"/>
                <w:sz w:val="18"/>
                <w:lang w:val="en-GB" w:eastAsia="en-US"/>
              </w:rPr>
              <w:t>4</w:t>
            </w:r>
          </w:p>
        </w:tc>
        <w:tc>
          <w:tcPr>
            <w:tcW w:w="7074" w:type="dxa"/>
            <w:shd w:val="clear" w:color="auto" w:fill="auto"/>
          </w:tcPr>
          <w:p w14:paraId="2C5F0535" w14:textId="77777777" w:rsidR="00457D84" w:rsidRPr="00457D84" w:rsidRDefault="00457D84" w:rsidP="00457D84">
            <w:pPr>
              <w:keepNext/>
              <w:keepLines/>
              <w:overflowPunct w:val="0"/>
              <w:autoSpaceDE w:val="0"/>
              <w:autoSpaceDN w:val="0"/>
              <w:adjustRightInd w:val="0"/>
              <w:spacing w:beforeLines="0" w:before="0" w:afterLines="0" w:after="0"/>
              <w:textAlignment w:val="baseline"/>
              <w:rPr>
                <w:rFonts w:ascii="Arial" w:hAnsi="Arial"/>
                <w:sz w:val="18"/>
                <w:lang w:val="en-GB" w:eastAsia="en-US"/>
              </w:rPr>
            </w:pPr>
            <w:r w:rsidRPr="00457D84">
              <w:rPr>
                <w:rFonts w:ascii="Arial" w:hAnsi="Arial"/>
                <w:sz w:val="18"/>
                <w:lang w:val="en-GB" w:eastAsia="en-US"/>
              </w:rPr>
              <w:t>NR 15 kHz SSB SCS, 10 MHz bandwidth, FDD – TDD duplex mode</w:t>
            </w:r>
          </w:p>
        </w:tc>
      </w:tr>
      <w:tr w:rsidR="00457D84" w:rsidRPr="00457D84" w14:paraId="4F8B8A72" w14:textId="77777777" w:rsidTr="00C36242">
        <w:tc>
          <w:tcPr>
            <w:tcW w:w="2276" w:type="dxa"/>
            <w:shd w:val="clear" w:color="auto" w:fill="auto"/>
          </w:tcPr>
          <w:p w14:paraId="3D85537D" w14:textId="77777777" w:rsidR="00457D84" w:rsidRPr="00457D84" w:rsidRDefault="00457D84" w:rsidP="00457D84">
            <w:pPr>
              <w:keepNext/>
              <w:keepLines/>
              <w:overflowPunct w:val="0"/>
              <w:autoSpaceDE w:val="0"/>
              <w:autoSpaceDN w:val="0"/>
              <w:adjustRightInd w:val="0"/>
              <w:spacing w:beforeLines="0" w:before="0" w:afterLines="0" w:after="0"/>
              <w:textAlignment w:val="baseline"/>
              <w:rPr>
                <w:rFonts w:ascii="Arial" w:hAnsi="Arial"/>
                <w:sz w:val="18"/>
                <w:lang w:val="en-GB" w:eastAsia="en-US"/>
              </w:rPr>
            </w:pPr>
            <w:r w:rsidRPr="00457D84">
              <w:rPr>
                <w:rFonts w:ascii="Arial" w:hAnsi="Arial"/>
                <w:sz w:val="18"/>
                <w:lang w:val="en-GB" w:eastAsia="en-US"/>
              </w:rPr>
              <w:t>5</w:t>
            </w:r>
          </w:p>
        </w:tc>
        <w:tc>
          <w:tcPr>
            <w:tcW w:w="7074" w:type="dxa"/>
            <w:shd w:val="clear" w:color="auto" w:fill="auto"/>
          </w:tcPr>
          <w:p w14:paraId="3EE0C252" w14:textId="77777777" w:rsidR="00457D84" w:rsidRPr="00457D84" w:rsidRDefault="00457D84" w:rsidP="00457D84">
            <w:pPr>
              <w:keepNext/>
              <w:keepLines/>
              <w:overflowPunct w:val="0"/>
              <w:autoSpaceDE w:val="0"/>
              <w:autoSpaceDN w:val="0"/>
              <w:adjustRightInd w:val="0"/>
              <w:spacing w:beforeLines="0" w:before="0" w:afterLines="0" w:after="0"/>
              <w:textAlignment w:val="baseline"/>
              <w:rPr>
                <w:rFonts w:ascii="Arial" w:hAnsi="Arial"/>
                <w:sz w:val="18"/>
                <w:lang w:val="en-GB" w:eastAsia="en-US"/>
              </w:rPr>
            </w:pPr>
            <w:r w:rsidRPr="00457D84">
              <w:rPr>
                <w:rFonts w:ascii="Arial" w:hAnsi="Arial"/>
                <w:sz w:val="18"/>
                <w:lang w:val="en-GB" w:eastAsia="en-US"/>
              </w:rPr>
              <w:t>NR 30 kHz SSB SCS, 40 MHz bandwidth, TDD – TDD duplex mode</w:t>
            </w:r>
          </w:p>
        </w:tc>
      </w:tr>
      <w:tr w:rsidR="00457D84" w:rsidRPr="00457D84" w14:paraId="57884946" w14:textId="77777777" w:rsidTr="00C36242">
        <w:tc>
          <w:tcPr>
            <w:tcW w:w="9350" w:type="dxa"/>
            <w:gridSpan w:val="2"/>
            <w:shd w:val="clear" w:color="auto" w:fill="auto"/>
          </w:tcPr>
          <w:p w14:paraId="374B1C45" w14:textId="77777777" w:rsidR="00457D84" w:rsidRPr="00457D84" w:rsidRDefault="00457D84" w:rsidP="00457D84">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US"/>
              </w:rPr>
            </w:pPr>
            <w:r w:rsidRPr="00457D84">
              <w:rPr>
                <w:rFonts w:ascii="Arial" w:hAnsi="Arial"/>
                <w:sz w:val="18"/>
                <w:lang w:val="en-GB" w:eastAsia="en-US"/>
              </w:rPr>
              <w:t>Note:</w:t>
            </w:r>
            <w:r w:rsidRPr="00457D84">
              <w:rPr>
                <w:rFonts w:ascii="Arial" w:hAnsi="Arial"/>
                <w:sz w:val="18"/>
                <w:lang w:val="en-GB" w:eastAsia="en-US"/>
              </w:rPr>
              <w:tab/>
              <w:t>The UE is only required to be tested in one of the supported test configurations</w:t>
            </w:r>
          </w:p>
        </w:tc>
      </w:tr>
    </w:tbl>
    <w:p w14:paraId="2BED898B" w14:textId="2CD5A4EB" w:rsidR="00142161" w:rsidRDefault="00266DB0" w:rsidP="003E6436">
      <w:pPr>
        <w:spacing w:before="120" w:after="120"/>
        <w:ind w:firstLineChars="50" w:firstLine="100"/>
        <w:rPr>
          <w:rFonts w:eastAsia="ＭＳ 明朝"/>
          <w:lang w:val="en-GB"/>
        </w:rPr>
      </w:pPr>
      <w:r>
        <w:rPr>
          <w:rFonts w:eastAsia="ＭＳ 明朝"/>
          <w:lang w:val="en-GB"/>
        </w:rPr>
        <w:t xml:space="preserve">However due to the increase of CA band combinations after years of activities for NR, </w:t>
      </w:r>
      <w:r w:rsidR="001B34FC">
        <w:rPr>
          <w:rFonts w:eastAsia="ＭＳ 明朝"/>
          <w:lang w:val="en-GB"/>
        </w:rPr>
        <w:t xml:space="preserve">we noticed </w:t>
      </w:r>
      <w:r>
        <w:rPr>
          <w:rFonts w:eastAsia="ＭＳ 明朝"/>
          <w:lang w:val="en-GB"/>
        </w:rPr>
        <w:t xml:space="preserve">there are multiple </w:t>
      </w:r>
      <w:r w:rsidR="00142161">
        <w:rPr>
          <w:rFonts w:eastAsia="ＭＳ 明朝"/>
          <w:lang w:val="en-GB"/>
        </w:rPr>
        <w:t xml:space="preserve">CA </w:t>
      </w:r>
      <w:r>
        <w:rPr>
          <w:rFonts w:eastAsia="ＭＳ 明朝"/>
          <w:lang w:val="en-GB"/>
        </w:rPr>
        <w:t>band combinations which are not covered by these RRM test configurations</w:t>
      </w:r>
      <w:r w:rsidR="00142161">
        <w:rPr>
          <w:rFonts w:eastAsia="ＭＳ 明朝"/>
          <w:lang w:val="en-GB"/>
        </w:rPr>
        <w:t>.</w:t>
      </w:r>
      <w:r w:rsidR="00074813">
        <w:rPr>
          <w:rFonts w:eastAsia="ＭＳ 明朝"/>
          <w:lang w:val="en-GB"/>
        </w:rPr>
        <w:t xml:space="preserve"> Corresponding band combinations </w:t>
      </w:r>
      <w:r w:rsidR="00427738">
        <w:rPr>
          <w:rFonts w:eastAsia="ＭＳ 明朝"/>
          <w:lang w:val="en-GB"/>
        </w:rPr>
        <w:t xml:space="preserve">with 2 CC cases </w:t>
      </w:r>
      <w:r w:rsidR="00074813">
        <w:rPr>
          <w:rFonts w:eastAsia="ＭＳ 明朝"/>
          <w:lang w:val="en-GB"/>
        </w:rPr>
        <w:t xml:space="preserve">are as follows. </w:t>
      </w:r>
    </w:p>
    <w:p w14:paraId="58A6B17E" w14:textId="1D7A8AA6" w:rsidR="007D2DC8" w:rsidRDefault="009A3963" w:rsidP="00142161">
      <w:pPr>
        <w:spacing w:before="120" w:after="120"/>
        <w:rPr>
          <w:rFonts w:eastAsia="ＭＳ 明朝"/>
          <w:lang w:val="en-GB"/>
        </w:rPr>
      </w:pPr>
      <w:r>
        <w:rPr>
          <w:rFonts w:eastAsia="ＭＳ 明朝"/>
          <w:lang w:val="en-GB"/>
        </w:rPr>
        <w:t>CA_n40B, CA_n41C, CA_</w:t>
      </w:r>
      <w:r w:rsidR="00074813">
        <w:rPr>
          <w:rFonts w:eastAsia="ＭＳ 明朝"/>
          <w:lang w:val="en-GB"/>
        </w:rPr>
        <w:t>n46C, CA_n66B, CA_n7</w:t>
      </w:r>
      <w:r w:rsidR="008B06EE">
        <w:rPr>
          <w:rFonts w:eastAsia="ＭＳ 明朝"/>
          <w:lang w:val="en-GB"/>
        </w:rPr>
        <w:t>1</w:t>
      </w:r>
      <w:r w:rsidR="00074813">
        <w:rPr>
          <w:rFonts w:eastAsia="ＭＳ 明朝"/>
          <w:lang w:val="en-GB"/>
        </w:rPr>
        <w:t>B, CA_n77C, CA_n78C, CA_n79C</w:t>
      </w:r>
      <w:r w:rsidR="00266DB0">
        <w:rPr>
          <w:rFonts w:eastAsia="ＭＳ 明朝"/>
          <w:lang w:val="en-GB"/>
        </w:rPr>
        <w:t>.</w:t>
      </w:r>
      <w:r w:rsidR="00CC752F">
        <w:rPr>
          <w:rFonts w:eastAsia="ＭＳ 明朝"/>
          <w:lang w:val="en-GB"/>
        </w:rPr>
        <w:t xml:space="preserve"> </w:t>
      </w:r>
    </w:p>
    <w:p w14:paraId="35F84AF3" w14:textId="54916E31" w:rsidR="00266DB0" w:rsidRPr="008B06EE" w:rsidRDefault="008B06EE" w:rsidP="008B06EE">
      <w:pPr>
        <w:spacing w:before="120" w:after="120"/>
        <w:rPr>
          <w:rFonts w:eastAsia="ＭＳ 明朝"/>
          <w:b/>
          <w:bCs/>
          <w:i/>
          <w:iCs/>
          <w:lang w:val="en-GB"/>
        </w:rPr>
      </w:pPr>
      <w:r w:rsidRPr="008B06EE">
        <w:rPr>
          <w:rFonts w:eastAsia="ＭＳ 明朝" w:hint="eastAsia"/>
          <w:b/>
          <w:bCs/>
          <w:i/>
          <w:iCs/>
          <w:lang w:val="en-GB"/>
        </w:rPr>
        <w:t>O</w:t>
      </w:r>
      <w:r w:rsidRPr="008B06EE">
        <w:rPr>
          <w:rFonts w:eastAsia="ＭＳ 明朝"/>
          <w:b/>
          <w:bCs/>
          <w:i/>
          <w:iCs/>
          <w:lang w:val="en-GB"/>
        </w:rPr>
        <w:t xml:space="preserve">bservation 1: </w:t>
      </w:r>
      <w:r>
        <w:rPr>
          <w:rFonts w:eastAsia="ＭＳ 明朝"/>
          <w:b/>
          <w:bCs/>
          <w:i/>
          <w:iCs/>
          <w:lang w:val="en-GB"/>
        </w:rPr>
        <w:t xml:space="preserve">There </w:t>
      </w:r>
      <w:r w:rsidR="00D006B4">
        <w:rPr>
          <w:rFonts w:eastAsia="ＭＳ 明朝"/>
          <w:b/>
          <w:bCs/>
          <w:i/>
          <w:iCs/>
          <w:lang w:val="en-GB"/>
        </w:rPr>
        <w:t>is a</w:t>
      </w:r>
      <w:r>
        <w:rPr>
          <w:rFonts w:eastAsia="ＭＳ 明朝"/>
          <w:b/>
          <w:bCs/>
          <w:i/>
          <w:iCs/>
          <w:lang w:val="en-GB"/>
        </w:rPr>
        <w:t xml:space="preserve"> test coverage issue with </w:t>
      </w:r>
      <w:r w:rsidR="00812331">
        <w:rPr>
          <w:rFonts w:eastAsia="ＭＳ 明朝"/>
          <w:b/>
          <w:bCs/>
          <w:i/>
          <w:iCs/>
          <w:lang w:val="en-GB"/>
        </w:rPr>
        <w:t xml:space="preserve">specific CA band combinations in </w:t>
      </w:r>
      <w:r>
        <w:rPr>
          <w:rFonts w:eastAsia="ＭＳ 明朝"/>
          <w:b/>
          <w:bCs/>
          <w:i/>
          <w:iCs/>
          <w:lang w:val="en-GB"/>
        </w:rPr>
        <w:t xml:space="preserve">RRM test cases due to </w:t>
      </w:r>
      <w:r w:rsidR="00110C54">
        <w:rPr>
          <w:rFonts w:eastAsia="ＭＳ 明朝"/>
          <w:b/>
          <w:bCs/>
          <w:i/>
          <w:iCs/>
          <w:lang w:val="en-GB"/>
        </w:rPr>
        <w:t xml:space="preserve">a </w:t>
      </w:r>
      <w:r>
        <w:rPr>
          <w:rFonts w:eastAsia="ＭＳ 明朝"/>
          <w:b/>
          <w:bCs/>
          <w:i/>
          <w:iCs/>
          <w:lang w:val="en-GB"/>
        </w:rPr>
        <w:t>lack of configurable channel bandwidth in test configurations.</w:t>
      </w:r>
      <w:r w:rsidR="00812331">
        <w:rPr>
          <w:rFonts w:eastAsia="ＭＳ 明朝"/>
          <w:b/>
          <w:bCs/>
          <w:i/>
          <w:iCs/>
          <w:lang w:val="en-GB"/>
        </w:rPr>
        <w:t xml:space="preserve"> </w:t>
      </w:r>
      <w:proofErr w:type="gramStart"/>
      <w:r w:rsidR="00812331">
        <w:rPr>
          <w:rFonts w:eastAsia="ＭＳ 明朝"/>
          <w:b/>
          <w:bCs/>
          <w:i/>
          <w:iCs/>
          <w:lang w:val="en-GB"/>
        </w:rPr>
        <w:t>i.e.</w:t>
      </w:r>
      <w:proofErr w:type="gramEnd"/>
      <w:r w:rsidR="00812331">
        <w:rPr>
          <w:rFonts w:eastAsia="ＭＳ 明朝"/>
          <w:b/>
          <w:bCs/>
          <w:i/>
          <w:iCs/>
          <w:lang w:val="en-GB"/>
        </w:rPr>
        <w:t xml:space="preserve"> </w:t>
      </w:r>
      <w:r w:rsidR="00812331" w:rsidRPr="00812331">
        <w:rPr>
          <w:rFonts w:eastAsia="ＭＳ 明朝"/>
          <w:b/>
          <w:bCs/>
          <w:i/>
          <w:iCs/>
          <w:lang w:val="en-GB"/>
        </w:rPr>
        <w:t>CA_n40B, CA_n41C, CA_n46C, CA_n66B, CA_n71B, CA_n77C, CA_n78C, CA_n79C</w:t>
      </w:r>
      <w:r w:rsidR="00427738">
        <w:rPr>
          <w:rFonts w:eastAsia="ＭＳ 明朝"/>
          <w:b/>
          <w:bCs/>
          <w:i/>
          <w:iCs/>
          <w:lang w:val="en-GB"/>
        </w:rPr>
        <w:t xml:space="preserve"> for 2 CC cases.</w:t>
      </w:r>
      <w:r w:rsidR="00812331">
        <w:rPr>
          <w:rFonts w:eastAsia="ＭＳ 明朝"/>
          <w:b/>
          <w:bCs/>
          <w:i/>
          <w:iCs/>
          <w:lang w:val="en-GB"/>
        </w:rPr>
        <w:t xml:space="preserve"> </w:t>
      </w:r>
    </w:p>
    <w:p w14:paraId="5D0D9A5B" w14:textId="76AA11FF" w:rsidR="00421048" w:rsidRDefault="00C74E66" w:rsidP="00C74E66">
      <w:pPr>
        <w:spacing w:before="120" w:after="120"/>
        <w:ind w:firstLineChars="50" w:firstLine="100"/>
        <w:rPr>
          <w:rFonts w:eastAsia="ＭＳ 明朝"/>
          <w:lang w:val="en-GB"/>
        </w:rPr>
      </w:pPr>
      <w:r>
        <w:rPr>
          <w:rFonts w:eastAsia="ＭＳ 明朝"/>
          <w:lang w:val="en-GB"/>
        </w:rPr>
        <w:t>For reference, w</w:t>
      </w:r>
      <w:r w:rsidR="00992591">
        <w:rPr>
          <w:rFonts w:eastAsia="ＭＳ 明朝"/>
          <w:lang w:val="en-GB"/>
        </w:rPr>
        <w:t>e</w:t>
      </w:r>
      <w:r w:rsidR="00D47E79">
        <w:rPr>
          <w:rFonts w:eastAsia="ＭＳ 明朝"/>
          <w:lang w:val="en-GB"/>
        </w:rPr>
        <w:t xml:space="preserve"> </w:t>
      </w:r>
      <w:r w:rsidR="00992591">
        <w:rPr>
          <w:rFonts w:eastAsia="ＭＳ 明朝"/>
          <w:lang w:val="en-GB"/>
        </w:rPr>
        <w:t xml:space="preserve">excerpt </w:t>
      </w:r>
      <w:r w:rsidR="00D47E79">
        <w:rPr>
          <w:rFonts w:eastAsia="ＭＳ 明朝"/>
          <w:lang w:val="en-GB"/>
        </w:rPr>
        <w:t xml:space="preserve">their CA configurations from TS 38.101-1 [2], </w:t>
      </w:r>
      <w:r w:rsidR="00421048">
        <w:rPr>
          <w:rFonts w:eastAsia="ＭＳ 明朝"/>
          <w:lang w:val="en-GB"/>
        </w:rPr>
        <w:t>5.5A.1</w:t>
      </w:r>
      <w:r w:rsidR="00427738">
        <w:rPr>
          <w:rFonts w:eastAsia="ＭＳ 明朝"/>
          <w:lang w:val="en-GB"/>
        </w:rPr>
        <w:t xml:space="preserve"> </w:t>
      </w:r>
      <w:r>
        <w:rPr>
          <w:rFonts w:eastAsia="ＭＳ 明朝"/>
          <w:lang w:val="en-GB"/>
        </w:rPr>
        <w:t xml:space="preserve">in the appendix A at the </w:t>
      </w:r>
      <w:r w:rsidR="00500F1C">
        <w:rPr>
          <w:rFonts w:eastAsia="ＭＳ 明朝" w:hint="eastAsia"/>
          <w:lang w:val="en-GB"/>
        </w:rPr>
        <w:t>e</w:t>
      </w:r>
      <w:r>
        <w:rPr>
          <w:rFonts w:eastAsia="ＭＳ 明朝"/>
          <w:lang w:val="en-GB"/>
        </w:rPr>
        <w:t>nd of this paper</w:t>
      </w:r>
      <w:r w:rsidR="00421048">
        <w:rPr>
          <w:rFonts w:eastAsia="ＭＳ 明朝"/>
          <w:lang w:val="en-GB"/>
        </w:rPr>
        <w:t>.</w:t>
      </w:r>
      <w:r w:rsidR="00427738">
        <w:rPr>
          <w:rFonts w:eastAsia="ＭＳ 明朝"/>
          <w:lang w:val="en-GB"/>
        </w:rPr>
        <w:t xml:space="preserve"> </w:t>
      </w:r>
      <w:r w:rsidR="0099083E">
        <w:rPr>
          <w:rFonts w:eastAsia="ＭＳ 明朝" w:hint="eastAsia"/>
          <w:lang w:val="en-GB"/>
        </w:rPr>
        <w:t>A</w:t>
      </w:r>
      <w:r w:rsidR="0099083E">
        <w:rPr>
          <w:rFonts w:eastAsia="ＭＳ 明朝"/>
          <w:lang w:val="en-GB"/>
        </w:rPr>
        <w:t xml:space="preserve">s </w:t>
      </w:r>
      <w:r w:rsidR="00EA10BA">
        <w:rPr>
          <w:rFonts w:eastAsia="ＭＳ 明朝"/>
          <w:lang w:val="en-GB"/>
        </w:rPr>
        <w:t xml:space="preserve">can be seen in the </w:t>
      </w:r>
      <w:r w:rsidR="00CD53E2">
        <w:rPr>
          <w:rFonts w:eastAsia="ＭＳ 明朝"/>
          <w:lang w:val="en-GB"/>
        </w:rPr>
        <w:t>table, there are no matching channel bandwi</w:t>
      </w:r>
      <w:r w:rsidR="00CA69F4">
        <w:rPr>
          <w:rFonts w:eastAsia="ＭＳ 明朝"/>
          <w:lang w:val="en-GB"/>
        </w:rPr>
        <w:t>d</w:t>
      </w:r>
      <w:r w:rsidR="00CD53E2">
        <w:rPr>
          <w:rFonts w:eastAsia="ＭＳ 明朝"/>
          <w:lang w:val="en-GB"/>
        </w:rPr>
        <w:t>th combina</w:t>
      </w:r>
      <w:r w:rsidR="00CA69F4">
        <w:rPr>
          <w:rFonts w:eastAsia="ＭＳ 明朝"/>
          <w:lang w:val="en-GB"/>
        </w:rPr>
        <w:t>tion with the</w:t>
      </w:r>
      <w:r w:rsidR="00FF3D01">
        <w:rPr>
          <w:rFonts w:eastAsia="ＭＳ 明朝"/>
          <w:lang w:val="en-GB"/>
        </w:rPr>
        <w:t xml:space="preserve"> RRM test configurations, sometimes simply </w:t>
      </w:r>
      <w:r w:rsidR="00174D38">
        <w:rPr>
          <w:rFonts w:eastAsia="ＭＳ 明朝"/>
          <w:lang w:val="en-GB"/>
        </w:rPr>
        <w:t xml:space="preserve">due to </w:t>
      </w:r>
      <w:r w:rsidR="00FF3D01">
        <w:rPr>
          <w:rFonts w:eastAsia="ＭＳ 明朝"/>
          <w:lang w:val="en-GB"/>
        </w:rPr>
        <w:t>no combinations of 10 MHz x 2 CBW or 40 MHz x 2 CBW, or in some cases</w:t>
      </w:r>
      <w:r w:rsidR="00942B28">
        <w:rPr>
          <w:rFonts w:eastAsia="ＭＳ 明朝"/>
          <w:lang w:val="en-GB"/>
        </w:rPr>
        <w:t xml:space="preserve"> due to the wider aggregated CBW </w:t>
      </w:r>
      <w:r w:rsidR="0056545D">
        <w:rPr>
          <w:rFonts w:eastAsia="ＭＳ 明朝"/>
          <w:lang w:val="en-GB"/>
        </w:rPr>
        <w:t>like CA bandwidth class ‘C’.</w:t>
      </w:r>
      <w:r w:rsidR="002120A0">
        <w:rPr>
          <w:rFonts w:eastAsia="ＭＳ 明朝"/>
          <w:lang w:val="en-GB"/>
        </w:rPr>
        <w:t xml:space="preserve"> </w:t>
      </w:r>
      <w:proofErr w:type="gramStart"/>
      <w:r w:rsidR="002120A0">
        <w:rPr>
          <w:rFonts w:eastAsia="ＭＳ 明朝"/>
          <w:lang w:val="en-GB"/>
        </w:rPr>
        <w:t>i.e.</w:t>
      </w:r>
      <w:proofErr w:type="gramEnd"/>
      <w:r w:rsidR="002120A0">
        <w:rPr>
          <w:rFonts w:eastAsia="ＭＳ 明朝"/>
          <w:lang w:val="en-GB"/>
        </w:rPr>
        <w:t xml:space="preserve"> more than 100 MHz</w:t>
      </w:r>
      <w:r w:rsidR="00C62F27">
        <w:rPr>
          <w:rFonts w:eastAsia="ＭＳ 明朝"/>
          <w:lang w:val="en-GB"/>
        </w:rPr>
        <w:t xml:space="preserve"> which cannot be achieved by 40 MHz x 2 CBW</w:t>
      </w:r>
      <w:r w:rsidR="002120A0">
        <w:rPr>
          <w:rFonts w:eastAsia="ＭＳ 明朝"/>
          <w:lang w:val="en-GB"/>
        </w:rPr>
        <w:t>.</w:t>
      </w:r>
      <w:r w:rsidR="000D2A97">
        <w:rPr>
          <w:rFonts w:eastAsia="ＭＳ 明朝"/>
          <w:lang w:val="en-GB"/>
        </w:rPr>
        <w:t xml:space="preserve">  </w:t>
      </w:r>
    </w:p>
    <w:p w14:paraId="6CC65335" w14:textId="5BE0036A" w:rsidR="0068446B" w:rsidRPr="00AA72C4" w:rsidRDefault="0068446B" w:rsidP="00EE231A">
      <w:pPr>
        <w:spacing w:before="120" w:after="120"/>
        <w:ind w:firstLineChars="50" w:firstLine="100"/>
        <w:rPr>
          <w:rFonts w:eastAsia="ＭＳ 明朝"/>
          <w:lang w:val="en-GB"/>
        </w:rPr>
      </w:pPr>
      <w:r w:rsidRPr="00AA72C4">
        <w:rPr>
          <w:rFonts w:eastAsia="ＭＳ 明朝"/>
          <w:lang w:val="en-GB"/>
        </w:rPr>
        <w:t>Below</w:t>
      </w:r>
      <w:r>
        <w:rPr>
          <w:rFonts w:eastAsia="ＭＳ 明朝"/>
          <w:lang w:val="en-GB"/>
        </w:rPr>
        <w:t xml:space="preserve"> is the excerpt of TS 38.101-1 which defines NR CA bandwidth classes</w:t>
      </w:r>
      <w:r w:rsidR="006F110D">
        <w:rPr>
          <w:rFonts w:eastAsia="ＭＳ 明朝"/>
          <w:lang w:val="en-GB"/>
        </w:rPr>
        <w:t xml:space="preserve"> also</w:t>
      </w:r>
      <w:r>
        <w:rPr>
          <w:rFonts w:eastAsia="ＭＳ 明朝"/>
          <w:lang w:val="en-GB"/>
        </w:rPr>
        <w:t xml:space="preserve"> for reference.</w:t>
      </w:r>
    </w:p>
    <w:p w14:paraId="0F730B6C" w14:textId="77777777" w:rsidR="0068446B" w:rsidRPr="00A1115A" w:rsidRDefault="0068446B" w:rsidP="0068446B">
      <w:pPr>
        <w:pStyle w:val="TH"/>
        <w:spacing w:before="120" w:after="120"/>
      </w:pPr>
      <w:r w:rsidRPr="00A1115A">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68446B" w:rsidRPr="009619E2" w14:paraId="5684E2F8" w14:textId="77777777" w:rsidTr="00C36242">
        <w:tc>
          <w:tcPr>
            <w:tcW w:w="2316" w:type="dxa"/>
            <w:shd w:val="clear" w:color="auto" w:fill="auto"/>
            <w:tcMar>
              <w:top w:w="15" w:type="dxa"/>
              <w:left w:w="108" w:type="dxa"/>
              <w:bottom w:w="0" w:type="dxa"/>
              <w:right w:w="108" w:type="dxa"/>
            </w:tcMar>
            <w:hideMark/>
          </w:tcPr>
          <w:p w14:paraId="4B89E8C1" w14:textId="77777777" w:rsidR="0068446B" w:rsidRPr="009619E2" w:rsidRDefault="0068446B" w:rsidP="00C36242">
            <w:pPr>
              <w:keepNext/>
              <w:keepLines/>
              <w:spacing w:beforeLines="0" w:before="0" w:afterLines="0" w:after="0"/>
              <w:jc w:val="center"/>
              <w:rPr>
                <w:rFonts w:ascii="Arial" w:eastAsia="游明朝" w:hAnsi="Arial"/>
                <w:b/>
                <w:sz w:val="18"/>
                <w:lang w:val="en-GB" w:eastAsia="en-US"/>
              </w:rPr>
            </w:pPr>
            <w:r w:rsidRPr="009619E2">
              <w:rPr>
                <w:rFonts w:ascii="Arial" w:eastAsia="游明朝" w:hAnsi="Arial"/>
                <w:b/>
                <w:sz w:val="18"/>
                <w:lang w:val="en-GB" w:eastAsia="en-US"/>
              </w:rPr>
              <w:t>NR CA bandwidth class</w:t>
            </w:r>
          </w:p>
        </w:tc>
        <w:tc>
          <w:tcPr>
            <w:tcW w:w="3420" w:type="dxa"/>
            <w:shd w:val="clear" w:color="auto" w:fill="auto"/>
            <w:tcMar>
              <w:top w:w="15" w:type="dxa"/>
              <w:left w:w="108" w:type="dxa"/>
              <w:bottom w:w="0" w:type="dxa"/>
              <w:right w:w="108" w:type="dxa"/>
            </w:tcMar>
            <w:hideMark/>
          </w:tcPr>
          <w:p w14:paraId="04B308A3" w14:textId="77777777" w:rsidR="0068446B" w:rsidRPr="009619E2" w:rsidRDefault="0068446B" w:rsidP="00C36242">
            <w:pPr>
              <w:keepNext/>
              <w:keepLines/>
              <w:spacing w:beforeLines="0" w:before="0" w:afterLines="0" w:after="0"/>
              <w:jc w:val="center"/>
              <w:rPr>
                <w:rFonts w:ascii="Arial" w:eastAsia="游明朝" w:hAnsi="Arial"/>
                <w:b/>
                <w:sz w:val="18"/>
                <w:lang w:val="en-GB" w:eastAsia="en-US"/>
              </w:rPr>
            </w:pPr>
            <w:r w:rsidRPr="009619E2">
              <w:rPr>
                <w:rFonts w:ascii="Arial" w:eastAsia="游明朝" w:hAnsi="Arial"/>
                <w:b/>
                <w:sz w:val="18"/>
                <w:lang w:val="en-GB" w:eastAsia="en-US"/>
              </w:rPr>
              <w:t>Aggregated channel bandwidth</w:t>
            </w:r>
          </w:p>
        </w:tc>
        <w:tc>
          <w:tcPr>
            <w:tcW w:w="2203" w:type="dxa"/>
            <w:shd w:val="clear" w:color="auto" w:fill="auto"/>
            <w:tcMar>
              <w:top w:w="15" w:type="dxa"/>
              <w:left w:w="108" w:type="dxa"/>
              <w:bottom w:w="0" w:type="dxa"/>
              <w:right w:w="108" w:type="dxa"/>
            </w:tcMar>
            <w:hideMark/>
          </w:tcPr>
          <w:p w14:paraId="635F047E" w14:textId="77777777" w:rsidR="0068446B" w:rsidRPr="009619E2" w:rsidRDefault="0068446B" w:rsidP="00C36242">
            <w:pPr>
              <w:keepNext/>
              <w:keepLines/>
              <w:spacing w:beforeLines="0" w:before="0" w:afterLines="0" w:after="0"/>
              <w:jc w:val="center"/>
              <w:rPr>
                <w:rFonts w:ascii="Arial" w:eastAsia="游明朝" w:hAnsi="Arial"/>
                <w:b/>
                <w:sz w:val="18"/>
                <w:lang w:val="en-GB" w:eastAsia="en-US"/>
              </w:rPr>
            </w:pPr>
            <w:r w:rsidRPr="009619E2">
              <w:rPr>
                <w:rFonts w:ascii="Arial" w:eastAsia="游明朝" w:hAnsi="Arial"/>
                <w:b/>
                <w:sz w:val="18"/>
                <w:lang w:val="en-GB" w:eastAsia="en-US"/>
              </w:rPr>
              <w:t>Number of contiguous CC</w:t>
            </w:r>
          </w:p>
        </w:tc>
        <w:tc>
          <w:tcPr>
            <w:tcW w:w="1928" w:type="dxa"/>
          </w:tcPr>
          <w:p w14:paraId="4F3C4737" w14:textId="77777777" w:rsidR="0068446B" w:rsidRPr="009619E2" w:rsidRDefault="0068446B" w:rsidP="00C36242">
            <w:pPr>
              <w:keepNext/>
              <w:keepLines/>
              <w:spacing w:beforeLines="0" w:before="0" w:afterLines="0" w:after="0"/>
              <w:jc w:val="center"/>
              <w:rPr>
                <w:rFonts w:ascii="Arial" w:eastAsia="游明朝" w:hAnsi="Arial"/>
                <w:b/>
                <w:sz w:val="18"/>
                <w:lang w:val="en-GB" w:eastAsia="en-US"/>
              </w:rPr>
            </w:pPr>
            <w:r w:rsidRPr="009619E2">
              <w:rPr>
                <w:rFonts w:ascii="Arial" w:eastAsia="游明朝" w:hAnsi="Arial"/>
                <w:b/>
                <w:sz w:val="18"/>
                <w:lang w:val="en-GB" w:eastAsia="en-US"/>
              </w:rPr>
              <w:t>Fallback group</w:t>
            </w:r>
          </w:p>
        </w:tc>
      </w:tr>
      <w:tr w:rsidR="0068446B" w:rsidRPr="009619E2" w14:paraId="1A7CAF3C" w14:textId="77777777" w:rsidTr="00C36242">
        <w:tc>
          <w:tcPr>
            <w:tcW w:w="2316" w:type="dxa"/>
            <w:shd w:val="clear" w:color="auto" w:fill="auto"/>
            <w:tcMar>
              <w:top w:w="15" w:type="dxa"/>
              <w:left w:w="108" w:type="dxa"/>
              <w:bottom w:w="0" w:type="dxa"/>
              <w:right w:w="108" w:type="dxa"/>
            </w:tcMar>
            <w:hideMark/>
          </w:tcPr>
          <w:p w14:paraId="430423B4"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A</w:t>
            </w:r>
          </w:p>
        </w:tc>
        <w:tc>
          <w:tcPr>
            <w:tcW w:w="3420" w:type="dxa"/>
            <w:shd w:val="clear" w:color="auto" w:fill="auto"/>
            <w:tcMar>
              <w:top w:w="15" w:type="dxa"/>
              <w:left w:w="108" w:type="dxa"/>
              <w:bottom w:w="0" w:type="dxa"/>
              <w:right w:w="108" w:type="dxa"/>
            </w:tcMar>
            <w:hideMark/>
          </w:tcPr>
          <w:p w14:paraId="10DA818B"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proofErr w:type="spellStart"/>
            <w:r w:rsidRPr="009619E2">
              <w:rPr>
                <w:rFonts w:ascii="Arial" w:eastAsia="游明朝" w:hAnsi="Arial"/>
                <w:sz w:val="18"/>
                <w:lang w:val="en-GB" w:eastAsia="en-US"/>
              </w:rPr>
              <w:t>BW</w:t>
            </w:r>
            <w:r w:rsidRPr="009619E2">
              <w:rPr>
                <w:rFonts w:ascii="Arial" w:eastAsia="游明朝" w:hAnsi="Arial"/>
                <w:sz w:val="18"/>
                <w:vertAlign w:val="subscript"/>
                <w:lang w:val="en-GB" w:eastAsia="en-US"/>
              </w:rPr>
              <w:t>Channel</w:t>
            </w:r>
            <w:proofErr w:type="spellEnd"/>
            <w:r w:rsidRPr="009619E2">
              <w:rPr>
                <w:rFonts w:ascii="Arial" w:eastAsia="游明朝" w:hAnsi="Arial"/>
                <w:sz w:val="18"/>
                <w:vertAlign w:val="subscript"/>
                <w:lang w:val="en-GB" w:eastAsia="en-US"/>
              </w:rPr>
              <w:t xml:space="preserve"> </w:t>
            </w:r>
            <w:r w:rsidRPr="009619E2">
              <w:rPr>
                <w:rFonts w:ascii="Arial" w:eastAsia="游明朝" w:hAnsi="Arial"/>
                <w:sz w:val="18"/>
                <w:lang w:val="en-GB" w:eastAsia="en-US"/>
              </w:rPr>
              <w:t xml:space="preserve">≤ </w:t>
            </w:r>
            <w:proofErr w:type="spellStart"/>
            <w:proofErr w:type="gramStart"/>
            <w:r w:rsidRPr="009619E2">
              <w:rPr>
                <w:rFonts w:ascii="Arial" w:eastAsia="游明朝" w:hAnsi="Arial"/>
                <w:sz w:val="18"/>
                <w:lang w:val="en-GB" w:eastAsia="en-US"/>
              </w:rPr>
              <w:t>BW</w:t>
            </w:r>
            <w:r w:rsidRPr="009619E2">
              <w:rPr>
                <w:rFonts w:ascii="Arial" w:eastAsia="游明朝" w:hAnsi="Arial"/>
                <w:sz w:val="18"/>
                <w:vertAlign w:val="subscript"/>
                <w:lang w:val="en-GB" w:eastAsia="en-US"/>
              </w:rPr>
              <w:t>Channel,max</w:t>
            </w:r>
            <w:proofErr w:type="spellEnd"/>
            <w:proofErr w:type="gramEnd"/>
          </w:p>
        </w:tc>
        <w:tc>
          <w:tcPr>
            <w:tcW w:w="2203" w:type="dxa"/>
            <w:shd w:val="clear" w:color="auto" w:fill="auto"/>
            <w:tcMar>
              <w:top w:w="15" w:type="dxa"/>
              <w:left w:w="108" w:type="dxa"/>
              <w:bottom w:w="0" w:type="dxa"/>
              <w:right w:w="108" w:type="dxa"/>
            </w:tcMar>
            <w:hideMark/>
          </w:tcPr>
          <w:p w14:paraId="29A85A1C"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1</w:t>
            </w:r>
          </w:p>
        </w:tc>
        <w:tc>
          <w:tcPr>
            <w:tcW w:w="1928" w:type="dxa"/>
          </w:tcPr>
          <w:p w14:paraId="3A95A8E2"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1, 2, 3</w:t>
            </w:r>
          </w:p>
        </w:tc>
      </w:tr>
      <w:tr w:rsidR="0068446B" w:rsidRPr="009619E2" w14:paraId="15885AFC" w14:textId="77777777" w:rsidTr="00C36242">
        <w:tc>
          <w:tcPr>
            <w:tcW w:w="2316" w:type="dxa"/>
            <w:shd w:val="clear" w:color="auto" w:fill="auto"/>
            <w:tcMar>
              <w:top w:w="15" w:type="dxa"/>
              <w:left w:w="108" w:type="dxa"/>
              <w:bottom w:w="0" w:type="dxa"/>
              <w:right w:w="108" w:type="dxa"/>
            </w:tcMar>
            <w:hideMark/>
          </w:tcPr>
          <w:p w14:paraId="3C5B4F10"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B</w:t>
            </w:r>
          </w:p>
        </w:tc>
        <w:tc>
          <w:tcPr>
            <w:tcW w:w="3420" w:type="dxa"/>
            <w:shd w:val="clear" w:color="auto" w:fill="auto"/>
            <w:tcMar>
              <w:top w:w="15" w:type="dxa"/>
              <w:left w:w="108" w:type="dxa"/>
              <w:bottom w:w="0" w:type="dxa"/>
              <w:right w:w="108" w:type="dxa"/>
            </w:tcMar>
            <w:hideMark/>
          </w:tcPr>
          <w:p w14:paraId="15F4F07B"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 xml:space="preserve">20 MHz ≤ </w:t>
            </w:r>
            <w:r w:rsidRPr="009619E2">
              <w:rPr>
                <w:rFonts w:ascii="Arial" w:eastAsia="游明朝" w:hAnsi="Arial"/>
                <w:sz w:val="18"/>
                <w:lang w:val="fi-FI" w:eastAsia="en-US"/>
              </w:rPr>
              <w:t>BW</w:t>
            </w:r>
            <w:proofErr w:type="spellStart"/>
            <w:r w:rsidRPr="009619E2">
              <w:rPr>
                <w:rFonts w:ascii="Arial" w:eastAsia="游明朝" w:hAnsi="Arial"/>
                <w:sz w:val="18"/>
                <w:vertAlign w:val="subscript"/>
                <w:lang w:val="en-GB" w:eastAsia="en-US"/>
              </w:rPr>
              <w:t>Channel_CA</w:t>
            </w:r>
            <w:proofErr w:type="spellEnd"/>
            <w:r w:rsidRPr="009619E2">
              <w:rPr>
                <w:rFonts w:ascii="Arial" w:eastAsia="游明朝" w:hAnsi="Arial"/>
                <w:sz w:val="18"/>
                <w:lang w:val="en-GB" w:eastAsia="en-US"/>
              </w:rPr>
              <w:t xml:space="preserve"> ≤ 100 MHz</w:t>
            </w:r>
          </w:p>
        </w:tc>
        <w:tc>
          <w:tcPr>
            <w:tcW w:w="2203" w:type="dxa"/>
            <w:shd w:val="clear" w:color="auto" w:fill="auto"/>
            <w:tcMar>
              <w:top w:w="15" w:type="dxa"/>
              <w:left w:w="108" w:type="dxa"/>
              <w:bottom w:w="0" w:type="dxa"/>
              <w:right w:w="108" w:type="dxa"/>
            </w:tcMar>
            <w:hideMark/>
          </w:tcPr>
          <w:p w14:paraId="70BA6616"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2</w:t>
            </w:r>
          </w:p>
        </w:tc>
        <w:tc>
          <w:tcPr>
            <w:tcW w:w="1928" w:type="dxa"/>
            <w:tcBorders>
              <w:bottom w:val="single" w:sz="4" w:space="0" w:color="auto"/>
            </w:tcBorders>
          </w:tcPr>
          <w:p w14:paraId="39EB5E2B"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2, 3</w:t>
            </w:r>
          </w:p>
        </w:tc>
      </w:tr>
      <w:tr w:rsidR="0068446B" w:rsidRPr="009619E2" w14:paraId="3C5D3F51" w14:textId="77777777" w:rsidTr="00C36242">
        <w:tc>
          <w:tcPr>
            <w:tcW w:w="2316" w:type="dxa"/>
            <w:shd w:val="clear" w:color="auto" w:fill="auto"/>
            <w:tcMar>
              <w:top w:w="15" w:type="dxa"/>
              <w:left w:w="108" w:type="dxa"/>
              <w:bottom w:w="0" w:type="dxa"/>
              <w:right w:w="108" w:type="dxa"/>
            </w:tcMar>
            <w:hideMark/>
          </w:tcPr>
          <w:p w14:paraId="2B173457"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C</w:t>
            </w:r>
          </w:p>
        </w:tc>
        <w:tc>
          <w:tcPr>
            <w:tcW w:w="3420" w:type="dxa"/>
            <w:shd w:val="clear" w:color="auto" w:fill="auto"/>
            <w:tcMar>
              <w:top w:w="15" w:type="dxa"/>
              <w:left w:w="108" w:type="dxa"/>
              <w:bottom w:w="0" w:type="dxa"/>
              <w:right w:w="108" w:type="dxa"/>
            </w:tcMar>
            <w:hideMark/>
          </w:tcPr>
          <w:p w14:paraId="343FA953"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eastAsia="en-US"/>
              </w:rPr>
              <w:t>100 MHz &lt; BW</w:t>
            </w:r>
            <w:proofErr w:type="spellStart"/>
            <w:r w:rsidRPr="009619E2">
              <w:rPr>
                <w:rFonts w:ascii="Arial" w:eastAsia="游明朝" w:hAnsi="Arial"/>
                <w:sz w:val="18"/>
                <w:vertAlign w:val="subscript"/>
                <w:lang w:val="en-GB" w:eastAsia="en-US"/>
              </w:rPr>
              <w:t>Channel_CA</w:t>
            </w:r>
            <w:proofErr w:type="spellEnd"/>
            <w:r w:rsidRPr="009619E2">
              <w:rPr>
                <w:rFonts w:ascii="Arial" w:eastAsia="游明朝" w:hAnsi="Arial"/>
                <w:sz w:val="18"/>
                <w:lang w:eastAsia="en-US"/>
              </w:rPr>
              <w:t xml:space="preserve"> ≤ 2 x </w:t>
            </w:r>
            <w:proofErr w:type="gramStart"/>
            <w:r w:rsidRPr="009619E2">
              <w:rPr>
                <w:rFonts w:ascii="Arial" w:eastAsia="游明朝" w:hAnsi="Arial"/>
                <w:sz w:val="18"/>
                <w:lang w:eastAsia="en-US"/>
              </w:rPr>
              <w:t>BW</w:t>
            </w:r>
            <w:proofErr w:type="spellStart"/>
            <w:r w:rsidRPr="009619E2">
              <w:rPr>
                <w:rFonts w:ascii="Arial" w:eastAsia="游明朝" w:hAnsi="Arial"/>
                <w:sz w:val="18"/>
                <w:vertAlign w:val="subscript"/>
                <w:lang w:val="en-GB" w:eastAsia="en-US"/>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094FA614"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2</w:t>
            </w:r>
          </w:p>
        </w:tc>
        <w:tc>
          <w:tcPr>
            <w:tcW w:w="1928" w:type="dxa"/>
            <w:tcBorders>
              <w:top w:val="single" w:sz="4" w:space="0" w:color="auto"/>
              <w:left w:val="single" w:sz="4" w:space="0" w:color="auto"/>
              <w:bottom w:val="nil"/>
              <w:right w:val="single" w:sz="4" w:space="0" w:color="auto"/>
            </w:tcBorders>
            <w:shd w:val="clear" w:color="auto" w:fill="auto"/>
          </w:tcPr>
          <w:p w14:paraId="4FA30756"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1, 3</w:t>
            </w:r>
          </w:p>
        </w:tc>
      </w:tr>
      <w:tr w:rsidR="0068446B" w:rsidRPr="009619E2" w14:paraId="7D308864" w14:textId="77777777" w:rsidTr="00C36242">
        <w:tc>
          <w:tcPr>
            <w:tcW w:w="2316" w:type="dxa"/>
            <w:shd w:val="clear" w:color="auto" w:fill="auto"/>
            <w:tcMar>
              <w:top w:w="15" w:type="dxa"/>
              <w:left w:w="108" w:type="dxa"/>
              <w:bottom w:w="0" w:type="dxa"/>
              <w:right w:w="108" w:type="dxa"/>
            </w:tcMar>
            <w:hideMark/>
          </w:tcPr>
          <w:p w14:paraId="6052CE6E"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D</w:t>
            </w:r>
          </w:p>
        </w:tc>
        <w:tc>
          <w:tcPr>
            <w:tcW w:w="3420" w:type="dxa"/>
            <w:shd w:val="clear" w:color="auto" w:fill="auto"/>
            <w:tcMar>
              <w:top w:w="15" w:type="dxa"/>
              <w:left w:w="108" w:type="dxa"/>
              <w:bottom w:w="0" w:type="dxa"/>
              <w:right w:w="108" w:type="dxa"/>
            </w:tcMar>
            <w:hideMark/>
          </w:tcPr>
          <w:p w14:paraId="63C64127"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eastAsia="en-US"/>
              </w:rPr>
              <w:t>200 MHz &lt; BW</w:t>
            </w:r>
            <w:proofErr w:type="spellStart"/>
            <w:r w:rsidRPr="009619E2">
              <w:rPr>
                <w:rFonts w:ascii="Arial" w:eastAsia="游明朝" w:hAnsi="Arial"/>
                <w:sz w:val="18"/>
                <w:vertAlign w:val="subscript"/>
                <w:lang w:val="en-GB" w:eastAsia="en-US"/>
              </w:rPr>
              <w:t>Channel_CA</w:t>
            </w:r>
            <w:proofErr w:type="spellEnd"/>
            <w:r w:rsidRPr="009619E2">
              <w:rPr>
                <w:rFonts w:ascii="Arial" w:eastAsia="游明朝" w:hAnsi="Arial"/>
                <w:sz w:val="18"/>
                <w:lang w:eastAsia="en-US"/>
              </w:rPr>
              <w:t xml:space="preserve"> ≤ 3 x </w:t>
            </w:r>
            <w:proofErr w:type="gramStart"/>
            <w:r w:rsidRPr="009619E2">
              <w:rPr>
                <w:rFonts w:ascii="Arial" w:eastAsia="游明朝" w:hAnsi="Arial"/>
                <w:sz w:val="18"/>
                <w:lang w:eastAsia="en-US"/>
              </w:rPr>
              <w:t>BW</w:t>
            </w:r>
            <w:proofErr w:type="spellStart"/>
            <w:r w:rsidRPr="009619E2">
              <w:rPr>
                <w:rFonts w:ascii="Arial" w:eastAsia="游明朝" w:hAnsi="Arial"/>
                <w:sz w:val="18"/>
                <w:vertAlign w:val="subscript"/>
                <w:lang w:val="en-GB" w:eastAsia="en-US"/>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47BE6449"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3</w:t>
            </w:r>
          </w:p>
        </w:tc>
        <w:tc>
          <w:tcPr>
            <w:tcW w:w="1928" w:type="dxa"/>
            <w:tcBorders>
              <w:top w:val="nil"/>
              <w:left w:val="single" w:sz="4" w:space="0" w:color="auto"/>
              <w:bottom w:val="nil"/>
              <w:right w:val="single" w:sz="4" w:space="0" w:color="auto"/>
            </w:tcBorders>
            <w:shd w:val="clear" w:color="auto" w:fill="auto"/>
          </w:tcPr>
          <w:p w14:paraId="6E1A2CAB"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p>
        </w:tc>
      </w:tr>
      <w:tr w:rsidR="0068446B" w:rsidRPr="009619E2" w14:paraId="193F4461" w14:textId="77777777" w:rsidTr="00C36242">
        <w:tc>
          <w:tcPr>
            <w:tcW w:w="2316" w:type="dxa"/>
            <w:shd w:val="clear" w:color="auto" w:fill="auto"/>
            <w:tcMar>
              <w:top w:w="15" w:type="dxa"/>
              <w:left w:w="108" w:type="dxa"/>
              <w:bottom w:w="0" w:type="dxa"/>
              <w:right w:w="108" w:type="dxa"/>
            </w:tcMar>
            <w:hideMark/>
          </w:tcPr>
          <w:p w14:paraId="49ED504D"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E</w:t>
            </w:r>
          </w:p>
        </w:tc>
        <w:tc>
          <w:tcPr>
            <w:tcW w:w="3420" w:type="dxa"/>
            <w:shd w:val="clear" w:color="auto" w:fill="auto"/>
            <w:tcMar>
              <w:top w:w="15" w:type="dxa"/>
              <w:left w:w="108" w:type="dxa"/>
              <w:bottom w:w="0" w:type="dxa"/>
              <w:right w:w="108" w:type="dxa"/>
            </w:tcMar>
            <w:hideMark/>
          </w:tcPr>
          <w:p w14:paraId="302E6A13"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eastAsia="en-US"/>
              </w:rPr>
              <w:t>300 MHz &lt; BW</w:t>
            </w:r>
            <w:proofErr w:type="spellStart"/>
            <w:r w:rsidRPr="009619E2">
              <w:rPr>
                <w:rFonts w:ascii="Arial" w:eastAsia="游明朝" w:hAnsi="Arial"/>
                <w:sz w:val="18"/>
                <w:vertAlign w:val="subscript"/>
                <w:lang w:val="en-GB" w:eastAsia="en-US"/>
              </w:rPr>
              <w:t>Channel_CA</w:t>
            </w:r>
            <w:proofErr w:type="spellEnd"/>
            <w:r w:rsidRPr="009619E2">
              <w:rPr>
                <w:rFonts w:ascii="Arial" w:eastAsia="游明朝" w:hAnsi="Arial"/>
                <w:sz w:val="18"/>
                <w:lang w:eastAsia="en-US"/>
              </w:rPr>
              <w:t xml:space="preserve"> ≤ 4 x </w:t>
            </w:r>
            <w:proofErr w:type="gramStart"/>
            <w:r w:rsidRPr="009619E2">
              <w:rPr>
                <w:rFonts w:ascii="Arial" w:eastAsia="游明朝" w:hAnsi="Arial"/>
                <w:sz w:val="18"/>
                <w:lang w:eastAsia="en-US"/>
              </w:rPr>
              <w:t>BW</w:t>
            </w:r>
            <w:proofErr w:type="spellStart"/>
            <w:r w:rsidRPr="009619E2">
              <w:rPr>
                <w:rFonts w:ascii="Arial" w:eastAsia="游明朝" w:hAnsi="Arial"/>
                <w:sz w:val="18"/>
                <w:vertAlign w:val="subscript"/>
                <w:lang w:val="en-GB" w:eastAsia="en-US"/>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7FA8150B"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r w:rsidRPr="009619E2">
              <w:rPr>
                <w:rFonts w:ascii="Arial" w:eastAsia="游明朝" w:hAnsi="Arial"/>
                <w:sz w:val="18"/>
                <w:lang w:val="en-GB" w:eastAsia="en-US"/>
              </w:rPr>
              <w:t>4</w:t>
            </w:r>
          </w:p>
        </w:tc>
        <w:tc>
          <w:tcPr>
            <w:tcW w:w="1928" w:type="dxa"/>
            <w:tcBorders>
              <w:top w:val="nil"/>
              <w:left w:val="single" w:sz="4" w:space="0" w:color="auto"/>
              <w:bottom w:val="single" w:sz="4" w:space="0" w:color="auto"/>
              <w:right w:val="single" w:sz="4" w:space="0" w:color="auto"/>
            </w:tcBorders>
            <w:shd w:val="clear" w:color="auto" w:fill="auto"/>
          </w:tcPr>
          <w:p w14:paraId="6E3C4566" w14:textId="77777777" w:rsidR="0068446B" w:rsidRPr="009619E2" w:rsidRDefault="0068446B" w:rsidP="00C36242">
            <w:pPr>
              <w:keepNext/>
              <w:keepLines/>
              <w:spacing w:beforeLines="0" w:before="0" w:afterLines="0" w:after="0"/>
              <w:jc w:val="center"/>
              <w:rPr>
                <w:rFonts w:ascii="Arial" w:eastAsia="游明朝" w:hAnsi="Arial"/>
                <w:sz w:val="18"/>
                <w:lang w:val="en-GB" w:eastAsia="en-US"/>
              </w:rPr>
            </w:pPr>
          </w:p>
        </w:tc>
      </w:tr>
    </w:tbl>
    <w:p w14:paraId="2B2F0D7D" w14:textId="77777777" w:rsidR="0068446B" w:rsidRDefault="0068446B" w:rsidP="0068446B">
      <w:pPr>
        <w:spacing w:before="120" w:after="120"/>
        <w:rPr>
          <w:rFonts w:eastAsia="ＭＳ 明朝"/>
          <w:bCs/>
          <w:iCs/>
          <w:lang w:val="en-GB"/>
        </w:rPr>
      </w:pPr>
    </w:p>
    <w:p w14:paraId="486A401A" w14:textId="408ED885" w:rsidR="00253BB1" w:rsidRDefault="005E1D01" w:rsidP="00253BB1">
      <w:pPr>
        <w:spacing w:before="120" w:after="120"/>
        <w:ind w:firstLineChars="50" w:firstLine="100"/>
        <w:rPr>
          <w:rFonts w:eastAsia="ＭＳ 明朝"/>
          <w:lang w:val="en-GB"/>
        </w:rPr>
      </w:pPr>
      <w:proofErr w:type="gramStart"/>
      <w:r>
        <w:rPr>
          <w:rFonts w:eastAsia="ＭＳ 明朝"/>
          <w:bCs/>
          <w:iCs/>
          <w:lang w:val="en-GB"/>
        </w:rPr>
        <w:t>Anyway</w:t>
      </w:r>
      <w:proofErr w:type="gramEnd"/>
      <w:r>
        <w:rPr>
          <w:rFonts w:eastAsia="ＭＳ 明朝"/>
          <w:bCs/>
          <w:iCs/>
          <w:lang w:val="en-GB"/>
        </w:rPr>
        <w:t xml:space="preserve"> </w:t>
      </w:r>
      <w:r w:rsidR="00253BB1">
        <w:rPr>
          <w:rFonts w:eastAsia="ＭＳ 明朝"/>
          <w:bCs/>
          <w:iCs/>
          <w:lang w:val="en-GB"/>
        </w:rPr>
        <w:t>l</w:t>
      </w:r>
      <w:r w:rsidR="00253BB1">
        <w:rPr>
          <w:rFonts w:eastAsia="ＭＳ 明朝"/>
          <w:lang w:val="en-GB"/>
        </w:rPr>
        <w:t>ooking at the current situation that we are introducing a lot of band combinations in every release, it is preferable that we solve this issue before increasing more CA band combinations.</w:t>
      </w:r>
    </w:p>
    <w:p w14:paraId="1A2B1CB2" w14:textId="3DCDA688" w:rsidR="00432414" w:rsidRDefault="00C74E66" w:rsidP="00432414">
      <w:pPr>
        <w:spacing w:before="120" w:after="120"/>
        <w:rPr>
          <w:rFonts w:eastAsia="ＭＳ 明朝"/>
          <w:b/>
          <w:bCs/>
          <w:i/>
          <w:iCs/>
          <w:lang w:val="en-GB"/>
        </w:rPr>
      </w:pPr>
      <w:r>
        <w:rPr>
          <w:rFonts w:eastAsia="ＭＳ 明朝"/>
          <w:b/>
          <w:bCs/>
          <w:i/>
          <w:iCs/>
          <w:lang w:val="en-GB"/>
        </w:rPr>
        <w:t xml:space="preserve">Proposal 1: It is suggested that RAN4 solves the issue with a shortage of </w:t>
      </w:r>
      <w:r w:rsidR="00A42250">
        <w:rPr>
          <w:rFonts w:eastAsia="ＭＳ 明朝"/>
          <w:b/>
          <w:bCs/>
          <w:i/>
          <w:iCs/>
          <w:lang w:val="en-GB"/>
        </w:rPr>
        <w:t>channel bandwidth configurations</w:t>
      </w:r>
      <w:r w:rsidR="005F3F7B">
        <w:rPr>
          <w:rFonts w:eastAsia="ＭＳ 明朝"/>
          <w:b/>
          <w:bCs/>
          <w:i/>
          <w:iCs/>
          <w:lang w:val="en-GB"/>
        </w:rPr>
        <w:t xml:space="preserve"> in RRM test configurations.</w:t>
      </w:r>
    </w:p>
    <w:p w14:paraId="6EB3FD10" w14:textId="6AA20699" w:rsidR="00D06886" w:rsidRPr="003A6890" w:rsidRDefault="00D06886" w:rsidP="008C5246">
      <w:pPr>
        <w:spacing w:before="120" w:after="120"/>
        <w:rPr>
          <w:rFonts w:eastAsia="ＭＳ 明朝"/>
          <w:bCs/>
          <w:iCs/>
          <w:lang w:val="en-GB"/>
        </w:rPr>
      </w:pPr>
    </w:p>
    <w:p w14:paraId="7A081654" w14:textId="77777777" w:rsidR="002313A9" w:rsidRPr="00BC6FBB" w:rsidRDefault="00E47248"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157A7DDC" w:rsidR="00826444" w:rsidRDefault="00CF1FAB" w:rsidP="00B63491">
      <w:pPr>
        <w:spacing w:before="120" w:after="120"/>
        <w:ind w:firstLineChars="50" w:firstLine="100"/>
        <w:rPr>
          <w:rFonts w:eastAsia="ＭＳ 明朝"/>
        </w:rPr>
      </w:pPr>
      <w:r w:rsidRPr="00CF1FAB">
        <w:rPr>
          <w:rFonts w:eastAsia="ＭＳ 明朝"/>
        </w:rPr>
        <w:t xml:space="preserve">In this contribution we </w:t>
      </w:r>
      <w:r>
        <w:rPr>
          <w:rFonts w:eastAsia="ＭＳ 明朝"/>
        </w:rPr>
        <w:t>r</w:t>
      </w:r>
      <w:r w:rsidRPr="00CF1FAB">
        <w:rPr>
          <w:rFonts w:eastAsia="ＭＳ 明朝"/>
        </w:rPr>
        <w:t>aise</w:t>
      </w:r>
      <w:r>
        <w:rPr>
          <w:rFonts w:eastAsia="ＭＳ 明朝"/>
        </w:rPr>
        <w:t>d</w:t>
      </w:r>
      <w:r w:rsidRPr="00CF1FAB">
        <w:rPr>
          <w:rFonts w:eastAsia="ＭＳ 明朝"/>
        </w:rPr>
        <w:t xml:space="preserve"> an issue with a shortage of CA channel BW configuration with RRM TC</w:t>
      </w:r>
    </w:p>
    <w:p w14:paraId="31F60EDC" w14:textId="77777777" w:rsidR="005F3F7B" w:rsidRPr="008B06EE" w:rsidRDefault="005F3F7B" w:rsidP="005F3F7B">
      <w:pPr>
        <w:spacing w:before="120" w:after="120"/>
        <w:rPr>
          <w:rFonts w:eastAsia="ＭＳ 明朝"/>
          <w:b/>
          <w:bCs/>
          <w:i/>
          <w:iCs/>
          <w:lang w:val="en-GB"/>
        </w:rPr>
      </w:pPr>
      <w:r w:rsidRPr="008B06EE">
        <w:rPr>
          <w:rFonts w:eastAsia="ＭＳ 明朝" w:hint="eastAsia"/>
          <w:b/>
          <w:bCs/>
          <w:i/>
          <w:iCs/>
          <w:lang w:val="en-GB"/>
        </w:rPr>
        <w:t>O</w:t>
      </w:r>
      <w:r w:rsidRPr="008B06EE">
        <w:rPr>
          <w:rFonts w:eastAsia="ＭＳ 明朝"/>
          <w:b/>
          <w:bCs/>
          <w:i/>
          <w:iCs/>
          <w:lang w:val="en-GB"/>
        </w:rPr>
        <w:t xml:space="preserve">bservation 1: </w:t>
      </w:r>
      <w:r>
        <w:rPr>
          <w:rFonts w:eastAsia="ＭＳ 明朝"/>
          <w:b/>
          <w:bCs/>
          <w:i/>
          <w:iCs/>
          <w:lang w:val="en-GB"/>
        </w:rPr>
        <w:t xml:space="preserve">There is a test coverage issue with specific CA band combinations in RRM test cases due to a lack of configurable channel bandwidth in test configurations. </w:t>
      </w:r>
      <w:proofErr w:type="gramStart"/>
      <w:r>
        <w:rPr>
          <w:rFonts w:eastAsia="ＭＳ 明朝"/>
          <w:b/>
          <w:bCs/>
          <w:i/>
          <w:iCs/>
          <w:lang w:val="en-GB"/>
        </w:rPr>
        <w:t>i.e.</w:t>
      </w:r>
      <w:proofErr w:type="gramEnd"/>
      <w:r>
        <w:rPr>
          <w:rFonts w:eastAsia="ＭＳ 明朝"/>
          <w:b/>
          <w:bCs/>
          <w:i/>
          <w:iCs/>
          <w:lang w:val="en-GB"/>
        </w:rPr>
        <w:t xml:space="preserve"> </w:t>
      </w:r>
      <w:r w:rsidRPr="00812331">
        <w:rPr>
          <w:rFonts w:eastAsia="ＭＳ 明朝"/>
          <w:b/>
          <w:bCs/>
          <w:i/>
          <w:iCs/>
          <w:lang w:val="en-GB"/>
        </w:rPr>
        <w:t>CA_n40B, CA_n41C, CA_n46C, CA_n66B, CA_n71B, CA_n77C, CA_n78C, CA_n79C</w:t>
      </w:r>
      <w:r>
        <w:rPr>
          <w:rFonts w:eastAsia="ＭＳ 明朝"/>
          <w:b/>
          <w:bCs/>
          <w:i/>
          <w:iCs/>
          <w:lang w:val="en-GB"/>
        </w:rPr>
        <w:t xml:space="preserve"> for 2 CC cases. </w:t>
      </w:r>
    </w:p>
    <w:p w14:paraId="7F029A82" w14:textId="4546E479" w:rsidR="00C92D4E" w:rsidRPr="005F3F7B" w:rsidRDefault="005F3F7B" w:rsidP="00C92D4E">
      <w:pPr>
        <w:spacing w:before="120" w:after="120"/>
        <w:rPr>
          <w:rFonts w:eastAsia="ＭＳ 明朝" w:hint="eastAsia"/>
          <w:b/>
          <w:bCs/>
          <w:i/>
          <w:iCs/>
          <w:lang w:val="en-GB"/>
        </w:rPr>
      </w:pPr>
      <w:r>
        <w:rPr>
          <w:rFonts w:eastAsia="ＭＳ 明朝"/>
          <w:b/>
          <w:bCs/>
          <w:i/>
          <w:iCs/>
          <w:lang w:val="en-GB"/>
        </w:rPr>
        <w:t>Proposal 1: It is suggested that RAN4 solves the issue with a shortage of channel bandwidth configurations in RRM test configurations.</w:t>
      </w:r>
    </w:p>
    <w:p w14:paraId="7A08165B" w14:textId="77777777" w:rsidR="00606242" w:rsidRDefault="00E47248"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D75D447" w14:textId="21FC1892" w:rsidR="0097143D" w:rsidRDefault="0097143D" w:rsidP="0097143D">
      <w:pPr>
        <w:spacing w:before="120" w:after="120"/>
        <w:rPr>
          <w:rFonts w:eastAsia="ＭＳ 明朝"/>
        </w:rPr>
      </w:pPr>
      <w:r>
        <w:rPr>
          <w:rFonts w:eastAsia="ＭＳ 明朝" w:hint="eastAsia"/>
        </w:rPr>
        <w:t>[</w:t>
      </w:r>
      <w:r>
        <w:rPr>
          <w:rFonts w:eastAsia="ＭＳ 明朝"/>
        </w:rPr>
        <w:t>1] TS 38.133, “</w:t>
      </w:r>
      <w:r w:rsidR="00BD550D" w:rsidRPr="00BD550D">
        <w:rPr>
          <w:rFonts w:eastAsia="ＭＳ 明朝"/>
        </w:rPr>
        <w:t>Requirements for support of radio resource management</w:t>
      </w:r>
      <w:r>
        <w:rPr>
          <w:rFonts w:eastAsia="ＭＳ 明朝"/>
        </w:rPr>
        <w:t xml:space="preserve">”, </w:t>
      </w:r>
      <w:r w:rsidR="00BD550D">
        <w:rPr>
          <w:rFonts w:eastAsia="ＭＳ 明朝"/>
        </w:rPr>
        <w:t>v17.1.0, 2021-03</w:t>
      </w:r>
    </w:p>
    <w:p w14:paraId="4CDDFC1C" w14:textId="29E45B90" w:rsidR="00C74E66" w:rsidRDefault="00DC329D" w:rsidP="003E6436">
      <w:pPr>
        <w:spacing w:before="120" w:after="120"/>
        <w:rPr>
          <w:rFonts w:eastAsia="ＭＳ 明朝" w:hint="eastAsia"/>
        </w:rPr>
      </w:pPr>
      <w:r>
        <w:rPr>
          <w:rFonts w:eastAsia="ＭＳ 明朝" w:hint="eastAsia"/>
        </w:rPr>
        <w:t>[</w:t>
      </w:r>
      <w:r w:rsidR="0097143D">
        <w:rPr>
          <w:rFonts w:eastAsia="ＭＳ 明朝"/>
        </w:rPr>
        <w:t>2</w:t>
      </w:r>
      <w:r>
        <w:rPr>
          <w:rFonts w:eastAsia="ＭＳ 明朝"/>
        </w:rPr>
        <w:t xml:space="preserve">] </w:t>
      </w:r>
      <w:r w:rsidR="00BB2B16">
        <w:rPr>
          <w:rFonts w:eastAsia="ＭＳ 明朝"/>
        </w:rPr>
        <w:t>TS 38.101-1, “</w:t>
      </w:r>
      <w:r w:rsidR="003E6436" w:rsidRPr="003E6436">
        <w:rPr>
          <w:rFonts w:eastAsia="ＭＳ 明朝"/>
        </w:rPr>
        <w:t>User Equipment (UE) radio transmission and reception;</w:t>
      </w:r>
      <w:r w:rsidR="003E6436">
        <w:rPr>
          <w:rFonts w:eastAsia="ＭＳ 明朝"/>
        </w:rPr>
        <w:t xml:space="preserve"> </w:t>
      </w:r>
      <w:r w:rsidR="003E6436" w:rsidRPr="003E6436">
        <w:rPr>
          <w:rFonts w:eastAsia="ＭＳ 明朝"/>
        </w:rPr>
        <w:t>Part 1: Range 1 Standalone</w:t>
      </w:r>
      <w:r w:rsidR="00BB2B16">
        <w:rPr>
          <w:rFonts w:eastAsia="ＭＳ 明朝"/>
        </w:rPr>
        <w:t>”, v17.1.0, 2021-03</w:t>
      </w:r>
    </w:p>
    <w:p w14:paraId="7CA22F1A" w14:textId="77777777" w:rsidR="00C74E66" w:rsidRDefault="00E47248" w:rsidP="00C74E66">
      <w:pPr>
        <w:spacing w:before="120" w:after="120"/>
      </w:pPr>
      <w:r>
        <w:pict w14:anchorId="0BBD6A42">
          <v:rect id="_x0000_i1029" style="width:482.05pt;height:1pt" o:hralign="center" o:hrstd="t" o:hrnoshade="t" o:hr="t" fillcolor="#0d0d0d" stroked="f">
            <v:textbox inset="5.85pt,.7pt,5.85pt,.7pt"/>
          </v:rect>
        </w:pict>
      </w:r>
    </w:p>
    <w:p w14:paraId="74F6036F" w14:textId="65777912" w:rsidR="00C74E66" w:rsidRDefault="00C74E66" w:rsidP="00C74E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Pr="00307851">
        <w:rPr>
          <w:b/>
          <w:noProof w:val="0"/>
        </w:rPr>
        <w:t>.</w:t>
      </w:r>
      <w:r w:rsidRPr="00307851">
        <w:rPr>
          <w:b/>
          <w:noProof w:val="0"/>
        </w:rPr>
        <w:tab/>
      </w:r>
      <w:r>
        <w:rPr>
          <w:b/>
          <w:noProof w:val="0"/>
        </w:rPr>
        <w:t xml:space="preserve">Appendix A: </w:t>
      </w:r>
    </w:p>
    <w:p w14:paraId="31E205EF" w14:textId="63063167" w:rsidR="00C74E66" w:rsidRDefault="00C74E66" w:rsidP="003E6436">
      <w:pPr>
        <w:spacing w:before="120" w:after="120"/>
        <w:rPr>
          <w:rFonts w:eastAsia="ＭＳ 明朝"/>
        </w:rPr>
      </w:pPr>
      <w:r>
        <w:rPr>
          <w:rFonts w:eastAsia="ＭＳ 明朝"/>
          <w:lang w:val="en-GB"/>
        </w:rPr>
        <w:t>Extract of CA configurations from TS 38.101-1 [2], 5.5A.1</w:t>
      </w:r>
    </w:p>
    <w:p w14:paraId="4FFD36E7" w14:textId="77777777" w:rsidR="00C74E66" w:rsidRDefault="00C74E66" w:rsidP="00C74E66">
      <w:pPr>
        <w:spacing w:before="120" w:after="120"/>
        <w:rPr>
          <w:rFonts w:eastAsia="ＭＳ 明朝"/>
          <w:lang w:val="en-GB"/>
        </w:rPr>
      </w:pP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C74E66" w:rsidRPr="00D3012A" w14:paraId="41BA77B9" w14:textId="77777777" w:rsidTr="00C36242">
        <w:trPr>
          <w:cantSplit/>
          <w:trHeight w:val="80"/>
          <w:jc w:val="center"/>
        </w:trPr>
        <w:tc>
          <w:tcPr>
            <w:tcW w:w="1307" w:type="dxa"/>
            <w:tcBorders>
              <w:left w:val="single" w:sz="4" w:space="0" w:color="auto"/>
              <w:bottom w:val="single" w:sz="4" w:space="0" w:color="auto"/>
              <w:right w:val="single" w:sz="4" w:space="0" w:color="auto"/>
            </w:tcBorders>
          </w:tcPr>
          <w:p w14:paraId="40301B01" w14:textId="77777777" w:rsidR="00C74E66" w:rsidRPr="00D3012A" w:rsidRDefault="00C74E66" w:rsidP="00C36242">
            <w:pPr>
              <w:keepNext/>
              <w:keepLines/>
              <w:spacing w:beforeLines="0" w:before="0" w:afterLines="0" w:after="0"/>
              <w:jc w:val="center"/>
              <w:rPr>
                <w:rFonts w:ascii="Arial" w:eastAsia="游明朝" w:hAnsi="Arial"/>
                <w:b/>
                <w:sz w:val="18"/>
                <w:lang w:val="en-GB" w:eastAsia="en-US"/>
              </w:rPr>
            </w:pPr>
            <w:r w:rsidRPr="00D3012A">
              <w:rPr>
                <w:rFonts w:ascii="Arial" w:eastAsia="游明朝" w:hAnsi="Arial"/>
                <w:b/>
                <w:sz w:val="18"/>
                <w:lang w:val="en-GB" w:eastAsia="en-US"/>
              </w:rPr>
              <w:lastRenderedPageBreak/>
              <w:t>NR CA configuration</w:t>
            </w:r>
          </w:p>
        </w:tc>
        <w:tc>
          <w:tcPr>
            <w:tcW w:w="990" w:type="dxa"/>
            <w:tcBorders>
              <w:left w:val="single" w:sz="4" w:space="0" w:color="auto"/>
              <w:bottom w:val="single" w:sz="4" w:space="0" w:color="auto"/>
              <w:right w:val="single" w:sz="4" w:space="0" w:color="auto"/>
            </w:tcBorders>
          </w:tcPr>
          <w:p w14:paraId="1088BC19" w14:textId="77777777" w:rsidR="00C74E66" w:rsidRPr="00D3012A" w:rsidRDefault="00C74E66" w:rsidP="00C36242">
            <w:pPr>
              <w:keepNext/>
              <w:keepLines/>
              <w:spacing w:beforeLines="0" w:before="0" w:afterLines="0" w:after="0"/>
              <w:jc w:val="center"/>
              <w:rPr>
                <w:rFonts w:ascii="Arial" w:eastAsia="游明朝" w:hAnsi="Arial"/>
                <w:b/>
                <w:sz w:val="18"/>
                <w:lang w:val="en-GB" w:eastAsia="en-US"/>
              </w:rPr>
            </w:pPr>
            <w:r w:rsidRPr="00D3012A">
              <w:rPr>
                <w:rFonts w:ascii="Arial" w:eastAsia="游明朝" w:hAnsi="Arial"/>
                <w:b/>
                <w:sz w:val="18"/>
                <w:lang w:val="en-GB" w:eastAsia="en-US"/>
              </w:rPr>
              <w:t>Uplink CA configurations</w:t>
            </w:r>
          </w:p>
        </w:tc>
        <w:tc>
          <w:tcPr>
            <w:tcW w:w="1260" w:type="dxa"/>
            <w:tcBorders>
              <w:top w:val="single" w:sz="6" w:space="0" w:color="auto"/>
              <w:left w:val="single" w:sz="6" w:space="0" w:color="auto"/>
              <w:bottom w:val="single" w:sz="6" w:space="0" w:color="auto"/>
              <w:right w:val="single" w:sz="6" w:space="0" w:color="auto"/>
            </w:tcBorders>
          </w:tcPr>
          <w:p w14:paraId="68A4D08A" w14:textId="77777777" w:rsidR="00C74E66" w:rsidRPr="00D3012A" w:rsidRDefault="00C74E66" w:rsidP="00C36242">
            <w:pPr>
              <w:keepNext/>
              <w:keepLines/>
              <w:spacing w:beforeLines="0" w:before="0" w:afterLines="0" w:after="0"/>
              <w:jc w:val="center"/>
              <w:rPr>
                <w:rFonts w:ascii="Arial" w:eastAsia="游明朝" w:hAnsi="Arial"/>
                <w:b/>
                <w:sz w:val="18"/>
                <w:lang w:val="en-GB" w:eastAsia="en-US"/>
              </w:rPr>
            </w:pPr>
            <w:r w:rsidRPr="00D3012A">
              <w:rPr>
                <w:rFonts w:ascii="Arial" w:eastAsia="游明朝" w:hAnsi="Arial"/>
                <w:b/>
                <w:sz w:val="18"/>
                <w:lang w:val="en-GB" w:eastAsia="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5E12696" w14:textId="77777777" w:rsidR="00C74E66" w:rsidRPr="00D3012A" w:rsidRDefault="00C74E66" w:rsidP="00C36242">
            <w:pPr>
              <w:keepNext/>
              <w:keepLines/>
              <w:spacing w:beforeLines="0" w:before="0" w:afterLines="0" w:after="0"/>
              <w:jc w:val="center"/>
              <w:rPr>
                <w:rFonts w:ascii="Arial" w:eastAsia="游明朝" w:hAnsi="Arial"/>
                <w:b/>
                <w:sz w:val="18"/>
                <w:lang w:val="en-GB" w:eastAsia="en-US"/>
              </w:rPr>
            </w:pPr>
            <w:r w:rsidRPr="00D3012A">
              <w:rPr>
                <w:rFonts w:ascii="Arial" w:eastAsia="游明朝" w:hAnsi="Arial"/>
                <w:b/>
                <w:sz w:val="18"/>
                <w:lang w:val="en-GB" w:eastAsia="en-US"/>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99203E8" w14:textId="77777777" w:rsidR="00C74E66" w:rsidRPr="00D3012A" w:rsidRDefault="00C74E66" w:rsidP="00C36242">
            <w:pPr>
              <w:keepNext/>
              <w:keepLines/>
              <w:spacing w:beforeLines="0" w:before="0" w:afterLines="0" w:after="0"/>
              <w:jc w:val="center"/>
              <w:rPr>
                <w:rFonts w:ascii="Arial" w:eastAsia="游明朝" w:hAnsi="Arial"/>
                <w:b/>
                <w:sz w:val="18"/>
                <w:lang w:val="en-GB" w:eastAsia="en-US"/>
              </w:rPr>
            </w:pPr>
            <w:r w:rsidRPr="00D3012A">
              <w:rPr>
                <w:rFonts w:ascii="Arial" w:eastAsia="游明朝" w:hAnsi="Arial"/>
                <w:b/>
                <w:sz w:val="18"/>
                <w:lang w:val="en-GB" w:eastAsia="en-US"/>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1ACDD0E" w14:textId="77777777" w:rsidR="00C74E66" w:rsidRPr="00D3012A" w:rsidRDefault="00C74E66" w:rsidP="00C36242">
            <w:pPr>
              <w:keepNext/>
              <w:keepLines/>
              <w:spacing w:beforeLines="0" w:before="0" w:afterLines="0" w:after="0"/>
              <w:jc w:val="center"/>
              <w:rPr>
                <w:rFonts w:ascii="Arial" w:eastAsia="游明朝" w:hAnsi="Arial"/>
                <w:b/>
                <w:sz w:val="18"/>
                <w:lang w:val="en-GB" w:eastAsia="en-US"/>
              </w:rPr>
            </w:pPr>
            <w:r w:rsidRPr="00D3012A">
              <w:rPr>
                <w:rFonts w:ascii="Arial" w:eastAsia="游明朝" w:hAnsi="Arial"/>
                <w:b/>
                <w:sz w:val="18"/>
                <w:lang w:val="en-GB" w:eastAsia="en-US"/>
              </w:rP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FA95302" w14:textId="77777777" w:rsidR="00C74E66" w:rsidRPr="00D3012A" w:rsidRDefault="00C74E66" w:rsidP="00C36242">
            <w:pPr>
              <w:keepNext/>
              <w:keepLines/>
              <w:spacing w:beforeLines="0" w:before="0" w:afterLines="0" w:after="0"/>
              <w:jc w:val="center"/>
              <w:rPr>
                <w:rFonts w:ascii="Arial" w:eastAsia="游明朝" w:hAnsi="Arial"/>
                <w:b/>
                <w:sz w:val="18"/>
                <w:lang w:val="en-GB" w:eastAsia="en-US"/>
              </w:rPr>
            </w:pPr>
            <w:r w:rsidRPr="00D3012A">
              <w:rPr>
                <w:rFonts w:ascii="Arial" w:eastAsia="游明朝" w:hAnsi="Arial"/>
                <w:b/>
                <w:sz w:val="18"/>
                <w:lang w:val="en-GB" w:eastAsia="en-US"/>
              </w:rPr>
              <w:t>Channel bandwidths for carrier (MHz)</w:t>
            </w:r>
          </w:p>
        </w:tc>
        <w:tc>
          <w:tcPr>
            <w:tcW w:w="1080" w:type="dxa"/>
            <w:tcBorders>
              <w:left w:val="single" w:sz="4" w:space="0" w:color="auto"/>
              <w:bottom w:val="single" w:sz="4" w:space="0" w:color="auto"/>
              <w:right w:val="single" w:sz="4" w:space="0" w:color="auto"/>
            </w:tcBorders>
          </w:tcPr>
          <w:p w14:paraId="6DE21D02" w14:textId="77777777" w:rsidR="00C74E66" w:rsidRPr="00D3012A" w:rsidRDefault="00C74E66" w:rsidP="00C36242">
            <w:pPr>
              <w:keepNext/>
              <w:keepLines/>
              <w:spacing w:beforeLines="0" w:before="0" w:afterLines="0" w:after="0"/>
              <w:jc w:val="center"/>
              <w:rPr>
                <w:rFonts w:ascii="Arial" w:eastAsia="游明朝" w:hAnsi="Arial"/>
                <w:b/>
                <w:sz w:val="18"/>
                <w:lang w:val="en-GB" w:eastAsia="en-US"/>
              </w:rPr>
            </w:pPr>
            <w:r w:rsidRPr="00D3012A">
              <w:rPr>
                <w:rFonts w:ascii="Arial" w:eastAsia="游明朝" w:hAnsi="Arial"/>
                <w:b/>
                <w:sz w:val="18"/>
                <w:lang w:val="en-GB" w:eastAsia="en-US"/>
              </w:rPr>
              <w:t xml:space="preserve">Maximum aggregated </w:t>
            </w:r>
            <w:r w:rsidRPr="00D3012A">
              <w:rPr>
                <w:rFonts w:ascii="Arial" w:eastAsia="游明朝" w:hAnsi="Arial"/>
                <w:b/>
                <w:sz w:val="18"/>
                <w:lang w:val="en-GB" w:eastAsia="en-US"/>
              </w:rPr>
              <w:br/>
              <w:t>bandwidth (MHz)</w:t>
            </w:r>
          </w:p>
        </w:tc>
        <w:tc>
          <w:tcPr>
            <w:tcW w:w="1318" w:type="dxa"/>
            <w:tcBorders>
              <w:left w:val="single" w:sz="4" w:space="0" w:color="auto"/>
              <w:bottom w:val="single" w:sz="4" w:space="0" w:color="auto"/>
              <w:right w:val="single" w:sz="4" w:space="0" w:color="auto"/>
            </w:tcBorders>
          </w:tcPr>
          <w:p w14:paraId="167FD927" w14:textId="77777777" w:rsidR="00C74E66" w:rsidRPr="00D3012A" w:rsidRDefault="00C74E66" w:rsidP="00C36242">
            <w:pPr>
              <w:keepNext/>
              <w:keepLines/>
              <w:spacing w:beforeLines="0" w:before="0" w:afterLines="0" w:after="0"/>
              <w:jc w:val="center"/>
              <w:rPr>
                <w:rFonts w:ascii="Arial" w:eastAsia="游明朝" w:hAnsi="Arial"/>
                <w:b/>
                <w:sz w:val="18"/>
                <w:lang w:val="en-GB" w:eastAsia="en-US"/>
              </w:rPr>
            </w:pPr>
            <w:r w:rsidRPr="00D3012A">
              <w:rPr>
                <w:rFonts w:ascii="Arial" w:eastAsia="游明朝" w:hAnsi="Arial"/>
                <w:b/>
                <w:sz w:val="18"/>
                <w:lang w:val="en-GB" w:eastAsia="en-US"/>
              </w:rPr>
              <w:t>Bandwidth combination set</w:t>
            </w:r>
          </w:p>
        </w:tc>
      </w:tr>
      <w:tr w:rsidR="00C74E66" w:rsidRPr="00D3012A" w14:paraId="3A90A368" w14:textId="77777777" w:rsidTr="00C36242">
        <w:trPr>
          <w:jc w:val="center"/>
        </w:trPr>
        <w:tc>
          <w:tcPr>
            <w:tcW w:w="1307" w:type="dxa"/>
            <w:tcBorders>
              <w:top w:val="single" w:sz="4" w:space="0" w:color="auto"/>
              <w:left w:val="single" w:sz="4" w:space="0" w:color="auto"/>
              <w:bottom w:val="nil"/>
              <w:right w:val="single" w:sz="4" w:space="0" w:color="auto"/>
            </w:tcBorders>
            <w:shd w:val="clear" w:color="auto" w:fill="auto"/>
          </w:tcPr>
          <w:p w14:paraId="298FC3C8"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r w:rsidRPr="00D3012A">
              <w:rPr>
                <w:rFonts w:ascii="Arial" w:eastAsia="游明朝" w:hAnsi="Arial" w:hint="eastAsia"/>
                <w:sz w:val="18"/>
                <w:lang w:val="en-GB" w:eastAsia="zh-CN"/>
              </w:rPr>
              <w:t>C</w:t>
            </w:r>
            <w:r w:rsidRPr="00D3012A">
              <w:rPr>
                <w:rFonts w:ascii="Arial" w:eastAsia="游明朝" w:hAnsi="Arial"/>
                <w:sz w:val="18"/>
                <w:lang w:val="en-GB"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B56A5C1"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r w:rsidRPr="00D3012A">
              <w:rPr>
                <w:rFonts w:ascii="Arial" w:eastAsia="游明朝" w:hAnsi="Arial" w:hint="eastAsia"/>
                <w:sz w:val="18"/>
                <w:lang w:val="en-GB" w:eastAsia="zh-CN"/>
              </w:rPr>
              <w:t>-</w:t>
            </w:r>
          </w:p>
        </w:tc>
        <w:tc>
          <w:tcPr>
            <w:tcW w:w="1260" w:type="dxa"/>
            <w:tcBorders>
              <w:top w:val="single" w:sz="6" w:space="0" w:color="auto"/>
              <w:left w:val="single" w:sz="4" w:space="0" w:color="auto"/>
              <w:bottom w:val="single" w:sz="6" w:space="0" w:color="auto"/>
              <w:right w:val="single" w:sz="6" w:space="0" w:color="auto"/>
            </w:tcBorders>
          </w:tcPr>
          <w:p w14:paraId="16218547" w14:textId="77777777" w:rsidR="00C74E66" w:rsidRPr="00D3012A" w:rsidRDefault="00C74E66" w:rsidP="00C36242">
            <w:pPr>
              <w:keepNext/>
              <w:keepLines/>
              <w:spacing w:beforeLines="0" w:before="0" w:afterLines="0" w:after="0"/>
              <w:jc w:val="center"/>
              <w:rPr>
                <w:rFonts w:ascii="Arial" w:eastAsia="游明朝" w:hAnsi="Arial" w:cs="Arial"/>
                <w:sz w:val="18"/>
                <w:szCs w:val="18"/>
                <w:lang w:val="en-GB" w:eastAsia="en-US"/>
              </w:rPr>
            </w:pPr>
            <w:r w:rsidRPr="00D3012A">
              <w:rPr>
                <w:rFonts w:ascii="Arial" w:eastAsia="游明朝" w:hAnsi="Arial" w:hint="eastAsia"/>
                <w:sz w:val="18"/>
                <w:lang w:val="en-GB" w:eastAsia="zh-CN"/>
              </w:rPr>
              <w:t>20</w:t>
            </w:r>
          </w:p>
        </w:tc>
        <w:tc>
          <w:tcPr>
            <w:tcW w:w="1170" w:type="dxa"/>
            <w:tcBorders>
              <w:top w:val="single" w:sz="6" w:space="0" w:color="auto"/>
              <w:left w:val="single" w:sz="6" w:space="0" w:color="auto"/>
              <w:bottom w:val="single" w:sz="6" w:space="0" w:color="auto"/>
              <w:right w:val="single" w:sz="6" w:space="0" w:color="auto"/>
            </w:tcBorders>
          </w:tcPr>
          <w:p w14:paraId="1F02B60F" w14:textId="77777777" w:rsidR="00C74E66" w:rsidRPr="00D3012A" w:rsidRDefault="00C74E66" w:rsidP="00C36242">
            <w:pPr>
              <w:keepNext/>
              <w:keepLines/>
              <w:spacing w:beforeLines="0" w:before="0" w:afterLines="0" w:after="0"/>
              <w:jc w:val="center"/>
              <w:rPr>
                <w:rFonts w:ascii="Arial" w:eastAsia="游明朝" w:hAnsi="Arial" w:cs="Arial"/>
                <w:sz w:val="18"/>
                <w:szCs w:val="18"/>
                <w:lang w:val="en-GB" w:eastAsia="en-US"/>
              </w:rPr>
            </w:pPr>
            <w:r w:rsidRPr="00D3012A">
              <w:rPr>
                <w:rFonts w:ascii="Arial" w:eastAsia="游明朝" w:hAnsi="Arial" w:hint="eastAsia"/>
                <w:sz w:val="18"/>
                <w:lang w:val="en-GB" w:eastAsia="zh-CN"/>
              </w:rPr>
              <w:t>80</w:t>
            </w:r>
          </w:p>
        </w:tc>
        <w:tc>
          <w:tcPr>
            <w:tcW w:w="1170" w:type="dxa"/>
            <w:tcBorders>
              <w:top w:val="single" w:sz="6" w:space="0" w:color="auto"/>
              <w:left w:val="single" w:sz="6" w:space="0" w:color="auto"/>
              <w:bottom w:val="single" w:sz="6" w:space="0" w:color="auto"/>
              <w:right w:val="single" w:sz="6" w:space="0" w:color="auto"/>
            </w:tcBorders>
          </w:tcPr>
          <w:p w14:paraId="460F18F1"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p>
        </w:tc>
        <w:tc>
          <w:tcPr>
            <w:tcW w:w="1186" w:type="dxa"/>
            <w:tcBorders>
              <w:top w:val="single" w:sz="6" w:space="0" w:color="auto"/>
              <w:left w:val="single" w:sz="6" w:space="0" w:color="auto"/>
              <w:bottom w:val="single" w:sz="6" w:space="0" w:color="auto"/>
              <w:right w:val="single" w:sz="6" w:space="0" w:color="auto"/>
            </w:tcBorders>
          </w:tcPr>
          <w:p w14:paraId="4C3CB7EE"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p>
        </w:tc>
        <w:tc>
          <w:tcPr>
            <w:tcW w:w="1154" w:type="dxa"/>
            <w:tcBorders>
              <w:top w:val="single" w:sz="6" w:space="0" w:color="auto"/>
              <w:left w:val="single" w:sz="6" w:space="0" w:color="auto"/>
              <w:bottom w:val="single" w:sz="6" w:space="0" w:color="auto"/>
              <w:right w:val="single" w:sz="4" w:space="0" w:color="auto"/>
            </w:tcBorders>
          </w:tcPr>
          <w:p w14:paraId="50691242"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p>
        </w:tc>
        <w:tc>
          <w:tcPr>
            <w:tcW w:w="1080" w:type="dxa"/>
            <w:tcBorders>
              <w:top w:val="single" w:sz="4" w:space="0" w:color="auto"/>
              <w:left w:val="single" w:sz="4" w:space="0" w:color="auto"/>
              <w:bottom w:val="nil"/>
              <w:right w:val="single" w:sz="4" w:space="0" w:color="auto"/>
            </w:tcBorders>
            <w:shd w:val="clear" w:color="auto" w:fill="auto"/>
          </w:tcPr>
          <w:p w14:paraId="69EE3DEC"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r w:rsidRPr="00D3012A">
              <w:rPr>
                <w:rFonts w:ascii="Arial" w:eastAsia="游明朝" w:hAnsi="Arial" w:hint="eastAsia"/>
                <w:sz w:val="18"/>
                <w:lang w:val="en-GB" w:eastAsia="zh-CN"/>
              </w:rPr>
              <w:t>10</w:t>
            </w:r>
            <w:r w:rsidRPr="00D3012A">
              <w:rPr>
                <w:rFonts w:ascii="Arial" w:eastAsia="游明朝" w:hAnsi="Arial"/>
                <w:sz w:val="18"/>
                <w:lang w:val="en-GB"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3CA7FAA"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r w:rsidRPr="00D3012A">
              <w:rPr>
                <w:rFonts w:ascii="Arial" w:eastAsia="游明朝" w:hAnsi="Arial" w:hint="eastAsia"/>
                <w:sz w:val="18"/>
                <w:lang w:val="en-GB" w:eastAsia="zh-CN"/>
              </w:rPr>
              <w:t>0</w:t>
            </w:r>
          </w:p>
        </w:tc>
      </w:tr>
      <w:tr w:rsidR="00C74E66" w:rsidRPr="00D3012A" w14:paraId="021CE0BE" w14:textId="77777777" w:rsidTr="00C36242">
        <w:trPr>
          <w:jc w:val="center"/>
        </w:trPr>
        <w:tc>
          <w:tcPr>
            <w:tcW w:w="1307" w:type="dxa"/>
            <w:tcBorders>
              <w:top w:val="nil"/>
              <w:left w:val="single" w:sz="4" w:space="0" w:color="auto"/>
              <w:bottom w:val="single" w:sz="4" w:space="0" w:color="auto"/>
              <w:right w:val="single" w:sz="4" w:space="0" w:color="auto"/>
            </w:tcBorders>
            <w:shd w:val="clear" w:color="auto" w:fill="auto"/>
          </w:tcPr>
          <w:p w14:paraId="59D98FFE"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p>
        </w:tc>
        <w:tc>
          <w:tcPr>
            <w:tcW w:w="990" w:type="dxa"/>
            <w:tcBorders>
              <w:top w:val="nil"/>
              <w:left w:val="single" w:sz="4" w:space="0" w:color="auto"/>
              <w:bottom w:val="single" w:sz="4" w:space="0" w:color="auto"/>
              <w:right w:val="single" w:sz="4" w:space="0" w:color="auto"/>
            </w:tcBorders>
            <w:shd w:val="clear" w:color="auto" w:fill="auto"/>
          </w:tcPr>
          <w:p w14:paraId="0A75DA7E"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p>
        </w:tc>
        <w:tc>
          <w:tcPr>
            <w:tcW w:w="1260" w:type="dxa"/>
            <w:tcBorders>
              <w:top w:val="single" w:sz="6" w:space="0" w:color="auto"/>
              <w:left w:val="single" w:sz="4" w:space="0" w:color="auto"/>
              <w:bottom w:val="single" w:sz="6" w:space="0" w:color="auto"/>
              <w:right w:val="single" w:sz="6" w:space="0" w:color="auto"/>
            </w:tcBorders>
          </w:tcPr>
          <w:p w14:paraId="664BD7BB" w14:textId="77777777" w:rsidR="00C74E66" w:rsidRPr="00D3012A" w:rsidRDefault="00C74E66" w:rsidP="00C36242">
            <w:pPr>
              <w:keepNext/>
              <w:keepLines/>
              <w:spacing w:beforeLines="0" w:before="0" w:afterLines="0" w:after="0"/>
              <w:jc w:val="center"/>
              <w:rPr>
                <w:rFonts w:ascii="Arial" w:eastAsia="游明朝" w:hAnsi="Arial" w:cs="Arial"/>
                <w:sz w:val="18"/>
                <w:szCs w:val="18"/>
                <w:lang w:val="en-GB" w:eastAsia="en-US"/>
              </w:rPr>
            </w:pPr>
            <w:r w:rsidRPr="00D3012A">
              <w:rPr>
                <w:rFonts w:ascii="Arial" w:eastAsia="游明朝" w:hAnsi="Arial" w:hint="eastAsia"/>
                <w:sz w:val="18"/>
                <w:lang w:val="en-GB" w:eastAsia="zh-CN"/>
              </w:rPr>
              <w:t>50</w:t>
            </w:r>
          </w:p>
        </w:tc>
        <w:tc>
          <w:tcPr>
            <w:tcW w:w="1170" w:type="dxa"/>
            <w:tcBorders>
              <w:top w:val="single" w:sz="6" w:space="0" w:color="auto"/>
              <w:left w:val="single" w:sz="6" w:space="0" w:color="auto"/>
              <w:bottom w:val="single" w:sz="6" w:space="0" w:color="auto"/>
              <w:right w:val="single" w:sz="6" w:space="0" w:color="auto"/>
            </w:tcBorders>
          </w:tcPr>
          <w:p w14:paraId="06A01779" w14:textId="77777777" w:rsidR="00C74E66" w:rsidRPr="00D3012A" w:rsidRDefault="00C74E66" w:rsidP="00C36242">
            <w:pPr>
              <w:keepNext/>
              <w:keepLines/>
              <w:spacing w:beforeLines="0" w:before="0" w:afterLines="0" w:after="0"/>
              <w:jc w:val="center"/>
              <w:rPr>
                <w:rFonts w:ascii="Arial" w:eastAsia="游明朝" w:hAnsi="Arial" w:cs="Arial"/>
                <w:sz w:val="18"/>
                <w:szCs w:val="18"/>
                <w:lang w:val="en-GB" w:eastAsia="en-US"/>
              </w:rPr>
            </w:pPr>
            <w:r w:rsidRPr="00D3012A">
              <w:rPr>
                <w:rFonts w:ascii="Arial" w:eastAsia="游明朝" w:hAnsi="Arial" w:hint="eastAsia"/>
                <w:sz w:val="18"/>
                <w:lang w:val="en-GB" w:eastAsia="zh-CN"/>
              </w:rPr>
              <w:t>50</w:t>
            </w:r>
          </w:p>
        </w:tc>
        <w:tc>
          <w:tcPr>
            <w:tcW w:w="1170" w:type="dxa"/>
            <w:tcBorders>
              <w:top w:val="single" w:sz="6" w:space="0" w:color="auto"/>
              <w:left w:val="single" w:sz="6" w:space="0" w:color="auto"/>
              <w:bottom w:val="single" w:sz="6" w:space="0" w:color="auto"/>
              <w:right w:val="single" w:sz="6" w:space="0" w:color="auto"/>
            </w:tcBorders>
          </w:tcPr>
          <w:p w14:paraId="46B13E12"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p>
        </w:tc>
        <w:tc>
          <w:tcPr>
            <w:tcW w:w="1186" w:type="dxa"/>
            <w:tcBorders>
              <w:top w:val="single" w:sz="6" w:space="0" w:color="auto"/>
              <w:left w:val="single" w:sz="6" w:space="0" w:color="auto"/>
              <w:bottom w:val="single" w:sz="6" w:space="0" w:color="auto"/>
              <w:right w:val="single" w:sz="6" w:space="0" w:color="auto"/>
            </w:tcBorders>
          </w:tcPr>
          <w:p w14:paraId="18A70C76"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p>
        </w:tc>
        <w:tc>
          <w:tcPr>
            <w:tcW w:w="1154" w:type="dxa"/>
            <w:tcBorders>
              <w:top w:val="single" w:sz="6" w:space="0" w:color="auto"/>
              <w:left w:val="single" w:sz="6" w:space="0" w:color="auto"/>
              <w:bottom w:val="single" w:sz="6" w:space="0" w:color="auto"/>
              <w:right w:val="single" w:sz="4" w:space="0" w:color="auto"/>
            </w:tcBorders>
          </w:tcPr>
          <w:p w14:paraId="5B95CF20"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p>
        </w:tc>
        <w:tc>
          <w:tcPr>
            <w:tcW w:w="1080" w:type="dxa"/>
            <w:tcBorders>
              <w:top w:val="nil"/>
              <w:left w:val="single" w:sz="4" w:space="0" w:color="auto"/>
              <w:bottom w:val="single" w:sz="4" w:space="0" w:color="auto"/>
              <w:right w:val="single" w:sz="4" w:space="0" w:color="auto"/>
            </w:tcBorders>
            <w:shd w:val="clear" w:color="auto" w:fill="auto"/>
          </w:tcPr>
          <w:p w14:paraId="1D37EAAD"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p>
        </w:tc>
        <w:tc>
          <w:tcPr>
            <w:tcW w:w="1318" w:type="dxa"/>
            <w:tcBorders>
              <w:top w:val="nil"/>
              <w:left w:val="single" w:sz="4" w:space="0" w:color="auto"/>
              <w:bottom w:val="single" w:sz="4" w:space="0" w:color="auto"/>
              <w:right w:val="single" w:sz="4" w:space="0" w:color="auto"/>
            </w:tcBorders>
            <w:shd w:val="clear" w:color="auto" w:fill="auto"/>
          </w:tcPr>
          <w:p w14:paraId="05329F7B" w14:textId="77777777" w:rsidR="00C74E66" w:rsidRPr="00D3012A" w:rsidRDefault="00C74E66" w:rsidP="00C36242">
            <w:pPr>
              <w:keepNext/>
              <w:keepLines/>
              <w:spacing w:beforeLines="0" w:before="0" w:afterLines="0" w:after="0"/>
              <w:jc w:val="center"/>
              <w:rPr>
                <w:rFonts w:ascii="Arial" w:eastAsia="游明朝" w:hAnsi="Arial"/>
                <w:sz w:val="18"/>
                <w:lang w:val="en-GB" w:eastAsia="en-US"/>
              </w:rPr>
            </w:pPr>
          </w:p>
        </w:tc>
      </w:tr>
      <w:tr w:rsidR="00C74E66" w:rsidRPr="00A1115A" w14:paraId="4AB852AA" w14:textId="77777777" w:rsidTr="00C36242">
        <w:trPr>
          <w:jc w:val="center"/>
        </w:trPr>
        <w:tc>
          <w:tcPr>
            <w:tcW w:w="1307" w:type="dxa"/>
            <w:tcBorders>
              <w:top w:val="single" w:sz="4" w:space="0" w:color="auto"/>
              <w:left w:val="single" w:sz="4" w:space="0" w:color="auto"/>
              <w:bottom w:val="nil"/>
              <w:right w:val="single" w:sz="4" w:space="0" w:color="auto"/>
            </w:tcBorders>
            <w:shd w:val="clear" w:color="auto" w:fill="auto"/>
          </w:tcPr>
          <w:p w14:paraId="28E68F33" w14:textId="77777777" w:rsidR="00C74E66" w:rsidRPr="00A1115A" w:rsidRDefault="00C74E66" w:rsidP="00C36242">
            <w:pPr>
              <w:pStyle w:val="TAC"/>
              <w:spacing w:before="120" w:after="120"/>
            </w:pPr>
            <w:r w:rsidRPr="00A1115A">
              <w:t>CA_n41C</w:t>
            </w:r>
          </w:p>
        </w:tc>
        <w:tc>
          <w:tcPr>
            <w:tcW w:w="990" w:type="dxa"/>
            <w:tcBorders>
              <w:top w:val="single" w:sz="4" w:space="0" w:color="auto"/>
              <w:left w:val="single" w:sz="4" w:space="0" w:color="auto"/>
              <w:bottom w:val="nil"/>
              <w:right w:val="single" w:sz="4" w:space="0" w:color="auto"/>
            </w:tcBorders>
            <w:shd w:val="clear" w:color="auto" w:fill="auto"/>
          </w:tcPr>
          <w:p w14:paraId="30105785" w14:textId="77777777" w:rsidR="00C74E66" w:rsidRPr="00A1115A" w:rsidRDefault="00C74E66" w:rsidP="00C36242">
            <w:pPr>
              <w:pStyle w:val="TAC"/>
              <w:spacing w:before="120" w:after="120"/>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7DFA5870" w14:textId="77777777" w:rsidR="00C74E66" w:rsidRPr="00A1115A" w:rsidRDefault="00C74E66" w:rsidP="00C36242">
            <w:pPr>
              <w:pStyle w:val="TAC"/>
              <w:spacing w:before="120" w:after="120"/>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081FB9B3" w14:textId="77777777" w:rsidR="00C74E66" w:rsidRPr="00A1115A" w:rsidRDefault="00C74E66" w:rsidP="00C36242">
            <w:pPr>
              <w:pStyle w:val="TAC"/>
              <w:spacing w:before="120" w:after="120"/>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4423C8FE"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2BE27E42"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2B12767B" w14:textId="77777777" w:rsidR="00C74E66" w:rsidRPr="00A1115A" w:rsidRDefault="00C74E66" w:rsidP="00C36242">
            <w:pPr>
              <w:pStyle w:val="TAC"/>
              <w:spacing w:before="120" w:after="120"/>
            </w:pPr>
          </w:p>
        </w:tc>
        <w:tc>
          <w:tcPr>
            <w:tcW w:w="1080" w:type="dxa"/>
            <w:tcBorders>
              <w:top w:val="single" w:sz="4" w:space="0" w:color="auto"/>
              <w:left w:val="single" w:sz="4" w:space="0" w:color="auto"/>
              <w:bottom w:val="nil"/>
              <w:right w:val="single" w:sz="4" w:space="0" w:color="auto"/>
            </w:tcBorders>
            <w:shd w:val="clear" w:color="auto" w:fill="auto"/>
          </w:tcPr>
          <w:p w14:paraId="7E58119D" w14:textId="77777777" w:rsidR="00C74E66" w:rsidRPr="00A1115A" w:rsidRDefault="00C74E66" w:rsidP="00C36242">
            <w:pPr>
              <w:pStyle w:val="TAC"/>
              <w:spacing w:before="120" w:after="120"/>
              <w:rPr>
                <w:rFonts w:eastAsia="游明朝"/>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13A8B870" w14:textId="77777777" w:rsidR="00C74E66" w:rsidRPr="00A1115A" w:rsidRDefault="00C74E66" w:rsidP="00C36242">
            <w:pPr>
              <w:pStyle w:val="TAC"/>
              <w:spacing w:before="120" w:after="120"/>
            </w:pPr>
            <w:r w:rsidRPr="00A1115A">
              <w:t>0</w:t>
            </w:r>
          </w:p>
        </w:tc>
      </w:tr>
      <w:tr w:rsidR="00C74E66" w:rsidRPr="00A1115A" w14:paraId="690EB9F0"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1C482385"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16875E0A"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622F6C5D" w14:textId="77777777" w:rsidR="00C74E66" w:rsidRPr="00A1115A" w:rsidRDefault="00C74E66" w:rsidP="00C36242">
            <w:pPr>
              <w:pStyle w:val="TAC"/>
              <w:spacing w:before="120" w:after="120"/>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05D179B" w14:textId="77777777" w:rsidR="00C74E66" w:rsidRPr="00A1115A" w:rsidRDefault="00C74E66" w:rsidP="00C36242">
            <w:pPr>
              <w:pStyle w:val="TAC"/>
              <w:spacing w:before="120" w:after="120"/>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E5F7DC3"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50685D42"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4ECE8863" w14:textId="77777777" w:rsidR="00C74E66" w:rsidRPr="00A1115A" w:rsidRDefault="00C74E66" w:rsidP="00C36242">
            <w:pPr>
              <w:pStyle w:val="TAC"/>
              <w:spacing w:before="120" w:after="120"/>
            </w:pPr>
          </w:p>
        </w:tc>
        <w:tc>
          <w:tcPr>
            <w:tcW w:w="1080" w:type="dxa"/>
            <w:tcBorders>
              <w:top w:val="nil"/>
              <w:left w:val="single" w:sz="4" w:space="0" w:color="auto"/>
              <w:bottom w:val="single" w:sz="4" w:space="0" w:color="auto"/>
              <w:right w:val="single" w:sz="4" w:space="0" w:color="auto"/>
            </w:tcBorders>
            <w:shd w:val="clear" w:color="auto" w:fill="auto"/>
          </w:tcPr>
          <w:p w14:paraId="64532EE1" w14:textId="77777777" w:rsidR="00C74E66" w:rsidRPr="00A1115A" w:rsidRDefault="00C74E66" w:rsidP="00C36242">
            <w:pPr>
              <w:pStyle w:val="TAC"/>
              <w:spacing w:before="120" w:after="120"/>
              <w:rPr>
                <w:rFonts w:eastAsia="游明朝"/>
              </w:rPr>
            </w:pPr>
          </w:p>
        </w:tc>
        <w:tc>
          <w:tcPr>
            <w:tcW w:w="1318" w:type="dxa"/>
            <w:tcBorders>
              <w:top w:val="nil"/>
              <w:left w:val="single" w:sz="4" w:space="0" w:color="auto"/>
              <w:bottom w:val="single" w:sz="4" w:space="0" w:color="auto"/>
              <w:right w:val="single" w:sz="4" w:space="0" w:color="auto"/>
            </w:tcBorders>
            <w:shd w:val="clear" w:color="auto" w:fill="auto"/>
          </w:tcPr>
          <w:p w14:paraId="663A63AC" w14:textId="77777777" w:rsidR="00C74E66" w:rsidRPr="00A1115A" w:rsidRDefault="00C74E66" w:rsidP="00C36242">
            <w:pPr>
              <w:pStyle w:val="TAC"/>
              <w:spacing w:before="120" w:after="120"/>
            </w:pPr>
          </w:p>
        </w:tc>
      </w:tr>
      <w:tr w:rsidR="00C74E66" w:rsidRPr="00A1115A" w14:paraId="054572A5"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75002113"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2101BD88"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5AD0C5F9" w14:textId="77777777" w:rsidR="00C74E66" w:rsidRPr="00A1115A" w:rsidRDefault="00C74E66" w:rsidP="00C36242">
            <w:pPr>
              <w:pStyle w:val="TAC"/>
              <w:spacing w:before="120" w:after="120"/>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647CACF" w14:textId="77777777" w:rsidR="00C74E66" w:rsidRPr="00A1115A" w:rsidRDefault="00C74E66" w:rsidP="00C36242">
            <w:pPr>
              <w:pStyle w:val="TAC"/>
              <w:spacing w:before="120" w:after="120"/>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B3C2982"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2E1156EA"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6A401E0E" w14:textId="77777777" w:rsidR="00C74E66" w:rsidRPr="00A1115A" w:rsidRDefault="00C74E66" w:rsidP="00C36242">
            <w:pPr>
              <w:pStyle w:val="TAC"/>
              <w:spacing w:before="120" w:after="120"/>
            </w:pPr>
          </w:p>
        </w:tc>
        <w:tc>
          <w:tcPr>
            <w:tcW w:w="1080" w:type="dxa"/>
            <w:tcBorders>
              <w:top w:val="single" w:sz="4" w:space="0" w:color="auto"/>
              <w:left w:val="single" w:sz="6" w:space="0" w:color="auto"/>
              <w:bottom w:val="single" w:sz="6" w:space="0" w:color="auto"/>
              <w:right w:val="single" w:sz="6" w:space="0" w:color="auto"/>
            </w:tcBorders>
          </w:tcPr>
          <w:p w14:paraId="38CDF121" w14:textId="77777777" w:rsidR="00C74E66" w:rsidRPr="00A1115A" w:rsidRDefault="00C74E66" w:rsidP="00C36242">
            <w:pPr>
              <w:pStyle w:val="TAC"/>
              <w:spacing w:before="120" w:after="120"/>
              <w:rPr>
                <w:rFonts w:eastAsia="游明朝"/>
              </w:rPr>
            </w:pPr>
            <w:r w:rsidRPr="00A1115A">
              <w:rPr>
                <w:rFonts w:eastAsia="游明朝"/>
              </w:rPr>
              <w:t>190</w:t>
            </w:r>
          </w:p>
        </w:tc>
        <w:tc>
          <w:tcPr>
            <w:tcW w:w="1318" w:type="dxa"/>
            <w:tcBorders>
              <w:top w:val="single" w:sz="4" w:space="0" w:color="auto"/>
              <w:left w:val="single" w:sz="6" w:space="0" w:color="auto"/>
              <w:bottom w:val="single" w:sz="4" w:space="0" w:color="auto"/>
              <w:right w:val="single" w:sz="4" w:space="0" w:color="auto"/>
            </w:tcBorders>
          </w:tcPr>
          <w:p w14:paraId="4FA843FF" w14:textId="77777777" w:rsidR="00C74E66" w:rsidRPr="00A1115A" w:rsidRDefault="00C74E66" w:rsidP="00C36242">
            <w:pPr>
              <w:pStyle w:val="TAC"/>
              <w:spacing w:before="120" w:after="120"/>
            </w:pPr>
            <w:r w:rsidRPr="00A1115A">
              <w:t>1</w:t>
            </w:r>
          </w:p>
        </w:tc>
      </w:tr>
      <w:tr w:rsidR="00C74E66" w:rsidRPr="00A1115A" w14:paraId="59BB17F2" w14:textId="77777777" w:rsidTr="00C36242">
        <w:trPr>
          <w:jc w:val="center"/>
        </w:trPr>
        <w:tc>
          <w:tcPr>
            <w:tcW w:w="1307" w:type="dxa"/>
            <w:tcBorders>
              <w:top w:val="nil"/>
              <w:left w:val="single" w:sz="4" w:space="0" w:color="auto"/>
              <w:bottom w:val="nil"/>
              <w:right w:val="single" w:sz="6" w:space="0" w:color="auto"/>
            </w:tcBorders>
          </w:tcPr>
          <w:p w14:paraId="544BD1B9" w14:textId="77777777" w:rsidR="00C74E66" w:rsidRPr="00A1115A" w:rsidRDefault="00C74E66" w:rsidP="00C36242">
            <w:pPr>
              <w:pStyle w:val="TAC"/>
              <w:spacing w:before="120" w:after="120"/>
            </w:pPr>
          </w:p>
        </w:tc>
        <w:tc>
          <w:tcPr>
            <w:tcW w:w="990" w:type="dxa"/>
            <w:tcBorders>
              <w:top w:val="nil"/>
              <w:left w:val="single" w:sz="6" w:space="0" w:color="auto"/>
              <w:bottom w:val="nil"/>
              <w:right w:val="single" w:sz="6" w:space="0" w:color="auto"/>
            </w:tcBorders>
          </w:tcPr>
          <w:p w14:paraId="7BB97F5E" w14:textId="77777777" w:rsidR="00C74E66" w:rsidRPr="00A1115A" w:rsidRDefault="00C74E66" w:rsidP="00C36242">
            <w:pPr>
              <w:pStyle w:val="TAC"/>
              <w:spacing w:before="120" w:after="120"/>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16583F33" w14:textId="77777777" w:rsidR="00C74E66" w:rsidRPr="00A1115A" w:rsidRDefault="00C74E66" w:rsidP="00C36242">
            <w:pPr>
              <w:pStyle w:val="TAC"/>
              <w:spacing w:before="120" w:after="120"/>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27D395B" w14:textId="77777777" w:rsidR="00C74E66" w:rsidRPr="00A1115A" w:rsidRDefault="00C74E66" w:rsidP="00C36242">
            <w:pPr>
              <w:pStyle w:val="TAC"/>
              <w:spacing w:before="120" w:after="120"/>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290E29E2"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1F698411"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2DFC4629" w14:textId="77777777" w:rsidR="00C74E66" w:rsidRPr="00A1115A" w:rsidRDefault="00C74E66" w:rsidP="00C36242">
            <w:pPr>
              <w:pStyle w:val="TAC"/>
              <w:spacing w:before="120" w:after="120"/>
            </w:pPr>
          </w:p>
        </w:tc>
        <w:tc>
          <w:tcPr>
            <w:tcW w:w="1080" w:type="dxa"/>
            <w:tcBorders>
              <w:left w:val="single" w:sz="6" w:space="0" w:color="auto"/>
              <w:bottom w:val="nil"/>
              <w:right w:val="single" w:sz="6" w:space="0" w:color="auto"/>
            </w:tcBorders>
          </w:tcPr>
          <w:p w14:paraId="421C5F66" w14:textId="77777777" w:rsidR="00C74E66" w:rsidRPr="00A1115A" w:rsidRDefault="00C74E66" w:rsidP="00C36242">
            <w:pPr>
              <w:pStyle w:val="TAC"/>
              <w:spacing w:before="120" w:after="120"/>
              <w:rPr>
                <w:rFonts w:eastAsia="游明朝"/>
              </w:rPr>
            </w:pPr>
          </w:p>
        </w:tc>
        <w:tc>
          <w:tcPr>
            <w:tcW w:w="1318" w:type="dxa"/>
            <w:tcBorders>
              <w:top w:val="single" w:sz="4" w:space="0" w:color="auto"/>
              <w:left w:val="single" w:sz="6" w:space="0" w:color="auto"/>
              <w:bottom w:val="nil"/>
              <w:right w:val="single" w:sz="4" w:space="0" w:color="auto"/>
            </w:tcBorders>
          </w:tcPr>
          <w:p w14:paraId="558490FD" w14:textId="77777777" w:rsidR="00C74E66" w:rsidRPr="00A1115A" w:rsidRDefault="00C74E66" w:rsidP="00C36242">
            <w:pPr>
              <w:pStyle w:val="TAC"/>
              <w:spacing w:before="120" w:after="120"/>
            </w:pPr>
          </w:p>
        </w:tc>
      </w:tr>
      <w:tr w:rsidR="00C74E66" w:rsidRPr="00A1115A" w14:paraId="764CB4DE" w14:textId="77777777" w:rsidTr="00C36242">
        <w:trPr>
          <w:jc w:val="center"/>
        </w:trPr>
        <w:tc>
          <w:tcPr>
            <w:tcW w:w="1307" w:type="dxa"/>
            <w:tcBorders>
              <w:top w:val="nil"/>
              <w:left w:val="single" w:sz="4" w:space="0" w:color="auto"/>
              <w:bottom w:val="nil"/>
              <w:right w:val="single" w:sz="6" w:space="0" w:color="auto"/>
            </w:tcBorders>
          </w:tcPr>
          <w:p w14:paraId="7992772D" w14:textId="77777777" w:rsidR="00C74E66" w:rsidRPr="00A1115A" w:rsidRDefault="00C74E66" w:rsidP="00C36242">
            <w:pPr>
              <w:pStyle w:val="TAC"/>
              <w:spacing w:before="120" w:after="120"/>
            </w:pPr>
          </w:p>
        </w:tc>
        <w:tc>
          <w:tcPr>
            <w:tcW w:w="990" w:type="dxa"/>
            <w:tcBorders>
              <w:top w:val="nil"/>
              <w:left w:val="single" w:sz="6" w:space="0" w:color="auto"/>
              <w:bottom w:val="nil"/>
              <w:right w:val="single" w:sz="6" w:space="0" w:color="auto"/>
            </w:tcBorders>
          </w:tcPr>
          <w:p w14:paraId="02F2F881" w14:textId="77777777" w:rsidR="00C74E66" w:rsidRPr="00A1115A" w:rsidRDefault="00C74E66" w:rsidP="00C36242">
            <w:pPr>
              <w:pStyle w:val="TAC"/>
              <w:spacing w:before="120" w:after="120"/>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3E3429C8" w14:textId="77777777" w:rsidR="00C74E66" w:rsidRPr="00A1115A" w:rsidRDefault="00C74E66" w:rsidP="00C36242">
            <w:pPr>
              <w:pStyle w:val="TAC"/>
              <w:spacing w:before="120" w:after="120"/>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7233AAFB" w14:textId="77777777" w:rsidR="00C74E66" w:rsidRPr="00A1115A" w:rsidRDefault="00C74E66" w:rsidP="00C36242">
            <w:pPr>
              <w:pStyle w:val="TAC"/>
              <w:spacing w:before="120" w:after="120"/>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3336169"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252CC74C"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41E67365" w14:textId="77777777" w:rsidR="00C74E66" w:rsidRPr="00A1115A" w:rsidRDefault="00C74E66" w:rsidP="00C36242">
            <w:pPr>
              <w:pStyle w:val="TAC"/>
              <w:spacing w:before="120" w:after="120"/>
            </w:pPr>
          </w:p>
        </w:tc>
        <w:tc>
          <w:tcPr>
            <w:tcW w:w="1080" w:type="dxa"/>
            <w:tcBorders>
              <w:top w:val="nil"/>
              <w:left w:val="single" w:sz="6" w:space="0" w:color="auto"/>
              <w:bottom w:val="nil"/>
              <w:right w:val="single" w:sz="6" w:space="0" w:color="auto"/>
            </w:tcBorders>
          </w:tcPr>
          <w:p w14:paraId="40E5B9CA" w14:textId="77777777" w:rsidR="00C74E66" w:rsidRPr="00A1115A" w:rsidRDefault="00C74E66" w:rsidP="00C36242">
            <w:pPr>
              <w:pStyle w:val="TAC"/>
              <w:spacing w:before="120" w:after="120"/>
              <w:rPr>
                <w:rFonts w:eastAsia="游明朝"/>
              </w:rPr>
            </w:pPr>
          </w:p>
        </w:tc>
        <w:tc>
          <w:tcPr>
            <w:tcW w:w="1318" w:type="dxa"/>
            <w:tcBorders>
              <w:top w:val="nil"/>
              <w:left w:val="single" w:sz="6" w:space="0" w:color="auto"/>
              <w:bottom w:val="nil"/>
              <w:right w:val="single" w:sz="4" w:space="0" w:color="auto"/>
            </w:tcBorders>
          </w:tcPr>
          <w:p w14:paraId="48155AE4" w14:textId="77777777" w:rsidR="00C74E66" w:rsidRPr="00A1115A" w:rsidRDefault="00C74E66" w:rsidP="00C36242">
            <w:pPr>
              <w:pStyle w:val="TAC"/>
              <w:spacing w:before="120" w:after="120"/>
            </w:pPr>
          </w:p>
        </w:tc>
      </w:tr>
      <w:tr w:rsidR="00C74E66" w:rsidRPr="00A1115A" w14:paraId="2CD03243" w14:textId="77777777" w:rsidTr="00C36242">
        <w:trPr>
          <w:jc w:val="center"/>
        </w:trPr>
        <w:tc>
          <w:tcPr>
            <w:tcW w:w="1307" w:type="dxa"/>
            <w:tcBorders>
              <w:top w:val="nil"/>
              <w:left w:val="single" w:sz="4" w:space="0" w:color="auto"/>
              <w:bottom w:val="single" w:sz="6" w:space="0" w:color="auto"/>
              <w:right w:val="single" w:sz="6" w:space="0" w:color="auto"/>
            </w:tcBorders>
          </w:tcPr>
          <w:p w14:paraId="77C392E5" w14:textId="77777777" w:rsidR="00C74E66" w:rsidRPr="00A1115A" w:rsidRDefault="00C74E66" w:rsidP="00C36242">
            <w:pPr>
              <w:pStyle w:val="TAC"/>
              <w:spacing w:before="120" w:after="120"/>
            </w:pPr>
          </w:p>
        </w:tc>
        <w:tc>
          <w:tcPr>
            <w:tcW w:w="990" w:type="dxa"/>
            <w:tcBorders>
              <w:top w:val="nil"/>
              <w:left w:val="single" w:sz="6" w:space="0" w:color="auto"/>
              <w:bottom w:val="single" w:sz="6" w:space="0" w:color="auto"/>
              <w:right w:val="single" w:sz="6" w:space="0" w:color="auto"/>
            </w:tcBorders>
          </w:tcPr>
          <w:p w14:paraId="24E74AE9" w14:textId="77777777" w:rsidR="00C74E66" w:rsidRPr="00A1115A" w:rsidRDefault="00C74E66" w:rsidP="00C36242">
            <w:pPr>
              <w:pStyle w:val="TAC"/>
              <w:spacing w:before="120" w:after="120"/>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58319FE4" w14:textId="77777777" w:rsidR="00C74E66" w:rsidRPr="00A1115A" w:rsidRDefault="00C74E66" w:rsidP="00C36242">
            <w:pPr>
              <w:pStyle w:val="TAC"/>
              <w:spacing w:before="120" w:after="120"/>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02CFC01A" w14:textId="77777777" w:rsidR="00C74E66" w:rsidRPr="00A1115A" w:rsidRDefault="00C74E66" w:rsidP="00C36242">
            <w:pPr>
              <w:pStyle w:val="TAC"/>
              <w:spacing w:before="120" w:after="120"/>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70969DA"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3F2ECA2E"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010F2C8B" w14:textId="77777777" w:rsidR="00C74E66" w:rsidRPr="00A1115A" w:rsidRDefault="00C74E66" w:rsidP="00C36242">
            <w:pPr>
              <w:pStyle w:val="TAC"/>
              <w:spacing w:before="120" w:after="120"/>
            </w:pPr>
          </w:p>
        </w:tc>
        <w:tc>
          <w:tcPr>
            <w:tcW w:w="1080" w:type="dxa"/>
            <w:tcBorders>
              <w:top w:val="nil"/>
              <w:left w:val="single" w:sz="6" w:space="0" w:color="auto"/>
              <w:bottom w:val="single" w:sz="6" w:space="0" w:color="auto"/>
              <w:right w:val="single" w:sz="6" w:space="0" w:color="auto"/>
            </w:tcBorders>
          </w:tcPr>
          <w:p w14:paraId="3E2C7E34" w14:textId="77777777" w:rsidR="00C74E66" w:rsidRPr="00A1115A" w:rsidRDefault="00C74E66" w:rsidP="00C36242">
            <w:pPr>
              <w:pStyle w:val="TAC"/>
              <w:spacing w:before="120" w:after="120"/>
              <w:rPr>
                <w:rFonts w:eastAsia="游明朝"/>
              </w:rPr>
            </w:pPr>
          </w:p>
        </w:tc>
        <w:tc>
          <w:tcPr>
            <w:tcW w:w="1318" w:type="dxa"/>
            <w:tcBorders>
              <w:top w:val="nil"/>
              <w:left w:val="single" w:sz="6" w:space="0" w:color="auto"/>
              <w:bottom w:val="single" w:sz="6" w:space="0" w:color="auto"/>
              <w:right w:val="single" w:sz="4" w:space="0" w:color="auto"/>
            </w:tcBorders>
          </w:tcPr>
          <w:p w14:paraId="4BF26316" w14:textId="77777777" w:rsidR="00C74E66" w:rsidRPr="00A1115A" w:rsidRDefault="00C74E66" w:rsidP="00C36242">
            <w:pPr>
              <w:pStyle w:val="TAC"/>
              <w:spacing w:before="120" w:after="120"/>
            </w:pPr>
          </w:p>
        </w:tc>
      </w:tr>
      <w:tr w:rsidR="00C74E66" w:rsidRPr="00A1115A" w14:paraId="7632BCF4" w14:textId="77777777" w:rsidTr="00C36242">
        <w:trPr>
          <w:jc w:val="center"/>
        </w:trPr>
        <w:tc>
          <w:tcPr>
            <w:tcW w:w="1307" w:type="dxa"/>
            <w:tcBorders>
              <w:left w:val="single" w:sz="4" w:space="0" w:color="auto"/>
              <w:bottom w:val="single" w:sz="6" w:space="0" w:color="auto"/>
              <w:right w:val="single" w:sz="6" w:space="0" w:color="auto"/>
            </w:tcBorders>
          </w:tcPr>
          <w:p w14:paraId="4A250410" w14:textId="77777777" w:rsidR="00C74E66" w:rsidRPr="00A1115A" w:rsidRDefault="00C74E66" w:rsidP="00C36242">
            <w:pPr>
              <w:pStyle w:val="TAC"/>
              <w:spacing w:before="120" w:after="120"/>
            </w:pPr>
            <w:r w:rsidRPr="00A1115A">
              <w:t>CA_n46C</w:t>
            </w:r>
          </w:p>
        </w:tc>
        <w:tc>
          <w:tcPr>
            <w:tcW w:w="990" w:type="dxa"/>
            <w:tcBorders>
              <w:left w:val="single" w:sz="6" w:space="0" w:color="auto"/>
              <w:bottom w:val="single" w:sz="6" w:space="0" w:color="auto"/>
              <w:right w:val="single" w:sz="6" w:space="0" w:color="auto"/>
            </w:tcBorders>
          </w:tcPr>
          <w:p w14:paraId="0919BDD8" w14:textId="77777777" w:rsidR="00C74E66" w:rsidRPr="00A1115A" w:rsidRDefault="00C74E66" w:rsidP="00C36242">
            <w:pPr>
              <w:pStyle w:val="TAC"/>
              <w:spacing w:before="120" w:after="120"/>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B94CDC1" w14:textId="77777777" w:rsidR="00C74E66" w:rsidRPr="00A1115A" w:rsidRDefault="00C74E66" w:rsidP="00C36242">
            <w:pPr>
              <w:pStyle w:val="TAC"/>
              <w:spacing w:before="120" w:after="120"/>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6A62720" w14:textId="77777777" w:rsidR="00C74E66" w:rsidRPr="00A1115A" w:rsidRDefault="00C74E66" w:rsidP="00C36242">
            <w:pPr>
              <w:pStyle w:val="TAC"/>
              <w:spacing w:before="120" w:after="120"/>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F37D170"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5B6A9538"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22EB75E3" w14:textId="77777777" w:rsidR="00C74E66" w:rsidRPr="00A1115A" w:rsidRDefault="00C74E66" w:rsidP="00C36242">
            <w:pPr>
              <w:pStyle w:val="TAC"/>
              <w:spacing w:before="120" w:after="120"/>
            </w:pPr>
          </w:p>
        </w:tc>
        <w:tc>
          <w:tcPr>
            <w:tcW w:w="1080" w:type="dxa"/>
            <w:tcBorders>
              <w:left w:val="single" w:sz="6" w:space="0" w:color="auto"/>
              <w:bottom w:val="single" w:sz="6" w:space="0" w:color="auto"/>
              <w:right w:val="single" w:sz="6" w:space="0" w:color="auto"/>
            </w:tcBorders>
          </w:tcPr>
          <w:p w14:paraId="3E165890" w14:textId="77777777" w:rsidR="00C74E66" w:rsidRPr="00A1115A" w:rsidRDefault="00C74E66" w:rsidP="00C36242">
            <w:pPr>
              <w:pStyle w:val="TAC"/>
              <w:spacing w:before="120" w:after="120"/>
              <w:rPr>
                <w:rFonts w:eastAsia="游明朝"/>
              </w:rPr>
            </w:pPr>
            <w:r w:rsidRPr="00A1115A">
              <w:rPr>
                <w:rFonts w:eastAsia="游明朝"/>
              </w:rPr>
              <w:t>160</w:t>
            </w:r>
          </w:p>
        </w:tc>
        <w:tc>
          <w:tcPr>
            <w:tcW w:w="1318" w:type="dxa"/>
            <w:tcBorders>
              <w:left w:val="single" w:sz="6" w:space="0" w:color="auto"/>
              <w:right w:val="single" w:sz="4" w:space="0" w:color="auto"/>
            </w:tcBorders>
          </w:tcPr>
          <w:p w14:paraId="7A5050A5" w14:textId="77777777" w:rsidR="00C74E66" w:rsidRPr="00A1115A" w:rsidRDefault="00C74E66" w:rsidP="00C36242">
            <w:pPr>
              <w:pStyle w:val="TAC"/>
              <w:spacing w:before="120" w:after="120"/>
            </w:pPr>
            <w:r w:rsidRPr="00A1115A">
              <w:t>0</w:t>
            </w:r>
          </w:p>
        </w:tc>
      </w:tr>
      <w:tr w:rsidR="00C74E66" w:rsidRPr="00A1115A" w14:paraId="4F3CD434" w14:textId="77777777" w:rsidTr="00C36242">
        <w:trPr>
          <w:jc w:val="center"/>
        </w:trPr>
        <w:tc>
          <w:tcPr>
            <w:tcW w:w="1307" w:type="dxa"/>
            <w:tcBorders>
              <w:top w:val="single" w:sz="4" w:space="0" w:color="auto"/>
              <w:left w:val="single" w:sz="4" w:space="0" w:color="auto"/>
              <w:bottom w:val="nil"/>
              <w:right w:val="single" w:sz="4" w:space="0" w:color="auto"/>
            </w:tcBorders>
            <w:shd w:val="clear" w:color="auto" w:fill="auto"/>
          </w:tcPr>
          <w:p w14:paraId="1387D5F4" w14:textId="77777777" w:rsidR="00C74E66" w:rsidRPr="00A1115A" w:rsidRDefault="00C74E66" w:rsidP="00C36242">
            <w:pPr>
              <w:pStyle w:val="TAC"/>
              <w:spacing w:before="120" w:after="120"/>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5D27A81D" w14:textId="77777777" w:rsidR="00C74E66" w:rsidRPr="00A1115A" w:rsidRDefault="00C74E66" w:rsidP="00C36242">
            <w:pPr>
              <w:pStyle w:val="TAC"/>
              <w:spacing w:before="120" w:after="120"/>
            </w:pPr>
            <w:r w:rsidRPr="00A1115A">
              <w:t>-</w:t>
            </w:r>
          </w:p>
        </w:tc>
        <w:tc>
          <w:tcPr>
            <w:tcW w:w="1260" w:type="dxa"/>
            <w:tcBorders>
              <w:top w:val="single" w:sz="6" w:space="0" w:color="auto"/>
              <w:left w:val="single" w:sz="4" w:space="0" w:color="auto"/>
              <w:bottom w:val="single" w:sz="6" w:space="0" w:color="auto"/>
              <w:right w:val="single" w:sz="6" w:space="0" w:color="auto"/>
            </w:tcBorders>
          </w:tcPr>
          <w:p w14:paraId="55693C65" w14:textId="77777777" w:rsidR="00C74E66" w:rsidRPr="00A1115A" w:rsidRDefault="00C74E66" w:rsidP="00C36242">
            <w:pPr>
              <w:pStyle w:val="TAC"/>
              <w:spacing w:before="120" w:after="120"/>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413EE30E" w14:textId="77777777" w:rsidR="00C74E66" w:rsidRPr="00A1115A" w:rsidRDefault="00C74E66" w:rsidP="00C36242">
            <w:pPr>
              <w:pStyle w:val="TAC"/>
              <w:spacing w:before="120" w:after="120"/>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4996D4C"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2D02D4F4"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60B04E09" w14:textId="77777777" w:rsidR="00C74E66" w:rsidRPr="00A1115A" w:rsidRDefault="00C74E66" w:rsidP="00C36242">
            <w:pPr>
              <w:pStyle w:val="TAC"/>
              <w:spacing w:before="120" w:after="120"/>
            </w:pPr>
          </w:p>
        </w:tc>
        <w:tc>
          <w:tcPr>
            <w:tcW w:w="1080" w:type="dxa"/>
            <w:tcBorders>
              <w:top w:val="single" w:sz="4" w:space="0" w:color="auto"/>
              <w:left w:val="single" w:sz="4" w:space="0" w:color="auto"/>
              <w:bottom w:val="nil"/>
              <w:right w:val="single" w:sz="4" w:space="0" w:color="auto"/>
            </w:tcBorders>
            <w:shd w:val="clear" w:color="auto" w:fill="auto"/>
          </w:tcPr>
          <w:p w14:paraId="66AE8E5A" w14:textId="77777777" w:rsidR="00C74E66" w:rsidRPr="00A1115A" w:rsidRDefault="00C74E66" w:rsidP="00C36242">
            <w:pPr>
              <w:pStyle w:val="TAC"/>
              <w:spacing w:before="120" w:after="120"/>
              <w:rPr>
                <w:rFonts w:eastAsia="游明朝"/>
              </w:rPr>
            </w:pPr>
            <w:r w:rsidRPr="00A1115A">
              <w:rPr>
                <w:rFonts w:eastAsia="游明朝"/>
              </w:rPr>
              <w:t>50</w:t>
            </w:r>
          </w:p>
        </w:tc>
        <w:tc>
          <w:tcPr>
            <w:tcW w:w="1318" w:type="dxa"/>
            <w:tcBorders>
              <w:top w:val="single" w:sz="4" w:space="0" w:color="auto"/>
              <w:left w:val="single" w:sz="4" w:space="0" w:color="auto"/>
              <w:bottom w:val="nil"/>
              <w:right w:val="single" w:sz="4" w:space="0" w:color="auto"/>
            </w:tcBorders>
            <w:shd w:val="clear" w:color="auto" w:fill="auto"/>
          </w:tcPr>
          <w:p w14:paraId="5197FFCA" w14:textId="77777777" w:rsidR="00C74E66" w:rsidRPr="00A1115A" w:rsidRDefault="00C74E66" w:rsidP="00C36242">
            <w:pPr>
              <w:pStyle w:val="TAC"/>
              <w:spacing w:before="120" w:after="120"/>
            </w:pPr>
            <w:r w:rsidRPr="00A1115A">
              <w:t>0</w:t>
            </w:r>
          </w:p>
        </w:tc>
      </w:tr>
      <w:tr w:rsidR="00C74E66" w:rsidRPr="00A1115A" w14:paraId="26ADF9D4"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6BA5B757"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4F776663"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329FBF74" w14:textId="77777777" w:rsidR="00C74E66" w:rsidRPr="00A1115A" w:rsidRDefault="00C74E66" w:rsidP="00C36242">
            <w:pPr>
              <w:pStyle w:val="TAC"/>
              <w:spacing w:before="120" w:after="120"/>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58096AA" w14:textId="77777777" w:rsidR="00C74E66" w:rsidRPr="00A1115A" w:rsidRDefault="00C74E66" w:rsidP="00C36242">
            <w:pPr>
              <w:pStyle w:val="TAC"/>
              <w:spacing w:before="120" w:after="120"/>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2120C336"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00EDC517"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3CAEA7FF" w14:textId="77777777" w:rsidR="00C74E66" w:rsidRPr="00A1115A" w:rsidRDefault="00C74E66" w:rsidP="00C36242">
            <w:pPr>
              <w:pStyle w:val="TAC"/>
              <w:spacing w:before="120" w:after="120"/>
            </w:pPr>
          </w:p>
        </w:tc>
        <w:tc>
          <w:tcPr>
            <w:tcW w:w="1080" w:type="dxa"/>
            <w:tcBorders>
              <w:top w:val="nil"/>
              <w:left w:val="single" w:sz="4" w:space="0" w:color="auto"/>
              <w:bottom w:val="nil"/>
              <w:right w:val="single" w:sz="4" w:space="0" w:color="auto"/>
            </w:tcBorders>
            <w:shd w:val="clear" w:color="auto" w:fill="auto"/>
          </w:tcPr>
          <w:p w14:paraId="136FB4A9" w14:textId="77777777" w:rsidR="00C74E66" w:rsidRPr="00A1115A" w:rsidRDefault="00C74E66" w:rsidP="00C36242">
            <w:pPr>
              <w:pStyle w:val="TAC"/>
              <w:spacing w:before="120" w:after="120"/>
              <w:rPr>
                <w:rFonts w:eastAsia="游明朝"/>
              </w:rPr>
            </w:pPr>
          </w:p>
        </w:tc>
        <w:tc>
          <w:tcPr>
            <w:tcW w:w="1318" w:type="dxa"/>
            <w:tcBorders>
              <w:top w:val="nil"/>
              <w:left w:val="single" w:sz="4" w:space="0" w:color="auto"/>
              <w:bottom w:val="nil"/>
              <w:right w:val="single" w:sz="4" w:space="0" w:color="auto"/>
            </w:tcBorders>
            <w:shd w:val="clear" w:color="auto" w:fill="auto"/>
          </w:tcPr>
          <w:p w14:paraId="3F72803A" w14:textId="77777777" w:rsidR="00C74E66" w:rsidRPr="00A1115A" w:rsidRDefault="00C74E66" w:rsidP="00C36242">
            <w:pPr>
              <w:pStyle w:val="TAC"/>
              <w:spacing w:before="120" w:after="120"/>
            </w:pPr>
          </w:p>
        </w:tc>
      </w:tr>
      <w:tr w:rsidR="00C74E66" w:rsidRPr="00A1115A" w14:paraId="1E1F2ABB"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7B55FBCD"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2CA9D3BF"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0A2D0C00" w14:textId="77777777" w:rsidR="00C74E66" w:rsidRPr="00A1115A" w:rsidRDefault="00C74E66" w:rsidP="00C36242">
            <w:pPr>
              <w:pStyle w:val="TAC"/>
              <w:spacing w:before="120" w:after="120"/>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D3205A8" w14:textId="77777777" w:rsidR="00C74E66" w:rsidRPr="00A1115A" w:rsidRDefault="00C74E66" w:rsidP="00C36242">
            <w:pPr>
              <w:pStyle w:val="TAC"/>
              <w:spacing w:before="120" w:after="120"/>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30FFDF0"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178D9610"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2DC2AE4C" w14:textId="77777777" w:rsidR="00C74E66" w:rsidRPr="00A1115A" w:rsidRDefault="00C74E66" w:rsidP="00C36242">
            <w:pPr>
              <w:pStyle w:val="TAC"/>
              <w:spacing w:before="120" w:after="120"/>
            </w:pPr>
          </w:p>
        </w:tc>
        <w:tc>
          <w:tcPr>
            <w:tcW w:w="1080" w:type="dxa"/>
            <w:tcBorders>
              <w:top w:val="nil"/>
              <w:left w:val="single" w:sz="4" w:space="0" w:color="auto"/>
              <w:bottom w:val="nil"/>
              <w:right w:val="single" w:sz="4" w:space="0" w:color="auto"/>
            </w:tcBorders>
            <w:shd w:val="clear" w:color="auto" w:fill="auto"/>
          </w:tcPr>
          <w:p w14:paraId="20A552DB" w14:textId="77777777" w:rsidR="00C74E66" w:rsidRPr="00A1115A" w:rsidRDefault="00C74E66" w:rsidP="00C36242">
            <w:pPr>
              <w:pStyle w:val="TAC"/>
              <w:spacing w:before="120" w:after="120"/>
              <w:rPr>
                <w:rFonts w:eastAsia="游明朝"/>
              </w:rPr>
            </w:pPr>
          </w:p>
        </w:tc>
        <w:tc>
          <w:tcPr>
            <w:tcW w:w="1318" w:type="dxa"/>
            <w:tcBorders>
              <w:top w:val="nil"/>
              <w:left w:val="single" w:sz="4" w:space="0" w:color="auto"/>
              <w:bottom w:val="nil"/>
              <w:right w:val="single" w:sz="4" w:space="0" w:color="auto"/>
            </w:tcBorders>
            <w:shd w:val="clear" w:color="auto" w:fill="auto"/>
          </w:tcPr>
          <w:p w14:paraId="01686CB6" w14:textId="77777777" w:rsidR="00C74E66" w:rsidRPr="00A1115A" w:rsidRDefault="00C74E66" w:rsidP="00C36242">
            <w:pPr>
              <w:pStyle w:val="TAC"/>
              <w:spacing w:before="120" w:after="120"/>
            </w:pPr>
          </w:p>
        </w:tc>
      </w:tr>
      <w:tr w:rsidR="00C74E66" w:rsidRPr="00A1115A" w14:paraId="14FACCCE" w14:textId="77777777" w:rsidTr="00C36242">
        <w:trPr>
          <w:jc w:val="center"/>
        </w:trPr>
        <w:tc>
          <w:tcPr>
            <w:tcW w:w="1307" w:type="dxa"/>
            <w:tcBorders>
              <w:top w:val="single" w:sz="4" w:space="0" w:color="auto"/>
              <w:left w:val="single" w:sz="4" w:space="0" w:color="auto"/>
              <w:bottom w:val="nil"/>
              <w:right w:val="single" w:sz="4" w:space="0" w:color="auto"/>
            </w:tcBorders>
            <w:shd w:val="clear" w:color="auto" w:fill="auto"/>
          </w:tcPr>
          <w:p w14:paraId="2CB70CA5" w14:textId="77777777" w:rsidR="00C74E66" w:rsidRPr="00A1115A" w:rsidRDefault="00C74E66" w:rsidP="00C36242">
            <w:pPr>
              <w:pStyle w:val="TAC"/>
              <w:spacing w:before="120" w:after="120"/>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056CEA94" w14:textId="77777777" w:rsidR="00C74E66" w:rsidRPr="00A1115A" w:rsidRDefault="00C74E66" w:rsidP="00C36242">
            <w:pPr>
              <w:pStyle w:val="TAC"/>
              <w:spacing w:before="120" w:after="120"/>
            </w:pPr>
            <w:r w:rsidRPr="00A1115A">
              <w:t>-</w:t>
            </w:r>
          </w:p>
        </w:tc>
        <w:tc>
          <w:tcPr>
            <w:tcW w:w="1260" w:type="dxa"/>
            <w:tcBorders>
              <w:top w:val="single" w:sz="6" w:space="0" w:color="auto"/>
              <w:left w:val="single" w:sz="4" w:space="0" w:color="auto"/>
              <w:bottom w:val="single" w:sz="6" w:space="0" w:color="auto"/>
              <w:right w:val="single" w:sz="6" w:space="0" w:color="auto"/>
            </w:tcBorders>
          </w:tcPr>
          <w:p w14:paraId="3E6FD651" w14:textId="77777777" w:rsidR="00C74E66" w:rsidRPr="00A1115A" w:rsidRDefault="00C74E66" w:rsidP="00C36242">
            <w:pPr>
              <w:pStyle w:val="TAC"/>
              <w:spacing w:before="120" w:after="120"/>
              <w:rPr>
                <w:rFonts w:eastAsia="游明朝"/>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37DB981" w14:textId="77777777" w:rsidR="00C74E66" w:rsidRPr="00A1115A" w:rsidRDefault="00C74E66" w:rsidP="00C36242">
            <w:pPr>
              <w:pStyle w:val="TAC"/>
              <w:spacing w:before="120" w:after="120"/>
              <w:rPr>
                <w:rFonts w:eastAsia="游明朝"/>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69426460"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3311A0E6"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46567238" w14:textId="77777777" w:rsidR="00C74E66" w:rsidRPr="00A1115A" w:rsidRDefault="00C74E66" w:rsidP="00C36242">
            <w:pPr>
              <w:pStyle w:val="TAC"/>
              <w:spacing w:before="120" w:after="120"/>
            </w:pPr>
          </w:p>
        </w:tc>
        <w:tc>
          <w:tcPr>
            <w:tcW w:w="1080" w:type="dxa"/>
            <w:tcBorders>
              <w:top w:val="single" w:sz="4" w:space="0" w:color="auto"/>
              <w:left w:val="single" w:sz="4" w:space="0" w:color="auto"/>
              <w:bottom w:val="nil"/>
              <w:right w:val="single" w:sz="4" w:space="0" w:color="auto"/>
            </w:tcBorders>
            <w:shd w:val="clear" w:color="auto" w:fill="auto"/>
          </w:tcPr>
          <w:p w14:paraId="7D689FF0" w14:textId="77777777" w:rsidR="00C74E66" w:rsidRPr="00A1115A" w:rsidRDefault="00C74E66" w:rsidP="00C36242">
            <w:pPr>
              <w:pStyle w:val="TAC"/>
              <w:spacing w:before="120" w:after="120"/>
              <w:rPr>
                <w:rFonts w:eastAsia="游明朝"/>
              </w:rPr>
            </w:pPr>
            <w:r w:rsidRPr="00A1115A">
              <w:rPr>
                <w:rFonts w:eastAsia="游明朝"/>
              </w:rPr>
              <w:t>25</w:t>
            </w:r>
          </w:p>
        </w:tc>
        <w:tc>
          <w:tcPr>
            <w:tcW w:w="1318" w:type="dxa"/>
            <w:tcBorders>
              <w:top w:val="single" w:sz="4" w:space="0" w:color="auto"/>
              <w:left w:val="single" w:sz="4" w:space="0" w:color="auto"/>
              <w:bottom w:val="nil"/>
              <w:right w:val="single" w:sz="4" w:space="0" w:color="auto"/>
            </w:tcBorders>
            <w:shd w:val="clear" w:color="auto" w:fill="auto"/>
          </w:tcPr>
          <w:p w14:paraId="31CCB2F9" w14:textId="77777777" w:rsidR="00C74E66" w:rsidRPr="00A1115A" w:rsidRDefault="00C74E66" w:rsidP="00C36242">
            <w:pPr>
              <w:pStyle w:val="TAC"/>
              <w:spacing w:before="120" w:after="120"/>
            </w:pPr>
            <w:r w:rsidRPr="00A1115A">
              <w:t>0</w:t>
            </w:r>
          </w:p>
        </w:tc>
      </w:tr>
      <w:tr w:rsidR="00C74E66" w:rsidRPr="00A1115A" w14:paraId="6B2975D1"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748FC636"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4AB3FB7B"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75C36CE1" w14:textId="77777777" w:rsidR="00C74E66" w:rsidRPr="00A1115A" w:rsidRDefault="00C74E66" w:rsidP="00C36242">
            <w:pPr>
              <w:pStyle w:val="TAC"/>
              <w:spacing w:before="120" w:after="120"/>
              <w:rPr>
                <w:rFonts w:eastAsia="游明朝"/>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534F3B7" w14:textId="77777777" w:rsidR="00C74E66" w:rsidRPr="00A1115A" w:rsidRDefault="00C74E66" w:rsidP="00C36242">
            <w:pPr>
              <w:pStyle w:val="TAC"/>
              <w:spacing w:before="120" w:after="120"/>
              <w:rPr>
                <w:rFonts w:eastAsia="游明朝"/>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3B76969C"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4F7CC46D"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008856B4" w14:textId="77777777" w:rsidR="00C74E66" w:rsidRPr="00A1115A" w:rsidRDefault="00C74E66" w:rsidP="00C36242">
            <w:pPr>
              <w:pStyle w:val="TAC"/>
              <w:spacing w:before="120" w:after="120"/>
            </w:pPr>
          </w:p>
        </w:tc>
        <w:tc>
          <w:tcPr>
            <w:tcW w:w="1080" w:type="dxa"/>
            <w:tcBorders>
              <w:top w:val="nil"/>
              <w:left w:val="single" w:sz="4" w:space="0" w:color="auto"/>
              <w:bottom w:val="nil"/>
              <w:right w:val="single" w:sz="4" w:space="0" w:color="auto"/>
            </w:tcBorders>
            <w:shd w:val="clear" w:color="auto" w:fill="auto"/>
          </w:tcPr>
          <w:p w14:paraId="0972E759" w14:textId="77777777" w:rsidR="00C74E66" w:rsidRPr="00A1115A" w:rsidRDefault="00C74E66" w:rsidP="00C36242">
            <w:pPr>
              <w:pStyle w:val="TAC"/>
              <w:spacing w:before="120" w:after="120"/>
              <w:rPr>
                <w:rFonts w:eastAsia="游明朝"/>
              </w:rPr>
            </w:pPr>
          </w:p>
        </w:tc>
        <w:tc>
          <w:tcPr>
            <w:tcW w:w="1318" w:type="dxa"/>
            <w:tcBorders>
              <w:top w:val="nil"/>
              <w:left w:val="single" w:sz="4" w:space="0" w:color="auto"/>
              <w:bottom w:val="nil"/>
              <w:right w:val="single" w:sz="4" w:space="0" w:color="auto"/>
            </w:tcBorders>
            <w:shd w:val="clear" w:color="auto" w:fill="auto"/>
          </w:tcPr>
          <w:p w14:paraId="1821FE67" w14:textId="77777777" w:rsidR="00C74E66" w:rsidRPr="00A1115A" w:rsidRDefault="00C74E66" w:rsidP="00C36242">
            <w:pPr>
              <w:pStyle w:val="TAC"/>
              <w:spacing w:before="120" w:after="120"/>
            </w:pPr>
          </w:p>
        </w:tc>
      </w:tr>
      <w:tr w:rsidR="00C74E66" w:rsidRPr="00A1115A" w14:paraId="7133C4EC"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3099C48E"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161653EE"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719E8ADA" w14:textId="77777777" w:rsidR="00C74E66" w:rsidRPr="00A1115A" w:rsidRDefault="00C74E66" w:rsidP="00C36242">
            <w:pPr>
              <w:pStyle w:val="TAC"/>
              <w:spacing w:before="120" w:after="120"/>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A41D2A4" w14:textId="77777777" w:rsidR="00C74E66" w:rsidRPr="00A1115A" w:rsidRDefault="00C74E66" w:rsidP="00C36242">
            <w:pPr>
              <w:pStyle w:val="TAC"/>
              <w:spacing w:before="120" w:after="120"/>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A3ACABF"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3C80F42D"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3A2446AD" w14:textId="77777777" w:rsidR="00C74E66" w:rsidRPr="00A1115A" w:rsidRDefault="00C74E66" w:rsidP="00C36242">
            <w:pPr>
              <w:pStyle w:val="TAC"/>
              <w:spacing w:before="120" w:after="120"/>
            </w:pPr>
          </w:p>
        </w:tc>
        <w:tc>
          <w:tcPr>
            <w:tcW w:w="1080" w:type="dxa"/>
            <w:tcBorders>
              <w:top w:val="single" w:sz="4" w:space="0" w:color="auto"/>
              <w:left w:val="single" w:sz="4" w:space="0" w:color="auto"/>
              <w:bottom w:val="nil"/>
              <w:right w:val="single" w:sz="4" w:space="0" w:color="auto"/>
            </w:tcBorders>
            <w:shd w:val="clear" w:color="auto" w:fill="auto"/>
          </w:tcPr>
          <w:p w14:paraId="1CB83D02" w14:textId="77777777" w:rsidR="00C74E66" w:rsidRPr="00A1115A" w:rsidRDefault="00C74E66" w:rsidP="00C36242">
            <w:pPr>
              <w:pStyle w:val="TAC"/>
              <w:spacing w:before="120" w:after="120"/>
              <w:rPr>
                <w:rFonts w:eastAsia="游明朝"/>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63092741" w14:textId="77777777" w:rsidR="00C74E66" w:rsidRPr="00A1115A" w:rsidRDefault="00C74E66" w:rsidP="00C36242">
            <w:pPr>
              <w:pStyle w:val="TAC"/>
              <w:spacing w:before="120" w:after="120"/>
            </w:pPr>
            <w:r w:rsidRPr="00A1115A">
              <w:t>1</w:t>
            </w:r>
          </w:p>
        </w:tc>
      </w:tr>
      <w:tr w:rsidR="00C74E66" w:rsidRPr="00A1115A" w14:paraId="697707B9"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6A16898B"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7DA7846A"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1E8FDE6E" w14:textId="77777777" w:rsidR="00C74E66" w:rsidRPr="00A1115A" w:rsidRDefault="00C74E66" w:rsidP="00C36242">
            <w:pPr>
              <w:pStyle w:val="TAC"/>
              <w:spacing w:before="120" w:after="120"/>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054E89F" w14:textId="77777777" w:rsidR="00C74E66" w:rsidRPr="00A1115A" w:rsidRDefault="00C74E66" w:rsidP="00C36242">
            <w:pPr>
              <w:pStyle w:val="TAC"/>
              <w:spacing w:before="120" w:after="120"/>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46CDA41"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7EFDB5D1"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66351AB2" w14:textId="77777777" w:rsidR="00C74E66" w:rsidRPr="00A1115A" w:rsidRDefault="00C74E66" w:rsidP="00C36242">
            <w:pPr>
              <w:pStyle w:val="TAC"/>
              <w:spacing w:before="120" w:after="120"/>
            </w:pPr>
          </w:p>
        </w:tc>
        <w:tc>
          <w:tcPr>
            <w:tcW w:w="1080" w:type="dxa"/>
            <w:tcBorders>
              <w:top w:val="nil"/>
              <w:left w:val="single" w:sz="4" w:space="0" w:color="auto"/>
              <w:bottom w:val="single" w:sz="4" w:space="0" w:color="auto"/>
              <w:right w:val="single" w:sz="4" w:space="0" w:color="auto"/>
            </w:tcBorders>
            <w:shd w:val="clear" w:color="auto" w:fill="auto"/>
          </w:tcPr>
          <w:p w14:paraId="1E4DFD9A" w14:textId="77777777" w:rsidR="00C74E66" w:rsidRPr="00A1115A" w:rsidRDefault="00C74E66" w:rsidP="00C36242">
            <w:pPr>
              <w:pStyle w:val="TAC"/>
              <w:spacing w:before="120" w:after="120"/>
              <w:rPr>
                <w:rFonts w:eastAsia="游明朝"/>
              </w:rPr>
            </w:pPr>
          </w:p>
        </w:tc>
        <w:tc>
          <w:tcPr>
            <w:tcW w:w="1318" w:type="dxa"/>
            <w:tcBorders>
              <w:top w:val="nil"/>
              <w:left w:val="single" w:sz="4" w:space="0" w:color="auto"/>
              <w:bottom w:val="single" w:sz="4" w:space="0" w:color="auto"/>
              <w:right w:val="single" w:sz="4" w:space="0" w:color="auto"/>
            </w:tcBorders>
            <w:shd w:val="clear" w:color="auto" w:fill="auto"/>
          </w:tcPr>
          <w:p w14:paraId="3106B5BE" w14:textId="77777777" w:rsidR="00C74E66" w:rsidRPr="00A1115A" w:rsidRDefault="00C74E66" w:rsidP="00C36242">
            <w:pPr>
              <w:pStyle w:val="TAC"/>
              <w:spacing w:before="120" w:after="120"/>
            </w:pPr>
          </w:p>
        </w:tc>
      </w:tr>
      <w:tr w:rsidR="00C74E66" w:rsidRPr="00A1115A" w:rsidDel="00CF0C86" w14:paraId="1E0EE47D" w14:textId="77777777" w:rsidTr="00C36242">
        <w:trPr>
          <w:jc w:val="center"/>
        </w:trPr>
        <w:tc>
          <w:tcPr>
            <w:tcW w:w="1307" w:type="dxa"/>
            <w:tcBorders>
              <w:top w:val="nil"/>
              <w:left w:val="single" w:sz="4" w:space="0" w:color="auto"/>
              <w:bottom w:val="single" w:sz="4" w:space="0" w:color="auto"/>
              <w:right w:val="single" w:sz="4" w:space="0" w:color="auto"/>
            </w:tcBorders>
            <w:shd w:val="clear" w:color="auto" w:fill="auto"/>
          </w:tcPr>
          <w:p w14:paraId="16702BE9" w14:textId="77777777" w:rsidR="00C74E66" w:rsidRPr="00A1115A" w:rsidDel="00CF0C86" w:rsidRDefault="00C74E66" w:rsidP="00C36242">
            <w:pPr>
              <w:pStyle w:val="TAC"/>
              <w:spacing w:before="120" w:after="120"/>
            </w:pPr>
          </w:p>
        </w:tc>
        <w:tc>
          <w:tcPr>
            <w:tcW w:w="990" w:type="dxa"/>
            <w:tcBorders>
              <w:top w:val="nil"/>
              <w:left w:val="single" w:sz="4" w:space="0" w:color="auto"/>
              <w:bottom w:val="single" w:sz="4" w:space="0" w:color="auto"/>
              <w:right w:val="single" w:sz="4" w:space="0" w:color="auto"/>
            </w:tcBorders>
            <w:shd w:val="clear" w:color="auto" w:fill="auto"/>
          </w:tcPr>
          <w:p w14:paraId="68514C1B" w14:textId="77777777" w:rsidR="00C74E66" w:rsidRPr="00A1115A" w:rsidDel="00CF0C86"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11E18612" w14:textId="77777777" w:rsidR="00C74E66" w:rsidRPr="00A1115A" w:rsidDel="00CF0C86" w:rsidRDefault="00C74E66" w:rsidP="00C36242">
            <w:pPr>
              <w:pStyle w:val="TAC"/>
              <w:spacing w:before="120" w:after="120"/>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3E12759" w14:textId="77777777" w:rsidR="00C74E66" w:rsidRPr="00A1115A" w:rsidDel="00CF0C86" w:rsidRDefault="00C74E66" w:rsidP="00C36242">
            <w:pPr>
              <w:pStyle w:val="TAC"/>
              <w:spacing w:before="120" w:after="120"/>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3FAF4DC2" w14:textId="77777777" w:rsidR="00C74E66" w:rsidRPr="00A1115A" w:rsidDel="00CF0C86"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4346EFCE" w14:textId="77777777" w:rsidR="00C74E66" w:rsidRPr="00A1115A" w:rsidDel="00CF0C86"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136A93FF" w14:textId="77777777" w:rsidR="00C74E66" w:rsidRPr="00A1115A" w:rsidDel="00CF0C86" w:rsidRDefault="00C74E66" w:rsidP="00C36242">
            <w:pPr>
              <w:pStyle w:val="TAC"/>
              <w:spacing w:before="120" w:after="12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BC4F29" w14:textId="77777777" w:rsidR="00C74E66" w:rsidRPr="00A1115A" w:rsidDel="00CF0C86" w:rsidRDefault="00C74E66" w:rsidP="00C36242">
            <w:pPr>
              <w:pStyle w:val="TAC"/>
              <w:spacing w:before="120" w:after="120"/>
              <w:rPr>
                <w:rFonts w:eastAsia="游明朝"/>
              </w:rPr>
            </w:pPr>
            <w:r>
              <w:rPr>
                <w:rFonts w:eastAsia="游明朝"/>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535DA92" w14:textId="77777777" w:rsidR="00C74E66" w:rsidRPr="00A1115A" w:rsidDel="00CF0C86" w:rsidRDefault="00C74E66" w:rsidP="00C36242">
            <w:pPr>
              <w:pStyle w:val="TAC"/>
              <w:spacing w:before="120" w:after="120"/>
            </w:pPr>
            <w:r>
              <w:t>2</w:t>
            </w:r>
          </w:p>
        </w:tc>
      </w:tr>
      <w:tr w:rsidR="00C74E66" w:rsidRPr="00A1115A" w14:paraId="7A235856" w14:textId="77777777" w:rsidTr="00C36242">
        <w:trPr>
          <w:jc w:val="center"/>
        </w:trPr>
        <w:tc>
          <w:tcPr>
            <w:tcW w:w="1307" w:type="dxa"/>
            <w:tcBorders>
              <w:top w:val="single" w:sz="4" w:space="0" w:color="auto"/>
              <w:left w:val="single" w:sz="4" w:space="0" w:color="auto"/>
              <w:bottom w:val="nil"/>
              <w:right w:val="single" w:sz="4" w:space="0" w:color="auto"/>
            </w:tcBorders>
            <w:shd w:val="clear" w:color="auto" w:fill="auto"/>
          </w:tcPr>
          <w:p w14:paraId="3C6053E5" w14:textId="77777777" w:rsidR="00C74E66" w:rsidRPr="00A1115A" w:rsidRDefault="00C74E66" w:rsidP="00C36242">
            <w:pPr>
              <w:pStyle w:val="TAC"/>
              <w:spacing w:before="120" w:after="120"/>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567F52C7" w14:textId="77777777" w:rsidR="00C74E66" w:rsidRPr="00A1115A" w:rsidRDefault="00C74E66" w:rsidP="00C36242">
            <w:pPr>
              <w:pStyle w:val="TAC"/>
              <w:spacing w:before="120" w:after="120"/>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6D978D48" w14:textId="77777777" w:rsidR="00C74E66" w:rsidRPr="00A1115A" w:rsidRDefault="00C74E66" w:rsidP="00C36242">
            <w:pPr>
              <w:pStyle w:val="TAC"/>
              <w:spacing w:before="120" w:after="120"/>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6A14000F" w14:textId="77777777" w:rsidR="00C74E66" w:rsidRPr="00A1115A" w:rsidRDefault="00C74E66" w:rsidP="00C36242">
            <w:pPr>
              <w:pStyle w:val="TAC"/>
              <w:spacing w:before="120" w:after="120"/>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C5337DD"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3F92C8CA"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7D2DCD5D" w14:textId="77777777" w:rsidR="00C74E66" w:rsidRPr="00A1115A" w:rsidRDefault="00C74E66" w:rsidP="00C36242">
            <w:pPr>
              <w:pStyle w:val="TAC"/>
              <w:spacing w:before="120" w:after="12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2C5CC6" w14:textId="77777777" w:rsidR="00C74E66" w:rsidRPr="00A1115A" w:rsidRDefault="00C74E66" w:rsidP="00C36242">
            <w:pPr>
              <w:pStyle w:val="TAC"/>
              <w:spacing w:before="120" w:after="120"/>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DEFF8A9" w14:textId="77777777" w:rsidR="00C74E66" w:rsidRPr="00A1115A" w:rsidRDefault="00C74E66" w:rsidP="00C36242">
            <w:pPr>
              <w:pStyle w:val="TAC"/>
              <w:spacing w:before="120" w:after="120"/>
              <w:rPr>
                <w:lang w:eastAsia="zh-CN"/>
              </w:rPr>
            </w:pPr>
            <w:r w:rsidRPr="00A1115A">
              <w:rPr>
                <w:rFonts w:hint="eastAsia"/>
                <w:lang w:eastAsia="zh-CN"/>
              </w:rPr>
              <w:t>0</w:t>
            </w:r>
          </w:p>
        </w:tc>
      </w:tr>
      <w:tr w:rsidR="00C74E66" w:rsidRPr="00A1115A" w14:paraId="5F17FACE"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3900DFA4"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71906EEA"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4CFC0D21" w14:textId="77777777" w:rsidR="00C74E66" w:rsidRPr="00A1115A" w:rsidRDefault="00C74E66" w:rsidP="00C36242">
            <w:pPr>
              <w:pStyle w:val="TAC"/>
              <w:spacing w:before="120" w:after="120"/>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7C908A38" w14:textId="77777777" w:rsidR="00C74E66" w:rsidRPr="00A1115A" w:rsidRDefault="00C74E66" w:rsidP="00C36242">
            <w:pPr>
              <w:pStyle w:val="TAC"/>
              <w:spacing w:before="120" w:after="120"/>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0138160"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1757239B"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04FDC216" w14:textId="77777777" w:rsidR="00C74E66" w:rsidRPr="00A1115A" w:rsidRDefault="00C74E66" w:rsidP="00C36242">
            <w:pPr>
              <w:pStyle w:val="TAC"/>
              <w:spacing w:before="120" w:after="12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0B7221" w14:textId="77777777" w:rsidR="00C74E66" w:rsidRPr="00A1115A" w:rsidRDefault="00C74E66" w:rsidP="00C36242">
            <w:pPr>
              <w:pStyle w:val="TAC"/>
              <w:spacing w:before="120" w:after="120"/>
              <w:rPr>
                <w:rFonts w:eastAsia="游明朝"/>
              </w:rPr>
            </w:pPr>
          </w:p>
        </w:tc>
        <w:tc>
          <w:tcPr>
            <w:tcW w:w="1318" w:type="dxa"/>
            <w:tcBorders>
              <w:top w:val="nil"/>
              <w:left w:val="single" w:sz="4" w:space="0" w:color="auto"/>
              <w:bottom w:val="nil"/>
              <w:right w:val="single" w:sz="4" w:space="0" w:color="auto"/>
            </w:tcBorders>
            <w:shd w:val="clear" w:color="auto" w:fill="auto"/>
          </w:tcPr>
          <w:p w14:paraId="50260EF0" w14:textId="77777777" w:rsidR="00C74E66" w:rsidRPr="00A1115A" w:rsidRDefault="00C74E66" w:rsidP="00C36242">
            <w:pPr>
              <w:pStyle w:val="TAC"/>
              <w:spacing w:before="120" w:after="120"/>
            </w:pPr>
          </w:p>
        </w:tc>
      </w:tr>
      <w:tr w:rsidR="00C74E66" w:rsidRPr="00A1115A" w14:paraId="2B24CB89"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35FDA713"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5EFF4F81"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0399EC45" w14:textId="77777777" w:rsidR="00C74E66" w:rsidRPr="00A1115A" w:rsidRDefault="00C74E66" w:rsidP="00C36242">
            <w:pPr>
              <w:pStyle w:val="TAC"/>
              <w:spacing w:before="120" w:after="120"/>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309D5D4" w14:textId="77777777" w:rsidR="00C74E66" w:rsidRPr="00A1115A" w:rsidRDefault="00C74E66" w:rsidP="00C36242">
            <w:pPr>
              <w:pStyle w:val="TAC"/>
              <w:spacing w:before="120" w:after="120"/>
              <w:rPr>
                <w:rFonts w:cs="Arial"/>
                <w:szCs w:val="18"/>
                <w:lang w:eastAsia="zh-CN"/>
              </w:rPr>
            </w:pPr>
            <w:r w:rsidRPr="00A1115A">
              <w:rPr>
                <w:rFonts w:eastAsia="游明朝" w:hint="eastAsia"/>
              </w:rPr>
              <w:t>80</w:t>
            </w:r>
            <w:r w:rsidRPr="00A1115A">
              <w:rPr>
                <w:rFonts w:eastAsia="游明朝"/>
              </w:rPr>
              <w:t>, 100</w:t>
            </w:r>
          </w:p>
        </w:tc>
        <w:tc>
          <w:tcPr>
            <w:tcW w:w="1170" w:type="dxa"/>
            <w:tcBorders>
              <w:top w:val="single" w:sz="6" w:space="0" w:color="auto"/>
              <w:left w:val="single" w:sz="6" w:space="0" w:color="auto"/>
              <w:bottom w:val="single" w:sz="6" w:space="0" w:color="auto"/>
              <w:right w:val="single" w:sz="6" w:space="0" w:color="auto"/>
            </w:tcBorders>
          </w:tcPr>
          <w:p w14:paraId="6B5CF9C8"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68E770B4"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11DB9DC2" w14:textId="77777777" w:rsidR="00C74E66" w:rsidRPr="00A1115A" w:rsidRDefault="00C74E66" w:rsidP="00C36242">
            <w:pPr>
              <w:pStyle w:val="TAC"/>
              <w:spacing w:before="120" w:after="12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3FD253" w14:textId="77777777" w:rsidR="00C74E66" w:rsidRPr="00A1115A" w:rsidRDefault="00C74E66" w:rsidP="00C36242">
            <w:pPr>
              <w:pStyle w:val="TAC"/>
              <w:spacing w:before="120" w:after="120"/>
              <w:rPr>
                <w:rFonts w:eastAsia="游明朝"/>
              </w:rPr>
            </w:pPr>
          </w:p>
        </w:tc>
        <w:tc>
          <w:tcPr>
            <w:tcW w:w="1318" w:type="dxa"/>
            <w:tcBorders>
              <w:top w:val="nil"/>
              <w:left w:val="single" w:sz="4" w:space="0" w:color="auto"/>
              <w:bottom w:val="nil"/>
              <w:right w:val="single" w:sz="4" w:space="0" w:color="auto"/>
            </w:tcBorders>
            <w:shd w:val="clear" w:color="auto" w:fill="auto"/>
          </w:tcPr>
          <w:p w14:paraId="7874927D" w14:textId="77777777" w:rsidR="00C74E66" w:rsidRPr="00A1115A" w:rsidRDefault="00C74E66" w:rsidP="00C36242">
            <w:pPr>
              <w:pStyle w:val="TAC"/>
              <w:spacing w:before="120" w:after="120"/>
            </w:pPr>
          </w:p>
        </w:tc>
      </w:tr>
      <w:tr w:rsidR="00C74E66" w:rsidRPr="00A1115A" w14:paraId="6DB54709"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3DA0FFA4"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647C0B3F"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05C85378" w14:textId="77777777" w:rsidR="00C74E66" w:rsidRPr="00A1115A" w:rsidRDefault="00C74E66" w:rsidP="00C36242">
            <w:pPr>
              <w:pStyle w:val="TAC"/>
              <w:spacing w:before="120" w:after="120"/>
              <w:rPr>
                <w:rFonts w:eastAsia="DengXian"/>
                <w:lang w:eastAsia="zh-CN"/>
              </w:rPr>
            </w:pPr>
            <w:r w:rsidRPr="00A1115A">
              <w:rPr>
                <w:rFonts w:eastAsia="游明朝"/>
              </w:rPr>
              <w:t>100</w:t>
            </w:r>
          </w:p>
        </w:tc>
        <w:tc>
          <w:tcPr>
            <w:tcW w:w="1170" w:type="dxa"/>
            <w:tcBorders>
              <w:top w:val="single" w:sz="6" w:space="0" w:color="auto"/>
              <w:left w:val="single" w:sz="6" w:space="0" w:color="auto"/>
              <w:bottom w:val="single" w:sz="6" w:space="0" w:color="auto"/>
              <w:right w:val="single" w:sz="6" w:space="0" w:color="auto"/>
            </w:tcBorders>
          </w:tcPr>
          <w:p w14:paraId="7136E56D" w14:textId="77777777" w:rsidR="00C74E66" w:rsidRPr="00A1115A" w:rsidRDefault="00C74E66" w:rsidP="00C36242">
            <w:pPr>
              <w:pStyle w:val="TAC"/>
              <w:spacing w:before="120" w:after="120"/>
              <w:rPr>
                <w:rFonts w:cs="Arial"/>
                <w:szCs w:val="18"/>
                <w:lang w:eastAsia="zh-CN"/>
              </w:rPr>
            </w:pPr>
            <w:r w:rsidRPr="00A1115A">
              <w:rPr>
                <w:rFonts w:eastAsia="游明朝"/>
              </w:rPr>
              <w:t>100</w:t>
            </w:r>
          </w:p>
        </w:tc>
        <w:tc>
          <w:tcPr>
            <w:tcW w:w="1170" w:type="dxa"/>
            <w:tcBorders>
              <w:top w:val="single" w:sz="6" w:space="0" w:color="auto"/>
              <w:left w:val="single" w:sz="6" w:space="0" w:color="auto"/>
              <w:bottom w:val="single" w:sz="6" w:space="0" w:color="auto"/>
              <w:right w:val="single" w:sz="6" w:space="0" w:color="auto"/>
            </w:tcBorders>
          </w:tcPr>
          <w:p w14:paraId="620C87B3"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15BEB6AC"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50729364" w14:textId="77777777" w:rsidR="00C74E66" w:rsidRPr="00A1115A" w:rsidRDefault="00C74E66" w:rsidP="00C36242">
            <w:pPr>
              <w:pStyle w:val="TAC"/>
              <w:spacing w:before="120" w:after="12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8D31ED" w14:textId="77777777" w:rsidR="00C74E66" w:rsidRPr="00A1115A" w:rsidRDefault="00C74E66" w:rsidP="00C36242">
            <w:pPr>
              <w:pStyle w:val="TAC"/>
              <w:spacing w:before="120" w:after="120"/>
              <w:rPr>
                <w:rFonts w:eastAsia="游明朝"/>
              </w:rPr>
            </w:pPr>
          </w:p>
        </w:tc>
        <w:tc>
          <w:tcPr>
            <w:tcW w:w="1318" w:type="dxa"/>
            <w:tcBorders>
              <w:top w:val="nil"/>
              <w:left w:val="single" w:sz="4" w:space="0" w:color="auto"/>
              <w:bottom w:val="single" w:sz="4" w:space="0" w:color="auto"/>
              <w:right w:val="single" w:sz="4" w:space="0" w:color="auto"/>
            </w:tcBorders>
            <w:shd w:val="clear" w:color="auto" w:fill="auto"/>
          </w:tcPr>
          <w:p w14:paraId="01C13FB2" w14:textId="77777777" w:rsidR="00C74E66" w:rsidRPr="00A1115A" w:rsidRDefault="00C74E66" w:rsidP="00C36242">
            <w:pPr>
              <w:pStyle w:val="TAC"/>
              <w:spacing w:before="120" w:after="120"/>
            </w:pPr>
          </w:p>
        </w:tc>
      </w:tr>
      <w:tr w:rsidR="00C74E66" w:rsidRPr="00A1115A" w14:paraId="5ADD4D69"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5E730707"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7DE17187"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4CCD4E04" w14:textId="77777777" w:rsidR="00C74E66" w:rsidRPr="00A1115A" w:rsidRDefault="00C74E66" w:rsidP="00C36242">
            <w:pPr>
              <w:pStyle w:val="TAC"/>
              <w:spacing w:before="120" w:after="120"/>
              <w:rPr>
                <w:rFonts w:eastAsia="游明朝"/>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B36C099" w14:textId="77777777" w:rsidR="00C74E66" w:rsidRPr="00A1115A" w:rsidRDefault="00C74E66" w:rsidP="00C36242">
            <w:pPr>
              <w:pStyle w:val="TAC"/>
              <w:spacing w:before="120" w:after="120"/>
              <w:rPr>
                <w:rFonts w:eastAsia="游明朝"/>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E87A2EB"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3481FC98"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79C42A5B" w14:textId="77777777" w:rsidR="00C74E66" w:rsidRPr="00A1115A" w:rsidRDefault="00C74E66" w:rsidP="00C36242">
            <w:pPr>
              <w:pStyle w:val="TAC"/>
              <w:spacing w:before="120" w:after="120"/>
            </w:pPr>
          </w:p>
        </w:tc>
        <w:tc>
          <w:tcPr>
            <w:tcW w:w="1080" w:type="dxa"/>
            <w:tcBorders>
              <w:top w:val="single" w:sz="4" w:space="0" w:color="auto"/>
              <w:left w:val="single" w:sz="6" w:space="0" w:color="auto"/>
              <w:bottom w:val="nil"/>
              <w:right w:val="single" w:sz="6" w:space="0" w:color="auto"/>
            </w:tcBorders>
          </w:tcPr>
          <w:p w14:paraId="7599EEC6" w14:textId="77777777" w:rsidR="00C74E66" w:rsidRPr="00A1115A" w:rsidRDefault="00C74E66" w:rsidP="00C36242">
            <w:pPr>
              <w:pStyle w:val="TAC"/>
              <w:spacing w:before="120" w:after="120"/>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2D6A1CBD" w14:textId="77777777" w:rsidR="00C74E66" w:rsidRPr="00A1115A" w:rsidRDefault="00C74E66" w:rsidP="00C36242">
            <w:pPr>
              <w:pStyle w:val="TAC"/>
              <w:spacing w:before="120" w:after="120"/>
              <w:rPr>
                <w:lang w:eastAsia="zh-CN"/>
              </w:rPr>
            </w:pPr>
            <w:r w:rsidRPr="00A1115A">
              <w:rPr>
                <w:rFonts w:hint="eastAsia"/>
                <w:lang w:eastAsia="zh-CN"/>
              </w:rPr>
              <w:t>1</w:t>
            </w:r>
          </w:p>
        </w:tc>
      </w:tr>
      <w:tr w:rsidR="00C74E66" w:rsidRPr="00A1115A" w14:paraId="69CE4F59"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76EF8B4F"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5EC0518E"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1305982B" w14:textId="77777777" w:rsidR="00C74E66" w:rsidRPr="00A1115A" w:rsidRDefault="00C74E66" w:rsidP="00C36242">
            <w:pPr>
              <w:pStyle w:val="TAC"/>
              <w:spacing w:before="120" w:after="120"/>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58AB6C75" w14:textId="77777777" w:rsidR="00C74E66" w:rsidRPr="00A1115A" w:rsidDel="00CF0C86" w:rsidRDefault="00C74E66" w:rsidP="00C36242">
            <w:pPr>
              <w:pStyle w:val="TAC"/>
              <w:spacing w:before="120" w:after="120"/>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436C9F3E"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3925E617"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7DF8CEA7" w14:textId="77777777" w:rsidR="00C74E66" w:rsidRPr="00A1115A" w:rsidRDefault="00C74E66" w:rsidP="00C36242">
            <w:pPr>
              <w:pStyle w:val="TAC"/>
              <w:spacing w:before="120" w:after="120"/>
            </w:pPr>
          </w:p>
        </w:tc>
        <w:tc>
          <w:tcPr>
            <w:tcW w:w="1080" w:type="dxa"/>
            <w:tcBorders>
              <w:top w:val="nil"/>
              <w:left w:val="single" w:sz="6" w:space="0" w:color="auto"/>
              <w:bottom w:val="nil"/>
              <w:right w:val="single" w:sz="6" w:space="0" w:color="auto"/>
            </w:tcBorders>
          </w:tcPr>
          <w:p w14:paraId="4D1CD5C0" w14:textId="77777777" w:rsidR="00C74E66" w:rsidRPr="00A1115A" w:rsidRDefault="00C74E66" w:rsidP="00C36242">
            <w:pPr>
              <w:pStyle w:val="TAC"/>
              <w:spacing w:before="120" w:after="120"/>
              <w:rPr>
                <w:rFonts w:eastAsia="DengXian"/>
                <w:lang w:eastAsia="zh-CN"/>
              </w:rPr>
            </w:pPr>
          </w:p>
        </w:tc>
        <w:tc>
          <w:tcPr>
            <w:tcW w:w="1318" w:type="dxa"/>
            <w:tcBorders>
              <w:top w:val="nil"/>
              <w:left w:val="single" w:sz="6" w:space="0" w:color="auto"/>
              <w:bottom w:val="nil"/>
              <w:right w:val="single" w:sz="4" w:space="0" w:color="auto"/>
            </w:tcBorders>
          </w:tcPr>
          <w:p w14:paraId="664114F8" w14:textId="77777777" w:rsidR="00C74E66" w:rsidRPr="00A1115A" w:rsidRDefault="00C74E66" w:rsidP="00C36242">
            <w:pPr>
              <w:pStyle w:val="TAC"/>
              <w:spacing w:before="120" w:after="120"/>
              <w:rPr>
                <w:lang w:eastAsia="zh-CN"/>
              </w:rPr>
            </w:pPr>
          </w:p>
        </w:tc>
      </w:tr>
      <w:tr w:rsidR="00C74E66" w:rsidRPr="00A1115A" w14:paraId="4EEDCBB6"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2AC700B2"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2F726DB4"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53E75F57" w14:textId="77777777" w:rsidR="00C74E66" w:rsidRPr="00A1115A" w:rsidRDefault="00C74E66" w:rsidP="00C36242">
            <w:pPr>
              <w:pStyle w:val="TAC"/>
              <w:spacing w:before="120" w:after="120"/>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6E417B59" w14:textId="77777777" w:rsidR="00C74E66" w:rsidRPr="00A1115A" w:rsidDel="00CF0C86" w:rsidRDefault="00C74E66" w:rsidP="00C36242">
            <w:pPr>
              <w:pStyle w:val="TAC"/>
              <w:spacing w:before="120" w:after="120"/>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6125F101"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079B8DF5"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75A19444" w14:textId="77777777" w:rsidR="00C74E66" w:rsidRPr="00A1115A" w:rsidRDefault="00C74E66" w:rsidP="00C36242">
            <w:pPr>
              <w:pStyle w:val="TAC"/>
              <w:spacing w:before="120" w:after="120"/>
            </w:pPr>
          </w:p>
        </w:tc>
        <w:tc>
          <w:tcPr>
            <w:tcW w:w="1080" w:type="dxa"/>
            <w:tcBorders>
              <w:top w:val="nil"/>
              <w:left w:val="single" w:sz="6" w:space="0" w:color="auto"/>
              <w:bottom w:val="nil"/>
              <w:right w:val="single" w:sz="6" w:space="0" w:color="auto"/>
            </w:tcBorders>
          </w:tcPr>
          <w:p w14:paraId="52C1F19C" w14:textId="77777777" w:rsidR="00C74E66" w:rsidRPr="00A1115A" w:rsidRDefault="00C74E66" w:rsidP="00C36242">
            <w:pPr>
              <w:pStyle w:val="TAC"/>
              <w:spacing w:before="120" w:after="120"/>
              <w:rPr>
                <w:rFonts w:eastAsia="DengXian"/>
                <w:lang w:eastAsia="zh-CN"/>
              </w:rPr>
            </w:pPr>
          </w:p>
        </w:tc>
        <w:tc>
          <w:tcPr>
            <w:tcW w:w="1318" w:type="dxa"/>
            <w:tcBorders>
              <w:top w:val="nil"/>
              <w:left w:val="single" w:sz="6" w:space="0" w:color="auto"/>
              <w:bottom w:val="nil"/>
              <w:right w:val="single" w:sz="4" w:space="0" w:color="auto"/>
            </w:tcBorders>
          </w:tcPr>
          <w:p w14:paraId="755EBFB7" w14:textId="77777777" w:rsidR="00C74E66" w:rsidRPr="00A1115A" w:rsidRDefault="00C74E66" w:rsidP="00C36242">
            <w:pPr>
              <w:pStyle w:val="TAC"/>
              <w:spacing w:before="120" w:after="120"/>
              <w:rPr>
                <w:lang w:eastAsia="zh-CN"/>
              </w:rPr>
            </w:pPr>
          </w:p>
        </w:tc>
      </w:tr>
      <w:tr w:rsidR="00C74E66" w:rsidRPr="00A1115A" w14:paraId="62F0562C"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13ACE541"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6AE3A3CF"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3A103B0E" w14:textId="77777777" w:rsidR="00C74E66" w:rsidRPr="00A1115A" w:rsidRDefault="00C74E66" w:rsidP="00C36242">
            <w:pPr>
              <w:pStyle w:val="TAC"/>
              <w:spacing w:before="120" w:after="120"/>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1BB64F7F" w14:textId="77777777" w:rsidR="00C74E66" w:rsidRPr="00A1115A" w:rsidDel="00CF0C86" w:rsidRDefault="00C74E66" w:rsidP="00C36242">
            <w:pPr>
              <w:pStyle w:val="TAC"/>
              <w:spacing w:before="120" w:after="120"/>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3C147296"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777CA7DA"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04403B5A" w14:textId="77777777" w:rsidR="00C74E66" w:rsidRPr="00A1115A" w:rsidRDefault="00C74E66" w:rsidP="00C36242">
            <w:pPr>
              <w:pStyle w:val="TAC"/>
              <w:spacing w:before="120" w:after="120"/>
            </w:pPr>
          </w:p>
        </w:tc>
        <w:tc>
          <w:tcPr>
            <w:tcW w:w="1080" w:type="dxa"/>
            <w:tcBorders>
              <w:top w:val="nil"/>
              <w:left w:val="single" w:sz="6" w:space="0" w:color="auto"/>
              <w:bottom w:val="nil"/>
              <w:right w:val="single" w:sz="6" w:space="0" w:color="auto"/>
            </w:tcBorders>
          </w:tcPr>
          <w:p w14:paraId="2F31A790" w14:textId="77777777" w:rsidR="00C74E66" w:rsidRPr="00A1115A" w:rsidRDefault="00C74E66" w:rsidP="00C36242">
            <w:pPr>
              <w:pStyle w:val="TAC"/>
              <w:spacing w:before="120" w:after="120"/>
              <w:rPr>
                <w:rFonts w:eastAsia="DengXian"/>
                <w:lang w:eastAsia="zh-CN"/>
              </w:rPr>
            </w:pPr>
          </w:p>
        </w:tc>
        <w:tc>
          <w:tcPr>
            <w:tcW w:w="1318" w:type="dxa"/>
            <w:tcBorders>
              <w:top w:val="nil"/>
              <w:left w:val="single" w:sz="6" w:space="0" w:color="auto"/>
              <w:bottom w:val="nil"/>
              <w:right w:val="single" w:sz="4" w:space="0" w:color="auto"/>
            </w:tcBorders>
          </w:tcPr>
          <w:p w14:paraId="1EF61E2D" w14:textId="77777777" w:rsidR="00C74E66" w:rsidRPr="00A1115A" w:rsidRDefault="00C74E66" w:rsidP="00C36242">
            <w:pPr>
              <w:pStyle w:val="TAC"/>
              <w:spacing w:before="120" w:after="120"/>
              <w:rPr>
                <w:lang w:eastAsia="zh-CN"/>
              </w:rPr>
            </w:pPr>
          </w:p>
        </w:tc>
      </w:tr>
      <w:tr w:rsidR="00C74E66" w:rsidRPr="00A1115A" w14:paraId="6EE3EFC0" w14:textId="77777777" w:rsidTr="00C36242">
        <w:trPr>
          <w:jc w:val="center"/>
        </w:trPr>
        <w:tc>
          <w:tcPr>
            <w:tcW w:w="1307" w:type="dxa"/>
            <w:tcBorders>
              <w:top w:val="nil"/>
              <w:left w:val="single" w:sz="4" w:space="0" w:color="auto"/>
              <w:bottom w:val="single" w:sz="4" w:space="0" w:color="auto"/>
              <w:right w:val="single" w:sz="4" w:space="0" w:color="auto"/>
            </w:tcBorders>
            <w:shd w:val="clear" w:color="auto" w:fill="auto"/>
          </w:tcPr>
          <w:p w14:paraId="3926CE2C" w14:textId="77777777" w:rsidR="00C74E66" w:rsidRPr="00A1115A" w:rsidRDefault="00C74E66" w:rsidP="00C36242">
            <w:pPr>
              <w:pStyle w:val="TAC"/>
              <w:spacing w:before="120" w:after="120"/>
            </w:pPr>
          </w:p>
        </w:tc>
        <w:tc>
          <w:tcPr>
            <w:tcW w:w="990" w:type="dxa"/>
            <w:tcBorders>
              <w:top w:val="nil"/>
              <w:left w:val="single" w:sz="4" w:space="0" w:color="auto"/>
              <w:bottom w:val="single" w:sz="4" w:space="0" w:color="auto"/>
              <w:right w:val="single" w:sz="4" w:space="0" w:color="auto"/>
            </w:tcBorders>
            <w:shd w:val="clear" w:color="auto" w:fill="auto"/>
          </w:tcPr>
          <w:p w14:paraId="20C02EF3"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07D5E644" w14:textId="77777777" w:rsidR="00C74E66" w:rsidRPr="00A1115A" w:rsidRDefault="00C74E66" w:rsidP="00C36242">
            <w:pPr>
              <w:pStyle w:val="TAC"/>
              <w:spacing w:before="120" w:after="120"/>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3EF64D8" w14:textId="77777777" w:rsidR="00C74E66" w:rsidRPr="00A1115A" w:rsidDel="00CF0C86" w:rsidRDefault="00C74E66" w:rsidP="00C36242">
            <w:pPr>
              <w:pStyle w:val="TAC"/>
              <w:spacing w:before="120" w:after="120"/>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01FC7768"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4D7D8874"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63E8A268" w14:textId="77777777" w:rsidR="00C74E66" w:rsidRPr="00A1115A" w:rsidRDefault="00C74E66" w:rsidP="00C36242">
            <w:pPr>
              <w:pStyle w:val="TAC"/>
              <w:spacing w:before="120" w:after="120"/>
            </w:pPr>
          </w:p>
        </w:tc>
        <w:tc>
          <w:tcPr>
            <w:tcW w:w="1080" w:type="dxa"/>
            <w:tcBorders>
              <w:top w:val="nil"/>
              <w:left w:val="single" w:sz="6" w:space="0" w:color="auto"/>
              <w:bottom w:val="single" w:sz="6" w:space="0" w:color="auto"/>
              <w:right w:val="single" w:sz="6" w:space="0" w:color="auto"/>
            </w:tcBorders>
          </w:tcPr>
          <w:p w14:paraId="6EAB5F92" w14:textId="77777777" w:rsidR="00C74E66" w:rsidRPr="00A1115A" w:rsidRDefault="00C74E66" w:rsidP="00C36242">
            <w:pPr>
              <w:pStyle w:val="TAC"/>
              <w:spacing w:before="120" w:after="120"/>
              <w:rPr>
                <w:rFonts w:eastAsia="DengXian"/>
                <w:lang w:eastAsia="zh-CN"/>
              </w:rPr>
            </w:pPr>
          </w:p>
        </w:tc>
        <w:tc>
          <w:tcPr>
            <w:tcW w:w="1318" w:type="dxa"/>
            <w:tcBorders>
              <w:top w:val="nil"/>
              <w:left w:val="single" w:sz="6" w:space="0" w:color="auto"/>
              <w:bottom w:val="single" w:sz="6" w:space="0" w:color="auto"/>
              <w:right w:val="single" w:sz="4" w:space="0" w:color="auto"/>
            </w:tcBorders>
          </w:tcPr>
          <w:p w14:paraId="3F7E648B" w14:textId="77777777" w:rsidR="00C74E66" w:rsidRPr="00A1115A" w:rsidRDefault="00C74E66" w:rsidP="00C36242">
            <w:pPr>
              <w:pStyle w:val="TAC"/>
              <w:spacing w:before="120" w:after="120"/>
              <w:rPr>
                <w:lang w:eastAsia="zh-CN"/>
              </w:rPr>
            </w:pPr>
          </w:p>
        </w:tc>
      </w:tr>
      <w:tr w:rsidR="00C74E66" w:rsidRPr="00A1115A" w14:paraId="6754FE0C" w14:textId="77777777" w:rsidTr="00C36242">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39718EFD" w14:textId="77777777" w:rsidR="00C74E66" w:rsidRPr="00A1115A" w:rsidRDefault="00C74E66" w:rsidP="00C36242">
            <w:pPr>
              <w:pStyle w:val="TAC"/>
              <w:spacing w:before="120" w:after="120"/>
            </w:pPr>
            <w:r w:rsidRPr="00A1115A">
              <w:lastRenderedPageBreak/>
              <w:t>CA_n78C</w:t>
            </w:r>
          </w:p>
          <w:p w14:paraId="54874BA9" w14:textId="77777777" w:rsidR="00C74E66" w:rsidRPr="00A1115A" w:rsidRDefault="00C74E66" w:rsidP="00C36242">
            <w:pPr>
              <w:pStyle w:val="TAC"/>
              <w:spacing w:before="120" w:after="120"/>
            </w:pPr>
          </w:p>
        </w:tc>
        <w:tc>
          <w:tcPr>
            <w:tcW w:w="990" w:type="dxa"/>
            <w:tcBorders>
              <w:top w:val="single" w:sz="4" w:space="0" w:color="auto"/>
              <w:left w:val="single" w:sz="4" w:space="0" w:color="auto"/>
              <w:bottom w:val="nil"/>
              <w:right w:val="single" w:sz="4" w:space="0" w:color="auto"/>
            </w:tcBorders>
            <w:shd w:val="clear" w:color="auto" w:fill="auto"/>
          </w:tcPr>
          <w:p w14:paraId="656E84BC" w14:textId="77777777" w:rsidR="00C74E66" w:rsidRPr="00A1115A" w:rsidRDefault="00C74E66" w:rsidP="00C36242">
            <w:pPr>
              <w:pStyle w:val="TAC"/>
              <w:spacing w:before="120" w:after="120"/>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5BE7012E" w14:textId="77777777" w:rsidR="00C74E66" w:rsidRPr="00A1115A" w:rsidRDefault="00C74E66" w:rsidP="00C36242">
            <w:pPr>
              <w:pStyle w:val="TAC"/>
              <w:spacing w:before="120" w:after="120"/>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4825163B" w14:textId="77777777" w:rsidR="00C74E66" w:rsidRPr="00A1115A" w:rsidRDefault="00C74E66" w:rsidP="00C36242">
            <w:pPr>
              <w:pStyle w:val="TAC"/>
              <w:spacing w:before="120" w:after="120"/>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1D2AB13"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19F9E959"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2379AEF6" w14:textId="77777777" w:rsidR="00C74E66" w:rsidRPr="00A1115A" w:rsidRDefault="00C74E66" w:rsidP="00C36242">
            <w:pPr>
              <w:pStyle w:val="TAC"/>
              <w:spacing w:before="120" w:after="120"/>
            </w:pPr>
          </w:p>
        </w:tc>
        <w:tc>
          <w:tcPr>
            <w:tcW w:w="1080" w:type="dxa"/>
            <w:tcBorders>
              <w:top w:val="single" w:sz="4" w:space="0" w:color="auto"/>
              <w:left w:val="single" w:sz="4" w:space="0" w:color="auto"/>
              <w:bottom w:val="nil"/>
              <w:right w:val="single" w:sz="4" w:space="0" w:color="auto"/>
            </w:tcBorders>
            <w:shd w:val="clear" w:color="auto" w:fill="auto"/>
          </w:tcPr>
          <w:p w14:paraId="0E39CC9E" w14:textId="77777777" w:rsidR="00C74E66" w:rsidRPr="00A1115A" w:rsidRDefault="00C74E66" w:rsidP="00C36242">
            <w:pPr>
              <w:pStyle w:val="TAC"/>
              <w:spacing w:before="120" w:after="120"/>
              <w:rPr>
                <w:rFonts w:eastAsia="游明朝"/>
              </w:rPr>
            </w:pPr>
            <w:r w:rsidRPr="00A1115A">
              <w:rPr>
                <w:rFonts w:eastAsia="游明朝"/>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A6B742E" w14:textId="77777777" w:rsidR="00C74E66" w:rsidRPr="00A1115A" w:rsidRDefault="00C74E66" w:rsidP="00C36242">
            <w:pPr>
              <w:pStyle w:val="TAC"/>
              <w:spacing w:before="120" w:after="120"/>
            </w:pPr>
            <w:r w:rsidRPr="00A1115A">
              <w:t>0</w:t>
            </w:r>
          </w:p>
        </w:tc>
      </w:tr>
      <w:tr w:rsidR="00C74E66" w:rsidRPr="00A1115A" w14:paraId="28C33368" w14:textId="77777777" w:rsidTr="00C36242">
        <w:trPr>
          <w:jc w:val="center"/>
        </w:trPr>
        <w:tc>
          <w:tcPr>
            <w:tcW w:w="1307" w:type="dxa"/>
            <w:tcBorders>
              <w:top w:val="nil"/>
              <w:left w:val="single" w:sz="4" w:space="0" w:color="auto"/>
              <w:bottom w:val="nil"/>
              <w:right w:val="single" w:sz="4" w:space="0" w:color="auto"/>
            </w:tcBorders>
            <w:shd w:val="clear" w:color="auto" w:fill="auto"/>
            <w:hideMark/>
          </w:tcPr>
          <w:p w14:paraId="42A2FD6F"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hideMark/>
          </w:tcPr>
          <w:p w14:paraId="01E15475"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hideMark/>
          </w:tcPr>
          <w:p w14:paraId="3C71CAC5" w14:textId="77777777" w:rsidR="00C74E66" w:rsidRPr="00A1115A" w:rsidRDefault="00C74E66" w:rsidP="00C36242">
            <w:pPr>
              <w:pStyle w:val="TAC"/>
              <w:spacing w:before="120" w:after="120"/>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747CBF3B" w14:textId="77777777" w:rsidR="00C74E66" w:rsidRPr="00A1115A" w:rsidRDefault="00C74E66" w:rsidP="00C36242">
            <w:pPr>
              <w:pStyle w:val="TAC"/>
              <w:spacing w:before="120" w:after="120"/>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0C13F34"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40A2A900"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3B3A2943" w14:textId="77777777" w:rsidR="00C74E66" w:rsidRPr="00A1115A" w:rsidRDefault="00C74E66" w:rsidP="00C36242">
            <w:pPr>
              <w:pStyle w:val="TAC"/>
              <w:spacing w:before="120" w:after="120"/>
            </w:pPr>
          </w:p>
        </w:tc>
        <w:tc>
          <w:tcPr>
            <w:tcW w:w="1080" w:type="dxa"/>
            <w:tcBorders>
              <w:top w:val="nil"/>
              <w:left w:val="single" w:sz="4" w:space="0" w:color="auto"/>
              <w:bottom w:val="nil"/>
              <w:right w:val="single" w:sz="4" w:space="0" w:color="auto"/>
            </w:tcBorders>
            <w:shd w:val="clear" w:color="auto" w:fill="auto"/>
            <w:hideMark/>
          </w:tcPr>
          <w:p w14:paraId="414DB506" w14:textId="77777777" w:rsidR="00C74E66" w:rsidRPr="00A1115A" w:rsidRDefault="00C74E66" w:rsidP="00C36242">
            <w:pPr>
              <w:pStyle w:val="TAC"/>
              <w:spacing w:before="120" w:after="120"/>
              <w:rPr>
                <w:rFonts w:eastAsia="游明朝"/>
              </w:rPr>
            </w:pPr>
          </w:p>
        </w:tc>
        <w:tc>
          <w:tcPr>
            <w:tcW w:w="1318" w:type="dxa"/>
            <w:tcBorders>
              <w:top w:val="nil"/>
              <w:left w:val="single" w:sz="4" w:space="0" w:color="auto"/>
              <w:bottom w:val="nil"/>
              <w:right w:val="single" w:sz="4" w:space="0" w:color="auto"/>
            </w:tcBorders>
            <w:shd w:val="clear" w:color="auto" w:fill="auto"/>
            <w:hideMark/>
          </w:tcPr>
          <w:p w14:paraId="5D267E2C" w14:textId="77777777" w:rsidR="00C74E66" w:rsidRPr="00A1115A" w:rsidRDefault="00C74E66" w:rsidP="00C36242">
            <w:pPr>
              <w:pStyle w:val="TAC"/>
              <w:spacing w:before="120" w:after="120"/>
            </w:pPr>
          </w:p>
        </w:tc>
      </w:tr>
      <w:tr w:rsidR="00C74E66" w:rsidRPr="00A1115A" w14:paraId="5424F604"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6397D2F4"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5284C0FE"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49ECAEC2" w14:textId="77777777" w:rsidR="00C74E66" w:rsidRPr="00A1115A" w:rsidRDefault="00C74E66" w:rsidP="00C36242">
            <w:pPr>
              <w:pStyle w:val="TAC"/>
              <w:spacing w:before="120" w:after="120"/>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7F92431" w14:textId="77777777" w:rsidR="00C74E66" w:rsidRPr="00A1115A" w:rsidRDefault="00C74E66" w:rsidP="00C36242">
            <w:pPr>
              <w:pStyle w:val="TAC"/>
              <w:spacing w:before="120" w:after="120"/>
              <w:rPr>
                <w:rFonts w:eastAsia="游明朝"/>
              </w:rPr>
            </w:pPr>
            <w:r w:rsidRPr="00A1115A">
              <w:rPr>
                <w:rFonts w:eastAsia="游明朝" w:hint="eastAsia"/>
              </w:rPr>
              <w:t>80</w:t>
            </w:r>
            <w:r w:rsidRPr="00A1115A">
              <w:rPr>
                <w:rFonts w:eastAsia="游明朝"/>
              </w:rPr>
              <w:t>, 100</w:t>
            </w:r>
          </w:p>
        </w:tc>
        <w:tc>
          <w:tcPr>
            <w:tcW w:w="1170" w:type="dxa"/>
            <w:tcBorders>
              <w:top w:val="single" w:sz="6" w:space="0" w:color="auto"/>
              <w:left w:val="single" w:sz="6" w:space="0" w:color="auto"/>
              <w:bottom w:val="single" w:sz="6" w:space="0" w:color="auto"/>
              <w:right w:val="single" w:sz="6" w:space="0" w:color="auto"/>
            </w:tcBorders>
          </w:tcPr>
          <w:p w14:paraId="4BEE2BDD"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0B15A2BE"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58110440" w14:textId="77777777" w:rsidR="00C74E66" w:rsidRPr="00A1115A" w:rsidRDefault="00C74E66" w:rsidP="00C36242">
            <w:pPr>
              <w:pStyle w:val="TAC"/>
              <w:spacing w:before="120" w:after="120"/>
            </w:pPr>
          </w:p>
        </w:tc>
        <w:tc>
          <w:tcPr>
            <w:tcW w:w="1080" w:type="dxa"/>
            <w:tcBorders>
              <w:top w:val="nil"/>
              <w:left w:val="single" w:sz="4" w:space="0" w:color="auto"/>
              <w:bottom w:val="nil"/>
              <w:right w:val="single" w:sz="4" w:space="0" w:color="auto"/>
            </w:tcBorders>
            <w:shd w:val="clear" w:color="auto" w:fill="auto"/>
          </w:tcPr>
          <w:p w14:paraId="1FDCF20E" w14:textId="77777777" w:rsidR="00C74E66" w:rsidRPr="00A1115A" w:rsidRDefault="00C74E66" w:rsidP="00C36242">
            <w:pPr>
              <w:pStyle w:val="TAC"/>
              <w:spacing w:before="120" w:after="120"/>
              <w:rPr>
                <w:rFonts w:eastAsia="游明朝"/>
              </w:rPr>
            </w:pPr>
          </w:p>
        </w:tc>
        <w:tc>
          <w:tcPr>
            <w:tcW w:w="1318" w:type="dxa"/>
            <w:tcBorders>
              <w:top w:val="nil"/>
              <w:left w:val="single" w:sz="4" w:space="0" w:color="auto"/>
              <w:bottom w:val="nil"/>
              <w:right w:val="single" w:sz="4" w:space="0" w:color="auto"/>
            </w:tcBorders>
            <w:shd w:val="clear" w:color="auto" w:fill="auto"/>
          </w:tcPr>
          <w:p w14:paraId="7A3EBEA7" w14:textId="77777777" w:rsidR="00C74E66" w:rsidRPr="00A1115A" w:rsidRDefault="00C74E66" w:rsidP="00C36242">
            <w:pPr>
              <w:pStyle w:val="TAC"/>
              <w:spacing w:before="120" w:after="120"/>
            </w:pPr>
          </w:p>
        </w:tc>
      </w:tr>
      <w:tr w:rsidR="00C74E66" w:rsidRPr="00A1115A" w14:paraId="2BFFCD61"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28FEE048"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54EEE20D"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6B62F9E4" w14:textId="77777777" w:rsidR="00C74E66" w:rsidRPr="00A1115A" w:rsidRDefault="00C74E66" w:rsidP="00C36242">
            <w:pPr>
              <w:pStyle w:val="TAC"/>
              <w:spacing w:before="120" w:after="120"/>
              <w:rPr>
                <w:rFonts w:eastAsia="游明朝"/>
              </w:rPr>
            </w:pPr>
            <w:r w:rsidRPr="00A1115A">
              <w:rPr>
                <w:rFonts w:eastAsia="游明朝"/>
              </w:rPr>
              <w:t>100</w:t>
            </w:r>
          </w:p>
        </w:tc>
        <w:tc>
          <w:tcPr>
            <w:tcW w:w="1170" w:type="dxa"/>
            <w:tcBorders>
              <w:top w:val="single" w:sz="6" w:space="0" w:color="auto"/>
              <w:left w:val="single" w:sz="6" w:space="0" w:color="auto"/>
              <w:bottom w:val="single" w:sz="6" w:space="0" w:color="auto"/>
              <w:right w:val="single" w:sz="6" w:space="0" w:color="auto"/>
            </w:tcBorders>
          </w:tcPr>
          <w:p w14:paraId="4F19929E" w14:textId="77777777" w:rsidR="00C74E66" w:rsidRPr="00A1115A" w:rsidRDefault="00C74E66" w:rsidP="00C36242">
            <w:pPr>
              <w:pStyle w:val="TAC"/>
              <w:spacing w:before="120" w:after="120"/>
              <w:rPr>
                <w:rFonts w:eastAsia="游明朝"/>
              </w:rPr>
            </w:pPr>
            <w:r w:rsidRPr="00A1115A">
              <w:rPr>
                <w:rFonts w:eastAsia="游明朝"/>
              </w:rPr>
              <w:t>100</w:t>
            </w:r>
          </w:p>
        </w:tc>
        <w:tc>
          <w:tcPr>
            <w:tcW w:w="1170" w:type="dxa"/>
            <w:tcBorders>
              <w:top w:val="single" w:sz="6" w:space="0" w:color="auto"/>
              <w:left w:val="single" w:sz="6" w:space="0" w:color="auto"/>
              <w:bottom w:val="single" w:sz="6" w:space="0" w:color="auto"/>
              <w:right w:val="single" w:sz="6" w:space="0" w:color="auto"/>
            </w:tcBorders>
          </w:tcPr>
          <w:p w14:paraId="231A9BBB"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4ED510BA"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5EEF8776" w14:textId="77777777" w:rsidR="00C74E66" w:rsidRPr="00A1115A" w:rsidRDefault="00C74E66" w:rsidP="00C36242">
            <w:pPr>
              <w:pStyle w:val="TAC"/>
              <w:spacing w:before="120" w:after="120"/>
            </w:pPr>
          </w:p>
        </w:tc>
        <w:tc>
          <w:tcPr>
            <w:tcW w:w="1080" w:type="dxa"/>
            <w:tcBorders>
              <w:top w:val="nil"/>
              <w:left w:val="single" w:sz="4" w:space="0" w:color="auto"/>
              <w:bottom w:val="single" w:sz="4" w:space="0" w:color="auto"/>
              <w:right w:val="single" w:sz="4" w:space="0" w:color="auto"/>
            </w:tcBorders>
            <w:shd w:val="clear" w:color="auto" w:fill="auto"/>
          </w:tcPr>
          <w:p w14:paraId="262C962E" w14:textId="77777777" w:rsidR="00C74E66" w:rsidRPr="00A1115A" w:rsidRDefault="00C74E66" w:rsidP="00C36242">
            <w:pPr>
              <w:pStyle w:val="TAC"/>
              <w:spacing w:before="120" w:after="120"/>
              <w:rPr>
                <w:rFonts w:eastAsia="游明朝"/>
              </w:rPr>
            </w:pPr>
          </w:p>
        </w:tc>
        <w:tc>
          <w:tcPr>
            <w:tcW w:w="1318" w:type="dxa"/>
            <w:tcBorders>
              <w:top w:val="nil"/>
              <w:left w:val="single" w:sz="4" w:space="0" w:color="auto"/>
              <w:bottom w:val="single" w:sz="4" w:space="0" w:color="auto"/>
              <w:right w:val="single" w:sz="4" w:space="0" w:color="auto"/>
            </w:tcBorders>
            <w:shd w:val="clear" w:color="auto" w:fill="auto"/>
          </w:tcPr>
          <w:p w14:paraId="178A3429" w14:textId="77777777" w:rsidR="00C74E66" w:rsidRPr="00A1115A" w:rsidRDefault="00C74E66" w:rsidP="00C36242">
            <w:pPr>
              <w:pStyle w:val="TAC"/>
              <w:spacing w:before="120" w:after="120"/>
            </w:pPr>
          </w:p>
        </w:tc>
      </w:tr>
      <w:tr w:rsidR="00C74E66" w:rsidRPr="00A1115A" w14:paraId="32E67E91" w14:textId="77777777" w:rsidTr="00C36242">
        <w:trPr>
          <w:jc w:val="center"/>
        </w:trPr>
        <w:tc>
          <w:tcPr>
            <w:tcW w:w="1307" w:type="dxa"/>
            <w:tcBorders>
              <w:top w:val="nil"/>
              <w:left w:val="single" w:sz="4" w:space="0" w:color="auto"/>
              <w:bottom w:val="single" w:sz="4" w:space="0" w:color="auto"/>
              <w:right w:val="single" w:sz="4" w:space="0" w:color="auto"/>
            </w:tcBorders>
            <w:shd w:val="clear" w:color="auto" w:fill="auto"/>
          </w:tcPr>
          <w:p w14:paraId="0F76DCD4" w14:textId="77777777" w:rsidR="00C74E66" w:rsidRPr="00A1115A" w:rsidRDefault="00C74E66" w:rsidP="00C36242">
            <w:pPr>
              <w:pStyle w:val="TAC"/>
              <w:spacing w:before="120" w:after="120"/>
            </w:pPr>
          </w:p>
        </w:tc>
        <w:tc>
          <w:tcPr>
            <w:tcW w:w="990" w:type="dxa"/>
            <w:tcBorders>
              <w:top w:val="nil"/>
              <w:left w:val="single" w:sz="4" w:space="0" w:color="auto"/>
              <w:bottom w:val="single" w:sz="4" w:space="0" w:color="auto"/>
              <w:right w:val="single" w:sz="4" w:space="0" w:color="auto"/>
            </w:tcBorders>
            <w:shd w:val="clear" w:color="auto" w:fill="auto"/>
          </w:tcPr>
          <w:p w14:paraId="5E027BA5"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204E3F7C" w14:textId="77777777" w:rsidR="00C74E66" w:rsidRPr="00A1115A" w:rsidRDefault="00C74E66" w:rsidP="00C36242">
            <w:pPr>
              <w:pStyle w:val="TAC"/>
              <w:spacing w:before="120" w:after="120"/>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4E64A04" w14:textId="77777777" w:rsidR="00C74E66" w:rsidRPr="00A1115A" w:rsidRDefault="00C74E66" w:rsidP="00C36242">
            <w:pPr>
              <w:pStyle w:val="TAC"/>
              <w:spacing w:before="120" w:after="120"/>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B270B7"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759B00A8"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5675279D" w14:textId="77777777" w:rsidR="00C74E66" w:rsidRPr="00A1115A" w:rsidRDefault="00C74E66" w:rsidP="00C36242">
            <w:pPr>
              <w:pStyle w:val="TAC"/>
              <w:spacing w:before="120" w:after="120"/>
            </w:pPr>
          </w:p>
        </w:tc>
        <w:tc>
          <w:tcPr>
            <w:tcW w:w="1080" w:type="dxa"/>
            <w:tcBorders>
              <w:top w:val="single" w:sz="4" w:space="0" w:color="auto"/>
              <w:left w:val="single" w:sz="6" w:space="0" w:color="auto"/>
              <w:bottom w:val="single" w:sz="6" w:space="0" w:color="auto"/>
              <w:right w:val="single" w:sz="6" w:space="0" w:color="auto"/>
            </w:tcBorders>
          </w:tcPr>
          <w:p w14:paraId="677D922B" w14:textId="77777777" w:rsidR="00C74E66" w:rsidRPr="00A1115A" w:rsidRDefault="00C74E66" w:rsidP="00C36242">
            <w:pPr>
              <w:pStyle w:val="TAC"/>
              <w:spacing w:before="120" w:after="120"/>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575D572F" w14:textId="77777777" w:rsidR="00C74E66" w:rsidRPr="00A1115A" w:rsidRDefault="00C74E66" w:rsidP="00C36242">
            <w:pPr>
              <w:pStyle w:val="TAC"/>
              <w:spacing w:before="120" w:after="120"/>
              <w:rPr>
                <w:lang w:eastAsia="zh-CN"/>
              </w:rPr>
            </w:pPr>
            <w:r w:rsidRPr="00A1115A">
              <w:rPr>
                <w:rFonts w:hint="eastAsia"/>
                <w:lang w:eastAsia="zh-CN"/>
              </w:rPr>
              <w:t>1</w:t>
            </w:r>
          </w:p>
        </w:tc>
      </w:tr>
      <w:tr w:rsidR="00C74E66" w:rsidRPr="00A1115A" w14:paraId="7FEC9DB3"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4F924802"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39E14B92"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131CE786" w14:textId="77777777" w:rsidR="00C74E66" w:rsidRPr="00A1115A" w:rsidRDefault="00C74E66" w:rsidP="00C36242">
            <w:pPr>
              <w:pStyle w:val="TAC"/>
              <w:spacing w:before="120" w:after="120"/>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56EABE18" w14:textId="77777777" w:rsidR="00C74E66" w:rsidRPr="00A1115A" w:rsidDel="00CF0C86" w:rsidRDefault="00C74E66" w:rsidP="00C36242">
            <w:pPr>
              <w:pStyle w:val="TAC"/>
              <w:spacing w:before="120" w:after="120"/>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068B8453"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31602351"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5037B8FC" w14:textId="77777777" w:rsidR="00C74E66" w:rsidRPr="00A1115A" w:rsidRDefault="00C74E66" w:rsidP="00C36242">
            <w:pPr>
              <w:pStyle w:val="TAC"/>
              <w:spacing w:before="120" w:after="120"/>
            </w:pPr>
          </w:p>
        </w:tc>
        <w:tc>
          <w:tcPr>
            <w:tcW w:w="1080" w:type="dxa"/>
            <w:tcBorders>
              <w:top w:val="single" w:sz="4" w:space="0" w:color="auto"/>
              <w:left w:val="single" w:sz="6" w:space="0" w:color="auto"/>
              <w:bottom w:val="single" w:sz="6" w:space="0" w:color="auto"/>
              <w:right w:val="single" w:sz="6" w:space="0" w:color="auto"/>
            </w:tcBorders>
          </w:tcPr>
          <w:p w14:paraId="04C07E3B" w14:textId="77777777" w:rsidR="00C74E66" w:rsidRPr="00A1115A" w:rsidRDefault="00C74E66" w:rsidP="00C36242">
            <w:pPr>
              <w:pStyle w:val="TAC"/>
              <w:spacing w:before="120" w:after="120"/>
              <w:rPr>
                <w:rFonts w:eastAsia="DengXian"/>
                <w:lang w:eastAsia="zh-CN"/>
              </w:rPr>
            </w:pPr>
          </w:p>
        </w:tc>
        <w:tc>
          <w:tcPr>
            <w:tcW w:w="1318" w:type="dxa"/>
            <w:tcBorders>
              <w:top w:val="single" w:sz="4" w:space="0" w:color="auto"/>
              <w:left w:val="single" w:sz="6" w:space="0" w:color="auto"/>
              <w:bottom w:val="nil"/>
              <w:right w:val="single" w:sz="4" w:space="0" w:color="auto"/>
            </w:tcBorders>
          </w:tcPr>
          <w:p w14:paraId="67B75960" w14:textId="77777777" w:rsidR="00C74E66" w:rsidRPr="00A1115A" w:rsidRDefault="00C74E66" w:rsidP="00C36242">
            <w:pPr>
              <w:pStyle w:val="TAC"/>
              <w:spacing w:before="120" w:after="120"/>
              <w:rPr>
                <w:lang w:eastAsia="zh-CN"/>
              </w:rPr>
            </w:pPr>
          </w:p>
        </w:tc>
      </w:tr>
      <w:tr w:rsidR="00C74E66" w:rsidRPr="00A1115A" w14:paraId="6978106B"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336AD676"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24B23F37"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652FEC5B" w14:textId="77777777" w:rsidR="00C74E66" w:rsidRPr="00A1115A" w:rsidRDefault="00C74E66" w:rsidP="00C36242">
            <w:pPr>
              <w:pStyle w:val="TAC"/>
              <w:spacing w:before="120" w:after="120"/>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7A8B54EB" w14:textId="77777777" w:rsidR="00C74E66" w:rsidRPr="00A1115A" w:rsidDel="00CF0C86" w:rsidRDefault="00C74E66" w:rsidP="00C36242">
            <w:pPr>
              <w:pStyle w:val="TAC"/>
              <w:spacing w:before="120" w:after="120"/>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4E45B0DC"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629EBA91"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7E6833EC" w14:textId="77777777" w:rsidR="00C74E66" w:rsidRPr="00A1115A" w:rsidRDefault="00C74E66" w:rsidP="00C36242">
            <w:pPr>
              <w:pStyle w:val="TAC"/>
              <w:spacing w:before="120" w:after="120"/>
            </w:pPr>
          </w:p>
        </w:tc>
        <w:tc>
          <w:tcPr>
            <w:tcW w:w="1080" w:type="dxa"/>
            <w:tcBorders>
              <w:top w:val="single" w:sz="4" w:space="0" w:color="auto"/>
              <w:left w:val="single" w:sz="6" w:space="0" w:color="auto"/>
              <w:bottom w:val="single" w:sz="6" w:space="0" w:color="auto"/>
              <w:right w:val="single" w:sz="6" w:space="0" w:color="auto"/>
            </w:tcBorders>
          </w:tcPr>
          <w:p w14:paraId="7E9CF079" w14:textId="77777777" w:rsidR="00C74E66" w:rsidRPr="00A1115A" w:rsidRDefault="00C74E66" w:rsidP="00C36242">
            <w:pPr>
              <w:pStyle w:val="TAC"/>
              <w:spacing w:before="120" w:after="120"/>
              <w:rPr>
                <w:rFonts w:eastAsia="DengXian"/>
                <w:lang w:eastAsia="zh-CN"/>
              </w:rPr>
            </w:pPr>
          </w:p>
        </w:tc>
        <w:tc>
          <w:tcPr>
            <w:tcW w:w="1318" w:type="dxa"/>
            <w:tcBorders>
              <w:top w:val="nil"/>
              <w:left w:val="single" w:sz="6" w:space="0" w:color="auto"/>
              <w:bottom w:val="nil"/>
              <w:right w:val="single" w:sz="4" w:space="0" w:color="auto"/>
            </w:tcBorders>
          </w:tcPr>
          <w:p w14:paraId="65C24904" w14:textId="77777777" w:rsidR="00C74E66" w:rsidRPr="00A1115A" w:rsidRDefault="00C74E66" w:rsidP="00C36242">
            <w:pPr>
              <w:pStyle w:val="TAC"/>
              <w:spacing w:before="120" w:after="120"/>
              <w:rPr>
                <w:lang w:eastAsia="zh-CN"/>
              </w:rPr>
            </w:pPr>
          </w:p>
        </w:tc>
      </w:tr>
      <w:tr w:rsidR="00C74E66" w:rsidRPr="00A1115A" w14:paraId="200B897C"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3E1ABD47" w14:textId="77777777" w:rsidR="00C74E66" w:rsidRPr="00A1115A" w:rsidRDefault="00C74E66" w:rsidP="00C36242">
            <w:pPr>
              <w:pStyle w:val="TAC"/>
              <w:spacing w:before="120" w:after="120"/>
            </w:pPr>
          </w:p>
        </w:tc>
        <w:tc>
          <w:tcPr>
            <w:tcW w:w="990" w:type="dxa"/>
            <w:tcBorders>
              <w:top w:val="nil"/>
              <w:left w:val="single" w:sz="4" w:space="0" w:color="auto"/>
              <w:bottom w:val="nil"/>
              <w:right w:val="single" w:sz="4" w:space="0" w:color="auto"/>
            </w:tcBorders>
            <w:shd w:val="clear" w:color="auto" w:fill="auto"/>
          </w:tcPr>
          <w:p w14:paraId="22DC0F8E"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6F4D8E5A" w14:textId="77777777" w:rsidR="00C74E66" w:rsidRPr="00A1115A" w:rsidRDefault="00C74E66" w:rsidP="00C36242">
            <w:pPr>
              <w:pStyle w:val="TAC"/>
              <w:spacing w:before="120" w:after="120"/>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0D5B15C0" w14:textId="77777777" w:rsidR="00C74E66" w:rsidRPr="00A1115A" w:rsidDel="00CF0C86" w:rsidRDefault="00C74E66" w:rsidP="00C36242">
            <w:pPr>
              <w:pStyle w:val="TAC"/>
              <w:spacing w:before="120" w:after="120"/>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7A5E0E62"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055AC92E"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06E49BB1" w14:textId="77777777" w:rsidR="00C74E66" w:rsidRPr="00A1115A" w:rsidRDefault="00C74E66" w:rsidP="00C36242">
            <w:pPr>
              <w:pStyle w:val="TAC"/>
              <w:spacing w:before="120" w:after="120"/>
            </w:pPr>
          </w:p>
        </w:tc>
        <w:tc>
          <w:tcPr>
            <w:tcW w:w="1080" w:type="dxa"/>
            <w:tcBorders>
              <w:top w:val="single" w:sz="4" w:space="0" w:color="auto"/>
              <w:left w:val="single" w:sz="6" w:space="0" w:color="auto"/>
              <w:bottom w:val="single" w:sz="6" w:space="0" w:color="auto"/>
              <w:right w:val="single" w:sz="6" w:space="0" w:color="auto"/>
            </w:tcBorders>
          </w:tcPr>
          <w:p w14:paraId="0B358EB3" w14:textId="77777777" w:rsidR="00C74E66" w:rsidRPr="00A1115A" w:rsidRDefault="00C74E66" w:rsidP="00C36242">
            <w:pPr>
              <w:pStyle w:val="TAC"/>
              <w:spacing w:before="120" w:after="120"/>
              <w:rPr>
                <w:rFonts w:eastAsia="DengXian"/>
                <w:lang w:eastAsia="zh-CN"/>
              </w:rPr>
            </w:pPr>
          </w:p>
        </w:tc>
        <w:tc>
          <w:tcPr>
            <w:tcW w:w="1318" w:type="dxa"/>
            <w:tcBorders>
              <w:top w:val="nil"/>
              <w:left w:val="single" w:sz="6" w:space="0" w:color="auto"/>
              <w:bottom w:val="nil"/>
              <w:right w:val="single" w:sz="4" w:space="0" w:color="auto"/>
            </w:tcBorders>
          </w:tcPr>
          <w:p w14:paraId="20B021C0" w14:textId="77777777" w:rsidR="00C74E66" w:rsidRPr="00A1115A" w:rsidRDefault="00C74E66" w:rsidP="00C36242">
            <w:pPr>
              <w:pStyle w:val="TAC"/>
              <w:spacing w:before="120" w:after="120"/>
              <w:rPr>
                <w:lang w:eastAsia="zh-CN"/>
              </w:rPr>
            </w:pPr>
          </w:p>
        </w:tc>
      </w:tr>
      <w:tr w:rsidR="00C74E66" w:rsidRPr="00A1115A" w14:paraId="40C987BC" w14:textId="77777777" w:rsidTr="00C36242">
        <w:trPr>
          <w:jc w:val="center"/>
        </w:trPr>
        <w:tc>
          <w:tcPr>
            <w:tcW w:w="1307" w:type="dxa"/>
            <w:tcBorders>
              <w:top w:val="nil"/>
              <w:left w:val="single" w:sz="4" w:space="0" w:color="auto"/>
              <w:bottom w:val="single" w:sz="4" w:space="0" w:color="auto"/>
              <w:right w:val="single" w:sz="4" w:space="0" w:color="auto"/>
            </w:tcBorders>
            <w:shd w:val="clear" w:color="auto" w:fill="auto"/>
          </w:tcPr>
          <w:p w14:paraId="75A61F81" w14:textId="77777777" w:rsidR="00C74E66" w:rsidRPr="00A1115A" w:rsidRDefault="00C74E66" w:rsidP="00C36242">
            <w:pPr>
              <w:pStyle w:val="TAC"/>
              <w:spacing w:before="120" w:after="120"/>
            </w:pPr>
          </w:p>
        </w:tc>
        <w:tc>
          <w:tcPr>
            <w:tcW w:w="990" w:type="dxa"/>
            <w:tcBorders>
              <w:top w:val="nil"/>
              <w:left w:val="single" w:sz="4" w:space="0" w:color="auto"/>
              <w:bottom w:val="single" w:sz="4" w:space="0" w:color="auto"/>
              <w:right w:val="single" w:sz="4" w:space="0" w:color="auto"/>
            </w:tcBorders>
            <w:shd w:val="clear" w:color="auto" w:fill="auto"/>
          </w:tcPr>
          <w:p w14:paraId="01138051" w14:textId="77777777" w:rsidR="00C74E66" w:rsidRPr="00A1115A" w:rsidRDefault="00C74E66" w:rsidP="00C36242">
            <w:pPr>
              <w:pStyle w:val="TAC"/>
              <w:spacing w:before="120" w:after="120"/>
            </w:pPr>
          </w:p>
        </w:tc>
        <w:tc>
          <w:tcPr>
            <w:tcW w:w="1260" w:type="dxa"/>
            <w:tcBorders>
              <w:top w:val="single" w:sz="6" w:space="0" w:color="auto"/>
              <w:left w:val="single" w:sz="4" w:space="0" w:color="auto"/>
              <w:bottom w:val="single" w:sz="6" w:space="0" w:color="auto"/>
              <w:right w:val="single" w:sz="6" w:space="0" w:color="auto"/>
            </w:tcBorders>
          </w:tcPr>
          <w:p w14:paraId="642E5EFE" w14:textId="77777777" w:rsidR="00C74E66" w:rsidRPr="00A1115A" w:rsidRDefault="00C74E66" w:rsidP="00C36242">
            <w:pPr>
              <w:pStyle w:val="TAC"/>
              <w:spacing w:before="120" w:after="120"/>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61FF1F9F" w14:textId="77777777" w:rsidR="00C74E66" w:rsidRPr="00A1115A" w:rsidDel="00CF0C86" w:rsidRDefault="00C74E66" w:rsidP="00C36242">
            <w:pPr>
              <w:pStyle w:val="TAC"/>
              <w:spacing w:before="120" w:after="120"/>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36D0AE7"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59480839"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6" w:space="0" w:color="auto"/>
            </w:tcBorders>
          </w:tcPr>
          <w:p w14:paraId="3B705769" w14:textId="77777777" w:rsidR="00C74E66" w:rsidRPr="00A1115A" w:rsidRDefault="00C74E66" w:rsidP="00C36242">
            <w:pPr>
              <w:pStyle w:val="TAC"/>
              <w:spacing w:before="120" w:after="120"/>
            </w:pPr>
          </w:p>
        </w:tc>
        <w:tc>
          <w:tcPr>
            <w:tcW w:w="1080" w:type="dxa"/>
            <w:tcBorders>
              <w:top w:val="single" w:sz="4" w:space="0" w:color="auto"/>
              <w:left w:val="single" w:sz="6" w:space="0" w:color="auto"/>
              <w:bottom w:val="single" w:sz="6" w:space="0" w:color="auto"/>
              <w:right w:val="single" w:sz="6" w:space="0" w:color="auto"/>
            </w:tcBorders>
          </w:tcPr>
          <w:p w14:paraId="5FD635C7" w14:textId="77777777" w:rsidR="00C74E66" w:rsidRPr="00A1115A" w:rsidRDefault="00C74E66" w:rsidP="00C36242">
            <w:pPr>
              <w:pStyle w:val="TAC"/>
              <w:spacing w:before="120" w:after="120"/>
              <w:rPr>
                <w:rFonts w:eastAsia="DengXian"/>
                <w:lang w:eastAsia="zh-CN"/>
              </w:rPr>
            </w:pPr>
          </w:p>
        </w:tc>
        <w:tc>
          <w:tcPr>
            <w:tcW w:w="1318" w:type="dxa"/>
            <w:tcBorders>
              <w:top w:val="nil"/>
              <w:left w:val="single" w:sz="6" w:space="0" w:color="auto"/>
              <w:bottom w:val="single" w:sz="6" w:space="0" w:color="auto"/>
              <w:right w:val="single" w:sz="4" w:space="0" w:color="auto"/>
            </w:tcBorders>
          </w:tcPr>
          <w:p w14:paraId="37D9FCF1" w14:textId="77777777" w:rsidR="00C74E66" w:rsidRPr="00A1115A" w:rsidRDefault="00C74E66" w:rsidP="00C36242">
            <w:pPr>
              <w:pStyle w:val="TAC"/>
              <w:spacing w:before="120" w:after="120"/>
              <w:rPr>
                <w:lang w:eastAsia="zh-CN"/>
              </w:rPr>
            </w:pPr>
          </w:p>
        </w:tc>
      </w:tr>
      <w:tr w:rsidR="00C74E66" w:rsidRPr="00A1115A" w14:paraId="7FC07F9B" w14:textId="77777777" w:rsidTr="00C36242">
        <w:trPr>
          <w:jc w:val="center"/>
        </w:trPr>
        <w:tc>
          <w:tcPr>
            <w:tcW w:w="1307" w:type="dxa"/>
            <w:tcBorders>
              <w:top w:val="single" w:sz="4" w:space="0" w:color="auto"/>
              <w:left w:val="single" w:sz="4" w:space="0" w:color="auto"/>
              <w:bottom w:val="nil"/>
              <w:right w:val="single" w:sz="4" w:space="0" w:color="auto"/>
            </w:tcBorders>
            <w:shd w:val="clear" w:color="auto" w:fill="auto"/>
          </w:tcPr>
          <w:p w14:paraId="0E691D81" w14:textId="77777777" w:rsidR="00C74E66" w:rsidRPr="00A1115A" w:rsidRDefault="00C74E66" w:rsidP="00C36242">
            <w:pPr>
              <w:pStyle w:val="TAC"/>
              <w:spacing w:before="120" w:after="120"/>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719D880C" w14:textId="77777777" w:rsidR="00C74E66" w:rsidRPr="00A1115A" w:rsidRDefault="00C74E66" w:rsidP="00C36242">
            <w:pPr>
              <w:pStyle w:val="TAC"/>
              <w:spacing w:before="120" w:after="120"/>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3791850" w14:textId="77777777" w:rsidR="00C74E66" w:rsidRPr="00A1115A" w:rsidRDefault="00C74E66" w:rsidP="00C36242">
            <w:pPr>
              <w:pStyle w:val="TAC"/>
              <w:spacing w:before="120" w:after="120"/>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7A69AE5" w14:textId="77777777" w:rsidR="00C74E66" w:rsidRPr="00A1115A" w:rsidRDefault="00C74E66" w:rsidP="00C36242">
            <w:pPr>
              <w:pStyle w:val="TAC"/>
              <w:spacing w:before="120" w:after="120"/>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D90F0E5"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6C7679C0"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18299EA2" w14:textId="77777777" w:rsidR="00C74E66" w:rsidRPr="00A1115A" w:rsidRDefault="00C74E66" w:rsidP="00C36242">
            <w:pPr>
              <w:pStyle w:val="TAC"/>
              <w:spacing w:before="120" w:after="120"/>
            </w:pPr>
          </w:p>
        </w:tc>
        <w:tc>
          <w:tcPr>
            <w:tcW w:w="1080" w:type="dxa"/>
            <w:tcBorders>
              <w:top w:val="single" w:sz="4" w:space="0" w:color="auto"/>
              <w:left w:val="single" w:sz="4" w:space="0" w:color="auto"/>
              <w:bottom w:val="nil"/>
              <w:right w:val="single" w:sz="4" w:space="0" w:color="auto"/>
            </w:tcBorders>
            <w:shd w:val="clear" w:color="auto" w:fill="auto"/>
          </w:tcPr>
          <w:p w14:paraId="0FB76547" w14:textId="77777777" w:rsidR="00C74E66" w:rsidRPr="00A1115A" w:rsidRDefault="00C74E66" w:rsidP="00C36242">
            <w:pPr>
              <w:pStyle w:val="TAC"/>
              <w:spacing w:before="120" w:after="120"/>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9B4FFA8" w14:textId="77777777" w:rsidR="00C74E66" w:rsidRPr="00A1115A" w:rsidRDefault="00C74E66" w:rsidP="00C36242">
            <w:pPr>
              <w:pStyle w:val="TAC"/>
              <w:spacing w:before="120" w:after="120"/>
              <w:rPr>
                <w:lang w:eastAsia="zh-CN"/>
              </w:rPr>
            </w:pPr>
            <w:r w:rsidRPr="00A1115A">
              <w:rPr>
                <w:rFonts w:hint="eastAsia"/>
                <w:lang w:eastAsia="zh-CN"/>
              </w:rPr>
              <w:t>0</w:t>
            </w:r>
          </w:p>
        </w:tc>
      </w:tr>
      <w:tr w:rsidR="00C74E66" w:rsidRPr="00A1115A" w14:paraId="3CE9586F"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16EC6AA0" w14:textId="77777777" w:rsidR="00C74E66" w:rsidRPr="00A1115A" w:rsidRDefault="00C74E66" w:rsidP="00C36242">
            <w:pPr>
              <w:pStyle w:val="TAC"/>
              <w:spacing w:before="120" w:after="120"/>
              <w:rPr>
                <w:lang w:eastAsia="zh-CN"/>
              </w:rPr>
            </w:pPr>
          </w:p>
        </w:tc>
        <w:tc>
          <w:tcPr>
            <w:tcW w:w="990" w:type="dxa"/>
            <w:tcBorders>
              <w:top w:val="nil"/>
              <w:left w:val="single" w:sz="4" w:space="0" w:color="auto"/>
              <w:bottom w:val="nil"/>
              <w:right w:val="single" w:sz="4" w:space="0" w:color="auto"/>
            </w:tcBorders>
            <w:shd w:val="clear" w:color="auto" w:fill="auto"/>
          </w:tcPr>
          <w:p w14:paraId="06C345C9" w14:textId="77777777" w:rsidR="00C74E66" w:rsidRPr="00A1115A" w:rsidRDefault="00C74E66" w:rsidP="00C36242">
            <w:pPr>
              <w:pStyle w:val="TAC"/>
              <w:spacing w:before="120" w:after="120"/>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C58D257" w14:textId="77777777" w:rsidR="00C74E66" w:rsidRPr="00A1115A" w:rsidRDefault="00C74E66" w:rsidP="00C36242">
            <w:pPr>
              <w:pStyle w:val="TAC"/>
              <w:spacing w:before="120" w:after="120"/>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68A0E6D" w14:textId="77777777" w:rsidR="00C74E66" w:rsidRPr="00A1115A" w:rsidRDefault="00C74E66" w:rsidP="00C36242">
            <w:pPr>
              <w:pStyle w:val="TAC"/>
              <w:spacing w:before="120" w:after="120"/>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95835A1"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080E26A7"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21ED7AE2" w14:textId="77777777" w:rsidR="00C74E66" w:rsidRPr="00A1115A" w:rsidRDefault="00C74E66" w:rsidP="00C36242">
            <w:pPr>
              <w:pStyle w:val="TAC"/>
              <w:spacing w:before="120" w:after="120"/>
            </w:pPr>
          </w:p>
        </w:tc>
        <w:tc>
          <w:tcPr>
            <w:tcW w:w="1080" w:type="dxa"/>
            <w:tcBorders>
              <w:top w:val="nil"/>
              <w:left w:val="single" w:sz="4" w:space="0" w:color="auto"/>
              <w:bottom w:val="nil"/>
              <w:right w:val="single" w:sz="4" w:space="0" w:color="auto"/>
            </w:tcBorders>
            <w:shd w:val="clear" w:color="auto" w:fill="auto"/>
          </w:tcPr>
          <w:p w14:paraId="2E8FFC01" w14:textId="77777777" w:rsidR="00C74E66" w:rsidRPr="00A1115A" w:rsidRDefault="00C74E66" w:rsidP="00C36242">
            <w:pPr>
              <w:pStyle w:val="TAC"/>
              <w:spacing w:before="120" w:after="120"/>
              <w:rPr>
                <w:lang w:eastAsia="zh-CN"/>
              </w:rPr>
            </w:pPr>
          </w:p>
        </w:tc>
        <w:tc>
          <w:tcPr>
            <w:tcW w:w="1318" w:type="dxa"/>
            <w:tcBorders>
              <w:top w:val="nil"/>
              <w:left w:val="single" w:sz="4" w:space="0" w:color="auto"/>
              <w:bottom w:val="nil"/>
              <w:right w:val="single" w:sz="4" w:space="0" w:color="auto"/>
            </w:tcBorders>
            <w:shd w:val="clear" w:color="auto" w:fill="auto"/>
          </w:tcPr>
          <w:p w14:paraId="64C38C46" w14:textId="77777777" w:rsidR="00C74E66" w:rsidRPr="00A1115A" w:rsidRDefault="00C74E66" w:rsidP="00C36242">
            <w:pPr>
              <w:pStyle w:val="TAC"/>
              <w:spacing w:before="120" w:after="120"/>
              <w:rPr>
                <w:lang w:eastAsia="zh-CN"/>
              </w:rPr>
            </w:pPr>
          </w:p>
        </w:tc>
      </w:tr>
      <w:tr w:rsidR="00C74E66" w:rsidRPr="00A1115A" w14:paraId="6B6B240D" w14:textId="77777777" w:rsidTr="00C36242">
        <w:trPr>
          <w:jc w:val="center"/>
        </w:trPr>
        <w:tc>
          <w:tcPr>
            <w:tcW w:w="1307" w:type="dxa"/>
            <w:tcBorders>
              <w:top w:val="nil"/>
              <w:left w:val="single" w:sz="4" w:space="0" w:color="auto"/>
              <w:bottom w:val="nil"/>
              <w:right w:val="single" w:sz="4" w:space="0" w:color="auto"/>
            </w:tcBorders>
            <w:shd w:val="clear" w:color="auto" w:fill="auto"/>
          </w:tcPr>
          <w:p w14:paraId="5EF26F97" w14:textId="77777777" w:rsidR="00C74E66" w:rsidRPr="00A1115A" w:rsidRDefault="00C74E66" w:rsidP="00C36242">
            <w:pPr>
              <w:pStyle w:val="TAC"/>
              <w:spacing w:before="120" w:after="120"/>
              <w:rPr>
                <w:lang w:eastAsia="zh-CN"/>
              </w:rPr>
            </w:pPr>
          </w:p>
        </w:tc>
        <w:tc>
          <w:tcPr>
            <w:tcW w:w="990" w:type="dxa"/>
            <w:tcBorders>
              <w:top w:val="nil"/>
              <w:left w:val="single" w:sz="4" w:space="0" w:color="auto"/>
              <w:bottom w:val="nil"/>
              <w:right w:val="single" w:sz="4" w:space="0" w:color="auto"/>
            </w:tcBorders>
            <w:shd w:val="clear" w:color="auto" w:fill="auto"/>
          </w:tcPr>
          <w:p w14:paraId="15AFE8D2" w14:textId="77777777" w:rsidR="00C74E66" w:rsidRPr="00A1115A" w:rsidRDefault="00C74E66" w:rsidP="00C36242">
            <w:pPr>
              <w:pStyle w:val="TAC"/>
              <w:spacing w:before="120" w:after="120"/>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8838886" w14:textId="77777777" w:rsidR="00C74E66" w:rsidRPr="00A1115A" w:rsidRDefault="00C74E66" w:rsidP="00C36242">
            <w:pPr>
              <w:pStyle w:val="TAC"/>
              <w:spacing w:before="120" w:after="120"/>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919340E" w14:textId="77777777" w:rsidR="00C74E66" w:rsidRPr="00A1115A" w:rsidRDefault="00C74E66" w:rsidP="00C36242">
            <w:pPr>
              <w:pStyle w:val="TAC"/>
              <w:spacing w:before="120" w:after="120"/>
              <w:rPr>
                <w:lang w:eastAsia="zh-CN"/>
              </w:rPr>
            </w:pPr>
            <w:r w:rsidRPr="00A1115A">
              <w:rPr>
                <w:rFonts w:eastAsia="游明朝" w:hint="eastAsia"/>
              </w:rPr>
              <w:t>80</w:t>
            </w:r>
            <w:r w:rsidRPr="00A1115A">
              <w:rPr>
                <w:rFonts w:eastAsia="游明朝"/>
              </w:rPr>
              <w:t>, 100</w:t>
            </w:r>
          </w:p>
        </w:tc>
        <w:tc>
          <w:tcPr>
            <w:tcW w:w="1170" w:type="dxa"/>
            <w:tcBorders>
              <w:top w:val="single" w:sz="6" w:space="0" w:color="auto"/>
              <w:left w:val="single" w:sz="6" w:space="0" w:color="auto"/>
              <w:bottom w:val="single" w:sz="6" w:space="0" w:color="auto"/>
              <w:right w:val="single" w:sz="6" w:space="0" w:color="auto"/>
            </w:tcBorders>
          </w:tcPr>
          <w:p w14:paraId="26EEB97B"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2F4E6699"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6DC2B6EC" w14:textId="77777777" w:rsidR="00C74E66" w:rsidRPr="00A1115A" w:rsidRDefault="00C74E66" w:rsidP="00C36242">
            <w:pPr>
              <w:pStyle w:val="TAC"/>
              <w:spacing w:before="120" w:after="120"/>
            </w:pPr>
          </w:p>
        </w:tc>
        <w:tc>
          <w:tcPr>
            <w:tcW w:w="1080" w:type="dxa"/>
            <w:tcBorders>
              <w:top w:val="nil"/>
              <w:left w:val="single" w:sz="4" w:space="0" w:color="auto"/>
              <w:bottom w:val="nil"/>
              <w:right w:val="single" w:sz="4" w:space="0" w:color="auto"/>
            </w:tcBorders>
            <w:shd w:val="clear" w:color="auto" w:fill="auto"/>
          </w:tcPr>
          <w:p w14:paraId="61F0768A" w14:textId="77777777" w:rsidR="00C74E66" w:rsidRPr="00A1115A" w:rsidRDefault="00C74E66" w:rsidP="00C36242">
            <w:pPr>
              <w:pStyle w:val="TAC"/>
              <w:spacing w:before="120" w:after="120"/>
              <w:rPr>
                <w:lang w:eastAsia="zh-CN"/>
              </w:rPr>
            </w:pPr>
          </w:p>
        </w:tc>
        <w:tc>
          <w:tcPr>
            <w:tcW w:w="1318" w:type="dxa"/>
            <w:tcBorders>
              <w:top w:val="nil"/>
              <w:left w:val="single" w:sz="4" w:space="0" w:color="auto"/>
              <w:bottom w:val="nil"/>
              <w:right w:val="single" w:sz="4" w:space="0" w:color="auto"/>
            </w:tcBorders>
            <w:shd w:val="clear" w:color="auto" w:fill="auto"/>
          </w:tcPr>
          <w:p w14:paraId="6100813E" w14:textId="77777777" w:rsidR="00C74E66" w:rsidRPr="00A1115A" w:rsidRDefault="00C74E66" w:rsidP="00C36242">
            <w:pPr>
              <w:pStyle w:val="TAC"/>
              <w:spacing w:before="120" w:after="120"/>
              <w:rPr>
                <w:lang w:eastAsia="zh-CN"/>
              </w:rPr>
            </w:pPr>
          </w:p>
        </w:tc>
      </w:tr>
      <w:tr w:rsidR="00C74E66" w:rsidRPr="00A1115A" w14:paraId="0EAB4388" w14:textId="77777777" w:rsidTr="00C36242">
        <w:trPr>
          <w:jc w:val="center"/>
        </w:trPr>
        <w:tc>
          <w:tcPr>
            <w:tcW w:w="1307" w:type="dxa"/>
            <w:tcBorders>
              <w:top w:val="nil"/>
              <w:left w:val="single" w:sz="4" w:space="0" w:color="auto"/>
              <w:bottom w:val="single" w:sz="4" w:space="0" w:color="auto"/>
              <w:right w:val="single" w:sz="4" w:space="0" w:color="auto"/>
            </w:tcBorders>
            <w:shd w:val="clear" w:color="auto" w:fill="auto"/>
          </w:tcPr>
          <w:p w14:paraId="08530295" w14:textId="77777777" w:rsidR="00C74E66" w:rsidRPr="00A1115A" w:rsidRDefault="00C74E66" w:rsidP="00C36242">
            <w:pPr>
              <w:pStyle w:val="TAC"/>
              <w:spacing w:before="120" w:after="120"/>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396CB58" w14:textId="77777777" w:rsidR="00C74E66" w:rsidRPr="00A1115A" w:rsidRDefault="00C74E66" w:rsidP="00C36242">
            <w:pPr>
              <w:pStyle w:val="TAC"/>
              <w:spacing w:before="120" w:after="120"/>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B03D82A" w14:textId="77777777" w:rsidR="00C74E66" w:rsidRPr="00A1115A" w:rsidRDefault="00C74E66" w:rsidP="00C36242">
            <w:pPr>
              <w:pStyle w:val="TAC"/>
              <w:spacing w:before="120" w:after="120"/>
              <w:rPr>
                <w:lang w:eastAsia="zh-CN"/>
              </w:rPr>
            </w:pPr>
            <w:r w:rsidRPr="00A1115A">
              <w:rPr>
                <w:rFonts w:eastAsia="游明朝"/>
              </w:rPr>
              <w:t>100</w:t>
            </w:r>
          </w:p>
        </w:tc>
        <w:tc>
          <w:tcPr>
            <w:tcW w:w="1170" w:type="dxa"/>
            <w:tcBorders>
              <w:top w:val="single" w:sz="6" w:space="0" w:color="auto"/>
              <w:left w:val="single" w:sz="6" w:space="0" w:color="auto"/>
              <w:bottom w:val="single" w:sz="6" w:space="0" w:color="auto"/>
              <w:right w:val="single" w:sz="6" w:space="0" w:color="auto"/>
            </w:tcBorders>
          </w:tcPr>
          <w:p w14:paraId="5D88C45C" w14:textId="77777777" w:rsidR="00C74E66" w:rsidRPr="00A1115A" w:rsidRDefault="00C74E66" w:rsidP="00C36242">
            <w:pPr>
              <w:pStyle w:val="TAC"/>
              <w:spacing w:before="120" w:after="120"/>
              <w:rPr>
                <w:lang w:eastAsia="zh-CN"/>
              </w:rPr>
            </w:pPr>
            <w:r w:rsidRPr="00A1115A">
              <w:rPr>
                <w:rFonts w:eastAsia="游明朝"/>
              </w:rPr>
              <w:t>100</w:t>
            </w:r>
          </w:p>
        </w:tc>
        <w:tc>
          <w:tcPr>
            <w:tcW w:w="1170" w:type="dxa"/>
            <w:tcBorders>
              <w:top w:val="single" w:sz="6" w:space="0" w:color="auto"/>
              <w:left w:val="single" w:sz="6" w:space="0" w:color="auto"/>
              <w:bottom w:val="single" w:sz="6" w:space="0" w:color="auto"/>
              <w:right w:val="single" w:sz="6" w:space="0" w:color="auto"/>
            </w:tcBorders>
          </w:tcPr>
          <w:p w14:paraId="62E1D60F" w14:textId="77777777" w:rsidR="00C74E66" w:rsidRPr="00A1115A" w:rsidRDefault="00C74E66" w:rsidP="00C36242">
            <w:pPr>
              <w:pStyle w:val="TAC"/>
              <w:spacing w:before="120" w:after="120"/>
            </w:pPr>
          </w:p>
        </w:tc>
        <w:tc>
          <w:tcPr>
            <w:tcW w:w="1186" w:type="dxa"/>
            <w:tcBorders>
              <w:top w:val="single" w:sz="6" w:space="0" w:color="auto"/>
              <w:left w:val="single" w:sz="6" w:space="0" w:color="auto"/>
              <w:bottom w:val="single" w:sz="6" w:space="0" w:color="auto"/>
              <w:right w:val="single" w:sz="6" w:space="0" w:color="auto"/>
            </w:tcBorders>
          </w:tcPr>
          <w:p w14:paraId="0CDDF916" w14:textId="77777777" w:rsidR="00C74E66" w:rsidRPr="00A1115A" w:rsidRDefault="00C74E66" w:rsidP="00C36242">
            <w:pPr>
              <w:pStyle w:val="TAC"/>
              <w:spacing w:before="120" w:after="120"/>
            </w:pPr>
          </w:p>
        </w:tc>
        <w:tc>
          <w:tcPr>
            <w:tcW w:w="1154" w:type="dxa"/>
            <w:tcBorders>
              <w:top w:val="single" w:sz="6" w:space="0" w:color="auto"/>
              <w:left w:val="single" w:sz="6" w:space="0" w:color="auto"/>
              <w:bottom w:val="single" w:sz="6" w:space="0" w:color="auto"/>
              <w:right w:val="single" w:sz="4" w:space="0" w:color="auto"/>
            </w:tcBorders>
          </w:tcPr>
          <w:p w14:paraId="3AA9693B" w14:textId="77777777" w:rsidR="00C74E66" w:rsidRPr="00A1115A" w:rsidRDefault="00C74E66" w:rsidP="00C36242">
            <w:pPr>
              <w:pStyle w:val="TAC"/>
              <w:spacing w:before="120" w:after="120"/>
            </w:pPr>
          </w:p>
        </w:tc>
        <w:tc>
          <w:tcPr>
            <w:tcW w:w="1080" w:type="dxa"/>
            <w:tcBorders>
              <w:top w:val="nil"/>
              <w:left w:val="single" w:sz="4" w:space="0" w:color="auto"/>
              <w:bottom w:val="single" w:sz="4" w:space="0" w:color="auto"/>
              <w:right w:val="single" w:sz="4" w:space="0" w:color="auto"/>
            </w:tcBorders>
            <w:shd w:val="clear" w:color="auto" w:fill="auto"/>
          </w:tcPr>
          <w:p w14:paraId="1036C4AB" w14:textId="77777777" w:rsidR="00C74E66" w:rsidRPr="00A1115A" w:rsidRDefault="00C74E66" w:rsidP="00C36242">
            <w:pPr>
              <w:pStyle w:val="TAC"/>
              <w:spacing w:before="120" w:after="120"/>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0238B7F" w14:textId="77777777" w:rsidR="00C74E66" w:rsidRPr="00A1115A" w:rsidRDefault="00C74E66" w:rsidP="00C36242">
            <w:pPr>
              <w:pStyle w:val="TAC"/>
              <w:spacing w:before="120" w:after="120"/>
              <w:rPr>
                <w:lang w:eastAsia="zh-CN"/>
              </w:rPr>
            </w:pPr>
          </w:p>
        </w:tc>
      </w:tr>
    </w:tbl>
    <w:p w14:paraId="37F7BE85" w14:textId="77777777" w:rsidR="00C74E66" w:rsidRDefault="00C74E66" w:rsidP="003E6436">
      <w:pPr>
        <w:spacing w:before="120" w:after="120"/>
        <w:rPr>
          <w:rFonts w:eastAsia="ＭＳ 明朝"/>
        </w:rPr>
      </w:pPr>
    </w:p>
    <w:p w14:paraId="740F6A47" w14:textId="77777777" w:rsidR="00C74E66" w:rsidRDefault="00C74E66" w:rsidP="003E6436">
      <w:pPr>
        <w:spacing w:before="120" w:after="120"/>
        <w:rPr>
          <w:rFonts w:eastAsia="ＭＳ 明朝"/>
        </w:rPr>
      </w:pPr>
    </w:p>
    <w:sectPr w:rsidR="00C74E66">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0EA78" w14:textId="77777777" w:rsidR="00E47248" w:rsidRDefault="00E47248" w:rsidP="00920DEF">
      <w:pPr>
        <w:spacing w:before="120" w:after="120"/>
      </w:pPr>
      <w:r>
        <w:separator/>
      </w:r>
    </w:p>
  </w:endnote>
  <w:endnote w:type="continuationSeparator" w:id="0">
    <w:p w14:paraId="4467FBEA" w14:textId="77777777" w:rsidR="00E47248" w:rsidRDefault="00E4724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DF6BF" w14:textId="77777777" w:rsidR="00E47248" w:rsidRDefault="00E47248" w:rsidP="00675E3F">
      <w:pPr>
        <w:spacing w:before="120" w:after="120"/>
      </w:pPr>
      <w:r>
        <w:separator/>
      </w:r>
    </w:p>
  </w:footnote>
  <w:footnote w:type="continuationSeparator" w:id="0">
    <w:p w14:paraId="132248DF" w14:textId="77777777" w:rsidR="00E47248" w:rsidRDefault="00E47248"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9"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0"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4"/>
  </w:num>
  <w:num w:numId="5">
    <w:abstractNumId w:val="4"/>
  </w:num>
  <w:num w:numId="6">
    <w:abstractNumId w:val="1"/>
  </w:num>
  <w:num w:numId="7">
    <w:abstractNumId w:val="6"/>
  </w:num>
  <w:num w:numId="8">
    <w:abstractNumId w:val="11"/>
  </w:num>
  <w:num w:numId="9">
    <w:abstractNumId w:val="5"/>
  </w:num>
  <w:num w:numId="10">
    <w:abstractNumId w:val="7"/>
  </w:num>
  <w:num w:numId="11">
    <w:abstractNumId w:val="13"/>
  </w:num>
  <w:num w:numId="12">
    <w:abstractNumId w:val="12"/>
  </w:num>
  <w:num w:numId="13">
    <w:abstractNumId w:val="2"/>
  </w:num>
  <w:num w:numId="14">
    <w:abstractNumId w:val="3"/>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D9E"/>
    <w:rsid w:val="000201C5"/>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3027B"/>
    <w:rsid w:val="00030430"/>
    <w:rsid w:val="000309A3"/>
    <w:rsid w:val="00030C66"/>
    <w:rsid w:val="00030DEE"/>
    <w:rsid w:val="00030E78"/>
    <w:rsid w:val="00031105"/>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AFB"/>
    <w:rsid w:val="00040E50"/>
    <w:rsid w:val="00040EF1"/>
    <w:rsid w:val="000410B7"/>
    <w:rsid w:val="000412EB"/>
    <w:rsid w:val="000414BC"/>
    <w:rsid w:val="000418E0"/>
    <w:rsid w:val="00041D10"/>
    <w:rsid w:val="0004218D"/>
    <w:rsid w:val="000423C8"/>
    <w:rsid w:val="0004264C"/>
    <w:rsid w:val="000429E8"/>
    <w:rsid w:val="00043B64"/>
    <w:rsid w:val="00044CEB"/>
    <w:rsid w:val="00045019"/>
    <w:rsid w:val="00045187"/>
    <w:rsid w:val="0004536E"/>
    <w:rsid w:val="000453FF"/>
    <w:rsid w:val="00045B4F"/>
    <w:rsid w:val="00045F89"/>
    <w:rsid w:val="000462BE"/>
    <w:rsid w:val="00046716"/>
    <w:rsid w:val="00046B4F"/>
    <w:rsid w:val="0004700C"/>
    <w:rsid w:val="000476F9"/>
    <w:rsid w:val="000479EE"/>
    <w:rsid w:val="00047D9B"/>
    <w:rsid w:val="00047DF1"/>
    <w:rsid w:val="0005011A"/>
    <w:rsid w:val="000503FE"/>
    <w:rsid w:val="00050493"/>
    <w:rsid w:val="0005051C"/>
    <w:rsid w:val="00051615"/>
    <w:rsid w:val="000518D5"/>
    <w:rsid w:val="00052256"/>
    <w:rsid w:val="00052279"/>
    <w:rsid w:val="000524D8"/>
    <w:rsid w:val="00052547"/>
    <w:rsid w:val="00052B16"/>
    <w:rsid w:val="00052C26"/>
    <w:rsid w:val="00052D05"/>
    <w:rsid w:val="000538DC"/>
    <w:rsid w:val="00053A40"/>
    <w:rsid w:val="0005458F"/>
    <w:rsid w:val="00054A74"/>
    <w:rsid w:val="000558DE"/>
    <w:rsid w:val="000566A5"/>
    <w:rsid w:val="00056A4C"/>
    <w:rsid w:val="00056B52"/>
    <w:rsid w:val="0005738B"/>
    <w:rsid w:val="000575F9"/>
    <w:rsid w:val="000576BD"/>
    <w:rsid w:val="000577E6"/>
    <w:rsid w:val="00057E2E"/>
    <w:rsid w:val="000601E4"/>
    <w:rsid w:val="000605D6"/>
    <w:rsid w:val="000606F8"/>
    <w:rsid w:val="00060803"/>
    <w:rsid w:val="00060F3A"/>
    <w:rsid w:val="00061672"/>
    <w:rsid w:val="00061AC7"/>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412"/>
    <w:rsid w:val="0007444B"/>
    <w:rsid w:val="00074813"/>
    <w:rsid w:val="00075481"/>
    <w:rsid w:val="00075497"/>
    <w:rsid w:val="00075555"/>
    <w:rsid w:val="000756FF"/>
    <w:rsid w:val="00075A1D"/>
    <w:rsid w:val="00075BA9"/>
    <w:rsid w:val="00075D7E"/>
    <w:rsid w:val="00075EED"/>
    <w:rsid w:val="00076316"/>
    <w:rsid w:val="0007688F"/>
    <w:rsid w:val="00076CD7"/>
    <w:rsid w:val="00076FBE"/>
    <w:rsid w:val="00077297"/>
    <w:rsid w:val="0007768A"/>
    <w:rsid w:val="00077A64"/>
    <w:rsid w:val="00077B7F"/>
    <w:rsid w:val="000802DF"/>
    <w:rsid w:val="000803F8"/>
    <w:rsid w:val="0008076E"/>
    <w:rsid w:val="0008142F"/>
    <w:rsid w:val="00081887"/>
    <w:rsid w:val="00081BF9"/>
    <w:rsid w:val="000821B6"/>
    <w:rsid w:val="000824CE"/>
    <w:rsid w:val="0008257A"/>
    <w:rsid w:val="00082A33"/>
    <w:rsid w:val="00082D6F"/>
    <w:rsid w:val="000837E1"/>
    <w:rsid w:val="000838F5"/>
    <w:rsid w:val="000841BE"/>
    <w:rsid w:val="000845C1"/>
    <w:rsid w:val="00084EA1"/>
    <w:rsid w:val="00085C20"/>
    <w:rsid w:val="0008612A"/>
    <w:rsid w:val="000861CF"/>
    <w:rsid w:val="00086558"/>
    <w:rsid w:val="0008688B"/>
    <w:rsid w:val="00086B8D"/>
    <w:rsid w:val="000876C1"/>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9C0"/>
    <w:rsid w:val="00094CC2"/>
    <w:rsid w:val="000951A0"/>
    <w:rsid w:val="000958F2"/>
    <w:rsid w:val="00095D8E"/>
    <w:rsid w:val="0009613F"/>
    <w:rsid w:val="000973A7"/>
    <w:rsid w:val="00097A24"/>
    <w:rsid w:val="00097EFE"/>
    <w:rsid w:val="000A004A"/>
    <w:rsid w:val="000A0238"/>
    <w:rsid w:val="000A078D"/>
    <w:rsid w:val="000A2086"/>
    <w:rsid w:val="000A26B0"/>
    <w:rsid w:val="000A33AF"/>
    <w:rsid w:val="000A3486"/>
    <w:rsid w:val="000A3526"/>
    <w:rsid w:val="000A3780"/>
    <w:rsid w:val="000A3D24"/>
    <w:rsid w:val="000A3FDE"/>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811"/>
    <w:rsid w:val="000C189D"/>
    <w:rsid w:val="000C1A7B"/>
    <w:rsid w:val="000C1BF4"/>
    <w:rsid w:val="000C281A"/>
    <w:rsid w:val="000C2824"/>
    <w:rsid w:val="000C3C74"/>
    <w:rsid w:val="000C3D04"/>
    <w:rsid w:val="000C4A2C"/>
    <w:rsid w:val="000C4CD1"/>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1ED6"/>
    <w:rsid w:val="000D2A97"/>
    <w:rsid w:val="000D2DE6"/>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50F"/>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1C85"/>
    <w:rsid w:val="000F2692"/>
    <w:rsid w:val="000F27E3"/>
    <w:rsid w:val="000F2A13"/>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749C"/>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08B"/>
    <w:rsid w:val="00106517"/>
    <w:rsid w:val="00106A64"/>
    <w:rsid w:val="00106B32"/>
    <w:rsid w:val="00106EEC"/>
    <w:rsid w:val="001072DE"/>
    <w:rsid w:val="00110542"/>
    <w:rsid w:val="00110B99"/>
    <w:rsid w:val="00110C54"/>
    <w:rsid w:val="00110DC3"/>
    <w:rsid w:val="0011107B"/>
    <w:rsid w:val="00111C97"/>
    <w:rsid w:val="00111E98"/>
    <w:rsid w:val="00112266"/>
    <w:rsid w:val="001125B4"/>
    <w:rsid w:val="00112662"/>
    <w:rsid w:val="00112878"/>
    <w:rsid w:val="00112E18"/>
    <w:rsid w:val="00113142"/>
    <w:rsid w:val="0011337C"/>
    <w:rsid w:val="001133EC"/>
    <w:rsid w:val="00113401"/>
    <w:rsid w:val="00113475"/>
    <w:rsid w:val="00113985"/>
    <w:rsid w:val="00113D38"/>
    <w:rsid w:val="0011486F"/>
    <w:rsid w:val="00114BCE"/>
    <w:rsid w:val="00114C6C"/>
    <w:rsid w:val="00114D5A"/>
    <w:rsid w:val="00114FFE"/>
    <w:rsid w:val="00115C63"/>
    <w:rsid w:val="00116654"/>
    <w:rsid w:val="00116767"/>
    <w:rsid w:val="00116D78"/>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3FE4"/>
    <w:rsid w:val="00124A20"/>
    <w:rsid w:val="00124AE8"/>
    <w:rsid w:val="0012578D"/>
    <w:rsid w:val="00125C81"/>
    <w:rsid w:val="00125EEA"/>
    <w:rsid w:val="00126B33"/>
    <w:rsid w:val="00126C8D"/>
    <w:rsid w:val="00126D1A"/>
    <w:rsid w:val="00126F5D"/>
    <w:rsid w:val="001275CA"/>
    <w:rsid w:val="00127BE0"/>
    <w:rsid w:val="00130463"/>
    <w:rsid w:val="0013051A"/>
    <w:rsid w:val="00130F3A"/>
    <w:rsid w:val="001315A4"/>
    <w:rsid w:val="00131A94"/>
    <w:rsid w:val="00131B6F"/>
    <w:rsid w:val="00131F0F"/>
    <w:rsid w:val="00131FDD"/>
    <w:rsid w:val="00131FF9"/>
    <w:rsid w:val="0013230A"/>
    <w:rsid w:val="001325A1"/>
    <w:rsid w:val="00132A56"/>
    <w:rsid w:val="00133253"/>
    <w:rsid w:val="00133774"/>
    <w:rsid w:val="00133895"/>
    <w:rsid w:val="00133C18"/>
    <w:rsid w:val="00133D56"/>
    <w:rsid w:val="0013431D"/>
    <w:rsid w:val="001345C6"/>
    <w:rsid w:val="00134DEA"/>
    <w:rsid w:val="00135212"/>
    <w:rsid w:val="001359B8"/>
    <w:rsid w:val="0013615A"/>
    <w:rsid w:val="00136531"/>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161"/>
    <w:rsid w:val="0014223B"/>
    <w:rsid w:val="001427A6"/>
    <w:rsid w:val="00142DAA"/>
    <w:rsid w:val="00143381"/>
    <w:rsid w:val="001438F4"/>
    <w:rsid w:val="001444DF"/>
    <w:rsid w:val="00144616"/>
    <w:rsid w:val="00144847"/>
    <w:rsid w:val="00144E3F"/>
    <w:rsid w:val="0014518F"/>
    <w:rsid w:val="00145390"/>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3A6"/>
    <w:rsid w:val="00157884"/>
    <w:rsid w:val="001578F0"/>
    <w:rsid w:val="00157AA3"/>
    <w:rsid w:val="00157FE4"/>
    <w:rsid w:val="001605E8"/>
    <w:rsid w:val="00160A14"/>
    <w:rsid w:val="00160E8F"/>
    <w:rsid w:val="00161150"/>
    <w:rsid w:val="001612C5"/>
    <w:rsid w:val="001617F2"/>
    <w:rsid w:val="00161EBE"/>
    <w:rsid w:val="00162311"/>
    <w:rsid w:val="0016233E"/>
    <w:rsid w:val="00162598"/>
    <w:rsid w:val="00162C20"/>
    <w:rsid w:val="00163805"/>
    <w:rsid w:val="00163981"/>
    <w:rsid w:val="00163B30"/>
    <w:rsid w:val="0016412C"/>
    <w:rsid w:val="00164640"/>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4D38"/>
    <w:rsid w:val="0017533D"/>
    <w:rsid w:val="0017539A"/>
    <w:rsid w:val="00175A01"/>
    <w:rsid w:val="00175A9C"/>
    <w:rsid w:val="00175AB5"/>
    <w:rsid w:val="00175D7F"/>
    <w:rsid w:val="00175EF3"/>
    <w:rsid w:val="0017629C"/>
    <w:rsid w:val="0017648E"/>
    <w:rsid w:val="00176C35"/>
    <w:rsid w:val="00177598"/>
    <w:rsid w:val="00177AFE"/>
    <w:rsid w:val="00177D6D"/>
    <w:rsid w:val="00180401"/>
    <w:rsid w:val="001805CD"/>
    <w:rsid w:val="00180CC2"/>
    <w:rsid w:val="00181A8A"/>
    <w:rsid w:val="00181B2B"/>
    <w:rsid w:val="00181DE0"/>
    <w:rsid w:val="00181E4C"/>
    <w:rsid w:val="001823EF"/>
    <w:rsid w:val="001829A8"/>
    <w:rsid w:val="00183614"/>
    <w:rsid w:val="00183657"/>
    <w:rsid w:val="00183C32"/>
    <w:rsid w:val="001845CC"/>
    <w:rsid w:val="00184AEE"/>
    <w:rsid w:val="0018520E"/>
    <w:rsid w:val="00185327"/>
    <w:rsid w:val="00186725"/>
    <w:rsid w:val="0018683D"/>
    <w:rsid w:val="00186C7A"/>
    <w:rsid w:val="00186FF1"/>
    <w:rsid w:val="001870ED"/>
    <w:rsid w:val="00187487"/>
    <w:rsid w:val="00187B8A"/>
    <w:rsid w:val="00190113"/>
    <w:rsid w:val="001908F5"/>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411"/>
    <w:rsid w:val="001958B4"/>
    <w:rsid w:val="0019595A"/>
    <w:rsid w:val="00195E6C"/>
    <w:rsid w:val="00196640"/>
    <w:rsid w:val="001966C7"/>
    <w:rsid w:val="001968F9"/>
    <w:rsid w:val="00196D1E"/>
    <w:rsid w:val="00197187"/>
    <w:rsid w:val="001973A8"/>
    <w:rsid w:val="00197776"/>
    <w:rsid w:val="00197A12"/>
    <w:rsid w:val="00197F43"/>
    <w:rsid w:val="001A03A9"/>
    <w:rsid w:val="001A1225"/>
    <w:rsid w:val="001A2988"/>
    <w:rsid w:val="001A2F4E"/>
    <w:rsid w:val="001A3BEF"/>
    <w:rsid w:val="001A42E3"/>
    <w:rsid w:val="001A4EB9"/>
    <w:rsid w:val="001A51FF"/>
    <w:rsid w:val="001A521F"/>
    <w:rsid w:val="001A5A98"/>
    <w:rsid w:val="001A60FA"/>
    <w:rsid w:val="001A6693"/>
    <w:rsid w:val="001A6B42"/>
    <w:rsid w:val="001A6B94"/>
    <w:rsid w:val="001A6BCB"/>
    <w:rsid w:val="001B0016"/>
    <w:rsid w:val="001B0645"/>
    <w:rsid w:val="001B0C32"/>
    <w:rsid w:val="001B160A"/>
    <w:rsid w:val="001B16B7"/>
    <w:rsid w:val="001B2783"/>
    <w:rsid w:val="001B2992"/>
    <w:rsid w:val="001B2A20"/>
    <w:rsid w:val="001B2D04"/>
    <w:rsid w:val="001B2D93"/>
    <w:rsid w:val="001B2E78"/>
    <w:rsid w:val="001B2FB9"/>
    <w:rsid w:val="001B3057"/>
    <w:rsid w:val="001B34FC"/>
    <w:rsid w:val="001B36E0"/>
    <w:rsid w:val="001B37FB"/>
    <w:rsid w:val="001B4124"/>
    <w:rsid w:val="001B468B"/>
    <w:rsid w:val="001B4B22"/>
    <w:rsid w:val="001B506D"/>
    <w:rsid w:val="001B50AE"/>
    <w:rsid w:val="001B50F7"/>
    <w:rsid w:val="001B64C3"/>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710"/>
    <w:rsid w:val="001C47C9"/>
    <w:rsid w:val="001C4854"/>
    <w:rsid w:val="001C4D67"/>
    <w:rsid w:val="001C5022"/>
    <w:rsid w:val="001C5200"/>
    <w:rsid w:val="001C5AA8"/>
    <w:rsid w:val="001C5C62"/>
    <w:rsid w:val="001C5E66"/>
    <w:rsid w:val="001C5F19"/>
    <w:rsid w:val="001C686D"/>
    <w:rsid w:val="001C68B1"/>
    <w:rsid w:val="001C704D"/>
    <w:rsid w:val="001C7515"/>
    <w:rsid w:val="001C7A49"/>
    <w:rsid w:val="001C7C3A"/>
    <w:rsid w:val="001D050B"/>
    <w:rsid w:val="001D0DD9"/>
    <w:rsid w:val="001D192B"/>
    <w:rsid w:val="001D1AA9"/>
    <w:rsid w:val="001D1F49"/>
    <w:rsid w:val="001D2720"/>
    <w:rsid w:val="001D29F3"/>
    <w:rsid w:val="001D2B21"/>
    <w:rsid w:val="001D2B96"/>
    <w:rsid w:val="001D2BCF"/>
    <w:rsid w:val="001D2D58"/>
    <w:rsid w:val="001D2D99"/>
    <w:rsid w:val="001D2DA8"/>
    <w:rsid w:val="001D3200"/>
    <w:rsid w:val="001D374C"/>
    <w:rsid w:val="001D3B53"/>
    <w:rsid w:val="001D4318"/>
    <w:rsid w:val="001D46F8"/>
    <w:rsid w:val="001D487A"/>
    <w:rsid w:val="001D4E3B"/>
    <w:rsid w:val="001D4FB5"/>
    <w:rsid w:val="001D5402"/>
    <w:rsid w:val="001D5F64"/>
    <w:rsid w:val="001D60DD"/>
    <w:rsid w:val="001D6405"/>
    <w:rsid w:val="001D6E83"/>
    <w:rsid w:val="001D6F96"/>
    <w:rsid w:val="001D767B"/>
    <w:rsid w:val="001D7AFC"/>
    <w:rsid w:val="001D7E26"/>
    <w:rsid w:val="001D7E62"/>
    <w:rsid w:val="001E02E1"/>
    <w:rsid w:val="001E0607"/>
    <w:rsid w:val="001E0684"/>
    <w:rsid w:val="001E0C7F"/>
    <w:rsid w:val="001E1069"/>
    <w:rsid w:val="001E11BA"/>
    <w:rsid w:val="001E1821"/>
    <w:rsid w:val="001E186C"/>
    <w:rsid w:val="001E1A64"/>
    <w:rsid w:val="001E1B89"/>
    <w:rsid w:val="001E215C"/>
    <w:rsid w:val="001E24AE"/>
    <w:rsid w:val="001E2955"/>
    <w:rsid w:val="001E32C1"/>
    <w:rsid w:val="001E33BA"/>
    <w:rsid w:val="001E34B7"/>
    <w:rsid w:val="001E3763"/>
    <w:rsid w:val="001E3CBB"/>
    <w:rsid w:val="001E4474"/>
    <w:rsid w:val="001E4613"/>
    <w:rsid w:val="001E4642"/>
    <w:rsid w:val="001E5B41"/>
    <w:rsid w:val="001E6042"/>
    <w:rsid w:val="001E671A"/>
    <w:rsid w:val="001E6E36"/>
    <w:rsid w:val="001E763C"/>
    <w:rsid w:val="001E7ED7"/>
    <w:rsid w:val="001F00AB"/>
    <w:rsid w:val="001F0681"/>
    <w:rsid w:val="001F07F0"/>
    <w:rsid w:val="001F081F"/>
    <w:rsid w:val="001F0958"/>
    <w:rsid w:val="001F0CB9"/>
    <w:rsid w:val="001F0D47"/>
    <w:rsid w:val="001F0FEE"/>
    <w:rsid w:val="001F1685"/>
    <w:rsid w:val="001F1740"/>
    <w:rsid w:val="001F20EC"/>
    <w:rsid w:val="001F26B9"/>
    <w:rsid w:val="001F28A8"/>
    <w:rsid w:val="001F37E5"/>
    <w:rsid w:val="001F4721"/>
    <w:rsid w:val="001F49DB"/>
    <w:rsid w:val="001F4C9C"/>
    <w:rsid w:val="001F5093"/>
    <w:rsid w:val="001F52BC"/>
    <w:rsid w:val="001F5676"/>
    <w:rsid w:val="001F5920"/>
    <w:rsid w:val="001F598B"/>
    <w:rsid w:val="001F5DC8"/>
    <w:rsid w:val="001F66F8"/>
    <w:rsid w:val="001F6AEA"/>
    <w:rsid w:val="001F7518"/>
    <w:rsid w:val="002004B0"/>
    <w:rsid w:val="0020072B"/>
    <w:rsid w:val="002008F0"/>
    <w:rsid w:val="00200900"/>
    <w:rsid w:val="00201CAD"/>
    <w:rsid w:val="00201EFD"/>
    <w:rsid w:val="00202ABF"/>
    <w:rsid w:val="00203048"/>
    <w:rsid w:val="0020342A"/>
    <w:rsid w:val="002038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EB8"/>
    <w:rsid w:val="00207055"/>
    <w:rsid w:val="002073B1"/>
    <w:rsid w:val="0020759B"/>
    <w:rsid w:val="00207DED"/>
    <w:rsid w:val="00210445"/>
    <w:rsid w:val="00210782"/>
    <w:rsid w:val="00210983"/>
    <w:rsid w:val="00210A57"/>
    <w:rsid w:val="00211350"/>
    <w:rsid w:val="00211369"/>
    <w:rsid w:val="00211450"/>
    <w:rsid w:val="002115D5"/>
    <w:rsid w:val="00211BD9"/>
    <w:rsid w:val="00211CC0"/>
    <w:rsid w:val="00211F38"/>
    <w:rsid w:val="002120A0"/>
    <w:rsid w:val="002124F5"/>
    <w:rsid w:val="00212A0D"/>
    <w:rsid w:val="00212E9B"/>
    <w:rsid w:val="00213C0E"/>
    <w:rsid w:val="00213E9B"/>
    <w:rsid w:val="00214118"/>
    <w:rsid w:val="002141AC"/>
    <w:rsid w:val="00214223"/>
    <w:rsid w:val="002143B8"/>
    <w:rsid w:val="002149EF"/>
    <w:rsid w:val="0021521D"/>
    <w:rsid w:val="00215477"/>
    <w:rsid w:val="00215541"/>
    <w:rsid w:val="00215C44"/>
    <w:rsid w:val="002160AE"/>
    <w:rsid w:val="00216442"/>
    <w:rsid w:val="002166FA"/>
    <w:rsid w:val="002168A5"/>
    <w:rsid w:val="00216AAE"/>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4EF7"/>
    <w:rsid w:val="00225C92"/>
    <w:rsid w:val="00225E3D"/>
    <w:rsid w:val="00225F37"/>
    <w:rsid w:val="00226256"/>
    <w:rsid w:val="002264B9"/>
    <w:rsid w:val="0022731E"/>
    <w:rsid w:val="0023063B"/>
    <w:rsid w:val="002309AA"/>
    <w:rsid w:val="002313A9"/>
    <w:rsid w:val="00231CAD"/>
    <w:rsid w:val="00232E45"/>
    <w:rsid w:val="00232FAB"/>
    <w:rsid w:val="00233152"/>
    <w:rsid w:val="0023341D"/>
    <w:rsid w:val="00233F0A"/>
    <w:rsid w:val="00234758"/>
    <w:rsid w:val="00234A7E"/>
    <w:rsid w:val="00234CDE"/>
    <w:rsid w:val="00234F3E"/>
    <w:rsid w:val="002352B7"/>
    <w:rsid w:val="002353F3"/>
    <w:rsid w:val="002354E6"/>
    <w:rsid w:val="0023556A"/>
    <w:rsid w:val="002357AB"/>
    <w:rsid w:val="00235AB4"/>
    <w:rsid w:val="00235B22"/>
    <w:rsid w:val="00236320"/>
    <w:rsid w:val="002375A6"/>
    <w:rsid w:val="00237688"/>
    <w:rsid w:val="0024021B"/>
    <w:rsid w:val="00240A83"/>
    <w:rsid w:val="00240E9C"/>
    <w:rsid w:val="00241412"/>
    <w:rsid w:val="00241BD2"/>
    <w:rsid w:val="002421AD"/>
    <w:rsid w:val="00242425"/>
    <w:rsid w:val="002427A6"/>
    <w:rsid w:val="00242A54"/>
    <w:rsid w:val="00242E18"/>
    <w:rsid w:val="00243020"/>
    <w:rsid w:val="00243238"/>
    <w:rsid w:val="00244269"/>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553F"/>
    <w:rsid w:val="0025567F"/>
    <w:rsid w:val="00255A93"/>
    <w:rsid w:val="00255CE1"/>
    <w:rsid w:val="00255DAE"/>
    <w:rsid w:val="00256182"/>
    <w:rsid w:val="0025688E"/>
    <w:rsid w:val="002568F9"/>
    <w:rsid w:val="00256DBE"/>
    <w:rsid w:val="002570BD"/>
    <w:rsid w:val="002579F4"/>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F6C"/>
    <w:rsid w:val="00265C4C"/>
    <w:rsid w:val="00266051"/>
    <w:rsid w:val="00266DB0"/>
    <w:rsid w:val="00266F5C"/>
    <w:rsid w:val="00270BC1"/>
    <w:rsid w:val="002719AE"/>
    <w:rsid w:val="00271A6A"/>
    <w:rsid w:val="00271AAA"/>
    <w:rsid w:val="0027244F"/>
    <w:rsid w:val="002729F2"/>
    <w:rsid w:val="00272CC2"/>
    <w:rsid w:val="00272E54"/>
    <w:rsid w:val="00272EA9"/>
    <w:rsid w:val="00273A5F"/>
    <w:rsid w:val="00273C53"/>
    <w:rsid w:val="0027448F"/>
    <w:rsid w:val="002744FA"/>
    <w:rsid w:val="0027450E"/>
    <w:rsid w:val="00274516"/>
    <w:rsid w:val="0027491E"/>
    <w:rsid w:val="00274E32"/>
    <w:rsid w:val="0027560E"/>
    <w:rsid w:val="00275695"/>
    <w:rsid w:val="0027573C"/>
    <w:rsid w:val="00275C0E"/>
    <w:rsid w:val="00275F94"/>
    <w:rsid w:val="0027649A"/>
    <w:rsid w:val="0027667B"/>
    <w:rsid w:val="00276B47"/>
    <w:rsid w:val="00276E91"/>
    <w:rsid w:val="00276FC9"/>
    <w:rsid w:val="00277591"/>
    <w:rsid w:val="00277F46"/>
    <w:rsid w:val="002807C5"/>
    <w:rsid w:val="00280D2A"/>
    <w:rsid w:val="00281C9D"/>
    <w:rsid w:val="002823DD"/>
    <w:rsid w:val="0028277F"/>
    <w:rsid w:val="00282C5E"/>
    <w:rsid w:val="00282D3B"/>
    <w:rsid w:val="00282E8C"/>
    <w:rsid w:val="0028313C"/>
    <w:rsid w:val="002832C6"/>
    <w:rsid w:val="002837E0"/>
    <w:rsid w:val="00283CE2"/>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900"/>
    <w:rsid w:val="002A1FFC"/>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AB8"/>
    <w:rsid w:val="002B32D6"/>
    <w:rsid w:val="002B3B4A"/>
    <w:rsid w:val="002B4A6A"/>
    <w:rsid w:val="002B514C"/>
    <w:rsid w:val="002B5AEE"/>
    <w:rsid w:val="002B698A"/>
    <w:rsid w:val="002B6A97"/>
    <w:rsid w:val="002B702B"/>
    <w:rsid w:val="002B77EA"/>
    <w:rsid w:val="002B79DB"/>
    <w:rsid w:val="002B7A2C"/>
    <w:rsid w:val="002C0AA2"/>
    <w:rsid w:val="002C0C84"/>
    <w:rsid w:val="002C0F34"/>
    <w:rsid w:val="002C1413"/>
    <w:rsid w:val="002C1533"/>
    <w:rsid w:val="002C2185"/>
    <w:rsid w:val="002C235B"/>
    <w:rsid w:val="002C2380"/>
    <w:rsid w:val="002C26BC"/>
    <w:rsid w:val="002C3231"/>
    <w:rsid w:val="002C3A4C"/>
    <w:rsid w:val="002C3A74"/>
    <w:rsid w:val="002C3B11"/>
    <w:rsid w:val="002C3DAF"/>
    <w:rsid w:val="002C4888"/>
    <w:rsid w:val="002C4A7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216"/>
    <w:rsid w:val="002D2B19"/>
    <w:rsid w:val="002D3065"/>
    <w:rsid w:val="002D3077"/>
    <w:rsid w:val="002D3278"/>
    <w:rsid w:val="002D365B"/>
    <w:rsid w:val="002D3AEE"/>
    <w:rsid w:val="002D3E9E"/>
    <w:rsid w:val="002D51FE"/>
    <w:rsid w:val="002D5442"/>
    <w:rsid w:val="002D5C3C"/>
    <w:rsid w:val="002D63A1"/>
    <w:rsid w:val="002D6917"/>
    <w:rsid w:val="002D6960"/>
    <w:rsid w:val="002D6C83"/>
    <w:rsid w:val="002D7146"/>
    <w:rsid w:val="002D71EF"/>
    <w:rsid w:val="002D7585"/>
    <w:rsid w:val="002D7675"/>
    <w:rsid w:val="002D7B58"/>
    <w:rsid w:val="002D7F58"/>
    <w:rsid w:val="002D7FD4"/>
    <w:rsid w:val="002E167A"/>
    <w:rsid w:val="002E1898"/>
    <w:rsid w:val="002E1937"/>
    <w:rsid w:val="002E19FA"/>
    <w:rsid w:val="002E1BA6"/>
    <w:rsid w:val="002E2310"/>
    <w:rsid w:val="002E2587"/>
    <w:rsid w:val="002E2A41"/>
    <w:rsid w:val="002E2A5E"/>
    <w:rsid w:val="002E2C36"/>
    <w:rsid w:val="002E32EB"/>
    <w:rsid w:val="002E35D1"/>
    <w:rsid w:val="002E396A"/>
    <w:rsid w:val="002E5443"/>
    <w:rsid w:val="002E582D"/>
    <w:rsid w:val="002E58FA"/>
    <w:rsid w:val="002E5D04"/>
    <w:rsid w:val="002E5D47"/>
    <w:rsid w:val="002E5D6F"/>
    <w:rsid w:val="002E64EA"/>
    <w:rsid w:val="002E696A"/>
    <w:rsid w:val="002E6C17"/>
    <w:rsid w:val="002E6DD6"/>
    <w:rsid w:val="002E713D"/>
    <w:rsid w:val="002E7D53"/>
    <w:rsid w:val="002F095E"/>
    <w:rsid w:val="002F1377"/>
    <w:rsid w:val="002F13E2"/>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0D8"/>
    <w:rsid w:val="00300259"/>
    <w:rsid w:val="0030035D"/>
    <w:rsid w:val="00301137"/>
    <w:rsid w:val="00301A66"/>
    <w:rsid w:val="00301AEC"/>
    <w:rsid w:val="00301CA1"/>
    <w:rsid w:val="0030220F"/>
    <w:rsid w:val="003028D1"/>
    <w:rsid w:val="00302FE7"/>
    <w:rsid w:val="00303308"/>
    <w:rsid w:val="003036D1"/>
    <w:rsid w:val="003038C8"/>
    <w:rsid w:val="003040AD"/>
    <w:rsid w:val="003043E2"/>
    <w:rsid w:val="003045FD"/>
    <w:rsid w:val="0030518D"/>
    <w:rsid w:val="00305570"/>
    <w:rsid w:val="0030563E"/>
    <w:rsid w:val="003061A7"/>
    <w:rsid w:val="003073DC"/>
    <w:rsid w:val="00307851"/>
    <w:rsid w:val="003078D7"/>
    <w:rsid w:val="00307AAF"/>
    <w:rsid w:val="003108B0"/>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D4B"/>
    <w:rsid w:val="00320EB9"/>
    <w:rsid w:val="003211D2"/>
    <w:rsid w:val="00321278"/>
    <w:rsid w:val="0032179B"/>
    <w:rsid w:val="0032188E"/>
    <w:rsid w:val="00321CF7"/>
    <w:rsid w:val="00321EDA"/>
    <w:rsid w:val="00321F26"/>
    <w:rsid w:val="00322437"/>
    <w:rsid w:val="003227D4"/>
    <w:rsid w:val="003228BC"/>
    <w:rsid w:val="0032343F"/>
    <w:rsid w:val="003236C7"/>
    <w:rsid w:val="00323878"/>
    <w:rsid w:val="00323A71"/>
    <w:rsid w:val="00323D2C"/>
    <w:rsid w:val="0032543B"/>
    <w:rsid w:val="003259DF"/>
    <w:rsid w:val="00325B05"/>
    <w:rsid w:val="003264C9"/>
    <w:rsid w:val="00326A61"/>
    <w:rsid w:val="003271EA"/>
    <w:rsid w:val="00327452"/>
    <w:rsid w:val="00327762"/>
    <w:rsid w:val="003277F2"/>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5C6E"/>
    <w:rsid w:val="00336B99"/>
    <w:rsid w:val="00337152"/>
    <w:rsid w:val="00337282"/>
    <w:rsid w:val="00337417"/>
    <w:rsid w:val="00337495"/>
    <w:rsid w:val="00337CCB"/>
    <w:rsid w:val="00337D7E"/>
    <w:rsid w:val="00337F02"/>
    <w:rsid w:val="00337F83"/>
    <w:rsid w:val="00337F96"/>
    <w:rsid w:val="003405C5"/>
    <w:rsid w:val="00340625"/>
    <w:rsid w:val="00340730"/>
    <w:rsid w:val="00340BFF"/>
    <w:rsid w:val="00340DB1"/>
    <w:rsid w:val="003413FF"/>
    <w:rsid w:val="00341609"/>
    <w:rsid w:val="003417B7"/>
    <w:rsid w:val="003418A4"/>
    <w:rsid w:val="003418E1"/>
    <w:rsid w:val="003419D1"/>
    <w:rsid w:val="00342976"/>
    <w:rsid w:val="00342DDF"/>
    <w:rsid w:val="003434BB"/>
    <w:rsid w:val="00343514"/>
    <w:rsid w:val="0034357A"/>
    <w:rsid w:val="00343672"/>
    <w:rsid w:val="00343D0A"/>
    <w:rsid w:val="0034410E"/>
    <w:rsid w:val="0034481A"/>
    <w:rsid w:val="00344CD3"/>
    <w:rsid w:val="00345300"/>
    <w:rsid w:val="003453D2"/>
    <w:rsid w:val="003453F1"/>
    <w:rsid w:val="00345B70"/>
    <w:rsid w:val="00345C2D"/>
    <w:rsid w:val="00346277"/>
    <w:rsid w:val="00346475"/>
    <w:rsid w:val="0034651F"/>
    <w:rsid w:val="00346576"/>
    <w:rsid w:val="00346A6C"/>
    <w:rsid w:val="00346CE8"/>
    <w:rsid w:val="003473F6"/>
    <w:rsid w:val="0034750B"/>
    <w:rsid w:val="00347B3A"/>
    <w:rsid w:val="00347EB1"/>
    <w:rsid w:val="00347F12"/>
    <w:rsid w:val="00347FF8"/>
    <w:rsid w:val="003502F0"/>
    <w:rsid w:val="0035042A"/>
    <w:rsid w:val="0035076A"/>
    <w:rsid w:val="003509BE"/>
    <w:rsid w:val="003509EE"/>
    <w:rsid w:val="00350A59"/>
    <w:rsid w:val="00350CC2"/>
    <w:rsid w:val="00351307"/>
    <w:rsid w:val="00351C08"/>
    <w:rsid w:val="00351D94"/>
    <w:rsid w:val="00351E9F"/>
    <w:rsid w:val="00352456"/>
    <w:rsid w:val="00352459"/>
    <w:rsid w:val="003538B2"/>
    <w:rsid w:val="00353B5F"/>
    <w:rsid w:val="00353F94"/>
    <w:rsid w:val="00353FD6"/>
    <w:rsid w:val="0035494F"/>
    <w:rsid w:val="00354B60"/>
    <w:rsid w:val="00354B8F"/>
    <w:rsid w:val="00354DAA"/>
    <w:rsid w:val="00355C63"/>
    <w:rsid w:val="00355CBC"/>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324"/>
    <w:rsid w:val="003634F6"/>
    <w:rsid w:val="00363823"/>
    <w:rsid w:val="00364A92"/>
    <w:rsid w:val="00364BB0"/>
    <w:rsid w:val="00364C6D"/>
    <w:rsid w:val="00364F64"/>
    <w:rsid w:val="00365009"/>
    <w:rsid w:val="00365222"/>
    <w:rsid w:val="0036653B"/>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2F45"/>
    <w:rsid w:val="003843A9"/>
    <w:rsid w:val="00385143"/>
    <w:rsid w:val="0038569D"/>
    <w:rsid w:val="003858A3"/>
    <w:rsid w:val="00385C20"/>
    <w:rsid w:val="00385DD6"/>
    <w:rsid w:val="00386FB2"/>
    <w:rsid w:val="00387041"/>
    <w:rsid w:val="00387592"/>
    <w:rsid w:val="00387EB4"/>
    <w:rsid w:val="003901DE"/>
    <w:rsid w:val="003903DC"/>
    <w:rsid w:val="00390B88"/>
    <w:rsid w:val="00391652"/>
    <w:rsid w:val="0039197A"/>
    <w:rsid w:val="00391DFF"/>
    <w:rsid w:val="00391E24"/>
    <w:rsid w:val="00392536"/>
    <w:rsid w:val="0039293C"/>
    <w:rsid w:val="00393BEA"/>
    <w:rsid w:val="00393C8D"/>
    <w:rsid w:val="00393E1B"/>
    <w:rsid w:val="003941C6"/>
    <w:rsid w:val="00394415"/>
    <w:rsid w:val="00394662"/>
    <w:rsid w:val="00394EAD"/>
    <w:rsid w:val="003959E8"/>
    <w:rsid w:val="00395D26"/>
    <w:rsid w:val="0039623C"/>
    <w:rsid w:val="0039642E"/>
    <w:rsid w:val="0039646E"/>
    <w:rsid w:val="003964AB"/>
    <w:rsid w:val="003970DE"/>
    <w:rsid w:val="00397152"/>
    <w:rsid w:val="0039729F"/>
    <w:rsid w:val="0039766E"/>
    <w:rsid w:val="0039771A"/>
    <w:rsid w:val="00397B72"/>
    <w:rsid w:val="00397F4C"/>
    <w:rsid w:val="003A09C1"/>
    <w:rsid w:val="003A09E4"/>
    <w:rsid w:val="003A0DAB"/>
    <w:rsid w:val="003A0E9D"/>
    <w:rsid w:val="003A1789"/>
    <w:rsid w:val="003A2553"/>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890"/>
    <w:rsid w:val="003A6D0E"/>
    <w:rsid w:val="003A6E83"/>
    <w:rsid w:val="003A7A39"/>
    <w:rsid w:val="003A7A90"/>
    <w:rsid w:val="003B0244"/>
    <w:rsid w:val="003B0E22"/>
    <w:rsid w:val="003B1C2C"/>
    <w:rsid w:val="003B3531"/>
    <w:rsid w:val="003B3D00"/>
    <w:rsid w:val="003B49D5"/>
    <w:rsid w:val="003B4A26"/>
    <w:rsid w:val="003B505E"/>
    <w:rsid w:val="003B5269"/>
    <w:rsid w:val="003B546D"/>
    <w:rsid w:val="003B5609"/>
    <w:rsid w:val="003B5B98"/>
    <w:rsid w:val="003B5BBE"/>
    <w:rsid w:val="003B5C57"/>
    <w:rsid w:val="003B61D1"/>
    <w:rsid w:val="003B6257"/>
    <w:rsid w:val="003B6604"/>
    <w:rsid w:val="003B66C5"/>
    <w:rsid w:val="003B6891"/>
    <w:rsid w:val="003B6CCF"/>
    <w:rsid w:val="003B72F7"/>
    <w:rsid w:val="003B7CFE"/>
    <w:rsid w:val="003B7E4A"/>
    <w:rsid w:val="003C0993"/>
    <w:rsid w:val="003C0AA7"/>
    <w:rsid w:val="003C0E80"/>
    <w:rsid w:val="003C162A"/>
    <w:rsid w:val="003C1B7B"/>
    <w:rsid w:val="003C225C"/>
    <w:rsid w:val="003C3251"/>
    <w:rsid w:val="003C34A4"/>
    <w:rsid w:val="003C40AE"/>
    <w:rsid w:val="003C436E"/>
    <w:rsid w:val="003C443B"/>
    <w:rsid w:val="003C445D"/>
    <w:rsid w:val="003C4AC5"/>
    <w:rsid w:val="003C4CD6"/>
    <w:rsid w:val="003C5255"/>
    <w:rsid w:val="003C5262"/>
    <w:rsid w:val="003C583F"/>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3166"/>
    <w:rsid w:val="003D3D56"/>
    <w:rsid w:val="003D41F8"/>
    <w:rsid w:val="003D4647"/>
    <w:rsid w:val="003D4B1B"/>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526"/>
    <w:rsid w:val="003E162A"/>
    <w:rsid w:val="003E1DA7"/>
    <w:rsid w:val="003E2004"/>
    <w:rsid w:val="003E25EA"/>
    <w:rsid w:val="003E2A91"/>
    <w:rsid w:val="003E30BD"/>
    <w:rsid w:val="003E358A"/>
    <w:rsid w:val="003E371A"/>
    <w:rsid w:val="003E3AA4"/>
    <w:rsid w:val="003E3CC5"/>
    <w:rsid w:val="003E4220"/>
    <w:rsid w:val="003E45A3"/>
    <w:rsid w:val="003E48B9"/>
    <w:rsid w:val="003E48BC"/>
    <w:rsid w:val="003E4B0B"/>
    <w:rsid w:val="003E6436"/>
    <w:rsid w:val="003E6A02"/>
    <w:rsid w:val="003E712F"/>
    <w:rsid w:val="003E7FB5"/>
    <w:rsid w:val="003F02DF"/>
    <w:rsid w:val="003F04B1"/>
    <w:rsid w:val="003F08B5"/>
    <w:rsid w:val="003F0A02"/>
    <w:rsid w:val="003F0D86"/>
    <w:rsid w:val="003F0FCB"/>
    <w:rsid w:val="003F1717"/>
    <w:rsid w:val="003F1A42"/>
    <w:rsid w:val="003F2E1A"/>
    <w:rsid w:val="003F30E4"/>
    <w:rsid w:val="003F31AB"/>
    <w:rsid w:val="003F3BD9"/>
    <w:rsid w:val="003F4014"/>
    <w:rsid w:val="003F59BA"/>
    <w:rsid w:val="003F5BEE"/>
    <w:rsid w:val="003F5CEA"/>
    <w:rsid w:val="003F5FC0"/>
    <w:rsid w:val="003F65AD"/>
    <w:rsid w:val="003F6C70"/>
    <w:rsid w:val="003F70F1"/>
    <w:rsid w:val="003F7396"/>
    <w:rsid w:val="003F7EF6"/>
    <w:rsid w:val="00400346"/>
    <w:rsid w:val="00400A98"/>
    <w:rsid w:val="00400AEC"/>
    <w:rsid w:val="00401B4F"/>
    <w:rsid w:val="00401BC9"/>
    <w:rsid w:val="00402672"/>
    <w:rsid w:val="004027E8"/>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95E"/>
    <w:rsid w:val="00412273"/>
    <w:rsid w:val="00412597"/>
    <w:rsid w:val="00412F33"/>
    <w:rsid w:val="00413C58"/>
    <w:rsid w:val="004143AC"/>
    <w:rsid w:val="004143B5"/>
    <w:rsid w:val="004144C1"/>
    <w:rsid w:val="00414E9D"/>
    <w:rsid w:val="00414F18"/>
    <w:rsid w:val="00415056"/>
    <w:rsid w:val="004153AB"/>
    <w:rsid w:val="0041551F"/>
    <w:rsid w:val="00415E2C"/>
    <w:rsid w:val="00417225"/>
    <w:rsid w:val="00417559"/>
    <w:rsid w:val="00417A04"/>
    <w:rsid w:val="004200D9"/>
    <w:rsid w:val="004204C5"/>
    <w:rsid w:val="0042099C"/>
    <w:rsid w:val="00420AC5"/>
    <w:rsid w:val="00420C5D"/>
    <w:rsid w:val="00420DB8"/>
    <w:rsid w:val="00421048"/>
    <w:rsid w:val="004217D7"/>
    <w:rsid w:val="004218FC"/>
    <w:rsid w:val="00421AA1"/>
    <w:rsid w:val="00421AAC"/>
    <w:rsid w:val="00422961"/>
    <w:rsid w:val="00422AB3"/>
    <w:rsid w:val="00422D10"/>
    <w:rsid w:val="00422DEC"/>
    <w:rsid w:val="00423120"/>
    <w:rsid w:val="00424130"/>
    <w:rsid w:val="0042433F"/>
    <w:rsid w:val="0042461A"/>
    <w:rsid w:val="00424CF0"/>
    <w:rsid w:val="004255C1"/>
    <w:rsid w:val="004257A8"/>
    <w:rsid w:val="00425CFF"/>
    <w:rsid w:val="00426302"/>
    <w:rsid w:val="00426ADD"/>
    <w:rsid w:val="00426B92"/>
    <w:rsid w:val="00426FBB"/>
    <w:rsid w:val="00427245"/>
    <w:rsid w:val="00427738"/>
    <w:rsid w:val="00427ABD"/>
    <w:rsid w:val="00427E36"/>
    <w:rsid w:val="00430059"/>
    <w:rsid w:val="0043048F"/>
    <w:rsid w:val="0043052C"/>
    <w:rsid w:val="0043087F"/>
    <w:rsid w:val="0043089D"/>
    <w:rsid w:val="00430DD7"/>
    <w:rsid w:val="00430FF1"/>
    <w:rsid w:val="0043134E"/>
    <w:rsid w:val="0043151C"/>
    <w:rsid w:val="00431725"/>
    <w:rsid w:val="00431CE0"/>
    <w:rsid w:val="00431FA2"/>
    <w:rsid w:val="00432414"/>
    <w:rsid w:val="004325C4"/>
    <w:rsid w:val="00432851"/>
    <w:rsid w:val="00432C61"/>
    <w:rsid w:val="00432DC4"/>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AA3"/>
    <w:rsid w:val="00450BFC"/>
    <w:rsid w:val="00450C02"/>
    <w:rsid w:val="0045151E"/>
    <w:rsid w:val="00451CE0"/>
    <w:rsid w:val="00451EEC"/>
    <w:rsid w:val="00451FA5"/>
    <w:rsid w:val="00452211"/>
    <w:rsid w:val="00452362"/>
    <w:rsid w:val="00452553"/>
    <w:rsid w:val="00453F0A"/>
    <w:rsid w:val="00453FD3"/>
    <w:rsid w:val="004546E3"/>
    <w:rsid w:val="0045482B"/>
    <w:rsid w:val="00455359"/>
    <w:rsid w:val="0045535E"/>
    <w:rsid w:val="004553D7"/>
    <w:rsid w:val="004559A6"/>
    <w:rsid w:val="00455E0D"/>
    <w:rsid w:val="004562DF"/>
    <w:rsid w:val="004563D1"/>
    <w:rsid w:val="004566D9"/>
    <w:rsid w:val="00456CCD"/>
    <w:rsid w:val="00457099"/>
    <w:rsid w:val="0045772B"/>
    <w:rsid w:val="00457D84"/>
    <w:rsid w:val="00457FB0"/>
    <w:rsid w:val="00460AA4"/>
    <w:rsid w:val="00460C19"/>
    <w:rsid w:val="004611EE"/>
    <w:rsid w:val="00461400"/>
    <w:rsid w:val="004616FE"/>
    <w:rsid w:val="00461DE1"/>
    <w:rsid w:val="004623BC"/>
    <w:rsid w:val="00462D1A"/>
    <w:rsid w:val="00463866"/>
    <w:rsid w:val="00463964"/>
    <w:rsid w:val="0046421B"/>
    <w:rsid w:val="004642D7"/>
    <w:rsid w:val="004642E3"/>
    <w:rsid w:val="0046483D"/>
    <w:rsid w:val="00464846"/>
    <w:rsid w:val="00465083"/>
    <w:rsid w:val="00465984"/>
    <w:rsid w:val="004664A0"/>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861"/>
    <w:rsid w:val="00471953"/>
    <w:rsid w:val="00471CDF"/>
    <w:rsid w:val="004721F1"/>
    <w:rsid w:val="0047262B"/>
    <w:rsid w:val="00472C7B"/>
    <w:rsid w:val="00473294"/>
    <w:rsid w:val="00473A87"/>
    <w:rsid w:val="00473E3C"/>
    <w:rsid w:val="004740A6"/>
    <w:rsid w:val="00474400"/>
    <w:rsid w:val="004745AB"/>
    <w:rsid w:val="0047473B"/>
    <w:rsid w:val="004747A6"/>
    <w:rsid w:val="0047510E"/>
    <w:rsid w:val="004754CD"/>
    <w:rsid w:val="00475C12"/>
    <w:rsid w:val="00475C4F"/>
    <w:rsid w:val="00475C69"/>
    <w:rsid w:val="00476124"/>
    <w:rsid w:val="00476B6B"/>
    <w:rsid w:val="00476DC7"/>
    <w:rsid w:val="00476EC1"/>
    <w:rsid w:val="00477341"/>
    <w:rsid w:val="00477C3A"/>
    <w:rsid w:val="0048027B"/>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A7E"/>
    <w:rsid w:val="00493C0B"/>
    <w:rsid w:val="00493E91"/>
    <w:rsid w:val="00493FB8"/>
    <w:rsid w:val="004940B5"/>
    <w:rsid w:val="00494106"/>
    <w:rsid w:val="00494523"/>
    <w:rsid w:val="004946C2"/>
    <w:rsid w:val="004955C3"/>
    <w:rsid w:val="00495750"/>
    <w:rsid w:val="00496535"/>
    <w:rsid w:val="00496AD1"/>
    <w:rsid w:val="00497337"/>
    <w:rsid w:val="00497365"/>
    <w:rsid w:val="004A03F1"/>
    <w:rsid w:val="004A0956"/>
    <w:rsid w:val="004A11BA"/>
    <w:rsid w:val="004A14B2"/>
    <w:rsid w:val="004A151D"/>
    <w:rsid w:val="004A2347"/>
    <w:rsid w:val="004A2360"/>
    <w:rsid w:val="004A245D"/>
    <w:rsid w:val="004A27DA"/>
    <w:rsid w:val="004A280F"/>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DDB"/>
    <w:rsid w:val="004B4E7C"/>
    <w:rsid w:val="004B4FB7"/>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13F9"/>
    <w:rsid w:val="004C141A"/>
    <w:rsid w:val="004C1470"/>
    <w:rsid w:val="004C1586"/>
    <w:rsid w:val="004C1917"/>
    <w:rsid w:val="004C23A4"/>
    <w:rsid w:val="004C2443"/>
    <w:rsid w:val="004C2C3A"/>
    <w:rsid w:val="004C2D41"/>
    <w:rsid w:val="004C350E"/>
    <w:rsid w:val="004C368E"/>
    <w:rsid w:val="004C3744"/>
    <w:rsid w:val="004C3D0E"/>
    <w:rsid w:val="004C3EDE"/>
    <w:rsid w:val="004C3F88"/>
    <w:rsid w:val="004C4437"/>
    <w:rsid w:val="004C4855"/>
    <w:rsid w:val="004C486B"/>
    <w:rsid w:val="004C4C7B"/>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C5B"/>
    <w:rsid w:val="004D1DFD"/>
    <w:rsid w:val="004D1F55"/>
    <w:rsid w:val="004D264B"/>
    <w:rsid w:val="004D2C5A"/>
    <w:rsid w:val="004D2D90"/>
    <w:rsid w:val="004D333D"/>
    <w:rsid w:val="004D3AD0"/>
    <w:rsid w:val="004D4054"/>
    <w:rsid w:val="004D44DB"/>
    <w:rsid w:val="004D464A"/>
    <w:rsid w:val="004D5A26"/>
    <w:rsid w:val="004D5D5C"/>
    <w:rsid w:val="004D5F21"/>
    <w:rsid w:val="004D6FC5"/>
    <w:rsid w:val="004D70E7"/>
    <w:rsid w:val="004D76AF"/>
    <w:rsid w:val="004D7D1A"/>
    <w:rsid w:val="004E00BC"/>
    <w:rsid w:val="004E07BF"/>
    <w:rsid w:val="004E1097"/>
    <w:rsid w:val="004E1467"/>
    <w:rsid w:val="004E1502"/>
    <w:rsid w:val="004E1699"/>
    <w:rsid w:val="004E176A"/>
    <w:rsid w:val="004E177E"/>
    <w:rsid w:val="004E1E1F"/>
    <w:rsid w:val="004E245E"/>
    <w:rsid w:val="004E2964"/>
    <w:rsid w:val="004E2A3B"/>
    <w:rsid w:val="004E318A"/>
    <w:rsid w:val="004E3470"/>
    <w:rsid w:val="004E36BB"/>
    <w:rsid w:val="004E3933"/>
    <w:rsid w:val="004E3C74"/>
    <w:rsid w:val="004E4163"/>
    <w:rsid w:val="004E4289"/>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9A5"/>
    <w:rsid w:val="004F4AA2"/>
    <w:rsid w:val="004F4CC7"/>
    <w:rsid w:val="004F4DD2"/>
    <w:rsid w:val="004F5299"/>
    <w:rsid w:val="004F5C0E"/>
    <w:rsid w:val="004F649F"/>
    <w:rsid w:val="004F67DE"/>
    <w:rsid w:val="004F6B4D"/>
    <w:rsid w:val="004F6E21"/>
    <w:rsid w:val="004F6E9F"/>
    <w:rsid w:val="004F7721"/>
    <w:rsid w:val="004F792E"/>
    <w:rsid w:val="004F7B6D"/>
    <w:rsid w:val="00500182"/>
    <w:rsid w:val="00500D11"/>
    <w:rsid w:val="00500E18"/>
    <w:rsid w:val="00500F1C"/>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0F"/>
    <w:rsid w:val="00511AAF"/>
    <w:rsid w:val="00511B05"/>
    <w:rsid w:val="00512808"/>
    <w:rsid w:val="00513259"/>
    <w:rsid w:val="00514066"/>
    <w:rsid w:val="0051498F"/>
    <w:rsid w:val="00514B4E"/>
    <w:rsid w:val="0051544B"/>
    <w:rsid w:val="005166C0"/>
    <w:rsid w:val="00516E4C"/>
    <w:rsid w:val="0051700B"/>
    <w:rsid w:val="00517045"/>
    <w:rsid w:val="0051719B"/>
    <w:rsid w:val="00517AA6"/>
    <w:rsid w:val="00517CDB"/>
    <w:rsid w:val="00517DA2"/>
    <w:rsid w:val="00517E1C"/>
    <w:rsid w:val="005209E2"/>
    <w:rsid w:val="00520AED"/>
    <w:rsid w:val="00520C55"/>
    <w:rsid w:val="00521263"/>
    <w:rsid w:val="005212DF"/>
    <w:rsid w:val="0052149F"/>
    <w:rsid w:val="0052172F"/>
    <w:rsid w:val="00521BFB"/>
    <w:rsid w:val="00521C07"/>
    <w:rsid w:val="005222E5"/>
    <w:rsid w:val="0052234B"/>
    <w:rsid w:val="00522635"/>
    <w:rsid w:val="0052279F"/>
    <w:rsid w:val="00522BF4"/>
    <w:rsid w:val="0052336C"/>
    <w:rsid w:val="005234E0"/>
    <w:rsid w:val="005238E0"/>
    <w:rsid w:val="0052397D"/>
    <w:rsid w:val="00523BA0"/>
    <w:rsid w:val="00523FFE"/>
    <w:rsid w:val="00524706"/>
    <w:rsid w:val="005248F5"/>
    <w:rsid w:val="00524C45"/>
    <w:rsid w:val="00524C62"/>
    <w:rsid w:val="00525060"/>
    <w:rsid w:val="00525106"/>
    <w:rsid w:val="00525178"/>
    <w:rsid w:val="005252CC"/>
    <w:rsid w:val="005258AF"/>
    <w:rsid w:val="00525C43"/>
    <w:rsid w:val="00525C8B"/>
    <w:rsid w:val="00526088"/>
    <w:rsid w:val="00526449"/>
    <w:rsid w:val="00526AB7"/>
    <w:rsid w:val="00526B0B"/>
    <w:rsid w:val="00526FC3"/>
    <w:rsid w:val="00527375"/>
    <w:rsid w:val="00527621"/>
    <w:rsid w:val="00527C8B"/>
    <w:rsid w:val="00527EA7"/>
    <w:rsid w:val="00530459"/>
    <w:rsid w:val="00530575"/>
    <w:rsid w:val="0053057A"/>
    <w:rsid w:val="005305D1"/>
    <w:rsid w:val="00530CD6"/>
    <w:rsid w:val="00530F65"/>
    <w:rsid w:val="0053142E"/>
    <w:rsid w:val="00531602"/>
    <w:rsid w:val="00531CBC"/>
    <w:rsid w:val="00531E81"/>
    <w:rsid w:val="005324E8"/>
    <w:rsid w:val="005329E9"/>
    <w:rsid w:val="00532C67"/>
    <w:rsid w:val="00532F05"/>
    <w:rsid w:val="005330C5"/>
    <w:rsid w:val="0053365B"/>
    <w:rsid w:val="00533B59"/>
    <w:rsid w:val="00533E81"/>
    <w:rsid w:val="00533EAD"/>
    <w:rsid w:val="005342EA"/>
    <w:rsid w:val="00534882"/>
    <w:rsid w:val="005348F7"/>
    <w:rsid w:val="00534B40"/>
    <w:rsid w:val="0053503C"/>
    <w:rsid w:val="005350AB"/>
    <w:rsid w:val="00535156"/>
    <w:rsid w:val="00536977"/>
    <w:rsid w:val="00536F51"/>
    <w:rsid w:val="00537582"/>
    <w:rsid w:val="00537AF4"/>
    <w:rsid w:val="00537FC9"/>
    <w:rsid w:val="00540A32"/>
    <w:rsid w:val="00541027"/>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E0"/>
    <w:rsid w:val="00546BC9"/>
    <w:rsid w:val="00546CCD"/>
    <w:rsid w:val="00546CD8"/>
    <w:rsid w:val="00546E40"/>
    <w:rsid w:val="00547179"/>
    <w:rsid w:val="0054724C"/>
    <w:rsid w:val="005476D8"/>
    <w:rsid w:val="0055041B"/>
    <w:rsid w:val="00550C00"/>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EE0"/>
    <w:rsid w:val="00576F75"/>
    <w:rsid w:val="005770D0"/>
    <w:rsid w:val="00577623"/>
    <w:rsid w:val="00577B01"/>
    <w:rsid w:val="00580604"/>
    <w:rsid w:val="005808E1"/>
    <w:rsid w:val="00580931"/>
    <w:rsid w:val="00581133"/>
    <w:rsid w:val="005811FA"/>
    <w:rsid w:val="005812D5"/>
    <w:rsid w:val="00581742"/>
    <w:rsid w:val="00581CE0"/>
    <w:rsid w:val="0058211A"/>
    <w:rsid w:val="00582424"/>
    <w:rsid w:val="00583202"/>
    <w:rsid w:val="00583AF1"/>
    <w:rsid w:val="00584354"/>
    <w:rsid w:val="005846AC"/>
    <w:rsid w:val="00584A17"/>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526B"/>
    <w:rsid w:val="00595DB4"/>
    <w:rsid w:val="00596304"/>
    <w:rsid w:val="005964E9"/>
    <w:rsid w:val="00596545"/>
    <w:rsid w:val="0059656E"/>
    <w:rsid w:val="00596A70"/>
    <w:rsid w:val="00596F77"/>
    <w:rsid w:val="005970AF"/>
    <w:rsid w:val="0059713D"/>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9B4"/>
    <w:rsid w:val="005A59C0"/>
    <w:rsid w:val="005A5AFE"/>
    <w:rsid w:val="005A67F5"/>
    <w:rsid w:val="005A6ABE"/>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BF3"/>
    <w:rsid w:val="005C1C50"/>
    <w:rsid w:val="005C1F19"/>
    <w:rsid w:val="005C1F7C"/>
    <w:rsid w:val="005C20C8"/>
    <w:rsid w:val="005C2202"/>
    <w:rsid w:val="005C2443"/>
    <w:rsid w:val="005C249B"/>
    <w:rsid w:val="005C2BC6"/>
    <w:rsid w:val="005C2F7C"/>
    <w:rsid w:val="005C32E5"/>
    <w:rsid w:val="005C35C3"/>
    <w:rsid w:val="005C3852"/>
    <w:rsid w:val="005C49CE"/>
    <w:rsid w:val="005C53F0"/>
    <w:rsid w:val="005C581E"/>
    <w:rsid w:val="005C588D"/>
    <w:rsid w:val="005C5E2D"/>
    <w:rsid w:val="005C5F1D"/>
    <w:rsid w:val="005C6A1A"/>
    <w:rsid w:val="005C6BE2"/>
    <w:rsid w:val="005C71F2"/>
    <w:rsid w:val="005C7284"/>
    <w:rsid w:val="005C77B4"/>
    <w:rsid w:val="005C7C31"/>
    <w:rsid w:val="005D000C"/>
    <w:rsid w:val="005D2251"/>
    <w:rsid w:val="005D2F0E"/>
    <w:rsid w:val="005D31A1"/>
    <w:rsid w:val="005D3513"/>
    <w:rsid w:val="005D4EC7"/>
    <w:rsid w:val="005D52C4"/>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209C"/>
    <w:rsid w:val="005E24BF"/>
    <w:rsid w:val="005E2BF3"/>
    <w:rsid w:val="005E338E"/>
    <w:rsid w:val="005E3C56"/>
    <w:rsid w:val="005E3CA3"/>
    <w:rsid w:val="005E3CE0"/>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526F"/>
    <w:rsid w:val="005F5C6D"/>
    <w:rsid w:val="005F6697"/>
    <w:rsid w:val="005F7CD0"/>
    <w:rsid w:val="005F7D35"/>
    <w:rsid w:val="00600072"/>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D5F"/>
    <w:rsid w:val="00611DDB"/>
    <w:rsid w:val="00611F38"/>
    <w:rsid w:val="0061248A"/>
    <w:rsid w:val="00612741"/>
    <w:rsid w:val="006128D2"/>
    <w:rsid w:val="00613388"/>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51F"/>
    <w:rsid w:val="00621630"/>
    <w:rsid w:val="006219A0"/>
    <w:rsid w:val="00621C7B"/>
    <w:rsid w:val="00621D79"/>
    <w:rsid w:val="00621F3D"/>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681"/>
    <w:rsid w:val="0063590E"/>
    <w:rsid w:val="00635A9E"/>
    <w:rsid w:val="00635AFF"/>
    <w:rsid w:val="00635C51"/>
    <w:rsid w:val="00635DF2"/>
    <w:rsid w:val="006363C5"/>
    <w:rsid w:val="0063660D"/>
    <w:rsid w:val="0063675C"/>
    <w:rsid w:val="00636CB4"/>
    <w:rsid w:val="00636D24"/>
    <w:rsid w:val="00637061"/>
    <w:rsid w:val="00637406"/>
    <w:rsid w:val="00637938"/>
    <w:rsid w:val="00637AC7"/>
    <w:rsid w:val="00637C86"/>
    <w:rsid w:val="00640183"/>
    <w:rsid w:val="00640574"/>
    <w:rsid w:val="00640669"/>
    <w:rsid w:val="00641663"/>
    <w:rsid w:val="00641E25"/>
    <w:rsid w:val="00641FB6"/>
    <w:rsid w:val="00642516"/>
    <w:rsid w:val="00642BFF"/>
    <w:rsid w:val="00642C88"/>
    <w:rsid w:val="00643476"/>
    <w:rsid w:val="00643648"/>
    <w:rsid w:val="00643996"/>
    <w:rsid w:val="00643DAF"/>
    <w:rsid w:val="00644194"/>
    <w:rsid w:val="0064435F"/>
    <w:rsid w:val="00644738"/>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3E6"/>
    <w:rsid w:val="0065653D"/>
    <w:rsid w:val="0065727D"/>
    <w:rsid w:val="006573A8"/>
    <w:rsid w:val="00657F13"/>
    <w:rsid w:val="00660480"/>
    <w:rsid w:val="00660B97"/>
    <w:rsid w:val="00660F91"/>
    <w:rsid w:val="0066151B"/>
    <w:rsid w:val="00661BF6"/>
    <w:rsid w:val="00661E0D"/>
    <w:rsid w:val="00661FCA"/>
    <w:rsid w:val="0066229A"/>
    <w:rsid w:val="00662428"/>
    <w:rsid w:val="00662488"/>
    <w:rsid w:val="00662736"/>
    <w:rsid w:val="0066273F"/>
    <w:rsid w:val="00662848"/>
    <w:rsid w:val="0066299A"/>
    <w:rsid w:val="00662BEE"/>
    <w:rsid w:val="00662E06"/>
    <w:rsid w:val="00662EE9"/>
    <w:rsid w:val="006638B1"/>
    <w:rsid w:val="006638D9"/>
    <w:rsid w:val="0066392D"/>
    <w:rsid w:val="006645DF"/>
    <w:rsid w:val="00664C8B"/>
    <w:rsid w:val="0066596D"/>
    <w:rsid w:val="00665C6C"/>
    <w:rsid w:val="0066601B"/>
    <w:rsid w:val="00666172"/>
    <w:rsid w:val="006662D8"/>
    <w:rsid w:val="0066645F"/>
    <w:rsid w:val="0066749A"/>
    <w:rsid w:val="006674A3"/>
    <w:rsid w:val="00667D44"/>
    <w:rsid w:val="006703BD"/>
    <w:rsid w:val="006703D7"/>
    <w:rsid w:val="00670522"/>
    <w:rsid w:val="0067102A"/>
    <w:rsid w:val="00671463"/>
    <w:rsid w:val="006717EC"/>
    <w:rsid w:val="006718E1"/>
    <w:rsid w:val="006720AE"/>
    <w:rsid w:val="00672674"/>
    <w:rsid w:val="00672832"/>
    <w:rsid w:val="00672A1D"/>
    <w:rsid w:val="00673782"/>
    <w:rsid w:val="00673A83"/>
    <w:rsid w:val="00673F90"/>
    <w:rsid w:val="00674C47"/>
    <w:rsid w:val="00675153"/>
    <w:rsid w:val="006754AD"/>
    <w:rsid w:val="00675E3F"/>
    <w:rsid w:val="0067616C"/>
    <w:rsid w:val="00676399"/>
    <w:rsid w:val="006766F9"/>
    <w:rsid w:val="00676CAD"/>
    <w:rsid w:val="00676FD3"/>
    <w:rsid w:val="00677489"/>
    <w:rsid w:val="00677757"/>
    <w:rsid w:val="00677A18"/>
    <w:rsid w:val="00680628"/>
    <w:rsid w:val="0068094D"/>
    <w:rsid w:val="00680990"/>
    <w:rsid w:val="00681B4F"/>
    <w:rsid w:val="00683183"/>
    <w:rsid w:val="00683E41"/>
    <w:rsid w:val="006842EE"/>
    <w:rsid w:val="00684337"/>
    <w:rsid w:val="0068446B"/>
    <w:rsid w:val="00684B70"/>
    <w:rsid w:val="00684B71"/>
    <w:rsid w:val="00684D33"/>
    <w:rsid w:val="00684DBB"/>
    <w:rsid w:val="00684EAF"/>
    <w:rsid w:val="00685C93"/>
    <w:rsid w:val="00685CF6"/>
    <w:rsid w:val="0068614D"/>
    <w:rsid w:val="00686507"/>
    <w:rsid w:val="0068688F"/>
    <w:rsid w:val="00686A11"/>
    <w:rsid w:val="00686A4E"/>
    <w:rsid w:val="00686B4D"/>
    <w:rsid w:val="00686BB9"/>
    <w:rsid w:val="00686BEF"/>
    <w:rsid w:val="006870D0"/>
    <w:rsid w:val="0068738F"/>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36A6"/>
    <w:rsid w:val="0069448E"/>
    <w:rsid w:val="0069449B"/>
    <w:rsid w:val="00694C7A"/>
    <w:rsid w:val="006950B5"/>
    <w:rsid w:val="00695697"/>
    <w:rsid w:val="006958D5"/>
    <w:rsid w:val="0069594F"/>
    <w:rsid w:val="00695B25"/>
    <w:rsid w:val="00695FA5"/>
    <w:rsid w:val="00696014"/>
    <w:rsid w:val="0069613D"/>
    <w:rsid w:val="006968EE"/>
    <w:rsid w:val="00696EAC"/>
    <w:rsid w:val="006972BB"/>
    <w:rsid w:val="006975D8"/>
    <w:rsid w:val="00697720"/>
    <w:rsid w:val="00697AD7"/>
    <w:rsid w:val="006A001F"/>
    <w:rsid w:val="006A07A3"/>
    <w:rsid w:val="006A0C78"/>
    <w:rsid w:val="006A123E"/>
    <w:rsid w:val="006A1589"/>
    <w:rsid w:val="006A18E5"/>
    <w:rsid w:val="006A1F63"/>
    <w:rsid w:val="006A1FF9"/>
    <w:rsid w:val="006A203B"/>
    <w:rsid w:val="006A2500"/>
    <w:rsid w:val="006A2681"/>
    <w:rsid w:val="006A2779"/>
    <w:rsid w:val="006A29DB"/>
    <w:rsid w:val="006A2E04"/>
    <w:rsid w:val="006A3435"/>
    <w:rsid w:val="006A34C4"/>
    <w:rsid w:val="006A3CAF"/>
    <w:rsid w:val="006A3D91"/>
    <w:rsid w:val="006A42A3"/>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E7D"/>
    <w:rsid w:val="006B7675"/>
    <w:rsid w:val="006B7AF6"/>
    <w:rsid w:val="006B7EEF"/>
    <w:rsid w:val="006C0074"/>
    <w:rsid w:val="006C016D"/>
    <w:rsid w:val="006C0B8E"/>
    <w:rsid w:val="006C0D30"/>
    <w:rsid w:val="006C15F9"/>
    <w:rsid w:val="006C17A6"/>
    <w:rsid w:val="006C22DE"/>
    <w:rsid w:val="006C2904"/>
    <w:rsid w:val="006C328D"/>
    <w:rsid w:val="006C32B5"/>
    <w:rsid w:val="006C3BF7"/>
    <w:rsid w:val="006C3CBE"/>
    <w:rsid w:val="006C4BD2"/>
    <w:rsid w:val="006C4C66"/>
    <w:rsid w:val="006C4E7B"/>
    <w:rsid w:val="006C4EC6"/>
    <w:rsid w:val="006C4FCE"/>
    <w:rsid w:val="006C5279"/>
    <w:rsid w:val="006C52E2"/>
    <w:rsid w:val="006C5A73"/>
    <w:rsid w:val="006C5AFA"/>
    <w:rsid w:val="006C5E60"/>
    <w:rsid w:val="006C5F06"/>
    <w:rsid w:val="006C60FC"/>
    <w:rsid w:val="006C668F"/>
    <w:rsid w:val="006C70A3"/>
    <w:rsid w:val="006C7650"/>
    <w:rsid w:val="006D056F"/>
    <w:rsid w:val="006D07B0"/>
    <w:rsid w:val="006D0A1C"/>
    <w:rsid w:val="006D0DE8"/>
    <w:rsid w:val="006D1170"/>
    <w:rsid w:val="006D11BA"/>
    <w:rsid w:val="006D1D10"/>
    <w:rsid w:val="006D1E25"/>
    <w:rsid w:val="006D21EB"/>
    <w:rsid w:val="006D22DB"/>
    <w:rsid w:val="006D2614"/>
    <w:rsid w:val="006D2A55"/>
    <w:rsid w:val="006D2FF6"/>
    <w:rsid w:val="006D33E6"/>
    <w:rsid w:val="006D41C1"/>
    <w:rsid w:val="006D4E0D"/>
    <w:rsid w:val="006D53D5"/>
    <w:rsid w:val="006D54CE"/>
    <w:rsid w:val="006D5664"/>
    <w:rsid w:val="006D5699"/>
    <w:rsid w:val="006D57F0"/>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1E9"/>
    <w:rsid w:val="006F03AA"/>
    <w:rsid w:val="006F0FF2"/>
    <w:rsid w:val="006F1042"/>
    <w:rsid w:val="006F110D"/>
    <w:rsid w:val="006F19AF"/>
    <w:rsid w:val="006F1AFA"/>
    <w:rsid w:val="006F2070"/>
    <w:rsid w:val="006F2160"/>
    <w:rsid w:val="006F267D"/>
    <w:rsid w:val="006F2F90"/>
    <w:rsid w:val="006F3063"/>
    <w:rsid w:val="006F3568"/>
    <w:rsid w:val="006F38E7"/>
    <w:rsid w:val="006F3C42"/>
    <w:rsid w:val="006F4509"/>
    <w:rsid w:val="006F4B2F"/>
    <w:rsid w:val="006F4FCC"/>
    <w:rsid w:val="006F4FDD"/>
    <w:rsid w:val="006F52B0"/>
    <w:rsid w:val="006F553E"/>
    <w:rsid w:val="006F59A5"/>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7E3"/>
    <w:rsid w:val="00705B47"/>
    <w:rsid w:val="00705EB2"/>
    <w:rsid w:val="00706CD2"/>
    <w:rsid w:val="00707324"/>
    <w:rsid w:val="007075F2"/>
    <w:rsid w:val="0070760B"/>
    <w:rsid w:val="00707BAC"/>
    <w:rsid w:val="00707DAC"/>
    <w:rsid w:val="0071016A"/>
    <w:rsid w:val="0071037B"/>
    <w:rsid w:val="00710685"/>
    <w:rsid w:val="007111C3"/>
    <w:rsid w:val="00711546"/>
    <w:rsid w:val="00711922"/>
    <w:rsid w:val="0071195C"/>
    <w:rsid w:val="00711D5F"/>
    <w:rsid w:val="0071202A"/>
    <w:rsid w:val="00712120"/>
    <w:rsid w:val="00712539"/>
    <w:rsid w:val="00712A22"/>
    <w:rsid w:val="00712B62"/>
    <w:rsid w:val="00712EE5"/>
    <w:rsid w:val="00712F94"/>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66D3"/>
    <w:rsid w:val="0072787D"/>
    <w:rsid w:val="00727A11"/>
    <w:rsid w:val="00727A90"/>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D0"/>
    <w:rsid w:val="00735138"/>
    <w:rsid w:val="00735CDC"/>
    <w:rsid w:val="00735FE7"/>
    <w:rsid w:val="00736A5F"/>
    <w:rsid w:val="007372D4"/>
    <w:rsid w:val="007376E3"/>
    <w:rsid w:val="00737DC9"/>
    <w:rsid w:val="007400D9"/>
    <w:rsid w:val="00740511"/>
    <w:rsid w:val="00740759"/>
    <w:rsid w:val="007407FB"/>
    <w:rsid w:val="007414D2"/>
    <w:rsid w:val="00742084"/>
    <w:rsid w:val="00742115"/>
    <w:rsid w:val="0074245D"/>
    <w:rsid w:val="00742492"/>
    <w:rsid w:val="00742E24"/>
    <w:rsid w:val="00742FD0"/>
    <w:rsid w:val="007430F3"/>
    <w:rsid w:val="00743AFE"/>
    <w:rsid w:val="00743E29"/>
    <w:rsid w:val="007441FA"/>
    <w:rsid w:val="00744DE3"/>
    <w:rsid w:val="007450A1"/>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39A0"/>
    <w:rsid w:val="00753E3D"/>
    <w:rsid w:val="0075470F"/>
    <w:rsid w:val="00754A15"/>
    <w:rsid w:val="00754C57"/>
    <w:rsid w:val="0075537A"/>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602ED"/>
    <w:rsid w:val="00760BB6"/>
    <w:rsid w:val="00760D79"/>
    <w:rsid w:val="00760F5C"/>
    <w:rsid w:val="00760F68"/>
    <w:rsid w:val="007610C6"/>
    <w:rsid w:val="00761215"/>
    <w:rsid w:val="007612C8"/>
    <w:rsid w:val="007612CA"/>
    <w:rsid w:val="00761307"/>
    <w:rsid w:val="00761EF7"/>
    <w:rsid w:val="00761F13"/>
    <w:rsid w:val="0076214E"/>
    <w:rsid w:val="007623A5"/>
    <w:rsid w:val="00762F7B"/>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70040"/>
    <w:rsid w:val="007702FD"/>
    <w:rsid w:val="00770AB9"/>
    <w:rsid w:val="00770E27"/>
    <w:rsid w:val="007712D9"/>
    <w:rsid w:val="0077186A"/>
    <w:rsid w:val="00771905"/>
    <w:rsid w:val="007719D2"/>
    <w:rsid w:val="00771E67"/>
    <w:rsid w:val="00771F62"/>
    <w:rsid w:val="0077271D"/>
    <w:rsid w:val="00772C16"/>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7562"/>
    <w:rsid w:val="00777F5D"/>
    <w:rsid w:val="00780314"/>
    <w:rsid w:val="00780B68"/>
    <w:rsid w:val="00780F5D"/>
    <w:rsid w:val="00781093"/>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6E1E"/>
    <w:rsid w:val="007976BD"/>
    <w:rsid w:val="00797760"/>
    <w:rsid w:val="00797E28"/>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182E"/>
    <w:rsid w:val="007B1B8A"/>
    <w:rsid w:val="007B1F7F"/>
    <w:rsid w:val="007B2182"/>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EA"/>
    <w:rsid w:val="007C6849"/>
    <w:rsid w:val="007C6A64"/>
    <w:rsid w:val="007C6B89"/>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0ABF"/>
    <w:rsid w:val="007D17A0"/>
    <w:rsid w:val="007D1AB6"/>
    <w:rsid w:val="007D1D42"/>
    <w:rsid w:val="007D2A7A"/>
    <w:rsid w:val="007D2ACB"/>
    <w:rsid w:val="007D2DC8"/>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40E1"/>
    <w:rsid w:val="007E4AAD"/>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A16"/>
    <w:rsid w:val="007F2BCD"/>
    <w:rsid w:val="007F3327"/>
    <w:rsid w:val="007F3538"/>
    <w:rsid w:val="007F41CB"/>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1CE5"/>
    <w:rsid w:val="0080201B"/>
    <w:rsid w:val="008033B1"/>
    <w:rsid w:val="00803617"/>
    <w:rsid w:val="00803D24"/>
    <w:rsid w:val="008044B5"/>
    <w:rsid w:val="00804EEA"/>
    <w:rsid w:val="00805951"/>
    <w:rsid w:val="00805BAD"/>
    <w:rsid w:val="00806908"/>
    <w:rsid w:val="00806BFA"/>
    <w:rsid w:val="0080736A"/>
    <w:rsid w:val="008075FD"/>
    <w:rsid w:val="00807910"/>
    <w:rsid w:val="00807974"/>
    <w:rsid w:val="00807A01"/>
    <w:rsid w:val="0081015F"/>
    <w:rsid w:val="00810173"/>
    <w:rsid w:val="008106BF"/>
    <w:rsid w:val="0081075F"/>
    <w:rsid w:val="008113D1"/>
    <w:rsid w:val="00811AF0"/>
    <w:rsid w:val="00811E25"/>
    <w:rsid w:val="00812331"/>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3019E"/>
    <w:rsid w:val="00830987"/>
    <w:rsid w:val="00830D39"/>
    <w:rsid w:val="00830E06"/>
    <w:rsid w:val="00830F1B"/>
    <w:rsid w:val="00830FA8"/>
    <w:rsid w:val="00831432"/>
    <w:rsid w:val="00831B03"/>
    <w:rsid w:val="00831D84"/>
    <w:rsid w:val="00831E30"/>
    <w:rsid w:val="00832278"/>
    <w:rsid w:val="008324BF"/>
    <w:rsid w:val="0083267C"/>
    <w:rsid w:val="00832707"/>
    <w:rsid w:val="0083274D"/>
    <w:rsid w:val="00832751"/>
    <w:rsid w:val="00832F2D"/>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0A2B"/>
    <w:rsid w:val="0084169A"/>
    <w:rsid w:val="008419BA"/>
    <w:rsid w:val="00841E95"/>
    <w:rsid w:val="00841E98"/>
    <w:rsid w:val="00841ED7"/>
    <w:rsid w:val="00842099"/>
    <w:rsid w:val="00842A25"/>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EE"/>
    <w:rsid w:val="0084578F"/>
    <w:rsid w:val="008470E6"/>
    <w:rsid w:val="00847821"/>
    <w:rsid w:val="0084782E"/>
    <w:rsid w:val="00847863"/>
    <w:rsid w:val="008479DB"/>
    <w:rsid w:val="00850090"/>
    <w:rsid w:val="008500A7"/>
    <w:rsid w:val="008501DA"/>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E3"/>
    <w:rsid w:val="00866FDE"/>
    <w:rsid w:val="008670B9"/>
    <w:rsid w:val="00867AE1"/>
    <w:rsid w:val="00867B09"/>
    <w:rsid w:val="00867F34"/>
    <w:rsid w:val="008701B1"/>
    <w:rsid w:val="00870B1F"/>
    <w:rsid w:val="00871076"/>
    <w:rsid w:val="0087152D"/>
    <w:rsid w:val="008721E5"/>
    <w:rsid w:val="0087222E"/>
    <w:rsid w:val="00872C00"/>
    <w:rsid w:val="00872D93"/>
    <w:rsid w:val="00873146"/>
    <w:rsid w:val="00873C6E"/>
    <w:rsid w:val="00873EC9"/>
    <w:rsid w:val="00874A9A"/>
    <w:rsid w:val="00874BE0"/>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545"/>
    <w:rsid w:val="008821EB"/>
    <w:rsid w:val="008825B0"/>
    <w:rsid w:val="00882E69"/>
    <w:rsid w:val="00882E85"/>
    <w:rsid w:val="00882EBC"/>
    <w:rsid w:val="008831A1"/>
    <w:rsid w:val="00883409"/>
    <w:rsid w:val="00884311"/>
    <w:rsid w:val="00884429"/>
    <w:rsid w:val="008844CD"/>
    <w:rsid w:val="00884EC2"/>
    <w:rsid w:val="008851A7"/>
    <w:rsid w:val="00885690"/>
    <w:rsid w:val="00885768"/>
    <w:rsid w:val="00885C3F"/>
    <w:rsid w:val="008863E6"/>
    <w:rsid w:val="008863EF"/>
    <w:rsid w:val="00886B2A"/>
    <w:rsid w:val="00886CEC"/>
    <w:rsid w:val="00886EA7"/>
    <w:rsid w:val="0088708D"/>
    <w:rsid w:val="008870A2"/>
    <w:rsid w:val="008870DC"/>
    <w:rsid w:val="00887BD8"/>
    <w:rsid w:val="00887D6E"/>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A4D"/>
    <w:rsid w:val="00895CD4"/>
    <w:rsid w:val="00896445"/>
    <w:rsid w:val="008969E0"/>
    <w:rsid w:val="00896CBC"/>
    <w:rsid w:val="0089701B"/>
    <w:rsid w:val="00897084"/>
    <w:rsid w:val="0089733A"/>
    <w:rsid w:val="00897C13"/>
    <w:rsid w:val="00897D5A"/>
    <w:rsid w:val="008A0683"/>
    <w:rsid w:val="008A1890"/>
    <w:rsid w:val="008A1AD1"/>
    <w:rsid w:val="008A1B3E"/>
    <w:rsid w:val="008A1C2F"/>
    <w:rsid w:val="008A2495"/>
    <w:rsid w:val="008A2745"/>
    <w:rsid w:val="008A2AD3"/>
    <w:rsid w:val="008A2F64"/>
    <w:rsid w:val="008A2FA6"/>
    <w:rsid w:val="008A3176"/>
    <w:rsid w:val="008A330F"/>
    <w:rsid w:val="008A37B7"/>
    <w:rsid w:val="008A38A5"/>
    <w:rsid w:val="008A3980"/>
    <w:rsid w:val="008A42B4"/>
    <w:rsid w:val="008A4A2F"/>
    <w:rsid w:val="008A4BA4"/>
    <w:rsid w:val="008A4C71"/>
    <w:rsid w:val="008A579A"/>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722"/>
    <w:rsid w:val="008B379B"/>
    <w:rsid w:val="008B39EC"/>
    <w:rsid w:val="008B3C47"/>
    <w:rsid w:val="008B3C5D"/>
    <w:rsid w:val="008B3CB2"/>
    <w:rsid w:val="008B3EFA"/>
    <w:rsid w:val="008B4970"/>
    <w:rsid w:val="008B4A9A"/>
    <w:rsid w:val="008B51B5"/>
    <w:rsid w:val="008B56C3"/>
    <w:rsid w:val="008B573E"/>
    <w:rsid w:val="008B57DA"/>
    <w:rsid w:val="008B5A38"/>
    <w:rsid w:val="008B5F06"/>
    <w:rsid w:val="008B60A3"/>
    <w:rsid w:val="008B618D"/>
    <w:rsid w:val="008B6288"/>
    <w:rsid w:val="008B635D"/>
    <w:rsid w:val="008B6410"/>
    <w:rsid w:val="008B677F"/>
    <w:rsid w:val="008B67ED"/>
    <w:rsid w:val="008B6D34"/>
    <w:rsid w:val="008B72B1"/>
    <w:rsid w:val="008B75EB"/>
    <w:rsid w:val="008B76E3"/>
    <w:rsid w:val="008B7D92"/>
    <w:rsid w:val="008C0210"/>
    <w:rsid w:val="008C041D"/>
    <w:rsid w:val="008C0894"/>
    <w:rsid w:val="008C1197"/>
    <w:rsid w:val="008C13E0"/>
    <w:rsid w:val="008C2769"/>
    <w:rsid w:val="008C32BE"/>
    <w:rsid w:val="008C3685"/>
    <w:rsid w:val="008C4051"/>
    <w:rsid w:val="008C45BD"/>
    <w:rsid w:val="008C4750"/>
    <w:rsid w:val="008C4866"/>
    <w:rsid w:val="008C4872"/>
    <w:rsid w:val="008C4C96"/>
    <w:rsid w:val="008C4EBE"/>
    <w:rsid w:val="008C5246"/>
    <w:rsid w:val="008C643B"/>
    <w:rsid w:val="008C6AB0"/>
    <w:rsid w:val="008C6DA2"/>
    <w:rsid w:val="008C7116"/>
    <w:rsid w:val="008C7328"/>
    <w:rsid w:val="008C749A"/>
    <w:rsid w:val="008C7D97"/>
    <w:rsid w:val="008C7EDB"/>
    <w:rsid w:val="008D00CA"/>
    <w:rsid w:val="008D0587"/>
    <w:rsid w:val="008D07A0"/>
    <w:rsid w:val="008D0F68"/>
    <w:rsid w:val="008D107D"/>
    <w:rsid w:val="008D130E"/>
    <w:rsid w:val="008D1907"/>
    <w:rsid w:val="008D19D9"/>
    <w:rsid w:val="008D1E2B"/>
    <w:rsid w:val="008D27D4"/>
    <w:rsid w:val="008D3BB1"/>
    <w:rsid w:val="008D4A33"/>
    <w:rsid w:val="008D4AFA"/>
    <w:rsid w:val="008D536A"/>
    <w:rsid w:val="008D5DBD"/>
    <w:rsid w:val="008D6003"/>
    <w:rsid w:val="008D60C8"/>
    <w:rsid w:val="008D61DE"/>
    <w:rsid w:val="008D6BB0"/>
    <w:rsid w:val="008D7B62"/>
    <w:rsid w:val="008D7C64"/>
    <w:rsid w:val="008E1B62"/>
    <w:rsid w:val="008E2D73"/>
    <w:rsid w:val="008E2D80"/>
    <w:rsid w:val="008E2E96"/>
    <w:rsid w:val="008E3195"/>
    <w:rsid w:val="008E330B"/>
    <w:rsid w:val="008E3CBA"/>
    <w:rsid w:val="008E4074"/>
    <w:rsid w:val="008E473A"/>
    <w:rsid w:val="008E5344"/>
    <w:rsid w:val="008E5738"/>
    <w:rsid w:val="008E5A71"/>
    <w:rsid w:val="008E5E92"/>
    <w:rsid w:val="008E5F29"/>
    <w:rsid w:val="008E6DDF"/>
    <w:rsid w:val="008E71E3"/>
    <w:rsid w:val="008E723E"/>
    <w:rsid w:val="008E75F0"/>
    <w:rsid w:val="008F04F6"/>
    <w:rsid w:val="008F082D"/>
    <w:rsid w:val="008F0ABA"/>
    <w:rsid w:val="008F0C3F"/>
    <w:rsid w:val="008F0C76"/>
    <w:rsid w:val="008F0E8E"/>
    <w:rsid w:val="008F1070"/>
    <w:rsid w:val="008F11EB"/>
    <w:rsid w:val="008F1CFD"/>
    <w:rsid w:val="008F1FEF"/>
    <w:rsid w:val="008F2123"/>
    <w:rsid w:val="008F21F3"/>
    <w:rsid w:val="008F2FCB"/>
    <w:rsid w:val="008F33A7"/>
    <w:rsid w:val="008F366C"/>
    <w:rsid w:val="008F3C48"/>
    <w:rsid w:val="008F3DE1"/>
    <w:rsid w:val="008F3FC0"/>
    <w:rsid w:val="008F40CC"/>
    <w:rsid w:val="008F4541"/>
    <w:rsid w:val="008F459D"/>
    <w:rsid w:val="008F4CF6"/>
    <w:rsid w:val="008F4DCD"/>
    <w:rsid w:val="008F6391"/>
    <w:rsid w:val="008F670B"/>
    <w:rsid w:val="008F6B34"/>
    <w:rsid w:val="008F6DCE"/>
    <w:rsid w:val="008F7BCD"/>
    <w:rsid w:val="00900113"/>
    <w:rsid w:val="00900B6C"/>
    <w:rsid w:val="0090153E"/>
    <w:rsid w:val="00901BDC"/>
    <w:rsid w:val="00902B05"/>
    <w:rsid w:val="00902E49"/>
    <w:rsid w:val="00902F8A"/>
    <w:rsid w:val="009030C9"/>
    <w:rsid w:val="009034A4"/>
    <w:rsid w:val="0090359D"/>
    <w:rsid w:val="00903E53"/>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8CD"/>
    <w:rsid w:val="00907C52"/>
    <w:rsid w:val="00907F1F"/>
    <w:rsid w:val="00910363"/>
    <w:rsid w:val="00910E0D"/>
    <w:rsid w:val="00910E72"/>
    <w:rsid w:val="00910EF1"/>
    <w:rsid w:val="00911923"/>
    <w:rsid w:val="0091193E"/>
    <w:rsid w:val="00912711"/>
    <w:rsid w:val="00912991"/>
    <w:rsid w:val="009129AB"/>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6F0A"/>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5E4"/>
    <w:rsid w:val="00922949"/>
    <w:rsid w:val="00922B38"/>
    <w:rsid w:val="00922D86"/>
    <w:rsid w:val="00923743"/>
    <w:rsid w:val="009237B5"/>
    <w:rsid w:val="00923FB1"/>
    <w:rsid w:val="009241BF"/>
    <w:rsid w:val="00924D0E"/>
    <w:rsid w:val="009250F7"/>
    <w:rsid w:val="0092513F"/>
    <w:rsid w:val="009252DD"/>
    <w:rsid w:val="009255CC"/>
    <w:rsid w:val="009257EE"/>
    <w:rsid w:val="009263A4"/>
    <w:rsid w:val="009264D2"/>
    <w:rsid w:val="009267B0"/>
    <w:rsid w:val="009268B1"/>
    <w:rsid w:val="0092692D"/>
    <w:rsid w:val="00926F3C"/>
    <w:rsid w:val="0092706B"/>
    <w:rsid w:val="00927072"/>
    <w:rsid w:val="00927233"/>
    <w:rsid w:val="009273C8"/>
    <w:rsid w:val="00927A73"/>
    <w:rsid w:val="00927E0A"/>
    <w:rsid w:val="0093003A"/>
    <w:rsid w:val="00930B31"/>
    <w:rsid w:val="00930E82"/>
    <w:rsid w:val="0093150C"/>
    <w:rsid w:val="00931541"/>
    <w:rsid w:val="009319D9"/>
    <w:rsid w:val="00931A97"/>
    <w:rsid w:val="00931FF6"/>
    <w:rsid w:val="009322DA"/>
    <w:rsid w:val="0093265A"/>
    <w:rsid w:val="009331D5"/>
    <w:rsid w:val="00933667"/>
    <w:rsid w:val="0093369D"/>
    <w:rsid w:val="00933713"/>
    <w:rsid w:val="0093394A"/>
    <w:rsid w:val="009339DF"/>
    <w:rsid w:val="009343F6"/>
    <w:rsid w:val="00935033"/>
    <w:rsid w:val="00935722"/>
    <w:rsid w:val="00935D7C"/>
    <w:rsid w:val="00936480"/>
    <w:rsid w:val="00936859"/>
    <w:rsid w:val="00936883"/>
    <w:rsid w:val="0093690E"/>
    <w:rsid w:val="00936C55"/>
    <w:rsid w:val="00936D6D"/>
    <w:rsid w:val="00936F20"/>
    <w:rsid w:val="009371C7"/>
    <w:rsid w:val="0093750C"/>
    <w:rsid w:val="0093768D"/>
    <w:rsid w:val="00940613"/>
    <w:rsid w:val="0094067D"/>
    <w:rsid w:val="00940ADE"/>
    <w:rsid w:val="00940BE3"/>
    <w:rsid w:val="009419AD"/>
    <w:rsid w:val="00942119"/>
    <w:rsid w:val="009422D0"/>
    <w:rsid w:val="00942440"/>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45"/>
    <w:rsid w:val="00946C85"/>
    <w:rsid w:val="00947199"/>
    <w:rsid w:val="00947784"/>
    <w:rsid w:val="0094782B"/>
    <w:rsid w:val="00947AE5"/>
    <w:rsid w:val="00947D08"/>
    <w:rsid w:val="00950973"/>
    <w:rsid w:val="009509D2"/>
    <w:rsid w:val="009509E4"/>
    <w:rsid w:val="00951431"/>
    <w:rsid w:val="00951508"/>
    <w:rsid w:val="00951A33"/>
    <w:rsid w:val="00951C38"/>
    <w:rsid w:val="00951F95"/>
    <w:rsid w:val="009520F2"/>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500B"/>
    <w:rsid w:val="00955387"/>
    <w:rsid w:val="0095578E"/>
    <w:rsid w:val="009558C6"/>
    <w:rsid w:val="00955F68"/>
    <w:rsid w:val="009561A6"/>
    <w:rsid w:val="00956A95"/>
    <w:rsid w:val="00956FEE"/>
    <w:rsid w:val="00957920"/>
    <w:rsid w:val="00957B69"/>
    <w:rsid w:val="00957EE6"/>
    <w:rsid w:val="00957EE9"/>
    <w:rsid w:val="00960443"/>
    <w:rsid w:val="0096099D"/>
    <w:rsid w:val="009612F9"/>
    <w:rsid w:val="009619E2"/>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9A0"/>
    <w:rsid w:val="009651BA"/>
    <w:rsid w:val="009652ED"/>
    <w:rsid w:val="00965342"/>
    <w:rsid w:val="009657E5"/>
    <w:rsid w:val="00965D6B"/>
    <w:rsid w:val="00965E24"/>
    <w:rsid w:val="00965ECB"/>
    <w:rsid w:val="00966929"/>
    <w:rsid w:val="009670F4"/>
    <w:rsid w:val="0096726A"/>
    <w:rsid w:val="0096767F"/>
    <w:rsid w:val="0096789F"/>
    <w:rsid w:val="00967EF6"/>
    <w:rsid w:val="009701F0"/>
    <w:rsid w:val="0097047A"/>
    <w:rsid w:val="00970DE2"/>
    <w:rsid w:val="0097143D"/>
    <w:rsid w:val="00971704"/>
    <w:rsid w:val="009717E6"/>
    <w:rsid w:val="00971919"/>
    <w:rsid w:val="00971B66"/>
    <w:rsid w:val="00972147"/>
    <w:rsid w:val="0097215D"/>
    <w:rsid w:val="00972837"/>
    <w:rsid w:val="00972A38"/>
    <w:rsid w:val="009732CA"/>
    <w:rsid w:val="00973786"/>
    <w:rsid w:val="0097387B"/>
    <w:rsid w:val="0097428E"/>
    <w:rsid w:val="009744D8"/>
    <w:rsid w:val="0097482F"/>
    <w:rsid w:val="009750BA"/>
    <w:rsid w:val="0097573F"/>
    <w:rsid w:val="00976012"/>
    <w:rsid w:val="0097644E"/>
    <w:rsid w:val="009773C1"/>
    <w:rsid w:val="009777B5"/>
    <w:rsid w:val="009802DF"/>
    <w:rsid w:val="009807EE"/>
    <w:rsid w:val="009808DD"/>
    <w:rsid w:val="009809AA"/>
    <w:rsid w:val="00980A59"/>
    <w:rsid w:val="00980CE0"/>
    <w:rsid w:val="00980D82"/>
    <w:rsid w:val="0098143C"/>
    <w:rsid w:val="00981448"/>
    <w:rsid w:val="00981463"/>
    <w:rsid w:val="00981464"/>
    <w:rsid w:val="0098173B"/>
    <w:rsid w:val="0098255C"/>
    <w:rsid w:val="00982B13"/>
    <w:rsid w:val="00982C86"/>
    <w:rsid w:val="00983212"/>
    <w:rsid w:val="00983499"/>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F63"/>
    <w:rsid w:val="00991121"/>
    <w:rsid w:val="009911D4"/>
    <w:rsid w:val="009911FA"/>
    <w:rsid w:val="00991551"/>
    <w:rsid w:val="00991683"/>
    <w:rsid w:val="00991877"/>
    <w:rsid w:val="00992133"/>
    <w:rsid w:val="009921D1"/>
    <w:rsid w:val="00992591"/>
    <w:rsid w:val="009927BC"/>
    <w:rsid w:val="009930CB"/>
    <w:rsid w:val="00993DAC"/>
    <w:rsid w:val="00993E07"/>
    <w:rsid w:val="009947EA"/>
    <w:rsid w:val="00995434"/>
    <w:rsid w:val="0099544F"/>
    <w:rsid w:val="009964F9"/>
    <w:rsid w:val="00996533"/>
    <w:rsid w:val="00996A3F"/>
    <w:rsid w:val="0099712A"/>
    <w:rsid w:val="009975ED"/>
    <w:rsid w:val="009977EB"/>
    <w:rsid w:val="00997A35"/>
    <w:rsid w:val="009A0E44"/>
    <w:rsid w:val="009A0EDF"/>
    <w:rsid w:val="009A1237"/>
    <w:rsid w:val="009A17BC"/>
    <w:rsid w:val="009A20EA"/>
    <w:rsid w:val="009A224F"/>
    <w:rsid w:val="009A34A3"/>
    <w:rsid w:val="009A3751"/>
    <w:rsid w:val="009A3963"/>
    <w:rsid w:val="009A3D6A"/>
    <w:rsid w:val="009A5029"/>
    <w:rsid w:val="009A50A3"/>
    <w:rsid w:val="009A56E1"/>
    <w:rsid w:val="009A5780"/>
    <w:rsid w:val="009A602C"/>
    <w:rsid w:val="009A6152"/>
    <w:rsid w:val="009A617C"/>
    <w:rsid w:val="009A6843"/>
    <w:rsid w:val="009A6A87"/>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FED"/>
    <w:rsid w:val="009B20A0"/>
    <w:rsid w:val="009B249F"/>
    <w:rsid w:val="009B2AE3"/>
    <w:rsid w:val="009B2D2B"/>
    <w:rsid w:val="009B3190"/>
    <w:rsid w:val="009B3739"/>
    <w:rsid w:val="009B47FF"/>
    <w:rsid w:val="009B50AC"/>
    <w:rsid w:val="009B528C"/>
    <w:rsid w:val="009B53D7"/>
    <w:rsid w:val="009B5AC4"/>
    <w:rsid w:val="009B60FB"/>
    <w:rsid w:val="009B61B4"/>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806"/>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5FB"/>
    <w:rsid w:val="009C6D8E"/>
    <w:rsid w:val="009C729A"/>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720"/>
    <w:rsid w:val="009D3F67"/>
    <w:rsid w:val="009D3F98"/>
    <w:rsid w:val="009D4897"/>
    <w:rsid w:val="009D4CB2"/>
    <w:rsid w:val="009D5165"/>
    <w:rsid w:val="009D51F0"/>
    <w:rsid w:val="009D64C1"/>
    <w:rsid w:val="009D6771"/>
    <w:rsid w:val="009D6EB3"/>
    <w:rsid w:val="009D7830"/>
    <w:rsid w:val="009D7C65"/>
    <w:rsid w:val="009E034C"/>
    <w:rsid w:val="009E0909"/>
    <w:rsid w:val="009E1E97"/>
    <w:rsid w:val="009E1F13"/>
    <w:rsid w:val="009E20B1"/>
    <w:rsid w:val="009E2254"/>
    <w:rsid w:val="009E22F8"/>
    <w:rsid w:val="009E285F"/>
    <w:rsid w:val="009E2E2D"/>
    <w:rsid w:val="009E396D"/>
    <w:rsid w:val="009E43A7"/>
    <w:rsid w:val="009E43BC"/>
    <w:rsid w:val="009E5496"/>
    <w:rsid w:val="009E56BB"/>
    <w:rsid w:val="009E5994"/>
    <w:rsid w:val="009E5A1B"/>
    <w:rsid w:val="009E5B08"/>
    <w:rsid w:val="009E61C1"/>
    <w:rsid w:val="009E6365"/>
    <w:rsid w:val="009E63BB"/>
    <w:rsid w:val="009E69D0"/>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069"/>
    <w:rsid w:val="00A011DC"/>
    <w:rsid w:val="00A0132A"/>
    <w:rsid w:val="00A0183A"/>
    <w:rsid w:val="00A01B0F"/>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53B"/>
    <w:rsid w:val="00A06C14"/>
    <w:rsid w:val="00A0719A"/>
    <w:rsid w:val="00A07554"/>
    <w:rsid w:val="00A07C3B"/>
    <w:rsid w:val="00A10348"/>
    <w:rsid w:val="00A10922"/>
    <w:rsid w:val="00A10E3A"/>
    <w:rsid w:val="00A1154D"/>
    <w:rsid w:val="00A115F4"/>
    <w:rsid w:val="00A118C9"/>
    <w:rsid w:val="00A11DD2"/>
    <w:rsid w:val="00A11DDC"/>
    <w:rsid w:val="00A12325"/>
    <w:rsid w:val="00A12372"/>
    <w:rsid w:val="00A129B8"/>
    <w:rsid w:val="00A12A62"/>
    <w:rsid w:val="00A12C51"/>
    <w:rsid w:val="00A133A9"/>
    <w:rsid w:val="00A140F4"/>
    <w:rsid w:val="00A14922"/>
    <w:rsid w:val="00A149B0"/>
    <w:rsid w:val="00A14AB4"/>
    <w:rsid w:val="00A1591B"/>
    <w:rsid w:val="00A15D36"/>
    <w:rsid w:val="00A16476"/>
    <w:rsid w:val="00A16E40"/>
    <w:rsid w:val="00A17207"/>
    <w:rsid w:val="00A173E5"/>
    <w:rsid w:val="00A17FCA"/>
    <w:rsid w:val="00A20B5F"/>
    <w:rsid w:val="00A215E5"/>
    <w:rsid w:val="00A21FFC"/>
    <w:rsid w:val="00A22037"/>
    <w:rsid w:val="00A22811"/>
    <w:rsid w:val="00A23862"/>
    <w:rsid w:val="00A23CF3"/>
    <w:rsid w:val="00A245B4"/>
    <w:rsid w:val="00A2540D"/>
    <w:rsid w:val="00A25952"/>
    <w:rsid w:val="00A26183"/>
    <w:rsid w:val="00A262D4"/>
    <w:rsid w:val="00A26833"/>
    <w:rsid w:val="00A26864"/>
    <w:rsid w:val="00A26882"/>
    <w:rsid w:val="00A269C7"/>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200D"/>
    <w:rsid w:val="00A42250"/>
    <w:rsid w:val="00A426CD"/>
    <w:rsid w:val="00A42C6F"/>
    <w:rsid w:val="00A436C0"/>
    <w:rsid w:val="00A43C3B"/>
    <w:rsid w:val="00A44161"/>
    <w:rsid w:val="00A44991"/>
    <w:rsid w:val="00A44BE4"/>
    <w:rsid w:val="00A44E74"/>
    <w:rsid w:val="00A45533"/>
    <w:rsid w:val="00A455E5"/>
    <w:rsid w:val="00A457AF"/>
    <w:rsid w:val="00A45C78"/>
    <w:rsid w:val="00A463AE"/>
    <w:rsid w:val="00A466B8"/>
    <w:rsid w:val="00A4717C"/>
    <w:rsid w:val="00A47481"/>
    <w:rsid w:val="00A47590"/>
    <w:rsid w:val="00A47820"/>
    <w:rsid w:val="00A50BFF"/>
    <w:rsid w:val="00A50DF4"/>
    <w:rsid w:val="00A50EF3"/>
    <w:rsid w:val="00A5127C"/>
    <w:rsid w:val="00A51B4D"/>
    <w:rsid w:val="00A51E55"/>
    <w:rsid w:val="00A51E86"/>
    <w:rsid w:val="00A51F45"/>
    <w:rsid w:val="00A52036"/>
    <w:rsid w:val="00A5226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2247"/>
    <w:rsid w:val="00A62624"/>
    <w:rsid w:val="00A626B2"/>
    <w:rsid w:val="00A62ADF"/>
    <w:rsid w:val="00A62D72"/>
    <w:rsid w:val="00A62E6D"/>
    <w:rsid w:val="00A63150"/>
    <w:rsid w:val="00A6318D"/>
    <w:rsid w:val="00A63671"/>
    <w:rsid w:val="00A637D1"/>
    <w:rsid w:val="00A63B64"/>
    <w:rsid w:val="00A6443F"/>
    <w:rsid w:val="00A6449A"/>
    <w:rsid w:val="00A656AA"/>
    <w:rsid w:val="00A66363"/>
    <w:rsid w:val="00A669C0"/>
    <w:rsid w:val="00A66DCB"/>
    <w:rsid w:val="00A67321"/>
    <w:rsid w:val="00A67712"/>
    <w:rsid w:val="00A702CA"/>
    <w:rsid w:val="00A705E4"/>
    <w:rsid w:val="00A70E5A"/>
    <w:rsid w:val="00A71E6F"/>
    <w:rsid w:val="00A72078"/>
    <w:rsid w:val="00A7242E"/>
    <w:rsid w:val="00A728C3"/>
    <w:rsid w:val="00A72BD4"/>
    <w:rsid w:val="00A730FA"/>
    <w:rsid w:val="00A73F0F"/>
    <w:rsid w:val="00A7402B"/>
    <w:rsid w:val="00A74633"/>
    <w:rsid w:val="00A74B89"/>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04"/>
    <w:rsid w:val="00A80077"/>
    <w:rsid w:val="00A8035A"/>
    <w:rsid w:val="00A80583"/>
    <w:rsid w:val="00A8212A"/>
    <w:rsid w:val="00A8223B"/>
    <w:rsid w:val="00A82B2E"/>
    <w:rsid w:val="00A82D2B"/>
    <w:rsid w:val="00A832E7"/>
    <w:rsid w:val="00A8355F"/>
    <w:rsid w:val="00A84618"/>
    <w:rsid w:val="00A84810"/>
    <w:rsid w:val="00A84ACF"/>
    <w:rsid w:val="00A84E87"/>
    <w:rsid w:val="00A85354"/>
    <w:rsid w:val="00A853A4"/>
    <w:rsid w:val="00A8590A"/>
    <w:rsid w:val="00A85A0A"/>
    <w:rsid w:val="00A85B42"/>
    <w:rsid w:val="00A85B5C"/>
    <w:rsid w:val="00A862DE"/>
    <w:rsid w:val="00A86C9D"/>
    <w:rsid w:val="00A86F28"/>
    <w:rsid w:val="00A8732F"/>
    <w:rsid w:val="00A87459"/>
    <w:rsid w:val="00A874A5"/>
    <w:rsid w:val="00A9000E"/>
    <w:rsid w:val="00A90037"/>
    <w:rsid w:val="00A9011E"/>
    <w:rsid w:val="00A90982"/>
    <w:rsid w:val="00A90CFE"/>
    <w:rsid w:val="00A90EEA"/>
    <w:rsid w:val="00A91913"/>
    <w:rsid w:val="00A922AD"/>
    <w:rsid w:val="00A92663"/>
    <w:rsid w:val="00A92B75"/>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DC9"/>
    <w:rsid w:val="00A96532"/>
    <w:rsid w:val="00A96CBF"/>
    <w:rsid w:val="00A96DAC"/>
    <w:rsid w:val="00A972DC"/>
    <w:rsid w:val="00A97872"/>
    <w:rsid w:val="00AA048B"/>
    <w:rsid w:val="00AA06F1"/>
    <w:rsid w:val="00AA07C5"/>
    <w:rsid w:val="00AA0832"/>
    <w:rsid w:val="00AA0FC9"/>
    <w:rsid w:val="00AA0FFB"/>
    <w:rsid w:val="00AA273D"/>
    <w:rsid w:val="00AA2EC5"/>
    <w:rsid w:val="00AA362B"/>
    <w:rsid w:val="00AA3B6E"/>
    <w:rsid w:val="00AA3C50"/>
    <w:rsid w:val="00AA3F81"/>
    <w:rsid w:val="00AA4319"/>
    <w:rsid w:val="00AA4878"/>
    <w:rsid w:val="00AA523A"/>
    <w:rsid w:val="00AA5E4E"/>
    <w:rsid w:val="00AA5E85"/>
    <w:rsid w:val="00AA60D6"/>
    <w:rsid w:val="00AA64E8"/>
    <w:rsid w:val="00AA6A89"/>
    <w:rsid w:val="00AA6AD2"/>
    <w:rsid w:val="00AA6EC3"/>
    <w:rsid w:val="00AA72C4"/>
    <w:rsid w:val="00AA7370"/>
    <w:rsid w:val="00AA7937"/>
    <w:rsid w:val="00AA794F"/>
    <w:rsid w:val="00AB00C0"/>
    <w:rsid w:val="00AB01D5"/>
    <w:rsid w:val="00AB1366"/>
    <w:rsid w:val="00AB189A"/>
    <w:rsid w:val="00AB19A1"/>
    <w:rsid w:val="00AB1C2E"/>
    <w:rsid w:val="00AB1DF2"/>
    <w:rsid w:val="00AB20AA"/>
    <w:rsid w:val="00AB2228"/>
    <w:rsid w:val="00AB30FF"/>
    <w:rsid w:val="00AB3477"/>
    <w:rsid w:val="00AB397C"/>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0DC4"/>
    <w:rsid w:val="00AC13E0"/>
    <w:rsid w:val="00AC27C4"/>
    <w:rsid w:val="00AC2920"/>
    <w:rsid w:val="00AC2FA6"/>
    <w:rsid w:val="00AC3B78"/>
    <w:rsid w:val="00AC40B4"/>
    <w:rsid w:val="00AC4501"/>
    <w:rsid w:val="00AC46FC"/>
    <w:rsid w:val="00AC4A7B"/>
    <w:rsid w:val="00AC4AC9"/>
    <w:rsid w:val="00AC4B43"/>
    <w:rsid w:val="00AC5501"/>
    <w:rsid w:val="00AC5A0F"/>
    <w:rsid w:val="00AC5B0D"/>
    <w:rsid w:val="00AC5E5C"/>
    <w:rsid w:val="00AC61D9"/>
    <w:rsid w:val="00AC63EF"/>
    <w:rsid w:val="00AC6A8C"/>
    <w:rsid w:val="00AC7521"/>
    <w:rsid w:val="00AC7A17"/>
    <w:rsid w:val="00AC7DDD"/>
    <w:rsid w:val="00AD0217"/>
    <w:rsid w:val="00AD04A4"/>
    <w:rsid w:val="00AD0988"/>
    <w:rsid w:val="00AD0B7A"/>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2D0"/>
    <w:rsid w:val="00AD63FC"/>
    <w:rsid w:val="00AD6503"/>
    <w:rsid w:val="00AD6C64"/>
    <w:rsid w:val="00AD6D75"/>
    <w:rsid w:val="00AD6DDA"/>
    <w:rsid w:val="00AD78B6"/>
    <w:rsid w:val="00AE037F"/>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981"/>
    <w:rsid w:val="00AE6B51"/>
    <w:rsid w:val="00AE6F33"/>
    <w:rsid w:val="00AE7708"/>
    <w:rsid w:val="00AE77E7"/>
    <w:rsid w:val="00AE7877"/>
    <w:rsid w:val="00AE78E8"/>
    <w:rsid w:val="00AE7928"/>
    <w:rsid w:val="00AE7A24"/>
    <w:rsid w:val="00AE7DD6"/>
    <w:rsid w:val="00AE7FCF"/>
    <w:rsid w:val="00AF010A"/>
    <w:rsid w:val="00AF050F"/>
    <w:rsid w:val="00AF0D11"/>
    <w:rsid w:val="00AF0D94"/>
    <w:rsid w:val="00AF1140"/>
    <w:rsid w:val="00AF1796"/>
    <w:rsid w:val="00AF1902"/>
    <w:rsid w:val="00AF19E6"/>
    <w:rsid w:val="00AF1E01"/>
    <w:rsid w:val="00AF1E12"/>
    <w:rsid w:val="00AF1F7B"/>
    <w:rsid w:val="00AF2A99"/>
    <w:rsid w:val="00AF2B85"/>
    <w:rsid w:val="00AF2D2C"/>
    <w:rsid w:val="00AF2E08"/>
    <w:rsid w:val="00AF36A0"/>
    <w:rsid w:val="00AF5341"/>
    <w:rsid w:val="00AF56B5"/>
    <w:rsid w:val="00AF5881"/>
    <w:rsid w:val="00AF59BF"/>
    <w:rsid w:val="00AF5C5D"/>
    <w:rsid w:val="00AF61EA"/>
    <w:rsid w:val="00AF6538"/>
    <w:rsid w:val="00AF6D38"/>
    <w:rsid w:val="00AF6E53"/>
    <w:rsid w:val="00AF7171"/>
    <w:rsid w:val="00AF7288"/>
    <w:rsid w:val="00AF73A4"/>
    <w:rsid w:val="00AF774D"/>
    <w:rsid w:val="00B002B3"/>
    <w:rsid w:val="00B00A8D"/>
    <w:rsid w:val="00B00D2F"/>
    <w:rsid w:val="00B012CB"/>
    <w:rsid w:val="00B014AE"/>
    <w:rsid w:val="00B01585"/>
    <w:rsid w:val="00B01EC3"/>
    <w:rsid w:val="00B025E2"/>
    <w:rsid w:val="00B036D5"/>
    <w:rsid w:val="00B0381A"/>
    <w:rsid w:val="00B03B2B"/>
    <w:rsid w:val="00B0427C"/>
    <w:rsid w:val="00B044DE"/>
    <w:rsid w:val="00B0462F"/>
    <w:rsid w:val="00B048D1"/>
    <w:rsid w:val="00B04BD6"/>
    <w:rsid w:val="00B04DDB"/>
    <w:rsid w:val="00B0583F"/>
    <w:rsid w:val="00B058F6"/>
    <w:rsid w:val="00B05A53"/>
    <w:rsid w:val="00B05C5D"/>
    <w:rsid w:val="00B05EA8"/>
    <w:rsid w:val="00B061A8"/>
    <w:rsid w:val="00B06719"/>
    <w:rsid w:val="00B067BC"/>
    <w:rsid w:val="00B06BE5"/>
    <w:rsid w:val="00B06CAB"/>
    <w:rsid w:val="00B07CC2"/>
    <w:rsid w:val="00B07CC7"/>
    <w:rsid w:val="00B113DC"/>
    <w:rsid w:val="00B115D9"/>
    <w:rsid w:val="00B117D8"/>
    <w:rsid w:val="00B117DF"/>
    <w:rsid w:val="00B1197B"/>
    <w:rsid w:val="00B11FF6"/>
    <w:rsid w:val="00B121C2"/>
    <w:rsid w:val="00B123C6"/>
    <w:rsid w:val="00B134E7"/>
    <w:rsid w:val="00B13640"/>
    <w:rsid w:val="00B13658"/>
    <w:rsid w:val="00B137AC"/>
    <w:rsid w:val="00B13927"/>
    <w:rsid w:val="00B13F3F"/>
    <w:rsid w:val="00B1408E"/>
    <w:rsid w:val="00B146B5"/>
    <w:rsid w:val="00B1482A"/>
    <w:rsid w:val="00B1496B"/>
    <w:rsid w:val="00B14A71"/>
    <w:rsid w:val="00B14EC1"/>
    <w:rsid w:val="00B14ED0"/>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B2A"/>
    <w:rsid w:val="00B23F9E"/>
    <w:rsid w:val="00B240FC"/>
    <w:rsid w:val="00B245F1"/>
    <w:rsid w:val="00B249DC"/>
    <w:rsid w:val="00B2510E"/>
    <w:rsid w:val="00B2527C"/>
    <w:rsid w:val="00B253B5"/>
    <w:rsid w:val="00B255EC"/>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432"/>
    <w:rsid w:val="00B50FF4"/>
    <w:rsid w:val="00B5166D"/>
    <w:rsid w:val="00B51A54"/>
    <w:rsid w:val="00B523AE"/>
    <w:rsid w:val="00B524E5"/>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8FE"/>
    <w:rsid w:val="00B7195C"/>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428"/>
    <w:rsid w:val="00B76DEC"/>
    <w:rsid w:val="00B77234"/>
    <w:rsid w:val="00B775D9"/>
    <w:rsid w:val="00B775FE"/>
    <w:rsid w:val="00B77815"/>
    <w:rsid w:val="00B778D5"/>
    <w:rsid w:val="00B806EC"/>
    <w:rsid w:val="00B8110E"/>
    <w:rsid w:val="00B8186E"/>
    <w:rsid w:val="00B818EE"/>
    <w:rsid w:val="00B81990"/>
    <w:rsid w:val="00B820E1"/>
    <w:rsid w:val="00B826E8"/>
    <w:rsid w:val="00B826FF"/>
    <w:rsid w:val="00B83117"/>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8E7"/>
    <w:rsid w:val="00B93959"/>
    <w:rsid w:val="00B93BAC"/>
    <w:rsid w:val="00B93D81"/>
    <w:rsid w:val="00B9428B"/>
    <w:rsid w:val="00B94883"/>
    <w:rsid w:val="00B94BEF"/>
    <w:rsid w:val="00B9524C"/>
    <w:rsid w:val="00B9575B"/>
    <w:rsid w:val="00B958B6"/>
    <w:rsid w:val="00B95CEE"/>
    <w:rsid w:val="00B96B85"/>
    <w:rsid w:val="00B96EF6"/>
    <w:rsid w:val="00B97219"/>
    <w:rsid w:val="00B972B6"/>
    <w:rsid w:val="00B97380"/>
    <w:rsid w:val="00BA0070"/>
    <w:rsid w:val="00BA04B1"/>
    <w:rsid w:val="00BA069B"/>
    <w:rsid w:val="00BA06C5"/>
    <w:rsid w:val="00BA103E"/>
    <w:rsid w:val="00BA1D77"/>
    <w:rsid w:val="00BA40BA"/>
    <w:rsid w:val="00BA431C"/>
    <w:rsid w:val="00BA47F2"/>
    <w:rsid w:val="00BA4D3F"/>
    <w:rsid w:val="00BA52BF"/>
    <w:rsid w:val="00BA541A"/>
    <w:rsid w:val="00BA5DD7"/>
    <w:rsid w:val="00BA5DFE"/>
    <w:rsid w:val="00BA6816"/>
    <w:rsid w:val="00BA6EEF"/>
    <w:rsid w:val="00BA7658"/>
    <w:rsid w:val="00BB0739"/>
    <w:rsid w:val="00BB099C"/>
    <w:rsid w:val="00BB0C57"/>
    <w:rsid w:val="00BB0E7F"/>
    <w:rsid w:val="00BB10BA"/>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8B1"/>
    <w:rsid w:val="00BB4AF5"/>
    <w:rsid w:val="00BB4F5B"/>
    <w:rsid w:val="00BB4FB7"/>
    <w:rsid w:val="00BB5689"/>
    <w:rsid w:val="00BB5DE7"/>
    <w:rsid w:val="00BB5F05"/>
    <w:rsid w:val="00BB60F5"/>
    <w:rsid w:val="00BB66DC"/>
    <w:rsid w:val="00BB779D"/>
    <w:rsid w:val="00BC0001"/>
    <w:rsid w:val="00BC0F61"/>
    <w:rsid w:val="00BC1A1B"/>
    <w:rsid w:val="00BC1AB1"/>
    <w:rsid w:val="00BC1B4A"/>
    <w:rsid w:val="00BC1BDA"/>
    <w:rsid w:val="00BC1C2F"/>
    <w:rsid w:val="00BC2486"/>
    <w:rsid w:val="00BC24C7"/>
    <w:rsid w:val="00BC25E6"/>
    <w:rsid w:val="00BC2ADC"/>
    <w:rsid w:val="00BC2BC5"/>
    <w:rsid w:val="00BC3215"/>
    <w:rsid w:val="00BC36A9"/>
    <w:rsid w:val="00BC3DFA"/>
    <w:rsid w:val="00BC41C8"/>
    <w:rsid w:val="00BC48B2"/>
    <w:rsid w:val="00BC4D25"/>
    <w:rsid w:val="00BC4DF2"/>
    <w:rsid w:val="00BC53A3"/>
    <w:rsid w:val="00BC5660"/>
    <w:rsid w:val="00BC5FDB"/>
    <w:rsid w:val="00BC6037"/>
    <w:rsid w:val="00BC6144"/>
    <w:rsid w:val="00BC62A1"/>
    <w:rsid w:val="00BC6FBB"/>
    <w:rsid w:val="00BC72C4"/>
    <w:rsid w:val="00BC761E"/>
    <w:rsid w:val="00BC766D"/>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84"/>
    <w:rsid w:val="00BD52CF"/>
    <w:rsid w:val="00BD5314"/>
    <w:rsid w:val="00BD550D"/>
    <w:rsid w:val="00BD5E65"/>
    <w:rsid w:val="00BD5EB5"/>
    <w:rsid w:val="00BD6F10"/>
    <w:rsid w:val="00BD6FCA"/>
    <w:rsid w:val="00BD7072"/>
    <w:rsid w:val="00BD7130"/>
    <w:rsid w:val="00BD7396"/>
    <w:rsid w:val="00BD7B56"/>
    <w:rsid w:val="00BD7CA3"/>
    <w:rsid w:val="00BE007A"/>
    <w:rsid w:val="00BE014E"/>
    <w:rsid w:val="00BE01BB"/>
    <w:rsid w:val="00BE07F2"/>
    <w:rsid w:val="00BE1726"/>
    <w:rsid w:val="00BE1850"/>
    <w:rsid w:val="00BE21F4"/>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50DE"/>
    <w:rsid w:val="00BE576E"/>
    <w:rsid w:val="00BE59AF"/>
    <w:rsid w:val="00BE5E4F"/>
    <w:rsid w:val="00BE6582"/>
    <w:rsid w:val="00BE65D6"/>
    <w:rsid w:val="00BE75CE"/>
    <w:rsid w:val="00BE7AD2"/>
    <w:rsid w:val="00BE7EC7"/>
    <w:rsid w:val="00BF0E90"/>
    <w:rsid w:val="00BF1481"/>
    <w:rsid w:val="00BF15BB"/>
    <w:rsid w:val="00BF1D73"/>
    <w:rsid w:val="00BF21C6"/>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7B6"/>
    <w:rsid w:val="00BF5CD3"/>
    <w:rsid w:val="00BF621A"/>
    <w:rsid w:val="00BF6740"/>
    <w:rsid w:val="00BF6760"/>
    <w:rsid w:val="00BF6DC9"/>
    <w:rsid w:val="00BF7482"/>
    <w:rsid w:val="00BF7FDD"/>
    <w:rsid w:val="00C00BD0"/>
    <w:rsid w:val="00C00FBF"/>
    <w:rsid w:val="00C0112A"/>
    <w:rsid w:val="00C01149"/>
    <w:rsid w:val="00C0154C"/>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69A"/>
    <w:rsid w:val="00C05F77"/>
    <w:rsid w:val="00C05FEC"/>
    <w:rsid w:val="00C06423"/>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14ED"/>
    <w:rsid w:val="00C21556"/>
    <w:rsid w:val="00C219A0"/>
    <w:rsid w:val="00C219A3"/>
    <w:rsid w:val="00C21F9B"/>
    <w:rsid w:val="00C22C49"/>
    <w:rsid w:val="00C22CED"/>
    <w:rsid w:val="00C22F8D"/>
    <w:rsid w:val="00C23401"/>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2855"/>
    <w:rsid w:val="00C3296D"/>
    <w:rsid w:val="00C3317B"/>
    <w:rsid w:val="00C331F1"/>
    <w:rsid w:val="00C33491"/>
    <w:rsid w:val="00C34356"/>
    <w:rsid w:val="00C34669"/>
    <w:rsid w:val="00C34AC8"/>
    <w:rsid w:val="00C34ED4"/>
    <w:rsid w:val="00C35A30"/>
    <w:rsid w:val="00C35C7A"/>
    <w:rsid w:val="00C3668A"/>
    <w:rsid w:val="00C36AA4"/>
    <w:rsid w:val="00C37200"/>
    <w:rsid w:val="00C37797"/>
    <w:rsid w:val="00C401CC"/>
    <w:rsid w:val="00C40A20"/>
    <w:rsid w:val="00C40EE4"/>
    <w:rsid w:val="00C40F87"/>
    <w:rsid w:val="00C416DC"/>
    <w:rsid w:val="00C418A3"/>
    <w:rsid w:val="00C41C78"/>
    <w:rsid w:val="00C421BD"/>
    <w:rsid w:val="00C42217"/>
    <w:rsid w:val="00C42571"/>
    <w:rsid w:val="00C428F6"/>
    <w:rsid w:val="00C42C20"/>
    <w:rsid w:val="00C43260"/>
    <w:rsid w:val="00C4365A"/>
    <w:rsid w:val="00C43706"/>
    <w:rsid w:val="00C4389D"/>
    <w:rsid w:val="00C450DD"/>
    <w:rsid w:val="00C45EE5"/>
    <w:rsid w:val="00C460DA"/>
    <w:rsid w:val="00C46181"/>
    <w:rsid w:val="00C466B8"/>
    <w:rsid w:val="00C469AD"/>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F27"/>
    <w:rsid w:val="00C631D2"/>
    <w:rsid w:val="00C63230"/>
    <w:rsid w:val="00C63F01"/>
    <w:rsid w:val="00C641D6"/>
    <w:rsid w:val="00C642D7"/>
    <w:rsid w:val="00C64B0C"/>
    <w:rsid w:val="00C64B1F"/>
    <w:rsid w:val="00C64D84"/>
    <w:rsid w:val="00C65015"/>
    <w:rsid w:val="00C65290"/>
    <w:rsid w:val="00C658CE"/>
    <w:rsid w:val="00C65F2C"/>
    <w:rsid w:val="00C662DE"/>
    <w:rsid w:val="00C668B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DFB"/>
    <w:rsid w:val="00C74E66"/>
    <w:rsid w:val="00C74FC7"/>
    <w:rsid w:val="00C75288"/>
    <w:rsid w:val="00C75439"/>
    <w:rsid w:val="00C756C5"/>
    <w:rsid w:val="00C75819"/>
    <w:rsid w:val="00C7584C"/>
    <w:rsid w:val="00C7593F"/>
    <w:rsid w:val="00C7603B"/>
    <w:rsid w:val="00C763C3"/>
    <w:rsid w:val="00C76A1A"/>
    <w:rsid w:val="00C77C16"/>
    <w:rsid w:val="00C8022D"/>
    <w:rsid w:val="00C80B22"/>
    <w:rsid w:val="00C80D35"/>
    <w:rsid w:val="00C81226"/>
    <w:rsid w:val="00C81236"/>
    <w:rsid w:val="00C8149A"/>
    <w:rsid w:val="00C8264C"/>
    <w:rsid w:val="00C82C4A"/>
    <w:rsid w:val="00C82FF6"/>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CB9"/>
    <w:rsid w:val="00C92D4E"/>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A0360"/>
    <w:rsid w:val="00CA08E5"/>
    <w:rsid w:val="00CA0B3C"/>
    <w:rsid w:val="00CA0C51"/>
    <w:rsid w:val="00CA10BB"/>
    <w:rsid w:val="00CA1CA6"/>
    <w:rsid w:val="00CA21B7"/>
    <w:rsid w:val="00CA22CC"/>
    <w:rsid w:val="00CA242D"/>
    <w:rsid w:val="00CA2584"/>
    <w:rsid w:val="00CA2A27"/>
    <w:rsid w:val="00CA319E"/>
    <w:rsid w:val="00CA32B8"/>
    <w:rsid w:val="00CA3307"/>
    <w:rsid w:val="00CA421A"/>
    <w:rsid w:val="00CA4BB4"/>
    <w:rsid w:val="00CA4C98"/>
    <w:rsid w:val="00CA57A2"/>
    <w:rsid w:val="00CA6030"/>
    <w:rsid w:val="00CA66ED"/>
    <w:rsid w:val="00CA69F4"/>
    <w:rsid w:val="00CA6BB2"/>
    <w:rsid w:val="00CA6C06"/>
    <w:rsid w:val="00CA6CB9"/>
    <w:rsid w:val="00CA6FF6"/>
    <w:rsid w:val="00CA72F6"/>
    <w:rsid w:val="00CA7977"/>
    <w:rsid w:val="00CA7C78"/>
    <w:rsid w:val="00CA7EFE"/>
    <w:rsid w:val="00CB03D1"/>
    <w:rsid w:val="00CB0CA5"/>
    <w:rsid w:val="00CB0E2D"/>
    <w:rsid w:val="00CB1676"/>
    <w:rsid w:val="00CB1C84"/>
    <w:rsid w:val="00CB2F55"/>
    <w:rsid w:val="00CB36E9"/>
    <w:rsid w:val="00CB3B8D"/>
    <w:rsid w:val="00CB4076"/>
    <w:rsid w:val="00CB410B"/>
    <w:rsid w:val="00CB45CE"/>
    <w:rsid w:val="00CB46A8"/>
    <w:rsid w:val="00CB4C4D"/>
    <w:rsid w:val="00CB5097"/>
    <w:rsid w:val="00CB50A2"/>
    <w:rsid w:val="00CB522C"/>
    <w:rsid w:val="00CB564B"/>
    <w:rsid w:val="00CB59E7"/>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348"/>
    <w:rsid w:val="00CC1519"/>
    <w:rsid w:val="00CC1528"/>
    <w:rsid w:val="00CC1A5C"/>
    <w:rsid w:val="00CC1BC5"/>
    <w:rsid w:val="00CC203A"/>
    <w:rsid w:val="00CC2183"/>
    <w:rsid w:val="00CC248B"/>
    <w:rsid w:val="00CC24D4"/>
    <w:rsid w:val="00CC28F7"/>
    <w:rsid w:val="00CC2C5E"/>
    <w:rsid w:val="00CC356C"/>
    <w:rsid w:val="00CC3990"/>
    <w:rsid w:val="00CC4055"/>
    <w:rsid w:val="00CC42BA"/>
    <w:rsid w:val="00CC4817"/>
    <w:rsid w:val="00CC4A86"/>
    <w:rsid w:val="00CC4AB9"/>
    <w:rsid w:val="00CC55DB"/>
    <w:rsid w:val="00CC570B"/>
    <w:rsid w:val="00CC5809"/>
    <w:rsid w:val="00CC5EE9"/>
    <w:rsid w:val="00CC69B7"/>
    <w:rsid w:val="00CC6C1E"/>
    <w:rsid w:val="00CC730B"/>
    <w:rsid w:val="00CC737B"/>
    <w:rsid w:val="00CC7448"/>
    <w:rsid w:val="00CC752F"/>
    <w:rsid w:val="00CC7622"/>
    <w:rsid w:val="00CC763F"/>
    <w:rsid w:val="00CC7703"/>
    <w:rsid w:val="00CC78C1"/>
    <w:rsid w:val="00CD0225"/>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49B2"/>
    <w:rsid w:val="00CD53D2"/>
    <w:rsid w:val="00CD53E2"/>
    <w:rsid w:val="00CD5F83"/>
    <w:rsid w:val="00CD5FC3"/>
    <w:rsid w:val="00CD5FC5"/>
    <w:rsid w:val="00CD5FFD"/>
    <w:rsid w:val="00CD63F7"/>
    <w:rsid w:val="00CD661B"/>
    <w:rsid w:val="00CD67C6"/>
    <w:rsid w:val="00CD6819"/>
    <w:rsid w:val="00CD694A"/>
    <w:rsid w:val="00CD6FC2"/>
    <w:rsid w:val="00CD7026"/>
    <w:rsid w:val="00CD7A9D"/>
    <w:rsid w:val="00CE0026"/>
    <w:rsid w:val="00CE019A"/>
    <w:rsid w:val="00CE08AC"/>
    <w:rsid w:val="00CE095D"/>
    <w:rsid w:val="00CE0A9E"/>
    <w:rsid w:val="00CE0BC6"/>
    <w:rsid w:val="00CE0D68"/>
    <w:rsid w:val="00CE119C"/>
    <w:rsid w:val="00CE1387"/>
    <w:rsid w:val="00CE1AFC"/>
    <w:rsid w:val="00CE1BDC"/>
    <w:rsid w:val="00CE21DB"/>
    <w:rsid w:val="00CE220A"/>
    <w:rsid w:val="00CE221D"/>
    <w:rsid w:val="00CE24C7"/>
    <w:rsid w:val="00CE25B0"/>
    <w:rsid w:val="00CE292D"/>
    <w:rsid w:val="00CE2AD4"/>
    <w:rsid w:val="00CE2C06"/>
    <w:rsid w:val="00CE33F6"/>
    <w:rsid w:val="00CE349C"/>
    <w:rsid w:val="00CE4317"/>
    <w:rsid w:val="00CE4324"/>
    <w:rsid w:val="00CE49D1"/>
    <w:rsid w:val="00CE4CE3"/>
    <w:rsid w:val="00CE5161"/>
    <w:rsid w:val="00CE5E3C"/>
    <w:rsid w:val="00CE6FF0"/>
    <w:rsid w:val="00CE7B59"/>
    <w:rsid w:val="00CE7D6C"/>
    <w:rsid w:val="00CE7E0F"/>
    <w:rsid w:val="00CE7E3E"/>
    <w:rsid w:val="00CE7F0E"/>
    <w:rsid w:val="00CF01BC"/>
    <w:rsid w:val="00CF0660"/>
    <w:rsid w:val="00CF0715"/>
    <w:rsid w:val="00CF0A7A"/>
    <w:rsid w:val="00CF0F1F"/>
    <w:rsid w:val="00CF1758"/>
    <w:rsid w:val="00CF1FAB"/>
    <w:rsid w:val="00CF2058"/>
    <w:rsid w:val="00CF232B"/>
    <w:rsid w:val="00CF2706"/>
    <w:rsid w:val="00CF27F2"/>
    <w:rsid w:val="00CF289D"/>
    <w:rsid w:val="00CF2C53"/>
    <w:rsid w:val="00CF2C65"/>
    <w:rsid w:val="00CF2EC7"/>
    <w:rsid w:val="00CF3209"/>
    <w:rsid w:val="00CF3621"/>
    <w:rsid w:val="00CF373F"/>
    <w:rsid w:val="00CF4918"/>
    <w:rsid w:val="00CF5082"/>
    <w:rsid w:val="00CF5460"/>
    <w:rsid w:val="00CF5AB7"/>
    <w:rsid w:val="00CF62BB"/>
    <w:rsid w:val="00CF67DB"/>
    <w:rsid w:val="00CF77DE"/>
    <w:rsid w:val="00CF7D28"/>
    <w:rsid w:val="00D00549"/>
    <w:rsid w:val="00D006B4"/>
    <w:rsid w:val="00D01346"/>
    <w:rsid w:val="00D0197B"/>
    <w:rsid w:val="00D01D90"/>
    <w:rsid w:val="00D01F66"/>
    <w:rsid w:val="00D02825"/>
    <w:rsid w:val="00D02B6B"/>
    <w:rsid w:val="00D02EEF"/>
    <w:rsid w:val="00D02F28"/>
    <w:rsid w:val="00D032FC"/>
    <w:rsid w:val="00D03366"/>
    <w:rsid w:val="00D0366C"/>
    <w:rsid w:val="00D044A8"/>
    <w:rsid w:val="00D05441"/>
    <w:rsid w:val="00D057A2"/>
    <w:rsid w:val="00D06340"/>
    <w:rsid w:val="00D06886"/>
    <w:rsid w:val="00D06B3A"/>
    <w:rsid w:val="00D0708C"/>
    <w:rsid w:val="00D07574"/>
    <w:rsid w:val="00D07866"/>
    <w:rsid w:val="00D07935"/>
    <w:rsid w:val="00D10E20"/>
    <w:rsid w:val="00D10EF7"/>
    <w:rsid w:val="00D1122B"/>
    <w:rsid w:val="00D11764"/>
    <w:rsid w:val="00D12D89"/>
    <w:rsid w:val="00D13826"/>
    <w:rsid w:val="00D13E21"/>
    <w:rsid w:val="00D146E3"/>
    <w:rsid w:val="00D14AAB"/>
    <w:rsid w:val="00D15528"/>
    <w:rsid w:val="00D155ED"/>
    <w:rsid w:val="00D15691"/>
    <w:rsid w:val="00D156AB"/>
    <w:rsid w:val="00D15A57"/>
    <w:rsid w:val="00D15F55"/>
    <w:rsid w:val="00D15FC5"/>
    <w:rsid w:val="00D16189"/>
    <w:rsid w:val="00D164F7"/>
    <w:rsid w:val="00D17260"/>
    <w:rsid w:val="00D172A7"/>
    <w:rsid w:val="00D175C1"/>
    <w:rsid w:val="00D17BB5"/>
    <w:rsid w:val="00D17C76"/>
    <w:rsid w:val="00D17D9D"/>
    <w:rsid w:val="00D17E49"/>
    <w:rsid w:val="00D17EE7"/>
    <w:rsid w:val="00D2052D"/>
    <w:rsid w:val="00D20C45"/>
    <w:rsid w:val="00D2140C"/>
    <w:rsid w:val="00D21636"/>
    <w:rsid w:val="00D21CF6"/>
    <w:rsid w:val="00D224DF"/>
    <w:rsid w:val="00D22D94"/>
    <w:rsid w:val="00D22F50"/>
    <w:rsid w:val="00D23C2E"/>
    <w:rsid w:val="00D23CB4"/>
    <w:rsid w:val="00D2427F"/>
    <w:rsid w:val="00D242A6"/>
    <w:rsid w:val="00D24331"/>
    <w:rsid w:val="00D246C4"/>
    <w:rsid w:val="00D248B0"/>
    <w:rsid w:val="00D259B4"/>
    <w:rsid w:val="00D25B51"/>
    <w:rsid w:val="00D260DD"/>
    <w:rsid w:val="00D26284"/>
    <w:rsid w:val="00D26659"/>
    <w:rsid w:val="00D27E65"/>
    <w:rsid w:val="00D3012A"/>
    <w:rsid w:val="00D3025A"/>
    <w:rsid w:val="00D30553"/>
    <w:rsid w:val="00D30CD4"/>
    <w:rsid w:val="00D311DE"/>
    <w:rsid w:val="00D31319"/>
    <w:rsid w:val="00D31372"/>
    <w:rsid w:val="00D31AEE"/>
    <w:rsid w:val="00D32800"/>
    <w:rsid w:val="00D3286F"/>
    <w:rsid w:val="00D32C34"/>
    <w:rsid w:val="00D33238"/>
    <w:rsid w:val="00D33848"/>
    <w:rsid w:val="00D338C5"/>
    <w:rsid w:val="00D33A1A"/>
    <w:rsid w:val="00D33D67"/>
    <w:rsid w:val="00D33E95"/>
    <w:rsid w:val="00D34564"/>
    <w:rsid w:val="00D34675"/>
    <w:rsid w:val="00D34833"/>
    <w:rsid w:val="00D354CC"/>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4D"/>
    <w:rsid w:val="00D4200A"/>
    <w:rsid w:val="00D43296"/>
    <w:rsid w:val="00D432B8"/>
    <w:rsid w:val="00D436A2"/>
    <w:rsid w:val="00D43DA2"/>
    <w:rsid w:val="00D43DCF"/>
    <w:rsid w:val="00D44C80"/>
    <w:rsid w:val="00D45246"/>
    <w:rsid w:val="00D452A1"/>
    <w:rsid w:val="00D455CD"/>
    <w:rsid w:val="00D45ACD"/>
    <w:rsid w:val="00D46A70"/>
    <w:rsid w:val="00D46BDF"/>
    <w:rsid w:val="00D46F69"/>
    <w:rsid w:val="00D46F96"/>
    <w:rsid w:val="00D476E4"/>
    <w:rsid w:val="00D47E79"/>
    <w:rsid w:val="00D5042D"/>
    <w:rsid w:val="00D5074A"/>
    <w:rsid w:val="00D507D1"/>
    <w:rsid w:val="00D50A38"/>
    <w:rsid w:val="00D511F8"/>
    <w:rsid w:val="00D51380"/>
    <w:rsid w:val="00D515A5"/>
    <w:rsid w:val="00D51B4D"/>
    <w:rsid w:val="00D51E60"/>
    <w:rsid w:val="00D52750"/>
    <w:rsid w:val="00D5292C"/>
    <w:rsid w:val="00D5356F"/>
    <w:rsid w:val="00D53619"/>
    <w:rsid w:val="00D5397C"/>
    <w:rsid w:val="00D53B31"/>
    <w:rsid w:val="00D53DCC"/>
    <w:rsid w:val="00D53E19"/>
    <w:rsid w:val="00D53EBE"/>
    <w:rsid w:val="00D54083"/>
    <w:rsid w:val="00D548D5"/>
    <w:rsid w:val="00D55AC8"/>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F7"/>
    <w:rsid w:val="00D657E1"/>
    <w:rsid w:val="00D65A6E"/>
    <w:rsid w:val="00D664B0"/>
    <w:rsid w:val="00D66C25"/>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74F"/>
    <w:rsid w:val="00D72EBB"/>
    <w:rsid w:val="00D73A67"/>
    <w:rsid w:val="00D74ABA"/>
    <w:rsid w:val="00D74E2A"/>
    <w:rsid w:val="00D74FF0"/>
    <w:rsid w:val="00D7512E"/>
    <w:rsid w:val="00D7551A"/>
    <w:rsid w:val="00D7595E"/>
    <w:rsid w:val="00D759E0"/>
    <w:rsid w:val="00D75F56"/>
    <w:rsid w:val="00D75F69"/>
    <w:rsid w:val="00D762A5"/>
    <w:rsid w:val="00D76AD8"/>
    <w:rsid w:val="00D76C69"/>
    <w:rsid w:val="00D76CED"/>
    <w:rsid w:val="00D76E39"/>
    <w:rsid w:val="00D76F3C"/>
    <w:rsid w:val="00D773E6"/>
    <w:rsid w:val="00D77863"/>
    <w:rsid w:val="00D77CD1"/>
    <w:rsid w:val="00D80A25"/>
    <w:rsid w:val="00D80CB2"/>
    <w:rsid w:val="00D80EF2"/>
    <w:rsid w:val="00D811B4"/>
    <w:rsid w:val="00D8279F"/>
    <w:rsid w:val="00D82F98"/>
    <w:rsid w:val="00D83204"/>
    <w:rsid w:val="00D8397A"/>
    <w:rsid w:val="00D844DF"/>
    <w:rsid w:val="00D84655"/>
    <w:rsid w:val="00D84B68"/>
    <w:rsid w:val="00D84D97"/>
    <w:rsid w:val="00D84F72"/>
    <w:rsid w:val="00D85249"/>
    <w:rsid w:val="00D853C9"/>
    <w:rsid w:val="00D8546D"/>
    <w:rsid w:val="00D85E1C"/>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2DB"/>
    <w:rsid w:val="00D934D5"/>
    <w:rsid w:val="00D9379C"/>
    <w:rsid w:val="00D941B9"/>
    <w:rsid w:val="00D94311"/>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7FF"/>
    <w:rsid w:val="00DA2883"/>
    <w:rsid w:val="00DA339A"/>
    <w:rsid w:val="00DA3C42"/>
    <w:rsid w:val="00DA3CA5"/>
    <w:rsid w:val="00DA4085"/>
    <w:rsid w:val="00DA44AC"/>
    <w:rsid w:val="00DA4649"/>
    <w:rsid w:val="00DA49B9"/>
    <w:rsid w:val="00DA4B38"/>
    <w:rsid w:val="00DA51B4"/>
    <w:rsid w:val="00DA52DA"/>
    <w:rsid w:val="00DA5434"/>
    <w:rsid w:val="00DA57EA"/>
    <w:rsid w:val="00DA5CCC"/>
    <w:rsid w:val="00DA6245"/>
    <w:rsid w:val="00DA6F87"/>
    <w:rsid w:val="00DA7C81"/>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CA0"/>
    <w:rsid w:val="00DB5228"/>
    <w:rsid w:val="00DB5720"/>
    <w:rsid w:val="00DB5862"/>
    <w:rsid w:val="00DB6167"/>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159E"/>
    <w:rsid w:val="00DD1D00"/>
    <w:rsid w:val="00DD1E4D"/>
    <w:rsid w:val="00DD2121"/>
    <w:rsid w:val="00DD22C3"/>
    <w:rsid w:val="00DD25F3"/>
    <w:rsid w:val="00DD2AA3"/>
    <w:rsid w:val="00DD2CD5"/>
    <w:rsid w:val="00DD359C"/>
    <w:rsid w:val="00DD3C80"/>
    <w:rsid w:val="00DD3DE9"/>
    <w:rsid w:val="00DD422F"/>
    <w:rsid w:val="00DD461C"/>
    <w:rsid w:val="00DD470C"/>
    <w:rsid w:val="00DD4848"/>
    <w:rsid w:val="00DD4856"/>
    <w:rsid w:val="00DD49C3"/>
    <w:rsid w:val="00DD4AB3"/>
    <w:rsid w:val="00DD4C16"/>
    <w:rsid w:val="00DD5672"/>
    <w:rsid w:val="00DD5B6A"/>
    <w:rsid w:val="00DD5FAF"/>
    <w:rsid w:val="00DD60D6"/>
    <w:rsid w:val="00DD65D2"/>
    <w:rsid w:val="00DD688B"/>
    <w:rsid w:val="00DD6B56"/>
    <w:rsid w:val="00DD6D23"/>
    <w:rsid w:val="00DD71AB"/>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4035"/>
    <w:rsid w:val="00DE47FE"/>
    <w:rsid w:val="00DE4B1F"/>
    <w:rsid w:val="00DE4F92"/>
    <w:rsid w:val="00DE52DC"/>
    <w:rsid w:val="00DE55EA"/>
    <w:rsid w:val="00DE599A"/>
    <w:rsid w:val="00DE5C40"/>
    <w:rsid w:val="00DE5EB6"/>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71"/>
    <w:rsid w:val="00DF1DA3"/>
    <w:rsid w:val="00DF1FA0"/>
    <w:rsid w:val="00DF222C"/>
    <w:rsid w:val="00DF260E"/>
    <w:rsid w:val="00DF2790"/>
    <w:rsid w:val="00DF2934"/>
    <w:rsid w:val="00DF30AF"/>
    <w:rsid w:val="00DF3B2D"/>
    <w:rsid w:val="00DF3E6F"/>
    <w:rsid w:val="00DF3F48"/>
    <w:rsid w:val="00DF42F4"/>
    <w:rsid w:val="00DF4464"/>
    <w:rsid w:val="00DF44A3"/>
    <w:rsid w:val="00DF51C4"/>
    <w:rsid w:val="00DF5252"/>
    <w:rsid w:val="00DF57CA"/>
    <w:rsid w:val="00DF60F8"/>
    <w:rsid w:val="00DF65C6"/>
    <w:rsid w:val="00DF69D2"/>
    <w:rsid w:val="00DF78D6"/>
    <w:rsid w:val="00DF7AE7"/>
    <w:rsid w:val="00DF7BCE"/>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2C55"/>
    <w:rsid w:val="00E13C22"/>
    <w:rsid w:val="00E146CD"/>
    <w:rsid w:val="00E14E4E"/>
    <w:rsid w:val="00E1526D"/>
    <w:rsid w:val="00E15806"/>
    <w:rsid w:val="00E16656"/>
    <w:rsid w:val="00E168EC"/>
    <w:rsid w:val="00E16AE2"/>
    <w:rsid w:val="00E16D94"/>
    <w:rsid w:val="00E17009"/>
    <w:rsid w:val="00E17CE4"/>
    <w:rsid w:val="00E17DE2"/>
    <w:rsid w:val="00E17E72"/>
    <w:rsid w:val="00E201DD"/>
    <w:rsid w:val="00E20921"/>
    <w:rsid w:val="00E209D6"/>
    <w:rsid w:val="00E211D9"/>
    <w:rsid w:val="00E21ABB"/>
    <w:rsid w:val="00E21E19"/>
    <w:rsid w:val="00E2237B"/>
    <w:rsid w:val="00E227BE"/>
    <w:rsid w:val="00E236B9"/>
    <w:rsid w:val="00E237ED"/>
    <w:rsid w:val="00E23969"/>
    <w:rsid w:val="00E23C0D"/>
    <w:rsid w:val="00E241A9"/>
    <w:rsid w:val="00E2430F"/>
    <w:rsid w:val="00E24E6B"/>
    <w:rsid w:val="00E24FC4"/>
    <w:rsid w:val="00E25727"/>
    <w:rsid w:val="00E262B8"/>
    <w:rsid w:val="00E2637B"/>
    <w:rsid w:val="00E27327"/>
    <w:rsid w:val="00E2749F"/>
    <w:rsid w:val="00E30950"/>
    <w:rsid w:val="00E309BF"/>
    <w:rsid w:val="00E30FEF"/>
    <w:rsid w:val="00E31057"/>
    <w:rsid w:val="00E31246"/>
    <w:rsid w:val="00E31FA5"/>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707A"/>
    <w:rsid w:val="00E37776"/>
    <w:rsid w:val="00E37A03"/>
    <w:rsid w:val="00E37A83"/>
    <w:rsid w:val="00E40148"/>
    <w:rsid w:val="00E4024A"/>
    <w:rsid w:val="00E406CB"/>
    <w:rsid w:val="00E41638"/>
    <w:rsid w:val="00E4175C"/>
    <w:rsid w:val="00E418A8"/>
    <w:rsid w:val="00E419A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7AE"/>
    <w:rsid w:val="00E46C3C"/>
    <w:rsid w:val="00E47083"/>
    <w:rsid w:val="00E47248"/>
    <w:rsid w:val="00E4776D"/>
    <w:rsid w:val="00E47A0D"/>
    <w:rsid w:val="00E47CC1"/>
    <w:rsid w:val="00E50904"/>
    <w:rsid w:val="00E50BF0"/>
    <w:rsid w:val="00E50D84"/>
    <w:rsid w:val="00E51099"/>
    <w:rsid w:val="00E51163"/>
    <w:rsid w:val="00E51EED"/>
    <w:rsid w:val="00E51F9F"/>
    <w:rsid w:val="00E5213C"/>
    <w:rsid w:val="00E5215A"/>
    <w:rsid w:val="00E52481"/>
    <w:rsid w:val="00E52936"/>
    <w:rsid w:val="00E52AAA"/>
    <w:rsid w:val="00E531F8"/>
    <w:rsid w:val="00E5348E"/>
    <w:rsid w:val="00E53E6D"/>
    <w:rsid w:val="00E53F72"/>
    <w:rsid w:val="00E54BFF"/>
    <w:rsid w:val="00E55243"/>
    <w:rsid w:val="00E558E6"/>
    <w:rsid w:val="00E55968"/>
    <w:rsid w:val="00E55B6D"/>
    <w:rsid w:val="00E55E28"/>
    <w:rsid w:val="00E565C6"/>
    <w:rsid w:val="00E56B2B"/>
    <w:rsid w:val="00E56B62"/>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38B"/>
    <w:rsid w:val="00E64915"/>
    <w:rsid w:val="00E64C53"/>
    <w:rsid w:val="00E64DF9"/>
    <w:rsid w:val="00E65042"/>
    <w:rsid w:val="00E65336"/>
    <w:rsid w:val="00E6546B"/>
    <w:rsid w:val="00E65AE2"/>
    <w:rsid w:val="00E65F62"/>
    <w:rsid w:val="00E66271"/>
    <w:rsid w:val="00E675A1"/>
    <w:rsid w:val="00E67815"/>
    <w:rsid w:val="00E67956"/>
    <w:rsid w:val="00E67E0E"/>
    <w:rsid w:val="00E703EB"/>
    <w:rsid w:val="00E7047E"/>
    <w:rsid w:val="00E7066C"/>
    <w:rsid w:val="00E71AE4"/>
    <w:rsid w:val="00E71CAF"/>
    <w:rsid w:val="00E71CEA"/>
    <w:rsid w:val="00E7241E"/>
    <w:rsid w:val="00E72515"/>
    <w:rsid w:val="00E72B43"/>
    <w:rsid w:val="00E72DCB"/>
    <w:rsid w:val="00E73405"/>
    <w:rsid w:val="00E735FB"/>
    <w:rsid w:val="00E73943"/>
    <w:rsid w:val="00E7395F"/>
    <w:rsid w:val="00E74244"/>
    <w:rsid w:val="00E742DE"/>
    <w:rsid w:val="00E74391"/>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115"/>
    <w:rsid w:val="00E80485"/>
    <w:rsid w:val="00E806C2"/>
    <w:rsid w:val="00E8082E"/>
    <w:rsid w:val="00E80C4B"/>
    <w:rsid w:val="00E81191"/>
    <w:rsid w:val="00E81C95"/>
    <w:rsid w:val="00E81D3E"/>
    <w:rsid w:val="00E8240C"/>
    <w:rsid w:val="00E824CD"/>
    <w:rsid w:val="00E826E3"/>
    <w:rsid w:val="00E82B90"/>
    <w:rsid w:val="00E82C06"/>
    <w:rsid w:val="00E837B4"/>
    <w:rsid w:val="00E83A78"/>
    <w:rsid w:val="00E83BF0"/>
    <w:rsid w:val="00E842DE"/>
    <w:rsid w:val="00E851C9"/>
    <w:rsid w:val="00E85234"/>
    <w:rsid w:val="00E85450"/>
    <w:rsid w:val="00E855B6"/>
    <w:rsid w:val="00E856E8"/>
    <w:rsid w:val="00E8570A"/>
    <w:rsid w:val="00E85E48"/>
    <w:rsid w:val="00E8617D"/>
    <w:rsid w:val="00E86A63"/>
    <w:rsid w:val="00E86A67"/>
    <w:rsid w:val="00E86C3B"/>
    <w:rsid w:val="00E86CF9"/>
    <w:rsid w:val="00E871A1"/>
    <w:rsid w:val="00E87657"/>
    <w:rsid w:val="00E8790F"/>
    <w:rsid w:val="00E9007C"/>
    <w:rsid w:val="00E9010E"/>
    <w:rsid w:val="00E90EAF"/>
    <w:rsid w:val="00E90FE2"/>
    <w:rsid w:val="00E91C87"/>
    <w:rsid w:val="00E920B4"/>
    <w:rsid w:val="00E92550"/>
    <w:rsid w:val="00E93500"/>
    <w:rsid w:val="00E93890"/>
    <w:rsid w:val="00E93EA8"/>
    <w:rsid w:val="00E9448F"/>
    <w:rsid w:val="00E9458A"/>
    <w:rsid w:val="00E94803"/>
    <w:rsid w:val="00E9594C"/>
    <w:rsid w:val="00E95A17"/>
    <w:rsid w:val="00E95B3A"/>
    <w:rsid w:val="00E9707C"/>
    <w:rsid w:val="00E9777B"/>
    <w:rsid w:val="00E97850"/>
    <w:rsid w:val="00E97AD9"/>
    <w:rsid w:val="00E97C6F"/>
    <w:rsid w:val="00EA0085"/>
    <w:rsid w:val="00EA00FE"/>
    <w:rsid w:val="00EA038F"/>
    <w:rsid w:val="00EA10BA"/>
    <w:rsid w:val="00EA13A8"/>
    <w:rsid w:val="00EA14BE"/>
    <w:rsid w:val="00EA1B5A"/>
    <w:rsid w:val="00EA21F2"/>
    <w:rsid w:val="00EA248F"/>
    <w:rsid w:val="00EA2A47"/>
    <w:rsid w:val="00EA2BD2"/>
    <w:rsid w:val="00EA2BFF"/>
    <w:rsid w:val="00EA3109"/>
    <w:rsid w:val="00EA343C"/>
    <w:rsid w:val="00EA37EB"/>
    <w:rsid w:val="00EA38F4"/>
    <w:rsid w:val="00EA42FE"/>
    <w:rsid w:val="00EA4346"/>
    <w:rsid w:val="00EA47A2"/>
    <w:rsid w:val="00EA5449"/>
    <w:rsid w:val="00EA548B"/>
    <w:rsid w:val="00EA550E"/>
    <w:rsid w:val="00EA56DF"/>
    <w:rsid w:val="00EA5DCC"/>
    <w:rsid w:val="00EA5FB8"/>
    <w:rsid w:val="00EA618E"/>
    <w:rsid w:val="00EA66B1"/>
    <w:rsid w:val="00EA6878"/>
    <w:rsid w:val="00EA758C"/>
    <w:rsid w:val="00EA7DD0"/>
    <w:rsid w:val="00EB0A01"/>
    <w:rsid w:val="00EB0DC8"/>
    <w:rsid w:val="00EB1043"/>
    <w:rsid w:val="00EB1A10"/>
    <w:rsid w:val="00EB1A1B"/>
    <w:rsid w:val="00EB1CCB"/>
    <w:rsid w:val="00EB1FCB"/>
    <w:rsid w:val="00EB3149"/>
    <w:rsid w:val="00EB39C2"/>
    <w:rsid w:val="00EB4592"/>
    <w:rsid w:val="00EB4CA3"/>
    <w:rsid w:val="00EB5545"/>
    <w:rsid w:val="00EB56A2"/>
    <w:rsid w:val="00EB5732"/>
    <w:rsid w:val="00EB5C7E"/>
    <w:rsid w:val="00EB6F8A"/>
    <w:rsid w:val="00EB6FE9"/>
    <w:rsid w:val="00EB7058"/>
    <w:rsid w:val="00EB721F"/>
    <w:rsid w:val="00EB722A"/>
    <w:rsid w:val="00EB73EE"/>
    <w:rsid w:val="00EB7540"/>
    <w:rsid w:val="00EB7E10"/>
    <w:rsid w:val="00EB7E22"/>
    <w:rsid w:val="00EC0080"/>
    <w:rsid w:val="00EC02A2"/>
    <w:rsid w:val="00EC07FD"/>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DD"/>
    <w:rsid w:val="00EC4F56"/>
    <w:rsid w:val="00EC53EE"/>
    <w:rsid w:val="00EC54CE"/>
    <w:rsid w:val="00EC5854"/>
    <w:rsid w:val="00EC5BA1"/>
    <w:rsid w:val="00EC61BE"/>
    <w:rsid w:val="00EC6472"/>
    <w:rsid w:val="00EC6806"/>
    <w:rsid w:val="00EC6F78"/>
    <w:rsid w:val="00EC73BF"/>
    <w:rsid w:val="00EC74FA"/>
    <w:rsid w:val="00EC7580"/>
    <w:rsid w:val="00EC7D05"/>
    <w:rsid w:val="00EC7E1E"/>
    <w:rsid w:val="00ED0032"/>
    <w:rsid w:val="00ED01E7"/>
    <w:rsid w:val="00ED0903"/>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60E"/>
    <w:rsid w:val="00EE1871"/>
    <w:rsid w:val="00EE1AD9"/>
    <w:rsid w:val="00EE20AE"/>
    <w:rsid w:val="00EE215C"/>
    <w:rsid w:val="00EE231A"/>
    <w:rsid w:val="00EE25E9"/>
    <w:rsid w:val="00EE2DA2"/>
    <w:rsid w:val="00EE3248"/>
    <w:rsid w:val="00EE34C4"/>
    <w:rsid w:val="00EE4219"/>
    <w:rsid w:val="00EE477E"/>
    <w:rsid w:val="00EE4F21"/>
    <w:rsid w:val="00EE5520"/>
    <w:rsid w:val="00EE5DB1"/>
    <w:rsid w:val="00EE61DE"/>
    <w:rsid w:val="00EE6378"/>
    <w:rsid w:val="00EE6413"/>
    <w:rsid w:val="00EE65FD"/>
    <w:rsid w:val="00EE6737"/>
    <w:rsid w:val="00EE6AD0"/>
    <w:rsid w:val="00EE738F"/>
    <w:rsid w:val="00EE78AE"/>
    <w:rsid w:val="00EE7F5F"/>
    <w:rsid w:val="00EF04AD"/>
    <w:rsid w:val="00EF04C2"/>
    <w:rsid w:val="00EF10E0"/>
    <w:rsid w:val="00EF1213"/>
    <w:rsid w:val="00EF127D"/>
    <w:rsid w:val="00EF198D"/>
    <w:rsid w:val="00EF1A4E"/>
    <w:rsid w:val="00EF1E47"/>
    <w:rsid w:val="00EF1FCF"/>
    <w:rsid w:val="00EF27AA"/>
    <w:rsid w:val="00EF2C87"/>
    <w:rsid w:val="00EF2F62"/>
    <w:rsid w:val="00EF3228"/>
    <w:rsid w:val="00EF34CA"/>
    <w:rsid w:val="00EF36E5"/>
    <w:rsid w:val="00EF3ED1"/>
    <w:rsid w:val="00EF463B"/>
    <w:rsid w:val="00EF466E"/>
    <w:rsid w:val="00EF46EF"/>
    <w:rsid w:val="00EF4970"/>
    <w:rsid w:val="00EF4C19"/>
    <w:rsid w:val="00EF4E1D"/>
    <w:rsid w:val="00EF5305"/>
    <w:rsid w:val="00EF567C"/>
    <w:rsid w:val="00EF5967"/>
    <w:rsid w:val="00EF5B50"/>
    <w:rsid w:val="00EF5CE0"/>
    <w:rsid w:val="00EF5FB7"/>
    <w:rsid w:val="00EF62B8"/>
    <w:rsid w:val="00EF6386"/>
    <w:rsid w:val="00EF77A3"/>
    <w:rsid w:val="00EF7D72"/>
    <w:rsid w:val="00EF7E4D"/>
    <w:rsid w:val="00EF7F15"/>
    <w:rsid w:val="00F000A5"/>
    <w:rsid w:val="00F00964"/>
    <w:rsid w:val="00F00AA3"/>
    <w:rsid w:val="00F02302"/>
    <w:rsid w:val="00F025F5"/>
    <w:rsid w:val="00F0268C"/>
    <w:rsid w:val="00F026F8"/>
    <w:rsid w:val="00F027BE"/>
    <w:rsid w:val="00F02EA3"/>
    <w:rsid w:val="00F033FE"/>
    <w:rsid w:val="00F03439"/>
    <w:rsid w:val="00F0349F"/>
    <w:rsid w:val="00F035A4"/>
    <w:rsid w:val="00F03773"/>
    <w:rsid w:val="00F03788"/>
    <w:rsid w:val="00F04229"/>
    <w:rsid w:val="00F04F92"/>
    <w:rsid w:val="00F04FB0"/>
    <w:rsid w:val="00F05B17"/>
    <w:rsid w:val="00F05C2C"/>
    <w:rsid w:val="00F06FCB"/>
    <w:rsid w:val="00F0709E"/>
    <w:rsid w:val="00F0776D"/>
    <w:rsid w:val="00F07814"/>
    <w:rsid w:val="00F07AC9"/>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E8D"/>
    <w:rsid w:val="00F210A6"/>
    <w:rsid w:val="00F21F9C"/>
    <w:rsid w:val="00F221F3"/>
    <w:rsid w:val="00F22E34"/>
    <w:rsid w:val="00F22E38"/>
    <w:rsid w:val="00F231B3"/>
    <w:rsid w:val="00F233F1"/>
    <w:rsid w:val="00F2357F"/>
    <w:rsid w:val="00F239DB"/>
    <w:rsid w:val="00F24064"/>
    <w:rsid w:val="00F241CA"/>
    <w:rsid w:val="00F24685"/>
    <w:rsid w:val="00F24A80"/>
    <w:rsid w:val="00F24D4C"/>
    <w:rsid w:val="00F252CA"/>
    <w:rsid w:val="00F25816"/>
    <w:rsid w:val="00F25F98"/>
    <w:rsid w:val="00F270DB"/>
    <w:rsid w:val="00F2732A"/>
    <w:rsid w:val="00F278CF"/>
    <w:rsid w:val="00F27EF1"/>
    <w:rsid w:val="00F31A5C"/>
    <w:rsid w:val="00F31A95"/>
    <w:rsid w:val="00F31D31"/>
    <w:rsid w:val="00F3209C"/>
    <w:rsid w:val="00F3210A"/>
    <w:rsid w:val="00F3282D"/>
    <w:rsid w:val="00F329C5"/>
    <w:rsid w:val="00F33019"/>
    <w:rsid w:val="00F33101"/>
    <w:rsid w:val="00F33972"/>
    <w:rsid w:val="00F33D3A"/>
    <w:rsid w:val="00F33E6E"/>
    <w:rsid w:val="00F33F31"/>
    <w:rsid w:val="00F340FA"/>
    <w:rsid w:val="00F341D7"/>
    <w:rsid w:val="00F3490E"/>
    <w:rsid w:val="00F349EE"/>
    <w:rsid w:val="00F34ACE"/>
    <w:rsid w:val="00F35C02"/>
    <w:rsid w:val="00F36510"/>
    <w:rsid w:val="00F3652C"/>
    <w:rsid w:val="00F365CC"/>
    <w:rsid w:val="00F366A9"/>
    <w:rsid w:val="00F36BC0"/>
    <w:rsid w:val="00F36CB6"/>
    <w:rsid w:val="00F36E22"/>
    <w:rsid w:val="00F37EE6"/>
    <w:rsid w:val="00F37F58"/>
    <w:rsid w:val="00F409D9"/>
    <w:rsid w:val="00F40E3A"/>
    <w:rsid w:val="00F41550"/>
    <w:rsid w:val="00F4176A"/>
    <w:rsid w:val="00F418B7"/>
    <w:rsid w:val="00F41B85"/>
    <w:rsid w:val="00F421CC"/>
    <w:rsid w:val="00F421E6"/>
    <w:rsid w:val="00F4242B"/>
    <w:rsid w:val="00F42B55"/>
    <w:rsid w:val="00F42D5F"/>
    <w:rsid w:val="00F42F2F"/>
    <w:rsid w:val="00F430A7"/>
    <w:rsid w:val="00F432A5"/>
    <w:rsid w:val="00F43498"/>
    <w:rsid w:val="00F435DC"/>
    <w:rsid w:val="00F43B3C"/>
    <w:rsid w:val="00F43FFA"/>
    <w:rsid w:val="00F443C4"/>
    <w:rsid w:val="00F444ED"/>
    <w:rsid w:val="00F44907"/>
    <w:rsid w:val="00F44D1B"/>
    <w:rsid w:val="00F453B4"/>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5F2"/>
    <w:rsid w:val="00F538F6"/>
    <w:rsid w:val="00F53A63"/>
    <w:rsid w:val="00F53D4A"/>
    <w:rsid w:val="00F5404A"/>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FB7"/>
    <w:rsid w:val="00F6257A"/>
    <w:rsid w:val="00F627E8"/>
    <w:rsid w:val="00F62A4E"/>
    <w:rsid w:val="00F62AD7"/>
    <w:rsid w:val="00F63349"/>
    <w:rsid w:val="00F63706"/>
    <w:rsid w:val="00F63A98"/>
    <w:rsid w:val="00F64C92"/>
    <w:rsid w:val="00F64DBE"/>
    <w:rsid w:val="00F65246"/>
    <w:rsid w:val="00F656F1"/>
    <w:rsid w:val="00F66450"/>
    <w:rsid w:val="00F66716"/>
    <w:rsid w:val="00F66B51"/>
    <w:rsid w:val="00F673CA"/>
    <w:rsid w:val="00F67BF0"/>
    <w:rsid w:val="00F67C2D"/>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781"/>
    <w:rsid w:val="00F74A77"/>
    <w:rsid w:val="00F75088"/>
    <w:rsid w:val="00F7528A"/>
    <w:rsid w:val="00F75359"/>
    <w:rsid w:val="00F7538D"/>
    <w:rsid w:val="00F75BFD"/>
    <w:rsid w:val="00F7606F"/>
    <w:rsid w:val="00F76469"/>
    <w:rsid w:val="00F76701"/>
    <w:rsid w:val="00F76A65"/>
    <w:rsid w:val="00F76F9B"/>
    <w:rsid w:val="00F76FD1"/>
    <w:rsid w:val="00F774FD"/>
    <w:rsid w:val="00F77D78"/>
    <w:rsid w:val="00F77D91"/>
    <w:rsid w:val="00F80054"/>
    <w:rsid w:val="00F803F3"/>
    <w:rsid w:val="00F80480"/>
    <w:rsid w:val="00F805EB"/>
    <w:rsid w:val="00F80E3A"/>
    <w:rsid w:val="00F8132B"/>
    <w:rsid w:val="00F81342"/>
    <w:rsid w:val="00F81596"/>
    <w:rsid w:val="00F816BB"/>
    <w:rsid w:val="00F818E7"/>
    <w:rsid w:val="00F81A6B"/>
    <w:rsid w:val="00F8370D"/>
    <w:rsid w:val="00F8395A"/>
    <w:rsid w:val="00F84246"/>
    <w:rsid w:val="00F849E8"/>
    <w:rsid w:val="00F8507E"/>
    <w:rsid w:val="00F851F2"/>
    <w:rsid w:val="00F853C0"/>
    <w:rsid w:val="00F855CE"/>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21D6"/>
    <w:rsid w:val="00F93893"/>
    <w:rsid w:val="00F93B5A"/>
    <w:rsid w:val="00F9510A"/>
    <w:rsid w:val="00F95ABA"/>
    <w:rsid w:val="00F963EB"/>
    <w:rsid w:val="00F96795"/>
    <w:rsid w:val="00F96C4A"/>
    <w:rsid w:val="00F96FD5"/>
    <w:rsid w:val="00F9700A"/>
    <w:rsid w:val="00F97573"/>
    <w:rsid w:val="00F979BD"/>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AB6"/>
    <w:rsid w:val="00FA7203"/>
    <w:rsid w:val="00FB0030"/>
    <w:rsid w:val="00FB0529"/>
    <w:rsid w:val="00FB0A52"/>
    <w:rsid w:val="00FB0D12"/>
    <w:rsid w:val="00FB0F45"/>
    <w:rsid w:val="00FB16EC"/>
    <w:rsid w:val="00FB19FF"/>
    <w:rsid w:val="00FB1C07"/>
    <w:rsid w:val="00FB2D9C"/>
    <w:rsid w:val="00FB2F94"/>
    <w:rsid w:val="00FB31A8"/>
    <w:rsid w:val="00FB3811"/>
    <w:rsid w:val="00FB3995"/>
    <w:rsid w:val="00FB3A70"/>
    <w:rsid w:val="00FB3EA9"/>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3D6"/>
    <w:rsid w:val="00FC1421"/>
    <w:rsid w:val="00FC1431"/>
    <w:rsid w:val="00FC1640"/>
    <w:rsid w:val="00FC2389"/>
    <w:rsid w:val="00FC281C"/>
    <w:rsid w:val="00FC2DCC"/>
    <w:rsid w:val="00FC2EE4"/>
    <w:rsid w:val="00FC34B2"/>
    <w:rsid w:val="00FC3925"/>
    <w:rsid w:val="00FC3F46"/>
    <w:rsid w:val="00FC461C"/>
    <w:rsid w:val="00FC4B23"/>
    <w:rsid w:val="00FC531A"/>
    <w:rsid w:val="00FC59AA"/>
    <w:rsid w:val="00FC6477"/>
    <w:rsid w:val="00FC6C65"/>
    <w:rsid w:val="00FC6EA3"/>
    <w:rsid w:val="00FC7093"/>
    <w:rsid w:val="00FC7109"/>
    <w:rsid w:val="00FC7CF3"/>
    <w:rsid w:val="00FC7DAB"/>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C9A"/>
    <w:rsid w:val="00FE22D3"/>
    <w:rsid w:val="00FE24C2"/>
    <w:rsid w:val="00FE269B"/>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F0C9C"/>
    <w:rsid w:val="00FF0DA2"/>
    <w:rsid w:val="00FF1196"/>
    <w:rsid w:val="00FF1DE7"/>
    <w:rsid w:val="00FF220F"/>
    <w:rsid w:val="00FF32B1"/>
    <w:rsid w:val="00FF3C97"/>
    <w:rsid w:val="00FF3D01"/>
    <w:rsid w:val="00FF49DC"/>
    <w:rsid w:val="00FF4ABF"/>
    <w:rsid w:val="00FF50BB"/>
    <w:rsid w:val="00FF5303"/>
    <w:rsid w:val="00FF57F3"/>
    <w:rsid w:val="00FF5C7D"/>
    <w:rsid w:val="00FF6AC0"/>
    <w:rsid w:val="00FF6B92"/>
    <w:rsid w:val="00FF6C1A"/>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4</Pages>
  <Words>835</Words>
  <Characters>4762</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62</cp:revision>
  <cp:lastPrinted>2007-04-23T23:59:00Z</cp:lastPrinted>
  <dcterms:created xsi:type="dcterms:W3CDTF">2021-05-06T09:36:00Z</dcterms:created>
  <dcterms:modified xsi:type="dcterms:W3CDTF">2021-05-06T11:46:00Z</dcterms:modified>
</cp:coreProperties>
</file>