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197B1656"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sidR="004C7F5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Pr>
          <w:rFonts w:cs="Arial"/>
          <w:sz w:val="24"/>
          <w:szCs w:val="24"/>
          <w:lang w:val="de-DE"/>
        </w:rPr>
        <w:t>0</w:t>
      </w:r>
      <w:r w:rsidR="00016DD2">
        <w:rPr>
          <w:rFonts w:cs="Arial"/>
          <w:sz w:val="24"/>
          <w:szCs w:val="24"/>
          <w:lang w:val="de-DE"/>
        </w:rPr>
        <w:t>7352</w:t>
      </w:r>
    </w:p>
    <w:p w14:paraId="5A5E9D28" w14:textId="7B8503F4" w:rsidR="00A40206" w:rsidRPr="00DB3907" w:rsidRDefault="004C7F5D" w:rsidP="00A40206">
      <w:pPr>
        <w:pStyle w:val="Header"/>
        <w:tabs>
          <w:tab w:val="left" w:pos="6521"/>
        </w:tabs>
        <w:rPr>
          <w:rFonts w:cs="Arial"/>
          <w:sz w:val="24"/>
          <w:szCs w:val="24"/>
        </w:rPr>
      </w:pPr>
      <w:r>
        <w:rPr>
          <w:rFonts w:cs="Arial"/>
          <w:sz w:val="24"/>
          <w:szCs w:val="24"/>
        </w:rPr>
        <w:t>April</w:t>
      </w:r>
      <w:r w:rsidR="00A40206">
        <w:rPr>
          <w:rFonts w:cs="Arial"/>
          <w:sz w:val="24"/>
          <w:szCs w:val="24"/>
        </w:rPr>
        <w:t xml:space="preserve"> </w:t>
      </w:r>
      <w:r>
        <w:rPr>
          <w:rFonts w:cs="Arial"/>
          <w:sz w:val="24"/>
          <w:szCs w:val="24"/>
        </w:rPr>
        <w:t>12</w:t>
      </w:r>
      <w:r w:rsidR="00A40206">
        <w:rPr>
          <w:rFonts w:cs="Arial"/>
          <w:sz w:val="24"/>
          <w:szCs w:val="24"/>
          <w:vertAlign w:val="superscript"/>
        </w:rPr>
        <w:t>th</w:t>
      </w:r>
      <w:r w:rsidR="00A40206">
        <w:rPr>
          <w:rFonts w:cs="Arial"/>
          <w:sz w:val="24"/>
          <w:szCs w:val="24"/>
        </w:rPr>
        <w:t xml:space="preserve"> ‒ </w:t>
      </w:r>
      <w:r>
        <w:rPr>
          <w:rFonts w:cs="Arial"/>
          <w:sz w:val="24"/>
          <w:szCs w:val="24"/>
        </w:rPr>
        <w:t>20</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23CFCB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A1565F">
        <w:rPr>
          <w:rFonts w:ascii="Arial" w:hAnsi="Arial"/>
          <w:sz w:val="24"/>
          <w:lang w:val="en-US"/>
        </w:rPr>
        <w:t>7.37.2.1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A9BE469"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4C7F5D">
        <w:rPr>
          <w:rFonts w:ascii="Arial" w:hAnsi="Arial"/>
          <w:sz w:val="24"/>
          <w:lang w:val="en-US"/>
        </w:rPr>
        <w:t>PC 1.5 for FWA devices</w:t>
      </w:r>
      <w:r w:rsidR="00FF3818">
        <w:rPr>
          <w:rFonts w:ascii="Arial" w:hAnsi="Arial"/>
          <w:sz w:val="24"/>
          <w:lang w:val="en-US"/>
        </w:rPr>
        <w:t xml:space="preserve"> </w:t>
      </w:r>
    </w:p>
    <w:p w14:paraId="013F978F" w14:textId="7EA2F03D"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1349A">
        <w:rPr>
          <w:rFonts w:ascii="Arial" w:hAnsi="Arial"/>
          <w:sz w:val="24"/>
          <w:lang w:val="en-US"/>
        </w:rPr>
        <w:t xml:space="preserve">Discussion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904905" w14:textId="43315024" w:rsidR="00EE2E39" w:rsidRDefault="008F11DF" w:rsidP="00676DCA">
      <w:pPr>
        <w:rPr>
          <w:lang w:val="en-US"/>
        </w:rPr>
      </w:pPr>
      <w:r>
        <w:rPr>
          <w:lang w:val="en-US"/>
        </w:rPr>
        <w:t xml:space="preserve">Power class </w:t>
      </w:r>
      <w:r w:rsidR="004322FC">
        <w:rPr>
          <w:lang w:val="en-US"/>
        </w:rPr>
        <w:t xml:space="preserve">1.5 </w:t>
      </w:r>
      <w:r w:rsidR="00DF23CA">
        <w:rPr>
          <w:lang w:val="en-US"/>
        </w:rPr>
        <w:t>is a necessary feature to enable broader deployments and greater coverage.  However, PC 1.5 can only be effective if the actual increase in power is made available.  The current MPR specifications for PC 1.5 severely curtail the effectiveness of PC 1.5 since in most cases, they do not provide any power gain above a PC2 device when both devices are compliant to the 3GPP specifications.  In this contribution, it is explained why the 3GPP specifications  do not satisfy the needs for PC 1.5 deployment models, the basis for the current 3GPP specifications is studied, and the differences for FWA are highlighted to show where differences in assumptions for MPR analysis should be made.</w:t>
      </w:r>
    </w:p>
    <w:p w14:paraId="10F6602E" w14:textId="3FED651C" w:rsidR="007E1E78" w:rsidRDefault="007E1E78" w:rsidP="0099327E">
      <w:pPr>
        <w:pStyle w:val="Heading1"/>
        <w:tabs>
          <w:tab w:val="clear" w:pos="432"/>
          <w:tab w:val="num" w:pos="522"/>
        </w:tabs>
        <w:ind w:left="522" w:hanging="522"/>
        <w:rPr>
          <w:lang w:val="en-US"/>
        </w:rPr>
      </w:pPr>
      <w:r>
        <w:rPr>
          <w:lang w:val="en-US"/>
        </w:rPr>
        <w:t>Discussion</w:t>
      </w:r>
    </w:p>
    <w:p w14:paraId="5BEC44E9" w14:textId="63473384" w:rsidR="004322FC" w:rsidRDefault="004322FC" w:rsidP="004322FC">
      <w:pPr>
        <w:pStyle w:val="Heading2"/>
        <w:rPr>
          <w:lang w:val="en-US"/>
        </w:rPr>
      </w:pPr>
      <w:r>
        <w:rPr>
          <w:lang w:val="en-US"/>
        </w:rPr>
        <w:t xml:space="preserve">Motivation for FWA MPR </w:t>
      </w:r>
    </w:p>
    <w:p w14:paraId="3D903C6D" w14:textId="6D6DA4C1" w:rsidR="004322FC" w:rsidRDefault="004322FC" w:rsidP="004322FC">
      <w:pPr>
        <w:rPr>
          <w:lang w:val="en-US"/>
        </w:rPr>
      </w:pPr>
      <w:r>
        <w:rPr>
          <w:lang w:val="en-US"/>
        </w:rPr>
        <w:t xml:space="preserve">The </w:t>
      </w:r>
      <w:r w:rsidR="00FC7EE0">
        <w:rPr>
          <w:lang w:val="en-US"/>
        </w:rPr>
        <w:t>sole</w:t>
      </w:r>
      <w:r>
        <w:rPr>
          <w:lang w:val="en-US"/>
        </w:rPr>
        <w:t xml:space="preserve"> reason </w:t>
      </w:r>
      <w:r w:rsidR="00FC7EE0">
        <w:rPr>
          <w:lang w:val="en-US"/>
        </w:rPr>
        <w:t>for</w:t>
      </w:r>
      <w:r>
        <w:rPr>
          <w:lang w:val="en-US"/>
        </w:rPr>
        <w:t xml:space="preserve"> PC 1.5 is to enable higher UE transmit power to improve the uplink.  By increasing the maximum power by 3 dB from 26 dBm to 29 dBm, it is expected that significant improvement can be realized in coverage and capacity.  However, the power class improvement is hampered by MPR</w:t>
      </w:r>
      <w:r w:rsidR="00A16AC2">
        <w:rPr>
          <w:lang w:val="en-US"/>
        </w:rPr>
        <w:t>.  MPR for PC 1.5 was defined by RAN4 using assumptions associated with conventional smartphone form factors.  The resulting PC 1.5 MPR is shown below for Tx diversity and UL MIMO.</w:t>
      </w:r>
    </w:p>
    <w:p w14:paraId="0C5DA6DE" w14:textId="77777777" w:rsidR="00A16AC2" w:rsidRPr="001C0CC4" w:rsidRDefault="00A16AC2" w:rsidP="00A16AC2">
      <w:pPr>
        <w:pStyle w:val="TH"/>
      </w:pPr>
      <w:r w:rsidRPr="001C0CC4">
        <w:t>Table 6.2.2-</w:t>
      </w:r>
      <w:r>
        <w:t>4</w:t>
      </w:r>
      <w:r w:rsidRPr="001C0CC4">
        <w:t xml:space="preserve"> Maximum power reduction (MPR) for power class </w:t>
      </w:r>
      <w:r>
        <w:t>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16AC2" w:rsidRPr="00406D8F" w14:paraId="08F1C557" w14:textId="77777777" w:rsidTr="00A61A7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FD73CFB" w14:textId="77777777" w:rsidR="00A16AC2" w:rsidRPr="00406D8F" w:rsidRDefault="00A16AC2" w:rsidP="00A61A7C">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F4B5B12" w14:textId="77777777" w:rsidR="00A16AC2" w:rsidRPr="00406D8F" w:rsidRDefault="00A16AC2" w:rsidP="00A61A7C">
            <w:pPr>
              <w:pStyle w:val="TAH"/>
            </w:pPr>
            <w:r w:rsidRPr="00406D8F">
              <w:t>MPR (dB)</w:t>
            </w:r>
          </w:p>
        </w:tc>
      </w:tr>
      <w:tr w:rsidR="00A16AC2" w:rsidRPr="00406D8F" w14:paraId="36653CC8" w14:textId="77777777" w:rsidTr="00A61A7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E2C6190" w14:textId="77777777" w:rsidR="00A16AC2" w:rsidRPr="00406D8F" w:rsidRDefault="00A16AC2" w:rsidP="00A61A7C">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47A7ABAD" w14:textId="77777777" w:rsidR="00A16AC2" w:rsidRPr="00406D8F" w:rsidRDefault="00A16AC2" w:rsidP="00A61A7C">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671E7F0" w14:textId="77777777" w:rsidR="00A16AC2" w:rsidRPr="00406D8F" w:rsidRDefault="00A16AC2" w:rsidP="00A61A7C">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ADB9EBA" w14:textId="77777777" w:rsidR="00A16AC2" w:rsidRPr="00406D8F" w:rsidRDefault="00A16AC2" w:rsidP="00A61A7C">
            <w:pPr>
              <w:pStyle w:val="TAH"/>
            </w:pPr>
            <w:r w:rsidRPr="00406D8F">
              <w:t>Inner RB allocations</w:t>
            </w:r>
          </w:p>
        </w:tc>
      </w:tr>
      <w:tr w:rsidR="00A16AC2" w:rsidRPr="00406D8F" w14:paraId="1A8BA60D" w14:textId="77777777" w:rsidTr="00A61A7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4D99E1E" w14:textId="77777777" w:rsidR="00A16AC2" w:rsidRPr="00406D8F" w:rsidRDefault="00A16AC2" w:rsidP="00A61A7C">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0B93E075" w14:textId="77777777" w:rsidR="00A16AC2" w:rsidRPr="00406D8F" w:rsidRDefault="00A16AC2" w:rsidP="00A61A7C">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4316B023"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86FFB11" w14:textId="77777777" w:rsidR="00A16AC2" w:rsidRPr="00A119F6" w:rsidRDefault="00A16AC2" w:rsidP="00A61A7C">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5AFF9889" w14:textId="77777777" w:rsidR="00A16AC2" w:rsidRPr="00A119F6" w:rsidRDefault="00A16AC2" w:rsidP="00A61A7C">
            <w:pPr>
              <w:pStyle w:val="TAC"/>
              <w:rPr>
                <w:rFonts w:eastAsia="SimSun"/>
                <w:lang w:val="en-US"/>
              </w:rPr>
            </w:pPr>
            <w:r w:rsidRPr="00C81A8F">
              <w:t xml:space="preserve">≤ </w:t>
            </w:r>
            <w:r w:rsidRPr="00C81A8F">
              <w:rPr>
                <w:lang w:val="en-US"/>
              </w:rPr>
              <w:t>1.5</w:t>
            </w:r>
          </w:p>
        </w:tc>
      </w:tr>
      <w:tr w:rsidR="00A16AC2" w:rsidRPr="00406D8F" w14:paraId="21167211" w14:textId="77777777" w:rsidTr="00A61A7C">
        <w:trPr>
          <w:jc w:val="center"/>
        </w:trPr>
        <w:tc>
          <w:tcPr>
            <w:tcW w:w="1153" w:type="dxa"/>
            <w:tcBorders>
              <w:top w:val="nil"/>
              <w:left w:val="single" w:sz="4" w:space="0" w:color="auto"/>
              <w:bottom w:val="nil"/>
              <w:right w:val="single" w:sz="4" w:space="0" w:color="auto"/>
            </w:tcBorders>
            <w:shd w:val="clear" w:color="auto" w:fill="auto"/>
            <w:hideMark/>
          </w:tcPr>
          <w:p w14:paraId="7A6DF1DF" w14:textId="77777777" w:rsidR="00A16AC2" w:rsidRPr="00406D8F" w:rsidRDefault="00A16AC2" w:rsidP="00A61A7C">
            <w:pPr>
              <w:pStyle w:val="TAC"/>
            </w:pPr>
          </w:p>
        </w:tc>
        <w:tc>
          <w:tcPr>
            <w:tcW w:w="1154" w:type="dxa"/>
            <w:tcBorders>
              <w:top w:val="single" w:sz="4" w:space="0" w:color="auto"/>
              <w:left w:val="single" w:sz="4" w:space="0" w:color="auto"/>
              <w:bottom w:val="single" w:sz="4" w:space="0" w:color="auto"/>
              <w:right w:val="single" w:sz="4" w:space="0" w:color="auto"/>
            </w:tcBorders>
          </w:tcPr>
          <w:p w14:paraId="66E4FE35" w14:textId="77777777" w:rsidR="00A16AC2" w:rsidRPr="00406D8F" w:rsidRDefault="00A16AC2" w:rsidP="00A61A7C">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79F91D61"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4E9022E" w14:textId="77777777" w:rsidR="00A16AC2" w:rsidRPr="00A119F6" w:rsidRDefault="00A16AC2" w:rsidP="00A61A7C">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A0586EF" w14:textId="77777777" w:rsidR="00A16AC2" w:rsidRPr="00A119F6" w:rsidRDefault="00A16AC2" w:rsidP="00A61A7C">
            <w:pPr>
              <w:pStyle w:val="TAC"/>
              <w:rPr>
                <w:rFonts w:eastAsia="SimSun"/>
                <w:lang w:val="x-none"/>
              </w:rPr>
            </w:pPr>
            <w:r w:rsidRPr="00C81A8F">
              <w:t xml:space="preserve">≤ </w:t>
            </w:r>
            <w:r w:rsidRPr="00C81A8F">
              <w:rPr>
                <w:lang w:val="en-CA"/>
              </w:rPr>
              <w:t>1.5</w:t>
            </w:r>
          </w:p>
        </w:tc>
      </w:tr>
      <w:tr w:rsidR="00A16AC2" w:rsidRPr="00406D8F" w14:paraId="13D84536" w14:textId="77777777" w:rsidTr="00A61A7C">
        <w:trPr>
          <w:jc w:val="center"/>
        </w:trPr>
        <w:tc>
          <w:tcPr>
            <w:tcW w:w="1153" w:type="dxa"/>
            <w:tcBorders>
              <w:top w:val="nil"/>
              <w:left w:val="single" w:sz="4" w:space="0" w:color="auto"/>
              <w:bottom w:val="nil"/>
              <w:right w:val="single" w:sz="4" w:space="0" w:color="auto"/>
            </w:tcBorders>
            <w:shd w:val="clear" w:color="auto" w:fill="auto"/>
            <w:hideMark/>
          </w:tcPr>
          <w:p w14:paraId="7522B796" w14:textId="77777777" w:rsidR="00A16AC2" w:rsidRPr="00406D8F" w:rsidRDefault="00A16AC2" w:rsidP="00A61A7C">
            <w:pPr>
              <w:pStyle w:val="TAC"/>
            </w:pPr>
          </w:p>
        </w:tc>
        <w:tc>
          <w:tcPr>
            <w:tcW w:w="1154" w:type="dxa"/>
            <w:tcBorders>
              <w:top w:val="single" w:sz="4" w:space="0" w:color="auto"/>
              <w:left w:val="single" w:sz="4" w:space="0" w:color="auto"/>
              <w:bottom w:val="single" w:sz="4" w:space="0" w:color="auto"/>
              <w:right w:val="single" w:sz="4" w:space="0" w:color="auto"/>
            </w:tcBorders>
          </w:tcPr>
          <w:p w14:paraId="4FE9E549" w14:textId="77777777" w:rsidR="00A16AC2" w:rsidRPr="00406D8F" w:rsidRDefault="00A16AC2" w:rsidP="00A61A7C">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5B0DFBA8"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427C4994" w14:textId="77777777" w:rsidR="00A16AC2" w:rsidRPr="00A119F6" w:rsidRDefault="00A16AC2" w:rsidP="00A61A7C">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351F7BAC" w14:textId="77777777" w:rsidR="00A16AC2" w:rsidRPr="00A119F6" w:rsidRDefault="00A16AC2" w:rsidP="00A61A7C">
            <w:pPr>
              <w:pStyle w:val="TAC"/>
              <w:rPr>
                <w:rFonts w:eastAsia="SimSun"/>
                <w:lang w:val="x-none"/>
              </w:rPr>
            </w:pPr>
            <w:r w:rsidRPr="00C81A8F">
              <w:t xml:space="preserve">≤ </w:t>
            </w:r>
            <w:r w:rsidRPr="00C81A8F">
              <w:rPr>
                <w:lang w:val="en-CA"/>
              </w:rPr>
              <w:t>2.5</w:t>
            </w:r>
          </w:p>
        </w:tc>
      </w:tr>
      <w:tr w:rsidR="00A16AC2" w:rsidRPr="00406D8F" w14:paraId="552C82E7" w14:textId="77777777" w:rsidTr="00A61A7C">
        <w:trPr>
          <w:jc w:val="center"/>
        </w:trPr>
        <w:tc>
          <w:tcPr>
            <w:tcW w:w="1153" w:type="dxa"/>
            <w:tcBorders>
              <w:top w:val="nil"/>
              <w:left w:val="single" w:sz="4" w:space="0" w:color="auto"/>
              <w:bottom w:val="nil"/>
              <w:right w:val="single" w:sz="4" w:space="0" w:color="auto"/>
            </w:tcBorders>
            <w:shd w:val="clear" w:color="auto" w:fill="auto"/>
            <w:hideMark/>
          </w:tcPr>
          <w:p w14:paraId="6AE3E648" w14:textId="77777777" w:rsidR="00A16AC2" w:rsidRPr="00406D8F" w:rsidRDefault="00A16AC2" w:rsidP="00A61A7C">
            <w:pPr>
              <w:pStyle w:val="TAC"/>
            </w:pPr>
          </w:p>
        </w:tc>
        <w:tc>
          <w:tcPr>
            <w:tcW w:w="1154" w:type="dxa"/>
            <w:tcBorders>
              <w:top w:val="single" w:sz="4" w:space="0" w:color="auto"/>
              <w:left w:val="single" w:sz="4" w:space="0" w:color="auto"/>
              <w:bottom w:val="single" w:sz="4" w:space="0" w:color="auto"/>
              <w:right w:val="single" w:sz="4" w:space="0" w:color="auto"/>
            </w:tcBorders>
          </w:tcPr>
          <w:p w14:paraId="440644CD" w14:textId="77777777" w:rsidR="00A16AC2" w:rsidRPr="00406D8F" w:rsidRDefault="00A16AC2" w:rsidP="00A61A7C">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F8A54FF"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8EBA363" w14:textId="77777777" w:rsidR="00A16AC2" w:rsidRPr="00A119F6" w:rsidRDefault="00A16AC2" w:rsidP="00A61A7C">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42E7E442" w14:textId="77777777" w:rsidR="00A16AC2" w:rsidRPr="00A119F6" w:rsidRDefault="00A16AC2" w:rsidP="00A61A7C">
            <w:pPr>
              <w:pStyle w:val="TAC"/>
              <w:rPr>
                <w:rFonts w:eastAsia="SimSun"/>
                <w:lang w:val="x-none"/>
              </w:rPr>
            </w:pPr>
            <w:r w:rsidRPr="00C81A8F">
              <w:t xml:space="preserve">≤ </w:t>
            </w:r>
            <w:r w:rsidRPr="00C81A8F">
              <w:rPr>
                <w:lang w:val="en-CA"/>
              </w:rPr>
              <w:t>4</w:t>
            </w:r>
          </w:p>
        </w:tc>
      </w:tr>
      <w:tr w:rsidR="00A16AC2" w:rsidRPr="00406D8F" w14:paraId="541AB6EB" w14:textId="77777777" w:rsidTr="00A61A7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7A6CA56" w14:textId="77777777" w:rsidR="00A16AC2" w:rsidRPr="00406D8F" w:rsidRDefault="00A16AC2" w:rsidP="00A61A7C">
            <w:pPr>
              <w:pStyle w:val="TAC"/>
            </w:pPr>
          </w:p>
        </w:tc>
        <w:tc>
          <w:tcPr>
            <w:tcW w:w="1154" w:type="dxa"/>
            <w:tcBorders>
              <w:top w:val="single" w:sz="4" w:space="0" w:color="auto"/>
              <w:left w:val="single" w:sz="4" w:space="0" w:color="auto"/>
              <w:bottom w:val="single" w:sz="4" w:space="0" w:color="auto"/>
              <w:right w:val="single" w:sz="4" w:space="0" w:color="auto"/>
            </w:tcBorders>
          </w:tcPr>
          <w:p w14:paraId="44AD06BB" w14:textId="77777777" w:rsidR="00A16AC2" w:rsidRPr="00406D8F" w:rsidRDefault="00A16AC2" w:rsidP="00A61A7C">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CE80455" w14:textId="77777777" w:rsidR="00A16AC2" w:rsidRPr="00A119F6" w:rsidRDefault="00A16AC2" w:rsidP="00A61A7C">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2BFB06E6" w14:textId="77777777" w:rsidR="00A16AC2" w:rsidRPr="00A119F6" w:rsidRDefault="00A16AC2" w:rsidP="00A61A7C">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58446D1C" w14:textId="77777777" w:rsidR="00A16AC2" w:rsidRPr="00A119F6" w:rsidRDefault="00A16AC2" w:rsidP="00A61A7C">
            <w:pPr>
              <w:pStyle w:val="TAC"/>
              <w:rPr>
                <w:rFonts w:eastAsia="SimSun"/>
                <w:lang w:val="x-none"/>
              </w:rPr>
            </w:pPr>
            <w:r w:rsidRPr="00C81A8F">
              <w:t xml:space="preserve">≤ </w:t>
            </w:r>
            <w:r w:rsidRPr="00C81A8F">
              <w:rPr>
                <w:lang w:val="en-CA"/>
              </w:rPr>
              <w:t>7.5</w:t>
            </w:r>
          </w:p>
        </w:tc>
      </w:tr>
      <w:tr w:rsidR="00A16AC2" w:rsidRPr="00406D8F" w14:paraId="0F6DFA75" w14:textId="77777777" w:rsidTr="00A61A7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FE836DB" w14:textId="77777777" w:rsidR="00A16AC2" w:rsidRPr="00406D8F" w:rsidRDefault="00A16AC2" w:rsidP="00A61A7C">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2A8D2F19" w14:textId="77777777" w:rsidR="00A16AC2" w:rsidRPr="00406D8F" w:rsidRDefault="00A16AC2" w:rsidP="00A61A7C">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0554AD20"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C824C57" w14:textId="77777777" w:rsidR="00A16AC2" w:rsidRPr="00A119F6" w:rsidRDefault="00A16AC2" w:rsidP="00A61A7C">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4DB7636C" w14:textId="77777777" w:rsidR="00A16AC2" w:rsidRPr="00A119F6" w:rsidRDefault="00A16AC2" w:rsidP="00A61A7C">
            <w:pPr>
              <w:pStyle w:val="TAC"/>
              <w:rPr>
                <w:rFonts w:eastAsia="SimSun"/>
                <w:lang w:val="x-none"/>
              </w:rPr>
            </w:pPr>
            <w:r w:rsidRPr="00C81A8F">
              <w:t>≤</w:t>
            </w:r>
            <w:r w:rsidRPr="00C81A8F">
              <w:rPr>
                <w:lang w:val="en-CA"/>
              </w:rPr>
              <w:t xml:space="preserve"> 3</w:t>
            </w:r>
          </w:p>
        </w:tc>
      </w:tr>
      <w:tr w:rsidR="00A16AC2" w:rsidRPr="00406D8F" w14:paraId="2C6B2E85" w14:textId="77777777" w:rsidTr="00A61A7C">
        <w:trPr>
          <w:jc w:val="center"/>
        </w:trPr>
        <w:tc>
          <w:tcPr>
            <w:tcW w:w="1153" w:type="dxa"/>
            <w:tcBorders>
              <w:top w:val="nil"/>
              <w:left w:val="single" w:sz="4" w:space="0" w:color="auto"/>
              <w:bottom w:val="nil"/>
              <w:right w:val="single" w:sz="4" w:space="0" w:color="auto"/>
            </w:tcBorders>
            <w:shd w:val="clear" w:color="auto" w:fill="auto"/>
            <w:hideMark/>
          </w:tcPr>
          <w:p w14:paraId="092E1447" w14:textId="77777777" w:rsidR="00A16AC2" w:rsidRPr="00406D8F" w:rsidRDefault="00A16AC2" w:rsidP="00A61A7C">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7CC9CFE" w14:textId="77777777" w:rsidR="00A16AC2" w:rsidRPr="00406D8F" w:rsidRDefault="00A16AC2" w:rsidP="00A61A7C">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0FAF94C4"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DEAEA89" w14:textId="77777777" w:rsidR="00A16AC2" w:rsidRPr="00A119F6" w:rsidRDefault="00A16AC2" w:rsidP="00A61A7C">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1834609D" w14:textId="77777777" w:rsidR="00A16AC2" w:rsidRPr="00A119F6" w:rsidRDefault="00A16AC2" w:rsidP="00A61A7C">
            <w:pPr>
              <w:pStyle w:val="TAC"/>
              <w:rPr>
                <w:rFonts w:eastAsia="SimSun"/>
                <w:lang w:val="x-none"/>
              </w:rPr>
            </w:pPr>
            <w:r w:rsidRPr="00C81A8F">
              <w:t xml:space="preserve">≤ </w:t>
            </w:r>
            <w:r w:rsidRPr="00C81A8F">
              <w:rPr>
                <w:lang w:val="en-CA"/>
              </w:rPr>
              <w:t>3.5</w:t>
            </w:r>
          </w:p>
        </w:tc>
      </w:tr>
      <w:tr w:rsidR="00A16AC2" w:rsidRPr="00406D8F" w14:paraId="10867848" w14:textId="77777777" w:rsidTr="00A61A7C">
        <w:trPr>
          <w:jc w:val="center"/>
        </w:trPr>
        <w:tc>
          <w:tcPr>
            <w:tcW w:w="1153" w:type="dxa"/>
            <w:tcBorders>
              <w:top w:val="nil"/>
              <w:left w:val="single" w:sz="4" w:space="0" w:color="auto"/>
              <w:bottom w:val="nil"/>
              <w:right w:val="single" w:sz="4" w:space="0" w:color="auto"/>
            </w:tcBorders>
            <w:shd w:val="clear" w:color="auto" w:fill="auto"/>
            <w:hideMark/>
          </w:tcPr>
          <w:p w14:paraId="26E462BC" w14:textId="77777777" w:rsidR="00A16AC2" w:rsidRPr="00406D8F" w:rsidRDefault="00A16AC2" w:rsidP="00A61A7C">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22AC858A" w14:textId="77777777" w:rsidR="00A16AC2" w:rsidRPr="00406D8F" w:rsidRDefault="00A16AC2" w:rsidP="00A61A7C">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F8BBE4C" w14:textId="77777777" w:rsidR="00A16AC2" w:rsidRPr="00A119F6" w:rsidRDefault="00A16AC2" w:rsidP="00A61A7C">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F10482B" w14:textId="77777777" w:rsidR="00A16AC2" w:rsidRPr="00A119F6" w:rsidRDefault="00A16AC2" w:rsidP="00A61A7C">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6EAD7C4D" w14:textId="77777777" w:rsidR="00A16AC2" w:rsidRPr="00A119F6" w:rsidRDefault="00A16AC2" w:rsidP="00A61A7C">
            <w:pPr>
              <w:pStyle w:val="TAC"/>
              <w:rPr>
                <w:rFonts w:eastAsia="SimSun"/>
                <w:lang w:val="x-none"/>
              </w:rPr>
            </w:pPr>
            <w:r w:rsidRPr="00C81A8F">
              <w:t>≤</w:t>
            </w:r>
            <w:r w:rsidRPr="00C81A8F">
              <w:rPr>
                <w:lang w:val="en-CA"/>
              </w:rPr>
              <w:t xml:space="preserve"> 5</w:t>
            </w:r>
          </w:p>
        </w:tc>
      </w:tr>
      <w:tr w:rsidR="00A16AC2" w:rsidRPr="00406D8F" w14:paraId="2F05C503" w14:textId="77777777" w:rsidTr="00A61A7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1C121A0" w14:textId="77777777" w:rsidR="00A16AC2" w:rsidRPr="00406D8F" w:rsidRDefault="00A16AC2" w:rsidP="00A61A7C">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933A4D5" w14:textId="77777777" w:rsidR="00A16AC2" w:rsidRPr="00406D8F" w:rsidRDefault="00A16AC2" w:rsidP="00A61A7C">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D475194" w14:textId="77777777" w:rsidR="00A16AC2" w:rsidRPr="00A119F6" w:rsidRDefault="00A16AC2" w:rsidP="00A61A7C">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04115836" w14:textId="77777777" w:rsidR="00A16AC2" w:rsidRPr="00A119F6" w:rsidRDefault="00A16AC2" w:rsidP="00A61A7C">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2871C0FF" w14:textId="77777777" w:rsidR="00A16AC2" w:rsidRPr="00A119F6" w:rsidRDefault="00A16AC2" w:rsidP="00A61A7C">
            <w:pPr>
              <w:pStyle w:val="TAC"/>
              <w:rPr>
                <w:rFonts w:eastAsia="SimSun"/>
                <w:lang w:val="x-none"/>
              </w:rPr>
            </w:pPr>
            <w:r w:rsidRPr="00C81A8F">
              <w:t>≤</w:t>
            </w:r>
            <w:r w:rsidRPr="00C81A8F">
              <w:rPr>
                <w:lang w:val="en-CA"/>
              </w:rPr>
              <w:t xml:space="preserve"> 9.5</w:t>
            </w:r>
          </w:p>
        </w:tc>
      </w:tr>
    </w:tbl>
    <w:p w14:paraId="0B63DDC8" w14:textId="77777777" w:rsidR="00A16AC2" w:rsidRPr="001C0CC4" w:rsidRDefault="00A16AC2" w:rsidP="00A16AC2"/>
    <w:p w14:paraId="3FA7DC2D" w14:textId="6F349E2F" w:rsidR="00A16AC2" w:rsidRDefault="00A16AC2" w:rsidP="004322FC">
      <w:pPr>
        <w:rPr>
          <w:lang w:val="en-US"/>
        </w:rPr>
      </w:pPr>
      <w:r>
        <w:rPr>
          <w:lang w:val="en-US"/>
        </w:rPr>
        <w:t>It is easily observed that the specified MPR’s are significant; in fact, the allowed backoff for 256 QAM CP-OFDM is 9.5 dB which means that the 29 dBm maximum output power is reduced to 19.5 dBm when</w:t>
      </w:r>
      <w:r w:rsidR="00405EE1">
        <w:rPr>
          <w:lang w:val="en-US"/>
        </w:rPr>
        <w:t xml:space="preserve"> factoring in</w:t>
      </w:r>
      <w:r>
        <w:rPr>
          <w:lang w:val="en-US"/>
        </w:rPr>
        <w:t xml:space="preserve"> MPR.  It is also observed that there are no waveforms with zero MPR, so no waveform can reach 29 dBm maximum output power if the specified MPR is fully taken.  </w:t>
      </w:r>
    </w:p>
    <w:p w14:paraId="0161EBCF" w14:textId="28376AE0" w:rsidR="00A16AC2" w:rsidRDefault="00C61B32" w:rsidP="004322FC">
      <w:pPr>
        <w:rPr>
          <w:lang w:val="en-US"/>
        </w:rPr>
      </w:pPr>
      <w:r>
        <w:rPr>
          <w:lang w:val="en-US"/>
        </w:rPr>
        <w:t>Another</w:t>
      </w:r>
      <w:r w:rsidR="00A16AC2">
        <w:rPr>
          <w:lang w:val="en-US"/>
        </w:rPr>
        <w:t xml:space="preserve"> perspective is shown in the table below where the maximum output power benefit is shown </w:t>
      </w:r>
      <w:r>
        <w:rPr>
          <w:lang w:val="en-US"/>
        </w:rPr>
        <w:t>with</w:t>
      </w:r>
      <w:r w:rsidR="007A5574">
        <w:rPr>
          <w:lang w:val="en-US"/>
        </w:rPr>
        <w:t xml:space="preserve"> the migration from</w:t>
      </w:r>
      <w:r w:rsidR="00A16AC2">
        <w:rPr>
          <w:lang w:val="en-US"/>
        </w:rPr>
        <w:t xml:space="preserve"> PC3-to-PC2 and from PC2-to-PC1.5.  The benefit from PC3-to-PC2 is evident as most waveforms </w:t>
      </w:r>
      <w:r>
        <w:rPr>
          <w:lang w:val="en-US"/>
        </w:rPr>
        <w:t xml:space="preserve">(shaded in green) </w:t>
      </w:r>
      <w:r w:rsidR="007A5574">
        <w:rPr>
          <w:lang w:val="en-US"/>
        </w:rPr>
        <w:t xml:space="preserve">are able to realize the full 3 dB of gain </w:t>
      </w:r>
      <w:r w:rsidR="00405EE1">
        <w:rPr>
          <w:lang w:val="en-US"/>
        </w:rPr>
        <w:t xml:space="preserve">implied by the power class upgrade </w:t>
      </w:r>
      <w:r w:rsidR="007A5574">
        <w:rPr>
          <w:lang w:val="en-US"/>
        </w:rPr>
        <w:t>except for edge waveforms</w:t>
      </w:r>
      <w:r>
        <w:rPr>
          <w:lang w:val="en-US"/>
        </w:rPr>
        <w:t xml:space="preserve"> with DFT-S-OFDM and lower order modulations</w:t>
      </w:r>
      <w:r w:rsidR="007A5574">
        <w:rPr>
          <w:lang w:val="en-US"/>
        </w:rPr>
        <w:t xml:space="preserve">.  Hence, the value of PC2 is clear and </w:t>
      </w:r>
      <w:r>
        <w:rPr>
          <w:lang w:val="en-US"/>
        </w:rPr>
        <w:t xml:space="preserve">both </w:t>
      </w:r>
      <w:r w:rsidR="007A5574">
        <w:rPr>
          <w:lang w:val="en-US"/>
        </w:rPr>
        <w:t xml:space="preserve">its </w:t>
      </w:r>
      <w:r>
        <w:rPr>
          <w:lang w:val="en-US"/>
        </w:rPr>
        <w:t xml:space="preserve">relevance in standardization and its </w:t>
      </w:r>
      <w:r w:rsidR="007A5574">
        <w:rPr>
          <w:lang w:val="en-US"/>
        </w:rPr>
        <w:t>penetration in devices continues to grow</w:t>
      </w:r>
      <w:r>
        <w:rPr>
          <w:lang w:val="en-US"/>
        </w:rPr>
        <w:t xml:space="preserve"> since its first introduction</w:t>
      </w:r>
      <w:r w:rsidR="004F1FE1">
        <w:rPr>
          <w:lang w:val="en-US"/>
        </w:rPr>
        <w:t xml:space="preserve"> to LTE</w:t>
      </w:r>
      <w:r>
        <w:rPr>
          <w:lang w:val="en-US"/>
        </w:rPr>
        <w:t xml:space="preserve"> in </w:t>
      </w:r>
      <w:r w:rsidRPr="004F1FE1">
        <w:rPr>
          <w:lang w:val="en-US"/>
        </w:rPr>
        <w:t>Rel-</w:t>
      </w:r>
      <w:r w:rsidR="004F1FE1" w:rsidRPr="004F1FE1">
        <w:rPr>
          <w:lang w:val="en-US"/>
        </w:rPr>
        <w:t>10</w:t>
      </w:r>
      <w:r w:rsidR="007A5574" w:rsidRPr="004F1FE1">
        <w:rPr>
          <w:lang w:val="en-US"/>
        </w:rPr>
        <w:t>.</w:t>
      </w:r>
      <w:r w:rsidR="007A5574">
        <w:rPr>
          <w:lang w:val="en-US"/>
        </w:rPr>
        <w:t xml:space="preserve">  In sharp contrast the benefit for PC2-to-PC1.5 is mostly </w:t>
      </w:r>
      <w:r w:rsidR="007F2243">
        <w:rPr>
          <w:lang w:val="en-US"/>
        </w:rPr>
        <w:t>non-existent</w:t>
      </w:r>
      <w:r w:rsidR="00405EE1">
        <w:rPr>
          <w:lang w:val="en-US"/>
        </w:rPr>
        <w:t xml:space="preserve"> as specified</w:t>
      </w:r>
      <w:r w:rsidR="007A5574">
        <w:rPr>
          <w:lang w:val="en-US"/>
        </w:rPr>
        <w:t>.  For most waveforms</w:t>
      </w:r>
      <w:r>
        <w:rPr>
          <w:lang w:val="en-US"/>
        </w:rPr>
        <w:t xml:space="preserve"> (shaded in yellow)</w:t>
      </w:r>
      <w:r w:rsidR="007A5574">
        <w:rPr>
          <w:lang w:val="en-US"/>
        </w:rPr>
        <w:t xml:space="preserve">, there is no </w:t>
      </w:r>
      <w:r w:rsidR="007A5574">
        <w:rPr>
          <w:lang w:val="en-US"/>
        </w:rPr>
        <w:lastRenderedPageBreak/>
        <w:t xml:space="preserve">maximum output power increase </w:t>
      </w:r>
      <w:r>
        <w:rPr>
          <w:lang w:val="en-US"/>
        </w:rPr>
        <w:t xml:space="preserve">at all </w:t>
      </w:r>
      <w:r w:rsidR="007A5574">
        <w:rPr>
          <w:lang w:val="en-US"/>
        </w:rPr>
        <w:t>despite populating two PC2 PA’s on the device to enable PC 1.5 compared to PC2.  Only for inner waveforms is there a modest 1.5 dB of gain.</w:t>
      </w:r>
    </w:p>
    <w:tbl>
      <w:tblPr>
        <w:tblW w:w="8242" w:type="dxa"/>
        <w:jc w:val="center"/>
        <w:tblLook w:val="04A0" w:firstRow="1" w:lastRow="0" w:firstColumn="1" w:lastColumn="0" w:noHBand="0" w:noVBand="1"/>
      </w:tblPr>
      <w:tblGrid>
        <w:gridCol w:w="1280"/>
        <w:gridCol w:w="960"/>
        <w:gridCol w:w="884"/>
        <w:gridCol w:w="1045"/>
        <w:gridCol w:w="952"/>
        <w:gridCol w:w="253"/>
        <w:gridCol w:w="884"/>
        <w:gridCol w:w="1045"/>
        <w:gridCol w:w="952"/>
      </w:tblGrid>
      <w:tr w:rsidR="00C61B32" w:rsidRPr="00C61B32" w14:paraId="55E80AED" w14:textId="77777777" w:rsidTr="00C61B32">
        <w:trPr>
          <w:trHeight w:val="300"/>
          <w:jc w:val="center"/>
        </w:trPr>
        <w:tc>
          <w:tcPr>
            <w:tcW w:w="1280" w:type="dxa"/>
            <w:tcBorders>
              <w:top w:val="nil"/>
              <w:left w:val="nil"/>
              <w:bottom w:val="nil"/>
              <w:right w:val="nil"/>
            </w:tcBorders>
            <w:shd w:val="clear" w:color="auto" w:fill="auto"/>
            <w:noWrap/>
            <w:vAlign w:val="bottom"/>
            <w:hideMark/>
          </w:tcPr>
          <w:p w14:paraId="3392244C" w14:textId="77777777" w:rsidR="00C61B32" w:rsidRPr="00C61B32" w:rsidRDefault="00C61B32" w:rsidP="00C61B32">
            <w:pPr>
              <w:spacing w:after="0"/>
              <w:rPr>
                <w:sz w:val="16"/>
                <w:szCs w:val="16"/>
                <w:lang w:val="en-US"/>
              </w:rPr>
            </w:pPr>
          </w:p>
        </w:tc>
        <w:tc>
          <w:tcPr>
            <w:tcW w:w="960" w:type="dxa"/>
            <w:tcBorders>
              <w:top w:val="nil"/>
              <w:left w:val="nil"/>
              <w:bottom w:val="nil"/>
              <w:right w:val="nil"/>
            </w:tcBorders>
            <w:shd w:val="clear" w:color="auto" w:fill="auto"/>
            <w:noWrap/>
            <w:vAlign w:val="bottom"/>
            <w:hideMark/>
          </w:tcPr>
          <w:p w14:paraId="08875905" w14:textId="77777777" w:rsidR="00C61B32" w:rsidRPr="00C61B32" w:rsidRDefault="00C61B32" w:rsidP="00C61B32">
            <w:pPr>
              <w:spacing w:after="0"/>
              <w:rPr>
                <w:sz w:val="16"/>
                <w:szCs w:val="16"/>
                <w:lang w:val="en-US"/>
              </w:rPr>
            </w:pPr>
          </w:p>
        </w:tc>
        <w:tc>
          <w:tcPr>
            <w:tcW w:w="288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ECD63"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PC3 -&gt; PC2</w:t>
            </w:r>
          </w:p>
        </w:tc>
        <w:tc>
          <w:tcPr>
            <w:tcW w:w="240" w:type="dxa"/>
            <w:tcBorders>
              <w:top w:val="nil"/>
              <w:left w:val="nil"/>
              <w:bottom w:val="nil"/>
              <w:right w:val="nil"/>
            </w:tcBorders>
            <w:shd w:val="clear" w:color="auto" w:fill="auto"/>
            <w:noWrap/>
            <w:vAlign w:val="bottom"/>
            <w:hideMark/>
          </w:tcPr>
          <w:p w14:paraId="74CA2E1F" w14:textId="77777777" w:rsidR="00C61B32" w:rsidRPr="00C61B32" w:rsidRDefault="00C61B32" w:rsidP="00C61B32">
            <w:pPr>
              <w:spacing w:after="0"/>
              <w:jc w:val="center"/>
              <w:rPr>
                <w:rFonts w:ascii="Calibri" w:hAnsi="Calibri" w:cs="Calibri"/>
                <w:color w:val="000000"/>
                <w:sz w:val="16"/>
                <w:szCs w:val="16"/>
                <w:lang w:val="en-US"/>
              </w:rPr>
            </w:pPr>
          </w:p>
        </w:tc>
        <w:tc>
          <w:tcPr>
            <w:tcW w:w="288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84F54"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PC2 -&gt; PC 1.5</w:t>
            </w:r>
          </w:p>
        </w:tc>
      </w:tr>
      <w:tr w:rsidR="00C61B32" w:rsidRPr="00C61B32" w14:paraId="120DD429" w14:textId="77777777" w:rsidTr="00C61B32">
        <w:trPr>
          <w:trHeight w:val="300"/>
          <w:jc w:val="center"/>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815E4" w14:textId="77777777" w:rsidR="00C61B32" w:rsidRPr="00C61B32" w:rsidRDefault="00C61B32" w:rsidP="00C61B32">
            <w:pPr>
              <w:spacing w:after="0"/>
              <w:rPr>
                <w:rFonts w:ascii="Calibri" w:hAnsi="Calibri" w:cs="Calibri"/>
                <w:b/>
                <w:bCs/>
                <w:color w:val="000000"/>
                <w:sz w:val="16"/>
                <w:szCs w:val="16"/>
                <w:lang w:val="en-US"/>
              </w:rPr>
            </w:pPr>
            <w:r w:rsidRPr="00C61B32">
              <w:rPr>
                <w:rFonts w:ascii="Calibri" w:hAnsi="Calibri" w:cs="Calibri"/>
                <w:b/>
                <w:bCs/>
                <w:color w:val="000000"/>
                <w:sz w:val="16"/>
                <w:szCs w:val="16"/>
                <w:lang w:val="en-US"/>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6CA5F7"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884" w:type="dxa"/>
            <w:tcBorders>
              <w:top w:val="nil"/>
              <w:left w:val="nil"/>
              <w:bottom w:val="single" w:sz="4" w:space="0" w:color="auto"/>
              <w:right w:val="single" w:sz="4" w:space="0" w:color="auto"/>
            </w:tcBorders>
            <w:shd w:val="clear" w:color="auto" w:fill="auto"/>
            <w:noWrap/>
            <w:vAlign w:val="bottom"/>
            <w:hideMark/>
          </w:tcPr>
          <w:p w14:paraId="1427E247"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Edge</w:t>
            </w:r>
          </w:p>
        </w:tc>
        <w:tc>
          <w:tcPr>
            <w:tcW w:w="1045" w:type="dxa"/>
            <w:tcBorders>
              <w:top w:val="nil"/>
              <w:left w:val="nil"/>
              <w:bottom w:val="single" w:sz="4" w:space="0" w:color="auto"/>
              <w:right w:val="single" w:sz="4" w:space="0" w:color="auto"/>
            </w:tcBorders>
            <w:shd w:val="clear" w:color="auto" w:fill="auto"/>
            <w:noWrap/>
            <w:vAlign w:val="bottom"/>
            <w:hideMark/>
          </w:tcPr>
          <w:p w14:paraId="592086B2"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Outer</w:t>
            </w:r>
          </w:p>
        </w:tc>
        <w:tc>
          <w:tcPr>
            <w:tcW w:w="952" w:type="dxa"/>
            <w:tcBorders>
              <w:top w:val="nil"/>
              <w:left w:val="nil"/>
              <w:bottom w:val="single" w:sz="4" w:space="0" w:color="auto"/>
              <w:right w:val="single" w:sz="4" w:space="0" w:color="auto"/>
            </w:tcBorders>
            <w:shd w:val="clear" w:color="auto" w:fill="auto"/>
            <w:noWrap/>
            <w:vAlign w:val="bottom"/>
            <w:hideMark/>
          </w:tcPr>
          <w:p w14:paraId="4FDC50C0"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Inner</w:t>
            </w:r>
          </w:p>
        </w:tc>
        <w:tc>
          <w:tcPr>
            <w:tcW w:w="240" w:type="dxa"/>
            <w:tcBorders>
              <w:top w:val="single" w:sz="4" w:space="0" w:color="auto"/>
              <w:left w:val="nil"/>
              <w:bottom w:val="single" w:sz="4" w:space="0" w:color="auto"/>
              <w:right w:val="single" w:sz="4" w:space="0" w:color="auto"/>
            </w:tcBorders>
            <w:shd w:val="clear" w:color="auto" w:fill="auto"/>
            <w:noWrap/>
            <w:vAlign w:val="bottom"/>
            <w:hideMark/>
          </w:tcPr>
          <w:p w14:paraId="5212B9C7"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884" w:type="dxa"/>
            <w:tcBorders>
              <w:top w:val="nil"/>
              <w:left w:val="nil"/>
              <w:bottom w:val="single" w:sz="4" w:space="0" w:color="auto"/>
              <w:right w:val="single" w:sz="4" w:space="0" w:color="auto"/>
            </w:tcBorders>
            <w:shd w:val="clear" w:color="auto" w:fill="auto"/>
            <w:noWrap/>
            <w:vAlign w:val="bottom"/>
            <w:hideMark/>
          </w:tcPr>
          <w:p w14:paraId="336DF3F1"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Edge</w:t>
            </w:r>
          </w:p>
        </w:tc>
        <w:tc>
          <w:tcPr>
            <w:tcW w:w="1045" w:type="dxa"/>
            <w:tcBorders>
              <w:top w:val="nil"/>
              <w:left w:val="nil"/>
              <w:bottom w:val="single" w:sz="4" w:space="0" w:color="auto"/>
              <w:right w:val="single" w:sz="4" w:space="0" w:color="auto"/>
            </w:tcBorders>
            <w:shd w:val="clear" w:color="auto" w:fill="auto"/>
            <w:noWrap/>
            <w:vAlign w:val="bottom"/>
            <w:hideMark/>
          </w:tcPr>
          <w:p w14:paraId="1C342691"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Outer</w:t>
            </w:r>
          </w:p>
        </w:tc>
        <w:tc>
          <w:tcPr>
            <w:tcW w:w="952" w:type="dxa"/>
            <w:tcBorders>
              <w:top w:val="nil"/>
              <w:left w:val="nil"/>
              <w:bottom w:val="single" w:sz="4" w:space="0" w:color="auto"/>
              <w:right w:val="single" w:sz="4" w:space="0" w:color="auto"/>
            </w:tcBorders>
            <w:shd w:val="clear" w:color="auto" w:fill="auto"/>
            <w:noWrap/>
            <w:vAlign w:val="bottom"/>
            <w:hideMark/>
          </w:tcPr>
          <w:p w14:paraId="17B83D21"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Inner</w:t>
            </w:r>
          </w:p>
        </w:tc>
      </w:tr>
      <w:tr w:rsidR="00C61B32" w:rsidRPr="00C61B32" w14:paraId="2A2E5B1D" w14:textId="77777777" w:rsidTr="00C61B32">
        <w:trPr>
          <w:trHeight w:val="300"/>
          <w:jc w:val="center"/>
        </w:trPr>
        <w:tc>
          <w:tcPr>
            <w:tcW w:w="1280" w:type="dxa"/>
            <w:vMerge w:val="restart"/>
            <w:tcBorders>
              <w:top w:val="nil"/>
              <w:left w:val="single" w:sz="4" w:space="0" w:color="auto"/>
              <w:bottom w:val="single" w:sz="4" w:space="0" w:color="auto"/>
              <w:right w:val="single" w:sz="4" w:space="0" w:color="auto"/>
            </w:tcBorders>
            <w:shd w:val="clear" w:color="auto" w:fill="auto"/>
            <w:noWrap/>
            <w:hideMark/>
          </w:tcPr>
          <w:p w14:paraId="3790F313"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DFT-S-OFDM</w:t>
            </w:r>
          </w:p>
        </w:tc>
        <w:tc>
          <w:tcPr>
            <w:tcW w:w="960" w:type="dxa"/>
            <w:tcBorders>
              <w:top w:val="nil"/>
              <w:left w:val="nil"/>
              <w:bottom w:val="single" w:sz="4" w:space="0" w:color="auto"/>
              <w:right w:val="single" w:sz="4" w:space="0" w:color="auto"/>
            </w:tcBorders>
            <w:shd w:val="clear" w:color="auto" w:fill="auto"/>
            <w:noWrap/>
            <w:vAlign w:val="bottom"/>
            <w:hideMark/>
          </w:tcPr>
          <w:p w14:paraId="4EC9F2FF"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Pi/2 BPSK</w:t>
            </w:r>
          </w:p>
        </w:tc>
        <w:tc>
          <w:tcPr>
            <w:tcW w:w="884" w:type="dxa"/>
            <w:tcBorders>
              <w:top w:val="nil"/>
              <w:left w:val="nil"/>
              <w:bottom w:val="single" w:sz="4" w:space="0" w:color="auto"/>
              <w:right w:val="single" w:sz="4" w:space="0" w:color="auto"/>
            </w:tcBorders>
            <w:shd w:val="clear" w:color="auto" w:fill="auto"/>
            <w:noWrap/>
            <w:vAlign w:val="bottom"/>
            <w:hideMark/>
          </w:tcPr>
          <w:p w14:paraId="347C0B56"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15CBAEE6"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42015A10"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48E8ED9B"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2AF02C53"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5AE13DE6"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0E1080EA"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6FD92FD3"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4F6A33A9"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384CC937"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QPSK</w:t>
            </w:r>
          </w:p>
        </w:tc>
        <w:tc>
          <w:tcPr>
            <w:tcW w:w="884" w:type="dxa"/>
            <w:tcBorders>
              <w:top w:val="nil"/>
              <w:left w:val="nil"/>
              <w:bottom w:val="single" w:sz="4" w:space="0" w:color="auto"/>
              <w:right w:val="single" w:sz="4" w:space="0" w:color="auto"/>
            </w:tcBorders>
            <w:shd w:val="clear" w:color="auto" w:fill="auto"/>
            <w:noWrap/>
            <w:vAlign w:val="bottom"/>
            <w:hideMark/>
          </w:tcPr>
          <w:p w14:paraId="74D00F41"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0.5</w:t>
            </w:r>
          </w:p>
        </w:tc>
        <w:tc>
          <w:tcPr>
            <w:tcW w:w="1045" w:type="dxa"/>
            <w:tcBorders>
              <w:top w:val="nil"/>
              <w:left w:val="nil"/>
              <w:bottom w:val="single" w:sz="4" w:space="0" w:color="auto"/>
              <w:right w:val="single" w:sz="4" w:space="0" w:color="auto"/>
            </w:tcBorders>
            <w:shd w:val="clear" w:color="auto" w:fill="auto"/>
            <w:noWrap/>
            <w:vAlign w:val="bottom"/>
            <w:hideMark/>
          </w:tcPr>
          <w:p w14:paraId="6CE62D5E"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5567599F"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78E606F2"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2BA5581E"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01324773"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00EBC45F"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43DC50A5"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7A0CA9A5"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52D51780"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16QAM</w:t>
            </w:r>
          </w:p>
        </w:tc>
        <w:tc>
          <w:tcPr>
            <w:tcW w:w="884" w:type="dxa"/>
            <w:tcBorders>
              <w:top w:val="nil"/>
              <w:left w:val="nil"/>
              <w:bottom w:val="single" w:sz="4" w:space="0" w:color="auto"/>
              <w:right w:val="single" w:sz="4" w:space="0" w:color="auto"/>
            </w:tcBorders>
            <w:shd w:val="clear" w:color="auto" w:fill="auto"/>
            <w:noWrap/>
            <w:vAlign w:val="bottom"/>
            <w:hideMark/>
          </w:tcPr>
          <w:p w14:paraId="53F36D61"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c>
          <w:tcPr>
            <w:tcW w:w="1045" w:type="dxa"/>
            <w:tcBorders>
              <w:top w:val="nil"/>
              <w:left w:val="nil"/>
              <w:bottom w:val="single" w:sz="4" w:space="0" w:color="auto"/>
              <w:right w:val="single" w:sz="4" w:space="0" w:color="auto"/>
            </w:tcBorders>
            <w:shd w:val="clear" w:color="auto" w:fill="auto"/>
            <w:noWrap/>
            <w:vAlign w:val="bottom"/>
            <w:hideMark/>
          </w:tcPr>
          <w:p w14:paraId="3CB800F3"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7A093487"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4E311F78"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4D912552"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545195C0"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58EAD438"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5E571DF6"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760E9DC8"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29C80BAD"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64QAM</w:t>
            </w:r>
          </w:p>
        </w:tc>
        <w:tc>
          <w:tcPr>
            <w:tcW w:w="884" w:type="dxa"/>
            <w:tcBorders>
              <w:top w:val="nil"/>
              <w:left w:val="nil"/>
              <w:bottom w:val="single" w:sz="4" w:space="0" w:color="auto"/>
              <w:right w:val="single" w:sz="4" w:space="0" w:color="auto"/>
            </w:tcBorders>
            <w:shd w:val="clear" w:color="auto" w:fill="auto"/>
            <w:noWrap/>
            <w:vAlign w:val="bottom"/>
            <w:hideMark/>
          </w:tcPr>
          <w:p w14:paraId="7A74B5CC"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2</w:t>
            </w:r>
          </w:p>
        </w:tc>
        <w:tc>
          <w:tcPr>
            <w:tcW w:w="1045" w:type="dxa"/>
            <w:tcBorders>
              <w:top w:val="nil"/>
              <w:left w:val="nil"/>
              <w:bottom w:val="single" w:sz="4" w:space="0" w:color="auto"/>
              <w:right w:val="single" w:sz="4" w:space="0" w:color="auto"/>
            </w:tcBorders>
            <w:shd w:val="clear" w:color="auto" w:fill="auto"/>
            <w:noWrap/>
            <w:vAlign w:val="bottom"/>
            <w:hideMark/>
          </w:tcPr>
          <w:p w14:paraId="6A6F5E06"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4D770364"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69C9ECCA"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028DFCF2"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1C2D712F"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165BE46E"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79646826"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4F254394"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639E5D1B"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256QAM</w:t>
            </w:r>
          </w:p>
        </w:tc>
        <w:tc>
          <w:tcPr>
            <w:tcW w:w="884" w:type="dxa"/>
            <w:tcBorders>
              <w:top w:val="nil"/>
              <w:left w:val="nil"/>
              <w:bottom w:val="single" w:sz="4" w:space="0" w:color="auto"/>
              <w:right w:val="single" w:sz="4" w:space="0" w:color="auto"/>
            </w:tcBorders>
            <w:shd w:val="clear" w:color="auto" w:fill="auto"/>
            <w:noWrap/>
            <w:vAlign w:val="bottom"/>
            <w:hideMark/>
          </w:tcPr>
          <w:p w14:paraId="4D66B491"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highlight w:val="green"/>
                <w:lang w:val="en-US"/>
              </w:rPr>
              <w:t>3</w:t>
            </w:r>
          </w:p>
        </w:tc>
        <w:tc>
          <w:tcPr>
            <w:tcW w:w="1045" w:type="dxa"/>
            <w:tcBorders>
              <w:top w:val="nil"/>
              <w:left w:val="nil"/>
              <w:bottom w:val="single" w:sz="4" w:space="0" w:color="auto"/>
              <w:right w:val="single" w:sz="4" w:space="0" w:color="auto"/>
            </w:tcBorders>
            <w:shd w:val="clear" w:color="auto" w:fill="auto"/>
            <w:noWrap/>
            <w:vAlign w:val="bottom"/>
            <w:hideMark/>
          </w:tcPr>
          <w:p w14:paraId="7829FDC2"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7DF8E892"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50FF14DC"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64D02472"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2013122B"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16ACAC8D"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highlight w:val="yellow"/>
                <w:lang w:val="en-US"/>
              </w:rPr>
              <w:t>0</w:t>
            </w:r>
          </w:p>
        </w:tc>
      </w:tr>
      <w:tr w:rsidR="00C61B32" w:rsidRPr="00C61B32" w14:paraId="44CF05FA" w14:textId="77777777" w:rsidTr="00C61B32">
        <w:trPr>
          <w:trHeight w:val="300"/>
          <w:jc w:val="center"/>
        </w:trPr>
        <w:tc>
          <w:tcPr>
            <w:tcW w:w="1280" w:type="dxa"/>
            <w:vMerge w:val="restart"/>
            <w:tcBorders>
              <w:top w:val="nil"/>
              <w:left w:val="single" w:sz="4" w:space="0" w:color="auto"/>
              <w:bottom w:val="single" w:sz="4" w:space="0" w:color="auto"/>
              <w:right w:val="single" w:sz="4" w:space="0" w:color="auto"/>
            </w:tcBorders>
            <w:shd w:val="clear" w:color="auto" w:fill="auto"/>
            <w:noWrap/>
            <w:hideMark/>
          </w:tcPr>
          <w:p w14:paraId="1BFC6C39"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CP-OFDM</w:t>
            </w:r>
          </w:p>
        </w:tc>
        <w:tc>
          <w:tcPr>
            <w:tcW w:w="960" w:type="dxa"/>
            <w:tcBorders>
              <w:top w:val="nil"/>
              <w:left w:val="nil"/>
              <w:bottom w:val="single" w:sz="4" w:space="0" w:color="auto"/>
              <w:right w:val="single" w:sz="4" w:space="0" w:color="auto"/>
            </w:tcBorders>
            <w:shd w:val="clear" w:color="auto" w:fill="auto"/>
            <w:noWrap/>
            <w:vAlign w:val="bottom"/>
            <w:hideMark/>
          </w:tcPr>
          <w:p w14:paraId="3DD08845"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884" w:type="dxa"/>
            <w:tcBorders>
              <w:top w:val="nil"/>
              <w:left w:val="nil"/>
              <w:bottom w:val="single" w:sz="4" w:space="0" w:color="auto"/>
              <w:right w:val="single" w:sz="4" w:space="0" w:color="auto"/>
            </w:tcBorders>
            <w:shd w:val="clear" w:color="auto" w:fill="auto"/>
            <w:noWrap/>
            <w:vAlign w:val="bottom"/>
            <w:hideMark/>
          </w:tcPr>
          <w:p w14:paraId="04089670"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1045" w:type="dxa"/>
            <w:tcBorders>
              <w:top w:val="nil"/>
              <w:left w:val="nil"/>
              <w:bottom w:val="single" w:sz="4" w:space="0" w:color="auto"/>
              <w:right w:val="single" w:sz="4" w:space="0" w:color="auto"/>
            </w:tcBorders>
            <w:shd w:val="clear" w:color="auto" w:fill="auto"/>
            <w:noWrap/>
            <w:vAlign w:val="bottom"/>
            <w:hideMark/>
          </w:tcPr>
          <w:p w14:paraId="587FF238"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952" w:type="dxa"/>
            <w:tcBorders>
              <w:top w:val="nil"/>
              <w:left w:val="nil"/>
              <w:bottom w:val="single" w:sz="4" w:space="0" w:color="auto"/>
              <w:right w:val="single" w:sz="4" w:space="0" w:color="auto"/>
            </w:tcBorders>
            <w:shd w:val="clear" w:color="auto" w:fill="auto"/>
            <w:noWrap/>
            <w:vAlign w:val="bottom"/>
            <w:hideMark/>
          </w:tcPr>
          <w:p w14:paraId="3F7C3CA3"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240" w:type="dxa"/>
            <w:tcBorders>
              <w:top w:val="nil"/>
              <w:left w:val="nil"/>
              <w:bottom w:val="nil"/>
              <w:right w:val="nil"/>
            </w:tcBorders>
            <w:shd w:val="clear" w:color="auto" w:fill="auto"/>
            <w:noWrap/>
            <w:vAlign w:val="bottom"/>
            <w:hideMark/>
          </w:tcPr>
          <w:p w14:paraId="1C2F2171" w14:textId="77777777" w:rsidR="00C61B32" w:rsidRPr="00C61B32" w:rsidRDefault="00C61B32" w:rsidP="00C61B32">
            <w:pPr>
              <w:spacing w:after="0"/>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5722B8ED"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1045" w:type="dxa"/>
            <w:tcBorders>
              <w:top w:val="nil"/>
              <w:left w:val="nil"/>
              <w:bottom w:val="single" w:sz="4" w:space="0" w:color="auto"/>
              <w:right w:val="single" w:sz="4" w:space="0" w:color="auto"/>
            </w:tcBorders>
            <w:shd w:val="clear" w:color="auto" w:fill="auto"/>
            <w:noWrap/>
            <w:vAlign w:val="bottom"/>
            <w:hideMark/>
          </w:tcPr>
          <w:p w14:paraId="6A1D43DF"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952" w:type="dxa"/>
            <w:tcBorders>
              <w:top w:val="nil"/>
              <w:left w:val="nil"/>
              <w:bottom w:val="single" w:sz="4" w:space="0" w:color="auto"/>
              <w:right w:val="single" w:sz="4" w:space="0" w:color="auto"/>
            </w:tcBorders>
            <w:shd w:val="clear" w:color="auto" w:fill="auto"/>
            <w:noWrap/>
            <w:vAlign w:val="bottom"/>
            <w:hideMark/>
          </w:tcPr>
          <w:p w14:paraId="7FC1B1CD"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r>
      <w:tr w:rsidR="00C61B32" w:rsidRPr="00C61B32" w14:paraId="68F1DDA9"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55250F13"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09C04225"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QPSK</w:t>
            </w:r>
          </w:p>
        </w:tc>
        <w:tc>
          <w:tcPr>
            <w:tcW w:w="884" w:type="dxa"/>
            <w:tcBorders>
              <w:top w:val="nil"/>
              <w:left w:val="nil"/>
              <w:bottom w:val="single" w:sz="4" w:space="0" w:color="auto"/>
              <w:right w:val="single" w:sz="4" w:space="0" w:color="auto"/>
            </w:tcBorders>
            <w:shd w:val="clear" w:color="auto" w:fill="auto"/>
            <w:noWrap/>
            <w:vAlign w:val="bottom"/>
            <w:hideMark/>
          </w:tcPr>
          <w:p w14:paraId="2FB62AAF"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2.5</w:t>
            </w:r>
          </w:p>
        </w:tc>
        <w:tc>
          <w:tcPr>
            <w:tcW w:w="1045" w:type="dxa"/>
            <w:tcBorders>
              <w:top w:val="nil"/>
              <w:left w:val="nil"/>
              <w:bottom w:val="single" w:sz="4" w:space="0" w:color="auto"/>
              <w:right w:val="single" w:sz="4" w:space="0" w:color="auto"/>
            </w:tcBorders>
            <w:shd w:val="clear" w:color="auto" w:fill="auto"/>
            <w:noWrap/>
            <w:vAlign w:val="bottom"/>
            <w:hideMark/>
          </w:tcPr>
          <w:p w14:paraId="7A90399D"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09FF252A"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1C4169BE"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14825B51"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67F5FC3A"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62DA3A0D"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3D34F7B2"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21D18D8A"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7F2FA53F"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16QAM</w:t>
            </w:r>
          </w:p>
        </w:tc>
        <w:tc>
          <w:tcPr>
            <w:tcW w:w="884" w:type="dxa"/>
            <w:tcBorders>
              <w:top w:val="nil"/>
              <w:left w:val="nil"/>
              <w:bottom w:val="single" w:sz="4" w:space="0" w:color="auto"/>
              <w:right w:val="single" w:sz="4" w:space="0" w:color="auto"/>
            </w:tcBorders>
            <w:shd w:val="clear" w:color="auto" w:fill="auto"/>
            <w:noWrap/>
            <w:vAlign w:val="bottom"/>
            <w:hideMark/>
          </w:tcPr>
          <w:p w14:paraId="61E351FA"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2.5</w:t>
            </w:r>
          </w:p>
        </w:tc>
        <w:tc>
          <w:tcPr>
            <w:tcW w:w="1045" w:type="dxa"/>
            <w:tcBorders>
              <w:top w:val="nil"/>
              <w:left w:val="nil"/>
              <w:bottom w:val="single" w:sz="4" w:space="0" w:color="auto"/>
              <w:right w:val="single" w:sz="4" w:space="0" w:color="auto"/>
            </w:tcBorders>
            <w:shd w:val="clear" w:color="auto" w:fill="auto"/>
            <w:noWrap/>
            <w:vAlign w:val="bottom"/>
            <w:hideMark/>
          </w:tcPr>
          <w:p w14:paraId="68CCD9D5"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15CD9D71"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0C1DC275"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6CB9C424"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2DA6776A"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663FEB5B"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74A7A2D1"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340F483F"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495377E5"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64QAM</w:t>
            </w:r>
          </w:p>
        </w:tc>
        <w:tc>
          <w:tcPr>
            <w:tcW w:w="884" w:type="dxa"/>
            <w:tcBorders>
              <w:top w:val="nil"/>
              <w:left w:val="nil"/>
              <w:bottom w:val="single" w:sz="4" w:space="0" w:color="auto"/>
              <w:right w:val="single" w:sz="4" w:space="0" w:color="auto"/>
            </w:tcBorders>
            <w:shd w:val="clear" w:color="auto" w:fill="auto"/>
            <w:noWrap/>
            <w:vAlign w:val="bottom"/>
            <w:hideMark/>
          </w:tcPr>
          <w:p w14:paraId="222B7252"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1045" w:type="dxa"/>
            <w:tcBorders>
              <w:top w:val="nil"/>
              <w:left w:val="nil"/>
              <w:bottom w:val="single" w:sz="4" w:space="0" w:color="auto"/>
              <w:right w:val="single" w:sz="4" w:space="0" w:color="auto"/>
            </w:tcBorders>
            <w:shd w:val="clear" w:color="auto" w:fill="auto"/>
            <w:noWrap/>
            <w:vAlign w:val="bottom"/>
            <w:hideMark/>
          </w:tcPr>
          <w:p w14:paraId="77CD7D5E"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214F673A"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7E37DB15"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3FDCAB9E"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0FB090F6"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03B5E891"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4A492607"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5E1E2934"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461FA4B4"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256QAM</w:t>
            </w:r>
          </w:p>
        </w:tc>
        <w:tc>
          <w:tcPr>
            <w:tcW w:w="884" w:type="dxa"/>
            <w:tcBorders>
              <w:top w:val="nil"/>
              <w:left w:val="nil"/>
              <w:bottom w:val="single" w:sz="4" w:space="0" w:color="auto"/>
              <w:right w:val="single" w:sz="4" w:space="0" w:color="auto"/>
            </w:tcBorders>
            <w:shd w:val="clear" w:color="auto" w:fill="auto"/>
            <w:noWrap/>
            <w:vAlign w:val="bottom"/>
            <w:hideMark/>
          </w:tcPr>
          <w:p w14:paraId="46FE6E0C"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1045" w:type="dxa"/>
            <w:tcBorders>
              <w:top w:val="nil"/>
              <w:left w:val="nil"/>
              <w:bottom w:val="single" w:sz="4" w:space="0" w:color="auto"/>
              <w:right w:val="single" w:sz="4" w:space="0" w:color="auto"/>
            </w:tcBorders>
            <w:shd w:val="clear" w:color="auto" w:fill="auto"/>
            <w:noWrap/>
            <w:vAlign w:val="bottom"/>
            <w:hideMark/>
          </w:tcPr>
          <w:p w14:paraId="29D0A857"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44D6CD40"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7F8CDA33"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599BE171"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4C24A343"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34981ACE"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highlight w:val="yellow"/>
                <w:lang w:val="en-US"/>
              </w:rPr>
              <w:t>0</w:t>
            </w:r>
          </w:p>
        </w:tc>
      </w:tr>
    </w:tbl>
    <w:p w14:paraId="59AF277C" w14:textId="2F8A9B16" w:rsidR="00C61B32" w:rsidRDefault="00C61B32" w:rsidP="004322FC">
      <w:pPr>
        <w:rPr>
          <w:lang w:val="en-US"/>
        </w:rPr>
      </w:pPr>
    </w:p>
    <w:p w14:paraId="1DE502EA" w14:textId="434DFE3F" w:rsidR="00C61B32" w:rsidRDefault="00C61B32" w:rsidP="004322FC">
      <w:pPr>
        <w:rPr>
          <w:lang w:val="en-US"/>
        </w:rPr>
      </w:pPr>
      <w:r>
        <w:rPr>
          <w:lang w:val="en-US"/>
        </w:rPr>
        <w:t xml:space="preserve">It is our view that the RAN4 minimum specifications defined for PC 1.5 do not enable the objectives </w:t>
      </w:r>
      <w:r w:rsidR="000218D1">
        <w:rPr>
          <w:lang w:val="en-US"/>
        </w:rPr>
        <w:t xml:space="preserve">of rural coverage and NR broadband usage </w:t>
      </w:r>
      <w:r>
        <w:rPr>
          <w:lang w:val="en-US"/>
        </w:rPr>
        <w:t>agreed when the work item was approved [</w:t>
      </w:r>
      <w:r w:rsidR="000218D1">
        <w:rPr>
          <w:lang w:val="en-US"/>
        </w:rPr>
        <w:t>1</w:t>
      </w:r>
      <w:r>
        <w:rPr>
          <w:lang w:val="en-US"/>
        </w:rPr>
        <w:t>].</w:t>
      </w:r>
    </w:p>
    <w:p w14:paraId="4D117ACB" w14:textId="77777777" w:rsidR="00C61B32" w:rsidRDefault="00C61B32" w:rsidP="00C61B32">
      <w:pPr>
        <w:pStyle w:val="Heading2"/>
        <w:rPr>
          <w:lang w:val="en-US"/>
        </w:rPr>
      </w:pPr>
      <w:r>
        <w:rPr>
          <w:lang w:val="en-US"/>
        </w:rPr>
        <w:t xml:space="preserve"> Previous study on PC 1.5 MPR</w:t>
      </w:r>
    </w:p>
    <w:p w14:paraId="4C6AE0E5" w14:textId="20E4BB64" w:rsidR="002A5175" w:rsidRDefault="00C61B32" w:rsidP="00C61B32">
      <w:pPr>
        <w:rPr>
          <w:lang w:val="en-US"/>
        </w:rPr>
      </w:pPr>
      <w:r>
        <w:rPr>
          <w:lang w:val="en-US"/>
        </w:rPr>
        <w:t xml:space="preserve">The previous study on PC 1.5 MPR </w:t>
      </w:r>
      <w:r w:rsidR="007F2243">
        <w:rPr>
          <w:lang w:val="en-US"/>
        </w:rPr>
        <w:t xml:space="preserve">for TxDiv and UL MIMO </w:t>
      </w:r>
      <w:r>
        <w:rPr>
          <w:lang w:val="en-US"/>
        </w:rPr>
        <w:t xml:space="preserve">was conducted for Band n41.  Since the work item specified a dual PA configuration, i.e., 2x26 dBm, MPR was derived based on measurements provided by vendors.  </w:t>
      </w:r>
      <w:r w:rsidR="007550B8">
        <w:rPr>
          <w:lang w:val="en-US"/>
        </w:rPr>
        <w:t xml:space="preserve">MPR is specified in order to allow the UE to meet ACLR, SEM, spurious emissions as well as EVM and in-band emissions.  The difference between PC1.5 and PC2 is the usage of two PA’s and the increase in maximum power by 3 dB.  The usage of two PA’s introduces reverse IMD distortion due to the coupling between the two transmitter paths, primarily due to the assumed 18 dB (10 dB antenna isolation and 4 dB front-end loss for each PA) coupling from the output of one PA to the output of the other PA.  This was found to impact EVM as </w:t>
      </w:r>
      <w:r w:rsidR="000218D1">
        <w:rPr>
          <w:lang w:val="en-US"/>
        </w:rPr>
        <w:t>reported</w:t>
      </w:r>
      <w:r w:rsidR="007550B8">
        <w:rPr>
          <w:lang w:val="en-US"/>
        </w:rPr>
        <w:t xml:space="preserve"> by multiple companies.  The 3 dB increase in output power also </w:t>
      </w:r>
      <w:r w:rsidR="00405EE1">
        <w:rPr>
          <w:lang w:val="en-US"/>
        </w:rPr>
        <w:t>drives</w:t>
      </w:r>
      <w:r w:rsidR="00706F32">
        <w:rPr>
          <w:lang w:val="en-US"/>
        </w:rPr>
        <w:t xml:space="preserve"> an increase in MPR for PC1.5 compared to PC2 since the SEM is specified in absolute power.  There was far less data presented to quantify the MPR required to meet out-of-band emissions; mostly, claims were made without data shown to justify them.  </w:t>
      </w:r>
    </w:p>
    <w:p w14:paraId="066E2BB8" w14:textId="1C2A822C" w:rsidR="000D3559" w:rsidRDefault="00562432" w:rsidP="00C61B32">
      <w:pPr>
        <w:rPr>
          <w:lang w:val="en-US"/>
        </w:rPr>
      </w:pPr>
      <w:r>
        <w:rPr>
          <w:lang w:val="en-US"/>
        </w:rPr>
        <w:t>Data for out-of-band emissions was provided in [</w:t>
      </w:r>
      <w:r w:rsidR="000218D1">
        <w:rPr>
          <w:lang w:val="en-US"/>
        </w:rPr>
        <w:t>2</w:t>
      </w:r>
      <w:r>
        <w:rPr>
          <w:lang w:val="en-US"/>
        </w:rPr>
        <w:t>] and is reproduced below</w:t>
      </w:r>
    </w:p>
    <w:p w14:paraId="04198DC9" w14:textId="534C9382" w:rsidR="00562432" w:rsidRDefault="00562432" w:rsidP="00C61B32">
      <w:pPr>
        <w:rPr>
          <w:lang w:val="en-US"/>
        </w:rPr>
      </w:pPr>
      <w:r w:rsidRPr="0072363A">
        <w:rPr>
          <w:noProof/>
        </w:rPr>
        <w:drawing>
          <wp:inline distT="0" distB="0" distL="0" distR="0" wp14:anchorId="3BC3BF70" wp14:editId="1B4C1F37">
            <wp:extent cx="6115685" cy="249549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2495499"/>
                    </a:xfrm>
                    <a:prstGeom prst="rect">
                      <a:avLst/>
                    </a:prstGeom>
                    <a:noFill/>
                    <a:ln>
                      <a:noFill/>
                    </a:ln>
                  </pic:spPr>
                </pic:pic>
              </a:graphicData>
            </a:graphic>
          </wp:inline>
        </w:drawing>
      </w:r>
    </w:p>
    <w:p w14:paraId="68D65E0C" w14:textId="442B3457" w:rsidR="000D3559" w:rsidRDefault="007C600C" w:rsidP="00C61B32">
      <w:pPr>
        <w:rPr>
          <w:lang w:val="en-US"/>
        </w:rPr>
      </w:pPr>
      <w:r>
        <w:rPr>
          <w:lang w:val="en-US"/>
        </w:rPr>
        <w:t xml:space="preserve">This table shows the increase in emissions for 2 PA PC1.5 (labeled “2Tx increase”) and the </w:t>
      </w:r>
      <w:r w:rsidR="00C71FC5">
        <w:rPr>
          <w:lang w:val="en-US"/>
        </w:rPr>
        <w:t xml:space="preserve">margin to the requirement with no additional MPR for DFT (labeled “DFT Margin @MPR0”) and the margin to the requirements with 2 dB additional MPR for CP-OFDM (labeled “CP Margin @MPR2) </w:t>
      </w:r>
      <w:r>
        <w:rPr>
          <w:lang w:val="en-US"/>
        </w:rPr>
        <w:t xml:space="preserve">for various waveforms against out-of-band emission requirements with two different PA bias configurations.  </w:t>
      </w:r>
    </w:p>
    <w:p w14:paraId="1F5D4813" w14:textId="18EE4A84" w:rsidR="007C600C" w:rsidRDefault="007C600C" w:rsidP="00C61B32">
      <w:pPr>
        <w:rPr>
          <w:lang w:val="en-US"/>
        </w:rPr>
      </w:pPr>
      <w:r w:rsidRPr="00BA7FAD">
        <w:rPr>
          <w:highlight w:val="cyan"/>
          <w:lang w:val="en-US"/>
        </w:rPr>
        <w:lastRenderedPageBreak/>
        <w:t>The result is between 0 and 2 dB of additional MPR is needed</w:t>
      </w:r>
      <w:r>
        <w:rPr>
          <w:lang w:val="en-US"/>
        </w:rPr>
        <w:t xml:space="preserve"> depending on the waveform and the particular emission requirement</w:t>
      </w:r>
      <w:r w:rsidR="00C71FC5">
        <w:rPr>
          <w:lang w:val="en-US"/>
        </w:rPr>
        <w:t xml:space="preserve"> allowing for both PA biasing schemes representative of what is needed for smartphones</w:t>
      </w:r>
      <w:r>
        <w:rPr>
          <w:lang w:val="en-US"/>
        </w:rPr>
        <w:t xml:space="preserve">.  </w:t>
      </w:r>
    </w:p>
    <w:p w14:paraId="40B56B76" w14:textId="00D522B3" w:rsidR="00A70A7B" w:rsidRDefault="00F47BEA" w:rsidP="00C61B32">
      <w:pPr>
        <w:rPr>
          <w:lang w:val="en-US"/>
        </w:rPr>
      </w:pPr>
      <w:r>
        <w:rPr>
          <w:lang w:val="en-US"/>
        </w:rPr>
        <w:t>Similarly, data for EVM was provided in [</w:t>
      </w:r>
      <w:r w:rsidR="000218D1">
        <w:rPr>
          <w:lang w:val="en-US"/>
        </w:rPr>
        <w:t>3</w:t>
      </w:r>
      <w:r>
        <w:rPr>
          <w:lang w:val="en-US"/>
        </w:rPr>
        <w:t>], [</w:t>
      </w:r>
      <w:r w:rsidR="000218D1">
        <w:rPr>
          <w:lang w:val="en-US"/>
        </w:rPr>
        <w:t>4</w:t>
      </w:r>
      <w:r>
        <w:rPr>
          <w:lang w:val="en-US"/>
        </w:rPr>
        <w:t>], and [</w:t>
      </w:r>
      <w:r w:rsidR="000218D1">
        <w:rPr>
          <w:lang w:val="en-US"/>
        </w:rPr>
        <w:t>5</w:t>
      </w:r>
      <w:r>
        <w:rPr>
          <w:lang w:val="en-US"/>
        </w:rPr>
        <w:t xml:space="preserve">].  </w:t>
      </w:r>
      <w:r w:rsidR="00BA7FAD">
        <w:rPr>
          <w:lang w:val="en-US"/>
        </w:rPr>
        <w:t>In [</w:t>
      </w:r>
      <w:r w:rsidR="000218D1">
        <w:rPr>
          <w:lang w:val="en-US"/>
        </w:rPr>
        <w:t>3</w:t>
      </w:r>
      <w:r w:rsidR="00BA7FAD">
        <w:rPr>
          <w:lang w:val="en-US"/>
        </w:rPr>
        <w:t xml:space="preserve">], EVM for inner waveforms was measured as a function of antenna isolation to capture the effect of RIMD3.  In fact, it was shown that </w:t>
      </w:r>
      <w:r w:rsidR="00BA7FAD" w:rsidRPr="00BA7FAD">
        <w:rPr>
          <w:highlight w:val="cyan"/>
          <w:lang w:val="en-US"/>
        </w:rPr>
        <w:t>no additional backoff was needed</w:t>
      </w:r>
      <w:r w:rsidR="00BA7FAD">
        <w:rPr>
          <w:lang w:val="en-US"/>
        </w:rPr>
        <w:t xml:space="preserve"> for PC1.5 compared to PC2 even with antenna isolation of 10 dB</w:t>
      </w:r>
      <w:r w:rsidR="000D56C9">
        <w:rPr>
          <w:lang w:val="en-US"/>
        </w:rPr>
        <w:t xml:space="preserve"> for the existing EVM budget citing the improvement in NR image compared to LTE as justification for headroom in the budget</w:t>
      </w:r>
      <w:r w:rsidR="00BA7FAD">
        <w:rPr>
          <w:lang w:val="en-US"/>
        </w:rPr>
        <w:t>.</w:t>
      </w:r>
      <w:r w:rsidR="000D56C9">
        <w:rPr>
          <w:lang w:val="en-US"/>
        </w:rPr>
        <w:t xml:space="preserve">  In [</w:t>
      </w:r>
      <w:r w:rsidR="000218D1">
        <w:rPr>
          <w:lang w:val="en-US"/>
        </w:rPr>
        <w:t>4</w:t>
      </w:r>
      <w:r w:rsidR="000D56C9">
        <w:rPr>
          <w:lang w:val="en-US"/>
        </w:rPr>
        <w:t>] measurement data is also provided to illustrate the impact of RIMD3 on EVM</w:t>
      </w:r>
      <w:r w:rsidR="00815A95">
        <w:rPr>
          <w:lang w:val="en-US"/>
        </w:rPr>
        <w:t>.  In fact, the EVM degradation shown in [</w:t>
      </w:r>
      <w:r w:rsidR="000218D1">
        <w:rPr>
          <w:lang w:val="en-US"/>
        </w:rPr>
        <w:t>4</w:t>
      </w:r>
      <w:r w:rsidR="00815A95">
        <w:rPr>
          <w:lang w:val="en-US"/>
        </w:rPr>
        <w:t>] is smaller than that shown in [</w:t>
      </w:r>
      <w:r w:rsidR="000218D1">
        <w:rPr>
          <w:lang w:val="en-US"/>
        </w:rPr>
        <w:t>3</w:t>
      </w:r>
      <w:r w:rsidR="00815A95">
        <w:rPr>
          <w:lang w:val="en-US"/>
        </w:rPr>
        <w:t>].  For example, the EVM for DFT-S-OFDM inner waveforms with QPSK modulation is shown to be 1.18% in [</w:t>
      </w:r>
      <w:r w:rsidR="000218D1">
        <w:rPr>
          <w:lang w:val="en-US"/>
        </w:rPr>
        <w:t>4</w:t>
      </w:r>
      <w:r w:rsidR="00815A95">
        <w:rPr>
          <w:lang w:val="en-US"/>
        </w:rPr>
        <w:t>] whereas a similar waveform was indicated to have 4.17% EVM degradation in [</w:t>
      </w:r>
      <w:r w:rsidR="000218D1">
        <w:rPr>
          <w:lang w:val="en-US"/>
        </w:rPr>
        <w:t>3</w:t>
      </w:r>
      <w:r w:rsidR="00815A95">
        <w:rPr>
          <w:lang w:val="en-US"/>
        </w:rPr>
        <w:t>].  Despite having a smaller degradation, the proposal in [</w:t>
      </w:r>
      <w:r w:rsidR="000218D1">
        <w:rPr>
          <w:lang w:val="en-US"/>
        </w:rPr>
        <w:t>4</w:t>
      </w:r>
      <w:r w:rsidR="00815A95">
        <w:rPr>
          <w:lang w:val="en-US"/>
        </w:rPr>
        <w:t xml:space="preserve">] is </w:t>
      </w:r>
      <w:r w:rsidR="00815A95" w:rsidRPr="000218D1">
        <w:rPr>
          <w:highlight w:val="cyan"/>
          <w:lang w:val="en-US"/>
        </w:rPr>
        <w:t>3 dB additional MPR for edge and outer waveforms and an additional 2 dB for inner waveforms</w:t>
      </w:r>
      <w:r w:rsidR="00815A95">
        <w:rPr>
          <w:lang w:val="en-US"/>
        </w:rPr>
        <w:t>, whereas [</w:t>
      </w:r>
      <w:r w:rsidR="000218D1">
        <w:rPr>
          <w:lang w:val="en-US"/>
        </w:rPr>
        <w:t>3</w:t>
      </w:r>
      <w:r w:rsidR="00815A95">
        <w:rPr>
          <w:lang w:val="en-US"/>
        </w:rPr>
        <w:t>] proposes that no additional backoff is needed.  It is also labeled in the table header of Table 5 in [</w:t>
      </w:r>
      <w:r w:rsidR="000218D1">
        <w:rPr>
          <w:lang w:val="en-US"/>
        </w:rPr>
        <w:t>4</w:t>
      </w:r>
      <w:r w:rsidR="00815A95">
        <w:rPr>
          <w:lang w:val="en-US"/>
        </w:rPr>
        <w:t>] that the 2 dB or 3 dB is the “Total Relaxation”, while the caption reads “Additional MPR relaxation.”  The observation 4 also points out that there are other limitations (ACLR, OOBE, and SEM) that justify the additional relaxation, but there is no data provided to substantiate this</w:t>
      </w:r>
      <w:r w:rsidR="00F249BF">
        <w:rPr>
          <w:lang w:val="en-US"/>
        </w:rPr>
        <w:t xml:space="preserve">.  </w:t>
      </w:r>
      <w:r w:rsidR="00815A95">
        <w:rPr>
          <w:lang w:val="en-US"/>
        </w:rPr>
        <w:t>The only data provided in this paper is for EVM where the reported degradation is smaller than that observed in [</w:t>
      </w:r>
      <w:r w:rsidR="000218D1">
        <w:rPr>
          <w:lang w:val="en-US"/>
        </w:rPr>
        <w:t>3</w:t>
      </w:r>
      <w:r w:rsidR="00815A95">
        <w:rPr>
          <w:lang w:val="en-US"/>
        </w:rPr>
        <w:t xml:space="preserve">] </w:t>
      </w:r>
      <w:r w:rsidR="00F249BF">
        <w:rPr>
          <w:lang w:val="en-US"/>
        </w:rPr>
        <w:t>where already</w:t>
      </w:r>
      <w:r w:rsidR="00815A95">
        <w:rPr>
          <w:lang w:val="en-US"/>
        </w:rPr>
        <w:t xml:space="preserve"> no additional MPR is required according to the claims in [</w:t>
      </w:r>
      <w:r w:rsidR="000218D1">
        <w:rPr>
          <w:lang w:val="en-US"/>
        </w:rPr>
        <w:t>3</w:t>
      </w:r>
      <w:r w:rsidR="00815A95">
        <w:rPr>
          <w:lang w:val="en-US"/>
        </w:rPr>
        <w:t xml:space="preserve">].  Finally, </w:t>
      </w:r>
      <w:r w:rsidR="00845A0A">
        <w:rPr>
          <w:lang w:val="en-US"/>
        </w:rPr>
        <w:t>in [</w:t>
      </w:r>
      <w:r w:rsidR="000218D1">
        <w:rPr>
          <w:lang w:val="en-US"/>
        </w:rPr>
        <w:t>5</w:t>
      </w:r>
      <w:r w:rsidR="00845A0A">
        <w:rPr>
          <w:lang w:val="en-US"/>
        </w:rPr>
        <w:t>]</w:t>
      </w:r>
      <w:r w:rsidR="00953504">
        <w:rPr>
          <w:lang w:val="en-US"/>
        </w:rPr>
        <w:t xml:space="preserve"> EVM measurements are provided for 64QAM and 256QAM </w:t>
      </w:r>
      <w:r w:rsidR="00A70A7B">
        <w:rPr>
          <w:lang w:val="en-US"/>
        </w:rPr>
        <w:t xml:space="preserve">CP-OFDM waveforms </w:t>
      </w:r>
      <w:r w:rsidR="00953504">
        <w:rPr>
          <w:lang w:val="en-US"/>
        </w:rPr>
        <w:t xml:space="preserve">with full </w:t>
      </w:r>
      <w:r w:rsidR="00A70A7B">
        <w:rPr>
          <w:lang w:val="en-US"/>
        </w:rPr>
        <w:t xml:space="preserve">RB </w:t>
      </w:r>
      <w:r w:rsidR="00953504">
        <w:rPr>
          <w:lang w:val="en-US"/>
        </w:rPr>
        <w:t>allocation.  It is commented that the EVM is based on a PA budget</w:t>
      </w:r>
      <w:r w:rsidR="00A70A7B">
        <w:rPr>
          <w:lang w:val="en-US"/>
        </w:rPr>
        <w:t xml:space="preserve"> where the budget for 256QAM is 1.8%.  Measurements for ET and fixed-bias PA are shown where the ET PA requires 6 dB backoff and the fixed bias PA requires 8 dB backoff to meet the 1.8% criterion</w:t>
      </w:r>
      <w:r w:rsidR="00D809A8">
        <w:rPr>
          <w:lang w:val="en-US"/>
        </w:rPr>
        <w:t>, but the proposal in this paper and the agreed specification for 256QAM CP-OFDM is 9.5 dB backoff</w:t>
      </w:r>
      <w:r w:rsidR="00A70A7B">
        <w:rPr>
          <w:lang w:val="en-US"/>
        </w:rPr>
        <w:t xml:space="preserve">.  </w:t>
      </w:r>
      <w:r w:rsidR="00D809A8">
        <w:rPr>
          <w:lang w:val="en-US"/>
        </w:rPr>
        <w:t xml:space="preserve">It is not explained why an additional margin of 1.5 dB for fixed bias and 3.5 dB for ET is proposed compared to the published measurement.  </w:t>
      </w:r>
      <w:r w:rsidR="00A70A7B">
        <w:rPr>
          <w:lang w:val="en-US"/>
        </w:rPr>
        <w:t>For 64QAM assuming a 4% PA EVM budget, the ET PA nearly meets this at full power can drops to 2.9% with 2 dB backoff while the fixed bias PA achieves this with 4 to 5 dB backoff.</w:t>
      </w:r>
      <w:r w:rsidR="00D809A8">
        <w:rPr>
          <w:lang w:val="en-US"/>
        </w:rPr>
        <w:t xml:space="preserve">  It is commented that lower order modulations such as 64QAM are limited by other requirements besides EVM, but data is not provided in the paper.</w:t>
      </w:r>
      <w:r w:rsidR="00F249BF">
        <w:rPr>
          <w:lang w:val="en-US"/>
        </w:rPr>
        <w:t xml:space="preserve">  Nevertheless, the proposal in [</w:t>
      </w:r>
      <w:r w:rsidR="000218D1">
        <w:rPr>
          <w:lang w:val="en-US"/>
        </w:rPr>
        <w:t>5</w:t>
      </w:r>
      <w:r w:rsidR="00F249BF">
        <w:rPr>
          <w:lang w:val="en-US"/>
        </w:rPr>
        <w:t xml:space="preserve">] is </w:t>
      </w:r>
      <w:r w:rsidR="00F249BF" w:rsidRPr="000218D1">
        <w:rPr>
          <w:highlight w:val="cyan"/>
          <w:lang w:val="en-US"/>
        </w:rPr>
        <w:t>generally 0.5 to 1 dB additional MPR for inner waveforms and 1 to 2 dB additional MPR for edge and outer waveforms</w:t>
      </w:r>
      <w:r w:rsidR="00F249BF">
        <w:rPr>
          <w:lang w:val="en-US"/>
        </w:rPr>
        <w:t>, which is much lower than the final specification.</w:t>
      </w:r>
    </w:p>
    <w:p w14:paraId="5F050BFC" w14:textId="04335C87" w:rsidR="00A70A7B" w:rsidRDefault="0065508B" w:rsidP="00C61B32">
      <w:pPr>
        <w:rPr>
          <w:lang w:val="en-US"/>
        </w:rPr>
      </w:pPr>
      <w:r>
        <w:rPr>
          <w:lang w:val="en-US"/>
        </w:rPr>
        <w:t>Reviewing the papers providing measurements, there does not appear to be a clear path to the ultimately agreed MPR specification.  The papers are often incomplete providing only partial data</w:t>
      </w:r>
      <w:r w:rsidR="00FE7DD1">
        <w:rPr>
          <w:lang w:val="en-US"/>
        </w:rPr>
        <w:t xml:space="preserve"> and in some cases</w:t>
      </w:r>
      <w:r>
        <w:rPr>
          <w:lang w:val="en-US"/>
        </w:rPr>
        <w:t xml:space="preserve"> the data does not align with the proposals</w:t>
      </w:r>
      <w:r w:rsidR="00FE7DD1">
        <w:rPr>
          <w:lang w:val="en-US"/>
        </w:rPr>
        <w:t>.  The most likely explanation is that there is limited technical basis for the final specification</w:t>
      </w:r>
      <w:r w:rsidR="00C57176">
        <w:rPr>
          <w:lang w:val="en-US"/>
        </w:rPr>
        <w:t xml:space="preserve"> </w:t>
      </w:r>
      <w:r w:rsidR="00FE7DD1">
        <w:rPr>
          <w:lang w:val="en-US"/>
        </w:rPr>
        <w:t>but rather the proponent company simply gave up in the interest of completing the specification as suggested by the comment in [</w:t>
      </w:r>
      <w:r w:rsidR="000218D1">
        <w:rPr>
          <w:lang w:val="en-US"/>
        </w:rPr>
        <w:t>2</w:t>
      </w:r>
      <w:r w:rsidR="00FE7DD1">
        <w:rPr>
          <w:lang w:val="en-US"/>
        </w:rPr>
        <w:t>] “In the interest of completion of the Rel-16 specification, it is proposed that MPR for PC1.5 for outer allocations be based on PC2 values from [9] plus 3dB.”</w:t>
      </w:r>
    </w:p>
    <w:p w14:paraId="57E7F7D2" w14:textId="71597D5C" w:rsidR="00FE7DD1" w:rsidRDefault="00FE7DD1" w:rsidP="00FE7DD1">
      <w:pPr>
        <w:pStyle w:val="Heading2"/>
        <w:rPr>
          <w:lang w:val="en-US"/>
        </w:rPr>
      </w:pPr>
      <w:r>
        <w:rPr>
          <w:lang w:val="en-US"/>
        </w:rPr>
        <w:t>Applicability to FWA</w:t>
      </w:r>
    </w:p>
    <w:p w14:paraId="62946077" w14:textId="4FCB2F23" w:rsidR="00F249BF" w:rsidRDefault="00FE7DD1" w:rsidP="00FE7DD1">
      <w:pPr>
        <w:rPr>
          <w:lang w:val="en-US"/>
        </w:rPr>
      </w:pPr>
      <w:r>
        <w:rPr>
          <w:lang w:val="en-US"/>
        </w:rPr>
        <w:t>It has been proposed [</w:t>
      </w:r>
      <w:r w:rsidR="0094522B">
        <w:rPr>
          <w:lang w:val="en-US"/>
        </w:rPr>
        <w:t>6</w:t>
      </w:r>
      <w:r>
        <w:rPr>
          <w:lang w:val="en-US"/>
        </w:rPr>
        <w:t xml:space="preserve">] that the MPR for PC1.5 as currently specified in 38.101-1 be adopted for Band n77 and n78, even for FWA devices.  As described above, the MPR was completed in haste and could possibly be optimized (reduced) with closer scrutiny.  </w:t>
      </w:r>
      <w:r w:rsidR="00F249BF">
        <w:rPr>
          <w:lang w:val="en-US"/>
        </w:rPr>
        <w:t xml:space="preserve">Even more evident, however, is the prior study was focused on assumptions that are applicable to a handheld mobile device.  </w:t>
      </w:r>
      <w:r w:rsidR="0094522B">
        <w:rPr>
          <w:lang w:val="en-US"/>
        </w:rPr>
        <w:t>As pointed out in [7] a</w:t>
      </w:r>
      <w:r w:rsidR="00F249BF">
        <w:rPr>
          <w:lang w:val="en-US"/>
        </w:rPr>
        <w:t>n FWA device has a completely different set of constraints than a handheld mobile device which should lead to lower MPR values</w:t>
      </w:r>
      <w:r w:rsidR="0094522B">
        <w:rPr>
          <w:lang w:val="en-US"/>
        </w:rPr>
        <w:t xml:space="preserve"> in addition to the optimizations that can be done for handheld device MPR</w:t>
      </w:r>
      <w:r w:rsidR="00F249BF">
        <w:rPr>
          <w:lang w:val="en-US"/>
        </w:rPr>
        <w:t xml:space="preserve">.  The most significant differences are the larger form factor and thermal capacity as well as the ability to </w:t>
      </w:r>
      <w:r w:rsidR="0094522B">
        <w:rPr>
          <w:lang w:val="en-US"/>
        </w:rPr>
        <w:t xml:space="preserve">draw </w:t>
      </w:r>
      <w:r w:rsidR="00F249BF">
        <w:rPr>
          <w:lang w:val="en-US"/>
        </w:rPr>
        <w:t xml:space="preserve">power from a wall plug rather than small battery.  These differences are expected to enable larger antenna isolation than 10 dB as well as the possiblity of greater linearity in the Tx chain. </w:t>
      </w:r>
    </w:p>
    <w:p w14:paraId="5DEA3182" w14:textId="37ACF8ED" w:rsidR="00F249BF" w:rsidRDefault="00F249BF" w:rsidP="00FE7DD1">
      <w:pPr>
        <w:rPr>
          <w:lang w:val="en-US"/>
        </w:rPr>
      </w:pPr>
      <w:r>
        <w:rPr>
          <w:lang w:val="en-US"/>
        </w:rPr>
        <w:t xml:space="preserve">It is proposed to carefully study the MPR for FWA rather than to blindly </w:t>
      </w:r>
      <w:r w:rsidR="00D73EBD">
        <w:rPr>
          <w:lang w:val="en-US"/>
        </w:rPr>
        <w:t xml:space="preserve">(and incorrectly) </w:t>
      </w:r>
      <w:r>
        <w:rPr>
          <w:lang w:val="en-US"/>
        </w:rPr>
        <w:t>reuse the MPR that has been defined for handheld smartphone.  On antenna isolation, a survey of FWA OEM’s when asked the minimum achievable isolation at 3.5 GHz for FWA devices replied as follows</w:t>
      </w:r>
    </w:p>
    <w:p w14:paraId="1269912E" w14:textId="590510B3" w:rsidR="000D5BA2" w:rsidRDefault="000D5BA2" w:rsidP="000D5BA2">
      <w:pPr>
        <w:ind w:left="284"/>
        <w:rPr>
          <w:color w:val="201F1E"/>
        </w:rPr>
      </w:pPr>
      <w:r>
        <w:rPr>
          <w:lang w:val="en-US"/>
        </w:rPr>
        <w:t xml:space="preserve">Question:  </w:t>
      </w:r>
      <w:r>
        <w:rPr>
          <w:color w:val="201F1E"/>
        </w:rPr>
        <w:t>What is the minimum isolation you expect to be able to achieve between two antennas used for Tx (3.5 GHz)?</w:t>
      </w:r>
    </w:p>
    <w:p w14:paraId="325E8A21" w14:textId="2DC3B90E" w:rsidR="000D5BA2" w:rsidRDefault="000D5BA2" w:rsidP="000D5BA2">
      <w:pPr>
        <w:ind w:left="284"/>
        <w:rPr>
          <w:color w:val="201F1E"/>
        </w:rPr>
      </w:pPr>
      <w:r>
        <w:rPr>
          <w:color w:val="201F1E"/>
        </w:rPr>
        <w:t xml:space="preserve">Vendor A response: </w:t>
      </w:r>
      <w:r w:rsidRPr="000D5BA2">
        <w:rPr>
          <w:color w:val="201F1E"/>
        </w:rPr>
        <w:t>At 3.5GHz, the minimum isolation is 15dB but we are aiming for 20dB.</w:t>
      </w:r>
    </w:p>
    <w:p w14:paraId="7A25DC95" w14:textId="58FD5835" w:rsidR="000D5BA2" w:rsidRDefault="000D5BA2" w:rsidP="000D5BA2">
      <w:pPr>
        <w:ind w:left="284"/>
        <w:rPr>
          <w:color w:val="201F1E"/>
        </w:rPr>
      </w:pPr>
      <w:r>
        <w:rPr>
          <w:color w:val="201F1E"/>
        </w:rPr>
        <w:t xml:space="preserve">Vendor B response: </w:t>
      </w:r>
      <w:r w:rsidRPr="000D5BA2">
        <w:rPr>
          <w:color w:val="201F1E"/>
        </w:rPr>
        <w:t>~15dB</w:t>
      </w:r>
    </w:p>
    <w:p w14:paraId="0A2DC2CC" w14:textId="610FFB1F" w:rsidR="000D5BA2" w:rsidRDefault="000D5BA2" w:rsidP="000D5BA2">
      <w:pPr>
        <w:ind w:left="284"/>
        <w:rPr>
          <w:color w:val="201F1E"/>
        </w:rPr>
      </w:pPr>
      <w:r>
        <w:rPr>
          <w:color w:val="201F1E"/>
        </w:rPr>
        <w:t>Vendor C response:  &gt;20 dB</w:t>
      </w:r>
    </w:p>
    <w:p w14:paraId="3D21BE70" w14:textId="357037CB" w:rsidR="000D5BA2" w:rsidRDefault="000D5BA2" w:rsidP="000D5BA2">
      <w:pPr>
        <w:ind w:left="284"/>
        <w:rPr>
          <w:color w:val="201F1E"/>
        </w:rPr>
      </w:pPr>
      <w:r>
        <w:rPr>
          <w:color w:val="201F1E"/>
        </w:rPr>
        <w:t>Vendor D response:  &gt;20 dB</w:t>
      </w:r>
    </w:p>
    <w:p w14:paraId="2D19429C" w14:textId="094B7B5E" w:rsidR="000D5BA2" w:rsidRPr="000D5BA2" w:rsidRDefault="000D5BA2" w:rsidP="000D5BA2">
      <w:pPr>
        <w:rPr>
          <w:b/>
          <w:bCs/>
          <w:lang w:val="en-US"/>
        </w:rPr>
      </w:pPr>
      <w:r w:rsidRPr="000D5BA2">
        <w:rPr>
          <w:b/>
          <w:bCs/>
          <w:color w:val="201F1E"/>
        </w:rPr>
        <w:t>Proposal:  Based on the feedback from FWA vendors, it is proposed to assume antenna isolation of 20 dB for FWA.</w:t>
      </w:r>
    </w:p>
    <w:p w14:paraId="174D73FC" w14:textId="388A45EB" w:rsidR="00FE7DD1" w:rsidRDefault="000D5BA2" w:rsidP="00C61B32">
      <w:pPr>
        <w:rPr>
          <w:lang w:val="en-US"/>
        </w:rPr>
      </w:pPr>
      <w:r>
        <w:rPr>
          <w:lang w:val="en-US"/>
        </w:rPr>
        <w:lastRenderedPageBreak/>
        <w:t>Since PCB isolation can also be a factor, especially as antenna isolation increases</w:t>
      </w:r>
      <w:r w:rsidR="00E36579">
        <w:rPr>
          <w:lang w:val="en-US"/>
        </w:rPr>
        <w:t>,</w:t>
      </w:r>
      <w:r>
        <w:rPr>
          <w:lang w:val="en-US"/>
        </w:rPr>
        <w:t xml:space="preserve"> FWA vendors indicated that the PCB isolation could be &gt;75 dB, 80-100 dB, and &gt;75 dB.  With the 20 dB antenna isolation assumption, the PCB isolation effect can be ignored.</w:t>
      </w:r>
    </w:p>
    <w:p w14:paraId="15F429DE" w14:textId="109DDECD" w:rsidR="000D5BA2" w:rsidRPr="000D5BA2" w:rsidRDefault="000D5BA2" w:rsidP="00C61B32">
      <w:pPr>
        <w:rPr>
          <w:b/>
          <w:bCs/>
          <w:lang w:val="en-US"/>
        </w:rPr>
      </w:pPr>
      <w:r w:rsidRPr="000D5BA2">
        <w:rPr>
          <w:b/>
          <w:bCs/>
          <w:lang w:val="en-US"/>
        </w:rPr>
        <w:t>Proposal:  PCB isolation effect can be neglected.</w:t>
      </w:r>
    </w:p>
    <w:p w14:paraId="1379268F" w14:textId="7F68F817" w:rsidR="000D5BA2" w:rsidRDefault="000D5BA2" w:rsidP="00C61B32">
      <w:pPr>
        <w:rPr>
          <w:lang w:val="en-US"/>
        </w:rPr>
      </w:pPr>
      <w:r>
        <w:rPr>
          <w:lang w:val="en-US"/>
        </w:rPr>
        <w:t>The post-PA front-end loss was assumed to be minimum 4 dB for handheld smartphone.  For FWA, the feedback was 1 to 2 dB, 5 dB, 5.5 to 6 dB, and 2.75 dB.  Therefore, it is reasonable to reuse the same value as smartphone for the analysis.</w:t>
      </w:r>
    </w:p>
    <w:p w14:paraId="790296EB" w14:textId="6A4FA483" w:rsidR="000D5BA2" w:rsidRPr="000D5BA2" w:rsidRDefault="000D5BA2" w:rsidP="00C61B32">
      <w:pPr>
        <w:rPr>
          <w:b/>
          <w:bCs/>
          <w:lang w:val="en-US"/>
        </w:rPr>
      </w:pPr>
      <w:r w:rsidRPr="000D5BA2">
        <w:rPr>
          <w:b/>
          <w:bCs/>
          <w:lang w:val="en-US"/>
        </w:rPr>
        <w:t>Proposal:  Post-PA front-end loss assumed to be 4 dB per Tx chain.</w:t>
      </w:r>
    </w:p>
    <w:p w14:paraId="0C6735DF" w14:textId="06DDD7EA" w:rsidR="000D5BA2" w:rsidRDefault="000D5BA2" w:rsidP="00C61B32">
      <w:pPr>
        <w:rPr>
          <w:lang w:val="en-US"/>
        </w:rPr>
      </w:pPr>
      <w:r>
        <w:rPr>
          <w:lang w:val="en-US"/>
        </w:rPr>
        <w:t xml:space="preserve">On the aspects related to PA linearity, it was commented by FWA OEM’s that there is room to sacrifice efficiency for linearity due to the ability to better dissipate heat in an FWA form factor, but the tradeoff was not quantified.  </w:t>
      </w:r>
      <w:r w:rsidR="00A61A7C">
        <w:rPr>
          <w:lang w:val="en-US"/>
        </w:rPr>
        <w:t xml:space="preserve">Efficiency is still </w:t>
      </w:r>
      <w:r w:rsidR="007A65C7">
        <w:rPr>
          <w:lang w:val="en-US"/>
        </w:rPr>
        <w:t>important</w:t>
      </w:r>
      <w:r w:rsidR="00A61A7C">
        <w:rPr>
          <w:lang w:val="en-US"/>
        </w:rPr>
        <w:t xml:space="preserve"> though perhaps </w:t>
      </w:r>
      <w:r w:rsidR="007A65C7">
        <w:rPr>
          <w:lang w:val="en-US"/>
        </w:rPr>
        <w:t>not quite as significant as for a handheld mobile device.</w:t>
      </w:r>
    </w:p>
    <w:p w14:paraId="7CC07746" w14:textId="69D6F4BE" w:rsidR="00E36579" w:rsidRDefault="00E36579" w:rsidP="00E36579">
      <w:pPr>
        <w:pStyle w:val="Heading2"/>
        <w:rPr>
          <w:lang w:val="en-US"/>
        </w:rPr>
      </w:pPr>
      <w:r>
        <w:rPr>
          <w:lang w:val="en-US"/>
        </w:rPr>
        <w:t>MPR analysis</w:t>
      </w:r>
    </w:p>
    <w:p w14:paraId="06B83809" w14:textId="775D5C16" w:rsidR="001A1533" w:rsidRPr="00D73EBD" w:rsidRDefault="001A1533" w:rsidP="00C61B32">
      <w:pPr>
        <w:rPr>
          <w:lang w:val="en-US"/>
        </w:rPr>
      </w:pPr>
      <w:r w:rsidRPr="00D73EBD">
        <w:rPr>
          <w:lang w:val="en-US"/>
        </w:rPr>
        <w:t>Measured data from [</w:t>
      </w:r>
      <w:r w:rsidR="0031162E" w:rsidRPr="00D73EBD">
        <w:rPr>
          <w:lang w:val="en-US"/>
        </w:rPr>
        <w:t>3</w:t>
      </w:r>
      <w:r w:rsidRPr="00D73EBD">
        <w:rPr>
          <w:lang w:val="en-US"/>
        </w:rPr>
        <w:t xml:space="preserve">] illustrates the RIMD impact to EVM as a function of output power and antenna isolation.  Antenna isolation values considered are 10, 12, and 14 dB.  Extrapolating the data to 20 dB antenna isolation, the EVM impact is estimated to be approximately 1.5% worst case at the maximum output power for DFT-S-OFDM with QPSK modulation.  Considering an EVM budget for QPSK with the PA at 8%, image at -28 dBc, and remainder of the transceiver at 14.5%, there is sufficient margin to accommodate an RIMD term of up to 4% while still meeting the overall QPSK EVM requirement of 17.5%.  Therefore, there an RIMD of 1.5% is easily accommodated without the need for any power backoff.  </w:t>
      </w:r>
    </w:p>
    <w:p w14:paraId="0234AF11" w14:textId="7E6AA308" w:rsidR="001A1533" w:rsidRDefault="001A1533" w:rsidP="00C61B32">
      <w:pPr>
        <w:rPr>
          <w:lang w:val="en-US"/>
        </w:rPr>
      </w:pPr>
      <w:r w:rsidRPr="00D73EBD">
        <w:rPr>
          <w:lang w:val="en-US"/>
        </w:rPr>
        <w:t>At the other extreme for 256QAM, the data from [</w:t>
      </w:r>
      <w:r w:rsidR="0031162E" w:rsidRPr="00D73EBD">
        <w:rPr>
          <w:lang w:val="en-US"/>
        </w:rPr>
        <w:t>3</w:t>
      </w:r>
      <w:r w:rsidRPr="00D73EBD">
        <w:rPr>
          <w:lang w:val="en-US"/>
        </w:rPr>
        <w:t>]</w:t>
      </w:r>
      <w:r w:rsidR="0031162E" w:rsidRPr="00D73EBD">
        <w:rPr>
          <w:lang w:val="en-US"/>
        </w:rPr>
        <w:t xml:space="preserve"> (Table 2 for which it is inferred that the CP-OFDM and DFT-S-OFDM rows are mislabeled)</w:t>
      </w:r>
      <w:r w:rsidRPr="00D73EBD">
        <w:rPr>
          <w:lang w:val="en-US"/>
        </w:rPr>
        <w:t xml:space="preserve"> indicates an RIMD EVM of 0.</w:t>
      </w:r>
      <w:r w:rsidR="0031162E" w:rsidRPr="00D73EBD">
        <w:rPr>
          <w:lang w:val="en-US"/>
        </w:rPr>
        <w:t>8</w:t>
      </w:r>
      <w:r w:rsidRPr="00D73EBD">
        <w:rPr>
          <w:lang w:val="en-US"/>
        </w:rPr>
        <w:t xml:space="preserve">% for DFT-S-OFDM with 10 dB antenna isolation when the PC2 MPR </w:t>
      </w:r>
      <w:r w:rsidR="0031162E" w:rsidRPr="00D73EBD">
        <w:rPr>
          <w:lang w:val="en-US"/>
        </w:rPr>
        <w:t xml:space="preserve">of 4.5 dB </w:t>
      </w:r>
      <w:r w:rsidRPr="00D73EBD">
        <w:rPr>
          <w:lang w:val="en-US"/>
        </w:rPr>
        <w:t xml:space="preserve">for inner allocations is taken.  With 20 dB antenna isolation, the RIMD EVM is estimated to </w:t>
      </w:r>
      <w:r w:rsidR="0031162E" w:rsidRPr="00D73EBD">
        <w:rPr>
          <w:lang w:val="en-US"/>
        </w:rPr>
        <w:t>be 0.5% or lower.  With an EVM budget for 256QAM of 1.5% to the PA, -35 dBc image assumption, and 2% to the remainder of the transceiver, an RIMD of 0.5% is easily accommodated within the PC2 MPR to achieve an overall EVM of 3.5%.  No additional backoff is needed.</w:t>
      </w:r>
    </w:p>
    <w:p w14:paraId="11C0C5BD" w14:textId="3F40DA5B" w:rsidR="0031162E" w:rsidRDefault="0031162E" w:rsidP="00C61B32">
      <w:pPr>
        <w:rPr>
          <w:lang w:val="en-US"/>
        </w:rPr>
      </w:pPr>
      <w:r>
        <w:rPr>
          <w:lang w:val="en-US"/>
        </w:rPr>
        <w:t>The above considers the EVM impact, but the SEM also needs consideration due to the increase in Tx power.  Measurements from [2] evaluate the effect on general NR SEM and NS_04 SEM with 10 dB antenna isolation.  For the purpose of this study, NS_04 SEM is irrelevant so only general NR SEM needs to be considered.  Moreover, the antenna isolation should be assumed to be 20 dB.  However, the improvement in antenna isolation is not expected to provide much benefit for edge allocations which have been found to be dominated by narrowband emissions and WOLA filtering.  Therefore, we conservatively reuse the measured data from [2] despite the worse antenna isolation.</w:t>
      </w:r>
      <w:r w:rsidR="00D55AD6">
        <w:rPr>
          <w:lang w:val="en-US"/>
        </w:rPr>
        <w:t xml:space="preserve">  It is additionally stated in [2] that “Two PA biasing schemes were selected to be realistic for use in smartphones”; however as indicated above, the FWA device does not have the same constraint as a smartphone for absolute minimum power consumption since it is not reliant on a small battery for power and has a greater capacity for thermal dissipation.  Therefore, we only consider the “Bias A” data from [2].</w:t>
      </w:r>
      <w:r w:rsidR="00C71FC5">
        <w:rPr>
          <w:lang w:val="en-US"/>
        </w:rPr>
        <w:t xml:space="preserve">  Observing the “DFT Margin” reported in the paper, it is noted </w:t>
      </w:r>
      <w:r w:rsidR="00C71FC5" w:rsidRPr="00016DD2">
        <w:rPr>
          <w:lang w:val="en-US"/>
        </w:rPr>
        <w:t xml:space="preserve">that in all cases for general SEM and bias A, the margin is significant with at least 5 dB.  </w:t>
      </w:r>
      <w:r w:rsidR="00D73EBD" w:rsidRPr="00016DD2">
        <w:rPr>
          <w:lang w:val="en-US"/>
        </w:rPr>
        <w:t>In fact, th</w:t>
      </w:r>
      <w:r w:rsidR="00D277F2" w:rsidRPr="00016DD2">
        <w:rPr>
          <w:lang w:val="en-US"/>
        </w:rPr>
        <w:t xml:space="preserve">e margins are listed as &gt;13 dB, &gt;17 dB, etc. </w:t>
      </w:r>
      <w:r w:rsidR="00D73EBD" w:rsidRPr="00016DD2">
        <w:rPr>
          <w:lang w:val="en-US"/>
        </w:rPr>
        <w:t>which is higher than expected.  Independent measurements to verify this conclusion are underway but not yet available.</w:t>
      </w:r>
      <w:r w:rsidR="00D277F2" w:rsidRPr="00016DD2">
        <w:rPr>
          <w:lang w:val="en-US"/>
        </w:rPr>
        <w:t xml:space="preserve">  </w:t>
      </w:r>
      <w:r w:rsidR="00D73EBD" w:rsidRPr="00016DD2">
        <w:rPr>
          <w:lang w:val="en-US"/>
        </w:rPr>
        <w:t>The availability of significant margin</w:t>
      </w:r>
      <w:r w:rsidR="00C71FC5" w:rsidRPr="00016DD2">
        <w:rPr>
          <w:lang w:val="en-US"/>
        </w:rPr>
        <w:t xml:space="preserve"> is true for both full allocations (outer) and inner allocations.  For CP-OFDM, the reported margin is also large with at least 5 dB; however, 2 dB of additional MPR was taken for CP-OFDM.  Data is not provided for no additional MPR.  Also, data is not provided for edge allocations.  </w:t>
      </w:r>
      <w:r w:rsidR="00D73EBD" w:rsidRPr="00016DD2">
        <w:rPr>
          <w:lang w:val="en-US"/>
        </w:rPr>
        <w:t xml:space="preserve">Independent measurements for both of these conditions are also underway.  </w:t>
      </w:r>
      <w:r w:rsidR="00C71FC5" w:rsidRPr="00016DD2">
        <w:rPr>
          <w:lang w:val="en-US"/>
        </w:rPr>
        <w:t>In previous work, edge allocations have been found to been susceptible to emission requirements, so it is suggested to more closely study those waveforms,</w:t>
      </w:r>
      <w:r w:rsidR="00C71FC5">
        <w:rPr>
          <w:lang w:val="en-US"/>
        </w:rPr>
        <w:t xml:space="preserve"> especially since the power is increased by 3 dB.</w:t>
      </w:r>
    </w:p>
    <w:p w14:paraId="746A7A7D" w14:textId="6E2F6B8C" w:rsidR="00C71FC5" w:rsidRDefault="00C71FC5" w:rsidP="00C61B32">
      <w:pPr>
        <w:rPr>
          <w:lang w:val="en-US"/>
        </w:rPr>
      </w:pPr>
      <w:r>
        <w:rPr>
          <w:lang w:val="en-US"/>
        </w:rPr>
        <w:t>Based on the previously reported data, covering both EVM and out-of-band emissions, the MPR for FWA PC 1.5 can then be found</w:t>
      </w:r>
    </w:p>
    <w:p w14:paraId="6D97C49C" w14:textId="0AB3F096" w:rsidR="00C71FC5" w:rsidRDefault="00C71FC5" w:rsidP="00C61B32">
      <w:pPr>
        <w:rPr>
          <w:lang w:val="en-US"/>
        </w:rPr>
      </w:pPr>
      <w:r>
        <w:rPr>
          <w:lang w:val="en-US"/>
        </w:rPr>
        <w:tab/>
        <w:t>Inner:  No additional MPR compared to PC2</w:t>
      </w:r>
    </w:p>
    <w:p w14:paraId="342150C8" w14:textId="7FE57116" w:rsidR="00C71FC5" w:rsidRDefault="00C71FC5" w:rsidP="00906AEE">
      <w:pPr>
        <w:ind w:left="284"/>
        <w:rPr>
          <w:lang w:val="en-US"/>
        </w:rPr>
      </w:pPr>
      <w:r>
        <w:rPr>
          <w:lang w:val="en-US"/>
        </w:rPr>
        <w:t>Outer:  No additional MPR compared to PC2 for DFT-S-OFDM.  Additional [2] dB for CP-OFDM</w:t>
      </w:r>
      <w:r w:rsidR="00906AEE">
        <w:rPr>
          <w:lang w:val="en-US"/>
        </w:rPr>
        <w:t xml:space="preserve"> except for 256QAM which is dominated by EVM</w:t>
      </w:r>
      <w:r>
        <w:rPr>
          <w:lang w:val="en-US"/>
        </w:rPr>
        <w:t>.</w:t>
      </w:r>
    </w:p>
    <w:p w14:paraId="60A9495A" w14:textId="05442891" w:rsidR="00C71FC5" w:rsidRDefault="00C71FC5" w:rsidP="00C61B32">
      <w:pPr>
        <w:rPr>
          <w:lang w:val="en-US"/>
        </w:rPr>
      </w:pPr>
      <w:r>
        <w:rPr>
          <w:lang w:val="en-US"/>
        </w:rPr>
        <w:tab/>
        <w:t>Edge:  Needs further study</w:t>
      </w:r>
    </w:p>
    <w:p w14:paraId="22D4E54B" w14:textId="04E19946" w:rsidR="00906AEE" w:rsidRDefault="00906AEE" w:rsidP="00C61B32">
      <w:pPr>
        <w:rPr>
          <w:lang w:val="en-US"/>
        </w:rPr>
      </w:pPr>
      <w:r>
        <w:rPr>
          <w:lang w:val="en-US"/>
        </w:rPr>
        <w:t>The resulting MPR table is presented as follows</w:t>
      </w:r>
    </w:p>
    <w:p w14:paraId="4F6BB370" w14:textId="6EBCF9FF" w:rsidR="00906AEE" w:rsidRPr="00A1115A" w:rsidRDefault="00906AEE" w:rsidP="00906AEE">
      <w:pPr>
        <w:pStyle w:val="TH"/>
      </w:pPr>
      <w:r w:rsidRPr="00A1115A">
        <w:lastRenderedPageBreak/>
        <w:t xml:space="preserve">Table 6.2.2-2 Maximum power reduction (MPR) for power class </w:t>
      </w:r>
      <w:r>
        <w:t>1.5 with dual Tx for FWA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06AEE" w:rsidRPr="00A1115A" w14:paraId="54274E64" w14:textId="77777777" w:rsidTr="005050E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1CFA1BB" w14:textId="77777777" w:rsidR="00906AEE" w:rsidRPr="00A1115A" w:rsidRDefault="00906AEE" w:rsidP="005050E1">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57C7F2A" w14:textId="77777777" w:rsidR="00906AEE" w:rsidRPr="00A1115A" w:rsidRDefault="00906AEE" w:rsidP="005050E1">
            <w:pPr>
              <w:pStyle w:val="TAH"/>
            </w:pPr>
            <w:r w:rsidRPr="00A1115A">
              <w:t>MPR (dB)</w:t>
            </w:r>
          </w:p>
        </w:tc>
      </w:tr>
      <w:tr w:rsidR="00906AEE" w:rsidRPr="00A1115A" w14:paraId="3DAA7C96" w14:textId="77777777" w:rsidTr="005050E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2F72DE5" w14:textId="77777777" w:rsidR="00906AEE" w:rsidRPr="00A1115A" w:rsidRDefault="00906AEE" w:rsidP="005050E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FA85C51" w14:textId="77777777" w:rsidR="00906AEE" w:rsidRPr="00A1115A" w:rsidRDefault="00906AEE" w:rsidP="005050E1">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8EA7D1F" w14:textId="77777777" w:rsidR="00906AEE" w:rsidRPr="00A1115A" w:rsidRDefault="00906AEE" w:rsidP="005050E1">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6CEFC1C" w14:textId="77777777" w:rsidR="00906AEE" w:rsidRPr="00A1115A" w:rsidRDefault="00906AEE" w:rsidP="005050E1">
            <w:pPr>
              <w:pStyle w:val="TAH"/>
            </w:pPr>
            <w:r w:rsidRPr="00A1115A">
              <w:t>Inner RB allocations</w:t>
            </w:r>
          </w:p>
        </w:tc>
      </w:tr>
      <w:tr w:rsidR="00906AEE" w:rsidRPr="00A1115A" w14:paraId="32E29802" w14:textId="77777777" w:rsidTr="005050E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07A6C18" w14:textId="77777777" w:rsidR="00906AEE" w:rsidRPr="00A1115A" w:rsidRDefault="00906AEE" w:rsidP="005050E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391BA40" w14:textId="77777777" w:rsidR="00906AEE" w:rsidRPr="00A1115A" w:rsidRDefault="00906AEE" w:rsidP="005050E1">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8A2E173" w14:textId="552E3718" w:rsidR="00906AEE" w:rsidRPr="00A1115A" w:rsidRDefault="00906AEE" w:rsidP="005050E1">
            <w:pPr>
              <w:pStyle w:val="TAC"/>
              <w:rPr>
                <w:rFonts w:cs="Arial"/>
              </w:rPr>
            </w:pPr>
            <w:r w:rsidRPr="00A1115A">
              <w:rPr>
                <w:rFonts w:cs="Arial"/>
              </w:rPr>
              <w:t xml:space="preserve">≤ </w:t>
            </w:r>
            <w:r>
              <w:rPr>
                <w:rFonts w:cs="Arial"/>
              </w:rPr>
              <w:t>[</w:t>
            </w:r>
            <w:r w:rsidRPr="00A1115A">
              <w:rPr>
                <w:rFonts w:cs="Arial"/>
              </w:rPr>
              <w:t>3.5</w:t>
            </w:r>
            <w:r>
              <w:rPr>
                <w:rFonts w:cs="Arial"/>
              </w:rPr>
              <w:t>]</w:t>
            </w:r>
          </w:p>
        </w:tc>
        <w:tc>
          <w:tcPr>
            <w:tcW w:w="2097" w:type="dxa"/>
            <w:tcBorders>
              <w:top w:val="single" w:sz="4" w:space="0" w:color="auto"/>
              <w:left w:val="single" w:sz="4" w:space="0" w:color="auto"/>
              <w:bottom w:val="single" w:sz="4" w:space="0" w:color="auto"/>
              <w:right w:val="single" w:sz="4" w:space="0" w:color="auto"/>
            </w:tcBorders>
            <w:hideMark/>
          </w:tcPr>
          <w:p w14:paraId="6BAFB518" w14:textId="77777777" w:rsidR="00906AEE" w:rsidRPr="00A1115A" w:rsidRDefault="00906AEE" w:rsidP="005050E1">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EC33C06" w14:textId="77777777" w:rsidR="00906AEE" w:rsidRPr="00A1115A" w:rsidRDefault="00906AEE" w:rsidP="005050E1">
            <w:pPr>
              <w:pStyle w:val="TAC"/>
              <w:rPr>
                <w:rFonts w:cs="Arial"/>
              </w:rPr>
            </w:pPr>
            <w:r w:rsidRPr="00A1115A">
              <w:rPr>
                <w:rFonts w:cs="Arial"/>
              </w:rPr>
              <w:t>0</w:t>
            </w:r>
          </w:p>
        </w:tc>
      </w:tr>
      <w:tr w:rsidR="00906AEE" w:rsidRPr="00A1115A" w14:paraId="5D47DD98" w14:textId="77777777" w:rsidTr="005050E1">
        <w:trPr>
          <w:jc w:val="center"/>
        </w:trPr>
        <w:tc>
          <w:tcPr>
            <w:tcW w:w="1153" w:type="dxa"/>
            <w:tcBorders>
              <w:top w:val="nil"/>
              <w:left w:val="single" w:sz="4" w:space="0" w:color="auto"/>
              <w:bottom w:val="nil"/>
              <w:right w:val="single" w:sz="4" w:space="0" w:color="auto"/>
            </w:tcBorders>
            <w:shd w:val="clear" w:color="auto" w:fill="auto"/>
            <w:hideMark/>
          </w:tcPr>
          <w:p w14:paraId="39EE58CC" w14:textId="77777777" w:rsidR="00906AEE" w:rsidRPr="00A1115A" w:rsidRDefault="00906AEE" w:rsidP="005050E1">
            <w:pPr>
              <w:pStyle w:val="TAC"/>
            </w:pPr>
          </w:p>
        </w:tc>
        <w:tc>
          <w:tcPr>
            <w:tcW w:w="1154" w:type="dxa"/>
            <w:tcBorders>
              <w:top w:val="single" w:sz="4" w:space="0" w:color="auto"/>
              <w:left w:val="single" w:sz="4" w:space="0" w:color="auto"/>
              <w:bottom w:val="single" w:sz="4" w:space="0" w:color="auto"/>
              <w:right w:val="single" w:sz="4" w:space="0" w:color="auto"/>
            </w:tcBorders>
          </w:tcPr>
          <w:p w14:paraId="07D15C4F" w14:textId="77777777" w:rsidR="00906AEE" w:rsidRPr="00A1115A" w:rsidRDefault="00906AEE" w:rsidP="005050E1">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5CF0025" w14:textId="5BEFAFC8" w:rsidR="00906AEE" w:rsidRPr="00A1115A" w:rsidRDefault="00906AEE" w:rsidP="005050E1">
            <w:pPr>
              <w:pStyle w:val="TAC"/>
              <w:rPr>
                <w:rFonts w:cs="Arial"/>
              </w:rPr>
            </w:pPr>
            <w:r w:rsidRPr="00A1115A">
              <w:rPr>
                <w:rFonts w:cs="Arial"/>
              </w:rPr>
              <w:t xml:space="preserve">≤ </w:t>
            </w:r>
            <w:r>
              <w:rPr>
                <w:rFonts w:cs="Arial"/>
              </w:rPr>
              <w:t>[</w:t>
            </w:r>
            <w:r w:rsidRPr="00A1115A">
              <w:rPr>
                <w:rFonts w:cs="Arial"/>
              </w:rPr>
              <w:t>3.5</w:t>
            </w:r>
            <w:r>
              <w:rPr>
                <w:rFonts w:cs="Arial"/>
              </w:rPr>
              <w:t>]</w:t>
            </w:r>
          </w:p>
        </w:tc>
        <w:tc>
          <w:tcPr>
            <w:tcW w:w="2097" w:type="dxa"/>
            <w:tcBorders>
              <w:top w:val="single" w:sz="4" w:space="0" w:color="auto"/>
              <w:left w:val="single" w:sz="4" w:space="0" w:color="auto"/>
              <w:bottom w:val="single" w:sz="4" w:space="0" w:color="auto"/>
              <w:right w:val="single" w:sz="4" w:space="0" w:color="auto"/>
            </w:tcBorders>
            <w:hideMark/>
          </w:tcPr>
          <w:p w14:paraId="71453CD1" w14:textId="77777777" w:rsidR="00906AEE" w:rsidRPr="00A1115A" w:rsidRDefault="00906AEE" w:rsidP="005050E1">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083B12AB" w14:textId="77777777" w:rsidR="00906AEE" w:rsidRPr="00A1115A" w:rsidRDefault="00906AEE" w:rsidP="005050E1">
            <w:pPr>
              <w:pStyle w:val="TAC"/>
              <w:rPr>
                <w:rFonts w:cs="Arial"/>
              </w:rPr>
            </w:pPr>
            <w:r w:rsidRPr="00A1115A">
              <w:rPr>
                <w:rFonts w:cs="Arial"/>
                <w:lang w:val="en-CA"/>
              </w:rPr>
              <w:t>0</w:t>
            </w:r>
          </w:p>
        </w:tc>
      </w:tr>
      <w:tr w:rsidR="00906AEE" w:rsidRPr="00A1115A" w14:paraId="3860FC30" w14:textId="77777777" w:rsidTr="005050E1">
        <w:trPr>
          <w:jc w:val="center"/>
        </w:trPr>
        <w:tc>
          <w:tcPr>
            <w:tcW w:w="1153" w:type="dxa"/>
            <w:tcBorders>
              <w:top w:val="nil"/>
              <w:left w:val="single" w:sz="4" w:space="0" w:color="auto"/>
              <w:bottom w:val="nil"/>
              <w:right w:val="single" w:sz="4" w:space="0" w:color="auto"/>
            </w:tcBorders>
            <w:shd w:val="clear" w:color="auto" w:fill="auto"/>
            <w:hideMark/>
          </w:tcPr>
          <w:p w14:paraId="290D0841" w14:textId="77777777" w:rsidR="00906AEE" w:rsidRPr="00A1115A" w:rsidRDefault="00906AEE" w:rsidP="005050E1">
            <w:pPr>
              <w:pStyle w:val="TAC"/>
            </w:pPr>
          </w:p>
        </w:tc>
        <w:tc>
          <w:tcPr>
            <w:tcW w:w="1154" w:type="dxa"/>
            <w:tcBorders>
              <w:top w:val="single" w:sz="4" w:space="0" w:color="auto"/>
              <w:left w:val="single" w:sz="4" w:space="0" w:color="auto"/>
              <w:bottom w:val="single" w:sz="4" w:space="0" w:color="auto"/>
              <w:right w:val="single" w:sz="4" w:space="0" w:color="auto"/>
            </w:tcBorders>
          </w:tcPr>
          <w:p w14:paraId="74027F00" w14:textId="77777777" w:rsidR="00906AEE" w:rsidRPr="00A1115A" w:rsidRDefault="00906AEE" w:rsidP="005050E1">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ECF1797" w14:textId="764341DD" w:rsidR="00906AEE" w:rsidRPr="00A1115A" w:rsidRDefault="00906AEE" w:rsidP="005050E1">
            <w:pPr>
              <w:pStyle w:val="TAC"/>
              <w:rPr>
                <w:rFonts w:cs="Arial"/>
              </w:rPr>
            </w:pPr>
            <w:r w:rsidRPr="00A1115A">
              <w:rPr>
                <w:rFonts w:cs="Arial"/>
              </w:rPr>
              <w:t xml:space="preserve">≤ </w:t>
            </w:r>
            <w:r>
              <w:rPr>
                <w:rFonts w:cs="Arial"/>
              </w:rPr>
              <w:t>[</w:t>
            </w:r>
            <w:r w:rsidRPr="00A1115A">
              <w:rPr>
                <w:rFonts w:cs="Arial"/>
              </w:rPr>
              <w:t>3.5</w:t>
            </w:r>
            <w:r>
              <w:rPr>
                <w:rFonts w:cs="Arial"/>
              </w:rPr>
              <w:t>]</w:t>
            </w:r>
          </w:p>
        </w:tc>
        <w:tc>
          <w:tcPr>
            <w:tcW w:w="2097" w:type="dxa"/>
            <w:tcBorders>
              <w:top w:val="single" w:sz="4" w:space="0" w:color="auto"/>
              <w:left w:val="single" w:sz="4" w:space="0" w:color="auto"/>
              <w:bottom w:val="single" w:sz="4" w:space="0" w:color="auto"/>
              <w:right w:val="single" w:sz="4" w:space="0" w:color="auto"/>
            </w:tcBorders>
            <w:hideMark/>
          </w:tcPr>
          <w:p w14:paraId="09C8C79D" w14:textId="77777777" w:rsidR="00906AEE" w:rsidRPr="00A1115A" w:rsidRDefault="00906AEE" w:rsidP="005050E1">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69E77A5" w14:textId="77777777" w:rsidR="00906AEE" w:rsidRPr="00A1115A" w:rsidRDefault="00906AEE" w:rsidP="005050E1">
            <w:pPr>
              <w:pStyle w:val="TAC"/>
              <w:rPr>
                <w:rFonts w:cs="Arial"/>
              </w:rPr>
            </w:pPr>
            <w:r w:rsidRPr="00A1115A">
              <w:rPr>
                <w:rFonts w:cs="Arial"/>
              </w:rPr>
              <w:t xml:space="preserve">≤ </w:t>
            </w:r>
            <w:r w:rsidRPr="00A1115A">
              <w:rPr>
                <w:rFonts w:cs="Arial"/>
                <w:lang w:val="en-CA"/>
              </w:rPr>
              <w:t>1</w:t>
            </w:r>
          </w:p>
        </w:tc>
      </w:tr>
      <w:tr w:rsidR="00906AEE" w:rsidRPr="00A1115A" w14:paraId="63797CD5" w14:textId="77777777" w:rsidTr="005050E1">
        <w:trPr>
          <w:jc w:val="center"/>
        </w:trPr>
        <w:tc>
          <w:tcPr>
            <w:tcW w:w="1153" w:type="dxa"/>
            <w:tcBorders>
              <w:top w:val="nil"/>
              <w:left w:val="single" w:sz="4" w:space="0" w:color="auto"/>
              <w:bottom w:val="nil"/>
              <w:right w:val="single" w:sz="4" w:space="0" w:color="auto"/>
            </w:tcBorders>
            <w:shd w:val="clear" w:color="auto" w:fill="auto"/>
            <w:hideMark/>
          </w:tcPr>
          <w:p w14:paraId="7BB79207" w14:textId="77777777" w:rsidR="00906AEE" w:rsidRPr="00A1115A" w:rsidRDefault="00906AEE" w:rsidP="005050E1">
            <w:pPr>
              <w:pStyle w:val="TAC"/>
            </w:pPr>
          </w:p>
        </w:tc>
        <w:tc>
          <w:tcPr>
            <w:tcW w:w="1154" w:type="dxa"/>
            <w:tcBorders>
              <w:top w:val="single" w:sz="4" w:space="0" w:color="auto"/>
              <w:left w:val="single" w:sz="4" w:space="0" w:color="auto"/>
              <w:bottom w:val="single" w:sz="4" w:space="0" w:color="auto"/>
              <w:right w:val="single" w:sz="4" w:space="0" w:color="auto"/>
            </w:tcBorders>
          </w:tcPr>
          <w:p w14:paraId="4C6A1984" w14:textId="77777777" w:rsidR="00906AEE" w:rsidRPr="00A1115A" w:rsidRDefault="00906AEE" w:rsidP="005050E1">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D61CA47" w14:textId="04E0174F" w:rsidR="00906AEE" w:rsidRPr="00A1115A" w:rsidRDefault="00906AEE" w:rsidP="005050E1">
            <w:pPr>
              <w:pStyle w:val="TAC"/>
              <w:rPr>
                <w:rFonts w:cs="Arial"/>
              </w:rPr>
            </w:pPr>
            <w:r w:rsidRPr="00A1115A">
              <w:rPr>
                <w:rFonts w:cs="Arial"/>
              </w:rPr>
              <w:t xml:space="preserve">≤ </w:t>
            </w:r>
            <w:r>
              <w:rPr>
                <w:rFonts w:cs="Arial"/>
              </w:rPr>
              <w:t>[</w:t>
            </w:r>
            <w:r w:rsidRPr="00A1115A">
              <w:rPr>
                <w:rFonts w:cs="Arial"/>
              </w:rPr>
              <w:t>3.5</w:t>
            </w:r>
            <w:r>
              <w:rPr>
                <w:rFonts w:cs="Arial"/>
              </w:rPr>
              <w:t>]</w:t>
            </w:r>
          </w:p>
        </w:tc>
        <w:tc>
          <w:tcPr>
            <w:tcW w:w="4154" w:type="dxa"/>
            <w:gridSpan w:val="2"/>
            <w:tcBorders>
              <w:top w:val="single" w:sz="4" w:space="0" w:color="auto"/>
              <w:left w:val="single" w:sz="4" w:space="0" w:color="auto"/>
              <w:bottom w:val="single" w:sz="4" w:space="0" w:color="auto"/>
              <w:right w:val="single" w:sz="4" w:space="0" w:color="auto"/>
            </w:tcBorders>
            <w:hideMark/>
          </w:tcPr>
          <w:p w14:paraId="4B99B9CB" w14:textId="77777777" w:rsidR="00906AEE" w:rsidRPr="00A1115A" w:rsidRDefault="00906AEE" w:rsidP="005050E1">
            <w:pPr>
              <w:pStyle w:val="TAC"/>
              <w:rPr>
                <w:rFonts w:cs="Arial"/>
              </w:rPr>
            </w:pPr>
            <w:r w:rsidRPr="00A1115A">
              <w:rPr>
                <w:rFonts w:cs="Arial"/>
              </w:rPr>
              <w:t xml:space="preserve">≤ </w:t>
            </w:r>
            <w:r w:rsidRPr="00A1115A">
              <w:rPr>
                <w:rFonts w:cs="Arial"/>
                <w:lang w:val="en-CA"/>
              </w:rPr>
              <w:t>2.5</w:t>
            </w:r>
          </w:p>
        </w:tc>
      </w:tr>
      <w:tr w:rsidR="00906AEE" w:rsidRPr="00A1115A" w14:paraId="2B6CFA61" w14:textId="77777777" w:rsidTr="005050E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6B6DA49" w14:textId="77777777" w:rsidR="00906AEE" w:rsidRPr="00A1115A" w:rsidRDefault="00906AEE" w:rsidP="005050E1">
            <w:pPr>
              <w:pStyle w:val="TAC"/>
            </w:pPr>
          </w:p>
        </w:tc>
        <w:tc>
          <w:tcPr>
            <w:tcW w:w="1154" w:type="dxa"/>
            <w:tcBorders>
              <w:top w:val="single" w:sz="4" w:space="0" w:color="auto"/>
              <w:left w:val="single" w:sz="4" w:space="0" w:color="auto"/>
              <w:bottom w:val="single" w:sz="4" w:space="0" w:color="auto"/>
              <w:right w:val="single" w:sz="4" w:space="0" w:color="auto"/>
            </w:tcBorders>
          </w:tcPr>
          <w:p w14:paraId="6FE0F35D" w14:textId="77777777" w:rsidR="00906AEE" w:rsidRPr="00A1115A" w:rsidRDefault="00906AEE" w:rsidP="005050E1">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3E5369D" w14:textId="77777777" w:rsidR="00906AEE" w:rsidRPr="00A1115A" w:rsidRDefault="00906AEE" w:rsidP="005050E1">
            <w:pPr>
              <w:pStyle w:val="TAC"/>
              <w:rPr>
                <w:rFonts w:cs="Arial"/>
              </w:rPr>
            </w:pPr>
            <w:r w:rsidRPr="00A1115A">
              <w:rPr>
                <w:rFonts w:cs="Arial"/>
              </w:rPr>
              <w:t>≤ 4.5</w:t>
            </w:r>
          </w:p>
        </w:tc>
      </w:tr>
      <w:tr w:rsidR="00906AEE" w:rsidRPr="00A1115A" w14:paraId="0A10E2DB" w14:textId="77777777" w:rsidTr="005050E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ECE30CF" w14:textId="77777777" w:rsidR="00906AEE" w:rsidRPr="00A1115A" w:rsidRDefault="00906AEE" w:rsidP="005050E1">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17333950" w14:textId="77777777" w:rsidR="00906AEE" w:rsidRPr="00A1115A" w:rsidRDefault="00906AEE" w:rsidP="005050E1">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32A69D0" w14:textId="161DE586" w:rsidR="00906AEE" w:rsidRPr="00A1115A" w:rsidRDefault="00906AEE" w:rsidP="005050E1">
            <w:pPr>
              <w:pStyle w:val="TAC"/>
              <w:rPr>
                <w:rFonts w:cs="Arial"/>
              </w:rPr>
            </w:pPr>
            <w:r w:rsidRPr="00A1115A">
              <w:rPr>
                <w:rFonts w:cs="Arial"/>
              </w:rPr>
              <w:t xml:space="preserve">≤ </w:t>
            </w:r>
            <w:r>
              <w:rPr>
                <w:rFonts w:cs="Arial"/>
              </w:rPr>
              <w:t>[</w:t>
            </w:r>
            <w:r w:rsidRPr="00A1115A">
              <w:rPr>
                <w:rFonts w:cs="Arial"/>
              </w:rPr>
              <w:t>3.5</w:t>
            </w:r>
            <w:r>
              <w:rPr>
                <w:rFonts w:cs="Arial"/>
              </w:rPr>
              <w:t>]</w:t>
            </w:r>
          </w:p>
        </w:tc>
        <w:tc>
          <w:tcPr>
            <w:tcW w:w="2097" w:type="dxa"/>
            <w:tcBorders>
              <w:top w:val="single" w:sz="4" w:space="0" w:color="auto"/>
              <w:left w:val="single" w:sz="4" w:space="0" w:color="auto"/>
              <w:bottom w:val="single" w:sz="4" w:space="0" w:color="auto"/>
              <w:right w:val="single" w:sz="4" w:space="0" w:color="auto"/>
            </w:tcBorders>
            <w:hideMark/>
          </w:tcPr>
          <w:p w14:paraId="2D2A096F" w14:textId="02B3CD7A" w:rsidR="00906AEE" w:rsidRPr="00A1115A" w:rsidRDefault="00906AEE" w:rsidP="005050E1">
            <w:pPr>
              <w:pStyle w:val="TAC"/>
              <w:rPr>
                <w:rFonts w:cs="Arial"/>
              </w:rPr>
            </w:pPr>
            <w:r w:rsidRPr="00A1115A">
              <w:rPr>
                <w:rFonts w:cs="Arial"/>
              </w:rPr>
              <w:t xml:space="preserve">≤ </w:t>
            </w:r>
            <w:r>
              <w:rPr>
                <w:rFonts w:cs="Arial"/>
              </w:rPr>
              <w:t>[5]</w:t>
            </w:r>
          </w:p>
        </w:tc>
        <w:tc>
          <w:tcPr>
            <w:tcW w:w="2057" w:type="dxa"/>
            <w:tcBorders>
              <w:top w:val="single" w:sz="4" w:space="0" w:color="auto"/>
              <w:left w:val="single" w:sz="4" w:space="0" w:color="auto"/>
              <w:bottom w:val="single" w:sz="4" w:space="0" w:color="auto"/>
              <w:right w:val="single" w:sz="4" w:space="0" w:color="auto"/>
            </w:tcBorders>
            <w:hideMark/>
          </w:tcPr>
          <w:p w14:paraId="40B8BBFE" w14:textId="77777777" w:rsidR="00906AEE" w:rsidRPr="00A1115A" w:rsidRDefault="00906AEE" w:rsidP="005050E1">
            <w:pPr>
              <w:pStyle w:val="TAC"/>
              <w:rPr>
                <w:rFonts w:cs="Arial"/>
              </w:rPr>
            </w:pPr>
            <w:r w:rsidRPr="00A1115A">
              <w:rPr>
                <w:rFonts w:cs="Arial"/>
              </w:rPr>
              <w:t>≤</w:t>
            </w:r>
            <w:r w:rsidRPr="00A1115A">
              <w:rPr>
                <w:rFonts w:cs="Arial"/>
                <w:lang w:val="en-CA"/>
              </w:rPr>
              <w:t xml:space="preserve"> 1.5</w:t>
            </w:r>
          </w:p>
        </w:tc>
      </w:tr>
      <w:tr w:rsidR="00906AEE" w:rsidRPr="00A1115A" w14:paraId="407A6028" w14:textId="77777777" w:rsidTr="005050E1">
        <w:trPr>
          <w:jc w:val="center"/>
        </w:trPr>
        <w:tc>
          <w:tcPr>
            <w:tcW w:w="1153" w:type="dxa"/>
            <w:tcBorders>
              <w:top w:val="nil"/>
              <w:left w:val="single" w:sz="4" w:space="0" w:color="auto"/>
              <w:bottom w:val="nil"/>
              <w:right w:val="single" w:sz="4" w:space="0" w:color="auto"/>
            </w:tcBorders>
            <w:shd w:val="clear" w:color="auto" w:fill="auto"/>
            <w:hideMark/>
          </w:tcPr>
          <w:p w14:paraId="44DBAE65" w14:textId="77777777" w:rsidR="00906AEE" w:rsidRPr="00A1115A" w:rsidRDefault="00906AEE" w:rsidP="005050E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BE336E" w14:textId="77777777" w:rsidR="00906AEE" w:rsidRPr="00A1115A" w:rsidRDefault="00906AEE" w:rsidP="005050E1">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DC7DB87" w14:textId="4A5C0ECD" w:rsidR="00906AEE" w:rsidRPr="00A1115A" w:rsidRDefault="00906AEE" w:rsidP="005050E1">
            <w:pPr>
              <w:pStyle w:val="TAC"/>
              <w:rPr>
                <w:rFonts w:cs="Arial"/>
              </w:rPr>
            </w:pPr>
            <w:r w:rsidRPr="00A1115A">
              <w:rPr>
                <w:rFonts w:cs="Arial"/>
              </w:rPr>
              <w:t xml:space="preserve">≤ </w:t>
            </w:r>
            <w:r>
              <w:rPr>
                <w:rFonts w:cs="Arial"/>
              </w:rPr>
              <w:t>[</w:t>
            </w:r>
            <w:r w:rsidRPr="00A1115A">
              <w:rPr>
                <w:rFonts w:cs="Arial"/>
              </w:rPr>
              <w:t>3.5</w:t>
            </w:r>
            <w:r>
              <w:rPr>
                <w:rFonts w:cs="Arial"/>
              </w:rPr>
              <w:t>]</w:t>
            </w:r>
          </w:p>
        </w:tc>
        <w:tc>
          <w:tcPr>
            <w:tcW w:w="2097" w:type="dxa"/>
            <w:tcBorders>
              <w:top w:val="single" w:sz="4" w:space="0" w:color="auto"/>
              <w:left w:val="single" w:sz="4" w:space="0" w:color="auto"/>
              <w:bottom w:val="single" w:sz="4" w:space="0" w:color="auto"/>
              <w:right w:val="single" w:sz="4" w:space="0" w:color="auto"/>
            </w:tcBorders>
            <w:hideMark/>
          </w:tcPr>
          <w:p w14:paraId="673D9857" w14:textId="05E49345" w:rsidR="00906AEE" w:rsidRPr="00A1115A" w:rsidRDefault="00906AEE" w:rsidP="005050E1">
            <w:pPr>
              <w:pStyle w:val="TAC"/>
              <w:rPr>
                <w:rFonts w:cs="Arial"/>
              </w:rPr>
            </w:pPr>
            <w:r w:rsidRPr="00A1115A">
              <w:rPr>
                <w:rFonts w:cs="Arial"/>
              </w:rPr>
              <w:t xml:space="preserve">≤ </w:t>
            </w:r>
            <w:r>
              <w:rPr>
                <w:rFonts w:cs="Arial"/>
              </w:rPr>
              <w:t>[5]</w:t>
            </w:r>
          </w:p>
        </w:tc>
        <w:tc>
          <w:tcPr>
            <w:tcW w:w="2057" w:type="dxa"/>
            <w:tcBorders>
              <w:top w:val="single" w:sz="4" w:space="0" w:color="auto"/>
              <w:left w:val="single" w:sz="4" w:space="0" w:color="auto"/>
              <w:bottom w:val="single" w:sz="4" w:space="0" w:color="auto"/>
              <w:right w:val="single" w:sz="4" w:space="0" w:color="auto"/>
            </w:tcBorders>
            <w:hideMark/>
          </w:tcPr>
          <w:p w14:paraId="410A3AB1" w14:textId="77777777" w:rsidR="00906AEE" w:rsidRPr="00A1115A" w:rsidRDefault="00906AEE" w:rsidP="005050E1">
            <w:pPr>
              <w:pStyle w:val="TAC"/>
              <w:rPr>
                <w:rFonts w:cs="Arial"/>
              </w:rPr>
            </w:pPr>
            <w:r w:rsidRPr="00A1115A">
              <w:rPr>
                <w:rFonts w:cs="Arial"/>
              </w:rPr>
              <w:t xml:space="preserve">≤ </w:t>
            </w:r>
            <w:r w:rsidRPr="00A1115A">
              <w:rPr>
                <w:rFonts w:cs="Arial"/>
                <w:lang w:val="en-CA"/>
              </w:rPr>
              <w:t>2</w:t>
            </w:r>
          </w:p>
        </w:tc>
      </w:tr>
      <w:tr w:rsidR="00906AEE" w:rsidRPr="00A1115A" w14:paraId="07EE1189" w14:textId="77777777" w:rsidTr="005050E1">
        <w:trPr>
          <w:jc w:val="center"/>
        </w:trPr>
        <w:tc>
          <w:tcPr>
            <w:tcW w:w="1153" w:type="dxa"/>
            <w:tcBorders>
              <w:top w:val="nil"/>
              <w:left w:val="single" w:sz="4" w:space="0" w:color="auto"/>
              <w:bottom w:val="nil"/>
              <w:right w:val="single" w:sz="4" w:space="0" w:color="auto"/>
            </w:tcBorders>
            <w:shd w:val="clear" w:color="auto" w:fill="auto"/>
            <w:hideMark/>
          </w:tcPr>
          <w:p w14:paraId="31C7BFCA" w14:textId="77777777" w:rsidR="00906AEE" w:rsidRPr="00A1115A" w:rsidRDefault="00906AEE" w:rsidP="005050E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157961" w14:textId="77777777" w:rsidR="00906AEE" w:rsidRPr="00A1115A" w:rsidRDefault="00906AEE" w:rsidP="005050E1">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DE65A3" w14:textId="7F539583" w:rsidR="00906AEE" w:rsidRPr="00A1115A" w:rsidRDefault="00906AEE" w:rsidP="005050E1">
            <w:pPr>
              <w:pStyle w:val="TAC"/>
              <w:rPr>
                <w:rFonts w:cs="Arial"/>
              </w:rPr>
            </w:pPr>
            <w:r w:rsidRPr="00A1115A">
              <w:rPr>
                <w:rFonts w:cs="Arial"/>
              </w:rPr>
              <w:t xml:space="preserve">≤ </w:t>
            </w:r>
            <w:r>
              <w:rPr>
                <w:rFonts w:cs="Arial"/>
              </w:rPr>
              <w:t>[5</w:t>
            </w:r>
            <w:r w:rsidRPr="00A1115A">
              <w:rPr>
                <w:rFonts w:cs="Arial"/>
                <w:lang w:val="en-CA"/>
              </w:rPr>
              <w:t>.5</w:t>
            </w:r>
            <w:r>
              <w:rPr>
                <w:rFonts w:cs="Arial"/>
                <w:lang w:val="en-CA"/>
              </w:rPr>
              <w:t>]</w:t>
            </w:r>
          </w:p>
        </w:tc>
      </w:tr>
      <w:tr w:rsidR="00906AEE" w:rsidRPr="00A1115A" w14:paraId="0213CDCB" w14:textId="77777777" w:rsidTr="005050E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32356DC" w14:textId="77777777" w:rsidR="00906AEE" w:rsidRPr="00A1115A" w:rsidRDefault="00906AEE" w:rsidP="005050E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DC82891" w14:textId="77777777" w:rsidR="00906AEE" w:rsidRPr="00A1115A" w:rsidRDefault="00906AEE" w:rsidP="005050E1">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2C8F2B4" w14:textId="77777777" w:rsidR="00906AEE" w:rsidRPr="00A1115A" w:rsidRDefault="00906AEE" w:rsidP="005050E1">
            <w:pPr>
              <w:pStyle w:val="TAC"/>
              <w:rPr>
                <w:rFonts w:cs="Arial"/>
              </w:rPr>
            </w:pPr>
            <w:r w:rsidRPr="00A1115A">
              <w:rPr>
                <w:rFonts w:cs="Arial"/>
              </w:rPr>
              <w:t xml:space="preserve">≤ </w:t>
            </w:r>
            <w:r w:rsidRPr="00A1115A">
              <w:rPr>
                <w:rFonts w:cs="Arial"/>
                <w:lang w:val="en-CA"/>
              </w:rPr>
              <w:t>6.5</w:t>
            </w:r>
          </w:p>
        </w:tc>
      </w:tr>
    </w:tbl>
    <w:p w14:paraId="4CCA9586" w14:textId="526A99A4" w:rsidR="00906AEE" w:rsidRDefault="00906AEE" w:rsidP="00906AEE"/>
    <w:p w14:paraId="5E94FEAB" w14:textId="430E19FC" w:rsidR="0066777E" w:rsidRPr="00A1115A" w:rsidRDefault="0066777E" w:rsidP="00906AEE">
      <w:r>
        <w:t xml:space="preserve">It is important to note that these conclusions are based on previously reported data and possibly extrapolating to estimate RIMD interference for higher than reported antenna isolation.  Additional measurements </w:t>
      </w:r>
      <w:r w:rsidR="00443FB9">
        <w:t>are being taken</w:t>
      </w:r>
      <w:r>
        <w:t xml:space="preserve"> with </w:t>
      </w:r>
      <w:r w:rsidRPr="0066777E">
        <w:rPr>
          <w:i/>
          <w:iCs/>
        </w:rPr>
        <w:t>the above table as a guideline and starting point to finalize the MPR specification</w:t>
      </w:r>
      <w:r>
        <w:t xml:space="preserve">; further improvement is welcomed if justified.  </w:t>
      </w:r>
    </w:p>
    <w:p w14:paraId="3F8BEA58" w14:textId="0F91AFEB" w:rsidR="009C37D0" w:rsidRDefault="00FA01C7" w:rsidP="009C37D0">
      <w:pPr>
        <w:pStyle w:val="Heading1"/>
        <w:tabs>
          <w:tab w:val="clear" w:pos="432"/>
          <w:tab w:val="num" w:pos="522"/>
        </w:tabs>
        <w:ind w:left="522" w:hanging="522"/>
        <w:rPr>
          <w:lang w:val="en-US"/>
        </w:rPr>
      </w:pPr>
      <w:r>
        <w:rPr>
          <w:lang w:val="en-US"/>
        </w:rPr>
        <w:t>Conclusion</w:t>
      </w:r>
    </w:p>
    <w:p w14:paraId="63168DE1" w14:textId="0C09B0C9" w:rsidR="0066777E" w:rsidRPr="0066777E" w:rsidRDefault="009F09EC" w:rsidP="0066777E">
      <w:pPr>
        <w:rPr>
          <w:lang w:val="en-US"/>
        </w:rPr>
      </w:pPr>
      <w:r>
        <w:rPr>
          <w:lang w:val="en-US"/>
        </w:rPr>
        <w:t xml:space="preserve">This contribution reviewed the existing MPR for PC 1.5.  It is shown that the MPR’s limit the effectiveness of the higher power class.  The derivation of the MPR values were then traced with careful review of the previously presented measured data.  It was found that the presented data was often lacking and did not appear to justify the large MPR’s that were ultimately specified for Band n41; in fact, the data presented </w:t>
      </w:r>
      <w:r w:rsidR="00443FB9">
        <w:rPr>
          <w:lang w:val="en-US"/>
        </w:rPr>
        <w:t xml:space="preserve">and proposals </w:t>
      </w:r>
      <w:r>
        <w:rPr>
          <w:lang w:val="en-US"/>
        </w:rPr>
        <w:t>mostly suggest smaller values than the MPR specification.  The assumptions were then reviewed against FWA constraints where feedback from OEM’s indicates where differences lie between FWA and mobile handset devices.  Finally, MPR for FWA was analyzed based on assumptions for FWA using the available data to provide an initial guideline for further study and verification.</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0C035DDC" w14:textId="77777777" w:rsidR="000218D1" w:rsidRDefault="00483E05" w:rsidP="001219FC">
      <w:pPr>
        <w:numPr>
          <w:ilvl w:val="0"/>
          <w:numId w:val="2"/>
        </w:numPr>
        <w:tabs>
          <w:tab w:val="left" w:pos="1080"/>
        </w:tabs>
        <w:rPr>
          <w:lang w:val="en-US" w:eastAsia="x-none"/>
        </w:rPr>
      </w:pPr>
      <w:bookmarkStart w:id="0" w:name="_Hlk859252"/>
      <w:r>
        <w:rPr>
          <w:lang w:val="en-US" w:eastAsia="x-none"/>
        </w:rPr>
        <w:t>R</w:t>
      </w:r>
      <w:r w:rsidR="008F11DF">
        <w:rPr>
          <w:lang w:val="en-US" w:eastAsia="x-none"/>
        </w:rPr>
        <w:t>P-202</w:t>
      </w:r>
      <w:r w:rsidR="000218D1">
        <w:rPr>
          <w:lang w:val="en-US" w:eastAsia="x-none"/>
        </w:rPr>
        <w:t>912</w:t>
      </w:r>
      <w:r w:rsidR="008F11DF">
        <w:rPr>
          <w:lang w:val="en-US" w:eastAsia="x-none"/>
        </w:rPr>
        <w:t>, “</w:t>
      </w:r>
      <w:r w:rsidR="000218D1" w:rsidRPr="000218D1">
        <w:rPr>
          <w:lang w:val="en-US" w:eastAsia="x-none"/>
        </w:rPr>
        <w:t>New WID on high-power devices operation use cases over Band n77 and n78</w:t>
      </w:r>
      <w:r w:rsidR="000218D1">
        <w:rPr>
          <w:lang w:val="en-US" w:eastAsia="x-none"/>
        </w:rPr>
        <w:t>,” Verizon</w:t>
      </w:r>
    </w:p>
    <w:p w14:paraId="049B06B0" w14:textId="4712C9D0" w:rsidR="000218D1" w:rsidRDefault="000218D1" w:rsidP="001219FC">
      <w:pPr>
        <w:numPr>
          <w:ilvl w:val="0"/>
          <w:numId w:val="2"/>
        </w:numPr>
        <w:tabs>
          <w:tab w:val="left" w:pos="1080"/>
        </w:tabs>
        <w:rPr>
          <w:lang w:val="en-US" w:eastAsia="x-none"/>
        </w:rPr>
      </w:pPr>
      <w:r>
        <w:rPr>
          <w:lang w:val="en-US"/>
        </w:rPr>
        <w:t>R4-2011782, “</w:t>
      </w:r>
      <w:r w:rsidRPr="000218D1">
        <w:rPr>
          <w:lang w:val="en-US"/>
        </w:rPr>
        <w:t>MPR and NS_04 A-MPR for 29 dBm</w:t>
      </w:r>
      <w:r>
        <w:rPr>
          <w:lang w:val="en-US"/>
        </w:rPr>
        <w:t>,” T-Mobile USA, Inc., Qorvo</w:t>
      </w:r>
    </w:p>
    <w:p w14:paraId="36D501A3" w14:textId="18729DCA" w:rsidR="000218D1" w:rsidRDefault="000218D1" w:rsidP="001219FC">
      <w:pPr>
        <w:numPr>
          <w:ilvl w:val="0"/>
          <w:numId w:val="2"/>
        </w:numPr>
        <w:tabs>
          <w:tab w:val="left" w:pos="1080"/>
        </w:tabs>
        <w:rPr>
          <w:lang w:val="en-US" w:eastAsia="x-none"/>
        </w:rPr>
      </w:pPr>
      <w:r>
        <w:rPr>
          <w:lang w:val="en-US"/>
        </w:rPr>
        <w:t>R4-2006639, “</w:t>
      </w:r>
      <w:r w:rsidRPr="000218D1">
        <w:rPr>
          <w:lang w:val="en-US"/>
        </w:rPr>
        <w:t>[29dBm] RIMD impact on EVM and MPR for UL MIMO and Tx Diversity</w:t>
      </w:r>
      <w:r>
        <w:rPr>
          <w:lang w:val="en-US"/>
        </w:rPr>
        <w:t xml:space="preserve">,” </w:t>
      </w:r>
      <w:r w:rsidRPr="000218D1">
        <w:rPr>
          <w:lang w:val="en-US"/>
        </w:rPr>
        <w:t>Skyworks Solutions, Inc.</w:t>
      </w:r>
    </w:p>
    <w:p w14:paraId="4811FF22" w14:textId="2365DC57" w:rsidR="000218D1" w:rsidRDefault="000218D1" w:rsidP="001219FC">
      <w:pPr>
        <w:numPr>
          <w:ilvl w:val="0"/>
          <w:numId w:val="2"/>
        </w:numPr>
        <w:tabs>
          <w:tab w:val="left" w:pos="1080"/>
        </w:tabs>
        <w:rPr>
          <w:lang w:val="en-US" w:eastAsia="x-none"/>
        </w:rPr>
      </w:pPr>
      <w:r>
        <w:rPr>
          <w:lang w:val="en-US"/>
        </w:rPr>
        <w:t>R4-2008330, “</w:t>
      </w:r>
      <w:r w:rsidRPr="000218D1">
        <w:rPr>
          <w:lang w:val="en-US"/>
        </w:rPr>
        <w:t>Analysis of MPR and EVM based on reverse IMD for PC1.5 UL-MIMO</w:t>
      </w:r>
      <w:r>
        <w:rPr>
          <w:lang w:val="en-US"/>
        </w:rPr>
        <w:t>,” LG Electronics</w:t>
      </w:r>
    </w:p>
    <w:p w14:paraId="15C2BF90" w14:textId="3001DD91" w:rsidR="000218D1" w:rsidRDefault="000218D1" w:rsidP="001219FC">
      <w:pPr>
        <w:numPr>
          <w:ilvl w:val="0"/>
          <w:numId w:val="2"/>
        </w:numPr>
        <w:tabs>
          <w:tab w:val="left" w:pos="1080"/>
        </w:tabs>
        <w:rPr>
          <w:lang w:val="en-US" w:eastAsia="x-none"/>
        </w:rPr>
      </w:pPr>
      <w:r>
        <w:rPr>
          <w:lang w:val="en-US"/>
        </w:rPr>
        <w:t>R4-2009943, “</w:t>
      </w:r>
      <w:r w:rsidRPr="000218D1">
        <w:rPr>
          <w:lang w:val="en-US"/>
        </w:rPr>
        <w:t>PC1.5 UL MIMO MPR</w:t>
      </w:r>
      <w:r>
        <w:rPr>
          <w:lang w:val="en-US"/>
        </w:rPr>
        <w:t xml:space="preserve">,” Apple Inc. </w:t>
      </w:r>
    </w:p>
    <w:p w14:paraId="529DD5DF" w14:textId="0D4D9476" w:rsidR="0094522B" w:rsidRDefault="0094522B" w:rsidP="001219FC">
      <w:pPr>
        <w:numPr>
          <w:ilvl w:val="0"/>
          <w:numId w:val="2"/>
        </w:numPr>
        <w:tabs>
          <w:tab w:val="left" w:pos="1080"/>
        </w:tabs>
        <w:rPr>
          <w:lang w:val="en-US" w:eastAsia="x-none"/>
        </w:rPr>
      </w:pPr>
      <w:r>
        <w:rPr>
          <w:lang w:val="en-US"/>
        </w:rPr>
        <w:t>R4-2102283, “</w:t>
      </w:r>
      <w:r w:rsidRPr="0094522B">
        <w:rPr>
          <w:lang w:val="en-US"/>
        </w:rPr>
        <w:t>Consideration on adding PC 1.5 for n77 and n78</w:t>
      </w:r>
      <w:r>
        <w:rPr>
          <w:lang w:val="en-US"/>
        </w:rPr>
        <w:t>,” Huawei, HiSilicon</w:t>
      </w:r>
    </w:p>
    <w:p w14:paraId="744522F8" w14:textId="47BB79F2" w:rsidR="0094522B" w:rsidRDefault="0094522B" w:rsidP="001219FC">
      <w:pPr>
        <w:numPr>
          <w:ilvl w:val="0"/>
          <w:numId w:val="2"/>
        </w:numPr>
        <w:tabs>
          <w:tab w:val="left" w:pos="1080"/>
        </w:tabs>
        <w:rPr>
          <w:lang w:val="en-US" w:eastAsia="x-none"/>
        </w:rPr>
      </w:pPr>
      <w:r>
        <w:rPr>
          <w:lang w:val="en-US"/>
        </w:rPr>
        <w:t>R4-2102417, “</w:t>
      </w:r>
      <w:r w:rsidRPr="0094522B">
        <w:rPr>
          <w:lang w:val="en-US"/>
        </w:rPr>
        <w:t>PC 1.5 for bands n77 and n78</w:t>
      </w:r>
      <w:r>
        <w:rPr>
          <w:lang w:val="en-US"/>
        </w:rPr>
        <w:t>,” Qualcomm Incorporated</w:t>
      </w:r>
      <w:bookmarkEnd w:id="0"/>
    </w:p>
    <w:sectPr w:rsidR="0094522B"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A54F9" w14:textId="77777777" w:rsidR="00901B04" w:rsidRDefault="00901B04">
      <w:r>
        <w:separator/>
      </w:r>
    </w:p>
  </w:endnote>
  <w:endnote w:type="continuationSeparator" w:id="0">
    <w:p w14:paraId="62DCC364" w14:textId="77777777" w:rsidR="00901B04" w:rsidRDefault="0090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F169" w14:textId="77777777" w:rsidR="00901B04" w:rsidRDefault="00901B04">
      <w:r>
        <w:separator/>
      </w:r>
    </w:p>
  </w:footnote>
  <w:footnote w:type="continuationSeparator" w:id="0">
    <w:p w14:paraId="64EBFB93" w14:textId="77777777" w:rsidR="00901B04" w:rsidRDefault="0090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8"/>
  </w:num>
  <w:num w:numId="4">
    <w:abstractNumId w:val="21"/>
  </w:num>
  <w:num w:numId="5">
    <w:abstractNumId w:val="15"/>
  </w:num>
  <w:num w:numId="6">
    <w:abstractNumId w:val="5"/>
  </w:num>
  <w:num w:numId="7">
    <w:abstractNumId w:val="1"/>
  </w:num>
  <w:num w:numId="8">
    <w:abstractNumId w:val="17"/>
  </w:num>
  <w:num w:numId="9">
    <w:abstractNumId w:val="6"/>
  </w:num>
  <w:num w:numId="10">
    <w:abstractNumId w:val="13"/>
  </w:num>
  <w:num w:numId="11">
    <w:abstractNumId w:val="23"/>
  </w:num>
  <w:num w:numId="12">
    <w:abstractNumId w:val="4"/>
  </w:num>
  <w:num w:numId="13">
    <w:abstractNumId w:val="12"/>
  </w:num>
  <w:num w:numId="14">
    <w:abstractNumId w:val="2"/>
  </w:num>
  <w:num w:numId="15">
    <w:abstractNumId w:val="11"/>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
  </w:num>
  <w:num w:numId="22">
    <w:abstractNumId w:val="7"/>
  </w:num>
  <w:num w:numId="23">
    <w:abstractNumId w:val="14"/>
  </w:num>
  <w:num w:numId="24">
    <w:abstractNumId w:val="19"/>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766"/>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D2"/>
    <w:rsid w:val="000170C8"/>
    <w:rsid w:val="0001723C"/>
    <w:rsid w:val="00017A58"/>
    <w:rsid w:val="00017CD3"/>
    <w:rsid w:val="00017DB2"/>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5CCA"/>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B9"/>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DBD"/>
    <w:rsid w:val="006523AD"/>
    <w:rsid w:val="006523C6"/>
    <w:rsid w:val="0065251A"/>
    <w:rsid w:val="00652940"/>
    <w:rsid w:val="00652BD8"/>
    <w:rsid w:val="00652D90"/>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7E"/>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55D"/>
    <w:rsid w:val="008F4EFB"/>
    <w:rsid w:val="008F532F"/>
    <w:rsid w:val="008F5B0A"/>
    <w:rsid w:val="008F5EA6"/>
    <w:rsid w:val="008F6101"/>
    <w:rsid w:val="008F6897"/>
    <w:rsid w:val="008F7FBA"/>
    <w:rsid w:val="009005EE"/>
    <w:rsid w:val="00900663"/>
    <w:rsid w:val="00900890"/>
    <w:rsid w:val="00900D21"/>
    <w:rsid w:val="00900DC6"/>
    <w:rsid w:val="00901B04"/>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522B"/>
    <w:rsid w:val="00945ECD"/>
    <w:rsid w:val="0094654A"/>
    <w:rsid w:val="00946558"/>
    <w:rsid w:val="00946572"/>
    <w:rsid w:val="00946BBA"/>
    <w:rsid w:val="009470D1"/>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520"/>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09EC"/>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65F"/>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CEE"/>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3EBD"/>
    <w:rsid w:val="00D744C7"/>
    <w:rsid w:val="00D747FE"/>
    <w:rsid w:val="00D74AC4"/>
    <w:rsid w:val="00D750FB"/>
    <w:rsid w:val="00D75151"/>
    <w:rsid w:val="00D77839"/>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3CA"/>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6B70"/>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2542</Words>
  <Characters>14494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2021-04-02T22:02:00Z</dcterms:created>
  <dcterms:modified xsi:type="dcterms:W3CDTF">2021-04-02T22:02:00Z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