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4ABD02B0"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E04A4C">
        <w:rPr>
          <w:rFonts w:eastAsia="Times New Roman"/>
          <w:b/>
          <w:noProof/>
          <w:sz w:val="24"/>
        </w:rPr>
        <w:t>98</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sidR="009568F1">
        <w:rPr>
          <w:rFonts w:eastAsia="Times New Roman"/>
          <w:b/>
          <w:noProof/>
          <w:sz w:val="24"/>
        </w:rPr>
        <w:t>2106080</w:t>
      </w:r>
      <w:bookmarkStart w:id="4" w:name="_GoBack"/>
      <w:bookmarkEnd w:id="4"/>
    </w:p>
    <w:p w14:paraId="38445688" w14:textId="19EE899C"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E04A4C">
        <w:rPr>
          <w:rFonts w:eastAsia="SimSun"/>
          <w:bCs w:val="0"/>
          <w:sz w:val="24"/>
          <w:lang w:eastAsia="zh-CN"/>
        </w:rPr>
        <w:t>12</w:t>
      </w:r>
      <w:r w:rsidR="006D4E0E">
        <w:rPr>
          <w:rFonts w:eastAsia="SimSun"/>
          <w:bCs w:val="0"/>
          <w:sz w:val="24"/>
          <w:lang w:eastAsia="zh-CN"/>
        </w:rPr>
        <w:t xml:space="preserve"> - </w:t>
      </w:r>
      <w:r w:rsidR="00E04A4C">
        <w:rPr>
          <w:rFonts w:eastAsia="SimSun"/>
          <w:bCs w:val="0"/>
          <w:sz w:val="24"/>
          <w:lang w:eastAsia="zh-CN"/>
        </w:rPr>
        <w:t>20</w:t>
      </w:r>
      <w:r>
        <w:rPr>
          <w:rFonts w:eastAsia="SimSun"/>
          <w:bCs w:val="0"/>
          <w:sz w:val="24"/>
          <w:lang w:eastAsia="zh-CN"/>
        </w:rPr>
        <w:t xml:space="preserve"> </w:t>
      </w:r>
      <w:r w:rsidR="00E04A4C">
        <w:rPr>
          <w:rFonts w:eastAsia="SimSun"/>
          <w:bCs w:val="0"/>
          <w:sz w:val="24"/>
          <w:lang w:eastAsia="zh-CN"/>
        </w:rPr>
        <w:t>Apr</w:t>
      </w:r>
      <w:r w:rsidRPr="009F4EEE">
        <w:rPr>
          <w:rFonts w:eastAsia="SimSun"/>
          <w:bCs w:val="0"/>
          <w:sz w:val="24"/>
          <w:lang w:eastAsia="zh-CN"/>
        </w:rPr>
        <w:t xml:space="preserve"> 20</w:t>
      </w:r>
      <w:bookmarkEnd w:id="5"/>
      <w:bookmarkEnd w:id="6"/>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22488641"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C528A" w:rsidRPr="002C528A">
        <w:rPr>
          <w:rFonts w:ascii="Arial" w:hAnsi="Arial" w:cs="Arial"/>
          <w:sz w:val="22"/>
        </w:rPr>
        <w:t>TP to TS 38.176-2  - OTA Sensitivity, clause  7.2, 7.3</w:t>
      </w:r>
    </w:p>
    <w:p w14:paraId="0F34F3E0" w14:textId="326D5E59"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337C93">
        <w:rPr>
          <w:rFonts w:ascii="Arial" w:hAnsi="Arial" w:cs="Arial"/>
          <w:sz w:val="22"/>
        </w:rPr>
        <w:t>5.3.2.</w:t>
      </w:r>
      <w:r w:rsidR="00840A03">
        <w:rPr>
          <w:rFonts w:ascii="Arial" w:hAnsi="Arial" w:cs="Arial"/>
          <w:sz w:val="22"/>
        </w:rPr>
        <w:t>4</w:t>
      </w:r>
      <w:r w:rsidR="00337C93">
        <w:rPr>
          <w:rFonts w:ascii="Arial" w:hAnsi="Arial" w:cs="Arial"/>
          <w:sz w:val="22"/>
        </w:rPr>
        <w:t>.2</w:t>
      </w:r>
      <w:r w:rsidR="00E04A4C">
        <w:rPr>
          <w:rFonts w:ascii="Arial" w:hAnsi="Arial" w:cs="Arial"/>
          <w:sz w:val="22"/>
        </w:rPr>
        <w:t>.</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577C815F" w14:textId="77A77A72" w:rsidR="00D54D51" w:rsidRDefault="00D54D51" w:rsidP="00337C93">
      <w:pPr>
        <w:rPr>
          <w:ins w:id="7" w:author="Huawei-RKy" w:date="2021-04-15T13:07:00Z"/>
          <w:lang w:val="en-US" w:eastAsia="zh-CN"/>
        </w:rPr>
      </w:pPr>
      <w:ins w:id="8" w:author="Huawei-RKy" w:date="2021-04-15T12:50:00Z">
        <w:r>
          <w:rPr>
            <w:lang w:val="en-US" w:eastAsia="zh-CN"/>
          </w:rPr>
          <w:t>This is a revision of R4-2107101 after 1</w:t>
        </w:r>
        <w:r w:rsidRPr="006F5E79">
          <w:rPr>
            <w:vertAlign w:val="superscript"/>
            <w:lang w:val="en-US" w:eastAsia="zh-CN"/>
          </w:rPr>
          <w:t>st</w:t>
        </w:r>
        <w:r>
          <w:rPr>
            <w:lang w:val="en-US" w:eastAsia="zh-CN"/>
          </w:rPr>
          <w:t xml:space="preserve"> round review in RAN4#98e-bis, the follo</w:t>
        </w:r>
        <w:r w:rsidR="004D482F">
          <w:rPr>
            <w:lang w:val="en-US" w:eastAsia="zh-CN"/>
          </w:rPr>
          <w:t>wing corrections have been made</w:t>
        </w:r>
      </w:ins>
      <w:ins w:id="9" w:author="Huawei-RKy" w:date="2021-04-15T13:07:00Z">
        <w:r w:rsidR="004D482F">
          <w:rPr>
            <w:lang w:val="en-US" w:eastAsia="zh-CN"/>
          </w:rPr>
          <w:t>:</w:t>
        </w:r>
      </w:ins>
    </w:p>
    <w:p w14:paraId="6F115ABA" w14:textId="08EE39D3" w:rsidR="004D482F" w:rsidRDefault="004D482F">
      <w:pPr>
        <w:ind w:leftChars="100" w:left="200"/>
        <w:rPr>
          <w:ins w:id="10" w:author="Huawei-RKy" w:date="2021-04-15T13:08:00Z"/>
          <w:lang w:val="en-US" w:eastAsia="zh-CN"/>
        </w:rPr>
        <w:pPrChange w:id="11" w:author="Huawei-RKy" w:date="2021-04-15T13:07:00Z">
          <w:pPr/>
        </w:pPrChange>
      </w:pPr>
      <w:ins w:id="12" w:author="Huawei-RKy" w:date="2021-04-15T13:08:00Z">
        <w:r>
          <w:rPr>
            <w:lang w:val="en-US" w:eastAsia="zh-CN"/>
          </w:rPr>
          <w:t>BS was replaced with IAB-DU where appropriate</w:t>
        </w:r>
      </w:ins>
    </w:p>
    <w:p w14:paraId="632D04C7" w14:textId="6BE58B1E" w:rsidR="004D482F" w:rsidRDefault="004D482F">
      <w:pPr>
        <w:ind w:leftChars="100" w:left="200"/>
        <w:rPr>
          <w:ins w:id="13" w:author="Huawei-RKy" w:date="2021-04-15T13:08:00Z"/>
          <w:lang w:val="en-US" w:eastAsia="zh-CN"/>
        </w:rPr>
        <w:pPrChange w:id="14" w:author="Huawei-RKy" w:date="2021-04-15T13:07:00Z">
          <w:pPr/>
        </w:pPrChange>
      </w:pPr>
      <w:ins w:id="15" w:author="Huawei-RKy" w:date="2021-04-15T13:08:00Z">
        <w:r>
          <w:rPr>
            <w:lang w:val="en-US" w:eastAsia="zh-CN"/>
          </w:rPr>
          <w:t>The f&lt;4GHz was put into the tables</w:t>
        </w:r>
      </w:ins>
    </w:p>
    <w:p w14:paraId="06A10FBD" w14:textId="222B835E" w:rsidR="004D482F" w:rsidRDefault="004D482F">
      <w:pPr>
        <w:ind w:leftChars="100" w:left="200"/>
        <w:rPr>
          <w:ins w:id="16" w:author="Huawei-RKy" w:date="2021-04-15T13:13:00Z"/>
          <w:lang w:val="en-US" w:eastAsia="zh-CN"/>
        </w:rPr>
        <w:pPrChange w:id="17" w:author="Huawei-RKy" w:date="2021-04-15T13:07:00Z">
          <w:pPr/>
        </w:pPrChange>
      </w:pPr>
      <w:ins w:id="18" w:author="Huawei-RKy" w:date="2021-04-15T13:08:00Z">
        <w:r>
          <w:rPr>
            <w:lang w:val="en-US" w:eastAsia="zh-CN"/>
          </w:rPr>
          <w:t>The IAB-MT local area FR1 tables had the MU added (the table was the core table)</w:t>
        </w:r>
      </w:ins>
    </w:p>
    <w:p w14:paraId="43484BDE" w14:textId="77777777" w:rsidR="00EE277C" w:rsidRDefault="00EE277C" w:rsidP="00EE277C">
      <w:pPr>
        <w:ind w:leftChars="100" w:left="200"/>
        <w:rPr>
          <w:ins w:id="19" w:author="Huawei-RKy" w:date="2021-04-15T13:13:00Z"/>
          <w:lang w:val="en-US" w:eastAsia="zh-CN"/>
        </w:rPr>
      </w:pPr>
      <w:ins w:id="20" w:author="Huawei-RKy" w:date="2021-04-15T13:13:00Z">
        <w:r>
          <w:rPr>
            <w:lang w:val="en-US" w:eastAsia="zh-CN"/>
          </w:rPr>
          <w:t>IAB type 1-H was missing has been added</w:t>
        </w:r>
      </w:ins>
    </w:p>
    <w:p w14:paraId="3D09FD54" w14:textId="278D63A5" w:rsidR="00EE277C" w:rsidRDefault="00EE277C">
      <w:pPr>
        <w:ind w:leftChars="100" w:left="200"/>
        <w:rPr>
          <w:ins w:id="21" w:author="Huawei-RKy" w:date="2021-04-15T13:21:00Z"/>
          <w:lang w:val="en-US" w:eastAsia="zh-CN"/>
        </w:rPr>
        <w:pPrChange w:id="22" w:author="Huawei-RKy" w:date="2021-04-15T13:07:00Z">
          <w:pPr/>
        </w:pPrChange>
      </w:pPr>
      <w:ins w:id="23" w:author="Huawei-RKy" w:date="2021-04-15T13:16:00Z">
        <w:r>
          <w:rPr>
            <w:rFonts w:hint="eastAsia"/>
            <w:lang w:val="en-US" w:eastAsia="zh-CN"/>
          </w:rPr>
          <w:t>C</w:t>
        </w:r>
        <w:r>
          <w:rPr>
            <w:lang w:val="en-US" w:eastAsia="zh-CN"/>
          </w:rPr>
          <w:t>la</w:t>
        </w:r>
      </w:ins>
      <w:ins w:id="24" w:author="Huawei-RKy" w:date="2021-04-15T13:17:00Z">
        <w:r>
          <w:rPr>
            <w:lang w:val="en-US" w:eastAsia="zh-CN"/>
          </w:rPr>
          <w:t>u</w:t>
        </w:r>
      </w:ins>
      <w:ins w:id="25" w:author="Huawei-RKy" w:date="2021-04-15T13:16:00Z">
        <w:r>
          <w:rPr>
            <w:lang w:val="en-US" w:eastAsia="zh-CN"/>
          </w:rPr>
          <w:t>se 7.2.5.2 was repeated (2</w:t>
        </w:r>
        <w:r w:rsidRPr="00EE277C">
          <w:rPr>
            <w:vertAlign w:val="superscript"/>
            <w:lang w:val="en-US" w:eastAsia="zh-CN"/>
            <w:rPrChange w:id="26" w:author="Huawei-RKy" w:date="2021-04-15T13:16:00Z">
              <w:rPr>
                <w:lang w:val="en-US" w:eastAsia="zh-CN"/>
              </w:rPr>
            </w:rPrChange>
          </w:rPr>
          <w:t>nd</w:t>
        </w:r>
        <w:r>
          <w:rPr>
            <w:lang w:val="en-US" w:eastAsia="zh-CN"/>
          </w:rPr>
          <w:t xml:space="preserve"> on is now 7.2.5.3) t</w:t>
        </w:r>
      </w:ins>
      <w:ins w:id="27" w:author="Huawei-RKy" w:date="2021-04-15T13:17:00Z">
        <w:r>
          <w:rPr>
            <w:lang w:val="en-US" w:eastAsia="zh-CN"/>
          </w:rPr>
          <w:t>h</w:t>
        </w:r>
      </w:ins>
      <w:ins w:id="28" w:author="Huawei-RKy" w:date="2021-04-15T13:16:00Z">
        <w:r>
          <w:rPr>
            <w:lang w:val="en-US" w:eastAsia="zh-CN"/>
          </w:rPr>
          <w:t>e introduction sentience in 7.2.5.3 was updated to match that of 7.2.5.2</w:t>
        </w:r>
      </w:ins>
    </w:p>
    <w:p w14:paraId="42042C85" w14:textId="52F90D2B" w:rsidR="00EE277C" w:rsidRPr="00EE277C" w:rsidRDefault="00EE277C">
      <w:pPr>
        <w:ind w:leftChars="100" w:left="200"/>
        <w:rPr>
          <w:lang w:val="en-US" w:eastAsia="zh-CN"/>
        </w:rPr>
        <w:pPrChange w:id="29" w:author="Huawei-RKy" w:date="2021-04-15T13:07:00Z">
          <w:pPr/>
        </w:pPrChange>
      </w:pPr>
      <w:ins w:id="30" w:author="Huawei-RKy" w:date="2021-04-15T13:21:00Z">
        <w:r>
          <w:rPr>
            <w:lang w:val="en-US" w:eastAsia="zh-CN"/>
          </w:rPr>
          <w:t>TDD test procedure does not require the Tx to transmit so these steps are removed here (as we have no FDD)</w:t>
        </w:r>
      </w:ins>
      <w:r w:rsidR="007126F0">
        <w:rPr>
          <w:lang w:val="en-US" w:eastAsia="zh-CN"/>
        </w:rPr>
        <w:t xml:space="preserve"> </w:t>
      </w:r>
      <w:ins w:id="31" w:author="Huawei-RKy" w:date="2021-04-15T13:26:00Z">
        <w:r w:rsidR="007126F0">
          <w:rPr>
            <w:lang w:val="en-US" w:eastAsia="zh-CN"/>
          </w:rPr>
          <w:t>and references to step 9 have been updated.</w:t>
        </w:r>
      </w:ins>
    </w:p>
    <w:p w14:paraId="0023FE51" w14:textId="5E7C06E8" w:rsidR="00BF01B1" w:rsidRDefault="00A42238" w:rsidP="00337C93">
      <w:pPr>
        <w:rPr>
          <w:lang w:val="en-US" w:eastAsia="zh-CN"/>
        </w:rPr>
      </w:pPr>
      <w:r>
        <w:rPr>
          <w:lang w:val="en-US" w:eastAsia="zh-CN"/>
        </w:rPr>
        <w:t>This text proposal com</w:t>
      </w:r>
      <w:r w:rsidR="006D0173">
        <w:rPr>
          <w:lang w:val="en-US" w:eastAsia="zh-CN"/>
        </w:rPr>
        <w:t>p</w:t>
      </w:r>
      <w:r>
        <w:rPr>
          <w:lang w:val="en-US" w:eastAsia="zh-CN"/>
        </w:rPr>
        <w:t xml:space="preserve">letes clause </w:t>
      </w:r>
      <w:r w:rsidR="00337C93">
        <w:rPr>
          <w:lang w:val="en-US" w:eastAsia="zh-CN"/>
        </w:rPr>
        <w:t>7.2 conducted sensitivity.</w:t>
      </w:r>
    </w:p>
    <w:p w14:paraId="4D3AA515" w14:textId="48D4B02B" w:rsidR="00337C93" w:rsidRDefault="00337C93" w:rsidP="00337C93">
      <w:pPr>
        <w:pStyle w:val="ListParagraph"/>
        <w:numPr>
          <w:ilvl w:val="0"/>
          <w:numId w:val="14"/>
        </w:numPr>
        <w:ind w:firstLineChars="0"/>
        <w:rPr>
          <w:lang w:val="en-US" w:eastAsia="zh-CN"/>
        </w:rPr>
      </w:pPr>
      <w:r w:rsidRPr="00337C93">
        <w:rPr>
          <w:lang w:val="en-US" w:eastAsia="zh-CN"/>
        </w:rPr>
        <w:t>Requirements below 3GHz are removed as there are no FR1 bands &lt; 2.496 MHz (n41)</w:t>
      </w:r>
    </w:p>
    <w:p w14:paraId="306E0B7E" w14:textId="5DA597E7" w:rsidR="00216C93" w:rsidRDefault="00216C93" w:rsidP="00337C93">
      <w:pPr>
        <w:pStyle w:val="ListParagraph"/>
        <w:numPr>
          <w:ilvl w:val="0"/>
          <w:numId w:val="14"/>
        </w:numPr>
        <w:ind w:firstLineChars="0"/>
        <w:rPr>
          <w:lang w:val="en-US" w:eastAsia="zh-CN"/>
        </w:rPr>
      </w:pPr>
      <w:r>
        <w:rPr>
          <w:lang w:val="en-US" w:eastAsia="zh-CN"/>
        </w:rPr>
        <w:t>References to NB-IoT have been removed</w:t>
      </w:r>
    </w:p>
    <w:p w14:paraId="664E1C6E" w14:textId="2724EFFE" w:rsidR="00216C93" w:rsidRDefault="00216C93" w:rsidP="00337C93">
      <w:pPr>
        <w:pStyle w:val="ListParagraph"/>
        <w:numPr>
          <w:ilvl w:val="0"/>
          <w:numId w:val="14"/>
        </w:numPr>
        <w:ind w:firstLineChars="0"/>
        <w:rPr>
          <w:lang w:val="en-US" w:eastAsia="zh-CN"/>
        </w:rPr>
      </w:pPr>
      <w:r>
        <w:rPr>
          <w:lang w:val="en-US" w:eastAsia="zh-CN"/>
        </w:rPr>
        <w:t>The 5MHz channel has been removed</w:t>
      </w:r>
    </w:p>
    <w:p w14:paraId="4214494A" w14:textId="326C56FD" w:rsidR="00A3244C" w:rsidRPr="00337C93" w:rsidRDefault="00A3244C" w:rsidP="00337C93">
      <w:pPr>
        <w:pStyle w:val="ListParagraph"/>
        <w:numPr>
          <w:ilvl w:val="0"/>
          <w:numId w:val="14"/>
        </w:numPr>
        <w:ind w:firstLineChars="0"/>
        <w:rPr>
          <w:lang w:val="en-US" w:eastAsia="zh-CN"/>
        </w:rPr>
      </w:pPr>
      <w:r>
        <w:rPr>
          <w:lang w:val="en-US" w:eastAsia="zh-CN"/>
        </w:rPr>
        <w:t>For IAB-MT the BS/IAB-DU TT have been applied, UE values are slightly different so values remain in square brackets for now.</w:t>
      </w:r>
    </w:p>
    <w:p w14:paraId="3533296E" w14:textId="378BDF24" w:rsidR="004E69AA" w:rsidRDefault="004D415F" w:rsidP="000169FE">
      <w:pPr>
        <w:pStyle w:val="Heading1"/>
        <w:numPr>
          <w:ilvl w:val="0"/>
          <w:numId w:val="2"/>
        </w:numPr>
        <w:rPr>
          <w:lang w:eastAsia="sv-SE"/>
        </w:rPr>
      </w:pPr>
      <w:r>
        <w:rPr>
          <w:lang w:eastAsia="sv-SE"/>
        </w:rPr>
        <w:t>T</w:t>
      </w:r>
      <w:r w:rsidR="00C31963">
        <w:rPr>
          <w:lang w:eastAsia="sv-SE"/>
        </w:rPr>
        <w:t>P to TS 38.</w:t>
      </w:r>
      <w:r w:rsidR="002C528A">
        <w:rPr>
          <w:lang w:eastAsia="sv-SE"/>
        </w:rPr>
        <w:t>176</w:t>
      </w:r>
      <w:r w:rsidR="00840A03">
        <w:rPr>
          <w:lang w:eastAsia="sv-SE"/>
        </w:rPr>
        <w:t>-2</w:t>
      </w:r>
      <w:r w:rsidR="00C31963">
        <w:rPr>
          <w:lang w:eastAsia="sv-SE"/>
        </w:rPr>
        <w:t xml:space="preserve"> v0</w:t>
      </w:r>
      <w:r w:rsidR="00FB4E42">
        <w:rPr>
          <w:lang w:eastAsia="sv-SE"/>
        </w:rPr>
        <w:t>.0</w:t>
      </w:r>
      <w:r w:rsidR="00C31963">
        <w:rPr>
          <w:lang w:eastAsia="sv-SE"/>
        </w:rPr>
        <w:t>.1</w:t>
      </w:r>
    </w:p>
    <w:p w14:paraId="5182C96D" w14:textId="3C57A35F" w:rsidR="00706485" w:rsidRDefault="00C16A94" w:rsidP="00E04A4C">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12F20925" w14:textId="36958F12" w:rsidR="00337C93" w:rsidRPr="008C3753" w:rsidRDefault="00337C93" w:rsidP="00337C93">
      <w:pPr>
        <w:pStyle w:val="Heading2"/>
      </w:pPr>
      <w:bookmarkStart w:id="32" w:name="_Toc21100017"/>
      <w:bookmarkStart w:id="33" w:name="_Toc29809815"/>
      <w:bookmarkStart w:id="34" w:name="_Toc36645200"/>
      <w:bookmarkStart w:id="35" w:name="_Toc37272254"/>
      <w:bookmarkStart w:id="36" w:name="_Toc45884500"/>
      <w:bookmarkStart w:id="37" w:name="_Toc53182523"/>
      <w:bookmarkStart w:id="38" w:name="_Toc58860264"/>
      <w:bookmarkStart w:id="39" w:name="_Toc58862768"/>
      <w:bookmarkStart w:id="40" w:name="_Toc61182761"/>
      <w:bookmarkEnd w:id="2"/>
      <w:bookmarkEnd w:id="3"/>
      <w:r w:rsidRPr="008C3753">
        <w:t>7.2</w:t>
      </w:r>
      <w:r w:rsidRPr="008C3753">
        <w:tab/>
      </w:r>
      <w:r w:rsidR="00355E98">
        <w:t>OTA sensitivity</w:t>
      </w:r>
      <w:bookmarkEnd w:id="32"/>
      <w:bookmarkEnd w:id="33"/>
      <w:bookmarkEnd w:id="34"/>
      <w:bookmarkEnd w:id="35"/>
      <w:bookmarkEnd w:id="36"/>
      <w:bookmarkEnd w:id="37"/>
      <w:bookmarkEnd w:id="38"/>
      <w:bookmarkEnd w:id="39"/>
      <w:bookmarkEnd w:id="40"/>
    </w:p>
    <w:p w14:paraId="6A557C80" w14:textId="77777777" w:rsidR="00337C93" w:rsidRPr="008C3753" w:rsidRDefault="00337C93" w:rsidP="00337C93">
      <w:pPr>
        <w:pStyle w:val="Heading3"/>
      </w:pPr>
      <w:bookmarkStart w:id="41" w:name="_Toc21100018"/>
      <w:bookmarkStart w:id="42" w:name="_Toc29809816"/>
      <w:bookmarkStart w:id="43" w:name="_Toc36645201"/>
      <w:bookmarkStart w:id="44" w:name="_Toc37272255"/>
      <w:bookmarkStart w:id="45" w:name="_Toc45884501"/>
      <w:bookmarkStart w:id="46" w:name="_Toc53182524"/>
      <w:bookmarkStart w:id="47" w:name="_Toc58860265"/>
      <w:bookmarkStart w:id="48" w:name="_Toc58862769"/>
      <w:bookmarkStart w:id="49" w:name="_Toc61182762"/>
      <w:r w:rsidRPr="008C3753">
        <w:t>7.2.1</w:t>
      </w:r>
      <w:r w:rsidRPr="008C3753">
        <w:tab/>
        <w:t>Definition and applicability</w:t>
      </w:r>
      <w:bookmarkEnd w:id="41"/>
      <w:bookmarkEnd w:id="42"/>
      <w:bookmarkEnd w:id="43"/>
      <w:bookmarkEnd w:id="44"/>
      <w:bookmarkEnd w:id="45"/>
      <w:bookmarkEnd w:id="46"/>
      <w:bookmarkEnd w:id="47"/>
      <w:bookmarkEnd w:id="48"/>
      <w:bookmarkEnd w:id="49"/>
    </w:p>
    <w:p w14:paraId="4DD9FCD0" w14:textId="77777777" w:rsidR="00355E98" w:rsidRPr="00931575" w:rsidRDefault="00355E98" w:rsidP="00355E98">
      <w:bookmarkStart w:id="50" w:name="_Toc21100019"/>
      <w:bookmarkStart w:id="51" w:name="_Toc29809817"/>
      <w:bookmarkStart w:id="52" w:name="_Toc36645202"/>
      <w:bookmarkStart w:id="53" w:name="_Toc37272256"/>
      <w:bookmarkStart w:id="54" w:name="_Toc45884502"/>
      <w:bookmarkStart w:id="55" w:name="_Toc53182525"/>
      <w:bookmarkStart w:id="56" w:name="_Toc58860266"/>
      <w:bookmarkStart w:id="57" w:name="_Toc58862770"/>
      <w:bookmarkStart w:id="58" w:name="_Toc61182763"/>
      <w:r w:rsidRPr="00931575">
        <w:t xml:space="preserve">The OTA sensitivity requirement is based upon the declaration of one or more </w:t>
      </w:r>
      <w:r w:rsidRPr="00931575">
        <w:rPr>
          <w:i/>
        </w:rPr>
        <w:t>OTA sensitivity direction declarations</w:t>
      </w:r>
      <w:r w:rsidRPr="00931575">
        <w:t xml:space="preserve"> (OSDD), related to a </w:t>
      </w:r>
      <w:r w:rsidRPr="00931575">
        <w:rPr>
          <w:i/>
          <w:iCs/>
        </w:rPr>
        <w:t>BS type 1-H</w:t>
      </w:r>
      <w:r w:rsidRPr="00931575">
        <w:t xml:space="preserve"> and </w:t>
      </w:r>
      <w:r w:rsidRPr="00931575">
        <w:rPr>
          <w:i/>
          <w:iCs/>
        </w:rPr>
        <w:t>BS type 1-O</w:t>
      </w:r>
      <w:r w:rsidRPr="00931575">
        <w:t xml:space="preserve"> </w:t>
      </w:r>
      <w:r w:rsidRPr="00931575">
        <w:rPr>
          <w:i/>
        </w:rPr>
        <w:t>receiver</w:t>
      </w:r>
      <w:r w:rsidRPr="00931575">
        <w:t>.</w:t>
      </w:r>
    </w:p>
    <w:p w14:paraId="3EC4851D" w14:textId="77777777" w:rsidR="00355E98" w:rsidRPr="00931575" w:rsidRDefault="00355E98" w:rsidP="00355E98">
      <w:r w:rsidRPr="00931575">
        <w:t xml:space="preserve">The </w:t>
      </w:r>
      <w:r w:rsidRPr="00931575">
        <w:rPr>
          <w:i/>
          <w:iCs/>
        </w:rPr>
        <w:t>BS type 1-H</w:t>
      </w:r>
      <w:r w:rsidRPr="00931575">
        <w:t xml:space="preserve"> and </w:t>
      </w:r>
      <w:r w:rsidRPr="00931575">
        <w:rPr>
          <w:i/>
          <w:iCs/>
        </w:rPr>
        <w:t>BS type 1-O</w:t>
      </w:r>
      <w:r w:rsidRPr="00931575">
        <w:t xml:space="preserve"> </w:t>
      </w:r>
      <w:r w:rsidRPr="00931575">
        <w:rPr>
          <w:i/>
        </w:rPr>
        <w:t>receiver</w:t>
      </w:r>
      <w:r w:rsidRPr="00931575">
        <w:t xml:space="preserve"> may optionally be capable of redirecting/changing the </w:t>
      </w:r>
      <w:r w:rsidRPr="00931575">
        <w:rPr>
          <w:i/>
        </w:rPr>
        <w:t>receiver target</w:t>
      </w:r>
      <w:r w:rsidRPr="00931575">
        <w:t xml:space="preserve"> by means of adjusting BS settings resulting in multiple </w:t>
      </w:r>
      <w:r w:rsidRPr="00931575">
        <w:rPr>
          <w:i/>
        </w:rPr>
        <w:t>sensitivity RoAoA</w:t>
      </w:r>
      <w:r w:rsidRPr="00931575">
        <w:t xml:space="preserve">. The </w:t>
      </w:r>
      <w:r w:rsidRPr="00931575">
        <w:rPr>
          <w:i/>
        </w:rPr>
        <w:t>sensitivity RoAoA</w:t>
      </w:r>
      <w:r w:rsidRPr="00931575">
        <w:t xml:space="preserve"> resulting from the current BS settings is the active </w:t>
      </w:r>
      <w:r w:rsidRPr="00931575">
        <w:rPr>
          <w:i/>
        </w:rPr>
        <w:t>sensitivity RoAoA</w:t>
      </w:r>
      <w:r w:rsidRPr="00931575">
        <w:t>.</w:t>
      </w:r>
    </w:p>
    <w:p w14:paraId="1433834D" w14:textId="77777777" w:rsidR="00355E98" w:rsidRPr="00931575" w:rsidRDefault="00355E98" w:rsidP="00355E98">
      <w:r w:rsidRPr="00931575">
        <w:t xml:space="preserve">If the BS is capable of redirecting the </w:t>
      </w:r>
      <w:r w:rsidRPr="00931575">
        <w:rPr>
          <w:i/>
        </w:rPr>
        <w:t>receiver target</w:t>
      </w:r>
      <w:r w:rsidRPr="00931575">
        <w:t xml:space="preserve"> related to the OSDD then the OSDD shall include:</w:t>
      </w:r>
    </w:p>
    <w:p w14:paraId="1740EBAE" w14:textId="77777777" w:rsidR="00355E98" w:rsidRPr="00931575" w:rsidRDefault="00355E98" w:rsidP="00355E98">
      <w:pPr>
        <w:pStyle w:val="B1"/>
      </w:pPr>
      <w:r w:rsidRPr="00931575">
        <w:lastRenderedPageBreak/>
        <w:t>-</w:t>
      </w:r>
      <w:r w:rsidRPr="00931575">
        <w:tab/>
      </w:r>
      <w:r w:rsidRPr="00931575">
        <w:rPr>
          <w:i/>
          <w:iCs/>
        </w:rPr>
        <w:t>BS channel bandwidth</w:t>
      </w:r>
      <w:r w:rsidRPr="00931575">
        <w:t xml:space="preserve"> and declared minimum EIS</w:t>
      </w:r>
      <w:r w:rsidRPr="00931575">
        <w:rPr>
          <w:i/>
        </w:rPr>
        <w:t xml:space="preserve"> </w:t>
      </w:r>
      <w:r w:rsidRPr="00931575">
        <w:t xml:space="preserve">level applicable to any active </w:t>
      </w:r>
      <w:r w:rsidRPr="00931575">
        <w:rPr>
          <w:i/>
        </w:rPr>
        <w:t>sensitivity RoAoA</w:t>
      </w:r>
      <w:r w:rsidRPr="00931575">
        <w:t xml:space="preserve"> </w:t>
      </w:r>
      <w:r w:rsidRPr="00931575">
        <w:rPr>
          <w:rFonts w:eastAsia="SimSun"/>
        </w:rPr>
        <w:t xml:space="preserve">inside the </w:t>
      </w:r>
      <w:r w:rsidRPr="00931575">
        <w:rPr>
          <w:rFonts w:eastAsia="SimSun"/>
          <w:i/>
        </w:rPr>
        <w:t>receiver target redirection range</w:t>
      </w:r>
      <w:r w:rsidRPr="00931575">
        <w:rPr>
          <w:rFonts w:eastAsia="SimSun"/>
        </w:rPr>
        <w:t xml:space="preserve"> </w:t>
      </w:r>
      <w:r w:rsidRPr="00931575">
        <w:t>in the OSDD.</w:t>
      </w:r>
    </w:p>
    <w:p w14:paraId="309E295C" w14:textId="77777777" w:rsidR="00355E98" w:rsidRPr="00931575" w:rsidRDefault="00355E98" w:rsidP="00355E98">
      <w:pPr>
        <w:pStyle w:val="B1"/>
      </w:pPr>
      <w:r w:rsidRPr="00931575">
        <w:t>-</w:t>
      </w:r>
      <w:r w:rsidRPr="00931575">
        <w:tab/>
        <w:t xml:space="preserve">A declared </w:t>
      </w:r>
      <w:r w:rsidRPr="00931575">
        <w:rPr>
          <w:i/>
        </w:rPr>
        <w:t>receiver target redirection range</w:t>
      </w:r>
      <w:r w:rsidRPr="00931575">
        <w:t>, describing all the angles of arrival that can be addressed for the OSDD through alternative settings in the BS.</w:t>
      </w:r>
    </w:p>
    <w:p w14:paraId="3EA57C46" w14:textId="77777777" w:rsidR="00355E98" w:rsidRPr="00931575" w:rsidRDefault="00355E98" w:rsidP="00355E98">
      <w:pPr>
        <w:pStyle w:val="B1"/>
      </w:pPr>
      <w:r w:rsidRPr="00931575">
        <w:t>-</w:t>
      </w:r>
      <w:r w:rsidRPr="00931575">
        <w:tab/>
        <w:t xml:space="preserve">Five declared </w:t>
      </w:r>
      <w:r w:rsidRPr="00931575">
        <w:rPr>
          <w:i/>
        </w:rPr>
        <w:t>sensitivity RoAoA</w:t>
      </w:r>
      <w:r w:rsidRPr="00931575">
        <w:t xml:space="preserve"> comprising the conformance testing directions as detailed in TR 37.</w:t>
      </w:r>
      <w:r w:rsidRPr="00931575" w:rsidDel="00B66BE9">
        <w:t xml:space="preserve"> </w:t>
      </w:r>
      <w:r w:rsidRPr="00931575">
        <w:t>941 [29].</w:t>
      </w:r>
    </w:p>
    <w:p w14:paraId="6D9D58B4" w14:textId="77777777" w:rsidR="00355E98" w:rsidRPr="00931575" w:rsidRDefault="00355E98" w:rsidP="00355E98">
      <w:pPr>
        <w:rPr>
          <w:rFonts w:eastAsia="MS Mincho"/>
          <w:sz w:val="21"/>
        </w:rPr>
      </w:pPr>
      <w:r w:rsidRPr="00931575">
        <w:t>-</w:t>
      </w:r>
      <w:r w:rsidRPr="00931575">
        <w:tab/>
        <w:t>The receiver target reference direction.</w:t>
      </w:r>
    </w:p>
    <w:p w14:paraId="4860D1F9" w14:textId="77777777" w:rsidR="00355E98" w:rsidRPr="00931575" w:rsidRDefault="00355E98" w:rsidP="00355E98">
      <w:pPr>
        <w:pStyle w:val="NO"/>
      </w:pPr>
      <w:r w:rsidRPr="00931575">
        <w:t>NOTE 1:</w:t>
      </w:r>
      <w:r w:rsidRPr="00931575">
        <w:tab/>
        <w:t xml:space="preserve">Some of the declared </w:t>
      </w:r>
      <w:r w:rsidRPr="00931575">
        <w:rPr>
          <w:i/>
        </w:rPr>
        <w:t>sensitivity RoAoA</w:t>
      </w:r>
      <w:r w:rsidRPr="00931575">
        <w:t xml:space="preserve"> may coincide depending on the redirection capability.</w:t>
      </w:r>
    </w:p>
    <w:p w14:paraId="45641C8B" w14:textId="77777777" w:rsidR="00355E98" w:rsidRPr="00931575" w:rsidRDefault="00355E98" w:rsidP="00355E98">
      <w:pPr>
        <w:pStyle w:val="NO"/>
      </w:pPr>
      <w:r w:rsidRPr="00931575">
        <w:t>NOTE 2:</w:t>
      </w:r>
      <w:r w:rsidRPr="00931575">
        <w:tab/>
        <w:t xml:space="preserve">In addition to the declared </w:t>
      </w:r>
      <w:r w:rsidRPr="00931575">
        <w:rPr>
          <w:i/>
        </w:rPr>
        <w:t>sensitivity RoAoA</w:t>
      </w:r>
      <w:r w:rsidRPr="00931575">
        <w:t xml:space="preserve">, several </w:t>
      </w:r>
      <w:r w:rsidRPr="00931575">
        <w:rPr>
          <w:i/>
        </w:rPr>
        <w:t>sensitivity RoAoA</w:t>
      </w:r>
      <w:r w:rsidRPr="00931575">
        <w:t xml:space="preserve"> may be implicitly defined by the </w:t>
      </w:r>
      <w:r w:rsidRPr="00931575">
        <w:rPr>
          <w:i/>
        </w:rPr>
        <w:t>receiver target redirection range</w:t>
      </w:r>
      <w:r w:rsidRPr="00931575">
        <w:t xml:space="preserve"> without being explicitly declared in the OSDD.</w:t>
      </w:r>
    </w:p>
    <w:p w14:paraId="2CA7C73B" w14:textId="77777777" w:rsidR="00355E98" w:rsidRPr="00931575" w:rsidRDefault="00355E98" w:rsidP="00355E98">
      <w:r w:rsidRPr="00931575">
        <w:t xml:space="preserve">If the </w:t>
      </w:r>
      <w:r w:rsidRPr="00931575">
        <w:rPr>
          <w:i/>
        </w:rPr>
        <w:t>BS</w:t>
      </w:r>
      <w:r w:rsidRPr="00931575">
        <w:t xml:space="preserve"> is not capable of redirecting the </w:t>
      </w:r>
      <w:r w:rsidRPr="00931575">
        <w:rPr>
          <w:i/>
        </w:rPr>
        <w:t>receiver target</w:t>
      </w:r>
      <w:r w:rsidRPr="00931575">
        <w:t xml:space="preserve"> related to the OSDD, then the OSDD includes only:</w:t>
      </w:r>
    </w:p>
    <w:p w14:paraId="3B92E7E5" w14:textId="77777777" w:rsidR="00355E98" w:rsidRPr="00931575" w:rsidRDefault="00355E98" w:rsidP="00355E98">
      <w:pPr>
        <w:pStyle w:val="B1"/>
      </w:pPr>
      <w:r w:rsidRPr="00931575">
        <w:t>-</w:t>
      </w:r>
      <w:r w:rsidRPr="00931575">
        <w:tab/>
      </w:r>
      <w:r w:rsidRPr="00931575">
        <w:rPr>
          <w:i/>
          <w:iCs/>
        </w:rPr>
        <w:t>BS channel bandwidth</w:t>
      </w:r>
      <w:r w:rsidRPr="00931575">
        <w:t xml:space="preserve"> and declared minimum EIS</w:t>
      </w:r>
      <w:r w:rsidRPr="00931575">
        <w:rPr>
          <w:i/>
        </w:rPr>
        <w:t xml:space="preserve"> </w:t>
      </w:r>
      <w:r w:rsidRPr="00931575">
        <w:t xml:space="preserve">level applicable to the </w:t>
      </w:r>
      <w:r w:rsidRPr="00931575">
        <w:rPr>
          <w:i/>
        </w:rPr>
        <w:t>sensitivity RoAoA</w:t>
      </w:r>
      <w:r w:rsidRPr="00931575">
        <w:t xml:space="preserve"> in the OSDD.</w:t>
      </w:r>
    </w:p>
    <w:p w14:paraId="0DD6FE48" w14:textId="77777777" w:rsidR="00355E98" w:rsidRPr="00931575" w:rsidRDefault="00355E98" w:rsidP="00355E98">
      <w:pPr>
        <w:pStyle w:val="B1"/>
      </w:pPr>
      <w:r w:rsidRPr="00931575">
        <w:t>-</w:t>
      </w:r>
      <w:r w:rsidRPr="00931575">
        <w:tab/>
        <w:t xml:space="preserve">One declared active </w:t>
      </w:r>
      <w:r w:rsidRPr="00931575">
        <w:rPr>
          <w:i/>
        </w:rPr>
        <w:t>sensitivity RoAoA</w:t>
      </w:r>
      <w:r w:rsidRPr="00931575">
        <w:t>.</w:t>
      </w:r>
    </w:p>
    <w:p w14:paraId="0BE5CB94" w14:textId="77777777" w:rsidR="00355E98" w:rsidRPr="00931575" w:rsidRDefault="00355E98" w:rsidP="00355E98">
      <w:pPr>
        <w:pStyle w:val="B1"/>
      </w:pPr>
      <w:r w:rsidRPr="00931575">
        <w:t>-</w:t>
      </w:r>
      <w:r w:rsidRPr="00931575">
        <w:tab/>
        <w:t>The receiver target reference direction.</w:t>
      </w:r>
    </w:p>
    <w:p w14:paraId="09BFA1D2" w14:textId="77777777" w:rsidR="00355E98" w:rsidRPr="00931575" w:rsidRDefault="00355E98" w:rsidP="00355E98">
      <w:pPr>
        <w:pStyle w:val="NO"/>
      </w:pPr>
      <w:r w:rsidRPr="00931575">
        <w:t>NOTE 3:</w:t>
      </w:r>
      <w:r w:rsidRPr="00931575">
        <w:tab/>
        <w:t xml:space="preserve">For </w:t>
      </w:r>
      <w:r w:rsidRPr="00931575">
        <w:rPr>
          <w:i/>
        </w:rPr>
        <w:t>BS</w:t>
      </w:r>
      <w:r w:rsidRPr="00931575">
        <w:t xml:space="preserve"> without target redirection capability, the declared (fixed) </w:t>
      </w:r>
      <w:r w:rsidRPr="00931575">
        <w:rPr>
          <w:i/>
        </w:rPr>
        <w:t>sensitivity RoAoA</w:t>
      </w:r>
      <w:r w:rsidRPr="00931575">
        <w:t xml:space="preserve"> is always the active </w:t>
      </w:r>
      <w:r w:rsidRPr="00931575">
        <w:rPr>
          <w:i/>
        </w:rPr>
        <w:t>sensitivity RoAoA</w:t>
      </w:r>
      <w:r w:rsidRPr="00931575">
        <w:t>.</w:t>
      </w:r>
    </w:p>
    <w:p w14:paraId="17AF997B" w14:textId="77777777" w:rsidR="00355E98" w:rsidRPr="00931575" w:rsidRDefault="00355E98" w:rsidP="00355E98">
      <w:r w:rsidRPr="00931575">
        <w:t>The OTA sensitivity EIS level declaration shall apply to each</w:t>
      </w:r>
      <w:r w:rsidRPr="00931575" w:rsidDel="00777305">
        <w:t xml:space="preserve"> </w:t>
      </w:r>
      <w:r w:rsidRPr="00931575">
        <w:t xml:space="preserve">supported polarization, under the assumption of </w:t>
      </w:r>
      <w:r w:rsidRPr="00931575">
        <w:rPr>
          <w:i/>
        </w:rPr>
        <w:t>polarization match</w:t>
      </w:r>
      <w:r w:rsidRPr="00931575">
        <w:t>.</w:t>
      </w:r>
    </w:p>
    <w:p w14:paraId="5530E865" w14:textId="77777777" w:rsidR="00337C93" w:rsidRPr="008C3753" w:rsidRDefault="00337C93" w:rsidP="00337C93">
      <w:pPr>
        <w:pStyle w:val="Heading3"/>
      </w:pPr>
      <w:r w:rsidRPr="008C3753">
        <w:t>7.2.2</w:t>
      </w:r>
      <w:r w:rsidRPr="008C3753">
        <w:tab/>
        <w:t>Minimum requirement</w:t>
      </w:r>
      <w:bookmarkEnd w:id="50"/>
      <w:bookmarkEnd w:id="51"/>
      <w:bookmarkEnd w:id="52"/>
      <w:bookmarkEnd w:id="53"/>
      <w:bookmarkEnd w:id="54"/>
      <w:bookmarkEnd w:id="55"/>
      <w:bookmarkEnd w:id="56"/>
      <w:bookmarkEnd w:id="57"/>
      <w:bookmarkEnd w:id="58"/>
    </w:p>
    <w:p w14:paraId="345050D6" w14:textId="1B987B3F" w:rsidR="00337C93" w:rsidRDefault="00337C93" w:rsidP="00337C93">
      <w:r w:rsidRPr="008C3753">
        <w:t xml:space="preserve">The minimum requirement for </w:t>
      </w:r>
      <w:r w:rsidR="00216C93">
        <w:rPr>
          <w:i/>
        </w:rPr>
        <w:t>IAB-DU</w:t>
      </w:r>
      <w:r w:rsidRPr="008C3753">
        <w:rPr>
          <w:i/>
        </w:rPr>
        <w:t xml:space="preserve"> type 1-H</w:t>
      </w:r>
      <w:r w:rsidRPr="008C3753">
        <w:t xml:space="preserve"> </w:t>
      </w:r>
      <w:r w:rsidR="00355E98">
        <w:t>and</w:t>
      </w:r>
      <w:r w:rsidR="00355E98" w:rsidRPr="00355E98">
        <w:rPr>
          <w:i/>
        </w:rPr>
        <w:t xml:space="preserve"> IAB-DU type 1-O</w:t>
      </w:r>
      <w:r w:rsidR="00355E98">
        <w:t xml:space="preserve"> </w:t>
      </w:r>
      <w:r w:rsidRPr="008C3753">
        <w:t>is in TS 38.1</w:t>
      </w:r>
      <w:r w:rsidR="00216C93">
        <w:t>7</w:t>
      </w:r>
      <w:r w:rsidRPr="008C3753">
        <w:t xml:space="preserve">4 [2], </w:t>
      </w:r>
      <w:r w:rsidR="00355E98">
        <w:t>clause 10</w:t>
      </w:r>
      <w:r w:rsidR="00216C93">
        <w:t>.2.1</w:t>
      </w:r>
      <w:r w:rsidRPr="008C3753">
        <w:t>.</w:t>
      </w:r>
    </w:p>
    <w:p w14:paraId="717F9BA3" w14:textId="615B6238" w:rsidR="00216C93" w:rsidRPr="008C3753" w:rsidRDefault="00216C93" w:rsidP="00216C93">
      <w:r w:rsidRPr="008C3753">
        <w:t xml:space="preserve">The minimum requirement for </w:t>
      </w:r>
      <w:r>
        <w:rPr>
          <w:i/>
        </w:rPr>
        <w:t>IAB-MT</w:t>
      </w:r>
      <w:r w:rsidRPr="008C3753">
        <w:rPr>
          <w:i/>
        </w:rPr>
        <w:t xml:space="preserve"> type 1-H</w:t>
      </w:r>
      <w:r w:rsidRPr="008C3753">
        <w:t xml:space="preserve"> </w:t>
      </w:r>
      <w:r w:rsidR="00355E98">
        <w:t>and</w:t>
      </w:r>
      <w:r w:rsidR="00355E98" w:rsidRPr="00355E98">
        <w:rPr>
          <w:i/>
        </w:rPr>
        <w:t xml:space="preserve"> IAB-</w:t>
      </w:r>
      <w:r w:rsidR="00355E98">
        <w:rPr>
          <w:i/>
        </w:rPr>
        <w:t>MT</w:t>
      </w:r>
      <w:r w:rsidR="00355E98" w:rsidRPr="00355E98">
        <w:rPr>
          <w:i/>
        </w:rPr>
        <w:t xml:space="preserve"> type 1-O</w:t>
      </w:r>
      <w:r w:rsidR="00355E98">
        <w:t xml:space="preserve"> </w:t>
      </w:r>
      <w:r w:rsidRPr="008C3753">
        <w:t>is in TS 38.1</w:t>
      </w:r>
      <w:r>
        <w:t>7</w:t>
      </w:r>
      <w:r w:rsidRPr="008C3753">
        <w:t>4 [2], clause </w:t>
      </w:r>
      <w:r w:rsidR="00355E98">
        <w:t>10</w:t>
      </w:r>
      <w:r>
        <w:t>.2.2</w:t>
      </w:r>
      <w:r w:rsidRPr="008C3753">
        <w:t>.</w:t>
      </w:r>
    </w:p>
    <w:p w14:paraId="0839E8DA" w14:textId="77777777" w:rsidR="00337C93" w:rsidRPr="008C3753" w:rsidRDefault="00337C93" w:rsidP="00337C93">
      <w:pPr>
        <w:pStyle w:val="Heading3"/>
      </w:pPr>
      <w:bookmarkStart w:id="59" w:name="_Toc21100020"/>
      <w:bookmarkStart w:id="60" w:name="_Toc29809818"/>
      <w:bookmarkStart w:id="61" w:name="_Toc36645203"/>
      <w:bookmarkStart w:id="62" w:name="_Toc37272257"/>
      <w:bookmarkStart w:id="63" w:name="_Toc45884503"/>
      <w:bookmarkStart w:id="64" w:name="_Toc53182526"/>
      <w:bookmarkStart w:id="65" w:name="_Toc58860267"/>
      <w:bookmarkStart w:id="66" w:name="_Toc58862771"/>
      <w:bookmarkStart w:id="67" w:name="_Toc61182764"/>
      <w:r w:rsidRPr="008C3753">
        <w:t>7.2.3</w:t>
      </w:r>
      <w:r w:rsidRPr="008C3753">
        <w:tab/>
        <w:t>Test purpose</w:t>
      </w:r>
      <w:bookmarkEnd w:id="59"/>
      <w:bookmarkEnd w:id="60"/>
      <w:bookmarkEnd w:id="61"/>
      <w:bookmarkEnd w:id="62"/>
      <w:bookmarkEnd w:id="63"/>
      <w:bookmarkEnd w:id="64"/>
      <w:bookmarkEnd w:id="65"/>
      <w:bookmarkEnd w:id="66"/>
      <w:bookmarkEnd w:id="67"/>
    </w:p>
    <w:p w14:paraId="7C786111" w14:textId="77777777" w:rsidR="00355E98" w:rsidRPr="00931575" w:rsidRDefault="00355E98" w:rsidP="00355E98">
      <w:pPr>
        <w:rPr>
          <w:lang w:eastAsia="zh-CN"/>
        </w:rPr>
      </w:pPr>
      <w:bookmarkStart w:id="68" w:name="_Toc21100021"/>
      <w:bookmarkStart w:id="69" w:name="_Toc29809819"/>
      <w:bookmarkStart w:id="70" w:name="_Toc36645204"/>
      <w:bookmarkStart w:id="71" w:name="_Toc37272258"/>
      <w:bookmarkStart w:id="72" w:name="_Toc45884504"/>
      <w:bookmarkStart w:id="73" w:name="_Toc53182527"/>
      <w:bookmarkStart w:id="74" w:name="_Toc58860268"/>
      <w:bookmarkStart w:id="75" w:name="_Toc58862772"/>
      <w:bookmarkStart w:id="76" w:name="_Toc61182765"/>
      <w:r w:rsidRPr="00931575">
        <w:rPr>
          <w:lang w:eastAsia="zh-CN"/>
        </w:rPr>
        <w:t>The test purpose is to verify that the BS can meet the throughput requirement for a specified measurement channel at the EIS level and the range of angles of arrival declared in the OSDD.</w:t>
      </w:r>
    </w:p>
    <w:p w14:paraId="067FAD33" w14:textId="77777777" w:rsidR="00337C93" w:rsidRPr="008C3753" w:rsidRDefault="00337C93" w:rsidP="00337C93">
      <w:pPr>
        <w:pStyle w:val="Heading3"/>
      </w:pPr>
      <w:r w:rsidRPr="008C3753">
        <w:t>7.2.4</w:t>
      </w:r>
      <w:r w:rsidRPr="008C3753">
        <w:tab/>
      </w:r>
      <w:commentRangeStart w:id="77"/>
      <w:r w:rsidRPr="008C3753">
        <w:t>Method of test</w:t>
      </w:r>
      <w:bookmarkEnd w:id="68"/>
      <w:bookmarkEnd w:id="69"/>
      <w:bookmarkEnd w:id="70"/>
      <w:bookmarkEnd w:id="71"/>
      <w:bookmarkEnd w:id="72"/>
      <w:bookmarkEnd w:id="73"/>
      <w:bookmarkEnd w:id="74"/>
      <w:bookmarkEnd w:id="75"/>
      <w:bookmarkEnd w:id="76"/>
      <w:commentRangeEnd w:id="77"/>
      <w:r w:rsidR="00216C93">
        <w:rPr>
          <w:rStyle w:val="CommentReference"/>
          <w:rFonts w:ascii="Times New Roman" w:hAnsi="Times New Roman"/>
        </w:rPr>
        <w:commentReference w:id="77"/>
      </w:r>
    </w:p>
    <w:p w14:paraId="6B243AD1" w14:textId="77777777" w:rsidR="00337C93" w:rsidRPr="008C3753" w:rsidRDefault="00337C93" w:rsidP="00337C93">
      <w:pPr>
        <w:pStyle w:val="Heading4"/>
      </w:pPr>
      <w:bookmarkStart w:id="78" w:name="_Toc21100022"/>
      <w:bookmarkStart w:id="79" w:name="_Toc29809820"/>
      <w:bookmarkStart w:id="80" w:name="_Toc36645205"/>
      <w:bookmarkStart w:id="81" w:name="_Toc37272259"/>
      <w:bookmarkStart w:id="82" w:name="_Toc45884505"/>
      <w:bookmarkStart w:id="83" w:name="_Toc53182528"/>
      <w:bookmarkStart w:id="84" w:name="_Toc58860269"/>
      <w:bookmarkStart w:id="85" w:name="_Toc58862773"/>
      <w:bookmarkStart w:id="86" w:name="_Toc61182766"/>
      <w:r w:rsidRPr="008C3753">
        <w:t>7.2.4.1</w:t>
      </w:r>
      <w:r w:rsidRPr="008C3753">
        <w:tab/>
        <w:t>Initial conditions</w:t>
      </w:r>
      <w:bookmarkEnd w:id="78"/>
      <w:bookmarkEnd w:id="79"/>
      <w:bookmarkEnd w:id="80"/>
      <w:bookmarkEnd w:id="81"/>
      <w:bookmarkEnd w:id="82"/>
      <w:bookmarkEnd w:id="83"/>
      <w:bookmarkEnd w:id="84"/>
      <w:bookmarkEnd w:id="85"/>
      <w:bookmarkEnd w:id="86"/>
      <w:r w:rsidRPr="008C3753">
        <w:tab/>
      </w:r>
    </w:p>
    <w:p w14:paraId="080628F0" w14:textId="77777777" w:rsidR="00355E98" w:rsidRPr="00931575" w:rsidRDefault="00355E98" w:rsidP="00355E98">
      <w:pPr>
        <w:rPr>
          <w:lang w:eastAsia="zh-CN"/>
        </w:rPr>
      </w:pPr>
      <w:bookmarkStart w:id="87" w:name="_Toc21100023"/>
      <w:bookmarkStart w:id="88" w:name="_Toc29809821"/>
      <w:bookmarkStart w:id="89" w:name="_Toc36645206"/>
      <w:bookmarkStart w:id="90" w:name="_Toc37272260"/>
      <w:bookmarkStart w:id="91" w:name="_Toc45884506"/>
      <w:bookmarkStart w:id="92" w:name="_Toc53182529"/>
      <w:bookmarkStart w:id="93" w:name="_Toc58860270"/>
      <w:bookmarkStart w:id="94" w:name="_Toc58862774"/>
      <w:bookmarkStart w:id="95" w:name="_Toc61182767"/>
      <w:r w:rsidRPr="00931575">
        <w:rPr>
          <w:lang w:eastAsia="zh-CN"/>
        </w:rPr>
        <w:t xml:space="preserve">Test environment: Normal, see </w:t>
      </w:r>
      <w:r w:rsidRPr="00931575">
        <w:t>annex B.2</w:t>
      </w:r>
      <w:r w:rsidRPr="00931575">
        <w:rPr>
          <w:lang w:eastAsia="zh-CN"/>
        </w:rPr>
        <w:t>.</w:t>
      </w:r>
    </w:p>
    <w:p w14:paraId="6F5D2B78" w14:textId="77777777" w:rsidR="00355E98" w:rsidRPr="00931575" w:rsidRDefault="00355E98" w:rsidP="00355E98">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 M; see clause </w:t>
      </w:r>
      <w:r w:rsidRPr="00931575">
        <w:t>4.9.1</w:t>
      </w:r>
      <w:r w:rsidRPr="00931575">
        <w:rPr>
          <w:lang w:eastAsia="zh-CN"/>
        </w:rPr>
        <w:t>.</w:t>
      </w:r>
    </w:p>
    <w:p w14:paraId="645981D8" w14:textId="77777777" w:rsidR="00355E98" w:rsidRPr="00931575" w:rsidRDefault="00355E98" w:rsidP="00355E98">
      <w:pPr>
        <w:rPr>
          <w:lang w:eastAsia="zh-CN"/>
        </w:rPr>
      </w:pPr>
      <w:r w:rsidRPr="00931575">
        <w:rPr>
          <w:lang w:eastAsia="zh-CN"/>
        </w:rPr>
        <w:t>Directions to be tested:</w:t>
      </w:r>
    </w:p>
    <w:p w14:paraId="58D720FF" w14:textId="77777777" w:rsidR="00355E98" w:rsidRPr="00931575" w:rsidRDefault="00355E98" w:rsidP="00355E98">
      <w:pPr>
        <w:pStyle w:val="B1"/>
        <w:rPr>
          <w:lang w:eastAsia="zh-CN"/>
        </w:rPr>
      </w:pPr>
      <w:r w:rsidRPr="00931575">
        <w:t>-</w:t>
      </w:r>
      <w:r w:rsidRPr="00931575">
        <w:tab/>
      </w:r>
      <w:r w:rsidRPr="00931575">
        <w:rPr>
          <w:lang w:eastAsia="zh-CN"/>
        </w:rPr>
        <w:t>receiver target reference direction (D.31),</w:t>
      </w:r>
    </w:p>
    <w:p w14:paraId="5019B532" w14:textId="77777777" w:rsidR="00355E98" w:rsidRPr="00931575" w:rsidRDefault="00355E98" w:rsidP="00355E98">
      <w:pPr>
        <w:pStyle w:val="B1"/>
        <w:rPr>
          <w:lang w:eastAsia="zh-CN"/>
        </w:rPr>
      </w:pPr>
      <w:r w:rsidRPr="00931575">
        <w:t>-</w:t>
      </w:r>
      <w:r w:rsidRPr="00931575">
        <w:tab/>
      </w:r>
      <w:r w:rsidRPr="00931575">
        <w:rPr>
          <w:lang w:eastAsia="zh-CN"/>
        </w:rPr>
        <w:t>conformance test directions (D.33).</w:t>
      </w:r>
    </w:p>
    <w:p w14:paraId="29F34153" w14:textId="77777777" w:rsidR="00337C93" w:rsidRPr="008C3753" w:rsidRDefault="00337C93" w:rsidP="00337C93">
      <w:pPr>
        <w:pStyle w:val="Heading4"/>
      </w:pPr>
      <w:r w:rsidRPr="008C3753">
        <w:t>7.2.4.2</w:t>
      </w:r>
      <w:r w:rsidRPr="008C3753">
        <w:tab/>
        <w:t>Procedure</w:t>
      </w:r>
      <w:bookmarkEnd w:id="87"/>
      <w:bookmarkEnd w:id="88"/>
      <w:bookmarkEnd w:id="89"/>
      <w:bookmarkEnd w:id="90"/>
      <w:bookmarkEnd w:id="91"/>
      <w:bookmarkEnd w:id="92"/>
      <w:bookmarkEnd w:id="93"/>
      <w:bookmarkEnd w:id="94"/>
      <w:bookmarkEnd w:id="95"/>
    </w:p>
    <w:p w14:paraId="424B6538" w14:textId="77777777" w:rsidR="00355E98" w:rsidRPr="00931575" w:rsidRDefault="00355E98" w:rsidP="00355E98">
      <w:pPr>
        <w:pStyle w:val="B1"/>
        <w:rPr>
          <w:lang w:eastAsia="zh-CN"/>
        </w:rPr>
      </w:pPr>
      <w:bookmarkStart w:id="96" w:name="_Toc21100024"/>
      <w:bookmarkStart w:id="97" w:name="_Toc29809822"/>
      <w:bookmarkStart w:id="98" w:name="_Toc36645207"/>
      <w:bookmarkStart w:id="99" w:name="_Toc37272261"/>
      <w:bookmarkStart w:id="100" w:name="_Toc45884507"/>
      <w:bookmarkStart w:id="101" w:name="_Toc53182530"/>
      <w:bookmarkStart w:id="102" w:name="_Toc58860271"/>
      <w:bookmarkStart w:id="103" w:name="_Toc58862775"/>
      <w:bookmarkStart w:id="104" w:name="_Toc61182768"/>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annex E.2.1</w:t>
      </w:r>
      <w:r w:rsidRPr="00931575">
        <w:t>.</w:t>
      </w:r>
    </w:p>
    <w:p w14:paraId="6176E78A" w14:textId="77777777" w:rsidR="00355E98" w:rsidRPr="00931575" w:rsidRDefault="00355E98" w:rsidP="00355E98">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sidRPr="00931575">
        <w:rPr>
          <w:lang w:eastAsia="zh-CN"/>
        </w:rPr>
        <w:t>BS</w:t>
      </w:r>
      <w:r w:rsidRPr="00931575">
        <w:rPr>
          <w:rFonts w:hint="eastAsia"/>
          <w:lang w:eastAsia="zh-CN"/>
        </w:rPr>
        <w:t xml:space="preserve"> </w:t>
      </w:r>
      <w:r w:rsidRPr="00931575">
        <w:rPr>
          <w:lang w:eastAsia="zh-CN"/>
        </w:rPr>
        <w:t>with the test system.</w:t>
      </w:r>
    </w:p>
    <w:p w14:paraId="299D7CF0" w14:textId="77777777" w:rsidR="00355E98" w:rsidRPr="00931575" w:rsidRDefault="00355E98" w:rsidP="00355E98">
      <w:pPr>
        <w:pStyle w:val="B1"/>
        <w:rPr>
          <w:lang w:eastAsia="zh-CN"/>
        </w:rPr>
      </w:pPr>
      <w:r w:rsidRPr="00931575">
        <w:rPr>
          <w:rFonts w:eastAsia="MS Mincho"/>
        </w:rPr>
        <w:t>3)</w:t>
      </w:r>
      <w:r w:rsidRPr="00931575">
        <w:rPr>
          <w:rFonts w:eastAsia="MS Mincho"/>
        </w:rPr>
        <w:tab/>
        <w:t xml:space="preserve">Align </w:t>
      </w:r>
      <w:r w:rsidRPr="00931575">
        <w:t>the BS with the test antenna in the declared direction to be tested.</w:t>
      </w:r>
    </w:p>
    <w:p w14:paraId="19CEDAEE" w14:textId="77777777" w:rsidR="00355E98" w:rsidRPr="00931575" w:rsidRDefault="00355E98" w:rsidP="00355E98">
      <w:pPr>
        <w:pStyle w:val="B1"/>
        <w:rPr>
          <w:lang w:eastAsia="zh-CN"/>
        </w:rPr>
      </w:pPr>
      <w:r w:rsidRPr="00931575">
        <w:rPr>
          <w:lang w:eastAsia="zh-CN"/>
        </w:rPr>
        <w:lastRenderedPageBreak/>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is captured by the BS under test.</w:t>
      </w:r>
    </w:p>
    <w:p w14:paraId="2FB1AAD6" w14:textId="768246E3" w:rsidR="00355E98" w:rsidRPr="00931575" w:rsidDel="007126F0" w:rsidRDefault="00355E98" w:rsidP="00355E98">
      <w:pPr>
        <w:pStyle w:val="B1"/>
        <w:rPr>
          <w:del w:id="105" w:author="Huawei-RKy" w:date="2021-04-15T13:22:00Z"/>
        </w:rPr>
      </w:pPr>
      <w:del w:id="106" w:author="Huawei-RKy" w:date="2021-04-15T13:22:00Z">
        <w:r w:rsidRPr="00931575" w:rsidDel="007126F0">
          <w:delText>5)</w:delText>
        </w:r>
        <w:r w:rsidRPr="00931575" w:rsidDel="007126F0">
          <w:tab/>
          <w:delText>Configure the beam peak direction for the transmitter according to the declared reference beam direction pair for the appropriate beam identifier.</w:delText>
        </w:r>
      </w:del>
    </w:p>
    <w:p w14:paraId="4DF3AD6E" w14:textId="6B3CAB1C" w:rsidR="00355E98" w:rsidRPr="00931575" w:rsidDel="007126F0" w:rsidRDefault="00355E98" w:rsidP="00355E98">
      <w:pPr>
        <w:pStyle w:val="B1"/>
        <w:rPr>
          <w:del w:id="107" w:author="Huawei-RKy" w:date="2021-04-15T13:22:00Z"/>
          <w:lang w:eastAsia="zh-CN"/>
        </w:rPr>
      </w:pPr>
      <w:del w:id="108" w:author="Huawei-RKy" w:date="2021-04-15T13:22:00Z">
        <w:r w:rsidRPr="00931575" w:rsidDel="007126F0">
          <w:rPr>
            <w:lang w:eastAsia="zh-CN"/>
          </w:rPr>
          <w:delText>6)</w:delText>
        </w:r>
        <w:r w:rsidRPr="00931575" w:rsidDel="007126F0">
          <w:rPr>
            <w:lang w:eastAsia="zh-CN"/>
          </w:rPr>
          <w:tab/>
          <w:delText>Set the BS to transmit beam(s) of the same operational band as the OSDD being tested according to the appropriate test configuration in clauses 4.7 and 4.8.</w:delText>
        </w:r>
      </w:del>
    </w:p>
    <w:p w14:paraId="18513F10" w14:textId="0AAB5B0C" w:rsidR="00355E98" w:rsidRPr="00931575" w:rsidRDefault="00355E98" w:rsidP="00355E98">
      <w:pPr>
        <w:pStyle w:val="B1"/>
        <w:rPr>
          <w:lang w:eastAsia="zh-CN"/>
        </w:rPr>
      </w:pPr>
      <w:del w:id="109" w:author="Huawei-RKy" w:date="2021-04-15T13:22:00Z">
        <w:r w:rsidRPr="00931575" w:rsidDel="007126F0">
          <w:delText>7</w:delText>
        </w:r>
      </w:del>
      <w:ins w:id="110" w:author="Huawei-RKy" w:date="2021-04-15T13:22:00Z">
        <w:r w:rsidR="007126F0">
          <w:t>5</w:t>
        </w:r>
      </w:ins>
      <w:r w:rsidRPr="00931575">
        <w:t>)</w:t>
      </w:r>
      <w:r w:rsidRPr="00931575">
        <w:tab/>
        <w:t>Start the signal generator for the wanted signal to transmit:</w:t>
      </w:r>
    </w:p>
    <w:p w14:paraId="7FED0414" w14:textId="77777777" w:rsidR="00355E98" w:rsidRPr="00931575" w:rsidRDefault="00355E98" w:rsidP="00355E98">
      <w:pPr>
        <w:pStyle w:val="B2"/>
      </w:pPr>
      <w:r w:rsidRPr="00931575">
        <w:rPr>
          <w:rFonts w:eastAsia="MS P??"/>
        </w:rPr>
        <w:t>-</w:t>
      </w:r>
      <w:r w:rsidRPr="00931575">
        <w:rPr>
          <w:rFonts w:eastAsia="MS P??"/>
        </w:rPr>
        <w:tab/>
        <w:t xml:space="preserve">The </w:t>
      </w:r>
      <w:r w:rsidRPr="00931575">
        <w:t>test signal as specified in clause 7.2.5.</w:t>
      </w:r>
    </w:p>
    <w:p w14:paraId="42C2671B" w14:textId="5D3E2256" w:rsidR="00355E98" w:rsidRPr="00931575" w:rsidRDefault="00355E98" w:rsidP="00355E98">
      <w:pPr>
        <w:pStyle w:val="B1"/>
      </w:pPr>
      <w:del w:id="111" w:author="Huawei-RKy" w:date="2021-04-15T13:22:00Z">
        <w:r w:rsidRPr="00931575" w:rsidDel="007126F0">
          <w:rPr>
            <w:lang w:eastAsia="zh-CN"/>
          </w:rPr>
          <w:delText>8</w:delText>
        </w:r>
      </w:del>
      <w:ins w:id="112" w:author="Huawei-RKy" w:date="2021-04-15T13:22:00Z">
        <w:r w:rsidR="007126F0">
          <w:rPr>
            <w:lang w:eastAsia="zh-CN"/>
          </w:rPr>
          <w:t>6</w:t>
        </w:r>
      </w:ins>
      <w:r w:rsidRPr="00931575">
        <w:rPr>
          <w:lang w:eastAsia="zh-CN"/>
        </w:rPr>
        <w:t>)</w:t>
      </w:r>
      <w:r w:rsidRPr="00931575">
        <w:rPr>
          <w:lang w:eastAsia="zh-CN"/>
        </w:rPr>
        <w:tab/>
        <w:t>Set the test signal mean power so the calibrated radiated power at the BS Antenna Array coordinate system reference point is as specified in clause 7.2.5.</w:t>
      </w:r>
    </w:p>
    <w:p w14:paraId="36FA49C1" w14:textId="3AAA77A9" w:rsidR="00355E98" w:rsidRPr="00931575" w:rsidRDefault="00355E98" w:rsidP="00355E98">
      <w:pPr>
        <w:pStyle w:val="B1"/>
      </w:pPr>
      <w:del w:id="113" w:author="Huawei-RKy" w:date="2021-04-15T13:22:00Z">
        <w:r w:rsidRPr="00931575" w:rsidDel="007126F0">
          <w:rPr>
            <w:lang w:eastAsia="zh-CN"/>
          </w:rPr>
          <w:delText>9</w:delText>
        </w:r>
      </w:del>
      <w:ins w:id="114" w:author="Huawei-RKy" w:date="2021-04-15T13:22:00Z">
        <w:r w:rsidR="007126F0">
          <w:rPr>
            <w:lang w:eastAsia="zh-CN"/>
          </w:rPr>
          <w:t>7</w:t>
        </w:r>
      </w:ins>
      <w:r w:rsidRPr="00931575">
        <w:rPr>
          <w:lang w:eastAsia="zh-CN"/>
        </w:rPr>
        <w:t>)</w:t>
      </w:r>
      <w:r w:rsidRPr="00931575">
        <w:rPr>
          <w:lang w:eastAsia="zh-CN"/>
        </w:rPr>
        <w:tab/>
        <w:t xml:space="preserve">Measure the </w:t>
      </w:r>
      <w:r w:rsidRPr="00931575">
        <w:t>throughput according to annex A.1 for each supported polarization.</w:t>
      </w:r>
    </w:p>
    <w:p w14:paraId="3AEC4DE0" w14:textId="38BD62D7" w:rsidR="00355E98" w:rsidRPr="00931575" w:rsidRDefault="007126F0" w:rsidP="00355E98">
      <w:pPr>
        <w:pStyle w:val="B1"/>
      </w:pPr>
      <w:ins w:id="115" w:author="Huawei-RKy" w:date="2021-04-15T13:22:00Z">
        <w:r>
          <w:rPr>
            <w:rFonts w:eastAsia="MS Mincho"/>
          </w:rPr>
          <w:t>8</w:t>
        </w:r>
      </w:ins>
      <w:del w:id="116" w:author="Huawei-RKy" w:date="2021-04-15T13:22:00Z">
        <w:r w:rsidR="00355E98" w:rsidRPr="00931575" w:rsidDel="007126F0">
          <w:rPr>
            <w:rFonts w:eastAsia="MS Mincho"/>
          </w:rPr>
          <w:delText>10</w:delText>
        </w:r>
      </w:del>
      <w:r w:rsidR="00355E98" w:rsidRPr="00931575">
        <w:rPr>
          <w:rFonts w:eastAsia="MS Mincho"/>
        </w:rPr>
        <w:t>)</w:t>
      </w:r>
      <w:r w:rsidR="00355E98" w:rsidRPr="00931575">
        <w:rPr>
          <w:rFonts w:eastAsia="MS Mincho"/>
        </w:rPr>
        <w:tab/>
        <w:t>Repeat</w:t>
      </w:r>
      <w:r w:rsidR="00355E98" w:rsidRPr="00931575">
        <w:rPr>
          <w:rFonts w:eastAsia="MS Mincho" w:hint="eastAsia"/>
        </w:rPr>
        <w:t xml:space="preserve"> step</w:t>
      </w:r>
      <w:r w:rsidR="00355E98" w:rsidRPr="00931575">
        <w:rPr>
          <w:rFonts w:eastAsia="MS Mincho"/>
        </w:rPr>
        <w:t>s</w:t>
      </w:r>
      <w:r w:rsidR="00355E98" w:rsidRPr="00931575">
        <w:rPr>
          <w:rFonts w:eastAsia="MS Mincho" w:hint="eastAsia"/>
        </w:rPr>
        <w:t xml:space="preserve"> 3 to 9 </w:t>
      </w:r>
      <w:r w:rsidR="00355E98" w:rsidRPr="00931575">
        <w:rPr>
          <w:lang w:eastAsia="zh-CN"/>
        </w:rPr>
        <w:t>for all OSDD(s) declared for the BS (D.23)</w:t>
      </w:r>
      <w:r w:rsidR="00355E98" w:rsidRPr="00931575">
        <w:t>, and supported polarizations</w:t>
      </w:r>
      <w:r w:rsidR="00355E98" w:rsidRPr="00931575">
        <w:rPr>
          <w:lang w:eastAsia="zh-CN"/>
        </w:rPr>
        <w:t>.</w:t>
      </w:r>
    </w:p>
    <w:p w14:paraId="16745F46" w14:textId="77777777" w:rsidR="00355E98" w:rsidRPr="00931575" w:rsidRDefault="00355E98" w:rsidP="00355E98">
      <w:pPr>
        <w:rPr>
          <w:lang w:eastAsia="zh-CN"/>
        </w:rPr>
      </w:pPr>
      <w:r w:rsidRPr="00931575">
        <w:rPr>
          <w:lang w:eastAsia="zh-CN"/>
        </w:rPr>
        <w:t>For multi-band capable BS and single band tests, repeat the steps above per involved band where single band test configurations and test models shall apply with no carriers activated in the other band.</w:t>
      </w:r>
    </w:p>
    <w:p w14:paraId="2846EEBD" w14:textId="77777777" w:rsidR="00337C93" w:rsidRDefault="00337C93" w:rsidP="00337C93">
      <w:pPr>
        <w:pStyle w:val="Heading3"/>
      </w:pPr>
      <w:r w:rsidRPr="008C3753">
        <w:t>7.2.5</w:t>
      </w:r>
      <w:r w:rsidRPr="008C3753">
        <w:tab/>
        <w:t>Test requirements</w:t>
      </w:r>
      <w:bookmarkEnd w:id="96"/>
      <w:bookmarkEnd w:id="97"/>
      <w:bookmarkEnd w:id="98"/>
      <w:bookmarkEnd w:id="99"/>
      <w:bookmarkEnd w:id="100"/>
      <w:bookmarkEnd w:id="101"/>
      <w:bookmarkEnd w:id="102"/>
      <w:bookmarkEnd w:id="103"/>
      <w:bookmarkEnd w:id="104"/>
    </w:p>
    <w:p w14:paraId="5B6C19A3" w14:textId="77777777" w:rsidR="00355E98" w:rsidRPr="00931575" w:rsidRDefault="00355E98" w:rsidP="00355E98">
      <w:pPr>
        <w:pStyle w:val="Heading4"/>
      </w:pPr>
      <w:bookmarkStart w:id="117" w:name="_Toc21102819"/>
      <w:bookmarkStart w:id="118" w:name="_Toc29810668"/>
      <w:bookmarkStart w:id="119" w:name="_Toc36636020"/>
      <w:bookmarkStart w:id="120" w:name="_Toc37272966"/>
      <w:bookmarkStart w:id="121" w:name="_Toc45886046"/>
      <w:bookmarkStart w:id="122" w:name="_Toc53183122"/>
      <w:bookmarkStart w:id="123" w:name="_Toc58915789"/>
      <w:bookmarkStart w:id="124" w:name="_Toc58917970"/>
      <w:r w:rsidRPr="00931575">
        <w:t>7.2.5.1</w:t>
      </w:r>
      <w:r w:rsidRPr="00931575">
        <w:tab/>
        <w:t>General</w:t>
      </w:r>
      <w:bookmarkEnd w:id="117"/>
      <w:bookmarkEnd w:id="118"/>
      <w:bookmarkEnd w:id="119"/>
      <w:bookmarkEnd w:id="120"/>
      <w:bookmarkEnd w:id="121"/>
      <w:bookmarkEnd w:id="122"/>
      <w:bookmarkEnd w:id="123"/>
      <w:bookmarkEnd w:id="124"/>
    </w:p>
    <w:p w14:paraId="5D2057C8" w14:textId="77777777" w:rsidR="00355E98" w:rsidRPr="00931575" w:rsidRDefault="00355E98" w:rsidP="00355E98">
      <w:pPr>
        <w:rPr>
          <w:lang w:eastAsia="zh-CN"/>
        </w:rPr>
      </w:pPr>
      <w:r w:rsidRPr="00931575">
        <w:rPr>
          <w:lang w:eastAsia="zh-CN"/>
        </w:rPr>
        <w:t>The minimum EIS level is a declared figure (</w:t>
      </w:r>
      <w:r w:rsidRPr="00A36F7C">
        <w:rPr>
          <w:highlight w:val="yellow"/>
          <w:lang w:eastAsia="zh-CN"/>
          <w:rPrChange w:id="125" w:author="Huawei-RKy" w:date="2021-04-01T15:59:00Z">
            <w:rPr>
              <w:lang w:eastAsia="zh-CN"/>
            </w:rPr>
          </w:rPrChange>
        </w:rPr>
        <w:t>D.27, D.28</w:t>
      </w:r>
      <w:r w:rsidRPr="00931575">
        <w:rPr>
          <w:lang w:eastAsia="zh-CN"/>
        </w:rPr>
        <w:t>) for each OSDD (</w:t>
      </w:r>
      <w:r w:rsidRPr="00A36F7C">
        <w:rPr>
          <w:highlight w:val="yellow"/>
          <w:lang w:eastAsia="zh-CN"/>
          <w:rPrChange w:id="126" w:author="Huawei-RKy" w:date="2021-04-01T15:59:00Z">
            <w:rPr>
              <w:lang w:eastAsia="zh-CN"/>
            </w:rPr>
          </w:rPrChange>
        </w:rPr>
        <w:t>D.23</w:t>
      </w:r>
      <w:r w:rsidRPr="00931575">
        <w:rPr>
          <w:lang w:eastAsia="zh-CN"/>
        </w:rPr>
        <w:t>). The test requirement is calculated from the declared value offset by the EIS Test Tolerance specified in clause 4.1.</w:t>
      </w:r>
    </w:p>
    <w:p w14:paraId="3CD47E21" w14:textId="60CA3568" w:rsidR="00355E98" w:rsidRPr="00931575" w:rsidRDefault="00355E98" w:rsidP="00355E98">
      <w:pPr>
        <w:pStyle w:val="Heading4"/>
      </w:pPr>
      <w:bookmarkStart w:id="127" w:name="_Toc21102820"/>
      <w:bookmarkStart w:id="128" w:name="_Toc29810669"/>
      <w:bookmarkStart w:id="129" w:name="_Toc36636021"/>
      <w:bookmarkStart w:id="130" w:name="_Toc37272967"/>
      <w:bookmarkStart w:id="131" w:name="_Toc45886047"/>
      <w:bookmarkStart w:id="132" w:name="_Toc53183123"/>
      <w:bookmarkStart w:id="133" w:name="_Toc58915790"/>
      <w:bookmarkStart w:id="134" w:name="_Toc58917971"/>
      <w:r w:rsidRPr="00931575">
        <w:t>7.2.5.2</w:t>
      </w:r>
      <w:r w:rsidRPr="00931575">
        <w:tab/>
        <w:t xml:space="preserve">Test requirements for </w:t>
      </w:r>
      <w:r w:rsidR="00AA7FEC">
        <w:rPr>
          <w:i/>
        </w:rPr>
        <w:t>I</w:t>
      </w:r>
      <w:r w:rsidR="00A36F7C">
        <w:rPr>
          <w:i/>
        </w:rPr>
        <w:t>AB-DU</w:t>
      </w:r>
      <w:r w:rsidRPr="00931575">
        <w:rPr>
          <w:i/>
        </w:rPr>
        <w:t xml:space="preserve"> type 1-H</w:t>
      </w:r>
      <w:r w:rsidRPr="00931575">
        <w:t xml:space="preserve"> and </w:t>
      </w:r>
      <w:r w:rsidR="00EE277C">
        <w:rPr>
          <w:i/>
        </w:rPr>
        <w:t>IAB-DU</w:t>
      </w:r>
      <w:r w:rsidRPr="00931575">
        <w:rPr>
          <w:i/>
        </w:rPr>
        <w:t xml:space="preserve"> type 1-O</w:t>
      </w:r>
      <w:bookmarkEnd w:id="127"/>
      <w:bookmarkEnd w:id="128"/>
      <w:bookmarkEnd w:id="129"/>
      <w:bookmarkEnd w:id="130"/>
      <w:bookmarkEnd w:id="131"/>
      <w:bookmarkEnd w:id="132"/>
      <w:bookmarkEnd w:id="133"/>
      <w:bookmarkEnd w:id="134"/>
    </w:p>
    <w:p w14:paraId="3EF79619" w14:textId="5485A0C7" w:rsidR="00355E98" w:rsidRPr="00931575" w:rsidRDefault="00355E98" w:rsidP="00355E98">
      <w:r w:rsidRPr="00931575">
        <w:t xml:space="preserve">For </w:t>
      </w:r>
      <w:r w:rsidRPr="00931575">
        <w:rPr>
          <w:rFonts w:hint="eastAsia"/>
          <w:lang w:eastAsia="zh-CN"/>
        </w:rPr>
        <w:t>each</w:t>
      </w:r>
      <w:r w:rsidRPr="00931575">
        <w:t xml:space="preserve"> measured carrier, the throughput measured in step </w:t>
      </w:r>
      <w:ins w:id="135" w:author="Huawei-RKy" w:date="2021-04-15T13:22:00Z">
        <w:r w:rsidR="007126F0">
          <w:t>7</w:t>
        </w:r>
      </w:ins>
      <w:del w:id="136" w:author="Huawei-RKy" w:date="2021-04-15T13:22:00Z">
        <w:r w:rsidRPr="00931575" w:rsidDel="007126F0">
          <w:delText>9</w:delText>
        </w:r>
      </w:del>
      <w:r w:rsidRPr="00931575">
        <w:t xml:space="preserve"> of clause 7.2.4.2 shall be ≥ 95 % of the maximum throughput of the reference measurement channel as specified in </w:t>
      </w:r>
      <w:r w:rsidRPr="00A36F7C">
        <w:rPr>
          <w:highlight w:val="yellow"/>
        </w:rPr>
        <w:t>annex A.1</w:t>
      </w:r>
      <w:r w:rsidRPr="00931575" w:rsidDel="00B462E4">
        <w:t xml:space="preserve"> </w:t>
      </w:r>
      <w:r w:rsidRPr="00931575">
        <w:t>with parameters specified in table 7.2.5.2-1</w:t>
      </w:r>
      <w:r w:rsidRPr="00931575">
        <w:rPr>
          <w:lang w:eastAsia="zh-CN"/>
        </w:rPr>
        <w:t>.</w:t>
      </w:r>
    </w:p>
    <w:p w14:paraId="3B461C51" w14:textId="77777777" w:rsidR="00355E98" w:rsidRPr="00931575" w:rsidRDefault="00355E98" w:rsidP="00355E98">
      <w:pPr>
        <w:pStyle w:val="TH"/>
      </w:pPr>
      <w:r w:rsidRPr="00931575">
        <w:t>Table 7.2.5.2-1:</w:t>
      </w:r>
      <w:r w:rsidRPr="00931575">
        <w:rPr>
          <w:lang w:eastAsia="zh-CN"/>
        </w:rPr>
        <w:t xml:space="preserve"> EIS</w:t>
      </w:r>
      <w:r w:rsidRPr="00931575">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tblGrid>
      <w:tr w:rsidR="00355E98" w:rsidRPr="00931575" w14:paraId="133F4EC1" w14:textId="77777777" w:rsidTr="00D54D51">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0BB92419" w14:textId="1C01AFDA" w:rsidR="00355E98" w:rsidRPr="00931575" w:rsidRDefault="00355E98" w:rsidP="00D54D51">
            <w:pPr>
              <w:pStyle w:val="TAH"/>
              <w:rPr>
                <w:bCs/>
                <w:szCs w:val="18"/>
                <w:lang w:val="sv-SE"/>
              </w:rPr>
            </w:pPr>
            <w:del w:id="137" w:author="Huawei-RKy" w:date="2021-04-01T15:59:00Z">
              <w:r w:rsidRPr="00931575" w:rsidDel="00A36F7C">
                <w:rPr>
                  <w:lang w:val="it-IT"/>
                </w:rPr>
                <w:delText xml:space="preserve">BS </w:delText>
              </w:r>
            </w:del>
            <w:ins w:id="138" w:author="Huawei-RKy" w:date="2021-04-01T15:59:00Z">
              <w:r w:rsidR="00A36F7C">
                <w:rPr>
                  <w:lang w:val="it-IT"/>
                </w:rPr>
                <w:t>IAB-DU</w:t>
              </w:r>
              <w:r w:rsidR="00A36F7C" w:rsidRPr="00931575">
                <w:rPr>
                  <w:lang w:val="it-IT"/>
                </w:rPr>
                <w:t xml:space="preserve"> </w:t>
              </w:r>
            </w:ins>
            <w:r w:rsidRPr="00931575">
              <w:rPr>
                <w:lang w:val="it-IT"/>
              </w:rPr>
              <w:t>channel</w:t>
            </w:r>
          </w:p>
        </w:tc>
        <w:tc>
          <w:tcPr>
            <w:tcW w:w="1393" w:type="dxa"/>
            <w:tcBorders>
              <w:top w:val="single" w:sz="4" w:space="0" w:color="auto"/>
              <w:left w:val="single" w:sz="4" w:space="0" w:color="auto"/>
              <w:bottom w:val="nil"/>
              <w:right w:val="single" w:sz="4" w:space="0" w:color="auto"/>
            </w:tcBorders>
            <w:shd w:val="clear" w:color="auto" w:fill="auto"/>
          </w:tcPr>
          <w:p w14:paraId="58AA904C" w14:textId="77777777" w:rsidR="00355E98" w:rsidRPr="00931575" w:rsidRDefault="00355E98" w:rsidP="00D54D51">
            <w:pPr>
              <w:pStyle w:val="TAH"/>
              <w:rPr>
                <w:lang w:val="sv-SE"/>
              </w:rPr>
            </w:pPr>
            <w:r w:rsidRPr="00931575">
              <w:t>Sub-carrier</w:t>
            </w:r>
          </w:p>
        </w:tc>
        <w:tc>
          <w:tcPr>
            <w:tcW w:w="2002" w:type="dxa"/>
            <w:tcBorders>
              <w:bottom w:val="nil"/>
            </w:tcBorders>
            <w:shd w:val="clear" w:color="auto" w:fill="auto"/>
          </w:tcPr>
          <w:p w14:paraId="226E9CD0" w14:textId="77777777" w:rsidR="00355E98" w:rsidRPr="00931575" w:rsidRDefault="00355E98" w:rsidP="00D54D51">
            <w:pPr>
              <w:pStyle w:val="TAH"/>
            </w:pPr>
            <w:r w:rsidRPr="00931575">
              <w:t>Reference</w:t>
            </w:r>
          </w:p>
        </w:tc>
        <w:tc>
          <w:tcPr>
            <w:tcW w:w="4410" w:type="dxa"/>
            <w:gridSpan w:val="3"/>
          </w:tcPr>
          <w:p w14:paraId="08828BF1" w14:textId="77777777" w:rsidR="00355E98" w:rsidRPr="00931575" w:rsidRDefault="00355E98" w:rsidP="00D54D51">
            <w:pPr>
              <w:pStyle w:val="TAH"/>
              <w:rPr>
                <w:bCs/>
                <w:szCs w:val="18"/>
              </w:rPr>
            </w:pPr>
            <w:r w:rsidRPr="00931575">
              <w:t>OTA sensitivity level,</w:t>
            </w:r>
            <w:r w:rsidRPr="00931575">
              <w:rPr>
                <w:bCs/>
                <w:szCs w:val="18"/>
              </w:rPr>
              <w:t xml:space="preserve"> EIS (dBm)</w:t>
            </w:r>
          </w:p>
        </w:tc>
      </w:tr>
      <w:tr w:rsidR="00355E98" w:rsidRPr="00931575" w14:paraId="01A5BE58" w14:textId="77777777" w:rsidTr="00D54D51">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7EBD1069" w14:textId="77777777" w:rsidR="00355E98" w:rsidRPr="00931575" w:rsidRDefault="00355E98" w:rsidP="00D54D51">
            <w:pPr>
              <w:pStyle w:val="TAH"/>
            </w:pPr>
            <w:r w:rsidRPr="00931575">
              <w:rPr>
                <w:lang w:val="it-IT"/>
              </w:rPr>
              <w:t>bandwidth</w:t>
            </w:r>
            <w:r w:rsidRPr="00931575">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362B853B" w14:textId="77777777" w:rsidR="00355E98" w:rsidRPr="00931575" w:rsidRDefault="00355E98" w:rsidP="00D54D51">
            <w:pPr>
              <w:pStyle w:val="TAH"/>
              <w:rPr>
                <w:lang w:eastAsia="zh-CN"/>
              </w:rPr>
            </w:pPr>
            <w:r w:rsidRPr="00931575">
              <w:t>spacing (kHz)</w:t>
            </w:r>
          </w:p>
        </w:tc>
        <w:tc>
          <w:tcPr>
            <w:tcW w:w="2002" w:type="dxa"/>
            <w:tcBorders>
              <w:top w:val="nil"/>
            </w:tcBorders>
            <w:shd w:val="clear" w:color="auto" w:fill="auto"/>
          </w:tcPr>
          <w:p w14:paraId="3EA2F04A" w14:textId="77777777" w:rsidR="00355E98" w:rsidRPr="00931575" w:rsidRDefault="00355E98" w:rsidP="00D54D51">
            <w:pPr>
              <w:pStyle w:val="TAH"/>
            </w:pPr>
            <w:r w:rsidRPr="00931575">
              <w:t>measurement channel</w:t>
            </w:r>
          </w:p>
          <w:p w14:paraId="0BE92825" w14:textId="77777777" w:rsidR="00355E98" w:rsidRPr="00931575" w:rsidRDefault="00355E98" w:rsidP="00D54D51">
            <w:pPr>
              <w:pStyle w:val="TAH"/>
              <w:rPr>
                <w:lang w:eastAsia="zh-CN"/>
              </w:rPr>
            </w:pPr>
            <w:r w:rsidRPr="00931575">
              <w:t xml:space="preserve"> (</w:t>
            </w:r>
            <w:r w:rsidRPr="00A36F7C">
              <w:rPr>
                <w:highlight w:val="yellow"/>
                <w:rPrChange w:id="139" w:author="Huawei-RKy" w:date="2021-04-01T15:59:00Z">
                  <w:rPr/>
                </w:rPrChange>
              </w:rPr>
              <w:t>annex A.1</w:t>
            </w:r>
            <w:r w:rsidRPr="00931575">
              <w:t>)</w:t>
            </w:r>
          </w:p>
        </w:tc>
        <w:tc>
          <w:tcPr>
            <w:tcW w:w="1470" w:type="dxa"/>
            <w:tcBorders>
              <w:bottom w:val="single" w:sz="4" w:space="0" w:color="auto"/>
            </w:tcBorders>
          </w:tcPr>
          <w:p w14:paraId="0AB5BE14" w14:textId="3D02E8A5" w:rsidR="00355E98" w:rsidRPr="00931575" w:rsidRDefault="00355E98" w:rsidP="00D54D51">
            <w:pPr>
              <w:pStyle w:val="TAH"/>
              <w:rPr>
                <w:szCs w:val="18"/>
              </w:rPr>
            </w:pPr>
            <w:r w:rsidRPr="00931575">
              <w:t>f ≤ 3.0 GHz</w:t>
            </w:r>
          </w:p>
        </w:tc>
        <w:tc>
          <w:tcPr>
            <w:tcW w:w="1470" w:type="dxa"/>
            <w:tcBorders>
              <w:bottom w:val="single" w:sz="4" w:space="0" w:color="auto"/>
            </w:tcBorders>
          </w:tcPr>
          <w:p w14:paraId="7949C64D" w14:textId="77777777" w:rsidR="00355E98" w:rsidRPr="00931575" w:rsidRDefault="00355E98" w:rsidP="00D54D51">
            <w:pPr>
              <w:pStyle w:val="TAH"/>
              <w:rPr>
                <w:szCs w:val="18"/>
              </w:rPr>
            </w:pPr>
            <w:r w:rsidRPr="00931575">
              <w:t>3.0 GHz &lt; f ≤ 4.2 GHz</w:t>
            </w:r>
          </w:p>
        </w:tc>
        <w:tc>
          <w:tcPr>
            <w:tcW w:w="1470" w:type="dxa"/>
            <w:tcBorders>
              <w:bottom w:val="single" w:sz="4" w:space="0" w:color="auto"/>
            </w:tcBorders>
            <w:shd w:val="clear" w:color="auto" w:fill="auto"/>
          </w:tcPr>
          <w:p w14:paraId="1E496B4A" w14:textId="77777777" w:rsidR="00355E98" w:rsidRPr="00931575" w:rsidRDefault="00355E98" w:rsidP="00D54D51">
            <w:pPr>
              <w:pStyle w:val="TAH"/>
              <w:rPr>
                <w:szCs w:val="18"/>
              </w:rPr>
            </w:pPr>
            <w:r w:rsidRPr="00931575">
              <w:t>4.2 GHz &lt; f ≤ 6.0 GHz</w:t>
            </w:r>
          </w:p>
        </w:tc>
      </w:tr>
      <w:tr w:rsidR="00355E98" w:rsidRPr="00931575" w14:paraId="15104FE2" w14:textId="77777777" w:rsidTr="00D54D51">
        <w:trPr>
          <w:cantSplit/>
          <w:jc w:val="center"/>
        </w:trPr>
        <w:tc>
          <w:tcPr>
            <w:tcW w:w="1826" w:type="dxa"/>
            <w:tcBorders>
              <w:top w:val="single" w:sz="4" w:space="0" w:color="auto"/>
              <w:left w:val="single" w:sz="4" w:space="0" w:color="auto"/>
              <w:bottom w:val="single" w:sz="4" w:space="0" w:color="auto"/>
              <w:right w:val="single" w:sz="4" w:space="0" w:color="auto"/>
            </w:tcBorders>
          </w:tcPr>
          <w:p w14:paraId="4E83DBE2" w14:textId="27EFF72C" w:rsidR="00355E98" w:rsidRPr="00931575" w:rsidRDefault="00355E98" w:rsidP="00D54D51">
            <w:pPr>
              <w:pStyle w:val="TAC"/>
            </w:pPr>
            <w:del w:id="140" w:author="Huawei-RKy" w:date="2021-04-01T15:59:00Z">
              <w:r w:rsidRPr="00931575" w:rsidDel="00A36F7C">
                <w:delText xml:space="preserve">5, </w:delText>
              </w:r>
            </w:del>
            <w:r w:rsidRPr="00931575">
              <w:t>10, 15</w:t>
            </w:r>
          </w:p>
        </w:tc>
        <w:tc>
          <w:tcPr>
            <w:tcW w:w="1393" w:type="dxa"/>
            <w:tcBorders>
              <w:top w:val="single" w:sz="4" w:space="0" w:color="auto"/>
              <w:left w:val="single" w:sz="4" w:space="0" w:color="auto"/>
              <w:bottom w:val="single" w:sz="4" w:space="0" w:color="auto"/>
              <w:right w:val="single" w:sz="4" w:space="0" w:color="auto"/>
            </w:tcBorders>
          </w:tcPr>
          <w:p w14:paraId="3397437F" w14:textId="77777777" w:rsidR="00355E98" w:rsidRPr="00931575" w:rsidRDefault="00355E98" w:rsidP="00D54D51">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D052EA3" w14:textId="77777777" w:rsidR="00355E98" w:rsidRPr="00931575" w:rsidRDefault="00355E98" w:rsidP="00D54D51">
            <w:pPr>
              <w:pStyle w:val="TAC"/>
            </w:pPr>
            <w:r w:rsidRPr="00931575">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5ADAF256" w14:textId="77777777" w:rsidR="00355E98" w:rsidRPr="00931575" w:rsidRDefault="00355E98" w:rsidP="00D54D51">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1C8FC641" w14:textId="77777777" w:rsidR="00355E98" w:rsidRPr="00931575" w:rsidRDefault="00355E98" w:rsidP="00D54D51">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52B56C80" w14:textId="77777777" w:rsidR="00355E98" w:rsidRPr="00931575" w:rsidRDefault="00355E98" w:rsidP="00D54D51">
            <w:pPr>
              <w:pStyle w:val="TAC"/>
            </w:pPr>
          </w:p>
        </w:tc>
      </w:tr>
      <w:tr w:rsidR="00355E98" w:rsidRPr="00931575" w14:paraId="5B4AA7B3" w14:textId="77777777" w:rsidTr="00D54D51">
        <w:trPr>
          <w:cantSplit/>
          <w:jc w:val="center"/>
        </w:trPr>
        <w:tc>
          <w:tcPr>
            <w:tcW w:w="1826" w:type="dxa"/>
            <w:tcBorders>
              <w:top w:val="single" w:sz="4" w:space="0" w:color="auto"/>
              <w:left w:val="single" w:sz="4" w:space="0" w:color="auto"/>
              <w:bottom w:val="single" w:sz="4" w:space="0" w:color="auto"/>
              <w:right w:val="single" w:sz="4" w:space="0" w:color="auto"/>
            </w:tcBorders>
          </w:tcPr>
          <w:p w14:paraId="2DD53B5D" w14:textId="77777777" w:rsidR="00355E98" w:rsidRPr="00931575" w:rsidRDefault="00355E98" w:rsidP="00D54D51">
            <w:pPr>
              <w:pStyle w:val="TAC"/>
            </w:pPr>
            <w:r w:rsidRPr="00931575">
              <w:t xml:space="preserve">10, 15 </w:t>
            </w:r>
          </w:p>
        </w:tc>
        <w:tc>
          <w:tcPr>
            <w:tcW w:w="1393" w:type="dxa"/>
            <w:tcBorders>
              <w:top w:val="single" w:sz="4" w:space="0" w:color="auto"/>
              <w:left w:val="single" w:sz="4" w:space="0" w:color="auto"/>
              <w:bottom w:val="single" w:sz="4" w:space="0" w:color="auto"/>
              <w:right w:val="single" w:sz="4" w:space="0" w:color="auto"/>
            </w:tcBorders>
          </w:tcPr>
          <w:p w14:paraId="68532358" w14:textId="77777777" w:rsidR="00355E98" w:rsidRPr="00931575" w:rsidRDefault="00355E98" w:rsidP="00D54D51">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87FC886" w14:textId="77777777" w:rsidR="00355E98" w:rsidRPr="00931575" w:rsidRDefault="00355E98" w:rsidP="00D54D51">
            <w:pPr>
              <w:pStyle w:val="TAC"/>
            </w:pPr>
            <w:r w:rsidRPr="00931575">
              <w:rPr>
                <w:lang w:eastAsia="zh-CN"/>
              </w:rPr>
              <w:t>G-FR1-A1-2</w:t>
            </w:r>
          </w:p>
        </w:tc>
        <w:tc>
          <w:tcPr>
            <w:tcW w:w="1470" w:type="dxa"/>
            <w:tcBorders>
              <w:top w:val="nil"/>
              <w:left w:val="single" w:sz="4" w:space="0" w:color="auto"/>
              <w:bottom w:val="nil"/>
              <w:right w:val="single" w:sz="4" w:space="0" w:color="auto"/>
            </w:tcBorders>
            <w:shd w:val="clear" w:color="auto" w:fill="auto"/>
          </w:tcPr>
          <w:p w14:paraId="393CA98D" w14:textId="77777777" w:rsidR="00355E98" w:rsidRPr="00931575" w:rsidRDefault="00355E98" w:rsidP="00D54D51">
            <w:pPr>
              <w:pStyle w:val="TAC"/>
            </w:pPr>
          </w:p>
        </w:tc>
        <w:tc>
          <w:tcPr>
            <w:tcW w:w="1470" w:type="dxa"/>
            <w:tcBorders>
              <w:top w:val="nil"/>
              <w:left w:val="single" w:sz="4" w:space="0" w:color="auto"/>
              <w:bottom w:val="nil"/>
              <w:right w:val="single" w:sz="4" w:space="0" w:color="auto"/>
            </w:tcBorders>
            <w:shd w:val="clear" w:color="auto" w:fill="auto"/>
          </w:tcPr>
          <w:p w14:paraId="67415D23" w14:textId="77777777" w:rsidR="00355E98" w:rsidRPr="00931575" w:rsidRDefault="00355E98" w:rsidP="00D54D51">
            <w:pPr>
              <w:pStyle w:val="TAC"/>
            </w:pPr>
          </w:p>
        </w:tc>
        <w:tc>
          <w:tcPr>
            <w:tcW w:w="1470" w:type="dxa"/>
            <w:tcBorders>
              <w:top w:val="nil"/>
              <w:left w:val="single" w:sz="4" w:space="0" w:color="auto"/>
              <w:bottom w:val="nil"/>
              <w:right w:val="single" w:sz="4" w:space="0" w:color="auto"/>
            </w:tcBorders>
            <w:shd w:val="clear" w:color="auto" w:fill="auto"/>
          </w:tcPr>
          <w:p w14:paraId="519EFC87" w14:textId="77777777" w:rsidR="00355E98" w:rsidRPr="00931575" w:rsidRDefault="00355E98" w:rsidP="00D54D51">
            <w:pPr>
              <w:pStyle w:val="TAC"/>
            </w:pPr>
          </w:p>
        </w:tc>
      </w:tr>
      <w:tr w:rsidR="00355E98" w:rsidRPr="00931575" w14:paraId="304795F3" w14:textId="77777777" w:rsidTr="00D54D51">
        <w:trPr>
          <w:cantSplit/>
          <w:jc w:val="center"/>
        </w:trPr>
        <w:tc>
          <w:tcPr>
            <w:tcW w:w="1826" w:type="dxa"/>
            <w:tcBorders>
              <w:top w:val="single" w:sz="4" w:space="0" w:color="auto"/>
              <w:left w:val="single" w:sz="4" w:space="0" w:color="auto"/>
              <w:bottom w:val="single" w:sz="4" w:space="0" w:color="auto"/>
              <w:right w:val="single" w:sz="4" w:space="0" w:color="auto"/>
            </w:tcBorders>
          </w:tcPr>
          <w:p w14:paraId="5A106401" w14:textId="77777777" w:rsidR="00355E98" w:rsidRPr="00931575" w:rsidRDefault="00355E98" w:rsidP="00D54D51">
            <w:pPr>
              <w:pStyle w:val="TAC"/>
            </w:pPr>
            <w:r w:rsidRPr="00931575">
              <w:t>10, 15</w:t>
            </w:r>
          </w:p>
        </w:tc>
        <w:tc>
          <w:tcPr>
            <w:tcW w:w="1393" w:type="dxa"/>
            <w:tcBorders>
              <w:top w:val="single" w:sz="4" w:space="0" w:color="auto"/>
              <w:left w:val="single" w:sz="4" w:space="0" w:color="auto"/>
              <w:bottom w:val="single" w:sz="4" w:space="0" w:color="auto"/>
              <w:right w:val="single" w:sz="4" w:space="0" w:color="auto"/>
            </w:tcBorders>
          </w:tcPr>
          <w:p w14:paraId="41D95C5F" w14:textId="77777777" w:rsidR="00355E98" w:rsidRPr="00931575" w:rsidRDefault="00355E98" w:rsidP="00D54D51">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AB97277" w14:textId="77777777" w:rsidR="00355E98" w:rsidRPr="00931575" w:rsidRDefault="00355E98" w:rsidP="00D54D51">
            <w:pPr>
              <w:pStyle w:val="TAC"/>
            </w:pPr>
            <w:r w:rsidRPr="00931575">
              <w:rPr>
                <w:lang w:eastAsia="zh-CN"/>
              </w:rPr>
              <w:t>G-FR1-A1-3</w:t>
            </w:r>
          </w:p>
        </w:tc>
        <w:tc>
          <w:tcPr>
            <w:tcW w:w="1470" w:type="dxa"/>
            <w:tcBorders>
              <w:top w:val="nil"/>
              <w:left w:val="single" w:sz="4" w:space="0" w:color="auto"/>
              <w:bottom w:val="nil"/>
              <w:right w:val="single" w:sz="4" w:space="0" w:color="auto"/>
            </w:tcBorders>
            <w:shd w:val="clear" w:color="auto" w:fill="auto"/>
          </w:tcPr>
          <w:p w14:paraId="476923C9" w14:textId="33A3CB5F" w:rsidR="00355E98" w:rsidRPr="00931575" w:rsidRDefault="00355E98" w:rsidP="00D54D51">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278EA6B8" w14:textId="77777777" w:rsidR="00355E98" w:rsidRPr="00931575" w:rsidRDefault="00355E98" w:rsidP="00D54D51">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269EAC60" w14:textId="77777777" w:rsidR="00355E98" w:rsidRPr="00931575" w:rsidRDefault="00355E98" w:rsidP="00D54D51">
            <w:pPr>
              <w:pStyle w:val="TAC"/>
            </w:pPr>
            <w:r w:rsidRPr="00931575">
              <w:t>Declared</w:t>
            </w:r>
          </w:p>
        </w:tc>
      </w:tr>
      <w:tr w:rsidR="00355E98" w:rsidRPr="00931575" w14:paraId="0FEF20D8" w14:textId="77777777" w:rsidTr="00D54D51">
        <w:trPr>
          <w:cantSplit/>
          <w:jc w:val="center"/>
        </w:trPr>
        <w:tc>
          <w:tcPr>
            <w:tcW w:w="1826" w:type="dxa"/>
            <w:tcBorders>
              <w:top w:val="single" w:sz="4" w:space="0" w:color="auto"/>
              <w:left w:val="single" w:sz="4" w:space="0" w:color="auto"/>
              <w:bottom w:val="single" w:sz="4" w:space="0" w:color="auto"/>
              <w:right w:val="single" w:sz="4" w:space="0" w:color="auto"/>
            </w:tcBorders>
          </w:tcPr>
          <w:p w14:paraId="45505229" w14:textId="77777777" w:rsidR="00355E98" w:rsidRPr="00931575" w:rsidRDefault="00355E98" w:rsidP="00D54D51">
            <w:pPr>
              <w:pStyle w:val="TAC"/>
            </w:pPr>
            <w:r w:rsidRPr="00931575">
              <w:t xml:space="preserve">20, 25, 30, 40, 50 </w:t>
            </w:r>
          </w:p>
        </w:tc>
        <w:tc>
          <w:tcPr>
            <w:tcW w:w="1393" w:type="dxa"/>
            <w:tcBorders>
              <w:top w:val="single" w:sz="4" w:space="0" w:color="auto"/>
              <w:left w:val="single" w:sz="4" w:space="0" w:color="auto"/>
              <w:bottom w:val="single" w:sz="4" w:space="0" w:color="auto"/>
              <w:right w:val="single" w:sz="4" w:space="0" w:color="auto"/>
            </w:tcBorders>
          </w:tcPr>
          <w:p w14:paraId="356CC24A" w14:textId="77777777" w:rsidR="00355E98" w:rsidRPr="00931575" w:rsidRDefault="00355E98" w:rsidP="00D54D51">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28667118" w14:textId="77777777" w:rsidR="00355E98" w:rsidRPr="00931575" w:rsidRDefault="00355E98" w:rsidP="00D54D51">
            <w:pPr>
              <w:pStyle w:val="TAC"/>
            </w:pPr>
            <w:r w:rsidRPr="00931575">
              <w:rPr>
                <w:lang w:eastAsia="zh-CN"/>
              </w:rPr>
              <w:t>G-FR1-A1-4</w:t>
            </w:r>
          </w:p>
        </w:tc>
        <w:tc>
          <w:tcPr>
            <w:tcW w:w="1470" w:type="dxa"/>
            <w:tcBorders>
              <w:top w:val="nil"/>
              <w:left w:val="single" w:sz="4" w:space="0" w:color="auto"/>
              <w:bottom w:val="nil"/>
              <w:right w:val="single" w:sz="4" w:space="0" w:color="auto"/>
            </w:tcBorders>
            <w:shd w:val="clear" w:color="auto" w:fill="auto"/>
          </w:tcPr>
          <w:p w14:paraId="7D0D61E2" w14:textId="66BA2ED9" w:rsidR="00355E98" w:rsidRPr="00931575" w:rsidRDefault="00355E98" w:rsidP="00D54D51">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057115D7" w14:textId="77777777" w:rsidR="00355E98" w:rsidRPr="00931575" w:rsidRDefault="00355E98" w:rsidP="00D54D51">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5E5F7A99" w14:textId="77777777" w:rsidR="00355E98" w:rsidRPr="00931575" w:rsidRDefault="00355E98" w:rsidP="00D54D51">
            <w:pPr>
              <w:pStyle w:val="TAC"/>
            </w:pPr>
            <w:r w:rsidRPr="00931575">
              <w:t>minimum EIS</w:t>
            </w:r>
          </w:p>
        </w:tc>
      </w:tr>
      <w:tr w:rsidR="00355E98" w:rsidRPr="00931575" w14:paraId="7A7576A6" w14:textId="77777777" w:rsidTr="00D54D51">
        <w:trPr>
          <w:cantSplit/>
          <w:jc w:val="center"/>
        </w:trPr>
        <w:tc>
          <w:tcPr>
            <w:tcW w:w="1826" w:type="dxa"/>
            <w:tcBorders>
              <w:top w:val="single" w:sz="4" w:space="0" w:color="auto"/>
              <w:left w:val="single" w:sz="4" w:space="0" w:color="auto"/>
              <w:bottom w:val="single" w:sz="4" w:space="0" w:color="auto"/>
              <w:right w:val="single" w:sz="4" w:space="0" w:color="auto"/>
            </w:tcBorders>
          </w:tcPr>
          <w:p w14:paraId="63CBA91A" w14:textId="77777777" w:rsidR="00355E98" w:rsidRPr="00931575" w:rsidRDefault="00355E98" w:rsidP="00D54D51">
            <w:pPr>
              <w:pStyle w:val="TAC"/>
            </w:pPr>
            <w:r w:rsidRPr="00931575">
              <w:t xml:space="preserve">20, </w:t>
            </w:r>
            <w:r w:rsidRPr="00931575">
              <w:rPr>
                <w:rFonts w:hint="eastAsia"/>
                <w:lang w:val="en-US" w:eastAsia="zh-CN"/>
              </w:rPr>
              <w:t xml:space="preserve">25, 30, </w:t>
            </w:r>
            <w:r w:rsidRPr="00931575">
              <w:t xml:space="preserve">40, 50, 60, 70, 80, 90, 100 </w:t>
            </w:r>
          </w:p>
        </w:tc>
        <w:tc>
          <w:tcPr>
            <w:tcW w:w="1393" w:type="dxa"/>
            <w:tcBorders>
              <w:top w:val="single" w:sz="4" w:space="0" w:color="auto"/>
              <w:left w:val="single" w:sz="4" w:space="0" w:color="auto"/>
              <w:bottom w:val="single" w:sz="4" w:space="0" w:color="auto"/>
              <w:right w:val="single" w:sz="4" w:space="0" w:color="auto"/>
            </w:tcBorders>
          </w:tcPr>
          <w:p w14:paraId="172331D9" w14:textId="77777777" w:rsidR="00355E98" w:rsidRPr="00931575" w:rsidRDefault="00355E98" w:rsidP="00D54D51">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C3C1EC9" w14:textId="77777777" w:rsidR="00355E98" w:rsidRPr="00931575" w:rsidRDefault="00355E98" w:rsidP="00D54D51">
            <w:pPr>
              <w:pStyle w:val="TAC"/>
            </w:pPr>
            <w:r w:rsidRPr="00931575">
              <w:rPr>
                <w:lang w:eastAsia="zh-CN"/>
              </w:rPr>
              <w:t>G-FR1-A1-5</w:t>
            </w:r>
          </w:p>
        </w:tc>
        <w:tc>
          <w:tcPr>
            <w:tcW w:w="1470" w:type="dxa"/>
            <w:tcBorders>
              <w:top w:val="nil"/>
              <w:left w:val="single" w:sz="4" w:space="0" w:color="auto"/>
              <w:bottom w:val="nil"/>
              <w:right w:val="single" w:sz="4" w:space="0" w:color="auto"/>
            </w:tcBorders>
            <w:shd w:val="clear" w:color="auto" w:fill="auto"/>
          </w:tcPr>
          <w:p w14:paraId="6975CD66" w14:textId="0FA42A1B" w:rsidR="00355E98" w:rsidRPr="00931575" w:rsidRDefault="00355E98" w:rsidP="00D54D51">
            <w:pPr>
              <w:pStyle w:val="TAC"/>
            </w:pPr>
            <w:r w:rsidRPr="00931575">
              <w:t>+ 1.3</w:t>
            </w:r>
          </w:p>
        </w:tc>
        <w:tc>
          <w:tcPr>
            <w:tcW w:w="1470" w:type="dxa"/>
            <w:tcBorders>
              <w:top w:val="nil"/>
              <w:left w:val="single" w:sz="4" w:space="0" w:color="auto"/>
              <w:bottom w:val="nil"/>
              <w:right w:val="single" w:sz="4" w:space="0" w:color="auto"/>
            </w:tcBorders>
            <w:shd w:val="clear" w:color="auto" w:fill="auto"/>
          </w:tcPr>
          <w:p w14:paraId="6755ADB9" w14:textId="77777777" w:rsidR="00355E98" w:rsidRPr="00931575" w:rsidRDefault="00355E98" w:rsidP="00D54D51">
            <w:pPr>
              <w:pStyle w:val="TAC"/>
            </w:pPr>
            <w:r w:rsidRPr="00931575">
              <w:t>+ 1.4</w:t>
            </w:r>
          </w:p>
        </w:tc>
        <w:tc>
          <w:tcPr>
            <w:tcW w:w="1470" w:type="dxa"/>
            <w:tcBorders>
              <w:top w:val="nil"/>
              <w:left w:val="single" w:sz="4" w:space="0" w:color="auto"/>
              <w:bottom w:val="nil"/>
              <w:right w:val="single" w:sz="4" w:space="0" w:color="auto"/>
            </w:tcBorders>
            <w:shd w:val="clear" w:color="auto" w:fill="auto"/>
          </w:tcPr>
          <w:p w14:paraId="5CF69315" w14:textId="77777777" w:rsidR="00355E98" w:rsidRPr="00931575" w:rsidRDefault="00355E98" w:rsidP="00D54D51">
            <w:pPr>
              <w:pStyle w:val="TAC"/>
            </w:pPr>
            <w:r w:rsidRPr="00931575">
              <w:t>+ 1.6</w:t>
            </w:r>
          </w:p>
        </w:tc>
      </w:tr>
      <w:tr w:rsidR="00355E98" w:rsidRPr="00931575" w14:paraId="00CFAADD" w14:textId="77777777" w:rsidTr="00D54D51">
        <w:trPr>
          <w:cantSplit/>
          <w:jc w:val="center"/>
        </w:trPr>
        <w:tc>
          <w:tcPr>
            <w:tcW w:w="1826" w:type="dxa"/>
            <w:tcBorders>
              <w:top w:val="single" w:sz="4" w:space="0" w:color="auto"/>
              <w:left w:val="single" w:sz="4" w:space="0" w:color="auto"/>
              <w:bottom w:val="single" w:sz="4" w:space="0" w:color="auto"/>
              <w:right w:val="single" w:sz="4" w:space="0" w:color="auto"/>
            </w:tcBorders>
          </w:tcPr>
          <w:p w14:paraId="0755BF56" w14:textId="77777777" w:rsidR="00355E98" w:rsidRPr="00931575" w:rsidRDefault="00355E98" w:rsidP="00D54D51">
            <w:pPr>
              <w:pStyle w:val="TAC"/>
            </w:pPr>
            <w:r w:rsidRPr="00931575">
              <w:t xml:space="preserve">20, </w:t>
            </w:r>
            <w:r w:rsidRPr="00931575">
              <w:rPr>
                <w:rFonts w:hint="eastAsia"/>
                <w:lang w:val="en-US" w:eastAsia="zh-CN"/>
              </w:rPr>
              <w:t xml:space="preserve">25, 30, </w:t>
            </w:r>
            <w:r w:rsidRPr="00931575">
              <w:t xml:space="preserve">40, 50, 60, 70, 80, 90, 100 </w:t>
            </w:r>
          </w:p>
        </w:tc>
        <w:tc>
          <w:tcPr>
            <w:tcW w:w="1393" w:type="dxa"/>
            <w:tcBorders>
              <w:top w:val="single" w:sz="4" w:space="0" w:color="auto"/>
              <w:left w:val="single" w:sz="4" w:space="0" w:color="auto"/>
              <w:bottom w:val="single" w:sz="4" w:space="0" w:color="auto"/>
              <w:right w:val="single" w:sz="4" w:space="0" w:color="auto"/>
            </w:tcBorders>
          </w:tcPr>
          <w:p w14:paraId="7F99F19F" w14:textId="77777777" w:rsidR="00355E98" w:rsidRPr="00931575" w:rsidRDefault="00355E98" w:rsidP="00D54D51">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FD7677B" w14:textId="77777777" w:rsidR="00355E98" w:rsidRPr="00931575" w:rsidRDefault="00355E98" w:rsidP="00D54D51">
            <w:pPr>
              <w:pStyle w:val="TAC"/>
            </w:pPr>
            <w:r w:rsidRPr="00931575">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15A9CA4E" w14:textId="77777777" w:rsidR="00355E98" w:rsidRPr="00931575" w:rsidRDefault="00355E98" w:rsidP="00D54D51">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2DC2C60A" w14:textId="77777777" w:rsidR="00355E98" w:rsidRPr="00931575" w:rsidRDefault="00355E98" w:rsidP="00D54D51">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24342DD9" w14:textId="77777777" w:rsidR="00355E98" w:rsidRPr="00931575" w:rsidRDefault="00355E98" w:rsidP="00D54D51">
            <w:pPr>
              <w:pStyle w:val="TAC"/>
            </w:pPr>
          </w:p>
        </w:tc>
      </w:tr>
      <w:tr w:rsidR="00355E98" w:rsidRPr="00931575" w14:paraId="0FD1039F" w14:textId="77777777" w:rsidTr="00D54D51">
        <w:trPr>
          <w:cantSplit/>
          <w:jc w:val="center"/>
        </w:trPr>
        <w:tc>
          <w:tcPr>
            <w:tcW w:w="9631" w:type="dxa"/>
            <w:gridSpan w:val="6"/>
          </w:tcPr>
          <w:p w14:paraId="39DA8946" w14:textId="7734CBD4" w:rsidR="00355E98" w:rsidRPr="00931575" w:rsidRDefault="00355E98" w:rsidP="00A36F7C">
            <w:pPr>
              <w:pStyle w:val="TAN"/>
              <w:rPr>
                <w:lang w:eastAsia="zh-CN"/>
              </w:rPr>
            </w:pPr>
            <w:r w:rsidRPr="00931575">
              <w:t>NOTE:</w:t>
            </w:r>
            <w:r w:rsidRPr="00931575">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00A36F7C">
              <w:rPr>
                <w:i/>
                <w:lang w:eastAsia="ko-KR"/>
              </w:rPr>
              <w:t>IAB-DU</w:t>
            </w:r>
            <w:r w:rsidRPr="00931575">
              <w:rPr>
                <w:i/>
                <w:lang w:eastAsia="ko-KR"/>
              </w:rPr>
              <w:t xml:space="preserve"> channel bandwidth</w:t>
            </w:r>
            <w:r w:rsidRPr="00931575">
              <w:rPr>
                <w:lang w:eastAsia="ko-KR"/>
              </w:rPr>
              <w:t>.</w:t>
            </w:r>
          </w:p>
        </w:tc>
      </w:tr>
    </w:tbl>
    <w:p w14:paraId="79261D84" w14:textId="77777777" w:rsidR="00A36F7C" w:rsidRDefault="00A36F7C" w:rsidP="00A36F7C"/>
    <w:p w14:paraId="4DBFEA02" w14:textId="47936102" w:rsidR="00680090" w:rsidRPr="00E26D09" w:rsidRDefault="00680090" w:rsidP="00680090">
      <w:pPr>
        <w:pStyle w:val="Heading4"/>
      </w:pPr>
      <w:r w:rsidRPr="00E26D09">
        <w:t>7.2.</w:t>
      </w:r>
      <w:r>
        <w:t>5.</w:t>
      </w:r>
      <w:ins w:id="141" w:author="Huawei-RKy" w:date="2021-04-15T13:14:00Z">
        <w:r w:rsidR="00EE277C">
          <w:t>3</w:t>
        </w:r>
      </w:ins>
      <w:del w:id="142" w:author="Huawei-RKy" w:date="2021-04-15T13:14:00Z">
        <w:r w:rsidDel="00EE277C">
          <w:delText>2</w:delText>
        </w:r>
      </w:del>
      <w:r w:rsidRPr="00E26D09">
        <w:tab/>
      </w:r>
      <w:r>
        <w:t>Test</w:t>
      </w:r>
      <w:r w:rsidRPr="00E26D09">
        <w:t xml:space="preserve"> requirements for</w:t>
      </w:r>
      <w:r w:rsidR="00EE277C">
        <w:t xml:space="preserve"> </w:t>
      </w:r>
      <w:r w:rsidR="00EE277C">
        <w:rPr>
          <w:i/>
        </w:rPr>
        <w:t>IAB-MT type</w:t>
      </w:r>
      <w:r w:rsidR="00EE277C" w:rsidRPr="00E26D09">
        <w:rPr>
          <w:i/>
        </w:rPr>
        <w:t xml:space="preserve"> 1-</w:t>
      </w:r>
      <w:r w:rsidR="00EE277C">
        <w:rPr>
          <w:i/>
        </w:rPr>
        <w:t xml:space="preserve">H </w:t>
      </w:r>
      <w:r w:rsidR="00EE277C">
        <w:t>and</w:t>
      </w:r>
      <w:r w:rsidRPr="00E26D09">
        <w:t xml:space="preserve"> </w:t>
      </w:r>
      <w:r>
        <w:rPr>
          <w:i/>
        </w:rPr>
        <w:t>IAB-MT type</w:t>
      </w:r>
      <w:r w:rsidRPr="00E26D09">
        <w:rPr>
          <w:i/>
        </w:rPr>
        <w:t xml:space="preserve"> 1-</w:t>
      </w:r>
      <w:r w:rsidR="00355E98">
        <w:rPr>
          <w:i/>
        </w:rPr>
        <w:t>O</w:t>
      </w:r>
    </w:p>
    <w:p w14:paraId="66DECFF2" w14:textId="374C962C" w:rsidR="00EE277C" w:rsidRPr="00931575" w:rsidRDefault="00EE277C" w:rsidP="00EE277C">
      <w:pPr>
        <w:rPr>
          <w:ins w:id="143" w:author="Huawei-RKy" w:date="2021-04-15T13:16:00Z"/>
        </w:rPr>
      </w:pPr>
      <w:ins w:id="144" w:author="Huawei-RKy" w:date="2021-04-15T13:16:00Z">
        <w:r w:rsidRPr="00931575">
          <w:t xml:space="preserve">For </w:t>
        </w:r>
        <w:r w:rsidRPr="00931575">
          <w:rPr>
            <w:rFonts w:hint="eastAsia"/>
            <w:lang w:eastAsia="zh-CN"/>
          </w:rPr>
          <w:t>each</w:t>
        </w:r>
        <w:r w:rsidRPr="00931575">
          <w:t xml:space="preserve"> measured carrier, t</w:t>
        </w:r>
        <w:r w:rsidR="007126F0">
          <w:t>he throughput measured in step 7</w:t>
        </w:r>
        <w:r w:rsidRPr="00931575">
          <w:t xml:space="preserve"> of clause 7.2.4.2 shall be ≥ 95 % of the maximum throughput of the reference measurement channel as specified in </w:t>
        </w:r>
        <w:r w:rsidRPr="00A36F7C">
          <w:rPr>
            <w:highlight w:val="yellow"/>
          </w:rPr>
          <w:t>annex A.1</w:t>
        </w:r>
        <w:r w:rsidRPr="00931575" w:rsidDel="00B462E4">
          <w:t xml:space="preserve"> </w:t>
        </w:r>
        <w:r w:rsidRPr="00931575">
          <w:t>with parameters specified in table 7.2.5.2-1</w:t>
        </w:r>
        <w:r w:rsidRPr="00931575">
          <w:rPr>
            <w:lang w:eastAsia="zh-CN"/>
          </w:rPr>
          <w:t>.</w:t>
        </w:r>
      </w:ins>
    </w:p>
    <w:p w14:paraId="2F435523" w14:textId="27A10237" w:rsidR="00680090" w:rsidRPr="00F95B02" w:rsidDel="00EE277C" w:rsidRDefault="00680090" w:rsidP="00680090">
      <w:pPr>
        <w:rPr>
          <w:del w:id="145" w:author="Huawei-RKy" w:date="2021-04-15T13:16:00Z"/>
        </w:rPr>
      </w:pPr>
      <w:del w:id="146" w:author="Huawei-RKy" w:date="2021-04-15T13:16:00Z">
        <w:r w:rsidRPr="00F95B02" w:rsidDel="00EE277C">
          <w:lastRenderedPageBreak/>
          <w:delText>T</w:delText>
        </w:r>
        <w:r w:rsidRPr="00F95B02" w:rsidDel="00EE277C">
          <w:rPr>
            <w:rFonts w:hint="eastAsia"/>
          </w:rPr>
          <w:delText xml:space="preserve">he throughput shall be </w:delText>
        </w:r>
        <w:r w:rsidRPr="00F95B02" w:rsidDel="00EE277C">
          <w:rPr>
            <w:rFonts w:hint="eastAsia"/>
          </w:rPr>
          <w:delText>≥</w:delText>
        </w:r>
        <w:r w:rsidRPr="00F95B02" w:rsidDel="00EE277C">
          <w:rPr>
            <w:rFonts w:hint="eastAsia"/>
          </w:rPr>
          <w:delText xml:space="preserve"> 95% of the maximum throughput of the reference measurement channel as specified in </w:delText>
        </w:r>
        <w:r w:rsidRPr="00F95B02" w:rsidDel="00EE277C">
          <w:delText>annex A.1 with parameters specified in table 7.2.</w:delText>
        </w:r>
        <w:r w:rsidR="00216C93" w:rsidDel="00EE277C">
          <w:delText>5</w:delText>
        </w:r>
        <w:r w:rsidDel="00EE277C">
          <w:delText>.</w:delText>
        </w:r>
      </w:del>
      <w:del w:id="147" w:author="Huawei-RKy" w:date="2021-04-15T13:15:00Z">
        <w:r w:rsidDel="00EE277C">
          <w:delText>2</w:delText>
        </w:r>
      </w:del>
      <w:del w:id="148" w:author="Huawei-RKy" w:date="2021-04-15T13:16:00Z">
        <w:r w:rsidRPr="00F95B02" w:rsidDel="00EE277C">
          <w:delText>-1</w:delText>
        </w:r>
        <w:r w:rsidDel="00EE277C">
          <w:rPr>
            <w:lang w:eastAsia="zh-CN"/>
          </w:rPr>
          <w:delText xml:space="preserve"> for Wide Area IAB-MT</w:delText>
        </w:r>
        <w:r w:rsidRPr="00F95B02" w:rsidDel="00EE277C">
          <w:rPr>
            <w:lang w:eastAsia="zh-CN"/>
          </w:rPr>
          <w:delText xml:space="preserve"> </w:delText>
        </w:r>
        <w:r w:rsidRPr="00F95B02" w:rsidDel="00EE277C">
          <w:rPr>
            <w:rFonts w:cs="v5.0.0"/>
            <w:lang w:eastAsia="zh-CN"/>
          </w:rPr>
          <w:delText>and in table 7.2.</w:delText>
        </w:r>
        <w:r w:rsidR="00216C93" w:rsidDel="00EE277C">
          <w:rPr>
            <w:rFonts w:cs="v5.0.0"/>
            <w:lang w:eastAsia="zh-CN"/>
          </w:rPr>
          <w:delText>5</w:delText>
        </w:r>
        <w:r w:rsidDel="00EE277C">
          <w:rPr>
            <w:rFonts w:cs="v5.0.0"/>
            <w:lang w:eastAsia="zh-CN"/>
          </w:rPr>
          <w:delText>.</w:delText>
        </w:r>
      </w:del>
      <w:del w:id="149" w:author="Huawei-RKy" w:date="2021-04-15T13:15:00Z">
        <w:r w:rsidDel="00EE277C">
          <w:rPr>
            <w:rFonts w:cs="v5.0.0"/>
            <w:lang w:eastAsia="zh-CN"/>
          </w:rPr>
          <w:delText>2</w:delText>
        </w:r>
      </w:del>
      <w:del w:id="150" w:author="Huawei-RKy" w:date="2021-04-15T13:16:00Z">
        <w:r w:rsidRPr="00F95B02" w:rsidDel="00EE277C">
          <w:rPr>
            <w:rFonts w:cs="v5.0.0"/>
            <w:lang w:eastAsia="zh-CN"/>
          </w:rPr>
          <w:delText>-</w:delText>
        </w:r>
        <w:r w:rsidDel="00EE277C">
          <w:rPr>
            <w:rFonts w:cs="v5.0.0"/>
            <w:lang w:eastAsia="zh-CN"/>
          </w:rPr>
          <w:delText>2</w:delText>
        </w:r>
        <w:r w:rsidRPr="00F95B02" w:rsidDel="00EE277C">
          <w:rPr>
            <w:rFonts w:cs="v5.0.0"/>
            <w:lang w:eastAsia="zh-CN"/>
          </w:rPr>
          <w:delText xml:space="preserve"> for Local Area </w:delText>
        </w:r>
        <w:r w:rsidDel="00EE277C">
          <w:rPr>
            <w:rFonts w:cs="v5.0.0"/>
            <w:lang w:eastAsia="zh-CN"/>
          </w:rPr>
          <w:delText>IAB-MT</w:delText>
        </w:r>
        <w:r w:rsidRPr="00F95B02" w:rsidDel="00EE277C">
          <w:delText xml:space="preserve">. </w:delText>
        </w:r>
      </w:del>
    </w:p>
    <w:p w14:paraId="53B42EB7" w14:textId="7BFD7000" w:rsidR="00A36F7C" w:rsidRPr="00931575" w:rsidRDefault="00A36F7C" w:rsidP="00A36F7C">
      <w:pPr>
        <w:pStyle w:val="TH"/>
      </w:pPr>
      <w:r w:rsidRPr="00931575">
        <w:t>Table 7.2.5.</w:t>
      </w:r>
      <w:ins w:id="151" w:author="Huawei-RKy" w:date="2021-04-15T13:14:00Z">
        <w:r w:rsidR="00EE277C">
          <w:t>3</w:t>
        </w:r>
      </w:ins>
      <w:del w:id="152" w:author="Huawei-RKy" w:date="2021-04-15T13:14:00Z">
        <w:r w:rsidRPr="00931575" w:rsidDel="00EE277C">
          <w:delText>2</w:delText>
        </w:r>
      </w:del>
      <w:r w:rsidRPr="00931575">
        <w:t>-1:</w:t>
      </w:r>
      <w:r w:rsidRPr="00931575">
        <w:rPr>
          <w:lang w:eastAsia="zh-CN"/>
        </w:rPr>
        <w:t xml:space="preserve"> EIS</w:t>
      </w:r>
      <w:r w:rsidRPr="00931575">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288"/>
        <w:gridCol w:w="2002"/>
        <w:gridCol w:w="1530"/>
        <w:gridCol w:w="1417"/>
        <w:gridCol w:w="1470"/>
      </w:tblGrid>
      <w:tr w:rsidR="00A36F7C" w:rsidRPr="00931575" w14:paraId="32C68F44" w14:textId="77777777" w:rsidTr="004D482F">
        <w:trPr>
          <w:cantSplit/>
          <w:jc w:val="center"/>
        </w:trPr>
        <w:tc>
          <w:tcPr>
            <w:tcW w:w="1696" w:type="dxa"/>
            <w:tcBorders>
              <w:top w:val="single" w:sz="4" w:space="0" w:color="auto"/>
              <w:left w:val="single" w:sz="4" w:space="0" w:color="auto"/>
              <w:bottom w:val="nil"/>
              <w:right w:val="single" w:sz="4" w:space="0" w:color="auto"/>
            </w:tcBorders>
            <w:shd w:val="clear" w:color="auto" w:fill="auto"/>
          </w:tcPr>
          <w:p w14:paraId="4270FAD2" w14:textId="0AA5A24E" w:rsidR="00A36F7C" w:rsidRPr="00931575" w:rsidRDefault="00A36F7C" w:rsidP="00D54D51">
            <w:pPr>
              <w:pStyle w:val="TAH"/>
              <w:rPr>
                <w:bCs/>
                <w:szCs w:val="18"/>
                <w:lang w:val="sv-SE"/>
              </w:rPr>
            </w:pPr>
            <w:r>
              <w:rPr>
                <w:lang w:val="it-IT"/>
              </w:rPr>
              <w:t>IAB-MT</w:t>
            </w:r>
            <w:r w:rsidRPr="00931575">
              <w:rPr>
                <w:lang w:val="it-IT"/>
              </w:rPr>
              <w:t xml:space="preserve"> channel</w:t>
            </w:r>
          </w:p>
        </w:tc>
        <w:tc>
          <w:tcPr>
            <w:tcW w:w="1288" w:type="dxa"/>
            <w:tcBorders>
              <w:top w:val="single" w:sz="4" w:space="0" w:color="auto"/>
              <w:left w:val="single" w:sz="4" w:space="0" w:color="auto"/>
              <w:bottom w:val="nil"/>
              <w:right w:val="single" w:sz="4" w:space="0" w:color="auto"/>
            </w:tcBorders>
            <w:shd w:val="clear" w:color="auto" w:fill="auto"/>
          </w:tcPr>
          <w:p w14:paraId="03532A0D" w14:textId="77777777" w:rsidR="00A36F7C" w:rsidRPr="00931575" w:rsidRDefault="00A36F7C" w:rsidP="00D54D51">
            <w:pPr>
              <w:pStyle w:val="TAH"/>
              <w:rPr>
                <w:lang w:val="sv-SE"/>
              </w:rPr>
            </w:pPr>
            <w:r w:rsidRPr="00931575">
              <w:t>Sub-carrier</w:t>
            </w:r>
          </w:p>
        </w:tc>
        <w:tc>
          <w:tcPr>
            <w:tcW w:w="2002" w:type="dxa"/>
            <w:tcBorders>
              <w:bottom w:val="nil"/>
            </w:tcBorders>
            <w:shd w:val="clear" w:color="auto" w:fill="auto"/>
          </w:tcPr>
          <w:p w14:paraId="2880ED72" w14:textId="77777777" w:rsidR="00A36F7C" w:rsidRPr="00931575" w:rsidRDefault="00A36F7C" w:rsidP="00D54D51">
            <w:pPr>
              <w:pStyle w:val="TAH"/>
            </w:pPr>
            <w:r w:rsidRPr="00931575">
              <w:t>Reference</w:t>
            </w:r>
          </w:p>
        </w:tc>
        <w:tc>
          <w:tcPr>
            <w:tcW w:w="4417" w:type="dxa"/>
            <w:gridSpan w:val="3"/>
          </w:tcPr>
          <w:p w14:paraId="7521F525" w14:textId="77777777" w:rsidR="00A36F7C" w:rsidRPr="00931575" w:rsidRDefault="00A36F7C" w:rsidP="00D54D51">
            <w:pPr>
              <w:pStyle w:val="TAH"/>
              <w:rPr>
                <w:bCs/>
                <w:szCs w:val="18"/>
              </w:rPr>
            </w:pPr>
            <w:r w:rsidRPr="00931575">
              <w:t>OTA sensitivity level,</w:t>
            </w:r>
            <w:r w:rsidRPr="00931575">
              <w:rPr>
                <w:bCs/>
                <w:szCs w:val="18"/>
              </w:rPr>
              <w:t xml:space="preserve"> EIS (dBm)</w:t>
            </w:r>
          </w:p>
        </w:tc>
      </w:tr>
      <w:tr w:rsidR="004D482F" w:rsidRPr="00931575" w14:paraId="2EC434F7" w14:textId="77777777" w:rsidTr="004D482F">
        <w:trPr>
          <w:cantSplit/>
          <w:jc w:val="center"/>
        </w:trPr>
        <w:tc>
          <w:tcPr>
            <w:tcW w:w="1696" w:type="dxa"/>
            <w:tcBorders>
              <w:top w:val="nil"/>
              <w:left w:val="single" w:sz="4" w:space="0" w:color="auto"/>
              <w:bottom w:val="single" w:sz="4" w:space="0" w:color="auto"/>
              <w:right w:val="single" w:sz="4" w:space="0" w:color="auto"/>
            </w:tcBorders>
            <w:shd w:val="clear" w:color="auto" w:fill="auto"/>
          </w:tcPr>
          <w:p w14:paraId="0673033E" w14:textId="77777777" w:rsidR="004D482F" w:rsidRPr="00931575" w:rsidRDefault="004D482F" w:rsidP="00D54D51">
            <w:pPr>
              <w:pStyle w:val="TAH"/>
            </w:pPr>
            <w:r w:rsidRPr="00931575">
              <w:rPr>
                <w:lang w:val="it-IT"/>
              </w:rPr>
              <w:t>bandwidth</w:t>
            </w:r>
            <w:r w:rsidRPr="00931575">
              <w:rPr>
                <w:bCs/>
                <w:szCs w:val="18"/>
                <w:lang w:val="it-IT"/>
              </w:rPr>
              <w:t xml:space="preserve"> (MHz)</w:t>
            </w:r>
          </w:p>
        </w:tc>
        <w:tc>
          <w:tcPr>
            <w:tcW w:w="1288" w:type="dxa"/>
            <w:tcBorders>
              <w:top w:val="nil"/>
              <w:left w:val="single" w:sz="4" w:space="0" w:color="auto"/>
              <w:bottom w:val="single" w:sz="4" w:space="0" w:color="auto"/>
              <w:right w:val="single" w:sz="4" w:space="0" w:color="auto"/>
            </w:tcBorders>
            <w:shd w:val="clear" w:color="auto" w:fill="auto"/>
          </w:tcPr>
          <w:p w14:paraId="05500558" w14:textId="77777777" w:rsidR="004D482F" w:rsidRPr="00931575" w:rsidRDefault="004D482F" w:rsidP="00D54D51">
            <w:pPr>
              <w:pStyle w:val="TAH"/>
              <w:rPr>
                <w:lang w:eastAsia="zh-CN"/>
              </w:rPr>
            </w:pPr>
            <w:r w:rsidRPr="00931575">
              <w:t>spacing (kHz)</w:t>
            </w:r>
          </w:p>
        </w:tc>
        <w:tc>
          <w:tcPr>
            <w:tcW w:w="2002" w:type="dxa"/>
            <w:tcBorders>
              <w:top w:val="nil"/>
            </w:tcBorders>
            <w:shd w:val="clear" w:color="auto" w:fill="auto"/>
          </w:tcPr>
          <w:p w14:paraId="69E9ADB3" w14:textId="77777777" w:rsidR="004D482F" w:rsidRPr="00931575" w:rsidRDefault="004D482F" w:rsidP="00D54D51">
            <w:pPr>
              <w:pStyle w:val="TAH"/>
            </w:pPr>
            <w:r w:rsidRPr="00931575">
              <w:t>measurement channel</w:t>
            </w:r>
          </w:p>
          <w:p w14:paraId="44B996BA" w14:textId="77777777" w:rsidR="004D482F" w:rsidRPr="00931575" w:rsidRDefault="004D482F" w:rsidP="00D54D51">
            <w:pPr>
              <w:pStyle w:val="TAH"/>
              <w:rPr>
                <w:lang w:eastAsia="zh-CN"/>
              </w:rPr>
            </w:pPr>
            <w:r w:rsidRPr="00931575">
              <w:t xml:space="preserve"> (</w:t>
            </w:r>
            <w:r w:rsidRPr="00D67CB6">
              <w:rPr>
                <w:highlight w:val="yellow"/>
              </w:rPr>
              <w:t>annex A.1</w:t>
            </w:r>
            <w:r w:rsidRPr="00931575">
              <w:t>)</w:t>
            </w:r>
          </w:p>
        </w:tc>
        <w:tc>
          <w:tcPr>
            <w:tcW w:w="1530" w:type="dxa"/>
          </w:tcPr>
          <w:p w14:paraId="77257082" w14:textId="000FAFA0" w:rsidR="004D482F" w:rsidRPr="00931575" w:rsidRDefault="004D482F" w:rsidP="004D482F">
            <w:pPr>
              <w:pStyle w:val="TAH"/>
            </w:pPr>
            <w:r w:rsidRPr="00931575">
              <w:t>f ≤ 3.0 GHz</w:t>
            </w:r>
          </w:p>
        </w:tc>
        <w:tc>
          <w:tcPr>
            <w:tcW w:w="1417" w:type="dxa"/>
          </w:tcPr>
          <w:p w14:paraId="486DD41E" w14:textId="77777777" w:rsidR="004D482F" w:rsidRPr="00931575" w:rsidRDefault="004D482F" w:rsidP="004D482F">
            <w:pPr>
              <w:pStyle w:val="TAH"/>
              <w:rPr>
                <w:szCs w:val="18"/>
              </w:rPr>
            </w:pPr>
            <w:r w:rsidRPr="00931575">
              <w:t>3.0 GHz &lt; f ≤ 4.2 GHz</w:t>
            </w:r>
          </w:p>
          <w:p w14:paraId="65D89F93" w14:textId="52B19E6E" w:rsidR="004D482F" w:rsidRPr="00931575" w:rsidRDefault="004D482F" w:rsidP="00A36F7C">
            <w:pPr>
              <w:pStyle w:val="TAC"/>
              <w:rPr>
                <w:szCs w:val="18"/>
              </w:rPr>
            </w:pPr>
          </w:p>
        </w:tc>
        <w:tc>
          <w:tcPr>
            <w:tcW w:w="1470" w:type="dxa"/>
            <w:tcBorders>
              <w:bottom w:val="single" w:sz="4" w:space="0" w:color="auto"/>
            </w:tcBorders>
            <w:shd w:val="clear" w:color="auto" w:fill="auto"/>
          </w:tcPr>
          <w:p w14:paraId="426EC68F" w14:textId="77777777" w:rsidR="004D482F" w:rsidRPr="00931575" w:rsidRDefault="004D482F" w:rsidP="00D54D51">
            <w:pPr>
              <w:pStyle w:val="TAH"/>
              <w:rPr>
                <w:szCs w:val="18"/>
              </w:rPr>
            </w:pPr>
            <w:r w:rsidRPr="00931575">
              <w:t>4.2 GHz &lt; f ≤ 6.0 GHz</w:t>
            </w:r>
          </w:p>
        </w:tc>
      </w:tr>
      <w:tr w:rsidR="004D482F" w:rsidRPr="00931575" w14:paraId="41F57EF9" w14:textId="77777777" w:rsidTr="004D482F">
        <w:trPr>
          <w:cantSplit/>
          <w:jc w:val="center"/>
        </w:trPr>
        <w:tc>
          <w:tcPr>
            <w:tcW w:w="1696" w:type="dxa"/>
            <w:tcBorders>
              <w:top w:val="single" w:sz="4" w:space="0" w:color="auto"/>
              <w:left w:val="single" w:sz="4" w:space="0" w:color="auto"/>
              <w:bottom w:val="single" w:sz="4" w:space="0" w:color="auto"/>
              <w:right w:val="single" w:sz="4" w:space="0" w:color="auto"/>
            </w:tcBorders>
            <w:vAlign w:val="center"/>
          </w:tcPr>
          <w:p w14:paraId="3830B97A" w14:textId="39984CE5" w:rsidR="004D482F" w:rsidRPr="00931575" w:rsidRDefault="004D482F" w:rsidP="00A36F7C">
            <w:pPr>
              <w:pStyle w:val="TAC"/>
            </w:pPr>
            <w:r w:rsidRPr="00F95B02">
              <w:t>10, 15</w:t>
            </w:r>
          </w:p>
        </w:tc>
        <w:tc>
          <w:tcPr>
            <w:tcW w:w="1288" w:type="dxa"/>
            <w:tcBorders>
              <w:top w:val="single" w:sz="4" w:space="0" w:color="auto"/>
              <w:left w:val="single" w:sz="4" w:space="0" w:color="auto"/>
              <w:bottom w:val="single" w:sz="4" w:space="0" w:color="auto"/>
              <w:right w:val="single" w:sz="4" w:space="0" w:color="auto"/>
            </w:tcBorders>
            <w:vAlign w:val="center"/>
          </w:tcPr>
          <w:p w14:paraId="40485DAE" w14:textId="22CAD21F" w:rsidR="004D482F" w:rsidRPr="00931575" w:rsidRDefault="004D482F" w:rsidP="00A36F7C">
            <w:pPr>
              <w:pStyle w:val="TAC"/>
            </w:pPr>
            <w:r w:rsidRPr="00F95B02">
              <w:rPr>
                <w:lang w:eastAsia="zh-CN"/>
              </w:rPr>
              <w:t>30</w:t>
            </w:r>
          </w:p>
        </w:tc>
        <w:tc>
          <w:tcPr>
            <w:tcW w:w="2002" w:type="dxa"/>
            <w:tcBorders>
              <w:top w:val="single" w:sz="4" w:space="0" w:color="auto"/>
              <w:left w:val="single" w:sz="4" w:space="0" w:color="auto"/>
              <w:bottom w:val="single" w:sz="4" w:space="0" w:color="auto"/>
            </w:tcBorders>
            <w:shd w:val="clear" w:color="auto" w:fill="auto"/>
            <w:vAlign w:val="center"/>
          </w:tcPr>
          <w:p w14:paraId="333EA651" w14:textId="59EBBC70" w:rsidR="004D482F" w:rsidRPr="00931575" w:rsidRDefault="004D482F" w:rsidP="00A36F7C">
            <w:pPr>
              <w:pStyle w:val="TAC"/>
            </w:pPr>
            <w:r w:rsidRPr="00F95B02">
              <w:rPr>
                <w:lang w:eastAsia="zh-CN"/>
              </w:rPr>
              <w:t>G-FR1-A1-</w:t>
            </w:r>
            <w:r>
              <w:rPr>
                <w:lang w:eastAsia="zh-CN"/>
              </w:rPr>
              <w:t>2</w:t>
            </w:r>
            <w:r w:rsidRPr="00F95B02">
              <w:rPr>
                <w:lang w:eastAsia="zh-CN"/>
              </w:rPr>
              <w:t>2 (Note 1)</w:t>
            </w:r>
          </w:p>
        </w:tc>
        <w:tc>
          <w:tcPr>
            <w:tcW w:w="1530" w:type="dxa"/>
            <w:vMerge w:val="restart"/>
            <w:vAlign w:val="center"/>
          </w:tcPr>
          <w:p w14:paraId="0F5B19E0" w14:textId="77777777" w:rsidR="004D482F" w:rsidRPr="00931575" w:rsidRDefault="004D482F" w:rsidP="004D482F">
            <w:pPr>
              <w:pStyle w:val="TAC"/>
              <w:rPr>
                <w:ins w:id="153" w:author="Huawei-RKy" w:date="2021-04-15T13:10:00Z"/>
              </w:rPr>
            </w:pPr>
            <w:ins w:id="154" w:author="Huawei-RKy" w:date="2021-04-15T13:10:00Z">
              <w:r w:rsidRPr="00931575">
                <w:t>Declared</w:t>
              </w:r>
            </w:ins>
          </w:p>
          <w:p w14:paraId="34FC6A7C" w14:textId="77777777" w:rsidR="004D482F" w:rsidRPr="00931575" w:rsidRDefault="004D482F" w:rsidP="004D482F">
            <w:pPr>
              <w:pStyle w:val="TAC"/>
              <w:rPr>
                <w:ins w:id="155" w:author="Huawei-RKy" w:date="2021-04-15T13:10:00Z"/>
              </w:rPr>
            </w:pPr>
            <w:ins w:id="156" w:author="Huawei-RKy" w:date="2021-04-15T13:10:00Z">
              <w:r w:rsidRPr="00931575">
                <w:t>minimum EIS</w:t>
              </w:r>
            </w:ins>
          </w:p>
          <w:p w14:paraId="19B19D8F" w14:textId="6FEB5D83" w:rsidR="004D482F" w:rsidRPr="00931575" w:rsidRDefault="004D482F" w:rsidP="004D482F">
            <w:pPr>
              <w:pStyle w:val="TAC"/>
            </w:pPr>
            <w:ins w:id="157" w:author="Huawei-RKy" w:date="2021-04-15T13:10:00Z">
              <w:r w:rsidRPr="00931575">
                <w:t>+ 1.</w:t>
              </w:r>
              <w:r>
                <w:t>3</w:t>
              </w:r>
            </w:ins>
          </w:p>
        </w:tc>
        <w:tc>
          <w:tcPr>
            <w:tcW w:w="1417" w:type="dxa"/>
            <w:vMerge w:val="restart"/>
            <w:vAlign w:val="center"/>
          </w:tcPr>
          <w:p w14:paraId="2B02DEC4" w14:textId="77777777" w:rsidR="004D482F" w:rsidRPr="00931575" w:rsidRDefault="004D482F" w:rsidP="004D482F">
            <w:pPr>
              <w:pStyle w:val="TAC"/>
              <w:rPr>
                <w:ins w:id="158" w:author="Huawei-RKy" w:date="2021-04-15T13:10:00Z"/>
              </w:rPr>
            </w:pPr>
            <w:ins w:id="159" w:author="Huawei-RKy" w:date="2021-04-15T13:10:00Z">
              <w:r w:rsidRPr="00931575">
                <w:t>Declared</w:t>
              </w:r>
            </w:ins>
          </w:p>
          <w:p w14:paraId="2828D9E0" w14:textId="77777777" w:rsidR="004D482F" w:rsidRPr="00931575" w:rsidRDefault="004D482F" w:rsidP="004D482F">
            <w:pPr>
              <w:pStyle w:val="TAC"/>
              <w:rPr>
                <w:ins w:id="160" w:author="Huawei-RKy" w:date="2021-04-15T13:10:00Z"/>
              </w:rPr>
            </w:pPr>
            <w:ins w:id="161" w:author="Huawei-RKy" w:date="2021-04-15T13:10:00Z">
              <w:r w:rsidRPr="00931575">
                <w:t>minimum EIS</w:t>
              </w:r>
            </w:ins>
          </w:p>
          <w:p w14:paraId="7D69390A" w14:textId="03B990D4" w:rsidR="004D482F" w:rsidRPr="00931575" w:rsidRDefault="004D482F" w:rsidP="004D482F">
            <w:pPr>
              <w:pStyle w:val="TAC"/>
            </w:pPr>
            <w:ins w:id="162" w:author="Huawei-RKy" w:date="2021-04-15T13:10:00Z">
              <w:r w:rsidRPr="00931575">
                <w:t>+ 1.</w:t>
              </w:r>
              <w:r>
                <w:t>4</w:t>
              </w:r>
            </w:ins>
          </w:p>
        </w:tc>
        <w:tc>
          <w:tcPr>
            <w:tcW w:w="1470" w:type="dxa"/>
            <w:vMerge w:val="restart"/>
            <w:tcBorders>
              <w:top w:val="single" w:sz="4" w:space="0" w:color="auto"/>
              <w:right w:val="single" w:sz="4" w:space="0" w:color="auto"/>
            </w:tcBorders>
            <w:shd w:val="clear" w:color="auto" w:fill="auto"/>
            <w:vAlign w:val="center"/>
          </w:tcPr>
          <w:p w14:paraId="270A9BC6" w14:textId="77777777" w:rsidR="004D482F" w:rsidRPr="00931575" w:rsidRDefault="004D482F" w:rsidP="00A36F7C">
            <w:pPr>
              <w:pStyle w:val="TAC"/>
            </w:pPr>
            <w:r w:rsidRPr="00931575">
              <w:t>Declared</w:t>
            </w:r>
          </w:p>
          <w:p w14:paraId="5D06D152" w14:textId="77777777" w:rsidR="004D482F" w:rsidRPr="00931575" w:rsidRDefault="004D482F" w:rsidP="00A36F7C">
            <w:pPr>
              <w:pStyle w:val="TAC"/>
            </w:pPr>
            <w:r w:rsidRPr="00931575">
              <w:t>minimum EIS</w:t>
            </w:r>
          </w:p>
          <w:p w14:paraId="48BE2746" w14:textId="6999212F" w:rsidR="004D482F" w:rsidRPr="00931575" w:rsidRDefault="004D482F" w:rsidP="00A36F7C">
            <w:pPr>
              <w:pStyle w:val="TAC"/>
            </w:pPr>
            <w:r w:rsidRPr="00931575">
              <w:t>+ 1.6</w:t>
            </w:r>
          </w:p>
        </w:tc>
      </w:tr>
      <w:tr w:rsidR="004D482F" w:rsidRPr="00931575" w14:paraId="352C6342" w14:textId="77777777" w:rsidTr="004D482F">
        <w:trPr>
          <w:cantSplit/>
          <w:jc w:val="center"/>
        </w:trPr>
        <w:tc>
          <w:tcPr>
            <w:tcW w:w="1696" w:type="dxa"/>
            <w:tcBorders>
              <w:top w:val="single" w:sz="4" w:space="0" w:color="auto"/>
              <w:left w:val="single" w:sz="4" w:space="0" w:color="auto"/>
              <w:bottom w:val="single" w:sz="4" w:space="0" w:color="auto"/>
              <w:right w:val="single" w:sz="4" w:space="0" w:color="auto"/>
            </w:tcBorders>
            <w:vAlign w:val="center"/>
          </w:tcPr>
          <w:p w14:paraId="0214E86F" w14:textId="43A8F1F9" w:rsidR="004D482F" w:rsidRPr="00931575" w:rsidRDefault="004D482F" w:rsidP="00A36F7C">
            <w:pPr>
              <w:pStyle w:val="TAC"/>
            </w:pPr>
            <w:r w:rsidRPr="00F95B02">
              <w:t>10, 15</w:t>
            </w:r>
          </w:p>
        </w:tc>
        <w:tc>
          <w:tcPr>
            <w:tcW w:w="1288" w:type="dxa"/>
            <w:tcBorders>
              <w:top w:val="single" w:sz="4" w:space="0" w:color="auto"/>
              <w:left w:val="single" w:sz="4" w:space="0" w:color="auto"/>
              <w:bottom w:val="single" w:sz="4" w:space="0" w:color="auto"/>
              <w:right w:val="single" w:sz="4" w:space="0" w:color="auto"/>
            </w:tcBorders>
            <w:vAlign w:val="center"/>
          </w:tcPr>
          <w:p w14:paraId="772592DB" w14:textId="4357BCC4" w:rsidR="004D482F" w:rsidRPr="00931575" w:rsidRDefault="004D482F" w:rsidP="00A36F7C">
            <w:pPr>
              <w:pStyle w:val="TAC"/>
            </w:pPr>
            <w:r w:rsidRPr="00F95B02">
              <w:rPr>
                <w:lang w:eastAsia="zh-CN"/>
              </w:rPr>
              <w:t>60</w:t>
            </w:r>
          </w:p>
        </w:tc>
        <w:tc>
          <w:tcPr>
            <w:tcW w:w="2002" w:type="dxa"/>
            <w:tcBorders>
              <w:top w:val="single" w:sz="4" w:space="0" w:color="auto"/>
              <w:left w:val="single" w:sz="4" w:space="0" w:color="auto"/>
              <w:bottom w:val="single" w:sz="4" w:space="0" w:color="auto"/>
            </w:tcBorders>
            <w:shd w:val="clear" w:color="auto" w:fill="auto"/>
            <w:vAlign w:val="center"/>
          </w:tcPr>
          <w:p w14:paraId="777FE606" w14:textId="17F186D8" w:rsidR="004D482F" w:rsidRPr="00931575" w:rsidRDefault="004D482F" w:rsidP="00A36F7C">
            <w:pPr>
              <w:pStyle w:val="TAC"/>
            </w:pPr>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p>
        </w:tc>
        <w:tc>
          <w:tcPr>
            <w:tcW w:w="1530" w:type="dxa"/>
            <w:vMerge/>
          </w:tcPr>
          <w:p w14:paraId="4108FEF7" w14:textId="77777777" w:rsidR="004D482F" w:rsidRPr="00931575" w:rsidRDefault="004D482F" w:rsidP="00A36F7C">
            <w:pPr>
              <w:pStyle w:val="TAC"/>
            </w:pPr>
          </w:p>
        </w:tc>
        <w:tc>
          <w:tcPr>
            <w:tcW w:w="1417" w:type="dxa"/>
            <w:vMerge/>
          </w:tcPr>
          <w:p w14:paraId="5B18133E" w14:textId="69BE3520" w:rsidR="004D482F" w:rsidRPr="00931575" w:rsidRDefault="004D482F" w:rsidP="00A36F7C">
            <w:pPr>
              <w:pStyle w:val="TAC"/>
            </w:pPr>
          </w:p>
        </w:tc>
        <w:tc>
          <w:tcPr>
            <w:tcW w:w="1470" w:type="dxa"/>
            <w:vMerge/>
            <w:tcBorders>
              <w:right w:val="single" w:sz="4" w:space="0" w:color="auto"/>
            </w:tcBorders>
            <w:shd w:val="clear" w:color="auto" w:fill="auto"/>
          </w:tcPr>
          <w:p w14:paraId="45A71062" w14:textId="21A7378B" w:rsidR="004D482F" w:rsidRPr="00931575" w:rsidRDefault="004D482F" w:rsidP="00A36F7C">
            <w:pPr>
              <w:pStyle w:val="TAC"/>
            </w:pPr>
          </w:p>
        </w:tc>
      </w:tr>
      <w:tr w:rsidR="004D482F" w:rsidRPr="00931575" w14:paraId="15370DDB" w14:textId="77777777" w:rsidTr="004D482F">
        <w:trPr>
          <w:cantSplit/>
          <w:jc w:val="center"/>
        </w:trPr>
        <w:tc>
          <w:tcPr>
            <w:tcW w:w="1696" w:type="dxa"/>
            <w:tcBorders>
              <w:top w:val="single" w:sz="4" w:space="0" w:color="auto"/>
              <w:left w:val="single" w:sz="4" w:space="0" w:color="auto"/>
              <w:bottom w:val="single" w:sz="4" w:space="0" w:color="auto"/>
              <w:right w:val="single" w:sz="4" w:space="0" w:color="auto"/>
            </w:tcBorders>
            <w:vAlign w:val="center"/>
          </w:tcPr>
          <w:p w14:paraId="02E8A4C9" w14:textId="27CEC591" w:rsidR="004D482F" w:rsidRPr="00931575" w:rsidRDefault="004D482F" w:rsidP="00A36F7C">
            <w:pPr>
              <w:pStyle w:val="TAC"/>
            </w:pPr>
            <w:r w:rsidRPr="00F95B02">
              <w:t>20, 25, 30, 40, 50, 60, 70, 80, 90, 100</w:t>
            </w:r>
          </w:p>
        </w:tc>
        <w:tc>
          <w:tcPr>
            <w:tcW w:w="1288" w:type="dxa"/>
            <w:tcBorders>
              <w:top w:val="single" w:sz="4" w:space="0" w:color="auto"/>
              <w:left w:val="single" w:sz="4" w:space="0" w:color="auto"/>
              <w:bottom w:val="single" w:sz="4" w:space="0" w:color="auto"/>
              <w:right w:val="single" w:sz="4" w:space="0" w:color="auto"/>
            </w:tcBorders>
            <w:vAlign w:val="center"/>
          </w:tcPr>
          <w:p w14:paraId="32066346" w14:textId="427E0EE3" w:rsidR="004D482F" w:rsidRPr="00931575" w:rsidRDefault="004D482F" w:rsidP="00A36F7C">
            <w:pPr>
              <w:pStyle w:val="TAC"/>
            </w:pPr>
            <w:r w:rsidRPr="00F95B02">
              <w:rPr>
                <w:lang w:eastAsia="zh-CN"/>
              </w:rPr>
              <w:t>30</w:t>
            </w:r>
          </w:p>
        </w:tc>
        <w:tc>
          <w:tcPr>
            <w:tcW w:w="2002" w:type="dxa"/>
            <w:tcBorders>
              <w:top w:val="single" w:sz="4" w:space="0" w:color="auto"/>
              <w:left w:val="single" w:sz="4" w:space="0" w:color="auto"/>
              <w:bottom w:val="single" w:sz="4" w:space="0" w:color="auto"/>
            </w:tcBorders>
            <w:shd w:val="clear" w:color="auto" w:fill="auto"/>
            <w:vAlign w:val="center"/>
          </w:tcPr>
          <w:p w14:paraId="3A1B4D5F" w14:textId="790DF1AE" w:rsidR="004D482F" w:rsidRPr="00931575" w:rsidRDefault="004D482F" w:rsidP="00A36F7C">
            <w:pPr>
              <w:pStyle w:val="TAC"/>
            </w:pPr>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p>
        </w:tc>
        <w:tc>
          <w:tcPr>
            <w:tcW w:w="1530" w:type="dxa"/>
            <w:vMerge/>
          </w:tcPr>
          <w:p w14:paraId="3521B8E0" w14:textId="77777777" w:rsidR="004D482F" w:rsidRPr="00931575" w:rsidRDefault="004D482F" w:rsidP="00A36F7C">
            <w:pPr>
              <w:pStyle w:val="TAC"/>
            </w:pPr>
          </w:p>
        </w:tc>
        <w:tc>
          <w:tcPr>
            <w:tcW w:w="1417" w:type="dxa"/>
            <w:vMerge/>
          </w:tcPr>
          <w:p w14:paraId="34AE73A9" w14:textId="6F51EDEE" w:rsidR="004D482F" w:rsidRPr="00931575" w:rsidRDefault="004D482F" w:rsidP="00A36F7C">
            <w:pPr>
              <w:pStyle w:val="TAC"/>
            </w:pPr>
          </w:p>
        </w:tc>
        <w:tc>
          <w:tcPr>
            <w:tcW w:w="1470" w:type="dxa"/>
            <w:vMerge/>
            <w:tcBorders>
              <w:right w:val="single" w:sz="4" w:space="0" w:color="auto"/>
            </w:tcBorders>
            <w:shd w:val="clear" w:color="auto" w:fill="auto"/>
          </w:tcPr>
          <w:p w14:paraId="2397E4F3" w14:textId="28D24EAF" w:rsidR="004D482F" w:rsidRPr="00931575" w:rsidRDefault="004D482F" w:rsidP="00A36F7C">
            <w:pPr>
              <w:pStyle w:val="TAC"/>
            </w:pPr>
          </w:p>
        </w:tc>
      </w:tr>
      <w:tr w:rsidR="004D482F" w:rsidRPr="00931575" w14:paraId="4985BF46" w14:textId="77777777" w:rsidTr="004D482F">
        <w:trPr>
          <w:cantSplit/>
          <w:trHeight w:val="641"/>
          <w:jc w:val="center"/>
        </w:trPr>
        <w:tc>
          <w:tcPr>
            <w:tcW w:w="1696" w:type="dxa"/>
            <w:tcBorders>
              <w:top w:val="single" w:sz="4" w:space="0" w:color="auto"/>
              <w:left w:val="single" w:sz="4" w:space="0" w:color="auto"/>
              <w:right w:val="single" w:sz="4" w:space="0" w:color="auto"/>
            </w:tcBorders>
            <w:vAlign w:val="center"/>
          </w:tcPr>
          <w:p w14:paraId="7C1B3A49" w14:textId="26FD8A89" w:rsidR="004D482F" w:rsidRPr="00931575" w:rsidRDefault="004D482F" w:rsidP="00A36F7C">
            <w:pPr>
              <w:pStyle w:val="TAC"/>
            </w:pPr>
            <w:r w:rsidRPr="00F95B02">
              <w:t>20, 25, 30, 40, 50, 60, 70, 80, 90, 100</w:t>
            </w:r>
          </w:p>
        </w:tc>
        <w:tc>
          <w:tcPr>
            <w:tcW w:w="1288" w:type="dxa"/>
            <w:tcBorders>
              <w:top w:val="single" w:sz="4" w:space="0" w:color="auto"/>
              <w:left w:val="single" w:sz="4" w:space="0" w:color="auto"/>
              <w:right w:val="single" w:sz="4" w:space="0" w:color="auto"/>
            </w:tcBorders>
            <w:vAlign w:val="center"/>
          </w:tcPr>
          <w:p w14:paraId="3B97F769" w14:textId="67B87A04" w:rsidR="004D482F" w:rsidRPr="00931575" w:rsidRDefault="004D482F" w:rsidP="00A36F7C">
            <w:pPr>
              <w:pStyle w:val="TAC"/>
            </w:pPr>
            <w:r w:rsidRPr="00F95B02">
              <w:rPr>
                <w:lang w:eastAsia="zh-CN"/>
              </w:rPr>
              <w:t>60</w:t>
            </w:r>
          </w:p>
        </w:tc>
        <w:tc>
          <w:tcPr>
            <w:tcW w:w="2002" w:type="dxa"/>
            <w:tcBorders>
              <w:top w:val="single" w:sz="4" w:space="0" w:color="auto"/>
              <w:left w:val="single" w:sz="4" w:space="0" w:color="auto"/>
            </w:tcBorders>
            <w:shd w:val="clear" w:color="auto" w:fill="auto"/>
            <w:vAlign w:val="center"/>
          </w:tcPr>
          <w:p w14:paraId="4FFB3868" w14:textId="2B2DD9E6" w:rsidR="004D482F" w:rsidRPr="00931575" w:rsidRDefault="004D482F" w:rsidP="00A36F7C">
            <w:pPr>
              <w:pStyle w:val="TAC"/>
            </w:pPr>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p>
        </w:tc>
        <w:tc>
          <w:tcPr>
            <w:tcW w:w="1530" w:type="dxa"/>
            <w:vMerge/>
          </w:tcPr>
          <w:p w14:paraId="6AD1024B" w14:textId="77777777" w:rsidR="004D482F" w:rsidRPr="00931575" w:rsidRDefault="004D482F" w:rsidP="00A36F7C">
            <w:pPr>
              <w:pStyle w:val="TAC"/>
            </w:pPr>
          </w:p>
        </w:tc>
        <w:tc>
          <w:tcPr>
            <w:tcW w:w="1417" w:type="dxa"/>
            <w:vMerge/>
          </w:tcPr>
          <w:p w14:paraId="3ABD8299" w14:textId="3289C82C" w:rsidR="004D482F" w:rsidRPr="00931575" w:rsidRDefault="004D482F" w:rsidP="00A36F7C">
            <w:pPr>
              <w:pStyle w:val="TAC"/>
            </w:pPr>
          </w:p>
        </w:tc>
        <w:tc>
          <w:tcPr>
            <w:tcW w:w="1470" w:type="dxa"/>
            <w:vMerge/>
            <w:tcBorders>
              <w:right w:val="single" w:sz="4" w:space="0" w:color="auto"/>
            </w:tcBorders>
            <w:shd w:val="clear" w:color="auto" w:fill="auto"/>
          </w:tcPr>
          <w:p w14:paraId="1347EE18" w14:textId="5DBDE966" w:rsidR="004D482F" w:rsidRPr="00931575" w:rsidRDefault="004D482F" w:rsidP="00A36F7C">
            <w:pPr>
              <w:pStyle w:val="TAC"/>
            </w:pPr>
          </w:p>
        </w:tc>
      </w:tr>
      <w:tr w:rsidR="00A36F7C" w:rsidRPr="00931575" w14:paraId="361715CE" w14:textId="77777777" w:rsidTr="004D482F">
        <w:trPr>
          <w:cantSplit/>
          <w:jc w:val="center"/>
        </w:trPr>
        <w:tc>
          <w:tcPr>
            <w:tcW w:w="9403" w:type="dxa"/>
            <w:gridSpan w:val="6"/>
          </w:tcPr>
          <w:p w14:paraId="256F337D" w14:textId="2434E87F" w:rsidR="00A36F7C" w:rsidRPr="00931575" w:rsidRDefault="00A36F7C" w:rsidP="00A36F7C">
            <w:pPr>
              <w:pStyle w:val="TAN"/>
              <w:rPr>
                <w:lang w:eastAsia="zh-CN"/>
              </w:rPr>
            </w:pPr>
            <w:r w:rsidRPr="00931575">
              <w:t>NOTE:</w:t>
            </w:r>
            <w:r w:rsidRPr="00931575">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Pr>
                <w:i/>
                <w:lang w:eastAsia="ko-KR"/>
              </w:rPr>
              <w:t>IAB-MT</w:t>
            </w:r>
            <w:r w:rsidRPr="00931575">
              <w:rPr>
                <w:i/>
                <w:lang w:eastAsia="ko-KR"/>
              </w:rPr>
              <w:t xml:space="preserve"> channel bandwidth</w:t>
            </w:r>
            <w:r w:rsidRPr="00931575">
              <w:rPr>
                <w:lang w:eastAsia="ko-KR"/>
              </w:rPr>
              <w:t>.</w:t>
            </w:r>
          </w:p>
        </w:tc>
      </w:tr>
    </w:tbl>
    <w:p w14:paraId="2EAC600C" w14:textId="77777777" w:rsidR="00A36F7C" w:rsidRDefault="00A36F7C" w:rsidP="00A36F7C"/>
    <w:p w14:paraId="7A2917C2" w14:textId="77777777" w:rsidR="00A36F7C" w:rsidRPr="00931575" w:rsidRDefault="00A36F7C" w:rsidP="00A36F7C">
      <w:pPr>
        <w:pStyle w:val="Heading2"/>
      </w:pPr>
      <w:bookmarkStart w:id="163" w:name="_Toc21102822"/>
      <w:bookmarkStart w:id="164" w:name="_Toc29810671"/>
      <w:bookmarkStart w:id="165" w:name="_Toc36636023"/>
      <w:bookmarkStart w:id="166" w:name="_Toc37272969"/>
      <w:bookmarkStart w:id="167" w:name="_Toc45886049"/>
      <w:bookmarkStart w:id="168" w:name="_Toc53183125"/>
      <w:bookmarkStart w:id="169" w:name="_Toc58915792"/>
      <w:bookmarkStart w:id="170" w:name="_Toc58917973"/>
      <w:r w:rsidRPr="00931575">
        <w:t>7.3</w:t>
      </w:r>
      <w:r w:rsidRPr="00931575">
        <w:tab/>
        <w:t>OTA reference sensitivity level</w:t>
      </w:r>
      <w:bookmarkEnd w:id="163"/>
      <w:bookmarkEnd w:id="164"/>
      <w:bookmarkEnd w:id="165"/>
      <w:bookmarkEnd w:id="166"/>
      <w:bookmarkEnd w:id="167"/>
      <w:bookmarkEnd w:id="168"/>
      <w:bookmarkEnd w:id="169"/>
      <w:bookmarkEnd w:id="170"/>
    </w:p>
    <w:p w14:paraId="158175D9" w14:textId="77777777" w:rsidR="00A36F7C" w:rsidRPr="00931575" w:rsidRDefault="00A36F7C" w:rsidP="00A36F7C">
      <w:pPr>
        <w:pStyle w:val="Heading3"/>
      </w:pPr>
      <w:bookmarkStart w:id="171" w:name="_Toc21102823"/>
      <w:bookmarkStart w:id="172" w:name="_Toc29810672"/>
      <w:bookmarkStart w:id="173" w:name="_Toc36636024"/>
      <w:bookmarkStart w:id="174" w:name="_Toc37272970"/>
      <w:bookmarkStart w:id="175" w:name="_Toc45886050"/>
      <w:bookmarkStart w:id="176" w:name="_Toc53183126"/>
      <w:bookmarkStart w:id="177" w:name="_Toc58915793"/>
      <w:bookmarkStart w:id="178" w:name="_Toc58917974"/>
      <w:r w:rsidRPr="00931575">
        <w:t>7.3.1</w:t>
      </w:r>
      <w:r w:rsidRPr="00931575">
        <w:tab/>
        <w:t>Definition and applicability</w:t>
      </w:r>
      <w:bookmarkEnd w:id="171"/>
      <w:bookmarkEnd w:id="172"/>
      <w:bookmarkEnd w:id="173"/>
      <w:bookmarkEnd w:id="174"/>
      <w:bookmarkEnd w:id="175"/>
      <w:bookmarkEnd w:id="176"/>
      <w:bookmarkEnd w:id="177"/>
      <w:bookmarkEnd w:id="178"/>
    </w:p>
    <w:p w14:paraId="2292CFCA" w14:textId="77777777" w:rsidR="00A36F7C" w:rsidRPr="00931575" w:rsidRDefault="00A36F7C" w:rsidP="00A36F7C">
      <w:r w:rsidRPr="00931575">
        <w:t xml:space="preserve">The OTA REFSENS requirement is a directional requirement and is intended to ensure the minimum OTA reference sensitivity level for a declared </w:t>
      </w:r>
      <w:r w:rsidRPr="00931575">
        <w:rPr>
          <w:i/>
        </w:rPr>
        <w:t>OTA REFSENS RoAoA</w:t>
      </w:r>
      <w:r w:rsidRPr="00931575">
        <w:t>. The OTA reference sensitivity power level EIS</w:t>
      </w:r>
      <w:r w:rsidRPr="00931575">
        <w:rPr>
          <w:vertAlign w:val="subscript"/>
        </w:rPr>
        <w:t>REFSENS</w:t>
      </w:r>
      <w:r w:rsidRPr="00931575">
        <w:t xml:space="preserve"> is the minimum mean power received at the RIB at which a reference performance requirement shall be met for a specified reference measurement channel.</w:t>
      </w:r>
    </w:p>
    <w:p w14:paraId="753A3692" w14:textId="77777777" w:rsidR="00A36F7C" w:rsidRPr="00931575" w:rsidRDefault="00A36F7C" w:rsidP="00A36F7C">
      <w:r w:rsidRPr="00931575">
        <w:t>The OTA REFSENS EIS level declaration shall apply to each</w:t>
      </w:r>
      <w:r w:rsidRPr="00931575" w:rsidDel="00777305">
        <w:t xml:space="preserve"> </w:t>
      </w:r>
      <w:r w:rsidRPr="00931575">
        <w:t xml:space="preserve">supported polarization, under the assumption of </w:t>
      </w:r>
      <w:r w:rsidRPr="00931575">
        <w:rPr>
          <w:i/>
        </w:rPr>
        <w:t>polarization match</w:t>
      </w:r>
      <w:r w:rsidRPr="00931575">
        <w:t>.</w:t>
      </w:r>
    </w:p>
    <w:p w14:paraId="554C7619" w14:textId="77777777" w:rsidR="00A36F7C" w:rsidRPr="00931575" w:rsidRDefault="00A36F7C" w:rsidP="00A36F7C">
      <w:pPr>
        <w:pStyle w:val="Heading3"/>
      </w:pPr>
      <w:bookmarkStart w:id="179" w:name="_Toc21102824"/>
      <w:bookmarkStart w:id="180" w:name="_Toc29810673"/>
      <w:bookmarkStart w:id="181" w:name="_Toc36636025"/>
      <w:bookmarkStart w:id="182" w:name="_Toc37272971"/>
      <w:bookmarkStart w:id="183" w:name="_Toc45886051"/>
      <w:bookmarkStart w:id="184" w:name="_Toc53183127"/>
      <w:bookmarkStart w:id="185" w:name="_Toc58915794"/>
      <w:bookmarkStart w:id="186" w:name="_Toc58917975"/>
      <w:r w:rsidRPr="00931575">
        <w:t>7.3.2</w:t>
      </w:r>
      <w:r w:rsidRPr="00931575">
        <w:tab/>
        <w:t>Minimum requirement</w:t>
      </w:r>
      <w:bookmarkEnd w:id="179"/>
      <w:bookmarkEnd w:id="180"/>
      <w:bookmarkEnd w:id="181"/>
      <w:bookmarkEnd w:id="182"/>
      <w:bookmarkEnd w:id="183"/>
      <w:bookmarkEnd w:id="184"/>
      <w:bookmarkEnd w:id="185"/>
      <w:bookmarkEnd w:id="186"/>
    </w:p>
    <w:p w14:paraId="715B8F0C" w14:textId="394492D8" w:rsidR="00A36F7C" w:rsidRPr="00931575" w:rsidRDefault="00A36F7C" w:rsidP="00A36F7C">
      <w:r w:rsidRPr="00931575">
        <w:t xml:space="preserve">For </w:t>
      </w:r>
      <w:r>
        <w:rPr>
          <w:rFonts w:cs="v5.0.0"/>
          <w:i/>
          <w:iCs/>
          <w:snapToGrid w:val="0"/>
          <w:lang w:eastAsia="zh-CN"/>
        </w:rPr>
        <w:t>IAB-DU</w:t>
      </w:r>
      <w:r w:rsidRPr="00931575">
        <w:rPr>
          <w:rFonts w:cs="v5.0.0"/>
          <w:i/>
          <w:iCs/>
          <w:snapToGrid w:val="0"/>
          <w:lang w:eastAsia="zh-CN"/>
        </w:rPr>
        <w:t xml:space="preserve"> type 1-O</w:t>
      </w:r>
      <w:r w:rsidRPr="00931575">
        <w:t xml:space="preserve"> the minimum requirement is in </w:t>
      </w:r>
      <w:r>
        <w:t>TS 38.174</w:t>
      </w:r>
      <w:r w:rsidRPr="00931575">
        <w:t> [2], clause 10.3.2</w:t>
      </w:r>
      <w:r>
        <w:t>.1</w:t>
      </w:r>
      <w:r w:rsidRPr="00931575">
        <w:t>.</w:t>
      </w:r>
    </w:p>
    <w:p w14:paraId="608BA3C3" w14:textId="16C23353" w:rsidR="00A36F7C" w:rsidRDefault="00A36F7C" w:rsidP="00A36F7C">
      <w:r w:rsidRPr="00931575">
        <w:t xml:space="preserve">For </w:t>
      </w:r>
      <w:r>
        <w:rPr>
          <w:rFonts w:cs="v5.0.0"/>
          <w:i/>
          <w:iCs/>
          <w:snapToGrid w:val="0"/>
          <w:lang w:eastAsia="zh-CN"/>
        </w:rPr>
        <w:t>IAB-DU</w:t>
      </w:r>
      <w:r w:rsidRPr="00931575">
        <w:rPr>
          <w:rFonts w:cs="v5.0.0"/>
          <w:i/>
          <w:iCs/>
          <w:snapToGrid w:val="0"/>
          <w:lang w:eastAsia="zh-CN"/>
        </w:rPr>
        <w:t xml:space="preserve"> type 2-O</w:t>
      </w:r>
      <w:r w:rsidRPr="00931575">
        <w:t xml:space="preserve"> the minimum requirement is in </w:t>
      </w:r>
      <w:r>
        <w:t>TS 38.17</w:t>
      </w:r>
      <w:r w:rsidRPr="00931575">
        <w:t>4 [2], clause 10.3.3</w:t>
      </w:r>
      <w:r>
        <w:t>.2</w:t>
      </w:r>
      <w:r w:rsidRPr="00931575">
        <w:t>.</w:t>
      </w:r>
    </w:p>
    <w:p w14:paraId="0951F866" w14:textId="328B95CF" w:rsidR="00A36F7C" w:rsidRPr="00931575" w:rsidRDefault="00A36F7C" w:rsidP="00A36F7C">
      <w:r w:rsidRPr="00931575">
        <w:t xml:space="preserve">For </w:t>
      </w:r>
      <w:r>
        <w:rPr>
          <w:rFonts w:cs="v5.0.0"/>
          <w:i/>
          <w:iCs/>
          <w:snapToGrid w:val="0"/>
          <w:lang w:eastAsia="zh-CN"/>
        </w:rPr>
        <w:t>IAB-MT</w:t>
      </w:r>
      <w:r w:rsidRPr="00931575">
        <w:rPr>
          <w:rFonts w:cs="v5.0.0"/>
          <w:i/>
          <w:iCs/>
          <w:snapToGrid w:val="0"/>
          <w:lang w:eastAsia="zh-CN"/>
        </w:rPr>
        <w:t xml:space="preserve"> type 1-O</w:t>
      </w:r>
      <w:r w:rsidRPr="00931575">
        <w:t xml:space="preserve"> the minimum requirement is in </w:t>
      </w:r>
      <w:r>
        <w:t>TS 38.174</w:t>
      </w:r>
      <w:r w:rsidRPr="00931575">
        <w:t> [2], clause 10.3.</w:t>
      </w:r>
      <w:r>
        <w:t>3.2</w:t>
      </w:r>
      <w:r w:rsidRPr="00931575">
        <w:t>.</w:t>
      </w:r>
    </w:p>
    <w:p w14:paraId="28B316DB" w14:textId="6410588C" w:rsidR="00A36F7C" w:rsidRPr="00931575" w:rsidRDefault="00A36F7C" w:rsidP="00A36F7C">
      <w:r w:rsidRPr="00931575">
        <w:t xml:space="preserve">For </w:t>
      </w:r>
      <w:r>
        <w:rPr>
          <w:rFonts w:cs="v5.0.0"/>
          <w:i/>
          <w:iCs/>
          <w:snapToGrid w:val="0"/>
          <w:lang w:eastAsia="zh-CN"/>
        </w:rPr>
        <w:t>IAB-MT</w:t>
      </w:r>
      <w:r w:rsidRPr="00931575">
        <w:rPr>
          <w:rFonts w:cs="v5.0.0"/>
          <w:i/>
          <w:iCs/>
          <w:snapToGrid w:val="0"/>
          <w:lang w:eastAsia="zh-CN"/>
        </w:rPr>
        <w:t xml:space="preserve"> type 2-O</w:t>
      </w:r>
      <w:r w:rsidRPr="00931575">
        <w:t xml:space="preserve"> the minimum requirement is in </w:t>
      </w:r>
      <w:r>
        <w:t>TS 38.17</w:t>
      </w:r>
      <w:r w:rsidRPr="00931575">
        <w:t>4 [2], clause 10.3.3</w:t>
      </w:r>
      <w:r>
        <w:t>.3</w:t>
      </w:r>
      <w:r w:rsidRPr="00931575">
        <w:t>.</w:t>
      </w:r>
    </w:p>
    <w:p w14:paraId="681658F6" w14:textId="77777777" w:rsidR="00A36F7C" w:rsidRPr="00931575" w:rsidRDefault="00A36F7C" w:rsidP="00A36F7C">
      <w:pPr>
        <w:pStyle w:val="Heading3"/>
      </w:pPr>
      <w:bookmarkStart w:id="187" w:name="_Toc21102825"/>
      <w:bookmarkStart w:id="188" w:name="_Toc29810674"/>
      <w:bookmarkStart w:id="189" w:name="_Toc36636026"/>
      <w:bookmarkStart w:id="190" w:name="_Toc37272972"/>
      <w:bookmarkStart w:id="191" w:name="_Toc45886052"/>
      <w:bookmarkStart w:id="192" w:name="_Toc53183128"/>
      <w:bookmarkStart w:id="193" w:name="_Toc58915795"/>
      <w:bookmarkStart w:id="194" w:name="_Toc58917976"/>
      <w:r w:rsidRPr="00931575">
        <w:t>7.3.3</w:t>
      </w:r>
      <w:r w:rsidRPr="00931575">
        <w:tab/>
        <w:t>Test Purpose</w:t>
      </w:r>
      <w:bookmarkEnd w:id="187"/>
      <w:bookmarkEnd w:id="188"/>
      <w:bookmarkEnd w:id="189"/>
      <w:bookmarkEnd w:id="190"/>
      <w:bookmarkEnd w:id="191"/>
      <w:bookmarkEnd w:id="192"/>
      <w:bookmarkEnd w:id="193"/>
      <w:bookmarkEnd w:id="194"/>
    </w:p>
    <w:p w14:paraId="3C5FCF80" w14:textId="6B984032" w:rsidR="00A36F7C" w:rsidRPr="00931575" w:rsidRDefault="00A36F7C" w:rsidP="00A36F7C">
      <w:pPr>
        <w:rPr>
          <w:lang w:eastAsia="zh-CN"/>
        </w:rPr>
      </w:pPr>
      <w:r w:rsidRPr="00931575">
        <w:rPr>
          <w:lang w:eastAsia="zh-CN"/>
        </w:rPr>
        <w:t xml:space="preserve">The test </w:t>
      </w:r>
      <w:r>
        <w:rPr>
          <w:lang w:eastAsia="zh-CN"/>
        </w:rPr>
        <w:t>purpose is to verify that the IAB</w:t>
      </w:r>
      <w:r w:rsidRPr="00931575">
        <w:rPr>
          <w:lang w:eastAsia="zh-CN"/>
        </w:rPr>
        <w:t xml:space="preserve"> can meet the throughput requirement for a specified measurement channel at the </w:t>
      </w:r>
      <w:r w:rsidRPr="00931575">
        <w:t>EIS</w:t>
      </w:r>
      <w:r w:rsidRPr="00931575">
        <w:rPr>
          <w:vertAlign w:val="subscript"/>
        </w:rPr>
        <w:t>REFSENS</w:t>
      </w:r>
      <w:r w:rsidRPr="00931575">
        <w:rPr>
          <w:lang w:eastAsia="zh-CN"/>
        </w:rPr>
        <w:t xml:space="preserve"> level and the range of angles of arrival </w:t>
      </w:r>
      <w:r w:rsidRPr="00931575">
        <w:t xml:space="preserve">within the </w:t>
      </w:r>
      <w:r w:rsidRPr="00931575">
        <w:rPr>
          <w:i/>
        </w:rPr>
        <w:t>OTA REFSENS RoAoA</w:t>
      </w:r>
      <w:r w:rsidRPr="00931575">
        <w:rPr>
          <w:lang w:eastAsia="zh-CN"/>
        </w:rPr>
        <w:t>.</w:t>
      </w:r>
    </w:p>
    <w:p w14:paraId="42A83E30" w14:textId="77777777" w:rsidR="00A36F7C" w:rsidRPr="00931575" w:rsidRDefault="00A36F7C" w:rsidP="00A36F7C">
      <w:pPr>
        <w:pStyle w:val="Heading3"/>
      </w:pPr>
      <w:bookmarkStart w:id="195" w:name="_Toc21102826"/>
      <w:bookmarkStart w:id="196" w:name="_Toc29810675"/>
      <w:bookmarkStart w:id="197" w:name="_Toc36636027"/>
      <w:bookmarkStart w:id="198" w:name="_Toc37272973"/>
      <w:bookmarkStart w:id="199" w:name="_Toc45886053"/>
      <w:bookmarkStart w:id="200" w:name="_Toc53183129"/>
      <w:bookmarkStart w:id="201" w:name="_Toc58915796"/>
      <w:bookmarkStart w:id="202" w:name="_Toc58917977"/>
      <w:r w:rsidRPr="00931575">
        <w:t>7.3.4</w:t>
      </w:r>
      <w:r w:rsidRPr="00931575">
        <w:tab/>
        <w:t>Method of test</w:t>
      </w:r>
      <w:bookmarkEnd w:id="195"/>
      <w:bookmarkEnd w:id="196"/>
      <w:bookmarkEnd w:id="197"/>
      <w:bookmarkEnd w:id="198"/>
      <w:bookmarkEnd w:id="199"/>
      <w:bookmarkEnd w:id="200"/>
      <w:bookmarkEnd w:id="201"/>
      <w:bookmarkEnd w:id="202"/>
    </w:p>
    <w:p w14:paraId="4B66855D" w14:textId="77777777" w:rsidR="00A36F7C" w:rsidRPr="00931575" w:rsidRDefault="00A36F7C" w:rsidP="00A36F7C">
      <w:pPr>
        <w:pStyle w:val="Heading4"/>
      </w:pPr>
      <w:bookmarkStart w:id="203" w:name="_Toc21102827"/>
      <w:bookmarkStart w:id="204" w:name="_Toc29810676"/>
      <w:bookmarkStart w:id="205" w:name="_Toc36636028"/>
      <w:bookmarkStart w:id="206" w:name="_Toc37272974"/>
      <w:bookmarkStart w:id="207" w:name="_Toc45886054"/>
      <w:bookmarkStart w:id="208" w:name="_Toc53183130"/>
      <w:bookmarkStart w:id="209" w:name="_Toc58915797"/>
      <w:bookmarkStart w:id="210" w:name="_Toc58917978"/>
      <w:r w:rsidRPr="00931575">
        <w:t>7.3.4.1</w:t>
      </w:r>
      <w:r w:rsidRPr="00931575">
        <w:tab/>
        <w:t>Initial conditions</w:t>
      </w:r>
      <w:bookmarkEnd w:id="203"/>
      <w:bookmarkEnd w:id="204"/>
      <w:bookmarkEnd w:id="205"/>
      <w:bookmarkEnd w:id="206"/>
      <w:bookmarkEnd w:id="207"/>
      <w:bookmarkEnd w:id="208"/>
      <w:bookmarkEnd w:id="209"/>
      <w:bookmarkEnd w:id="210"/>
    </w:p>
    <w:p w14:paraId="37171707" w14:textId="77777777" w:rsidR="00A36F7C" w:rsidRPr="00931575" w:rsidRDefault="00A36F7C" w:rsidP="00A36F7C">
      <w:pPr>
        <w:rPr>
          <w:lang w:eastAsia="zh-CN"/>
        </w:rPr>
      </w:pPr>
      <w:r w:rsidRPr="00931575">
        <w:rPr>
          <w:lang w:eastAsia="zh-CN"/>
        </w:rPr>
        <w:t xml:space="preserve">Test environment: Normal, see </w:t>
      </w:r>
      <w:r w:rsidRPr="00A36F7C">
        <w:rPr>
          <w:highlight w:val="yellow"/>
        </w:rPr>
        <w:t>annex B.2</w:t>
      </w:r>
      <w:r w:rsidRPr="00A36F7C">
        <w:rPr>
          <w:highlight w:val="yellow"/>
          <w:lang w:eastAsia="zh-CN"/>
        </w:rPr>
        <w:t>.</w:t>
      </w:r>
    </w:p>
    <w:p w14:paraId="0BDB4402" w14:textId="77777777" w:rsidR="00A36F7C" w:rsidRPr="00931575" w:rsidRDefault="00A36F7C" w:rsidP="00A36F7C">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p>
    <w:p w14:paraId="75CCB9BE" w14:textId="77777777" w:rsidR="00A36F7C" w:rsidRPr="00931575" w:rsidRDefault="00A36F7C" w:rsidP="00A36F7C">
      <w:pPr>
        <w:pStyle w:val="B1"/>
        <w:rPr>
          <w:lang w:eastAsia="zh-CN"/>
        </w:rPr>
      </w:pPr>
      <w:r w:rsidRPr="00931575">
        <w:rPr>
          <w:lang w:eastAsia="zh-CN"/>
        </w:rPr>
        <w:t>-</w:t>
      </w:r>
      <w:r w:rsidRPr="00931575">
        <w:rPr>
          <w:lang w:eastAsia="zh-CN"/>
        </w:rPr>
        <w:tab/>
        <w:t>B, M and T; see clause </w:t>
      </w:r>
      <w:r w:rsidRPr="00A36F7C">
        <w:rPr>
          <w:highlight w:val="yellow"/>
        </w:rPr>
        <w:t>4.9.1</w:t>
      </w:r>
      <w:r w:rsidRPr="00A36F7C">
        <w:rPr>
          <w:highlight w:val="yellow"/>
          <w:lang w:eastAsia="zh-CN"/>
        </w:rPr>
        <w:t>.</w:t>
      </w:r>
    </w:p>
    <w:p w14:paraId="49FEB6FE" w14:textId="77777777" w:rsidR="00A36F7C" w:rsidRPr="00931575" w:rsidRDefault="00A36F7C" w:rsidP="00A36F7C">
      <w:pPr>
        <w:rPr>
          <w:lang w:eastAsia="zh-CN"/>
        </w:rPr>
      </w:pPr>
      <w:r w:rsidRPr="00931575">
        <w:rPr>
          <w:lang w:eastAsia="zh-CN"/>
        </w:rPr>
        <w:lastRenderedPageBreak/>
        <w:t>Directions to be tested:</w:t>
      </w:r>
    </w:p>
    <w:p w14:paraId="4BBF099C" w14:textId="77777777" w:rsidR="00A36F7C" w:rsidRPr="00931575" w:rsidRDefault="00A36F7C" w:rsidP="00A36F7C">
      <w:pPr>
        <w:pStyle w:val="B1"/>
        <w:rPr>
          <w:lang w:eastAsia="zh-CN"/>
        </w:rPr>
      </w:pPr>
      <w:r w:rsidRPr="00931575">
        <w:t>-</w:t>
      </w:r>
      <w:r w:rsidRPr="00931575">
        <w:tab/>
        <w:t xml:space="preserve">OTA REFSENS </w:t>
      </w:r>
      <w:r w:rsidRPr="00931575">
        <w:rPr>
          <w:lang w:eastAsia="zh-CN"/>
        </w:rPr>
        <w:t xml:space="preserve">receiver target reference direction </w:t>
      </w:r>
      <w:r w:rsidRPr="00A36F7C">
        <w:rPr>
          <w:highlight w:val="yellow"/>
          <w:lang w:eastAsia="zh-CN"/>
        </w:rPr>
        <w:t>(D.54)</w:t>
      </w:r>
      <w:r w:rsidRPr="00931575">
        <w:rPr>
          <w:lang w:eastAsia="zh-CN"/>
        </w:rPr>
        <w:t>,</w:t>
      </w:r>
    </w:p>
    <w:p w14:paraId="7AE08F9E" w14:textId="77777777" w:rsidR="00A36F7C" w:rsidRPr="00931575" w:rsidRDefault="00A36F7C" w:rsidP="00A36F7C">
      <w:pPr>
        <w:pStyle w:val="B1"/>
        <w:rPr>
          <w:lang w:eastAsia="zh-CN"/>
        </w:rPr>
      </w:pPr>
      <w:r w:rsidRPr="00931575">
        <w:t>-</w:t>
      </w:r>
      <w:r w:rsidRPr="00931575">
        <w:tab/>
        <w:t xml:space="preserve">OTA REFSENS </w:t>
      </w:r>
      <w:r w:rsidRPr="00931575">
        <w:rPr>
          <w:lang w:eastAsia="zh-CN"/>
        </w:rPr>
        <w:t xml:space="preserve">conformance test directions </w:t>
      </w:r>
      <w:r w:rsidRPr="00A36F7C">
        <w:rPr>
          <w:highlight w:val="yellow"/>
          <w:lang w:eastAsia="zh-CN"/>
        </w:rPr>
        <w:t>(D.55).</w:t>
      </w:r>
    </w:p>
    <w:p w14:paraId="13F29A76" w14:textId="77777777" w:rsidR="00A36F7C" w:rsidRPr="00931575" w:rsidRDefault="00A36F7C" w:rsidP="00A36F7C">
      <w:pPr>
        <w:pStyle w:val="Heading4"/>
        <w:rPr>
          <w:lang w:eastAsia="zh-CN"/>
        </w:rPr>
      </w:pPr>
      <w:bookmarkStart w:id="211" w:name="_Toc21102828"/>
      <w:bookmarkStart w:id="212" w:name="_Toc29810677"/>
      <w:bookmarkStart w:id="213" w:name="_Toc36636029"/>
      <w:bookmarkStart w:id="214" w:name="_Toc37272975"/>
      <w:bookmarkStart w:id="215" w:name="_Toc45886055"/>
      <w:bookmarkStart w:id="216" w:name="_Toc53183131"/>
      <w:bookmarkStart w:id="217" w:name="_Toc58915798"/>
      <w:bookmarkStart w:id="218" w:name="_Toc58917979"/>
      <w:r w:rsidRPr="00931575">
        <w:t>7.3.4.2</w:t>
      </w:r>
      <w:r w:rsidRPr="00931575">
        <w:tab/>
        <w:t>Procedure</w:t>
      </w:r>
      <w:bookmarkEnd w:id="211"/>
      <w:bookmarkEnd w:id="212"/>
      <w:bookmarkEnd w:id="213"/>
      <w:bookmarkEnd w:id="214"/>
      <w:bookmarkEnd w:id="215"/>
      <w:bookmarkEnd w:id="216"/>
      <w:bookmarkEnd w:id="217"/>
      <w:bookmarkEnd w:id="218"/>
    </w:p>
    <w:p w14:paraId="5D1C504C" w14:textId="2E763046" w:rsidR="00A36F7C" w:rsidRPr="00931575" w:rsidRDefault="00A36F7C" w:rsidP="00A36F7C">
      <w:pPr>
        <w:pStyle w:val="B1"/>
        <w:rPr>
          <w:lang w:eastAsia="zh-CN"/>
        </w:rPr>
      </w:pPr>
      <w:r w:rsidRPr="00931575">
        <w:t>1)</w:t>
      </w:r>
      <w:r w:rsidRPr="00931575">
        <w:tab/>
        <w:t xml:space="preserve">Place the </w:t>
      </w:r>
      <w:r>
        <w:t>IAB</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A36F7C">
        <w:rPr>
          <w:rFonts w:eastAsia="MS Mincho"/>
          <w:highlight w:val="yellow"/>
        </w:rPr>
        <w:t>annex E.2.1</w:t>
      </w:r>
      <w:r w:rsidRPr="00A36F7C">
        <w:rPr>
          <w:highlight w:val="yellow"/>
        </w:rPr>
        <w:t>.</w:t>
      </w:r>
    </w:p>
    <w:p w14:paraId="22414CA0" w14:textId="3F3A0355" w:rsidR="00A36F7C" w:rsidRPr="00931575" w:rsidRDefault="00A36F7C" w:rsidP="00A36F7C">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Pr>
          <w:lang w:eastAsia="zh-CN"/>
        </w:rPr>
        <w:t>IAB</w:t>
      </w:r>
      <w:r w:rsidRPr="00931575">
        <w:rPr>
          <w:rFonts w:hint="eastAsia"/>
          <w:lang w:eastAsia="zh-CN"/>
        </w:rPr>
        <w:t xml:space="preserve"> </w:t>
      </w:r>
      <w:r w:rsidRPr="00931575">
        <w:rPr>
          <w:lang w:eastAsia="zh-CN"/>
        </w:rPr>
        <w:t>with the test system.</w:t>
      </w:r>
    </w:p>
    <w:p w14:paraId="3E2567DF" w14:textId="785A6897" w:rsidR="00A36F7C" w:rsidRPr="00931575" w:rsidRDefault="00A36F7C" w:rsidP="00A36F7C">
      <w:pPr>
        <w:pStyle w:val="B1"/>
        <w:rPr>
          <w:lang w:eastAsia="zh-CN"/>
        </w:rPr>
      </w:pPr>
      <w:r w:rsidRPr="00931575">
        <w:rPr>
          <w:rFonts w:eastAsia="MS Mincho"/>
        </w:rPr>
        <w:t>3)</w:t>
      </w:r>
      <w:r w:rsidRPr="00931575">
        <w:rPr>
          <w:rFonts w:eastAsia="MS Mincho"/>
        </w:rPr>
        <w:tab/>
        <w:t>Align</w:t>
      </w:r>
      <w:r w:rsidRPr="00931575">
        <w:rPr>
          <w:rFonts w:eastAsia="MS Mincho" w:hint="eastAsia"/>
        </w:rPr>
        <w:t xml:space="preserve"> </w:t>
      </w:r>
      <w:r w:rsidRPr="00931575">
        <w:rPr>
          <w:lang w:eastAsia="zh-CN"/>
        </w:rPr>
        <w:t xml:space="preserve">the </w:t>
      </w:r>
      <w:r>
        <w:rPr>
          <w:lang w:eastAsia="zh-CN"/>
        </w:rPr>
        <w:t>IAB</w:t>
      </w:r>
      <w:r w:rsidRPr="00931575">
        <w:rPr>
          <w:lang w:eastAsia="zh-CN"/>
        </w:rPr>
        <w:t xml:space="preserve"> </w:t>
      </w:r>
      <w:r w:rsidRPr="00931575">
        <w:t xml:space="preserve">with the test antenna </w:t>
      </w:r>
      <w:r w:rsidRPr="00931575">
        <w:rPr>
          <w:lang w:eastAsia="zh-CN"/>
        </w:rPr>
        <w:t>in the declared direction to be tested.</w:t>
      </w:r>
    </w:p>
    <w:p w14:paraId="3C0EB65F" w14:textId="3A93609D" w:rsidR="00A36F7C" w:rsidRPr="00931575" w:rsidRDefault="00A36F7C" w:rsidP="00A36F7C">
      <w:pPr>
        <w:pStyle w:val="B1"/>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 xml:space="preserve">is captured by the </w:t>
      </w:r>
      <w:r>
        <w:rPr>
          <w:lang w:eastAsia="zh-CN"/>
        </w:rPr>
        <w:t>IAB</w:t>
      </w:r>
      <w:r w:rsidRPr="00931575">
        <w:rPr>
          <w:lang w:eastAsia="zh-CN"/>
        </w:rPr>
        <w:t xml:space="preserve"> under test.</w:t>
      </w:r>
    </w:p>
    <w:p w14:paraId="1B77249E" w14:textId="3546B34A" w:rsidR="00A36F7C" w:rsidRPr="00931575" w:rsidDel="007126F0" w:rsidRDefault="00A36F7C" w:rsidP="00A36F7C">
      <w:pPr>
        <w:pStyle w:val="B1"/>
        <w:rPr>
          <w:del w:id="219" w:author="Huawei-RKy" w:date="2021-04-15T13:22:00Z"/>
        </w:rPr>
      </w:pPr>
      <w:del w:id="220" w:author="Huawei-RKy" w:date="2021-04-15T13:22:00Z">
        <w:r w:rsidRPr="00931575" w:rsidDel="007126F0">
          <w:delText>5)</w:delText>
        </w:r>
        <w:r w:rsidRPr="00931575" w:rsidDel="007126F0">
          <w:tab/>
          <w:delText>Configure the beam peak direction for the transmitter according to the declared reference beam direction pair for the appropriate beam identifier.</w:delText>
        </w:r>
      </w:del>
    </w:p>
    <w:p w14:paraId="44C48D87" w14:textId="351EEF0E" w:rsidR="00A36F7C" w:rsidRPr="00931575" w:rsidDel="007126F0" w:rsidRDefault="00A36F7C" w:rsidP="00A36F7C">
      <w:pPr>
        <w:pStyle w:val="B1"/>
        <w:rPr>
          <w:del w:id="221" w:author="Huawei-RKy" w:date="2021-04-15T13:22:00Z"/>
          <w:lang w:eastAsia="zh-CN"/>
        </w:rPr>
      </w:pPr>
      <w:del w:id="222" w:author="Huawei-RKy" w:date="2021-04-15T13:22:00Z">
        <w:r w:rsidRPr="00931575" w:rsidDel="007126F0">
          <w:rPr>
            <w:lang w:eastAsia="zh-CN"/>
          </w:rPr>
          <w:delText>6)</w:delText>
        </w:r>
        <w:r w:rsidRPr="00931575" w:rsidDel="007126F0">
          <w:rPr>
            <w:lang w:eastAsia="zh-CN"/>
          </w:rPr>
          <w:tab/>
          <w:delText xml:space="preserve">Set the </w:delText>
        </w:r>
        <w:r w:rsidDel="007126F0">
          <w:rPr>
            <w:lang w:eastAsia="zh-CN"/>
          </w:rPr>
          <w:delText>IAB</w:delText>
        </w:r>
        <w:r w:rsidRPr="00931575" w:rsidDel="007126F0">
          <w:rPr>
            <w:lang w:eastAsia="zh-CN"/>
          </w:rPr>
          <w:delText xml:space="preserve"> to transmit beam(s) of the same operational band as the </w:delText>
        </w:r>
        <w:r w:rsidRPr="00931575" w:rsidDel="007126F0">
          <w:rPr>
            <w:i/>
          </w:rPr>
          <w:delText>OTA REFSENS RoAoA</w:delText>
        </w:r>
        <w:r w:rsidRPr="00931575" w:rsidDel="007126F0">
          <w:rPr>
            <w:lang w:eastAsia="zh-CN"/>
          </w:rPr>
          <w:delText xml:space="preserve"> being tested according to the appropriate test configuration in </w:delText>
        </w:r>
        <w:r w:rsidRPr="00A36F7C" w:rsidDel="007126F0">
          <w:rPr>
            <w:highlight w:val="yellow"/>
            <w:lang w:eastAsia="zh-CN"/>
          </w:rPr>
          <w:delText>clauses 4.7 and 4.8</w:delText>
        </w:r>
        <w:r w:rsidRPr="00931575" w:rsidDel="007126F0">
          <w:rPr>
            <w:lang w:eastAsia="zh-CN"/>
          </w:rPr>
          <w:delText>.</w:delText>
        </w:r>
      </w:del>
    </w:p>
    <w:p w14:paraId="43763C80" w14:textId="03A30E25" w:rsidR="00A36F7C" w:rsidRPr="00931575" w:rsidRDefault="00A36F7C" w:rsidP="00A36F7C">
      <w:pPr>
        <w:pStyle w:val="B1"/>
        <w:rPr>
          <w:lang w:eastAsia="zh-CN"/>
        </w:rPr>
      </w:pPr>
      <w:del w:id="223" w:author="Huawei-RKy" w:date="2021-04-15T13:23:00Z">
        <w:r w:rsidRPr="00931575" w:rsidDel="007126F0">
          <w:delText>7</w:delText>
        </w:r>
      </w:del>
      <w:ins w:id="224" w:author="Huawei-RKy" w:date="2021-04-15T13:23:00Z">
        <w:r w:rsidR="007126F0">
          <w:t>5</w:t>
        </w:r>
      </w:ins>
      <w:r w:rsidRPr="00931575">
        <w:t>)</w:t>
      </w:r>
      <w:r w:rsidRPr="00931575">
        <w:tab/>
        <w:t>Start the signal generator for the wanted signal to transmit:</w:t>
      </w:r>
    </w:p>
    <w:p w14:paraId="29FBC6C7" w14:textId="77777777" w:rsidR="00A36F7C" w:rsidRPr="00931575" w:rsidRDefault="00A36F7C" w:rsidP="00A36F7C">
      <w:pPr>
        <w:pStyle w:val="B2"/>
      </w:pPr>
      <w:r w:rsidRPr="00931575">
        <w:rPr>
          <w:rFonts w:eastAsia="MS P??"/>
        </w:rPr>
        <w:t>-</w:t>
      </w:r>
      <w:r w:rsidRPr="00931575">
        <w:rPr>
          <w:rFonts w:eastAsia="MS P??"/>
        </w:rPr>
        <w:tab/>
        <w:t xml:space="preserve">The </w:t>
      </w:r>
      <w:r w:rsidRPr="00931575">
        <w:t>test signal as specified in clause 7.3.5.</w:t>
      </w:r>
    </w:p>
    <w:p w14:paraId="3B0596B0" w14:textId="5507458B" w:rsidR="00A36F7C" w:rsidRPr="00931575" w:rsidRDefault="00A36F7C" w:rsidP="00A36F7C">
      <w:pPr>
        <w:pStyle w:val="B1"/>
      </w:pPr>
      <w:del w:id="225" w:author="Huawei-RKy" w:date="2021-04-15T13:23:00Z">
        <w:r w:rsidRPr="00931575" w:rsidDel="007126F0">
          <w:rPr>
            <w:lang w:eastAsia="zh-CN"/>
          </w:rPr>
          <w:delText>8</w:delText>
        </w:r>
      </w:del>
      <w:ins w:id="226" w:author="Huawei-RKy" w:date="2021-04-15T13:23:00Z">
        <w:r w:rsidR="007126F0">
          <w:rPr>
            <w:lang w:eastAsia="zh-CN"/>
          </w:rPr>
          <w:t>6</w:t>
        </w:r>
      </w:ins>
      <w:r w:rsidRPr="00931575">
        <w:rPr>
          <w:lang w:eastAsia="zh-CN"/>
        </w:rPr>
        <w:t>)</w:t>
      </w:r>
      <w:r w:rsidRPr="00931575">
        <w:rPr>
          <w:lang w:eastAsia="zh-CN"/>
        </w:rPr>
        <w:tab/>
        <w:t>Set the test signal mean power so the calibrated radiated power at the BS Antenna Array coordinate system reference point is as specified in clause 7.3.5.</w:t>
      </w:r>
    </w:p>
    <w:p w14:paraId="6072A1F9" w14:textId="106BA7F4" w:rsidR="00A36F7C" w:rsidRPr="00931575" w:rsidRDefault="00A36F7C" w:rsidP="00A36F7C">
      <w:pPr>
        <w:pStyle w:val="B1"/>
      </w:pPr>
      <w:del w:id="227" w:author="Huawei-RKy" w:date="2021-04-15T13:23:00Z">
        <w:r w:rsidRPr="00931575" w:rsidDel="007126F0">
          <w:rPr>
            <w:lang w:eastAsia="zh-CN"/>
          </w:rPr>
          <w:delText>9</w:delText>
        </w:r>
      </w:del>
      <w:ins w:id="228" w:author="Huawei-RKy" w:date="2021-04-15T13:23:00Z">
        <w:r w:rsidR="007126F0">
          <w:rPr>
            <w:lang w:eastAsia="zh-CN"/>
          </w:rPr>
          <w:t>7</w:t>
        </w:r>
      </w:ins>
      <w:r w:rsidRPr="00931575">
        <w:rPr>
          <w:lang w:eastAsia="zh-CN"/>
        </w:rPr>
        <w:t>)</w:t>
      </w:r>
      <w:r w:rsidRPr="00931575">
        <w:rPr>
          <w:lang w:eastAsia="zh-CN"/>
        </w:rPr>
        <w:tab/>
        <w:t xml:space="preserve">Measure the </w:t>
      </w:r>
      <w:r w:rsidRPr="00931575">
        <w:t xml:space="preserve">throughput according to </w:t>
      </w:r>
      <w:r w:rsidRPr="00A36F7C">
        <w:rPr>
          <w:highlight w:val="yellow"/>
        </w:rPr>
        <w:t>annex A.1</w:t>
      </w:r>
      <w:r w:rsidRPr="00931575">
        <w:t xml:space="preserve"> for each supported polarization.</w:t>
      </w:r>
    </w:p>
    <w:p w14:paraId="28BCA49A" w14:textId="0D16FAF5" w:rsidR="00A36F7C" w:rsidRPr="00931575" w:rsidRDefault="007126F0" w:rsidP="00A36F7C">
      <w:pPr>
        <w:pStyle w:val="B1"/>
      </w:pPr>
      <w:ins w:id="229" w:author="Huawei-RKy" w:date="2021-04-15T13:23:00Z">
        <w:r>
          <w:rPr>
            <w:rFonts w:eastAsia="MS Mincho"/>
          </w:rPr>
          <w:t>9</w:t>
        </w:r>
      </w:ins>
      <w:del w:id="230" w:author="Huawei-RKy" w:date="2021-04-15T13:23:00Z">
        <w:r w:rsidR="00A36F7C" w:rsidRPr="00931575" w:rsidDel="007126F0">
          <w:rPr>
            <w:rFonts w:eastAsia="MS Mincho"/>
          </w:rPr>
          <w:delText>10</w:delText>
        </w:r>
      </w:del>
      <w:r w:rsidR="00A36F7C" w:rsidRPr="00931575">
        <w:rPr>
          <w:rFonts w:eastAsia="MS Mincho"/>
        </w:rPr>
        <w:t>)</w:t>
      </w:r>
      <w:r w:rsidR="00A36F7C" w:rsidRPr="00931575">
        <w:rPr>
          <w:rFonts w:eastAsia="MS Mincho"/>
        </w:rPr>
        <w:tab/>
        <w:t>Repeat</w:t>
      </w:r>
      <w:r w:rsidR="00A36F7C" w:rsidRPr="00931575">
        <w:rPr>
          <w:rFonts w:eastAsia="MS Mincho" w:hint="eastAsia"/>
        </w:rPr>
        <w:t xml:space="preserve"> step</w:t>
      </w:r>
      <w:r w:rsidR="00A36F7C" w:rsidRPr="00931575">
        <w:rPr>
          <w:rFonts w:eastAsia="MS Mincho"/>
        </w:rPr>
        <w:t>s</w:t>
      </w:r>
      <w:r w:rsidR="00A36F7C" w:rsidRPr="00931575">
        <w:rPr>
          <w:rFonts w:eastAsia="MS Mincho" w:hint="eastAsia"/>
        </w:rPr>
        <w:t xml:space="preserve"> 3 to 9 </w:t>
      </w:r>
      <w:r w:rsidR="00A36F7C" w:rsidRPr="00931575">
        <w:rPr>
          <w:lang w:eastAsia="zh-CN"/>
        </w:rPr>
        <w:t xml:space="preserve">for all </w:t>
      </w:r>
      <w:r w:rsidR="00A36F7C" w:rsidRPr="00931575">
        <w:t xml:space="preserve">OTA REFSENS </w:t>
      </w:r>
      <w:r w:rsidR="00A36F7C" w:rsidRPr="00931575">
        <w:rPr>
          <w:lang w:eastAsia="zh-CN"/>
        </w:rPr>
        <w:t xml:space="preserve">conformance test directions of the </w:t>
      </w:r>
      <w:r w:rsidR="00AA7FEC">
        <w:rPr>
          <w:lang w:eastAsia="zh-CN"/>
        </w:rPr>
        <w:t>IAB</w:t>
      </w:r>
      <w:r w:rsidR="00A36F7C" w:rsidRPr="00931575">
        <w:rPr>
          <w:lang w:eastAsia="zh-CN"/>
        </w:rPr>
        <w:t xml:space="preserve"> (</w:t>
      </w:r>
      <w:r w:rsidR="00A36F7C" w:rsidRPr="00AA7FEC">
        <w:rPr>
          <w:highlight w:val="yellow"/>
          <w:lang w:eastAsia="zh-CN"/>
        </w:rPr>
        <w:t>D.55</w:t>
      </w:r>
      <w:r w:rsidR="00A36F7C" w:rsidRPr="00931575">
        <w:rPr>
          <w:lang w:eastAsia="zh-CN"/>
        </w:rPr>
        <w:t>)</w:t>
      </w:r>
      <w:r w:rsidR="00A36F7C" w:rsidRPr="00931575">
        <w:t>, and supported polarizations</w:t>
      </w:r>
      <w:r w:rsidR="00A36F7C" w:rsidRPr="00931575">
        <w:rPr>
          <w:lang w:eastAsia="zh-CN"/>
        </w:rPr>
        <w:t>.</w:t>
      </w:r>
    </w:p>
    <w:p w14:paraId="680364EF" w14:textId="2AC67DE9" w:rsidR="00A36F7C" w:rsidRPr="00931575" w:rsidRDefault="00A36F7C" w:rsidP="00A36F7C">
      <w:pPr>
        <w:rPr>
          <w:lang w:eastAsia="zh-CN"/>
        </w:rPr>
      </w:pPr>
      <w:r w:rsidRPr="00931575">
        <w:rPr>
          <w:lang w:eastAsia="zh-CN"/>
        </w:rPr>
        <w:t xml:space="preserve">For multi-band capable FR1 </w:t>
      </w:r>
      <w:r w:rsidR="00AA7FEC">
        <w:rPr>
          <w:lang w:eastAsia="zh-CN"/>
        </w:rPr>
        <w:t>IAB</w:t>
      </w:r>
      <w:r w:rsidRPr="00931575">
        <w:rPr>
          <w:lang w:eastAsia="zh-CN"/>
        </w:rPr>
        <w:t xml:space="preserve"> and single band tests, repeat the steps above per involved band where single band test configurations and test models shall apply with no carriers activated in the other band.</w:t>
      </w:r>
    </w:p>
    <w:p w14:paraId="65441F7B" w14:textId="77777777" w:rsidR="00A36F7C" w:rsidRPr="00931575" w:rsidRDefault="00A36F7C" w:rsidP="00A36F7C">
      <w:pPr>
        <w:pStyle w:val="Heading3"/>
      </w:pPr>
      <w:bookmarkStart w:id="231" w:name="_Toc21102829"/>
      <w:bookmarkStart w:id="232" w:name="_Toc29810678"/>
      <w:bookmarkStart w:id="233" w:name="_Toc36636030"/>
      <w:bookmarkStart w:id="234" w:name="_Toc37272976"/>
      <w:bookmarkStart w:id="235" w:name="_Toc45886056"/>
      <w:bookmarkStart w:id="236" w:name="_Toc53183132"/>
      <w:bookmarkStart w:id="237" w:name="_Toc58915799"/>
      <w:bookmarkStart w:id="238" w:name="_Toc58917980"/>
      <w:r w:rsidRPr="00931575">
        <w:t>7.3.5</w:t>
      </w:r>
      <w:r w:rsidRPr="00931575">
        <w:tab/>
        <w:t>Test requirements</w:t>
      </w:r>
      <w:bookmarkEnd w:id="231"/>
      <w:bookmarkEnd w:id="232"/>
      <w:bookmarkEnd w:id="233"/>
      <w:bookmarkEnd w:id="234"/>
      <w:bookmarkEnd w:id="235"/>
      <w:bookmarkEnd w:id="236"/>
      <w:bookmarkEnd w:id="237"/>
      <w:bookmarkEnd w:id="238"/>
    </w:p>
    <w:p w14:paraId="017898CA" w14:textId="77777777" w:rsidR="00A36F7C" w:rsidRPr="00931575" w:rsidRDefault="00A36F7C" w:rsidP="00A36F7C">
      <w:pPr>
        <w:pStyle w:val="Heading4"/>
      </w:pPr>
      <w:bookmarkStart w:id="239" w:name="_Toc21102830"/>
      <w:bookmarkStart w:id="240" w:name="_Toc29810679"/>
      <w:bookmarkStart w:id="241" w:name="_Toc36636031"/>
      <w:bookmarkStart w:id="242" w:name="_Toc37272977"/>
      <w:bookmarkStart w:id="243" w:name="_Toc45886057"/>
      <w:bookmarkStart w:id="244" w:name="_Toc53183133"/>
      <w:bookmarkStart w:id="245" w:name="_Toc58915800"/>
      <w:bookmarkStart w:id="246" w:name="_Toc58917981"/>
      <w:r w:rsidRPr="00931575">
        <w:t>7.3.5.1</w:t>
      </w:r>
      <w:r w:rsidRPr="00931575">
        <w:tab/>
        <w:t>General</w:t>
      </w:r>
      <w:bookmarkEnd w:id="239"/>
      <w:bookmarkEnd w:id="240"/>
      <w:bookmarkEnd w:id="241"/>
      <w:bookmarkEnd w:id="242"/>
      <w:bookmarkEnd w:id="243"/>
      <w:bookmarkEnd w:id="244"/>
      <w:bookmarkEnd w:id="245"/>
      <w:bookmarkEnd w:id="246"/>
    </w:p>
    <w:p w14:paraId="0A8A2E77" w14:textId="77777777" w:rsidR="00A36F7C" w:rsidRDefault="00A36F7C" w:rsidP="00A36F7C">
      <w:pPr>
        <w:rPr>
          <w:lang w:eastAsia="zh-CN"/>
        </w:rPr>
      </w:pPr>
      <w:r w:rsidRPr="00931575">
        <w:rPr>
          <w:lang w:eastAsia="zh-CN"/>
        </w:rPr>
        <w:t>The FR1 EIS</w:t>
      </w:r>
      <w:r w:rsidRPr="00931575">
        <w:rPr>
          <w:vertAlign w:val="subscript"/>
        </w:rPr>
        <w:t>REFSENS</w:t>
      </w:r>
      <w:r w:rsidRPr="00931575">
        <w:rPr>
          <w:lang w:eastAsia="zh-CN"/>
        </w:rPr>
        <w:t xml:space="preserve"> level is the </w:t>
      </w:r>
      <w:r w:rsidRPr="00931575">
        <w:t>conducted REFSENS requirement value offset by Δ</w:t>
      </w:r>
      <w:r w:rsidRPr="00931575">
        <w:rPr>
          <w:rFonts w:cs="Arial"/>
          <w:vertAlign w:val="subscript"/>
        </w:rPr>
        <w:t>OTAREFSENS</w:t>
      </w:r>
      <w:r w:rsidRPr="00931575">
        <w:rPr>
          <w:lang w:eastAsia="zh-CN"/>
        </w:rPr>
        <w:t>. The test requirement is calculated from the EIS</w:t>
      </w:r>
      <w:r w:rsidRPr="00931575">
        <w:rPr>
          <w:vertAlign w:val="subscript"/>
        </w:rPr>
        <w:t>REFSENS</w:t>
      </w:r>
      <w:r w:rsidRPr="00931575">
        <w:rPr>
          <w:lang w:eastAsia="zh-CN"/>
        </w:rPr>
        <w:t xml:space="preserve"> level offset by the EIS</w:t>
      </w:r>
      <w:r w:rsidRPr="00931575">
        <w:rPr>
          <w:vertAlign w:val="subscript"/>
        </w:rPr>
        <w:t>REFSENS</w:t>
      </w:r>
      <w:r w:rsidRPr="00931575">
        <w:rPr>
          <w:lang w:eastAsia="zh-CN"/>
        </w:rPr>
        <w:t xml:space="preserve"> Test Tolerance specified in clause 4.1.</w:t>
      </w:r>
    </w:p>
    <w:p w14:paraId="5E71D083" w14:textId="4D6530EA" w:rsidR="00AA7FEC" w:rsidRDefault="00AA7FEC" w:rsidP="00AA7FEC">
      <w:pPr>
        <w:pStyle w:val="Heading4"/>
      </w:pPr>
      <w:bookmarkStart w:id="247" w:name="_Toc53185538"/>
      <w:bookmarkStart w:id="248" w:name="_Toc53185914"/>
      <w:bookmarkStart w:id="249" w:name="_Toc57820400"/>
      <w:bookmarkStart w:id="250" w:name="_Toc57821327"/>
      <w:bookmarkStart w:id="251" w:name="_Toc61183603"/>
      <w:bookmarkStart w:id="252" w:name="_Toc61183997"/>
      <w:bookmarkStart w:id="253" w:name="_Toc61184389"/>
      <w:bookmarkStart w:id="254" w:name="_Toc61184781"/>
      <w:bookmarkStart w:id="255" w:name="_Toc61185171"/>
      <w:r>
        <w:t>7.3.5.2</w:t>
      </w:r>
      <w:r w:rsidRPr="007E346D">
        <w:tab/>
      </w:r>
      <w:r>
        <w:t>IAB-DU OTA reference sensitivity level</w:t>
      </w:r>
      <w:bookmarkEnd w:id="247"/>
      <w:bookmarkEnd w:id="248"/>
      <w:bookmarkEnd w:id="249"/>
      <w:bookmarkEnd w:id="250"/>
      <w:bookmarkEnd w:id="251"/>
      <w:bookmarkEnd w:id="252"/>
      <w:bookmarkEnd w:id="253"/>
      <w:bookmarkEnd w:id="254"/>
      <w:bookmarkEnd w:id="255"/>
    </w:p>
    <w:p w14:paraId="72253DBB" w14:textId="64BDB620" w:rsidR="00A36F7C" w:rsidRPr="00931575" w:rsidRDefault="00A36F7C" w:rsidP="00AA7FEC">
      <w:pPr>
        <w:pStyle w:val="Heading5"/>
      </w:pPr>
      <w:bookmarkStart w:id="256" w:name="_Toc21102831"/>
      <w:bookmarkStart w:id="257" w:name="_Toc29810680"/>
      <w:bookmarkStart w:id="258" w:name="_Toc36636032"/>
      <w:bookmarkStart w:id="259" w:name="_Toc37272978"/>
      <w:bookmarkStart w:id="260" w:name="_Toc45886058"/>
      <w:bookmarkStart w:id="261" w:name="_Toc53183134"/>
      <w:bookmarkStart w:id="262" w:name="_Toc58915801"/>
      <w:bookmarkStart w:id="263" w:name="_Toc58917982"/>
      <w:r w:rsidRPr="00931575">
        <w:t>7.3.5.2</w:t>
      </w:r>
      <w:r w:rsidR="00AA7FEC">
        <w:t>.1</w:t>
      </w:r>
      <w:r w:rsidRPr="00931575">
        <w:tab/>
        <w:t xml:space="preserve">Test requirements for </w:t>
      </w:r>
      <w:del w:id="264" w:author="Huawei-RKy" w:date="2021-04-15T12:57:00Z">
        <w:r w:rsidRPr="00931575" w:rsidDel="00D54D51">
          <w:rPr>
            <w:i/>
          </w:rPr>
          <w:delText xml:space="preserve">BS </w:delText>
        </w:r>
      </w:del>
      <w:ins w:id="265" w:author="Huawei-RKy" w:date="2021-04-15T12:57:00Z">
        <w:r w:rsidR="00D54D51">
          <w:rPr>
            <w:i/>
          </w:rPr>
          <w:t>IAB-DU</w:t>
        </w:r>
        <w:r w:rsidR="00D54D51" w:rsidRPr="00931575">
          <w:rPr>
            <w:i/>
          </w:rPr>
          <w:t xml:space="preserve"> </w:t>
        </w:r>
      </w:ins>
      <w:r w:rsidRPr="00931575">
        <w:rPr>
          <w:i/>
        </w:rPr>
        <w:t>type 1-O</w:t>
      </w:r>
      <w:bookmarkEnd w:id="256"/>
      <w:bookmarkEnd w:id="257"/>
      <w:bookmarkEnd w:id="258"/>
      <w:bookmarkEnd w:id="259"/>
      <w:bookmarkEnd w:id="260"/>
      <w:bookmarkEnd w:id="261"/>
      <w:bookmarkEnd w:id="262"/>
      <w:bookmarkEnd w:id="263"/>
    </w:p>
    <w:p w14:paraId="19BE249C" w14:textId="1CBD1971" w:rsidR="00A36F7C" w:rsidRPr="00931575" w:rsidRDefault="00A36F7C" w:rsidP="00A36F7C">
      <w:r w:rsidRPr="00931575">
        <w:t xml:space="preserve">For </w:t>
      </w:r>
      <w:r w:rsidRPr="00931575">
        <w:rPr>
          <w:rFonts w:hint="eastAsia"/>
          <w:lang w:eastAsia="zh-CN"/>
        </w:rPr>
        <w:t>each</w:t>
      </w:r>
      <w:r w:rsidRPr="00931575">
        <w:t xml:space="preserve"> measured carrier, the throughput measured in step </w:t>
      </w:r>
      <w:del w:id="266" w:author="Huawei-RKy" w:date="2021-04-15T13:23:00Z">
        <w:r w:rsidRPr="00931575" w:rsidDel="007126F0">
          <w:delText xml:space="preserve">9 </w:delText>
        </w:r>
      </w:del>
      <w:ins w:id="267" w:author="Huawei-RKy" w:date="2021-04-15T13:23:00Z">
        <w:r w:rsidR="007126F0">
          <w:t>7</w:t>
        </w:r>
        <w:r w:rsidR="007126F0" w:rsidRPr="00931575">
          <w:t xml:space="preserve"> </w:t>
        </w:r>
      </w:ins>
      <w:r w:rsidRPr="00931575">
        <w:t>of clause 7.3.4.2 shall be ≥ 95 % of the maximum throughput of the reference measurement channel as specified in annex A.1</w:t>
      </w:r>
      <w:r w:rsidRPr="00931575" w:rsidDel="00B462E4">
        <w:t xml:space="preserve"> </w:t>
      </w:r>
      <w:r w:rsidRPr="00931575">
        <w:t>with parameters specified in tables 7.3.5.2</w:t>
      </w:r>
      <w:r w:rsidR="00AA7FEC">
        <w:t>.1</w:t>
      </w:r>
      <w:r w:rsidRPr="00931575">
        <w:t>-1 to 7.3.5.2</w:t>
      </w:r>
      <w:r w:rsidR="00AA7FEC">
        <w:t>.1</w:t>
      </w:r>
      <w:r w:rsidRPr="00931575">
        <w:t>-3</w:t>
      </w:r>
      <w:r w:rsidRPr="00931575">
        <w:rPr>
          <w:lang w:eastAsia="zh-CN"/>
        </w:rPr>
        <w:t>.</w:t>
      </w:r>
    </w:p>
    <w:p w14:paraId="2E8F45AC" w14:textId="184559D6" w:rsidR="00A36F7C" w:rsidRPr="00931575" w:rsidRDefault="00A36F7C" w:rsidP="00A36F7C">
      <w:pPr>
        <w:pStyle w:val="TH"/>
      </w:pPr>
      <w:r w:rsidRPr="00931575">
        <w:lastRenderedPageBreak/>
        <w:t>Table 7.3.5.2</w:t>
      </w:r>
      <w:r w:rsidR="00AA7FEC">
        <w:t>.1</w:t>
      </w:r>
      <w:r w:rsidRPr="00931575">
        <w:t xml:space="preserve">-1: </w:t>
      </w:r>
      <w:r w:rsidRPr="00931575">
        <w:rPr>
          <w:lang w:eastAsia="zh-CN"/>
        </w:rPr>
        <w:t>Wide Area</w:t>
      </w:r>
      <w:r w:rsidR="00AA7FEC">
        <w:t xml:space="preserve"> IAB-DU</w:t>
      </w:r>
      <w:r w:rsidRPr="00931575">
        <w:t xml:space="preserve"> </w:t>
      </w:r>
      <w:r w:rsidRPr="00931575">
        <w:rPr>
          <w:lang w:eastAsia="zh-CN"/>
        </w:rPr>
        <w:t>EIS</w:t>
      </w:r>
      <w:r w:rsidRPr="00931575">
        <w:rPr>
          <w:vertAlign w:val="subscript"/>
        </w:rPr>
        <w:t>REFSENS</w:t>
      </w:r>
      <w:r w:rsidRPr="00931575">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9"/>
        <w:gridCol w:w="1382"/>
        <w:gridCol w:w="1974"/>
        <w:gridCol w:w="1476"/>
        <w:gridCol w:w="1510"/>
        <w:gridCol w:w="1510"/>
      </w:tblGrid>
      <w:tr w:rsidR="00A36F7C" w:rsidRPr="00931575" w14:paraId="76A76497" w14:textId="77777777" w:rsidTr="00D54D51">
        <w:trPr>
          <w:cantSplit/>
          <w:jc w:val="center"/>
        </w:trPr>
        <w:tc>
          <w:tcPr>
            <w:tcW w:w="1779" w:type="dxa"/>
            <w:tcBorders>
              <w:bottom w:val="nil"/>
            </w:tcBorders>
            <w:shd w:val="clear" w:color="auto" w:fill="auto"/>
          </w:tcPr>
          <w:p w14:paraId="49709886" w14:textId="78F64BA0" w:rsidR="00A36F7C" w:rsidRPr="00931575" w:rsidRDefault="00AA7FEC" w:rsidP="00D54D51">
            <w:pPr>
              <w:pStyle w:val="TAH"/>
              <w:rPr>
                <w:lang w:val="it-IT"/>
              </w:rPr>
            </w:pPr>
            <w:ins w:id="268" w:author="Huawei-RKy" w:date="2021-04-01T16:10:00Z">
              <w:r>
                <w:rPr>
                  <w:lang w:val="it-IT"/>
                </w:rPr>
                <w:t>IAB-DU</w:t>
              </w:r>
            </w:ins>
            <w:del w:id="269" w:author="Huawei-RKy" w:date="2021-04-01T16:10:00Z">
              <w:r w:rsidR="00A36F7C" w:rsidRPr="00931575" w:rsidDel="00AA7FEC">
                <w:rPr>
                  <w:lang w:val="it-IT"/>
                </w:rPr>
                <w:delText>BS</w:delText>
              </w:r>
            </w:del>
            <w:r w:rsidR="00A36F7C" w:rsidRPr="00931575">
              <w:rPr>
                <w:lang w:val="it-IT"/>
              </w:rPr>
              <w:t xml:space="preserve"> channel bandwidth (MHz)</w:t>
            </w:r>
          </w:p>
        </w:tc>
        <w:tc>
          <w:tcPr>
            <w:tcW w:w="1382" w:type="dxa"/>
            <w:tcBorders>
              <w:bottom w:val="nil"/>
            </w:tcBorders>
            <w:shd w:val="clear" w:color="auto" w:fill="auto"/>
          </w:tcPr>
          <w:p w14:paraId="7F9819A1" w14:textId="77777777" w:rsidR="00A36F7C" w:rsidRPr="00931575" w:rsidRDefault="00A36F7C" w:rsidP="00D54D51">
            <w:pPr>
              <w:pStyle w:val="TAH"/>
            </w:pPr>
            <w:r w:rsidRPr="00931575">
              <w:t>Sub-carrier spacing (kHz)</w:t>
            </w:r>
          </w:p>
        </w:tc>
        <w:tc>
          <w:tcPr>
            <w:tcW w:w="1974" w:type="dxa"/>
            <w:tcBorders>
              <w:bottom w:val="nil"/>
            </w:tcBorders>
            <w:shd w:val="clear" w:color="auto" w:fill="auto"/>
          </w:tcPr>
          <w:p w14:paraId="091C243C" w14:textId="77777777" w:rsidR="00A36F7C" w:rsidRPr="00931575" w:rsidRDefault="00A36F7C" w:rsidP="00D54D51">
            <w:pPr>
              <w:pStyle w:val="TAH"/>
            </w:pPr>
            <w:r w:rsidRPr="00931575">
              <w:t>Reference measurement</w:t>
            </w:r>
          </w:p>
        </w:tc>
        <w:tc>
          <w:tcPr>
            <w:tcW w:w="4496" w:type="dxa"/>
            <w:gridSpan w:val="3"/>
          </w:tcPr>
          <w:p w14:paraId="17A6D742" w14:textId="77777777" w:rsidR="00A36F7C" w:rsidRPr="00931575" w:rsidRDefault="00A36F7C" w:rsidP="00D54D51">
            <w:pPr>
              <w:pStyle w:val="TAH"/>
            </w:pPr>
            <w:r w:rsidRPr="00931575">
              <w:t xml:space="preserve">OTA reference sensitivity level, </w:t>
            </w:r>
            <w:r w:rsidRPr="00931575">
              <w:rPr>
                <w:lang w:eastAsia="zh-CN"/>
              </w:rPr>
              <w:t>EIS</w:t>
            </w:r>
            <w:r w:rsidRPr="00931575">
              <w:rPr>
                <w:vertAlign w:val="subscript"/>
                <w:lang w:eastAsia="zh-CN"/>
              </w:rPr>
              <w:t>REFSENS</w:t>
            </w:r>
          </w:p>
          <w:p w14:paraId="769CC10F" w14:textId="77777777" w:rsidR="00A36F7C" w:rsidRPr="00931575" w:rsidRDefault="00A36F7C" w:rsidP="00D54D51">
            <w:pPr>
              <w:pStyle w:val="TAH"/>
            </w:pPr>
            <w:r w:rsidRPr="00931575">
              <w:t xml:space="preserve"> (dBm)</w:t>
            </w:r>
          </w:p>
        </w:tc>
      </w:tr>
      <w:tr w:rsidR="00A36F7C" w:rsidRPr="00931575" w14:paraId="0F239C1B" w14:textId="77777777" w:rsidTr="00D54D51">
        <w:trPr>
          <w:cantSplit/>
          <w:jc w:val="center"/>
        </w:trPr>
        <w:tc>
          <w:tcPr>
            <w:tcW w:w="1779" w:type="dxa"/>
            <w:tcBorders>
              <w:top w:val="nil"/>
            </w:tcBorders>
            <w:shd w:val="clear" w:color="auto" w:fill="auto"/>
          </w:tcPr>
          <w:p w14:paraId="0ECAF6B6" w14:textId="77777777" w:rsidR="00A36F7C" w:rsidRPr="00931575" w:rsidRDefault="00A36F7C" w:rsidP="00D54D51">
            <w:pPr>
              <w:pStyle w:val="TAH"/>
              <w:rPr>
                <w:lang w:val="it-IT"/>
              </w:rPr>
            </w:pPr>
          </w:p>
        </w:tc>
        <w:tc>
          <w:tcPr>
            <w:tcW w:w="1382" w:type="dxa"/>
            <w:tcBorders>
              <w:top w:val="nil"/>
            </w:tcBorders>
            <w:shd w:val="clear" w:color="auto" w:fill="auto"/>
          </w:tcPr>
          <w:p w14:paraId="1B674F5A" w14:textId="77777777" w:rsidR="00A36F7C" w:rsidRPr="00931575" w:rsidRDefault="00A36F7C" w:rsidP="00D54D51">
            <w:pPr>
              <w:pStyle w:val="TAH"/>
            </w:pPr>
          </w:p>
        </w:tc>
        <w:tc>
          <w:tcPr>
            <w:tcW w:w="1974" w:type="dxa"/>
            <w:tcBorders>
              <w:top w:val="nil"/>
            </w:tcBorders>
            <w:shd w:val="clear" w:color="auto" w:fill="auto"/>
          </w:tcPr>
          <w:p w14:paraId="655C021D" w14:textId="77777777" w:rsidR="00A36F7C" w:rsidRPr="00931575" w:rsidRDefault="00A36F7C" w:rsidP="00D54D51">
            <w:pPr>
              <w:pStyle w:val="TAH"/>
            </w:pPr>
            <w:r w:rsidRPr="00931575">
              <w:t>channel</w:t>
            </w:r>
          </w:p>
          <w:p w14:paraId="15CA0B3F" w14:textId="77777777" w:rsidR="00A36F7C" w:rsidRPr="00931575" w:rsidRDefault="00A36F7C" w:rsidP="00D54D51">
            <w:pPr>
              <w:pStyle w:val="TAH"/>
            </w:pPr>
            <w:r w:rsidRPr="00931575">
              <w:t>(annex A.1)</w:t>
            </w:r>
          </w:p>
        </w:tc>
        <w:tc>
          <w:tcPr>
            <w:tcW w:w="1476" w:type="dxa"/>
          </w:tcPr>
          <w:p w14:paraId="031E3B45" w14:textId="37941A12" w:rsidR="00A36F7C" w:rsidRPr="00931575" w:rsidRDefault="00A36F7C" w:rsidP="00D54D51">
            <w:pPr>
              <w:pStyle w:val="TAH"/>
            </w:pPr>
            <w:r w:rsidRPr="00931575">
              <w:t>f ≤ 3.0 GHz</w:t>
            </w:r>
          </w:p>
        </w:tc>
        <w:tc>
          <w:tcPr>
            <w:tcW w:w="1510" w:type="dxa"/>
          </w:tcPr>
          <w:p w14:paraId="39D46F34" w14:textId="77777777" w:rsidR="00A36F7C" w:rsidRPr="00931575" w:rsidRDefault="00A36F7C" w:rsidP="00D54D51">
            <w:pPr>
              <w:pStyle w:val="TAH"/>
            </w:pPr>
            <w:r w:rsidRPr="00931575">
              <w:t>3.0 GHz &lt; f ≤ 4.2 GHz</w:t>
            </w:r>
          </w:p>
        </w:tc>
        <w:tc>
          <w:tcPr>
            <w:tcW w:w="1510" w:type="dxa"/>
          </w:tcPr>
          <w:p w14:paraId="25BAED05" w14:textId="77777777" w:rsidR="00A36F7C" w:rsidRPr="00931575" w:rsidRDefault="00A36F7C" w:rsidP="00D54D51">
            <w:pPr>
              <w:pStyle w:val="TAH"/>
            </w:pPr>
            <w:r w:rsidRPr="00931575">
              <w:t>4.2 GHz &lt; f ≤ 6.0 GHz</w:t>
            </w:r>
          </w:p>
        </w:tc>
      </w:tr>
      <w:tr w:rsidR="00A36F7C" w:rsidRPr="00931575" w14:paraId="19E36B48" w14:textId="77777777" w:rsidTr="00D54D51">
        <w:trPr>
          <w:cantSplit/>
          <w:jc w:val="center"/>
        </w:trPr>
        <w:tc>
          <w:tcPr>
            <w:tcW w:w="1779" w:type="dxa"/>
          </w:tcPr>
          <w:p w14:paraId="64286FA1" w14:textId="3ACB79AA" w:rsidR="00A36F7C" w:rsidRPr="00931575" w:rsidRDefault="00A36F7C" w:rsidP="00D54D51">
            <w:pPr>
              <w:pStyle w:val="TAC"/>
            </w:pPr>
            <w:del w:id="270" w:author="Huawei-RKy" w:date="2021-04-15T12:52:00Z">
              <w:r w:rsidRPr="00931575" w:rsidDel="00D54D51">
                <w:delText xml:space="preserve">5, </w:delText>
              </w:r>
            </w:del>
            <w:r w:rsidRPr="00931575">
              <w:t>10, 15</w:t>
            </w:r>
          </w:p>
        </w:tc>
        <w:tc>
          <w:tcPr>
            <w:tcW w:w="1382" w:type="dxa"/>
          </w:tcPr>
          <w:p w14:paraId="7E4F59B0" w14:textId="77777777" w:rsidR="00A36F7C" w:rsidRPr="00931575" w:rsidRDefault="00A36F7C" w:rsidP="00D54D51">
            <w:pPr>
              <w:pStyle w:val="TAC"/>
              <w:rPr>
                <w:lang w:eastAsia="zh-CN"/>
              </w:rPr>
            </w:pPr>
            <w:r w:rsidRPr="00931575">
              <w:rPr>
                <w:lang w:eastAsia="zh-CN"/>
              </w:rPr>
              <w:t>15</w:t>
            </w:r>
          </w:p>
        </w:tc>
        <w:tc>
          <w:tcPr>
            <w:tcW w:w="1974" w:type="dxa"/>
          </w:tcPr>
          <w:p w14:paraId="4530ABD9" w14:textId="77777777" w:rsidR="00A36F7C" w:rsidRPr="00931575" w:rsidRDefault="00A36F7C" w:rsidP="00D54D51">
            <w:pPr>
              <w:pStyle w:val="TAC"/>
            </w:pPr>
            <w:r w:rsidRPr="00931575">
              <w:rPr>
                <w:lang w:eastAsia="zh-CN"/>
              </w:rPr>
              <w:t>G-FR1-A1-1</w:t>
            </w:r>
          </w:p>
        </w:tc>
        <w:tc>
          <w:tcPr>
            <w:tcW w:w="1476" w:type="dxa"/>
          </w:tcPr>
          <w:p w14:paraId="773D87DC" w14:textId="561CDE4A" w:rsidR="00A36F7C" w:rsidRPr="00931575" w:rsidRDefault="00A36F7C" w:rsidP="00D54D51">
            <w:pPr>
              <w:pStyle w:val="TAC"/>
            </w:pPr>
            <w:r w:rsidRPr="00931575">
              <w:rPr>
                <w:rFonts w:eastAsia="SimSun"/>
                <w:lang w:eastAsia="zh-CN"/>
              </w:rPr>
              <w:t xml:space="preserve">-100.4 </w:t>
            </w:r>
            <w:r w:rsidRPr="00931575">
              <w:rPr>
                <w:rFonts w:eastAsia="SimSun"/>
              </w:rPr>
              <w:t>– Δ</w:t>
            </w:r>
            <w:r w:rsidRPr="00931575">
              <w:rPr>
                <w:rFonts w:eastAsia="SimSun"/>
                <w:vertAlign w:val="subscript"/>
              </w:rPr>
              <w:t>OTAREFSENS</w:t>
            </w:r>
          </w:p>
        </w:tc>
        <w:tc>
          <w:tcPr>
            <w:tcW w:w="1510" w:type="dxa"/>
          </w:tcPr>
          <w:p w14:paraId="0E91EF92" w14:textId="77777777" w:rsidR="00A36F7C" w:rsidRPr="00931575" w:rsidRDefault="00A36F7C" w:rsidP="00D54D51">
            <w:pPr>
              <w:pStyle w:val="TAC"/>
            </w:pPr>
            <w:r w:rsidRPr="00931575">
              <w:rPr>
                <w:rFonts w:eastAsia="SimSun"/>
                <w:lang w:eastAsia="zh-CN"/>
              </w:rPr>
              <w:t xml:space="preserve">-100.3 </w:t>
            </w:r>
            <w:r w:rsidRPr="00931575">
              <w:rPr>
                <w:rFonts w:eastAsia="SimSun"/>
              </w:rPr>
              <w:t>– Δ</w:t>
            </w:r>
            <w:r w:rsidRPr="00931575">
              <w:rPr>
                <w:rFonts w:eastAsia="SimSun"/>
                <w:vertAlign w:val="subscript"/>
              </w:rPr>
              <w:t>OTAREFSENS</w:t>
            </w:r>
          </w:p>
        </w:tc>
        <w:tc>
          <w:tcPr>
            <w:tcW w:w="1510" w:type="dxa"/>
          </w:tcPr>
          <w:p w14:paraId="0FA07634" w14:textId="77777777" w:rsidR="00A36F7C" w:rsidRPr="00931575" w:rsidRDefault="00A36F7C" w:rsidP="00D54D51">
            <w:pPr>
              <w:pStyle w:val="TAC"/>
            </w:pPr>
            <w:r w:rsidRPr="00931575">
              <w:rPr>
                <w:rFonts w:eastAsia="SimSun"/>
                <w:lang w:eastAsia="zh-CN"/>
              </w:rPr>
              <w:t xml:space="preserve">-100.1 </w:t>
            </w:r>
            <w:r w:rsidRPr="00931575">
              <w:rPr>
                <w:rFonts w:eastAsia="SimSun"/>
              </w:rPr>
              <w:t>– Δ</w:t>
            </w:r>
            <w:r w:rsidRPr="00931575">
              <w:rPr>
                <w:rFonts w:eastAsia="SimSun"/>
                <w:vertAlign w:val="subscript"/>
              </w:rPr>
              <w:t>OTAREFSENS</w:t>
            </w:r>
          </w:p>
        </w:tc>
      </w:tr>
      <w:tr w:rsidR="00A36F7C" w:rsidRPr="00931575" w14:paraId="3C993EC2" w14:textId="77777777" w:rsidTr="00D54D51">
        <w:trPr>
          <w:cantSplit/>
          <w:jc w:val="center"/>
        </w:trPr>
        <w:tc>
          <w:tcPr>
            <w:tcW w:w="1779" w:type="dxa"/>
          </w:tcPr>
          <w:p w14:paraId="44975A16" w14:textId="77777777" w:rsidR="00A36F7C" w:rsidRPr="00931575" w:rsidRDefault="00A36F7C" w:rsidP="00D54D51">
            <w:pPr>
              <w:pStyle w:val="TAC"/>
            </w:pPr>
            <w:r w:rsidRPr="00931575">
              <w:t xml:space="preserve">10, 15 </w:t>
            </w:r>
          </w:p>
        </w:tc>
        <w:tc>
          <w:tcPr>
            <w:tcW w:w="1382" w:type="dxa"/>
          </w:tcPr>
          <w:p w14:paraId="7D67C8EB" w14:textId="77777777" w:rsidR="00A36F7C" w:rsidRPr="00931575" w:rsidRDefault="00A36F7C" w:rsidP="00D54D51">
            <w:pPr>
              <w:pStyle w:val="TAC"/>
              <w:rPr>
                <w:lang w:eastAsia="zh-CN"/>
              </w:rPr>
            </w:pPr>
            <w:r w:rsidRPr="00931575">
              <w:rPr>
                <w:lang w:eastAsia="zh-CN"/>
              </w:rPr>
              <w:t>30</w:t>
            </w:r>
          </w:p>
        </w:tc>
        <w:tc>
          <w:tcPr>
            <w:tcW w:w="1974" w:type="dxa"/>
          </w:tcPr>
          <w:p w14:paraId="1193D1CA" w14:textId="77777777" w:rsidR="00A36F7C" w:rsidRPr="00931575" w:rsidRDefault="00A36F7C" w:rsidP="00D54D51">
            <w:pPr>
              <w:pStyle w:val="TAC"/>
            </w:pPr>
            <w:r w:rsidRPr="00931575">
              <w:rPr>
                <w:lang w:eastAsia="zh-CN"/>
              </w:rPr>
              <w:t>G-FR1-A1-2</w:t>
            </w:r>
          </w:p>
        </w:tc>
        <w:tc>
          <w:tcPr>
            <w:tcW w:w="1476" w:type="dxa"/>
          </w:tcPr>
          <w:p w14:paraId="6EE3F3F1" w14:textId="37859768" w:rsidR="00A36F7C" w:rsidRPr="00931575" w:rsidRDefault="00A36F7C" w:rsidP="00D54D51">
            <w:pPr>
              <w:pStyle w:val="TAC"/>
            </w:pPr>
            <w:r w:rsidRPr="00931575">
              <w:rPr>
                <w:rFonts w:eastAsia="SimSun"/>
                <w:lang w:eastAsia="zh-CN"/>
              </w:rPr>
              <w:t xml:space="preserve">-100.5 </w:t>
            </w:r>
            <w:r w:rsidRPr="00931575">
              <w:rPr>
                <w:rFonts w:eastAsia="SimSun"/>
              </w:rPr>
              <w:t>– Δ</w:t>
            </w:r>
            <w:r w:rsidRPr="00931575">
              <w:rPr>
                <w:rFonts w:eastAsia="SimSun"/>
                <w:vertAlign w:val="subscript"/>
              </w:rPr>
              <w:t>OTAREFSENS</w:t>
            </w:r>
          </w:p>
        </w:tc>
        <w:tc>
          <w:tcPr>
            <w:tcW w:w="1510" w:type="dxa"/>
          </w:tcPr>
          <w:p w14:paraId="3A126248" w14:textId="77777777" w:rsidR="00A36F7C" w:rsidRPr="00931575" w:rsidRDefault="00A36F7C" w:rsidP="00D54D51">
            <w:pPr>
              <w:pStyle w:val="TAC"/>
            </w:pPr>
            <w:r w:rsidRPr="00931575">
              <w:rPr>
                <w:rFonts w:eastAsia="SimSun"/>
                <w:lang w:eastAsia="zh-CN"/>
              </w:rPr>
              <w:t xml:space="preserve">-100.4 </w:t>
            </w:r>
            <w:r w:rsidRPr="00931575">
              <w:rPr>
                <w:rFonts w:eastAsia="SimSun"/>
              </w:rPr>
              <w:t>– Δ</w:t>
            </w:r>
            <w:r w:rsidRPr="00931575">
              <w:rPr>
                <w:rFonts w:eastAsia="SimSun"/>
                <w:vertAlign w:val="subscript"/>
              </w:rPr>
              <w:t>OTAREFSENS</w:t>
            </w:r>
          </w:p>
        </w:tc>
        <w:tc>
          <w:tcPr>
            <w:tcW w:w="1510" w:type="dxa"/>
          </w:tcPr>
          <w:p w14:paraId="6E513633" w14:textId="77777777" w:rsidR="00A36F7C" w:rsidRPr="00931575" w:rsidRDefault="00A36F7C" w:rsidP="00D54D51">
            <w:pPr>
              <w:pStyle w:val="TAC"/>
            </w:pPr>
            <w:r w:rsidRPr="00931575">
              <w:rPr>
                <w:rFonts w:eastAsia="SimSun"/>
                <w:lang w:eastAsia="zh-CN"/>
              </w:rPr>
              <w:t xml:space="preserve">-100.2 </w:t>
            </w:r>
            <w:r w:rsidRPr="00931575">
              <w:rPr>
                <w:rFonts w:eastAsia="SimSun"/>
              </w:rPr>
              <w:t>– Δ</w:t>
            </w:r>
            <w:r w:rsidRPr="00931575">
              <w:rPr>
                <w:rFonts w:eastAsia="SimSun"/>
                <w:vertAlign w:val="subscript"/>
              </w:rPr>
              <w:t>OTAREFSENS</w:t>
            </w:r>
          </w:p>
        </w:tc>
      </w:tr>
      <w:tr w:rsidR="00A36F7C" w:rsidRPr="00931575" w14:paraId="5A850F21" w14:textId="77777777" w:rsidTr="00D54D51">
        <w:trPr>
          <w:cantSplit/>
          <w:jc w:val="center"/>
        </w:trPr>
        <w:tc>
          <w:tcPr>
            <w:tcW w:w="1779" w:type="dxa"/>
          </w:tcPr>
          <w:p w14:paraId="5E09789C" w14:textId="77777777" w:rsidR="00A36F7C" w:rsidRPr="00931575" w:rsidRDefault="00A36F7C" w:rsidP="00D54D51">
            <w:pPr>
              <w:pStyle w:val="TAC"/>
              <w:rPr>
                <w:lang w:eastAsia="zh-CN"/>
              </w:rPr>
            </w:pPr>
            <w:r w:rsidRPr="00931575">
              <w:t>10, 15</w:t>
            </w:r>
          </w:p>
        </w:tc>
        <w:tc>
          <w:tcPr>
            <w:tcW w:w="1382" w:type="dxa"/>
          </w:tcPr>
          <w:p w14:paraId="2C64D43C" w14:textId="77777777" w:rsidR="00A36F7C" w:rsidRPr="00931575" w:rsidRDefault="00A36F7C" w:rsidP="00D54D51">
            <w:pPr>
              <w:pStyle w:val="TAC"/>
              <w:rPr>
                <w:lang w:eastAsia="zh-CN"/>
              </w:rPr>
            </w:pPr>
            <w:r w:rsidRPr="00931575">
              <w:rPr>
                <w:lang w:eastAsia="zh-CN"/>
              </w:rPr>
              <w:t>60</w:t>
            </w:r>
          </w:p>
        </w:tc>
        <w:tc>
          <w:tcPr>
            <w:tcW w:w="1974" w:type="dxa"/>
          </w:tcPr>
          <w:p w14:paraId="332EDA4A" w14:textId="77777777" w:rsidR="00A36F7C" w:rsidRPr="00931575" w:rsidRDefault="00A36F7C" w:rsidP="00D54D51">
            <w:pPr>
              <w:pStyle w:val="TAC"/>
              <w:rPr>
                <w:lang w:eastAsia="zh-CN"/>
              </w:rPr>
            </w:pPr>
            <w:r w:rsidRPr="00931575">
              <w:rPr>
                <w:lang w:eastAsia="zh-CN"/>
              </w:rPr>
              <w:t>G-FR1-A1-3</w:t>
            </w:r>
          </w:p>
        </w:tc>
        <w:tc>
          <w:tcPr>
            <w:tcW w:w="1476" w:type="dxa"/>
          </w:tcPr>
          <w:p w14:paraId="27791037" w14:textId="3BB0C912" w:rsidR="00A36F7C" w:rsidRPr="00931575" w:rsidRDefault="00A36F7C" w:rsidP="00D54D51">
            <w:pPr>
              <w:pStyle w:val="TAC"/>
              <w:rPr>
                <w:lang w:eastAsia="zh-CN"/>
              </w:rPr>
            </w:pPr>
            <w:r w:rsidRPr="00931575">
              <w:rPr>
                <w:rFonts w:eastAsia="SimSun"/>
                <w:lang w:eastAsia="zh-CN"/>
              </w:rPr>
              <w:t xml:space="preserve">-97.6 </w:t>
            </w:r>
            <w:r w:rsidRPr="00931575">
              <w:rPr>
                <w:rFonts w:eastAsia="SimSun"/>
              </w:rPr>
              <w:t>– Δ</w:t>
            </w:r>
            <w:r w:rsidRPr="00931575">
              <w:rPr>
                <w:rFonts w:eastAsia="SimSun"/>
                <w:vertAlign w:val="subscript"/>
              </w:rPr>
              <w:t>OTAREFSENS</w:t>
            </w:r>
          </w:p>
        </w:tc>
        <w:tc>
          <w:tcPr>
            <w:tcW w:w="1510" w:type="dxa"/>
          </w:tcPr>
          <w:p w14:paraId="6A6FE4D2" w14:textId="77777777" w:rsidR="00A36F7C" w:rsidRPr="00931575" w:rsidRDefault="00A36F7C" w:rsidP="00D54D51">
            <w:pPr>
              <w:pStyle w:val="TAC"/>
              <w:rPr>
                <w:lang w:eastAsia="zh-CN"/>
              </w:rPr>
            </w:pPr>
            <w:r w:rsidRPr="00931575">
              <w:rPr>
                <w:rFonts w:eastAsia="SimSun"/>
                <w:lang w:eastAsia="zh-CN"/>
              </w:rPr>
              <w:t xml:space="preserve">-97.5 </w:t>
            </w:r>
            <w:r w:rsidRPr="00931575">
              <w:rPr>
                <w:rFonts w:eastAsia="SimSun"/>
              </w:rPr>
              <w:t>– Δ</w:t>
            </w:r>
            <w:r w:rsidRPr="00931575">
              <w:rPr>
                <w:rFonts w:eastAsia="SimSun"/>
                <w:vertAlign w:val="subscript"/>
              </w:rPr>
              <w:t>OTAREFSENS</w:t>
            </w:r>
          </w:p>
        </w:tc>
        <w:tc>
          <w:tcPr>
            <w:tcW w:w="1510" w:type="dxa"/>
          </w:tcPr>
          <w:p w14:paraId="61AA3A22" w14:textId="77777777" w:rsidR="00A36F7C" w:rsidRPr="00931575" w:rsidRDefault="00A36F7C" w:rsidP="00D54D51">
            <w:pPr>
              <w:pStyle w:val="TAC"/>
              <w:rPr>
                <w:lang w:eastAsia="zh-CN"/>
              </w:rPr>
            </w:pPr>
            <w:r w:rsidRPr="00931575">
              <w:rPr>
                <w:rFonts w:eastAsia="SimSun"/>
                <w:lang w:eastAsia="zh-CN"/>
              </w:rPr>
              <w:t xml:space="preserve">-97.3 </w:t>
            </w:r>
            <w:r w:rsidRPr="00931575">
              <w:rPr>
                <w:rFonts w:eastAsia="SimSun"/>
              </w:rPr>
              <w:t>– Δ</w:t>
            </w:r>
            <w:r w:rsidRPr="00931575">
              <w:rPr>
                <w:rFonts w:eastAsia="SimSun"/>
                <w:vertAlign w:val="subscript"/>
              </w:rPr>
              <w:t>OTAREFSENS</w:t>
            </w:r>
          </w:p>
        </w:tc>
      </w:tr>
      <w:tr w:rsidR="00A36F7C" w:rsidRPr="00931575" w14:paraId="13954347" w14:textId="77777777" w:rsidTr="00D54D51">
        <w:trPr>
          <w:cantSplit/>
          <w:jc w:val="center"/>
        </w:trPr>
        <w:tc>
          <w:tcPr>
            <w:tcW w:w="1779" w:type="dxa"/>
          </w:tcPr>
          <w:p w14:paraId="3DA24A97" w14:textId="77777777" w:rsidR="00A36F7C" w:rsidRPr="00931575" w:rsidRDefault="00A36F7C" w:rsidP="00D54D51">
            <w:pPr>
              <w:pStyle w:val="TAC"/>
              <w:rPr>
                <w:lang w:eastAsia="zh-CN"/>
              </w:rPr>
            </w:pPr>
            <w:r w:rsidRPr="00931575">
              <w:t xml:space="preserve">20, </w:t>
            </w:r>
            <w:r w:rsidRPr="00931575">
              <w:rPr>
                <w:rFonts w:hint="eastAsia"/>
                <w:lang w:val="en-US" w:eastAsia="zh-CN"/>
              </w:rPr>
              <w:t xml:space="preserve">25, 30, </w:t>
            </w:r>
            <w:r w:rsidRPr="00931575">
              <w:t xml:space="preserve">40, 50 </w:t>
            </w:r>
          </w:p>
        </w:tc>
        <w:tc>
          <w:tcPr>
            <w:tcW w:w="1382" w:type="dxa"/>
          </w:tcPr>
          <w:p w14:paraId="16146863" w14:textId="77777777" w:rsidR="00A36F7C" w:rsidRPr="00931575" w:rsidRDefault="00A36F7C" w:rsidP="00D54D51">
            <w:pPr>
              <w:pStyle w:val="TAC"/>
              <w:rPr>
                <w:lang w:eastAsia="zh-CN"/>
              </w:rPr>
            </w:pPr>
            <w:r w:rsidRPr="00931575">
              <w:rPr>
                <w:lang w:eastAsia="zh-CN"/>
              </w:rPr>
              <w:t>15</w:t>
            </w:r>
          </w:p>
        </w:tc>
        <w:tc>
          <w:tcPr>
            <w:tcW w:w="1974" w:type="dxa"/>
          </w:tcPr>
          <w:p w14:paraId="27F5562A" w14:textId="77777777" w:rsidR="00A36F7C" w:rsidRPr="00931575" w:rsidRDefault="00A36F7C" w:rsidP="00D54D51">
            <w:pPr>
              <w:pStyle w:val="TAC"/>
              <w:rPr>
                <w:lang w:eastAsia="zh-CN"/>
              </w:rPr>
            </w:pPr>
            <w:r w:rsidRPr="00931575">
              <w:rPr>
                <w:lang w:eastAsia="zh-CN"/>
              </w:rPr>
              <w:t>G-FR1-A1-4</w:t>
            </w:r>
          </w:p>
        </w:tc>
        <w:tc>
          <w:tcPr>
            <w:tcW w:w="1476" w:type="dxa"/>
          </w:tcPr>
          <w:p w14:paraId="09F74594" w14:textId="0A5245C8" w:rsidR="00A36F7C" w:rsidRPr="00931575" w:rsidRDefault="00A36F7C" w:rsidP="00D54D51">
            <w:pPr>
              <w:pStyle w:val="TAC"/>
              <w:rPr>
                <w:lang w:eastAsia="zh-CN"/>
              </w:rPr>
            </w:pPr>
            <w:r w:rsidRPr="00931575">
              <w:rPr>
                <w:rFonts w:eastAsia="SimSun"/>
                <w:lang w:eastAsia="zh-CN"/>
              </w:rPr>
              <w:t xml:space="preserve">-94 </w:t>
            </w:r>
            <w:r w:rsidRPr="00931575">
              <w:rPr>
                <w:rFonts w:eastAsia="SimSun"/>
              </w:rPr>
              <w:t>– Δ</w:t>
            </w:r>
            <w:r w:rsidRPr="00931575">
              <w:rPr>
                <w:rFonts w:eastAsia="SimSun"/>
                <w:vertAlign w:val="subscript"/>
              </w:rPr>
              <w:t>OTAREFSENS</w:t>
            </w:r>
          </w:p>
        </w:tc>
        <w:tc>
          <w:tcPr>
            <w:tcW w:w="1510" w:type="dxa"/>
          </w:tcPr>
          <w:p w14:paraId="6E34FAB5" w14:textId="77777777" w:rsidR="00A36F7C" w:rsidRPr="00931575" w:rsidRDefault="00A36F7C" w:rsidP="00D54D51">
            <w:pPr>
              <w:pStyle w:val="TAC"/>
              <w:rPr>
                <w:lang w:eastAsia="zh-CN"/>
              </w:rPr>
            </w:pPr>
            <w:r w:rsidRPr="00931575">
              <w:rPr>
                <w:rFonts w:eastAsia="SimSun"/>
                <w:lang w:eastAsia="zh-CN"/>
              </w:rPr>
              <w:t xml:space="preserve">-93.9 </w:t>
            </w:r>
            <w:r w:rsidRPr="00931575">
              <w:rPr>
                <w:rFonts w:eastAsia="SimSun"/>
              </w:rPr>
              <w:t>– Δ</w:t>
            </w:r>
            <w:r w:rsidRPr="00931575">
              <w:rPr>
                <w:rFonts w:eastAsia="SimSun"/>
                <w:vertAlign w:val="subscript"/>
              </w:rPr>
              <w:t>OTAREFSENS</w:t>
            </w:r>
          </w:p>
        </w:tc>
        <w:tc>
          <w:tcPr>
            <w:tcW w:w="1510" w:type="dxa"/>
          </w:tcPr>
          <w:p w14:paraId="0182D796" w14:textId="77777777" w:rsidR="00A36F7C" w:rsidRPr="00931575" w:rsidRDefault="00A36F7C" w:rsidP="00D54D51">
            <w:pPr>
              <w:pStyle w:val="TAC"/>
              <w:rPr>
                <w:lang w:eastAsia="zh-CN"/>
              </w:rPr>
            </w:pPr>
            <w:r w:rsidRPr="00931575">
              <w:rPr>
                <w:rFonts w:eastAsia="SimSun"/>
                <w:lang w:eastAsia="zh-CN"/>
              </w:rPr>
              <w:t xml:space="preserve">-93.7 </w:t>
            </w:r>
            <w:r w:rsidRPr="00931575">
              <w:rPr>
                <w:rFonts w:eastAsia="SimSun"/>
              </w:rPr>
              <w:t>– Δ</w:t>
            </w:r>
            <w:r w:rsidRPr="00931575">
              <w:rPr>
                <w:rFonts w:eastAsia="SimSun"/>
                <w:vertAlign w:val="subscript"/>
              </w:rPr>
              <w:t>OTAREFSENS</w:t>
            </w:r>
          </w:p>
        </w:tc>
      </w:tr>
      <w:tr w:rsidR="00A36F7C" w:rsidRPr="00931575" w14:paraId="5EADE56A" w14:textId="77777777" w:rsidTr="00D54D51">
        <w:trPr>
          <w:cantSplit/>
          <w:jc w:val="center"/>
        </w:trPr>
        <w:tc>
          <w:tcPr>
            <w:tcW w:w="1779" w:type="dxa"/>
          </w:tcPr>
          <w:p w14:paraId="6042AD98" w14:textId="77777777" w:rsidR="00A36F7C" w:rsidRPr="00931575" w:rsidRDefault="00A36F7C" w:rsidP="00D54D51">
            <w:pPr>
              <w:pStyle w:val="TAC"/>
              <w:rPr>
                <w:lang w:eastAsia="zh-CN"/>
              </w:rPr>
            </w:pPr>
            <w:r w:rsidRPr="00931575">
              <w:t xml:space="preserve">20, </w:t>
            </w:r>
            <w:r w:rsidRPr="00931575">
              <w:rPr>
                <w:rFonts w:hint="eastAsia"/>
                <w:lang w:val="en-US" w:eastAsia="zh-CN"/>
              </w:rPr>
              <w:t xml:space="preserve">25, 30, </w:t>
            </w:r>
            <w:r w:rsidRPr="00931575">
              <w:t xml:space="preserve">40, 50, 60, 70, 80, 90, 100 </w:t>
            </w:r>
          </w:p>
        </w:tc>
        <w:tc>
          <w:tcPr>
            <w:tcW w:w="1382" w:type="dxa"/>
          </w:tcPr>
          <w:p w14:paraId="790A8B67" w14:textId="77777777" w:rsidR="00A36F7C" w:rsidRPr="00931575" w:rsidRDefault="00A36F7C" w:rsidP="00D54D51">
            <w:pPr>
              <w:pStyle w:val="TAC"/>
              <w:rPr>
                <w:lang w:eastAsia="zh-CN"/>
              </w:rPr>
            </w:pPr>
            <w:r w:rsidRPr="00931575">
              <w:rPr>
                <w:lang w:eastAsia="zh-CN"/>
              </w:rPr>
              <w:t>30</w:t>
            </w:r>
          </w:p>
        </w:tc>
        <w:tc>
          <w:tcPr>
            <w:tcW w:w="1974" w:type="dxa"/>
          </w:tcPr>
          <w:p w14:paraId="2492D539" w14:textId="77777777" w:rsidR="00A36F7C" w:rsidRPr="00931575" w:rsidRDefault="00A36F7C" w:rsidP="00D54D51">
            <w:pPr>
              <w:pStyle w:val="TAC"/>
              <w:rPr>
                <w:lang w:eastAsia="zh-CN"/>
              </w:rPr>
            </w:pPr>
            <w:r w:rsidRPr="00931575">
              <w:rPr>
                <w:lang w:eastAsia="zh-CN"/>
              </w:rPr>
              <w:t>G-FR1-A1-5</w:t>
            </w:r>
          </w:p>
        </w:tc>
        <w:tc>
          <w:tcPr>
            <w:tcW w:w="1476" w:type="dxa"/>
          </w:tcPr>
          <w:p w14:paraId="300AA747" w14:textId="72436B43" w:rsidR="00A36F7C" w:rsidRPr="00931575" w:rsidRDefault="00A36F7C" w:rsidP="00D54D51">
            <w:pPr>
              <w:pStyle w:val="TAC"/>
              <w:rPr>
                <w:lang w:eastAsia="zh-CN"/>
              </w:rPr>
            </w:pPr>
            <w:r w:rsidRPr="00931575">
              <w:rPr>
                <w:rFonts w:eastAsia="SimSun"/>
                <w:lang w:eastAsia="zh-CN"/>
              </w:rPr>
              <w:t xml:space="preserve">-94.3 </w:t>
            </w:r>
            <w:r w:rsidRPr="00931575">
              <w:rPr>
                <w:rFonts w:eastAsia="SimSun"/>
              </w:rPr>
              <w:t>– Δ</w:t>
            </w:r>
            <w:r w:rsidRPr="00931575">
              <w:rPr>
                <w:rFonts w:eastAsia="SimSun"/>
                <w:vertAlign w:val="subscript"/>
              </w:rPr>
              <w:t>OTAREFSENS</w:t>
            </w:r>
          </w:p>
        </w:tc>
        <w:tc>
          <w:tcPr>
            <w:tcW w:w="1510" w:type="dxa"/>
          </w:tcPr>
          <w:p w14:paraId="23C011C8" w14:textId="77777777" w:rsidR="00A36F7C" w:rsidRPr="00931575" w:rsidRDefault="00A36F7C" w:rsidP="00D54D51">
            <w:pPr>
              <w:pStyle w:val="TAC"/>
              <w:rPr>
                <w:lang w:eastAsia="zh-CN"/>
              </w:rPr>
            </w:pPr>
            <w:r w:rsidRPr="00931575">
              <w:rPr>
                <w:rFonts w:eastAsia="SimSun"/>
                <w:lang w:eastAsia="zh-CN"/>
              </w:rPr>
              <w:t xml:space="preserve">-94.2 </w:t>
            </w:r>
            <w:r w:rsidRPr="00931575">
              <w:rPr>
                <w:rFonts w:eastAsia="SimSun"/>
              </w:rPr>
              <w:t>– Δ</w:t>
            </w:r>
            <w:r w:rsidRPr="00931575">
              <w:rPr>
                <w:rFonts w:eastAsia="SimSun"/>
                <w:vertAlign w:val="subscript"/>
              </w:rPr>
              <w:t>OTAREFSENS</w:t>
            </w:r>
          </w:p>
        </w:tc>
        <w:tc>
          <w:tcPr>
            <w:tcW w:w="1510" w:type="dxa"/>
          </w:tcPr>
          <w:p w14:paraId="1A76E7F8" w14:textId="77777777" w:rsidR="00A36F7C" w:rsidRPr="00931575" w:rsidRDefault="00A36F7C" w:rsidP="00D54D51">
            <w:pPr>
              <w:pStyle w:val="TAC"/>
              <w:rPr>
                <w:lang w:eastAsia="zh-CN"/>
              </w:rPr>
            </w:pPr>
            <w:r w:rsidRPr="00931575">
              <w:rPr>
                <w:rFonts w:eastAsia="SimSun"/>
                <w:lang w:eastAsia="zh-CN"/>
              </w:rPr>
              <w:t xml:space="preserve">-94 </w:t>
            </w:r>
            <w:r w:rsidRPr="00931575">
              <w:rPr>
                <w:rFonts w:eastAsia="SimSun"/>
              </w:rPr>
              <w:t>– Δ</w:t>
            </w:r>
            <w:r w:rsidRPr="00931575">
              <w:rPr>
                <w:rFonts w:eastAsia="SimSun"/>
                <w:vertAlign w:val="subscript"/>
              </w:rPr>
              <w:t>OTAREFSENS</w:t>
            </w:r>
          </w:p>
        </w:tc>
      </w:tr>
      <w:tr w:rsidR="00A36F7C" w:rsidRPr="00931575" w14:paraId="4CA9BEC7" w14:textId="77777777" w:rsidTr="00D54D51">
        <w:trPr>
          <w:cantSplit/>
          <w:jc w:val="center"/>
        </w:trPr>
        <w:tc>
          <w:tcPr>
            <w:tcW w:w="1779" w:type="dxa"/>
          </w:tcPr>
          <w:p w14:paraId="504708EB" w14:textId="77777777" w:rsidR="00A36F7C" w:rsidRPr="00931575" w:rsidRDefault="00A36F7C" w:rsidP="00D54D51">
            <w:pPr>
              <w:pStyle w:val="TAC"/>
              <w:rPr>
                <w:lang w:eastAsia="zh-CN"/>
              </w:rPr>
            </w:pPr>
            <w:r w:rsidRPr="00931575">
              <w:t xml:space="preserve">20, </w:t>
            </w:r>
            <w:r w:rsidRPr="00931575">
              <w:rPr>
                <w:rFonts w:hint="eastAsia"/>
                <w:lang w:val="en-US" w:eastAsia="zh-CN"/>
              </w:rPr>
              <w:t xml:space="preserve">25, 30, </w:t>
            </w:r>
            <w:r w:rsidRPr="00931575">
              <w:t xml:space="preserve">40, 50, 60, 70, 80, 90, 100 </w:t>
            </w:r>
          </w:p>
        </w:tc>
        <w:tc>
          <w:tcPr>
            <w:tcW w:w="1382" w:type="dxa"/>
          </w:tcPr>
          <w:p w14:paraId="502E1169" w14:textId="77777777" w:rsidR="00A36F7C" w:rsidRPr="00931575" w:rsidRDefault="00A36F7C" w:rsidP="00D54D51">
            <w:pPr>
              <w:pStyle w:val="TAC"/>
              <w:rPr>
                <w:lang w:eastAsia="zh-CN"/>
              </w:rPr>
            </w:pPr>
            <w:r w:rsidRPr="00931575">
              <w:rPr>
                <w:lang w:eastAsia="zh-CN"/>
              </w:rPr>
              <w:t>60</w:t>
            </w:r>
          </w:p>
        </w:tc>
        <w:tc>
          <w:tcPr>
            <w:tcW w:w="1974" w:type="dxa"/>
          </w:tcPr>
          <w:p w14:paraId="125ED485" w14:textId="77777777" w:rsidR="00A36F7C" w:rsidRPr="00931575" w:rsidRDefault="00A36F7C" w:rsidP="00D54D51">
            <w:pPr>
              <w:pStyle w:val="TAC"/>
              <w:rPr>
                <w:lang w:eastAsia="zh-CN"/>
              </w:rPr>
            </w:pPr>
            <w:r w:rsidRPr="00931575">
              <w:rPr>
                <w:lang w:eastAsia="zh-CN"/>
              </w:rPr>
              <w:t>G-FR1-A1-6</w:t>
            </w:r>
          </w:p>
        </w:tc>
        <w:tc>
          <w:tcPr>
            <w:tcW w:w="1476" w:type="dxa"/>
          </w:tcPr>
          <w:p w14:paraId="5B0BB0F5" w14:textId="77F8300B" w:rsidR="00A36F7C" w:rsidRPr="00931575" w:rsidRDefault="00A36F7C" w:rsidP="00D54D51">
            <w:pPr>
              <w:pStyle w:val="TAC"/>
              <w:rPr>
                <w:lang w:eastAsia="zh-CN"/>
              </w:rPr>
            </w:pPr>
            <w:r w:rsidRPr="00931575">
              <w:rPr>
                <w:rFonts w:eastAsia="SimSun"/>
                <w:lang w:eastAsia="zh-CN"/>
              </w:rPr>
              <w:t xml:space="preserve">-94.4 </w:t>
            </w:r>
            <w:r w:rsidRPr="00931575">
              <w:rPr>
                <w:rFonts w:eastAsia="SimSun"/>
              </w:rPr>
              <w:t>– Δ</w:t>
            </w:r>
            <w:r w:rsidRPr="00931575">
              <w:rPr>
                <w:rFonts w:eastAsia="SimSun"/>
                <w:vertAlign w:val="subscript"/>
              </w:rPr>
              <w:t>OTAREFSENS</w:t>
            </w:r>
          </w:p>
        </w:tc>
        <w:tc>
          <w:tcPr>
            <w:tcW w:w="1510" w:type="dxa"/>
          </w:tcPr>
          <w:p w14:paraId="6A907B25" w14:textId="77777777" w:rsidR="00A36F7C" w:rsidRPr="00931575" w:rsidRDefault="00A36F7C" w:rsidP="00D54D51">
            <w:pPr>
              <w:pStyle w:val="TAC"/>
              <w:rPr>
                <w:lang w:eastAsia="zh-CN"/>
              </w:rPr>
            </w:pPr>
            <w:r w:rsidRPr="00931575">
              <w:rPr>
                <w:rFonts w:eastAsia="SimSun"/>
                <w:lang w:eastAsia="zh-CN"/>
              </w:rPr>
              <w:t xml:space="preserve">-94.3 </w:t>
            </w:r>
            <w:r w:rsidRPr="00931575">
              <w:rPr>
                <w:rFonts w:eastAsia="SimSun"/>
              </w:rPr>
              <w:t>– Δ</w:t>
            </w:r>
            <w:r w:rsidRPr="00931575">
              <w:rPr>
                <w:rFonts w:eastAsia="SimSun"/>
                <w:vertAlign w:val="subscript"/>
              </w:rPr>
              <w:t>OTAREFSENS</w:t>
            </w:r>
          </w:p>
        </w:tc>
        <w:tc>
          <w:tcPr>
            <w:tcW w:w="1510" w:type="dxa"/>
          </w:tcPr>
          <w:p w14:paraId="43D139F8" w14:textId="77777777" w:rsidR="00A36F7C" w:rsidRPr="00931575" w:rsidRDefault="00A36F7C" w:rsidP="00D54D51">
            <w:pPr>
              <w:pStyle w:val="TAC"/>
              <w:rPr>
                <w:lang w:eastAsia="zh-CN"/>
              </w:rPr>
            </w:pPr>
            <w:r w:rsidRPr="00931575">
              <w:rPr>
                <w:rFonts w:eastAsia="SimSun"/>
                <w:lang w:eastAsia="zh-CN"/>
              </w:rPr>
              <w:t xml:space="preserve">-94.1 </w:t>
            </w:r>
            <w:r w:rsidRPr="00931575">
              <w:rPr>
                <w:rFonts w:eastAsia="SimSun"/>
              </w:rPr>
              <w:t>– Δ</w:t>
            </w:r>
            <w:r w:rsidRPr="00931575">
              <w:rPr>
                <w:rFonts w:eastAsia="SimSun"/>
                <w:vertAlign w:val="subscript"/>
              </w:rPr>
              <w:t>OTAREFSENS</w:t>
            </w:r>
          </w:p>
        </w:tc>
      </w:tr>
      <w:tr w:rsidR="00A36F7C" w:rsidRPr="00931575" w14:paraId="13647700" w14:textId="77777777" w:rsidTr="00D54D51">
        <w:trPr>
          <w:cantSplit/>
          <w:jc w:val="center"/>
        </w:trPr>
        <w:tc>
          <w:tcPr>
            <w:tcW w:w="9631" w:type="dxa"/>
            <w:gridSpan w:val="6"/>
          </w:tcPr>
          <w:p w14:paraId="2708B069" w14:textId="65B8889B" w:rsidR="00A36F7C" w:rsidRPr="00931575" w:rsidRDefault="00A36F7C" w:rsidP="00D54D51">
            <w:pPr>
              <w:pStyle w:val="TAN"/>
              <w:rPr>
                <w:lang w:eastAsia="zh-CN"/>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ins w:id="271" w:author="Huawei-RKy" w:date="2021-04-01T16:10:00Z">
              <w:r w:rsidR="00AA7FEC">
                <w:rPr>
                  <w:i/>
                  <w:lang w:eastAsia="ko-KR"/>
                </w:rPr>
                <w:t>IAB-DU</w:t>
              </w:r>
            </w:ins>
            <w:del w:id="272" w:author="Huawei-RKy" w:date="2021-04-01T16:10:00Z">
              <w:r w:rsidRPr="00931575" w:rsidDel="00AA7FEC">
                <w:rPr>
                  <w:i/>
                  <w:lang w:eastAsia="ko-KR"/>
                </w:rPr>
                <w:delText>BS</w:delText>
              </w:r>
            </w:del>
            <w:r w:rsidRPr="00931575">
              <w:rPr>
                <w:i/>
                <w:lang w:eastAsia="ko-KR"/>
              </w:rPr>
              <w:t xml:space="preserve"> channel bandwidth</w:t>
            </w:r>
            <w:r w:rsidRPr="00931575">
              <w:rPr>
                <w:lang w:eastAsia="ko-KR"/>
              </w:rPr>
              <w:t>.</w:t>
            </w:r>
          </w:p>
        </w:tc>
      </w:tr>
    </w:tbl>
    <w:p w14:paraId="10360016" w14:textId="77777777" w:rsidR="00A36F7C" w:rsidRPr="00931575" w:rsidRDefault="00A36F7C" w:rsidP="00A36F7C"/>
    <w:p w14:paraId="02AE119B" w14:textId="1143A062" w:rsidR="00A36F7C" w:rsidRPr="00931575" w:rsidRDefault="00A36F7C" w:rsidP="00A36F7C">
      <w:pPr>
        <w:pStyle w:val="TH"/>
      </w:pPr>
      <w:r w:rsidRPr="00931575">
        <w:t xml:space="preserve">Table 7.3.5.2-2: </w:t>
      </w:r>
      <w:r w:rsidRPr="00931575">
        <w:rPr>
          <w:rFonts w:hint="eastAsia"/>
        </w:rPr>
        <w:t>Medium Range</w:t>
      </w:r>
      <w:r w:rsidRPr="00931575">
        <w:t xml:space="preserve"> </w:t>
      </w:r>
      <w:ins w:id="273" w:author="Huawei-RKy" w:date="2021-04-01T16:10:00Z">
        <w:r w:rsidR="00AA7FEC">
          <w:t>IAB-DU</w:t>
        </w:r>
      </w:ins>
      <w:del w:id="274" w:author="Huawei-RKy" w:date="2021-04-01T16:10:00Z">
        <w:r w:rsidRPr="00931575" w:rsidDel="00AA7FEC">
          <w:delText>BS</w:delText>
        </w:r>
      </w:del>
      <w:r w:rsidRPr="00931575">
        <w:t xml:space="preserve"> </w:t>
      </w:r>
      <w:r w:rsidRPr="00931575">
        <w:rPr>
          <w:lang w:eastAsia="zh-CN"/>
        </w:rPr>
        <w:t>EIS</w:t>
      </w:r>
      <w:r w:rsidRPr="00931575">
        <w:rPr>
          <w:vertAlign w:val="subscript"/>
        </w:rPr>
        <w:t>REFSENS</w:t>
      </w:r>
      <w:r w:rsidRPr="00931575" w:rsidDel="00761048">
        <w:t xml:space="preserve"> </w:t>
      </w:r>
      <w:r w:rsidRPr="00931575">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tblGrid>
      <w:tr w:rsidR="00A36F7C" w:rsidRPr="00931575" w14:paraId="75DC4E97" w14:textId="77777777" w:rsidTr="00D54D51">
        <w:trPr>
          <w:cantSplit/>
          <w:jc w:val="center"/>
        </w:trPr>
        <w:tc>
          <w:tcPr>
            <w:tcW w:w="1783" w:type="dxa"/>
            <w:tcBorders>
              <w:bottom w:val="nil"/>
            </w:tcBorders>
            <w:shd w:val="clear" w:color="auto" w:fill="auto"/>
          </w:tcPr>
          <w:p w14:paraId="6AE610F7" w14:textId="43F748DB" w:rsidR="00A36F7C" w:rsidRPr="00931575" w:rsidRDefault="00AA7FEC" w:rsidP="00D54D51">
            <w:pPr>
              <w:pStyle w:val="TAH"/>
              <w:rPr>
                <w:lang w:val="it-IT"/>
              </w:rPr>
            </w:pPr>
            <w:ins w:id="275" w:author="Huawei-RKy" w:date="2021-04-01T16:10:00Z">
              <w:r>
                <w:rPr>
                  <w:lang w:val="it-IT"/>
                </w:rPr>
                <w:t>IAB</w:t>
              </w:r>
            </w:ins>
            <w:ins w:id="276" w:author="Huawei-RKy" w:date="2021-04-01T16:11:00Z">
              <w:r>
                <w:rPr>
                  <w:lang w:val="it-IT"/>
                </w:rPr>
                <w:t>-DU</w:t>
              </w:r>
            </w:ins>
            <w:del w:id="277" w:author="Huawei-RKy" w:date="2021-04-01T16:10:00Z">
              <w:r w:rsidR="00A36F7C" w:rsidRPr="00931575" w:rsidDel="00AA7FEC">
                <w:rPr>
                  <w:lang w:val="it-IT"/>
                </w:rPr>
                <w:delText>BS</w:delText>
              </w:r>
            </w:del>
            <w:r w:rsidR="00A36F7C" w:rsidRPr="00931575">
              <w:rPr>
                <w:lang w:val="it-IT"/>
              </w:rPr>
              <w:t xml:space="preserve"> channel bandwidth (MHz)</w:t>
            </w:r>
          </w:p>
        </w:tc>
        <w:tc>
          <w:tcPr>
            <w:tcW w:w="1386" w:type="dxa"/>
            <w:tcBorders>
              <w:bottom w:val="nil"/>
            </w:tcBorders>
            <w:shd w:val="clear" w:color="auto" w:fill="auto"/>
          </w:tcPr>
          <w:p w14:paraId="1725D3A3" w14:textId="77777777" w:rsidR="00A36F7C" w:rsidRPr="00931575" w:rsidRDefault="00A36F7C" w:rsidP="00D54D51">
            <w:pPr>
              <w:pStyle w:val="TAH"/>
            </w:pPr>
            <w:r w:rsidRPr="00931575">
              <w:t>Sub-carrier spacing (kHz)</w:t>
            </w:r>
          </w:p>
        </w:tc>
        <w:tc>
          <w:tcPr>
            <w:tcW w:w="1979" w:type="dxa"/>
            <w:tcBorders>
              <w:bottom w:val="nil"/>
            </w:tcBorders>
            <w:shd w:val="clear" w:color="auto" w:fill="auto"/>
          </w:tcPr>
          <w:p w14:paraId="2134E105" w14:textId="77777777" w:rsidR="00A36F7C" w:rsidRPr="00931575" w:rsidRDefault="00A36F7C" w:rsidP="00D54D51">
            <w:pPr>
              <w:pStyle w:val="TAH"/>
            </w:pPr>
            <w:r w:rsidRPr="00931575">
              <w:t>Reference measurement</w:t>
            </w:r>
          </w:p>
        </w:tc>
        <w:tc>
          <w:tcPr>
            <w:tcW w:w="4483" w:type="dxa"/>
            <w:gridSpan w:val="3"/>
          </w:tcPr>
          <w:p w14:paraId="04A93744" w14:textId="77777777" w:rsidR="00A36F7C" w:rsidRPr="00931575" w:rsidRDefault="00A36F7C" w:rsidP="00D54D51">
            <w:pPr>
              <w:pStyle w:val="TAH"/>
            </w:pPr>
            <w:r w:rsidRPr="00931575">
              <w:t xml:space="preserve"> </w:t>
            </w:r>
            <w:r w:rsidRPr="00931575">
              <w:rPr>
                <w:lang w:eastAsia="zh-CN"/>
              </w:rPr>
              <w:t>EIS</w:t>
            </w:r>
            <w:r w:rsidRPr="00931575">
              <w:rPr>
                <w:vertAlign w:val="subscript"/>
                <w:lang w:eastAsia="zh-CN"/>
              </w:rPr>
              <w:t>REFSENS</w:t>
            </w:r>
          </w:p>
          <w:p w14:paraId="6AB9D2E3" w14:textId="77777777" w:rsidR="00A36F7C" w:rsidRPr="00931575" w:rsidRDefault="00A36F7C" w:rsidP="00D54D51">
            <w:pPr>
              <w:pStyle w:val="TAH"/>
            </w:pPr>
            <w:r w:rsidRPr="00931575">
              <w:t xml:space="preserve"> (dBm)</w:t>
            </w:r>
          </w:p>
        </w:tc>
      </w:tr>
      <w:tr w:rsidR="00A36F7C" w:rsidRPr="00931575" w14:paraId="61236052" w14:textId="77777777" w:rsidTr="00D54D51">
        <w:trPr>
          <w:cantSplit/>
          <w:jc w:val="center"/>
        </w:trPr>
        <w:tc>
          <w:tcPr>
            <w:tcW w:w="1783" w:type="dxa"/>
            <w:tcBorders>
              <w:top w:val="nil"/>
            </w:tcBorders>
            <w:shd w:val="clear" w:color="auto" w:fill="auto"/>
          </w:tcPr>
          <w:p w14:paraId="1FBFE7ED" w14:textId="77777777" w:rsidR="00A36F7C" w:rsidRPr="00931575" w:rsidRDefault="00A36F7C" w:rsidP="00D54D51">
            <w:pPr>
              <w:pStyle w:val="TAH"/>
              <w:rPr>
                <w:lang w:val="it-IT"/>
              </w:rPr>
            </w:pPr>
          </w:p>
        </w:tc>
        <w:tc>
          <w:tcPr>
            <w:tcW w:w="1386" w:type="dxa"/>
            <w:tcBorders>
              <w:top w:val="nil"/>
            </w:tcBorders>
            <w:shd w:val="clear" w:color="auto" w:fill="auto"/>
          </w:tcPr>
          <w:p w14:paraId="20312652" w14:textId="77777777" w:rsidR="00A36F7C" w:rsidRPr="00931575" w:rsidRDefault="00A36F7C" w:rsidP="00D54D51">
            <w:pPr>
              <w:pStyle w:val="TAH"/>
            </w:pPr>
          </w:p>
        </w:tc>
        <w:tc>
          <w:tcPr>
            <w:tcW w:w="1979" w:type="dxa"/>
            <w:tcBorders>
              <w:top w:val="nil"/>
            </w:tcBorders>
            <w:shd w:val="clear" w:color="auto" w:fill="auto"/>
          </w:tcPr>
          <w:p w14:paraId="1897EC9C" w14:textId="77777777" w:rsidR="00A36F7C" w:rsidRPr="00931575" w:rsidRDefault="00A36F7C" w:rsidP="00D54D51">
            <w:pPr>
              <w:pStyle w:val="TAH"/>
            </w:pPr>
            <w:r w:rsidRPr="00931575">
              <w:t>channel</w:t>
            </w:r>
          </w:p>
          <w:p w14:paraId="175CE7D4" w14:textId="77777777" w:rsidR="00A36F7C" w:rsidRPr="00931575" w:rsidRDefault="00A36F7C" w:rsidP="00D54D51">
            <w:pPr>
              <w:pStyle w:val="TAH"/>
            </w:pPr>
            <w:r w:rsidRPr="00931575">
              <w:t>(annex A.1)</w:t>
            </w:r>
          </w:p>
        </w:tc>
        <w:tc>
          <w:tcPr>
            <w:tcW w:w="1455" w:type="dxa"/>
          </w:tcPr>
          <w:p w14:paraId="62366A9C" w14:textId="6A6C7969" w:rsidR="00A36F7C" w:rsidRPr="00931575" w:rsidRDefault="00A36F7C" w:rsidP="00D54D51">
            <w:pPr>
              <w:pStyle w:val="TAH"/>
            </w:pPr>
            <w:r w:rsidRPr="00931575">
              <w:t>f ≤ 3.0 GHz</w:t>
            </w:r>
          </w:p>
        </w:tc>
        <w:tc>
          <w:tcPr>
            <w:tcW w:w="1514" w:type="dxa"/>
          </w:tcPr>
          <w:p w14:paraId="5CA4BE28" w14:textId="77777777" w:rsidR="00A36F7C" w:rsidRPr="00931575" w:rsidRDefault="00A36F7C" w:rsidP="00D54D51">
            <w:pPr>
              <w:pStyle w:val="TAH"/>
              <w:rPr>
                <w:lang w:eastAsia="zh-CN"/>
              </w:rPr>
            </w:pPr>
            <w:r w:rsidRPr="00931575">
              <w:t>3.0 GHz &lt; f ≤ 4.2 GHz</w:t>
            </w:r>
          </w:p>
        </w:tc>
        <w:tc>
          <w:tcPr>
            <w:tcW w:w="1514" w:type="dxa"/>
          </w:tcPr>
          <w:p w14:paraId="371FFC6B" w14:textId="77777777" w:rsidR="00A36F7C" w:rsidRPr="00931575" w:rsidRDefault="00A36F7C" w:rsidP="00D54D51">
            <w:pPr>
              <w:pStyle w:val="TAH"/>
            </w:pPr>
            <w:r w:rsidRPr="00931575">
              <w:t>4.2 GHz &lt; f ≤ 6.0 GHz</w:t>
            </w:r>
          </w:p>
        </w:tc>
      </w:tr>
      <w:tr w:rsidR="00A36F7C" w:rsidRPr="00931575" w14:paraId="76467AEA" w14:textId="77777777" w:rsidTr="00D54D51">
        <w:trPr>
          <w:cantSplit/>
          <w:jc w:val="center"/>
        </w:trPr>
        <w:tc>
          <w:tcPr>
            <w:tcW w:w="1783" w:type="dxa"/>
          </w:tcPr>
          <w:p w14:paraId="2533269F" w14:textId="77777777" w:rsidR="00A36F7C" w:rsidRPr="00931575" w:rsidRDefault="00A36F7C" w:rsidP="00D54D51">
            <w:pPr>
              <w:pStyle w:val="TAC"/>
            </w:pPr>
            <w:del w:id="278" w:author="Huawei-RKy" w:date="2021-04-01T16:10:00Z">
              <w:r w:rsidRPr="00931575" w:rsidDel="00AA7FEC">
                <w:delText xml:space="preserve">5, </w:delText>
              </w:r>
            </w:del>
            <w:r w:rsidRPr="00931575">
              <w:t>10, 15</w:t>
            </w:r>
          </w:p>
        </w:tc>
        <w:tc>
          <w:tcPr>
            <w:tcW w:w="1386" w:type="dxa"/>
          </w:tcPr>
          <w:p w14:paraId="365D6CC4" w14:textId="77777777" w:rsidR="00A36F7C" w:rsidRPr="00931575" w:rsidRDefault="00A36F7C" w:rsidP="00D54D51">
            <w:pPr>
              <w:pStyle w:val="TAC"/>
              <w:rPr>
                <w:lang w:eastAsia="zh-CN"/>
              </w:rPr>
            </w:pPr>
            <w:r w:rsidRPr="00931575">
              <w:rPr>
                <w:lang w:eastAsia="zh-CN"/>
              </w:rPr>
              <w:t>15</w:t>
            </w:r>
          </w:p>
        </w:tc>
        <w:tc>
          <w:tcPr>
            <w:tcW w:w="1979" w:type="dxa"/>
          </w:tcPr>
          <w:p w14:paraId="39226E39" w14:textId="77777777" w:rsidR="00A36F7C" w:rsidRPr="00931575" w:rsidRDefault="00A36F7C" w:rsidP="00D54D51">
            <w:pPr>
              <w:pStyle w:val="TAC"/>
            </w:pPr>
            <w:r w:rsidRPr="00931575">
              <w:rPr>
                <w:lang w:eastAsia="zh-CN"/>
              </w:rPr>
              <w:t>G-FR1-A1-1</w:t>
            </w:r>
          </w:p>
        </w:tc>
        <w:tc>
          <w:tcPr>
            <w:tcW w:w="1455" w:type="dxa"/>
          </w:tcPr>
          <w:p w14:paraId="78EB646F" w14:textId="00BB00D7" w:rsidR="00A36F7C" w:rsidRPr="00931575" w:rsidRDefault="00A36F7C" w:rsidP="00D54D51">
            <w:pPr>
              <w:pStyle w:val="TAC"/>
            </w:pPr>
            <w:r w:rsidRPr="00931575">
              <w:rPr>
                <w:rFonts w:eastAsia="SimSun"/>
                <w:lang w:eastAsia="zh-CN"/>
              </w:rPr>
              <w:t xml:space="preserve">-95.4 </w:t>
            </w:r>
            <w:r w:rsidRPr="00931575">
              <w:rPr>
                <w:rFonts w:eastAsia="SimSun"/>
              </w:rPr>
              <w:t>– Δ</w:t>
            </w:r>
            <w:r w:rsidRPr="00931575">
              <w:rPr>
                <w:rFonts w:eastAsia="SimSun"/>
                <w:vertAlign w:val="subscript"/>
              </w:rPr>
              <w:t>OTAREFSENS</w:t>
            </w:r>
          </w:p>
        </w:tc>
        <w:tc>
          <w:tcPr>
            <w:tcW w:w="1514" w:type="dxa"/>
          </w:tcPr>
          <w:p w14:paraId="7978ED75" w14:textId="77777777" w:rsidR="00A36F7C" w:rsidRPr="00931575" w:rsidRDefault="00A36F7C" w:rsidP="00D54D51">
            <w:pPr>
              <w:pStyle w:val="TAC"/>
            </w:pPr>
            <w:r w:rsidRPr="00931575">
              <w:rPr>
                <w:rFonts w:eastAsia="SimSun"/>
                <w:lang w:eastAsia="zh-CN"/>
              </w:rPr>
              <w:t xml:space="preserve">-95.3 </w:t>
            </w:r>
            <w:r w:rsidRPr="00931575">
              <w:rPr>
                <w:rFonts w:eastAsia="SimSun"/>
              </w:rPr>
              <w:t>– Δ</w:t>
            </w:r>
            <w:r w:rsidRPr="00931575">
              <w:rPr>
                <w:rFonts w:eastAsia="SimSun"/>
                <w:vertAlign w:val="subscript"/>
              </w:rPr>
              <w:t>OTAREFSENS</w:t>
            </w:r>
          </w:p>
        </w:tc>
        <w:tc>
          <w:tcPr>
            <w:tcW w:w="1514" w:type="dxa"/>
          </w:tcPr>
          <w:p w14:paraId="2F3A9A84" w14:textId="77777777" w:rsidR="00A36F7C" w:rsidRPr="00931575" w:rsidRDefault="00A36F7C" w:rsidP="00D54D51">
            <w:pPr>
              <w:pStyle w:val="TAC"/>
            </w:pPr>
            <w:r w:rsidRPr="00931575">
              <w:rPr>
                <w:rFonts w:eastAsia="SimSun"/>
                <w:lang w:eastAsia="zh-CN"/>
              </w:rPr>
              <w:t xml:space="preserve">-95.1 </w:t>
            </w:r>
            <w:r w:rsidRPr="00931575">
              <w:rPr>
                <w:rFonts w:eastAsia="SimSun"/>
              </w:rPr>
              <w:t>– Δ</w:t>
            </w:r>
            <w:r w:rsidRPr="00931575">
              <w:rPr>
                <w:rFonts w:eastAsia="SimSun"/>
                <w:vertAlign w:val="subscript"/>
              </w:rPr>
              <w:t>OTAREFSENS</w:t>
            </w:r>
          </w:p>
        </w:tc>
      </w:tr>
      <w:tr w:rsidR="00A36F7C" w:rsidRPr="00931575" w14:paraId="764E3566" w14:textId="77777777" w:rsidTr="00D54D51">
        <w:trPr>
          <w:cantSplit/>
          <w:jc w:val="center"/>
        </w:trPr>
        <w:tc>
          <w:tcPr>
            <w:tcW w:w="1783" w:type="dxa"/>
          </w:tcPr>
          <w:p w14:paraId="08E64F5C" w14:textId="77777777" w:rsidR="00A36F7C" w:rsidRPr="00931575" w:rsidRDefault="00A36F7C" w:rsidP="00D54D51">
            <w:pPr>
              <w:pStyle w:val="TAC"/>
            </w:pPr>
            <w:r w:rsidRPr="00931575">
              <w:t xml:space="preserve">10, 15 </w:t>
            </w:r>
          </w:p>
        </w:tc>
        <w:tc>
          <w:tcPr>
            <w:tcW w:w="1386" w:type="dxa"/>
          </w:tcPr>
          <w:p w14:paraId="067F22B7" w14:textId="77777777" w:rsidR="00A36F7C" w:rsidRPr="00931575" w:rsidRDefault="00A36F7C" w:rsidP="00D54D51">
            <w:pPr>
              <w:pStyle w:val="TAC"/>
              <w:rPr>
                <w:lang w:eastAsia="zh-CN"/>
              </w:rPr>
            </w:pPr>
            <w:r w:rsidRPr="00931575">
              <w:rPr>
                <w:lang w:eastAsia="zh-CN"/>
              </w:rPr>
              <w:t>30</w:t>
            </w:r>
          </w:p>
        </w:tc>
        <w:tc>
          <w:tcPr>
            <w:tcW w:w="1979" w:type="dxa"/>
          </w:tcPr>
          <w:p w14:paraId="566372FD" w14:textId="77777777" w:rsidR="00A36F7C" w:rsidRPr="00931575" w:rsidRDefault="00A36F7C" w:rsidP="00D54D51">
            <w:pPr>
              <w:pStyle w:val="TAC"/>
            </w:pPr>
            <w:r w:rsidRPr="00931575">
              <w:rPr>
                <w:lang w:eastAsia="zh-CN"/>
              </w:rPr>
              <w:t>G-FR1-A1-2</w:t>
            </w:r>
          </w:p>
        </w:tc>
        <w:tc>
          <w:tcPr>
            <w:tcW w:w="1455" w:type="dxa"/>
          </w:tcPr>
          <w:p w14:paraId="403F29B4" w14:textId="3EDB4CC7" w:rsidR="00A36F7C" w:rsidRPr="00931575" w:rsidRDefault="00A36F7C" w:rsidP="00D54D51">
            <w:pPr>
              <w:pStyle w:val="TAC"/>
            </w:pPr>
            <w:r w:rsidRPr="00931575">
              <w:rPr>
                <w:rFonts w:eastAsia="SimSun"/>
                <w:lang w:eastAsia="zh-CN"/>
              </w:rPr>
              <w:t xml:space="preserve">-95.5 </w:t>
            </w:r>
            <w:r w:rsidRPr="00931575">
              <w:rPr>
                <w:rFonts w:eastAsia="SimSun"/>
              </w:rPr>
              <w:t>– Δ</w:t>
            </w:r>
            <w:r w:rsidRPr="00931575">
              <w:rPr>
                <w:rFonts w:eastAsia="SimSun"/>
                <w:vertAlign w:val="subscript"/>
              </w:rPr>
              <w:t>OTAREFSENS</w:t>
            </w:r>
          </w:p>
        </w:tc>
        <w:tc>
          <w:tcPr>
            <w:tcW w:w="1514" w:type="dxa"/>
          </w:tcPr>
          <w:p w14:paraId="522FB768" w14:textId="77777777" w:rsidR="00A36F7C" w:rsidRPr="00931575" w:rsidRDefault="00A36F7C" w:rsidP="00D54D51">
            <w:pPr>
              <w:pStyle w:val="TAC"/>
            </w:pPr>
            <w:r w:rsidRPr="00931575">
              <w:rPr>
                <w:rFonts w:eastAsia="SimSun"/>
                <w:lang w:eastAsia="zh-CN"/>
              </w:rPr>
              <w:t xml:space="preserve">-95.4 </w:t>
            </w:r>
            <w:r w:rsidRPr="00931575">
              <w:rPr>
                <w:rFonts w:eastAsia="SimSun"/>
              </w:rPr>
              <w:t>– Δ</w:t>
            </w:r>
            <w:r w:rsidRPr="00931575">
              <w:rPr>
                <w:rFonts w:eastAsia="SimSun"/>
                <w:vertAlign w:val="subscript"/>
              </w:rPr>
              <w:t>OTAREFSENS</w:t>
            </w:r>
          </w:p>
        </w:tc>
        <w:tc>
          <w:tcPr>
            <w:tcW w:w="1514" w:type="dxa"/>
          </w:tcPr>
          <w:p w14:paraId="0B9BE288" w14:textId="77777777" w:rsidR="00A36F7C" w:rsidRPr="00931575" w:rsidRDefault="00A36F7C" w:rsidP="00D54D51">
            <w:pPr>
              <w:pStyle w:val="TAC"/>
            </w:pPr>
            <w:r w:rsidRPr="00931575">
              <w:rPr>
                <w:rFonts w:eastAsia="SimSun"/>
                <w:lang w:eastAsia="zh-CN"/>
              </w:rPr>
              <w:t xml:space="preserve">-95.2 </w:t>
            </w:r>
            <w:r w:rsidRPr="00931575">
              <w:rPr>
                <w:rFonts w:eastAsia="SimSun"/>
              </w:rPr>
              <w:t>– Δ</w:t>
            </w:r>
            <w:r w:rsidRPr="00931575">
              <w:rPr>
                <w:rFonts w:eastAsia="SimSun"/>
                <w:vertAlign w:val="subscript"/>
              </w:rPr>
              <w:t>OTAREFSENS</w:t>
            </w:r>
            <w:r w:rsidRPr="00931575">
              <w:rPr>
                <w:rFonts w:eastAsia="SimSun"/>
              </w:rPr>
              <w:t xml:space="preserve"> </w:t>
            </w:r>
          </w:p>
        </w:tc>
      </w:tr>
      <w:tr w:rsidR="00A36F7C" w:rsidRPr="00931575" w14:paraId="1C8BCB2A" w14:textId="77777777" w:rsidTr="00D54D51">
        <w:trPr>
          <w:cantSplit/>
          <w:jc w:val="center"/>
        </w:trPr>
        <w:tc>
          <w:tcPr>
            <w:tcW w:w="1783" w:type="dxa"/>
          </w:tcPr>
          <w:p w14:paraId="31637A86" w14:textId="77777777" w:rsidR="00A36F7C" w:rsidRPr="00931575" w:rsidRDefault="00A36F7C" w:rsidP="00D54D51">
            <w:pPr>
              <w:pStyle w:val="TAC"/>
              <w:rPr>
                <w:lang w:eastAsia="zh-CN"/>
              </w:rPr>
            </w:pPr>
            <w:r w:rsidRPr="00931575">
              <w:t>10, 15</w:t>
            </w:r>
          </w:p>
        </w:tc>
        <w:tc>
          <w:tcPr>
            <w:tcW w:w="1386" w:type="dxa"/>
          </w:tcPr>
          <w:p w14:paraId="506032E2" w14:textId="77777777" w:rsidR="00A36F7C" w:rsidRPr="00931575" w:rsidRDefault="00A36F7C" w:rsidP="00D54D51">
            <w:pPr>
              <w:pStyle w:val="TAC"/>
              <w:rPr>
                <w:lang w:eastAsia="zh-CN"/>
              </w:rPr>
            </w:pPr>
            <w:r w:rsidRPr="00931575">
              <w:rPr>
                <w:lang w:eastAsia="zh-CN"/>
              </w:rPr>
              <w:t>60</w:t>
            </w:r>
          </w:p>
        </w:tc>
        <w:tc>
          <w:tcPr>
            <w:tcW w:w="1979" w:type="dxa"/>
          </w:tcPr>
          <w:p w14:paraId="158CD787" w14:textId="77777777" w:rsidR="00A36F7C" w:rsidRPr="00931575" w:rsidRDefault="00A36F7C" w:rsidP="00D54D51">
            <w:pPr>
              <w:pStyle w:val="TAC"/>
              <w:rPr>
                <w:lang w:eastAsia="zh-CN"/>
              </w:rPr>
            </w:pPr>
            <w:r w:rsidRPr="00931575">
              <w:rPr>
                <w:lang w:eastAsia="zh-CN"/>
              </w:rPr>
              <w:t>G-FR1-A1-3</w:t>
            </w:r>
          </w:p>
        </w:tc>
        <w:tc>
          <w:tcPr>
            <w:tcW w:w="1455" w:type="dxa"/>
          </w:tcPr>
          <w:p w14:paraId="57351E33" w14:textId="69270E5E" w:rsidR="00A36F7C" w:rsidRPr="00931575" w:rsidRDefault="00A36F7C" w:rsidP="00D54D51">
            <w:pPr>
              <w:pStyle w:val="TAC"/>
              <w:rPr>
                <w:lang w:eastAsia="zh-CN"/>
              </w:rPr>
            </w:pPr>
            <w:r w:rsidRPr="00931575">
              <w:rPr>
                <w:rFonts w:eastAsia="SimSun"/>
                <w:lang w:eastAsia="zh-CN"/>
              </w:rPr>
              <w:t xml:space="preserve">-92.6 </w:t>
            </w:r>
            <w:r w:rsidRPr="00931575">
              <w:rPr>
                <w:rFonts w:eastAsia="SimSun"/>
              </w:rPr>
              <w:t>– Δ</w:t>
            </w:r>
            <w:r w:rsidRPr="00931575">
              <w:rPr>
                <w:rFonts w:eastAsia="SimSun"/>
                <w:vertAlign w:val="subscript"/>
              </w:rPr>
              <w:t>OTAREFSENS</w:t>
            </w:r>
          </w:p>
        </w:tc>
        <w:tc>
          <w:tcPr>
            <w:tcW w:w="1514" w:type="dxa"/>
          </w:tcPr>
          <w:p w14:paraId="2BD4614C" w14:textId="77777777" w:rsidR="00A36F7C" w:rsidRPr="00931575" w:rsidRDefault="00A36F7C" w:rsidP="00D54D51">
            <w:pPr>
              <w:pStyle w:val="TAC"/>
              <w:rPr>
                <w:lang w:eastAsia="zh-CN"/>
              </w:rPr>
            </w:pPr>
            <w:r w:rsidRPr="00931575">
              <w:rPr>
                <w:rFonts w:eastAsia="SimSun"/>
                <w:lang w:eastAsia="zh-CN"/>
              </w:rPr>
              <w:t xml:space="preserve">-92.5 </w:t>
            </w:r>
            <w:r w:rsidRPr="00931575">
              <w:rPr>
                <w:rFonts w:eastAsia="SimSun"/>
              </w:rPr>
              <w:t>– Δ</w:t>
            </w:r>
            <w:r w:rsidRPr="00931575">
              <w:rPr>
                <w:rFonts w:eastAsia="SimSun"/>
                <w:vertAlign w:val="subscript"/>
              </w:rPr>
              <w:t>OTAREFSENS</w:t>
            </w:r>
          </w:p>
        </w:tc>
        <w:tc>
          <w:tcPr>
            <w:tcW w:w="1514" w:type="dxa"/>
          </w:tcPr>
          <w:p w14:paraId="0DA56120" w14:textId="77777777" w:rsidR="00A36F7C" w:rsidRPr="00931575" w:rsidRDefault="00A36F7C" w:rsidP="00D54D51">
            <w:pPr>
              <w:pStyle w:val="TAC"/>
              <w:rPr>
                <w:lang w:eastAsia="zh-CN"/>
              </w:rPr>
            </w:pPr>
            <w:r w:rsidRPr="00931575">
              <w:rPr>
                <w:rFonts w:eastAsia="SimSun"/>
                <w:lang w:eastAsia="zh-CN"/>
              </w:rPr>
              <w:t xml:space="preserve">-92.3 </w:t>
            </w:r>
            <w:r w:rsidRPr="00931575">
              <w:rPr>
                <w:rFonts w:eastAsia="SimSun"/>
              </w:rPr>
              <w:t>– Δ</w:t>
            </w:r>
            <w:r w:rsidRPr="00931575">
              <w:rPr>
                <w:rFonts w:eastAsia="SimSun"/>
                <w:vertAlign w:val="subscript"/>
              </w:rPr>
              <w:t>OTAREFSENS</w:t>
            </w:r>
          </w:p>
        </w:tc>
      </w:tr>
      <w:tr w:rsidR="00A36F7C" w:rsidRPr="00931575" w14:paraId="76C16714" w14:textId="77777777" w:rsidTr="00D54D51">
        <w:trPr>
          <w:cantSplit/>
          <w:jc w:val="center"/>
        </w:trPr>
        <w:tc>
          <w:tcPr>
            <w:tcW w:w="1783" w:type="dxa"/>
          </w:tcPr>
          <w:p w14:paraId="39FDC920" w14:textId="77777777" w:rsidR="00A36F7C" w:rsidRPr="00931575" w:rsidRDefault="00A36F7C" w:rsidP="00D54D51">
            <w:pPr>
              <w:pStyle w:val="TAC"/>
              <w:rPr>
                <w:lang w:eastAsia="zh-CN"/>
              </w:rPr>
            </w:pPr>
            <w:r w:rsidRPr="00931575">
              <w:t xml:space="preserve">20, </w:t>
            </w:r>
            <w:r w:rsidRPr="00931575">
              <w:rPr>
                <w:rFonts w:hint="eastAsia"/>
                <w:lang w:val="en-US" w:eastAsia="zh-CN"/>
              </w:rPr>
              <w:t xml:space="preserve">25, 30, </w:t>
            </w:r>
            <w:r w:rsidRPr="00931575">
              <w:t xml:space="preserve">40, 50 </w:t>
            </w:r>
          </w:p>
        </w:tc>
        <w:tc>
          <w:tcPr>
            <w:tcW w:w="1386" w:type="dxa"/>
          </w:tcPr>
          <w:p w14:paraId="5819934F" w14:textId="77777777" w:rsidR="00A36F7C" w:rsidRPr="00931575" w:rsidRDefault="00A36F7C" w:rsidP="00D54D51">
            <w:pPr>
              <w:pStyle w:val="TAC"/>
              <w:rPr>
                <w:lang w:eastAsia="zh-CN"/>
              </w:rPr>
            </w:pPr>
            <w:r w:rsidRPr="00931575">
              <w:rPr>
                <w:lang w:eastAsia="zh-CN"/>
              </w:rPr>
              <w:t>15</w:t>
            </w:r>
          </w:p>
        </w:tc>
        <w:tc>
          <w:tcPr>
            <w:tcW w:w="1979" w:type="dxa"/>
          </w:tcPr>
          <w:p w14:paraId="683530DD" w14:textId="77777777" w:rsidR="00A36F7C" w:rsidRPr="00931575" w:rsidRDefault="00A36F7C" w:rsidP="00D54D51">
            <w:pPr>
              <w:pStyle w:val="TAC"/>
              <w:rPr>
                <w:lang w:eastAsia="zh-CN"/>
              </w:rPr>
            </w:pPr>
            <w:r w:rsidRPr="00931575">
              <w:rPr>
                <w:lang w:eastAsia="zh-CN"/>
              </w:rPr>
              <w:t>G-FR1-A1-4</w:t>
            </w:r>
          </w:p>
        </w:tc>
        <w:tc>
          <w:tcPr>
            <w:tcW w:w="1455" w:type="dxa"/>
          </w:tcPr>
          <w:p w14:paraId="5BA06F17" w14:textId="539993F9" w:rsidR="00A36F7C" w:rsidRPr="00931575" w:rsidRDefault="00A36F7C" w:rsidP="00D54D51">
            <w:pPr>
              <w:pStyle w:val="TAC"/>
              <w:rPr>
                <w:lang w:eastAsia="zh-CN"/>
              </w:rPr>
            </w:pPr>
            <w:r w:rsidRPr="00931575">
              <w:rPr>
                <w:rFonts w:eastAsia="SimSun"/>
                <w:lang w:eastAsia="zh-CN"/>
              </w:rPr>
              <w:t xml:space="preserve">-89 </w:t>
            </w:r>
            <w:r w:rsidRPr="00931575">
              <w:rPr>
                <w:rFonts w:eastAsia="SimSun"/>
              </w:rPr>
              <w:t>– Δ</w:t>
            </w:r>
            <w:r w:rsidRPr="00931575">
              <w:rPr>
                <w:rFonts w:eastAsia="SimSun"/>
                <w:vertAlign w:val="subscript"/>
              </w:rPr>
              <w:t>OTAREFSENS</w:t>
            </w:r>
          </w:p>
        </w:tc>
        <w:tc>
          <w:tcPr>
            <w:tcW w:w="1514" w:type="dxa"/>
          </w:tcPr>
          <w:p w14:paraId="34D2B945" w14:textId="77777777" w:rsidR="00A36F7C" w:rsidRPr="00931575" w:rsidRDefault="00A36F7C" w:rsidP="00D54D51">
            <w:pPr>
              <w:pStyle w:val="TAC"/>
              <w:rPr>
                <w:lang w:eastAsia="zh-CN"/>
              </w:rPr>
            </w:pPr>
            <w:r w:rsidRPr="00931575">
              <w:rPr>
                <w:rFonts w:eastAsia="SimSun"/>
                <w:lang w:eastAsia="zh-CN"/>
              </w:rPr>
              <w:t xml:space="preserve">-88.9 </w:t>
            </w:r>
            <w:r w:rsidRPr="00931575">
              <w:rPr>
                <w:rFonts w:eastAsia="SimSun"/>
              </w:rPr>
              <w:t>– Δ</w:t>
            </w:r>
            <w:r w:rsidRPr="00931575">
              <w:rPr>
                <w:rFonts w:eastAsia="SimSun"/>
                <w:vertAlign w:val="subscript"/>
              </w:rPr>
              <w:t>OTAREFSENS</w:t>
            </w:r>
          </w:p>
        </w:tc>
        <w:tc>
          <w:tcPr>
            <w:tcW w:w="1514" w:type="dxa"/>
          </w:tcPr>
          <w:p w14:paraId="131A65D5" w14:textId="77777777" w:rsidR="00A36F7C" w:rsidRPr="00931575" w:rsidRDefault="00A36F7C" w:rsidP="00D54D51">
            <w:pPr>
              <w:pStyle w:val="TAC"/>
              <w:rPr>
                <w:lang w:eastAsia="zh-CN"/>
              </w:rPr>
            </w:pPr>
            <w:r w:rsidRPr="00931575">
              <w:rPr>
                <w:rFonts w:eastAsia="SimSun"/>
                <w:lang w:eastAsia="zh-CN"/>
              </w:rPr>
              <w:t xml:space="preserve">-88.7 </w:t>
            </w:r>
            <w:r w:rsidRPr="00931575">
              <w:rPr>
                <w:rFonts w:eastAsia="SimSun"/>
              </w:rPr>
              <w:t>– Δ</w:t>
            </w:r>
            <w:r w:rsidRPr="00931575">
              <w:rPr>
                <w:rFonts w:eastAsia="SimSun"/>
                <w:vertAlign w:val="subscript"/>
              </w:rPr>
              <w:t>OTAREFSENS</w:t>
            </w:r>
          </w:p>
        </w:tc>
      </w:tr>
      <w:tr w:rsidR="00A36F7C" w:rsidRPr="00931575" w14:paraId="2B8C8CE7" w14:textId="77777777" w:rsidTr="00D54D51">
        <w:trPr>
          <w:cantSplit/>
          <w:jc w:val="center"/>
        </w:trPr>
        <w:tc>
          <w:tcPr>
            <w:tcW w:w="1783" w:type="dxa"/>
          </w:tcPr>
          <w:p w14:paraId="749C6E23" w14:textId="77777777" w:rsidR="00A36F7C" w:rsidRPr="00931575" w:rsidRDefault="00A36F7C" w:rsidP="00D54D51">
            <w:pPr>
              <w:pStyle w:val="TAC"/>
              <w:rPr>
                <w:lang w:eastAsia="zh-CN"/>
              </w:rPr>
            </w:pPr>
            <w:r w:rsidRPr="00931575">
              <w:t xml:space="preserve">20, </w:t>
            </w:r>
            <w:r w:rsidRPr="00931575">
              <w:rPr>
                <w:rFonts w:hint="eastAsia"/>
                <w:lang w:val="en-US" w:eastAsia="zh-CN"/>
              </w:rPr>
              <w:t xml:space="preserve">25, 30, </w:t>
            </w:r>
            <w:r w:rsidRPr="00931575">
              <w:t xml:space="preserve">40, 50, 60, 70, 80, 90, 100 </w:t>
            </w:r>
          </w:p>
        </w:tc>
        <w:tc>
          <w:tcPr>
            <w:tcW w:w="1386" w:type="dxa"/>
          </w:tcPr>
          <w:p w14:paraId="303A28EE" w14:textId="77777777" w:rsidR="00A36F7C" w:rsidRPr="00931575" w:rsidRDefault="00A36F7C" w:rsidP="00D54D51">
            <w:pPr>
              <w:pStyle w:val="TAC"/>
              <w:rPr>
                <w:lang w:eastAsia="zh-CN"/>
              </w:rPr>
            </w:pPr>
            <w:r w:rsidRPr="00931575">
              <w:rPr>
                <w:lang w:eastAsia="zh-CN"/>
              </w:rPr>
              <w:t>30</w:t>
            </w:r>
          </w:p>
        </w:tc>
        <w:tc>
          <w:tcPr>
            <w:tcW w:w="1979" w:type="dxa"/>
          </w:tcPr>
          <w:p w14:paraId="424101CF" w14:textId="77777777" w:rsidR="00A36F7C" w:rsidRPr="00931575" w:rsidRDefault="00A36F7C" w:rsidP="00D54D51">
            <w:pPr>
              <w:pStyle w:val="TAC"/>
              <w:rPr>
                <w:lang w:eastAsia="zh-CN"/>
              </w:rPr>
            </w:pPr>
            <w:r w:rsidRPr="00931575">
              <w:rPr>
                <w:lang w:eastAsia="zh-CN"/>
              </w:rPr>
              <w:t>G-FR1-A1-5</w:t>
            </w:r>
          </w:p>
        </w:tc>
        <w:tc>
          <w:tcPr>
            <w:tcW w:w="1455" w:type="dxa"/>
          </w:tcPr>
          <w:p w14:paraId="52EF49C0" w14:textId="624054C5" w:rsidR="00A36F7C" w:rsidRPr="00931575" w:rsidRDefault="00A36F7C" w:rsidP="00D54D51">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40ED25A3" w14:textId="77777777" w:rsidR="00A36F7C" w:rsidRPr="00931575" w:rsidRDefault="00A36F7C" w:rsidP="00D54D51">
            <w:pPr>
              <w:pStyle w:val="TAC"/>
              <w:rPr>
                <w:lang w:eastAsia="zh-CN"/>
              </w:rPr>
            </w:pPr>
            <w:r w:rsidRPr="00931575">
              <w:rPr>
                <w:rFonts w:eastAsia="SimSun"/>
                <w:lang w:eastAsia="zh-CN"/>
              </w:rPr>
              <w:t xml:space="preserve">-89.2 </w:t>
            </w:r>
            <w:r w:rsidRPr="00931575">
              <w:rPr>
                <w:rFonts w:eastAsia="SimSun"/>
              </w:rPr>
              <w:t>– Δ</w:t>
            </w:r>
            <w:r w:rsidRPr="00931575">
              <w:rPr>
                <w:rFonts w:eastAsia="SimSun"/>
                <w:vertAlign w:val="subscript"/>
              </w:rPr>
              <w:t>OTAREFSENS</w:t>
            </w:r>
          </w:p>
        </w:tc>
        <w:tc>
          <w:tcPr>
            <w:tcW w:w="1514" w:type="dxa"/>
          </w:tcPr>
          <w:p w14:paraId="64C9C4B7" w14:textId="77777777" w:rsidR="00A36F7C" w:rsidRPr="00931575" w:rsidRDefault="00A36F7C" w:rsidP="00D54D51">
            <w:pPr>
              <w:pStyle w:val="TAC"/>
              <w:rPr>
                <w:lang w:eastAsia="zh-CN"/>
              </w:rPr>
            </w:pPr>
            <w:r w:rsidRPr="00931575">
              <w:rPr>
                <w:rFonts w:eastAsia="SimSun"/>
                <w:lang w:eastAsia="zh-CN"/>
              </w:rPr>
              <w:t xml:space="preserve">-89 </w:t>
            </w:r>
            <w:r w:rsidRPr="00931575">
              <w:rPr>
                <w:rFonts w:eastAsia="SimSun"/>
              </w:rPr>
              <w:t>– Δ</w:t>
            </w:r>
            <w:r w:rsidRPr="00931575">
              <w:rPr>
                <w:rFonts w:eastAsia="SimSun"/>
                <w:vertAlign w:val="subscript"/>
              </w:rPr>
              <w:t>OTAREFSENS</w:t>
            </w:r>
          </w:p>
        </w:tc>
      </w:tr>
      <w:tr w:rsidR="00A36F7C" w:rsidRPr="00931575" w14:paraId="48650923" w14:textId="77777777" w:rsidTr="00D54D51">
        <w:trPr>
          <w:cantSplit/>
          <w:jc w:val="center"/>
        </w:trPr>
        <w:tc>
          <w:tcPr>
            <w:tcW w:w="1783" w:type="dxa"/>
          </w:tcPr>
          <w:p w14:paraId="4A064D63" w14:textId="77777777" w:rsidR="00A36F7C" w:rsidRPr="00931575" w:rsidRDefault="00A36F7C" w:rsidP="00D54D51">
            <w:pPr>
              <w:pStyle w:val="TAC"/>
              <w:rPr>
                <w:lang w:eastAsia="zh-CN"/>
              </w:rPr>
            </w:pPr>
            <w:r w:rsidRPr="00931575">
              <w:t xml:space="preserve">20, </w:t>
            </w:r>
            <w:r w:rsidRPr="00931575">
              <w:rPr>
                <w:rFonts w:hint="eastAsia"/>
                <w:lang w:val="en-US" w:eastAsia="zh-CN"/>
              </w:rPr>
              <w:t xml:space="preserve">25, 30, </w:t>
            </w:r>
            <w:r w:rsidRPr="00931575">
              <w:t xml:space="preserve">40, 50, 60, 70, 80, 90, 100 </w:t>
            </w:r>
          </w:p>
        </w:tc>
        <w:tc>
          <w:tcPr>
            <w:tcW w:w="1386" w:type="dxa"/>
          </w:tcPr>
          <w:p w14:paraId="6ED3B623" w14:textId="77777777" w:rsidR="00A36F7C" w:rsidRPr="00931575" w:rsidRDefault="00A36F7C" w:rsidP="00D54D51">
            <w:pPr>
              <w:pStyle w:val="TAC"/>
              <w:rPr>
                <w:lang w:eastAsia="zh-CN"/>
              </w:rPr>
            </w:pPr>
            <w:r w:rsidRPr="00931575">
              <w:rPr>
                <w:lang w:eastAsia="zh-CN"/>
              </w:rPr>
              <w:t>60</w:t>
            </w:r>
          </w:p>
        </w:tc>
        <w:tc>
          <w:tcPr>
            <w:tcW w:w="1979" w:type="dxa"/>
          </w:tcPr>
          <w:p w14:paraId="4AFF617D" w14:textId="77777777" w:rsidR="00A36F7C" w:rsidRPr="00931575" w:rsidRDefault="00A36F7C" w:rsidP="00D54D51">
            <w:pPr>
              <w:pStyle w:val="TAC"/>
              <w:rPr>
                <w:lang w:eastAsia="zh-CN"/>
              </w:rPr>
            </w:pPr>
            <w:r w:rsidRPr="00931575">
              <w:rPr>
                <w:lang w:eastAsia="zh-CN"/>
              </w:rPr>
              <w:t>G-FR1-A1-6</w:t>
            </w:r>
          </w:p>
        </w:tc>
        <w:tc>
          <w:tcPr>
            <w:tcW w:w="1455" w:type="dxa"/>
          </w:tcPr>
          <w:p w14:paraId="424BCD27" w14:textId="79D9F096" w:rsidR="00A36F7C" w:rsidRPr="00931575" w:rsidRDefault="00A36F7C" w:rsidP="00D54D51">
            <w:pPr>
              <w:pStyle w:val="TAC"/>
              <w:rPr>
                <w:lang w:eastAsia="zh-CN"/>
              </w:rPr>
            </w:pPr>
            <w:r w:rsidRPr="00931575">
              <w:rPr>
                <w:rFonts w:eastAsia="SimSun"/>
                <w:lang w:eastAsia="zh-CN"/>
              </w:rPr>
              <w:t xml:space="preserve">-89.4 </w:t>
            </w:r>
            <w:r w:rsidRPr="00931575">
              <w:rPr>
                <w:rFonts w:eastAsia="SimSun"/>
              </w:rPr>
              <w:t>– Δ</w:t>
            </w:r>
            <w:r w:rsidRPr="00931575">
              <w:rPr>
                <w:rFonts w:eastAsia="SimSun"/>
                <w:vertAlign w:val="subscript"/>
              </w:rPr>
              <w:t>OTAREFSENS</w:t>
            </w:r>
          </w:p>
        </w:tc>
        <w:tc>
          <w:tcPr>
            <w:tcW w:w="1514" w:type="dxa"/>
          </w:tcPr>
          <w:p w14:paraId="710A3BB7" w14:textId="77777777" w:rsidR="00A36F7C" w:rsidRPr="00931575" w:rsidRDefault="00A36F7C" w:rsidP="00D54D51">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30A1C08F" w14:textId="77777777" w:rsidR="00A36F7C" w:rsidRPr="00931575" w:rsidRDefault="00A36F7C" w:rsidP="00D54D51">
            <w:pPr>
              <w:pStyle w:val="TAC"/>
              <w:rPr>
                <w:lang w:eastAsia="zh-CN"/>
              </w:rPr>
            </w:pPr>
            <w:r w:rsidRPr="00931575">
              <w:rPr>
                <w:rFonts w:eastAsia="SimSun"/>
                <w:lang w:eastAsia="zh-CN"/>
              </w:rPr>
              <w:t xml:space="preserve">-89.1 </w:t>
            </w:r>
            <w:r w:rsidRPr="00931575">
              <w:rPr>
                <w:rFonts w:eastAsia="SimSun"/>
              </w:rPr>
              <w:t>– Δ</w:t>
            </w:r>
            <w:r w:rsidRPr="00931575">
              <w:rPr>
                <w:rFonts w:eastAsia="SimSun"/>
                <w:vertAlign w:val="subscript"/>
              </w:rPr>
              <w:t>OTAREFSENS</w:t>
            </w:r>
          </w:p>
        </w:tc>
      </w:tr>
      <w:tr w:rsidR="00A36F7C" w:rsidRPr="00931575" w14:paraId="46913E82" w14:textId="77777777" w:rsidTr="00D54D51">
        <w:trPr>
          <w:cantSplit/>
          <w:jc w:val="center"/>
        </w:trPr>
        <w:tc>
          <w:tcPr>
            <w:tcW w:w="9631" w:type="dxa"/>
            <w:gridSpan w:val="6"/>
          </w:tcPr>
          <w:p w14:paraId="671C5FBA" w14:textId="6BEDB2AD" w:rsidR="00A36F7C" w:rsidRPr="00931575" w:rsidRDefault="00A36F7C" w:rsidP="00D54D51">
            <w:pPr>
              <w:pStyle w:val="TAN"/>
              <w:rPr>
                <w:lang w:eastAsia="zh-CN"/>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ins w:id="279" w:author="Huawei-RKy" w:date="2021-04-01T16:10:00Z">
              <w:r w:rsidR="00AA7FEC">
                <w:rPr>
                  <w:i/>
                  <w:lang w:eastAsia="ko-KR"/>
                </w:rPr>
                <w:t>IAB-DU</w:t>
              </w:r>
            </w:ins>
            <w:del w:id="280" w:author="Huawei-RKy" w:date="2021-04-01T16:10:00Z">
              <w:r w:rsidRPr="00931575" w:rsidDel="00AA7FEC">
                <w:rPr>
                  <w:i/>
                  <w:lang w:eastAsia="ko-KR"/>
                </w:rPr>
                <w:delText>BS</w:delText>
              </w:r>
            </w:del>
            <w:r w:rsidRPr="00931575">
              <w:rPr>
                <w:i/>
                <w:lang w:eastAsia="ko-KR"/>
              </w:rPr>
              <w:t xml:space="preserve"> channel bandwidth</w:t>
            </w:r>
            <w:r w:rsidRPr="00931575">
              <w:rPr>
                <w:lang w:eastAsia="ko-KR"/>
              </w:rPr>
              <w:t>.</w:t>
            </w:r>
          </w:p>
        </w:tc>
      </w:tr>
    </w:tbl>
    <w:p w14:paraId="4D17D632" w14:textId="77777777" w:rsidR="00A36F7C" w:rsidRPr="00931575" w:rsidRDefault="00A36F7C" w:rsidP="00A36F7C"/>
    <w:p w14:paraId="26811541" w14:textId="7D6F1E8B" w:rsidR="00A36F7C" w:rsidRPr="00931575" w:rsidRDefault="00A36F7C" w:rsidP="00A36F7C">
      <w:pPr>
        <w:pStyle w:val="TH"/>
      </w:pPr>
      <w:r w:rsidRPr="00931575">
        <w:lastRenderedPageBreak/>
        <w:t xml:space="preserve">Table </w:t>
      </w:r>
      <w:r w:rsidRPr="00931575">
        <w:rPr>
          <w:lang w:eastAsia="zh-CN"/>
        </w:rPr>
        <w:t>7.3.5.2</w:t>
      </w:r>
      <w:ins w:id="281" w:author="Huawei-RKy" w:date="2021-04-01T16:11:00Z">
        <w:r w:rsidR="00AA7FEC">
          <w:rPr>
            <w:lang w:eastAsia="zh-CN"/>
          </w:rPr>
          <w:t>.1</w:t>
        </w:r>
      </w:ins>
      <w:r w:rsidRPr="00931575">
        <w:t>-</w:t>
      </w:r>
      <w:r w:rsidRPr="00931575">
        <w:rPr>
          <w:lang w:eastAsia="zh-CN"/>
        </w:rPr>
        <w:t>3</w:t>
      </w:r>
      <w:r w:rsidRPr="00931575">
        <w:t xml:space="preserve">: </w:t>
      </w:r>
      <w:r w:rsidRPr="00931575">
        <w:rPr>
          <w:lang w:eastAsia="zh-CN"/>
        </w:rPr>
        <w:t xml:space="preserve">Local Area </w:t>
      </w:r>
      <w:ins w:id="282" w:author="Huawei-RKy" w:date="2021-04-01T16:11:00Z">
        <w:r w:rsidR="00AA7FEC">
          <w:t>IAB-DU</w:t>
        </w:r>
      </w:ins>
      <w:del w:id="283" w:author="Huawei-RKy" w:date="2021-04-01T16:11:00Z">
        <w:r w:rsidRPr="00931575" w:rsidDel="00AA7FEC">
          <w:delText>BS</w:delText>
        </w:r>
      </w:del>
      <w:r w:rsidRPr="00931575">
        <w:t xml:space="preserve"> </w:t>
      </w:r>
      <w:r w:rsidRPr="00931575">
        <w:rPr>
          <w:lang w:eastAsia="zh-CN"/>
        </w:rPr>
        <w:t>EIS</w:t>
      </w:r>
      <w:r w:rsidRPr="00931575">
        <w:rPr>
          <w:vertAlign w:val="subscript"/>
        </w:rPr>
        <w:t>REFSENS</w:t>
      </w:r>
      <w:r w:rsidRPr="00931575" w:rsidDel="004F2EA0">
        <w:t xml:space="preserve"> </w:t>
      </w:r>
      <w:r w:rsidRPr="00931575">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tblGrid>
      <w:tr w:rsidR="00A36F7C" w:rsidRPr="00931575" w14:paraId="18943074" w14:textId="77777777" w:rsidTr="00D54D51">
        <w:trPr>
          <w:cantSplit/>
          <w:jc w:val="center"/>
        </w:trPr>
        <w:tc>
          <w:tcPr>
            <w:tcW w:w="1783" w:type="dxa"/>
            <w:tcBorders>
              <w:bottom w:val="nil"/>
            </w:tcBorders>
            <w:shd w:val="clear" w:color="auto" w:fill="auto"/>
          </w:tcPr>
          <w:p w14:paraId="41193754" w14:textId="003E812D" w:rsidR="00A36F7C" w:rsidRPr="00931575" w:rsidRDefault="00A36F7C" w:rsidP="00D54D51">
            <w:pPr>
              <w:pStyle w:val="TAH"/>
              <w:rPr>
                <w:lang w:val="it-IT"/>
              </w:rPr>
            </w:pPr>
            <w:del w:id="284" w:author="Huawei-RKy" w:date="2021-04-01T16:11:00Z">
              <w:r w:rsidRPr="00931575" w:rsidDel="00AA7FEC">
                <w:rPr>
                  <w:lang w:val="it-IT"/>
                </w:rPr>
                <w:delText>B</w:delText>
              </w:r>
            </w:del>
            <w:ins w:id="285" w:author="Huawei-RKy" w:date="2021-04-01T16:11:00Z">
              <w:r w:rsidR="00AA7FEC">
                <w:rPr>
                  <w:lang w:val="it-IT"/>
                </w:rPr>
                <w:t>IAB-DU</w:t>
              </w:r>
            </w:ins>
            <w:del w:id="286" w:author="Huawei-RKy" w:date="2021-04-01T16:11:00Z">
              <w:r w:rsidRPr="00931575" w:rsidDel="00AA7FEC">
                <w:rPr>
                  <w:lang w:val="it-IT"/>
                </w:rPr>
                <w:delText xml:space="preserve">S </w:delText>
              </w:r>
            </w:del>
            <w:r w:rsidRPr="00931575">
              <w:rPr>
                <w:lang w:val="it-IT"/>
              </w:rPr>
              <w:t>channel bandwidth (MHz)</w:t>
            </w:r>
          </w:p>
        </w:tc>
        <w:tc>
          <w:tcPr>
            <w:tcW w:w="1386" w:type="dxa"/>
            <w:tcBorders>
              <w:bottom w:val="nil"/>
            </w:tcBorders>
            <w:shd w:val="clear" w:color="auto" w:fill="auto"/>
          </w:tcPr>
          <w:p w14:paraId="7F6C6DC0" w14:textId="77777777" w:rsidR="00A36F7C" w:rsidRPr="00931575" w:rsidRDefault="00A36F7C" w:rsidP="00D54D51">
            <w:pPr>
              <w:pStyle w:val="TAH"/>
            </w:pPr>
            <w:r w:rsidRPr="00931575">
              <w:t>Sub-carrier spacing (kHz)</w:t>
            </w:r>
          </w:p>
        </w:tc>
        <w:tc>
          <w:tcPr>
            <w:tcW w:w="1979" w:type="dxa"/>
            <w:tcBorders>
              <w:bottom w:val="nil"/>
            </w:tcBorders>
            <w:shd w:val="clear" w:color="auto" w:fill="auto"/>
          </w:tcPr>
          <w:p w14:paraId="7DBB4F97" w14:textId="77777777" w:rsidR="00A36F7C" w:rsidRPr="00931575" w:rsidRDefault="00A36F7C" w:rsidP="00D54D51">
            <w:pPr>
              <w:pStyle w:val="TAH"/>
            </w:pPr>
            <w:r w:rsidRPr="00931575">
              <w:t>Reference measurement</w:t>
            </w:r>
          </w:p>
        </w:tc>
        <w:tc>
          <w:tcPr>
            <w:tcW w:w="4483" w:type="dxa"/>
            <w:gridSpan w:val="3"/>
          </w:tcPr>
          <w:p w14:paraId="15E942FA" w14:textId="77777777" w:rsidR="00A36F7C" w:rsidRPr="00931575" w:rsidRDefault="00A36F7C" w:rsidP="00D54D51">
            <w:pPr>
              <w:pStyle w:val="TAH"/>
            </w:pPr>
            <w:r w:rsidRPr="00931575">
              <w:t xml:space="preserve">OTA reference sensitivity level, </w:t>
            </w:r>
            <w:r w:rsidRPr="00931575">
              <w:rPr>
                <w:lang w:eastAsia="zh-CN"/>
              </w:rPr>
              <w:t>EIS</w:t>
            </w:r>
            <w:r w:rsidRPr="00931575">
              <w:rPr>
                <w:vertAlign w:val="subscript"/>
                <w:lang w:eastAsia="zh-CN"/>
              </w:rPr>
              <w:t>REFSENS</w:t>
            </w:r>
          </w:p>
          <w:p w14:paraId="30BB32AF" w14:textId="77777777" w:rsidR="00A36F7C" w:rsidRPr="00931575" w:rsidRDefault="00A36F7C" w:rsidP="00D54D51">
            <w:pPr>
              <w:pStyle w:val="TAH"/>
            </w:pPr>
            <w:r w:rsidRPr="00931575">
              <w:t xml:space="preserve"> (dBm)</w:t>
            </w:r>
          </w:p>
        </w:tc>
      </w:tr>
      <w:tr w:rsidR="00A36F7C" w:rsidRPr="00931575" w14:paraId="3A16B0A3" w14:textId="77777777" w:rsidTr="00D54D51">
        <w:trPr>
          <w:cantSplit/>
          <w:jc w:val="center"/>
        </w:trPr>
        <w:tc>
          <w:tcPr>
            <w:tcW w:w="1783" w:type="dxa"/>
            <w:tcBorders>
              <w:top w:val="nil"/>
            </w:tcBorders>
            <w:shd w:val="clear" w:color="auto" w:fill="auto"/>
          </w:tcPr>
          <w:p w14:paraId="0813938F" w14:textId="77777777" w:rsidR="00A36F7C" w:rsidRPr="00931575" w:rsidRDefault="00A36F7C" w:rsidP="00D54D51">
            <w:pPr>
              <w:pStyle w:val="TAH"/>
              <w:rPr>
                <w:lang w:val="it-IT"/>
              </w:rPr>
            </w:pPr>
          </w:p>
        </w:tc>
        <w:tc>
          <w:tcPr>
            <w:tcW w:w="1386" w:type="dxa"/>
            <w:tcBorders>
              <w:top w:val="nil"/>
            </w:tcBorders>
            <w:shd w:val="clear" w:color="auto" w:fill="auto"/>
          </w:tcPr>
          <w:p w14:paraId="72107803" w14:textId="77777777" w:rsidR="00A36F7C" w:rsidRPr="00931575" w:rsidRDefault="00A36F7C" w:rsidP="00D54D51">
            <w:pPr>
              <w:pStyle w:val="TAH"/>
            </w:pPr>
          </w:p>
        </w:tc>
        <w:tc>
          <w:tcPr>
            <w:tcW w:w="1979" w:type="dxa"/>
            <w:tcBorders>
              <w:top w:val="nil"/>
            </w:tcBorders>
            <w:shd w:val="clear" w:color="auto" w:fill="auto"/>
          </w:tcPr>
          <w:p w14:paraId="7CD90B97" w14:textId="77777777" w:rsidR="00A36F7C" w:rsidRPr="00931575" w:rsidRDefault="00A36F7C" w:rsidP="00D54D51">
            <w:pPr>
              <w:pStyle w:val="TAH"/>
            </w:pPr>
            <w:r w:rsidRPr="00931575">
              <w:t>channel</w:t>
            </w:r>
          </w:p>
          <w:p w14:paraId="2D9E8D7A" w14:textId="77777777" w:rsidR="00A36F7C" w:rsidRPr="00931575" w:rsidRDefault="00A36F7C" w:rsidP="00D54D51">
            <w:pPr>
              <w:pStyle w:val="TAH"/>
            </w:pPr>
            <w:r w:rsidRPr="00931575">
              <w:t>(annex A.1)</w:t>
            </w:r>
          </w:p>
        </w:tc>
        <w:tc>
          <w:tcPr>
            <w:tcW w:w="1455" w:type="dxa"/>
          </w:tcPr>
          <w:p w14:paraId="36A65145" w14:textId="18273247" w:rsidR="00A36F7C" w:rsidRPr="00931575" w:rsidRDefault="00A36F7C" w:rsidP="00D54D51">
            <w:pPr>
              <w:pStyle w:val="TAH"/>
            </w:pPr>
            <w:r w:rsidRPr="00931575">
              <w:t>f ≤ 3.0 GHz</w:t>
            </w:r>
          </w:p>
        </w:tc>
        <w:tc>
          <w:tcPr>
            <w:tcW w:w="1514" w:type="dxa"/>
          </w:tcPr>
          <w:p w14:paraId="258896A4" w14:textId="77777777" w:rsidR="00A36F7C" w:rsidRPr="00931575" w:rsidRDefault="00A36F7C" w:rsidP="00D54D51">
            <w:pPr>
              <w:pStyle w:val="TAH"/>
              <w:rPr>
                <w:lang w:eastAsia="zh-CN"/>
              </w:rPr>
            </w:pPr>
            <w:r w:rsidRPr="00931575">
              <w:t>3.0 GHz &lt; f ≤ 4.2 GHz</w:t>
            </w:r>
          </w:p>
        </w:tc>
        <w:tc>
          <w:tcPr>
            <w:tcW w:w="1514" w:type="dxa"/>
          </w:tcPr>
          <w:p w14:paraId="0407CB80" w14:textId="77777777" w:rsidR="00A36F7C" w:rsidRPr="00931575" w:rsidRDefault="00A36F7C" w:rsidP="00D54D51">
            <w:pPr>
              <w:pStyle w:val="TAH"/>
            </w:pPr>
            <w:r w:rsidRPr="00931575">
              <w:t>4.2 GHz &lt; f ≤ 6.0 GHz</w:t>
            </w:r>
          </w:p>
        </w:tc>
      </w:tr>
      <w:tr w:rsidR="00A36F7C" w:rsidRPr="00931575" w14:paraId="6844B4D7" w14:textId="77777777" w:rsidTr="00D54D51">
        <w:trPr>
          <w:cantSplit/>
          <w:jc w:val="center"/>
        </w:trPr>
        <w:tc>
          <w:tcPr>
            <w:tcW w:w="1783" w:type="dxa"/>
          </w:tcPr>
          <w:p w14:paraId="13832D77" w14:textId="77777777" w:rsidR="00A36F7C" w:rsidRPr="00931575" w:rsidRDefault="00A36F7C" w:rsidP="00D54D51">
            <w:pPr>
              <w:pStyle w:val="TAC"/>
            </w:pPr>
            <w:del w:id="287" w:author="Huawei-RKy" w:date="2021-04-01T16:11:00Z">
              <w:r w:rsidRPr="00931575" w:rsidDel="00AA7FEC">
                <w:delText xml:space="preserve">5, </w:delText>
              </w:r>
            </w:del>
            <w:r w:rsidRPr="00931575">
              <w:t>10, 15</w:t>
            </w:r>
          </w:p>
        </w:tc>
        <w:tc>
          <w:tcPr>
            <w:tcW w:w="1386" w:type="dxa"/>
          </w:tcPr>
          <w:p w14:paraId="2A73F650" w14:textId="77777777" w:rsidR="00A36F7C" w:rsidRPr="00931575" w:rsidRDefault="00A36F7C" w:rsidP="00D54D51">
            <w:pPr>
              <w:pStyle w:val="TAC"/>
              <w:rPr>
                <w:lang w:eastAsia="zh-CN"/>
              </w:rPr>
            </w:pPr>
            <w:r w:rsidRPr="00931575">
              <w:rPr>
                <w:lang w:eastAsia="zh-CN"/>
              </w:rPr>
              <w:t>15</w:t>
            </w:r>
          </w:p>
        </w:tc>
        <w:tc>
          <w:tcPr>
            <w:tcW w:w="1979" w:type="dxa"/>
          </w:tcPr>
          <w:p w14:paraId="3DBD2ADD" w14:textId="77777777" w:rsidR="00A36F7C" w:rsidRPr="00931575" w:rsidRDefault="00A36F7C" w:rsidP="00D54D51">
            <w:pPr>
              <w:pStyle w:val="TAC"/>
            </w:pPr>
            <w:r w:rsidRPr="00931575">
              <w:rPr>
                <w:lang w:eastAsia="zh-CN"/>
              </w:rPr>
              <w:t>G-FR1-A1-1</w:t>
            </w:r>
          </w:p>
        </w:tc>
        <w:tc>
          <w:tcPr>
            <w:tcW w:w="1455" w:type="dxa"/>
          </w:tcPr>
          <w:p w14:paraId="1D2224EC" w14:textId="66BE3BE4" w:rsidR="00A36F7C" w:rsidRPr="00931575" w:rsidRDefault="00A36F7C" w:rsidP="00D54D51">
            <w:pPr>
              <w:pStyle w:val="TAC"/>
            </w:pPr>
            <w:r w:rsidRPr="00931575">
              <w:rPr>
                <w:rFonts w:eastAsia="SimSun"/>
                <w:lang w:eastAsia="zh-CN"/>
              </w:rPr>
              <w:t xml:space="preserve">-92.4 </w:t>
            </w:r>
            <w:r w:rsidRPr="00931575">
              <w:rPr>
                <w:rFonts w:eastAsia="SimSun"/>
              </w:rPr>
              <w:t>– Δ</w:t>
            </w:r>
            <w:r w:rsidRPr="00931575">
              <w:rPr>
                <w:rFonts w:eastAsia="SimSun"/>
                <w:vertAlign w:val="subscript"/>
              </w:rPr>
              <w:t>OTAREFSENS</w:t>
            </w:r>
          </w:p>
        </w:tc>
        <w:tc>
          <w:tcPr>
            <w:tcW w:w="1514" w:type="dxa"/>
          </w:tcPr>
          <w:p w14:paraId="41EF33E5" w14:textId="77777777" w:rsidR="00A36F7C" w:rsidRPr="00931575" w:rsidRDefault="00A36F7C" w:rsidP="00D54D51">
            <w:pPr>
              <w:pStyle w:val="TAC"/>
            </w:pPr>
            <w:r w:rsidRPr="00931575">
              <w:rPr>
                <w:rFonts w:eastAsia="SimSun"/>
                <w:lang w:eastAsia="zh-CN"/>
              </w:rPr>
              <w:t xml:space="preserve">-92.3 </w:t>
            </w:r>
            <w:r w:rsidRPr="00931575">
              <w:rPr>
                <w:rFonts w:eastAsia="SimSun"/>
              </w:rPr>
              <w:t>– Δ</w:t>
            </w:r>
            <w:r w:rsidRPr="00931575">
              <w:rPr>
                <w:rFonts w:eastAsia="SimSun"/>
                <w:vertAlign w:val="subscript"/>
              </w:rPr>
              <w:t>OTAREFSENS</w:t>
            </w:r>
          </w:p>
        </w:tc>
        <w:tc>
          <w:tcPr>
            <w:tcW w:w="1514" w:type="dxa"/>
          </w:tcPr>
          <w:p w14:paraId="10A6C0F2" w14:textId="77777777" w:rsidR="00A36F7C" w:rsidRPr="00931575" w:rsidRDefault="00A36F7C" w:rsidP="00D54D51">
            <w:pPr>
              <w:pStyle w:val="TAC"/>
            </w:pPr>
            <w:r w:rsidRPr="00931575">
              <w:rPr>
                <w:rFonts w:eastAsia="SimSun"/>
                <w:lang w:eastAsia="zh-CN"/>
              </w:rPr>
              <w:t xml:space="preserve">-92.1 </w:t>
            </w:r>
            <w:r w:rsidRPr="00931575">
              <w:rPr>
                <w:rFonts w:eastAsia="SimSun"/>
              </w:rPr>
              <w:t>– Δ</w:t>
            </w:r>
            <w:r w:rsidRPr="00931575">
              <w:rPr>
                <w:rFonts w:eastAsia="SimSun"/>
                <w:vertAlign w:val="subscript"/>
              </w:rPr>
              <w:t>OTAREFSENS</w:t>
            </w:r>
          </w:p>
        </w:tc>
      </w:tr>
      <w:tr w:rsidR="00A36F7C" w:rsidRPr="00931575" w14:paraId="485C871D" w14:textId="77777777" w:rsidTr="00D54D51">
        <w:trPr>
          <w:cantSplit/>
          <w:jc w:val="center"/>
        </w:trPr>
        <w:tc>
          <w:tcPr>
            <w:tcW w:w="1783" w:type="dxa"/>
          </w:tcPr>
          <w:p w14:paraId="2EDA8D66" w14:textId="77777777" w:rsidR="00A36F7C" w:rsidRPr="00931575" w:rsidRDefault="00A36F7C" w:rsidP="00D54D51">
            <w:pPr>
              <w:pStyle w:val="TAC"/>
            </w:pPr>
            <w:r w:rsidRPr="00931575">
              <w:t xml:space="preserve">10, 15 </w:t>
            </w:r>
          </w:p>
        </w:tc>
        <w:tc>
          <w:tcPr>
            <w:tcW w:w="1386" w:type="dxa"/>
          </w:tcPr>
          <w:p w14:paraId="116F4E1C" w14:textId="77777777" w:rsidR="00A36F7C" w:rsidRPr="00931575" w:rsidRDefault="00A36F7C" w:rsidP="00D54D51">
            <w:pPr>
              <w:pStyle w:val="TAC"/>
              <w:rPr>
                <w:lang w:eastAsia="zh-CN"/>
              </w:rPr>
            </w:pPr>
            <w:r w:rsidRPr="00931575">
              <w:rPr>
                <w:lang w:eastAsia="zh-CN"/>
              </w:rPr>
              <w:t>30</w:t>
            </w:r>
          </w:p>
        </w:tc>
        <w:tc>
          <w:tcPr>
            <w:tcW w:w="1979" w:type="dxa"/>
          </w:tcPr>
          <w:p w14:paraId="761449A8" w14:textId="77777777" w:rsidR="00A36F7C" w:rsidRPr="00931575" w:rsidRDefault="00A36F7C" w:rsidP="00D54D51">
            <w:pPr>
              <w:pStyle w:val="TAC"/>
            </w:pPr>
            <w:r w:rsidRPr="00931575">
              <w:rPr>
                <w:lang w:eastAsia="zh-CN"/>
              </w:rPr>
              <w:t>G-FR1-A1-2</w:t>
            </w:r>
          </w:p>
        </w:tc>
        <w:tc>
          <w:tcPr>
            <w:tcW w:w="1455" w:type="dxa"/>
          </w:tcPr>
          <w:p w14:paraId="035AA8CC" w14:textId="40058251" w:rsidR="00A36F7C" w:rsidRPr="00931575" w:rsidRDefault="00A36F7C" w:rsidP="00D54D51">
            <w:pPr>
              <w:pStyle w:val="TAC"/>
            </w:pPr>
            <w:r w:rsidRPr="00931575">
              <w:rPr>
                <w:rFonts w:eastAsia="SimSun"/>
                <w:lang w:eastAsia="zh-CN"/>
              </w:rPr>
              <w:t xml:space="preserve">-92.5 </w:t>
            </w:r>
            <w:r w:rsidRPr="00931575">
              <w:rPr>
                <w:rFonts w:eastAsia="SimSun"/>
              </w:rPr>
              <w:t>– Δ</w:t>
            </w:r>
            <w:r w:rsidRPr="00931575">
              <w:rPr>
                <w:rFonts w:eastAsia="SimSun"/>
                <w:vertAlign w:val="subscript"/>
              </w:rPr>
              <w:t>OTAREFSENS</w:t>
            </w:r>
          </w:p>
        </w:tc>
        <w:tc>
          <w:tcPr>
            <w:tcW w:w="1514" w:type="dxa"/>
          </w:tcPr>
          <w:p w14:paraId="480A49D7" w14:textId="77777777" w:rsidR="00A36F7C" w:rsidRPr="00931575" w:rsidRDefault="00A36F7C" w:rsidP="00D54D51">
            <w:pPr>
              <w:pStyle w:val="TAC"/>
            </w:pPr>
            <w:r w:rsidRPr="00931575">
              <w:rPr>
                <w:rFonts w:eastAsia="SimSun"/>
                <w:lang w:eastAsia="zh-CN"/>
              </w:rPr>
              <w:t xml:space="preserve">-92.4 </w:t>
            </w:r>
            <w:r w:rsidRPr="00931575">
              <w:rPr>
                <w:rFonts w:eastAsia="SimSun"/>
              </w:rPr>
              <w:t>– Δ</w:t>
            </w:r>
            <w:r w:rsidRPr="00931575">
              <w:rPr>
                <w:rFonts w:eastAsia="SimSun"/>
                <w:vertAlign w:val="subscript"/>
              </w:rPr>
              <w:t>OTAREFSENS</w:t>
            </w:r>
          </w:p>
        </w:tc>
        <w:tc>
          <w:tcPr>
            <w:tcW w:w="1514" w:type="dxa"/>
          </w:tcPr>
          <w:p w14:paraId="4DBF8BA1" w14:textId="77777777" w:rsidR="00A36F7C" w:rsidRPr="00931575" w:rsidRDefault="00A36F7C" w:rsidP="00D54D51">
            <w:pPr>
              <w:pStyle w:val="TAC"/>
            </w:pPr>
            <w:r w:rsidRPr="00931575">
              <w:rPr>
                <w:rFonts w:eastAsia="SimSun"/>
                <w:lang w:eastAsia="zh-CN"/>
              </w:rPr>
              <w:t xml:space="preserve">-92.2 </w:t>
            </w:r>
            <w:r w:rsidRPr="00931575">
              <w:rPr>
                <w:rFonts w:eastAsia="SimSun"/>
              </w:rPr>
              <w:t>– Δ</w:t>
            </w:r>
            <w:r w:rsidRPr="00931575">
              <w:rPr>
                <w:rFonts w:eastAsia="SimSun"/>
                <w:vertAlign w:val="subscript"/>
              </w:rPr>
              <w:t>OTAREFSENS</w:t>
            </w:r>
          </w:p>
        </w:tc>
      </w:tr>
      <w:tr w:rsidR="00A36F7C" w:rsidRPr="00931575" w14:paraId="643B5725" w14:textId="77777777" w:rsidTr="00D54D51">
        <w:trPr>
          <w:cantSplit/>
          <w:jc w:val="center"/>
        </w:trPr>
        <w:tc>
          <w:tcPr>
            <w:tcW w:w="1783" w:type="dxa"/>
          </w:tcPr>
          <w:p w14:paraId="20B84565" w14:textId="77777777" w:rsidR="00A36F7C" w:rsidRPr="00931575" w:rsidRDefault="00A36F7C" w:rsidP="00D54D51">
            <w:pPr>
              <w:pStyle w:val="TAC"/>
              <w:rPr>
                <w:lang w:eastAsia="zh-CN"/>
              </w:rPr>
            </w:pPr>
            <w:r w:rsidRPr="00931575">
              <w:t>10, 15</w:t>
            </w:r>
          </w:p>
        </w:tc>
        <w:tc>
          <w:tcPr>
            <w:tcW w:w="1386" w:type="dxa"/>
          </w:tcPr>
          <w:p w14:paraId="584AEFB5" w14:textId="77777777" w:rsidR="00A36F7C" w:rsidRPr="00931575" w:rsidRDefault="00A36F7C" w:rsidP="00D54D51">
            <w:pPr>
              <w:pStyle w:val="TAC"/>
              <w:rPr>
                <w:lang w:eastAsia="zh-CN"/>
              </w:rPr>
            </w:pPr>
            <w:r w:rsidRPr="00931575">
              <w:rPr>
                <w:lang w:eastAsia="zh-CN"/>
              </w:rPr>
              <w:t>60</w:t>
            </w:r>
          </w:p>
        </w:tc>
        <w:tc>
          <w:tcPr>
            <w:tcW w:w="1979" w:type="dxa"/>
          </w:tcPr>
          <w:p w14:paraId="4DDADF8D" w14:textId="77777777" w:rsidR="00A36F7C" w:rsidRPr="00931575" w:rsidRDefault="00A36F7C" w:rsidP="00D54D51">
            <w:pPr>
              <w:pStyle w:val="TAC"/>
              <w:rPr>
                <w:lang w:eastAsia="zh-CN"/>
              </w:rPr>
            </w:pPr>
            <w:r w:rsidRPr="00931575">
              <w:rPr>
                <w:lang w:eastAsia="zh-CN"/>
              </w:rPr>
              <w:t>G-FR1-A1-3</w:t>
            </w:r>
          </w:p>
        </w:tc>
        <w:tc>
          <w:tcPr>
            <w:tcW w:w="1455" w:type="dxa"/>
          </w:tcPr>
          <w:p w14:paraId="60BEF42B" w14:textId="7D42A714" w:rsidR="00A36F7C" w:rsidRPr="00931575" w:rsidRDefault="00A36F7C" w:rsidP="00D54D51">
            <w:pPr>
              <w:pStyle w:val="TAC"/>
              <w:rPr>
                <w:lang w:eastAsia="zh-CN"/>
              </w:rPr>
            </w:pPr>
            <w:r w:rsidRPr="00931575">
              <w:rPr>
                <w:rFonts w:eastAsia="SimSun"/>
                <w:lang w:eastAsia="zh-CN"/>
              </w:rPr>
              <w:t xml:space="preserve">-89.6 </w:t>
            </w:r>
            <w:r w:rsidRPr="00931575">
              <w:rPr>
                <w:rFonts w:eastAsia="SimSun"/>
              </w:rPr>
              <w:t>– Δ</w:t>
            </w:r>
            <w:r w:rsidRPr="00931575">
              <w:rPr>
                <w:rFonts w:eastAsia="SimSun"/>
                <w:vertAlign w:val="subscript"/>
              </w:rPr>
              <w:t>OTAREFSENS</w:t>
            </w:r>
          </w:p>
        </w:tc>
        <w:tc>
          <w:tcPr>
            <w:tcW w:w="1514" w:type="dxa"/>
          </w:tcPr>
          <w:p w14:paraId="18AA0E8F" w14:textId="77777777" w:rsidR="00A36F7C" w:rsidRPr="00931575" w:rsidRDefault="00A36F7C" w:rsidP="00D54D51">
            <w:pPr>
              <w:pStyle w:val="TAC"/>
              <w:rPr>
                <w:lang w:eastAsia="zh-CN"/>
              </w:rPr>
            </w:pPr>
            <w:r w:rsidRPr="00931575">
              <w:rPr>
                <w:rFonts w:eastAsia="SimSun"/>
                <w:lang w:eastAsia="zh-CN"/>
              </w:rPr>
              <w:t xml:space="preserve">-89.5 </w:t>
            </w:r>
            <w:r w:rsidRPr="00931575">
              <w:rPr>
                <w:rFonts w:eastAsia="SimSun"/>
              </w:rPr>
              <w:t>– Δ</w:t>
            </w:r>
            <w:r w:rsidRPr="00931575">
              <w:rPr>
                <w:rFonts w:eastAsia="SimSun"/>
                <w:vertAlign w:val="subscript"/>
              </w:rPr>
              <w:t>OTAREFSENS</w:t>
            </w:r>
          </w:p>
        </w:tc>
        <w:tc>
          <w:tcPr>
            <w:tcW w:w="1514" w:type="dxa"/>
          </w:tcPr>
          <w:p w14:paraId="4EFD3DDE" w14:textId="77777777" w:rsidR="00A36F7C" w:rsidRPr="00931575" w:rsidRDefault="00A36F7C" w:rsidP="00D54D51">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r>
      <w:tr w:rsidR="00A36F7C" w:rsidRPr="00931575" w14:paraId="6928CA96" w14:textId="77777777" w:rsidTr="00D54D51">
        <w:trPr>
          <w:cantSplit/>
          <w:jc w:val="center"/>
        </w:trPr>
        <w:tc>
          <w:tcPr>
            <w:tcW w:w="1783" w:type="dxa"/>
          </w:tcPr>
          <w:p w14:paraId="538B1D0D" w14:textId="77777777" w:rsidR="00A36F7C" w:rsidRPr="00931575" w:rsidRDefault="00A36F7C" w:rsidP="00D54D51">
            <w:pPr>
              <w:pStyle w:val="TAC"/>
              <w:rPr>
                <w:lang w:eastAsia="zh-CN"/>
              </w:rPr>
            </w:pPr>
            <w:r w:rsidRPr="00931575">
              <w:t xml:space="preserve">20, </w:t>
            </w:r>
            <w:r w:rsidRPr="00931575">
              <w:rPr>
                <w:rFonts w:hint="eastAsia"/>
                <w:lang w:val="en-US" w:eastAsia="zh-CN"/>
              </w:rPr>
              <w:t xml:space="preserve">25, 30, </w:t>
            </w:r>
            <w:r w:rsidRPr="00931575">
              <w:t xml:space="preserve">40, 50 </w:t>
            </w:r>
          </w:p>
        </w:tc>
        <w:tc>
          <w:tcPr>
            <w:tcW w:w="1386" w:type="dxa"/>
          </w:tcPr>
          <w:p w14:paraId="1AE66A2B" w14:textId="77777777" w:rsidR="00A36F7C" w:rsidRPr="00931575" w:rsidRDefault="00A36F7C" w:rsidP="00D54D51">
            <w:pPr>
              <w:pStyle w:val="TAC"/>
              <w:rPr>
                <w:lang w:eastAsia="zh-CN"/>
              </w:rPr>
            </w:pPr>
            <w:r w:rsidRPr="00931575">
              <w:rPr>
                <w:lang w:eastAsia="zh-CN"/>
              </w:rPr>
              <w:t>15</w:t>
            </w:r>
          </w:p>
        </w:tc>
        <w:tc>
          <w:tcPr>
            <w:tcW w:w="1979" w:type="dxa"/>
          </w:tcPr>
          <w:p w14:paraId="1483C36C" w14:textId="77777777" w:rsidR="00A36F7C" w:rsidRPr="00931575" w:rsidRDefault="00A36F7C" w:rsidP="00D54D51">
            <w:pPr>
              <w:pStyle w:val="TAC"/>
              <w:rPr>
                <w:lang w:eastAsia="zh-CN"/>
              </w:rPr>
            </w:pPr>
            <w:r w:rsidRPr="00931575">
              <w:rPr>
                <w:lang w:eastAsia="zh-CN"/>
              </w:rPr>
              <w:t>G-FR1-A1-4</w:t>
            </w:r>
          </w:p>
        </w:tc>
        <w:tc>
          <w:tcPr>
            <w:tcW w:w="1455" w:type="dxa"/>
          </w:tcPr>
          <w:p w14:paraId="1DECCADF" w14:textId="32ABF74C" w:rsidR="00A36F7C" w:rsidRPr="00931575" w:rsidRDefault="00A36F7C" w:rsidP="00D54D51">
            <w:pPr>
              <w:pStyle w:val="TAC"/>
              <w:rPr>
                <w:lang w:eastAsia="zh-CN"/>
              </w:rPr>
            </w:pPr>
            <w:r w:rsidRPr="00931575">
              <w:rPr>
                <w:rFonts w:eastAsia="SimSun"/>
                <w:lang w:eastAsia="zh-CN"/>
              </w:rPr>
              <w:t xml:space="preserve">-86 </w:t>
            </w:r>
            <w:r w:rsidRPr="00931575">
              <w:rPr>
                <w:rFonts w:eastAsia="SimSun"/>
              </w:rPr>
              <w:t>– Δ</w:t>
            </w:r>
            <w:r w:rsidRPr="00931575">
              <w:rPr>
                <w:rFonts w:eastAsia="SimSun"/>
                <w:vertAlign w:val="subscript"/>
              </w:rPr>
              <w:t>OTAREFSENS</w:t>
            </w:r>
          </w:p>
        </w:tc>
        <w:tc>
          <w:tcPr>
            <w:tcW w:w="1514" w:type="dxa"/>
          </w:tcPr>
          <w:p w14:paraId="202F8F2D" w14:textId="77777777" w:rsidR="00A36F7C" w:rsidRPr="00931575" w:rsidRDefault="00A36F7C" w:rsidP="00D54D51">
            <w:pPr>
              <w:pStyle w:val="TAC"/>
              <w:rPr>
                <w:lang w:eastAsia="zh-CN"/>
              </w:rPr>
            </w:pPr>
            <w:r w:rsidRPr="00931575">
              <w:rPr>
                <w:rFonts w:eastAsia="SimSun"/>
                <w:lang w:eastAsia="zh-CN"/>
              </w:rPr>
              <w:t xml:space="preserve">-85.9 </w:t>
            </w:r>
            <w:r w:rsidRPr="00931575">
              <w:rPr>
                <w:rFonts w:eastAsia="SimSun"/>
              </w:rPr>
              <w:t>– Δ</w:t>
            </w:r>
            <w:r w:rsidRPr="00931575">
              <w:rPr>
                <w:rFonts w:eastAsia="SimSun"/>
                <w:vertAlign w:val="subscript"/>
              </w:rPr>
              <w:t>OTAREFSENS</w:t>
            </w:r>
          </w:p>
        </w:tc>
        <w:tc>
          <w:tcPr>
            <w:tcW w:w="1514" w:type="dxa"/>
          </w:tcPr>
          <w:p w14:paraId="5B9473BC" w14:textId="77777777" w:rsidR="00A36F7C" w:rsidRPr="00931575" w:rsidRDefault="00A36F7C" w:rsidP="00D54D51">
            <w:pPr>
              <w:pStyle w:val="TAC"/>
              <w:rPr>
                <w:lang w:eastAsia="zh-CN"/>
              </w:rPr>
            </w:pPr>
            <w:r w:rsidRPr="00931575">
              <w:rPr>
                <w:rFonts w:eastAsia="SimSun"/>
                <w:lang w:eastAsia="zh-CN"/>
              </w:rPr>
              <w:t xml:space="preserve">-85.7 </w:t>
            </w:r>
            <w:r w:rsidRPr="00931575">
              <w:rPr>
                <w:rFonts w:eastAsia="SimSun"/>
              </w:rPr>
              <w:t>– Δ</w:t>
            </w:r>
            <w:r w:rsidRPr="00931575">
              <w:rPr>
                <w:rFonts w:eastAsia="SimSun"/>
                <w:vertAlign w:val="subscript"/>
              </w:rPr>
              <w:t>OTAREFSENS</w:t>
            </w:r>
          </w:p>
        </w:tc>
      </w:tr>
      <w:tr w:rsidR="00A36F7C" w:rsidRPr="00931575" w14:paraId="4601EDE5" w14:textId="77777777" w:rsidTr="00D54D51">
        <w:trPr>
          <w:cantSplit/>
          <w:jc w:val="center"/>
        </w:trPr>
        <w:tc>
          <w:tcPr>
            <w:tcW w:w="1783" w:type="dxa"/>
          </w:tcPr>
          <w:p w14:paraId="5CF0CDC8" w14:textId="77777777" w:rsidR="00A36F7C" w:rsidRPr="00931575" w:rsidRDefault="00A36F7C" w:rsidP="00D54D51">
            <w:pPr>
              <w:pStyle w:val="TAC"/>
              <w:rPr>
                <w:lang w:eastAsia="zh-CN"/>
              </w:rPr>
            </w:pPr>
            <w:r w:rsidRPr="00931575">
              <w:t xml:space="preserve">20, </w:t>
            </w:r>
            <w:r w:rsidRPr="00931575">
              <w:rPr>
                <w:rFonts w:hint="eastAsia"/>
                <w:lang w:val="en-US" w:eastAsia="zh-CN"/>
              </w:rPr>
              <w:t xml:space="preserve">25, 30, </w:t>
            </w:r>
            <w:r w:rsidRPr="00931575">
              <w:t xml:space="preserve">40, 50, 60, 70, 80, 90, 100 </w:t>
            </w:r>
          </w:p>
        </w:tc>
        <w:tc>
          <w:tcPr>
            <w:tcW w:w="1386" w:type="dxa"/>
          </w:tcPr>
          <w:p w14:paraId="1D136413" w14:textId="77777777" w:rsidR="00A36F7C" w:rsidRPr="00931575" w:rsidRDefault="00A36F7C" w:rsidP="00D54D51">
            <w:pPr>
              <w:pStyle w:val="TAC"/>
              <w:rPr>
                <w:lang w:eastAsia="zh-CN"/>
              </w:rPr>
            </w:pPr>
            <w:r w:rsidRPr="00931575">
              <w:rPr>
                <w:lang w:eastAsia="zh-CN"/>
              </w:rPr>
              <w:t>30</w:t>
            </w:r>
          </w:p>
        </w:tc>
        <w:tc>
          <w:tcPr>
            <w:tcW w:w="1979" w:type="dxa"/>
          </w:tcPr>
          <w:p w14:paraId="0BF2EE65" w14:textId="77777777" w:rsidR="00A36F7C" w:rsidRPr="00931575" w:rsidRDefault="00A36F7C" w:rsidP="00D54D51">
            <w:pPr>
              <w:pStyle w:val="TAC"/>
              <w:rPr>
                <w:lang w:eastAsia="zh-CN"/>
              </w:rPr>
            </w:pPr>
            <w:r w:rsidRPr="00931575">
              <w:rPr>
                <w:lang w:eastAsia="zh-CN"/>
              </w:rPr>
              <w:t>G-FR1-A1-5</w:t>
            </w:r>
          </w:p>
        </w:tc>
        <w:tc>
          <w:tcPr>
            <w:tcW w:w="1455" w:type="dxa"/>
          </w:tcPr>
          <w:p w14:paraId="01B042BB" w14:textId="0CEFFF48" w:rsidR="00A36F7C" w:rsidRPr="00931575" w:rsidRDefault="00A36F7C" w:rsidP="00D54D51">
            <w:pPr>
              <w:pStyle w:val="TAC"/>
              <w:rPr>
                <w:lang w:eastAsia="zh-CN"/>
              </w:rPr>
            </w:pPr>
            <w:r w:rsidRPr="00931575">
              <w:rPr>
                <w:rFonts w:eastAsia="SimSun"/>
                <w:lang w:eastAsia="zh-CN"/>
              </w:rPr>
              <w:t xml:space="preserve">-86.3 </w:t>
            </w:r>
            <w:r w:rsidRPr="00931575">
              <w:rPr>
                <w:rFonts w:eastAsia="SimSun"/>
              </w:rPr>
              <w:t>– Δ</w:t>
            </w:r>
            <w:r w:rsidRPr="00931575">
              <w:rPr>
                <w:rFonts w:eastAsia="SimSun"/>
                <w:vertAlign w:val="subscript"/>
              </w:rPr>
              <w:t>OTAREFSENS</w:t>
            </w:r>
          </w:p>
        </w:tc>
        <w:tc>
          <w:tcPr>
            <w:tcW w:w="1514" w:type="dxa"/>
          </w:tcPr>
          <w:p w14:paraId="61FCAF96" w14:textId="77777777" w:rsidR="00A36F7C" w:rsidRPr="00931575" w:rsidRDefault="00A36F7C" w:rsidP="00D54D51">
            <w:pPr>
              <w:pStyle w:val="TAC"/>
              <w:rPr>
                <w:lang w:eastAsia="zh-CN"/>
              </w:rPr>
            </w:pPr>
            <w:r w:rsidRPr="00931575">
              <w:rPr>
                <w:rFonts w:eastAsia="SimSun"/>
                <w:lang w:eastAsia="zh-CN"/>
              </w:rPr>
              <w:t xml:space="preserve">-86.2 </w:t>
            </w:r>
            <w:r w:rsidRPr="00931575">
              <w:rPr>
                <w:rFonts w:eastAsia="SimSun"/>
              </w:rPr>
              <w:t>– Δ</w:t>
            </w:r>
            <w:r w:rsidRPr="00931575">
              <w:rPr>
                <w:rFonts w:eastAsia="SimSun"/>
                <w:vertAlign w:val="subscript"/>
              </w:rPr>
              <w:t>OTAREFSENS</w:t>
            </w:r>
          </w:p>
        </w:tc>
        <w:tc>
          <w:tcPr>
            <w:tcW w:w="1514" w:type="dxa"/>
          </w:tcPr>
          <w:p w14:paraId="35E8FB6A" w14:textId="77777777" w:rsidR="00A36F7C" w:rsidRPr="00931575" w:rsidRDefault="00A36F7C" w:rsidP="00D54D51">
            <w:pPr>
              <w:pStyle w:val="TAC"/>
              <w:rPr>
                <w:lang w:eastAsia="zh-CN"/>
              </w:rPr>
            </w:pPr>
            <w:r w:rsidRPr="00931575">
              <w:rPr>
                <w:rFonts w:eastAsia="SimSun"/>
                <w:lang w:eastAsia="zh-CN"/>
              </w:rPr>
              <w:t xml:space="preserve">-86 </w:t>
            </w:r>
            <w:r w:rsidRPr="00931575">
              <w:rPr>
                <w:rFonts w:eastAsia="SimSun"/>
              </w:rPr>
              <w:t>– Δ</w:t>
            </w:r>
            <w:r w:rsidRPr="00931575">
              <w:rPr>
                <w:rFonts w:eastAsia="SimSun"/>
                <w:vertAlign w:val="subscript"/>
              </w:rPr>
              <w:t>OTAREFSENS</w:t>
            </w:r>
          </w:p>
        </w:tc>
      </w:tr>
      <w:tr w:rsidR="00A36F7C" w:rsidRPr="00931575" w14:paraId="154DEA18" w14:textId="77777777" w:rsidTr="00D54D51">
        <w:trPr>
          <w:cantSplit/>
          <w:jc w:val="center"/>
        </w:trPr>
        <w:tc>
          <w:tcPr>
            <w:tcW w:w="1783" w:type="dxa"/>
          </w:tcPr>
          <w:p w14:paraId="5310429B" w14:textId="77777777" w:rsidR="00A36F7C" w:rsidRPr="00931575" w:rsidRDefault="00A36F7C" w:rsidP="00D54D51">
            <w:pPr>
              <w:pStyle w:val="TAC"/>
              <w:rPr>
                <w:lang w:eastAsia="zh-CN"/>
              </w:rPr>
            </w:pPr>
            <w:r w:rsidRPr="00931575">
              <w:t xml:space="preserve">20, </w:t>
            </w:r>
            <w:r w:rsidRPr="00931575">
              <w:rPr>
                <w:rFonts w:hint="eastAsia"/>
                <w:lang w:val="en-US" w:eastAsia="zh-CN"/>
              </w:rPr>
              <w:t xml:space="preserve">25, 30, </w:t>
            </w:r>
            <w:r w:rsidRPr="00931575">
              <w:t xml:space="preserve">40, 50, 60, 70, 80, 90, 100 </w:t>
            </w:r>
          </w:p>
        </w:tc>
        <w:tc>
          <w:tcPr>
            <w:tcW w:w="1386" w:type="dxa"/>
          </w:tcPr>
          <w:p w14:paraId="31D81B09" w14:textId="77777777" w:rsidR="00A36F7C" w:rsidRPr="00931575" w:rsidRDefault="00A36F7C" w:rsidP="00D54D51">
            <w:pPr>
              <w:pStyle w:val="TAC"/>
              <w:rPr>
                <w:lang w:eastAsia="zh-CN"/>
              </w:rPr>
            </w:pPr>
            <w:r w:rsidRPr="00931575">
              <w:rPr>
                <w:lang w:eastAsia="zh-CN"/>
              </w:rPr>
              <w:t>60</w:t>
            </w:r>
          </w:p>
        </w:tc>
        <w:tc>
          <w:tcPr>
            <w:tcW w:w="1979" w:type="dxa"/>
          </w:tcPr>
          <w:p w14:paraId="4A92033B" w14:textId="77777777" w:rsidR="00A36F7C" w:rsidRPr="00931575" w:rsidRDefault="00A36F7C" w:rsidP="00D54D51">
            <w:pPr>
              <w:pStyle w:val="TAC"/>
              <w:rPr>
                <w:lang w:eastAsia="zh-CN"/>
              </w:rPr>
            </w:pPr>
            <w:r w:rsidRPr="00931575">
              <w:rPr>
                <w:lang w:eastAsia="zh-CN"/>
              </w:rPr>
              <w:t>G-FR1-A1-6</w:t>
            </w:r>
          </w:p>
        </w:tc>
        <w:tc>
          <w:tcPr>
            <w:tcW w:w="1455" w:type="dxa"/>
          </w:tcPr>
          <w:p w14:paraId="5E92DBE7" w14:textId="5F6026B9" w:rsidR="00A36F7C" w:rsidRPr="00931575" w:rsidRDefault="00A36F7C" w:rsidP="00D54D51">
            <w:pPr>
              <w:pStyle w:val="TAC"/>
              <w:rPr>
                <w:lang w:eastAsia="zh-CN"/>
              </w:rPr>
            </w:pPr>
            <w:r w:rsidRPr="00931575">
              <w:rPr>
                <w:rFonts w:eastAsia="SimSun"/>
                <w:lang w:eastAsia="zh-CN"/>
              </w:rPr>
              <w:t xml:space="preserve">-86.4 </w:t>
            </w:r>
            <w:r w:rsidRPr="00931575">
              <w:rPr>
                <w:rFonts w:eastAsia="SimSun"/>
              </w:rPr>
              <w:t>– Δ</w:t>
            </w:r>
            <w:r w:rsidRPr="00931575">
              <w:rPr>
                <w:rFonts w:eastAsia="SimSun"/>
                <w:vertAlign w:val="subscript"/>
              </w:rPr>
              <w:t>OTAREFSENS</w:t>
            </w:r>
          </w:p>
        </w:tc>
        <w:tc>
          <w:tcPr>
            <w:tcW w:w="1514" w:type="dxa"/>
          </w:tcPr>
          <w:p w14:paraId="430B1538" w14:textId="77777777" w:rsidR="00A36F7C" w:rsidRPr="00931575" w:rsidRDefault="00A36F7C" w:rsidP="00D54D51">
            <w:pPr>
              <w:pStyle w:val="TAC"/>
              <w:rPr>
                <w:lang w:eastAsia="zh-CN"/>
              </w:rPr>
            </w:pPr>
            <w:r w:rsidRPr="00931575">
              <w:rPr>
                <w:rFonts w:eastAsia="SimSun"/>
                <w:lang w:eastAsia="zh-CN"/>
              </w:rPr>
              <w:t xml:space="preserve">-86.3 </w:t>
            </w:r>
            <w:r w:rsidRPr="00931575">
              <w:rPr>
                <w:rFonts w:eastAsia="SimSun"/>
              </w:rPr>
              <w:t>– Δ</w:t>
            </w:r>
            <w:r w:rsidRPr="00931575">
              <w:rPr>
                <w:rFonts w:eastAsia="SimSun"/>
                <w:vertAlign w:val="subscript"/>
              </w:rPr>
              <w:t>OTAREFSENS</w:t>
            </w:r>
          </w:p>
        </w:tc>
        <w:tc>
          <w:tcPr>
            <w:tcW w:w="1514" w:type="dxa"/>
          </w:tcPr>
          <w:p w14:paraId="1B39D931" w14:textId="77777777" w:rsidR="00A36F7C" w:rsidRPr="00931575" w:rsidRDefault="00A36F7C" w:rsidP="00D54D51">
            <w:pPr>
              <w:pStyle w:val="TAC"/>
              <w:rPr>
                <w:lang w:eastAsia="zh-CN"/>
              </w:rPr>
            </w:pPr>
            <w:r w:rsidRPr="00931575">
              <w:rPr>
                <w:rFonts w:eastAsia="SimSun"/>
                <w:lang w:eastAsia="zh-CN"/>
              </w:rPr>
              <w:t xml:space="preserve">-86.1 </w:t>
            </w:r>
            <w:r w:rsidRPr="00931575">
              <w:rPr>
                <w:rFonts w:eastAsia="SimSun"/>
              </w:rPr>
              <w:t>– Δ</w:t>
            </w:r>
            <w:r w:rsidRPr="00931575">
              <w:rPr>
                <w:rFonts w:eastAsia="SimSun"/>
                <w:vertAlign w:val="subscript"/>
              </w:rPr>
              <w:t>OTAREFSENS</w:t>
            </w:r>
          </w:p>
        </w:tc>
      </w:tr>
      <w:tr w:rsidR="00A36F7C" w:rsidRPr="00931575" w14:paraId="348F3F4C" w14:textId="77777777" w:rsidTr="00D54D51">
        <w:trPr>
          <w:cantSplit/>
          <w:jc w:val="center"/>
        </w:trPr>
        <w:tc>
          <w:tcPr>
            <w:tcW w:w="9631" w:type="dxa"/>
            <w:gridSpan w:val="6"/>
          </w:tcPr>
          <w:p w14:paraId="691A6485" w14:textId="15B692B7" w:rsidR="00A36F7C" w:rsidRPr="00931575" w:rsidRDefault="00A36F7C" w:rsidP="00D54D51">
            <w:pPr>
              <w:pStyle w:val="TAN"/>
              <w:rPr>
                <w:lang w:eastAsia="zh-CN"/>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ins w:id="288" w:author="Huawei-RKy" w:date="2021-04-01T16:11:00Z">
              <w:r w:rsidR="00AA7FEC">
                <w:rPr>
                  <w:i/>
                  <w:lang w:eastAsia="ko-KR"/>
                </w:rPr>
                <w:t>IAB-DU</w:t>
              </w:r>
            </w:ins>
            <w:del w:id="289" w:author="Huawei-RKy" w:date="2021-04-01T16:11:00Z">
              <w:r w:rsidRPr="00931575" w:rsidDel="00AA7FEC">
                <w:rPr>
                  <w:i/>
                  <w:lang w:eastAsia="ko-KR"/>
                </w:rPr>
                <w:delText>BS</w:delText>
              </w:r>
            </w:del>
            <w:r w:rsidRPr="00931575">
              <w:rPr>
                <w:i/>
                <w:lang w:eastAsia="ko-KR"/>
              </w:rPr>
              <w:t xml:space="preserve"> channel bandwidth</w:t>
            </w:r>
            <w:r w:rsidRPr="00931575">
              <w:rPr>
                <w:lang w:eastAsia="ko-KR"/>
              </w:rPr>
              <w:t>.</w:t>
            </w:r>
          </w:p>
        </w:tc>
      </w:tr>
    </w:tbl>
    <w:p w14:paraId="767C1F8C" w14:textId="77777777" w:rsidR="00A36F7C" w:rsidRPr="00931575" w:rsidRDefault="00A36F7C" w:rsidP="00A36F7C"/>
    <w:p w14:paraId="12D32F01" w14:textId="58319BE8" w:rsidR="00A36F7C" w:rsidRPr="00931575" w:rsidRDefault="00AA7FEC" w:rsidP="00AA7FEC">
      <w:pPr>
        <w:pStyle w:val="Heading5"/>
      </w:pPr>
      <w:bookmarkStart w:id="290" w:name="_Toc21102832"/>
      <w:bookmarkStart w:id="291" w:name="_Toc29810681"/>
      <w:bookmarkStart w:id="292" w:name="_Toc36636033"/>
      <w:bookmarkStart w:id="293" w:name="_Toc37272979"/>
      <w:bookmarkStart w:id="294" w:name="_Toc45886059"/>
      <w:bookmarkStart w:id="295" w:name="_Toc53183135"/>
      <w:bookmarkStart w:id="296" w:name="_Toc58915802"/>
      <w:bookmarkStart w:id="297" w:name="_Toc58917983"/>
      <w:r>
        <w:t>7.3.5.2.2</w:t>
      </w:r>
      <w:r w:rsidR="00A36F7C" w:rsidRPr="00931575">
        <w:tab/>
        <w:t xml:space="preserve">Test requirements for </w:t>
      </w:r>
      <w:del w:id="298" w:author="Huawei-RKy" w:date="2021-04-15T12:57:00Z">
        <w:r w:rsidR="00A36F7C" w:rsidRPr="00931575" w:rsidDel="00D54D51">
          <w:rPr>
            <w:i/>
          </w:rPr>
          <w:delText xml:space="preserve">BS </w:delText>
        </w:r>
      </w:del>
      <w:ins w:id="299" w:author="Huawei-RKy" w:date="2021-04-15T12:57:00Z">
        <w:r w:rsidR="00D54D51">
          <w:rPr>
            <w:i/>
          </w:rPr>
          <w:t>IAB-DU</w:t>
        </w:r>
        <w:r w:rsidR="00D54D51" w:rsidRPr="00931575">
          <w:rPr>
            <w:i/>
          </w:rPr>
          <w:t xml:space="preserve"> </w:t>
        </w:r>
      </w:ins>
      <w:r w:rsidR="00A36F7C" w:rsidRPr="00931575">
        <w:rPr>
          <w:i/>
        </w:rPr>
        <w:t>type 2-O</w:t>
      </w:r>
      <w:bookmarkEnd w:id="290"/>
      <w:bookmarkEnd w:id="291"/>
      <w:bookmarkEnd w:id="292"/>
      <w:bookmarkEnd w:id="293"/>
      <w:bookmarkEnd w:id="294"/>
      <w:bookmarkEnd w:id="295"/>
      <w:bookmarkEnd w:id="296"/>
      <w:bookmarkEnd w:id="297"/>
    </w:p>
    <w:p w14:paraId="4ABEF7A1" w14:textId="77777777" w:rsidR="00A36F7C" w:rsidRPr="00931575" w:rsidRDefault="00A36F7C" w:rsidP="00A36F7C">
      <w:r w:rsidRPr="00931575">
        <w:t xml:space="preserve">The throughput shall be ≥ 95% of the maximum throughput of the reference measurement channel as specified in annex A.1 when the OTA test signal is at the corresponding </w:t>
      </w:r>
      <w:r w:rsidRPr="00931575">
        <w:rPr>
          <w:lang w:eastAsia="zh-CN"/>
        </w:rPr>
        <w:t>EIS</w:t>
      </w:r>
      <w:r w:rsidRPr="00931575">
        <w:rPr>
          <w:vertAlign w:val="subscript"/>
          <w:lang w:eastAsia="zh-CN"/>
        </w:rPr>
        <w:t>REFSENS</w:t>
      </w:r>
      <w:r w:rsidRPr="00931575">
        <w:t xml:space="preserve"> level and arrives from any direction within the </w:t>
      </w:r>
      <w:r w:rsidRPr="00931575">
        <w:rPr>
          <w:i/>
        </w:rPr>
        <w:t>OTA REFSENS RoAoA</w:t>
      </w:r>
      <w:r w:rsidRPr="00931575">
        <w:t>.</w:t>
      </w:r>
    </w:p>
    <w:p w14:paraId="1B2EB328" w14:textId="64BAB874" w:rsidR="00A36F7C" w:rsidRPr="00931575" w:rsidRDefault="00A36F7C" w:rsidP="00A36F7C">
      <w:r w:rsidRPr="00931575">
        <w:t>EIS</w:t>
      </w:r>
      <w:r w:rsidRPr="00931575">
        <w:rPr>
          <w:vertAlign w:val="subscript"/>
        </w:rPr>
        <w:t>REFSENS</w:t>
      </w:r>
      <w:r w:rsidRPr="00931575">
        <w:t xml:space="preserve"> levels are derived from a single declared basis level EIS</w:t>
      </w:r>
      <w:r w:rsidRPr="00931575">
        <w:rPr>
          <w:vertAlign w:val="subscript"/>
        </w:rPr>
        <w:t>REFSENS_50M,</w:t>
      </w:r>
      <w:r w:rsidRPr="00931575">
        <w:t xml:space="preserve"> which is based on a </w:t>
      </w:r>
      <w:r w:rsidRPr="00931575">
        <w:rPr>
          <w:rFonts w:cs="Arial"/>
        </w:rPr>
        <w:t>reference measurement channel</w:t>
      </w:r>
      <w:r w:rsidRPr="00931575">
        <w:t xml:space="preserve"> with 50 MHz </w:t>
      </w:r>
      <w:r w:rsidR="00AA7FEC">
        <w:rPr>
          <w:i/>
        </w:rPr>
        <w:t xml:space="preserve">IAB-DU </w:t>
      </w:r>
      <w:r w:rsidRPr="00931575">
        <w:rPr>
          <w:i/>
        </w:rPr>
        <w:t>channel bandwidth</w:t>
      </w:r>
      <w:r w:rsidRPr="00931575">
        <w:t>. EIS</w:t>
      </w:r>
      <w:r w:rsidRPr="00931575">
        <w:rPr>
          <w:vertAlign w:val="subscript"/>
        </w:rPr>
        <w:t>REFSENS_50M</w:t>
      </w:r>
      <w:r w:rsidRPr="00931575">
        <w:t xml:space="preserve"> itself is not a requirement and although it is based on a </w:t>
      </w:r>
      <w:r w:rsidRPr="00931575">
        <w:rPr>
          <w:rFonts w:cs="Arial"/>
        </w:rPr>
        <w:t>reference measurement channel</w:t>
      </w:r>
      <w:r w:rsidRPr="00931575">
        <w:t xml:space="preserve"> with 50 MHz BS channel bandwidth it does not imply that </w:t>
      </w:r>
      <w:r w:rsidR="00AA7FEC">
        <w:t>IAB-DU</w:t>
      </w:r>
      <w:r w:rsidRPr="00931575">
        <w:t xml:space="preserve"> has to support 50 MHz </w:t>
      </w:r>
      <w:r w:rsidR="00AA7FEC">
        <w:rPr>
          <w:i/>
        </w:rPr>
        <w:t>IAB-DU</w:t>
      </w:r>
      <w:r w:rsidRPr="00931575">
        <w:rPr>
          <w:i/>
        </w:rPr>
        <w:t xml:space="preserve"> channel bandwidth</w:t>
      </w:r>
      <w:r w:rsidRPr="00931575">
        <w:t>.</w:t>
      </w:r>
    </w:p>
    <w:p w14:paraId="699BCCF0" w14:textId="0215CC7A" w:rsidR="00A36F7C" w:rsidRPr="00931575" w:rsidRDefault="00AA7FEC" w:rsidP="00A36F7C">
      <w:r>
        <w:t>For Wide Area IAB-DU</w:t>
      </w:r>
      <w:r w:rsidR="00A36F7C" w:rsidRPr="00931575">
        <w:t>, EIS</w:t>
      </w:r>
      <w:r w:rsidR="00A36F7C" w:rsidRPr="00931575">
        <w:rPr>
          <w:vertAlign w:val="subscript"/>
        </w:rPr>
        <w:t>REFSENS_50M</w:t>
      </w:r>
      <w:r w:rsidR="00A36F7C" w:rsidRPr="00931575">
        <w:t xml:space="preserve"> is an integer value in the range -96 to -119 dBm. The specific value is declared by the vendor.</w:t>
      </w:r>
    </w:p>
    <w:p w14:paraId="1911F100" w14:textId="3AD42606" w:rsidR="00A36F7C" w:rsidRPr="00931575" w:rsidRDefault="00AA7FEC" w:rsidP="00A36F7C">
      <w:r>
        <w:t>For Medium Range IAB-DU</w:t>
      </w:r>
      <w:r w:rsidR="00A36F7C" w:rsidRPr="00931575">
        <w:t>, EIS</w:t>
      </w:r>
      <w:r w:rsidR="00A36F7C" w:rsidRPr="00931575">
        <w:rPr>
          <w:vertAlign w:val="subscript"/>
        </w:rPr>
        <w:t>REFSENS_50M</w:t>
      </w:r>
      <w:r w:rsidR="00A36F7C" w:rsidRPr="00931575">
        <w:t xml:space="preserve"> is an integer value in the range -91 to -114 dBm. The specific value is declared by the vendor.</w:t>
      </w:r>
    </w:p>
    <w:p w14:paraId="6057505C" w14:textId="2CB0BC0A" w:rsidR="00A36F7C" w:rsidRPr="00931575" w:rsidRDefault="00AA7FEC" w:rsidP="00A36F7C">
      <w:r>
        <w:t>For Local Area IAB-DU</w:t>
      </w:r>
      <w:r w:rsidR="00A36F7C" w:rsidRPr="00931575">
        <w:t>, EIS</w:t>
      </w:r>
      <w:r w:rsidR="00A36F7C" w:rsidRPr="00931575">
        <w:rPr>
          <w:vertAlign w:val="subscript"/>
        </w:rPr>
        <w:t>REFSENS_50M</w:t>
      </w:r>
      <w:r w:rsidR="00A36F7C" w:rsidRPr="00931575">
        <w:t xml:space="preserve"> is an integer value in the range -86 to -109 dBm. The specific value is declared by the vendor.</w:t>
      </w:r>
    </w:p>
    <w:p w14:paraId="10B2BE94" w14:textId="1E9A0207" w:rsidR="00A36F7C" w:rsidRPr="00931575" w:rsidRDefault="00A36F7C" w:rsidP="00A36F7C">
      <w:pPr>
        <w:pStyle w:val="TH"/>
      </w:pPr>
      <w:r w:rsidRPr="00931575">
        <w:t>Table 7.3.5.</w:t>
      </w:r>
      <w:r w:rsidR="00AA7FEC">
        <w:t>2.2</w:t>
      </w:r>
      <w:r w:rsidRPr="00931575">
        <w:t>-1 FR2 OTA reference sensitivity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A36F7C" w:rsidRPr="00931575" w14:paraId="6FFC8315" w14:textId="77777777" w:rsidTr="00D54D51">
        <w:trPr>
          <w:cantSplit/>
          <w:jc w:val="center"/>
        </w:trPr>
        <w:tc>
          <w:tcPr>
            <w:tcW w:w="1767" w:type="dxa"/>
          </w:tcPr>
          <w:p w14:paraId="3445EF7C" w14:textId="1603FEF7" w:rsidR="00A36F7C" w:rsidRPr="00931575" w:rsidRDefault="00AA7FEC" w:rsidP="00D54D51">
            <w:pPr>
              <w:pStyle w:val="TAH"/>
              <w:rPr>
                <w:lang w:val="it-IT"/>
              </w:rPr>
            </w:pPr>
            <w:r>
              <w:rPr>
                <w:lang w:val="it-IT"/>
              </w:rPr>
              <w:t>IAB-DU</w:t>
            </w:r>
            <w:r w:rsidR="00A36F7C" w:rsidRPr="00931575">
              <w:rPr>
                <w:rFonts w:hint="eastAsia"/>
                <w:lang w:val="it-IT"/>
              </w:rPr>
              <w:t xml:space="preserve"> channel </w:t>
            </w:r>
            <w:r w:rsidR="00A36F7C" w:rsidRPr="00931575">
              <w:rPr>
                <w:lang w:val="it-IT"/>
              </w:rPr>
              <w:t>b</w:t>
            </w:r>
            <w:r w:rsidR="00A36F7C" w:rsidRPr="00931575">
              <w:rPr>
                <w:rFonts w:hint="eastAsia"/>
                <w:lang w:val="it-IT"/>
              </w:rPr>
              <w:t>andwidth</w:t>
            </w:r>
          </w:p>
          <w:p w14:paraId="7A0138F7" w14:textId="77777777" w:rsidR="00A36F7C" w:rsidRPr="00931575" w:rsidRDefault="00A36F7C" w:rsidP="00D54D51">
            <w:pPr>
              <w:pStyle w:val="TAH"/>
              <w:rPr>
                <w:lang w:eastAsia="en-GB"/>
              </w:rPr>
            </w:pPr>
            <w:r w:rsidRPr="00931575">
              <w:rPr>
                <w:lang w:val="it-IT"/>
              </w:rPr>
              <w:t>(</w:t>
            </w:r>
            <w:r w:rsidRPr="00931575">
              <w:rPr>
                <w:rFonts w:hint="eastAsia"/>
                <w:lang w:val="it-IT"/>
              </w:rPr>
              <w:t>MHz</w:t>
            </w:r>
            <w:r w:rsidRPr="00931575">
              <w:rPr>
                <w:lang w:val="it-IT"/>
              </w:rPr>
              <w:t>)</w:t>
            </w:r>
          </w:p>
        </w:tc>
        <w:tc>
          <w:tcPr>
            <w:tcW w:w="1488" w:type="dxa"/>
          </w:tcPr>
          <w:p w14:paraId="1BF36287" w14:textId="77777777" w:rsidR="00A36F7C" w:rsidRPr="00931575" w:rsidRDefault="00A36F7C" w:rsidP="00D54D51">
            <w:pPr>
              <w:pStyle w:val="TAH"/>
              <w:rPr>
                <w:lang w:val="it-IT"/>
              </w:rPr>
            </w:pPr>
            <w:r w:rsidRPr="00931575">
              <w:rPr>
                <w:lang w:val="it-IT"/>
              </w:rPr>
              <w:t>Sub-carrier spacing</w:t>
            </w:r>
          </w:p>
          <w:p w14:paraId="6317A630" w14:textId="77777777" w:rsidR="00A36F7C" w:rsidRPr="00931575" w:rsidRDefault="00A36F7C" w:rsidP="00D54D51">
            <w:pPr>
              <w:pStyle w:val="TAH"/>
              <w:rPr>
                <w:lang w:eastAsia="en-GB"/>
              </w:rPr>
            </w:pPr>
            <w:r w:rsidRPr="00931575">
              <w:rPr>
                <w:lang w:val="it-IT"/>
              </w:rPr>
              <w:t>(kHz)</w:t>
            </w:r>
          </w:p>
        </w:tc>
        <w:tc>
          <w:tcPr>
            <w:tcW w:w="3775" w:type="dxa"/>
            <w:shd w:val="clear" w:color="auto" w:fill="auto"/>
            <w:noWrap/>
            <w:hideMark/>
          </w:tcPr>
          <w:p w14:paraId="1D4F74C7" w14:textId="77777777" w:rsidR="00A36F7C" w:rsidRPr="00931575" w:rsidRDefault="00A36F7C" w:rsidP="00D54D51">
            <w:pPr>
              <w:pStyle w:val="TAH"/>
              <w:rPr>
                <w:lang w:eastAsia="en-GB"/>
              </w:rPr>
            </w:pPr>
            <w:r w:rsidRPr="00931575">
              <w:t>Reference measurement channel</w:t>
            </w:r>
          </w:p>
          <w:p w14:paraId="0C3FBB01" w14:textId="77777777" w:rsidR="00A36F7C" w:rsidRPr="00931575" w:rsidRDefault="00A36F7C" w:rsidP="00D54D51">
            <w:pPr>
              <w:pStyle w:val="TAH"/>
              <w:rPr>
                <w:lang w:eastAsia="en-GB"/>
              </w:rPr>
            </w:pPr>
            <w:r w:rsidRPr="00931575">
              <w:rPr>
                <w:lang w:eastAsia="en-GB"/>
              </w:rPr>
              <w:t>(annex A.1)</w:t>
            </w:r>
          </w:p>
        </w:tc>
        <w:tc>
          <w:tcPr>
            <w:tcW w:w="2601" w:type="dxa"/>
          </w:tcPr>
          <w:p w14:paraId="03F5DE7F" w14:textId="77777777" w:rsidR="00A36F7C" w:rsidRPr="00931575" w:rsidRDefault="00A36F7C" w:rsidP="00D54D51">
            <w:pPr>
              <w:pStyle w:val="TAH"/>
              <w:rPr>
                <w:lang w:eastAsia="en-GB"/>
              </w:rPr>
            </w:pPr>
            <w:r w:rsidRPr="00931575">
              <w:t xml:space="preserve">OTA reference sensitivity level, </w:t>
            </w:r>
            <w:r w:rsidRPr="00931575">
              <w:rPr>
                <w:lang w:eastAsia="en-GB"/>
              </w:rPr>
              <w:t>EIS</w:t>
            </w:r>
            <w:r w:rsidRPr="00931575">
              <w:rPr>
                <w:vertAlign w:val="subscript"/>
                <w:lang w:eastAsia="en-GB"/>
              </w:rPr>
              <w:t>REFSENS</w:t>
            </w:r>
            <w:r w:rsidRPr="00931575">
              <w:rPr>
                <w:lang w:eastAsia="en-GB"/>
              </w:rPr>
              <w:t xml:space="preserve"> </w:t>
            </w:r>
          </w:p>
          <w:p w14:paraId="0A656C68" w14:textId="77777777" w:rsidR="00A36F7C" w:rsidRPr="00931575" w:rsidRDefault="00A36F7C" w:rsidP="00D54D51">
            <w:pPr>
              <w:pStyle w:val="TAH"/>
              <w:rPr>
                <w:lang w:eastAsia="en-GB"/>
              </w:rPr>
            </w:pPr>
            <w:r w:rsidRPr="00931575">
              <w:rPr>
                <w:lang w:eastAsia="en-GB"/>
              </w:rPr>
              <w:t>(dBm)</w:t>
            </w:r>
          </w:p>
        </w:tc>
      </w:tr>
      <w:tr w:rsidR="00A36F7C" w:rsidRPr="00931575" w14:paraId="20928706" w14:textId="77777777" w:rsidTr="00D54D51">
        <w:trPr>
          <w:cantSplit/>
          <w:jc w:val="center"/>
        </w:trPr>
        <w:tc>
          <w:tcPr>
            <w:tcW w:w="1767" w:type="dxa"/>
          </w:tcPr>
          <w:p w14:paraId="453DAA66" w14:textId="77777777" w:rsidR="00A36F7C" w:rsidRPr="00931575" w:rsidRDefault="00A36F7C" w:rsidP="00D54D51">
            <w:pPr>
              <w:pStyle w:val="TAC"/>
              <w:rPr>
                <w:lang w:eastAsia="en-GB"/>
              </w:rPr>
            </w:pPr>
            <w:r w:rsidRPr="00931575">
              <w:rPr>
                <w:rFonts w:hint="eastAsia"/>
              </w:rPr>
              <w:t>50, 100, 200</w:t>
            </w:r>
          </w:p>
        </w:tc>
        <w:tc>
          <w:tcPr>
            <w:tcW w:w="1488" w:type="dxa"/>
          </w:tcPr>
          <w:p w14:paraId="69BEE8F0" w14:textId="77777777" w:rsidR="00A36F7C" w:rsidRPr="00931575" w:rsidRDefault="00A36F7C" w:rsidP="00D54D51">
            <w:pPr>
              <w:pStyle w:val="TAC"/>
              <w:rPr>
                <w:lang w:eastAsia="en-GB"/>
              </w:rPr>
            </w:pPr>
            <w:r w:rsidRPr="00931575">
              <w:rPr>
                <w:lang w:eastAsia="en-GB"/>
              </w:rPr>
              <w:t>60</w:t>
            </w:r>
          </w:p>
        </w:tc>
        <w:tc>
          <w:tcPr>
            <w:tcW w:w="3775" w:type="dxa"/>
            <w:shd w:val="clear" w:color="auto" w:fill="auto"/>
            <w:noWrap/>
            <w:hideMark/>
          </w:tcPr>
          <w:p w14:paraId="5BFB2FE1" w14:textId="77777777" w:rsidR="00A36F7C" w:rsidRPr="00931575" w:rsidRDefault="00A36F7C" w:rsidP="00D54D51">
            <w:pPr>
              <w:pStyle w:val="TAC"/>
              <w:rPr>
                <w:lang w:eastAsia="en-GB"/>
              </w:rPr>
            </w:pPr>
            <w:r w:rsidRPr="00931575">
              <w:rPr>
                <w:lang w:eastAsia="en-GB"/>
              </w:rPr>
              <w:t>G-FR2-A1-1</w:t>
            </w:r>
          </w:p>
        </w:tc>
        <w:tc>
          <w:tcPr>
            <w:tcW w:w="2601" w:type="dxa"/>
          </w:tcPr>
          <w:p w14:paraId="4E68ABC5" w14:textId="77777777" w:rsidR="00A36F7C" w:rsidRPr="00931575" w:rsidRDefault="00A36F7C" w:rsidP="00D54D51">
            <w:pPr>
              <w:pStyle w:val="TAC"/>
              <w:rPr>
                <w:lang w:eastAsia="en-GB"/>
              </w:rPr>
            </w:pPr>
            <w:r w:rsidRPr="00931575">
              <w:rPr>
                <w:lang w:eastAsia="en-GB"/>
              </w:rPr>
              <w:t>EIS</w:t>
            </w:r>
            <w:r w:rsidRPr="00931575">
              <w:rPr>
                <w:vertAlign w:val="subscript"/>
                <w:lang w:eastAsia="en-GB"/>
              </w:rPr>
              <w:t>REFSENS_50M</w:t>
            </w:r>
            <w:r w:rsidRPr="00931575">
              <w:rPr>
                <w:rFonts w:cs="Arial"/>
              </w:rPr>
              <w:t xml:space="preserve"> + </w:t>
            </w:r>
            <w:r w:rsidRPr="00931575">
              <w:rPr>
                <w:rFonts w:eastAsia="SimSun" w:cs="Arial"/>
              </w:rPr>
              <w:t xml:space="preserve">2.4 </w:t>
            </w:r>
            <w:r w:rsidRPr="00931575">
              <w:rPr>
                <w:rFonts w:cs="Arial"/>
              </w:rPr>
              <w:t xml:space="preserve">+ </w:t>
            </w:r>
            <w:r w:rsidRPr="00931575">
              <w:t>Δ</w:t>
            </w:r>
            <w:r w:rsidRPr="00931575">
              <w:rPr>
                <w:vertAlign w:val="subscript"/>
              </w:rPr>
              <w:t>FR2_REFSENS</w:t>
            </w:r>
          </w:p>
        </w:tc>
      </w:tr>
      <w:tr w:rsidR="00A36F7C" w:rsidRPr="00931575" w14:paraId="72724978" w14:textId="77777777" w:rsidTr="00D54D51">
        <w:trPr>
          <w:cantSplit/>
          <w:jc w:val="center"/>
        </w:trPr>
        <w:tc>
          <w:tcPr>
            <w:tcW w:w="1767" w:type="dxa"/>
          </w:tcPr>
          <w:p w14:paraId="3052BE95" w14:textId="77777777" w:rsidR="00A36F7C" w:rsidRPr="00931575" w:rsidRDefault="00A36F7C" w:rsidP="00D54D51">
            <w:pPr>
              <w:pStyle w:val="TAC"/>
              <w:rPr>
                <w:lang w:eastAsia="en-GB"/>
              </w:rPr>
            </w:pPr>
            <w:r w:rsidRPr="00931575">
              <w:rPr>
                <w:lang w:eastAsia="en-GB"/>
              </w:rPr>
              <w:t>50</w:t>
            </w:r>
          </w:p>
        </w:tc>
        <w:tc>
          <w:tcPr>
            <w:tcW w:w="1488" w:type="dxa"/>
          </w:tcPr>
          <w:p w14:paraId="716625F4" w14:textId="77777777" w:rsidR="00A36F7C" w:rsidRPr="00931575" w:rsidRDefault="00A36F7C" w:rsidP="00D54D51">
            <w:pPr>
              <w:pStyle w:val="TAC"/>
              <w:rPr>
                <w:lang w:eastAsia="en-GB"/>
              </w:rPr>
            </w:pPr>
            <w:r w:rsidRPr="00931575">
              <w:rPr>
                <w:lang w:eastAsia="en-GB"/>
              </w:rPr>
              <w:t>120</w:t>
            </w:r>
          </w:p>
        </w:tc>
        <w:tc>
          <w:tcPr>
            <w:tcW w:w="3775" w:type="dxa"/>
            <w:shd w:val="clear" w:color="auto" w:fill="auto"/>
            <w:noWrap/>
            <w:hideMark/>
          </w:tcPr>
          <w:p w14:paraId="76CAFAF2" w14:textId="77777777" w:rsidR="00A36F7C" w:rsidRPr="00931575" w:rsidRDefault="00A36F7C" w:rsidP="00D54D51">
            <w:pPr>
              <w:pStyle w:val="TAC"/>
              <w:rPr>
                <w:lang w:eastAsia="en-GB"/>
              </w:rPr>
            </w:pPr>
            <w:r w:rsidRPr="00931575">
              <w:rPr>
                <w:lang w:eastAsia="en-GB"/>
              </w:rPr>
              <w:t>G-FR2-A1-2</w:t>
            </w:r>
          </w:p>
        </w:tc>
        <w:tc>
          <w:tcPr>
            <w:tcW w:w="2601" w:type="dxa"/>
          </w:tcPr>
          <w:p w14:paraId="640A191D" w14:textId="77777777" w:rsidR="00A36F7C" w:rsidRPr="00931575" w:rsidRDefault="00A36F7C" w:rsidP="00D54D51">
            <w:pPr>
              <w:pStyle w:val="TAC"/>
              <w:rPr>
                <w:lang w:eastAsia="en-GB"/>
              </w:rPr>
            </w:pPr>
            <w:r w:rsidRPr="00931575">
              <w:rPr>
                <w:lang w:eastAsia="en-GB"/>
              </w:rPr>
              <w:t>EIS</w:t>
            </w:r>
            <w:r w:rsidRPr="00931575">
              <w:rPr>
                <w:vertAlign w:val="subscript"/>
                <w:lang w:eastAsia="en-GB"/>
              </w:rPr>
              <w:t>REFSENS_50M</w:t>
            </w:r>
            <w:r w:rsidRPr="00931575">
              <w:rPr>
                <w:rFonts w:cs="Arial"/>
              </w:rPr>
              <w:t xml:space="preserve"> + </w:t>
            </w:r>
            <w:r w:rsidRPr="00931575">
              <w:rPr>
                <w:rFonts w:eastAsia="SimSun" w:cs="Arial"/>
              </w:rPr>
              <w:t xml:space="preserve">2.4 </w:t>
            </w:r>
            <w:r w:rsidRPr="00931575">
              <w:rPr>
                <w:rFonts w:cs="Arial"/>
              </w:rPr>
              <w:t xml:space="preserve">+ </w:t>
            </w:r>
            <w:r w:rsidRPr="00931575">
              <w:t>Δ</w:t>
            </w:r>
            <w:r w:rsidRPr="00931575">
              <w:rPr>
                <w:vertAlign w:val="subscript"/>
              </w:rPr>
              <w:t>FR2_REFSENS</w:t>
            </w:r>
          </w:p>
        </w:tc>
      </w:tr>
      <w:tr w:rsidR="00A36F7C" w:rsidRPr="00931575" w14:paraId="129A7AAB" w14:textId="77777777" w:rsidTr="00D54D51">
        <w:trPr>
          <w:cantSplit/>
          <w:jc w:val="center"/>
        </w:trPr>
        <w:tc>
          <w:tcPr>
            <w:tcW w:w="1767" w:type="dxa"/>
          </w:tcPr>
          <w:p w14:paraId="25797BED" w14:textId="77777777" w:rsidR="00A36F7C" w:rsidRPr="00931575" w:rsidRDefault="00A36F7C" w:rsidP="00D54D51">
            <w:pPr>
              <w:pStyle w:val="TAC"/>
              <w:rPr>
                <w:lang w:eastAsia="en-GB"/>
              </w:rPr>
            </w:pPr>
            <w:r w:rsidRPr="00931575">
              <w:rPr>
                <w:rFonts w:hint="eastAsia"/>
              </w:rPr>
              <w:t>100, 200, 400</w:t>
            </w:r>
          </w:p>
        </w:tc>
        <w:tc>
          <w:tcPr>
            <w:tcW w:w="1488" w:type="dxa"/>
          </w:tcPr>
          <w:p w14:paraId="40940C56" w14:textId="77777777" w:rsidR="00A36F7C" w:rsidRPr="00931575" w:rsidRDefault="00A36F7C" w:rsidP="00D54D51">
            <w:pPr>
              <w:pStyle w:val="TAC"/>
              <w:rPr>
                <w:lang w:eastAsia="en-GB"/>
              </w:rPr>
            </w:pPr>
            <w:r w:rsidRPr="00931575">
              <w:rPr>
                <w:lang w:eastAsia="en-GB"/>
              </w:rPr>
              <w:t>120</w:t>
            </w:r>
          </w:p>
        </w:tc>
        <w:tc>
          <w:tcPr>
            <w:tcW w:w="3775" w:type="dxa"/>
            <w:shd w:val="clear" w:color="auto" w:fill="auto"/>
            <w:noWrap/>
            <w:hideMark/>
          </w:tcPr>
          <w:p w14:paraId="0AAA25E6" w14:textId="77777777" w:rsidR="00A36F7C" w:rsidRPr="00931575" w:rsidRDefault="00A36F7C" w:rsidP="00D54D51">
            <w:pPr>
              <w:pStyle w:val="TAC"/>
              <w:rPr>
                <w:lang w:eastAsia="en-GB"/>
              </w:rPr>
            </w:pPr>
            <w:r w:rsidRPr="00931575">
              <w:rPr>
                <w:lang w:eastAsia="en-GB"/>
              </w:rPr>
              <w:t>G-FR2-A1-3</w:t>
            </w:r>
          </w:p>
        </w:tc>
        <w:tc>
          <w:tcPr>
            <w:tcW w:w="2601" w:type="dxa"/>
          </w:tcPr>
          <w:p w14:paraId="3C7C9630" w14:textId="77777777" w:rsidR="00A36F7C" w:rsidRPr="00931575" w:rsidRDefault="00A36F7C" w:rsidP="00D54D51">
            <w:pPr>
              <w:pStyle w:val="TAC"/>
              <w:rPr>
                <w:lang w:eastAsia="en-GB"/>
              </w:rPr>
            </w:pPr>
            <w:r w:rsidRPr="00931575">
              <w:rPr>
                <w:lang w:eastAsia="en-GB"/>
              </w:rPr>
              <w:t>EIS</w:t>
            </w:r>
            <w:r w:rsidRPr="00931575">
              <w:rPr>
                <w:vertAlign w:val="subscript"/>
                <w:lang w:eastAsia="en-GB"/>
              </w:rPr>
              <w:t>REFSENS_50M</w:t>
            </w:r>
            <w:r w:rsidRPr="00931575">
              <w:rPr>
                <w:rFonts w:cs="Arial"/>
              </w:rPr>
              <w:t xml:space="preserve"> </w:t>
            </w:r>
            <w:r w:rsidRPr="00931575">
              <w:rPr>
                <w:lang w:eastAsia="en-GB"/>
              </w:rPr>
              <w:t>+</w:t>
            </w:r>
            <w:r w:rsidRPr="00931575">
              <w:rPr>
                <w:rFonts w:cs="Arial"/>
              </w:rPr>
              <w:t xml:space="preserve"> </w:t>
            </w:r>
            <w:r w:rsidRPr="00931575">
              <w:rPr>
                <w:lang w:eastAsia="en-GB"/>
              </w:rPr>
              <w:t xml:space="preserve">3 + </w:t>
            </w:r>
            <w:r w:rsidRPr="00931575">
              <w:rPr>
                <w:rFonts w:eastAsia="SimSun" w:cs="Arial"/>
              </w:rPr>
              <w:t xml:space="preserve">2.4 </w:t>
            </w:r>
            <w:r w:rsidRPr="00931575">
              <w:rPr>
                <w:rFonts w:cs="Arial"/>
              </w:rPr>
              <w:t xml:space="preserve">+ </w:t>
            </w:r>
            <w:r w:rsidRPr="00931575">
              <w:t>Δ</w:t>
            </w:r>
            <w:r w:rsidRPr="00931575">
              <w:rPr>
                <w:vertAlign w:val="subscript"/>
              </w:rPr>
              <w:t>FR2_REFSENS</w:t>
            </w:r>
          </w:p>
        </w:tc>
      </w:tr>
      <w:tr w:rsidR="00A36F7C" w:rsidRPr="00931575" w14:paraId="64D54A72" w14:textId="77777777" w:rsidTr="00D54D51">
        <w:trPr>
          <w:cantSplit/>
          <w:jc w:val="center"/>
        </w:trPr>
        <w:tc>
          <w:tcPr>
            <w:tcW w:w="9631" w:type="dxa"/>
            <w:gridSpan w:val="4"/>
          </w:tcPr>
          <w:p w14:paraId="4B60B3AF" w14:textId="0423F8C3" w:rsidR="00A36F7C" w:rsidRPr="00931575" w:rsidRDefault="00A36F7C" w:rsidP="00D54D51">
            <w:pPr>
              <w:pStyle w:val="TAN"/>
              <w:rPr>
                <w:rFonts w:eastAsia="SimSun"/>
                <w:lang w:eastAsia="zh-CN"/>
              </w:rPr>
            </w:pPr>
            <w:r w:rsidRPr="00931575">
              <w:t>NOTE 1:</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00AA7FEC">
              <w:rPr>
                <w:i/>
                <w:lang w:eastAsia="ko-KR"/>
              </w:rPr>
              <w:t>IAB-DU</w:t>
            </w:r>
            <w:r w:rsidRPr="00931575">
              <w:rPr>
                <w:i/>
                <w:lang w:eastAsia="ko-KR"/>
              </w:rPr>
              <w:t xml:space="preserve"> channel bandwidth</w:t>
            </w:r>
            <w:r w:rsidRPr="00931575">
              <w:rPr>
                <w:lang w:eastAsia="ko-KR"/>
              </w:rPr>
              <w:t>.</w:t>
            </w:r>
          </w:p>
          <w:p w14:paraId="57DA17F1" w14:textId="75A69140" w:rsidR="00A36F7C" w:rsidRPr="00931575" w:rsidRDefault="00A36F7C" w:rsidP="00AA7FEC">
            <w:pPr>
              <w:pStyle w:val="TAN"/>
              <w:rPr>
                <w:lang w:eastAsia="en-GB"/>
              </w:rPr>
            </w:pPr>
            <w:r w:rsidRPr="00931575">
              <w:rPr>
                <w:rFonts w:eastAsia="SimSun"/>
                <w:lang w:eastAsia="zh-CN"/>
              </w:rPr>
              <w:t>NOTE 2:</w:t>
            </w:r>
            <w:r w:rsidRPr="00931575">
              <w:tab/>
            </w:r>
            <w:r w:rsidRPr="00931575">
              <w:rPr>
                <w:rFonts w:eastAsia="SimSun"/>
                <w:lang w:eastAsia="zh-CN"/>
              </w:rPr>
              <w:t xml:space="preserve">The declared </w:t>
            </w:r>
            <w:r w:rsidRPr="00931575">
              <w:rPr>
                <w:rFonts w:eastAsia="SimSun"/>
              </w:rPr>
              <w:t>EIS</w:t>
            </w:r>
            <w:r w:rsidRPr="00931575">
              <w:rPr>
                <w:rFonts w:eastAsia="SimSun"/>
                <w:vertAlign w:val="subscript"/>
              </w:rPr>
              <w:t>REFSENS_50M</w:t>
            </w:r>
            <w:r w:rsidRPr="00931575">
              <w:rPr>
                <w:rFonts w:eastAsia="SimSun"/>
              </w:rPr>
              <w:t xml:space="preserve"> shall be within the range specified </w:t>
            </w:r>
            <w:r w:rsidR="00AA7FEC">
              <w:rPr>
                <w:rFonts w:eastAsia="SimSun"/>
              </w:rPr>
              <w:t>above</w:t>
            </w:r>
            <w:r w:rsidRPr="00931575">
              <w:rPr>
                <w:rFonts w:eastAsia="SimSun"/>
              </w:rPr>
              <w:t>.</w:t>
            </w:r>
          </w:p>
        </w:tc>
      </w:tr>
    </w:tbl>
    <w:p w14:paraId="6595E5B5" w14:textId="77777777" w:rsidR="00A36F7C" w:rsidRPr="00931575" w:rsidRDefault="00A36F7C" w:rsidP="00A36F7C"/>
    <w:p w14:paraId="52F11AB7" w14:textId="32CEA711" w:rsidR="00AA7FEC" w:rsidRDefault="00AA7FEC" w:rsidP="00AA7FEC">
      <w:pPr>
        <w:pStyle w:val="Heading4"/>
      </w:pPr>
      <w:r>
        <w:lastRenderedPageBreak/>
        <w:t>7.3.5.3</w:t>
      </w:r>
      <w:r w:rsidRPr="007E346D">
        <w:tab/>
      </w:r>
      <w:r>
        <w:t>IAB-MT OTA reference sensitivity level</w:t>
      </w:r>
    </w:p>
    <w:p w14:paraId="11782284" w14:textId="12ED5381" w:rsidR="00AA7FEC" w:rsidRPr="00E26D09" w:rsidRDefault="00AA7FEC" w:rsidP="00AA7FEC">
      <w:pPr>
        <w:pStyle w:val="Heading5"/>
      </w:pPr>
      <w:bookmarkStart w:id="300" w:name="_Toc53185543"/>
      <w:bookmarkStart w:id="301" w:name="_Toc53185919"/>
      <w:bookmarkStart w:id="302" w:name="_Toc57820405"/>
      <w:bookmarkStart w:id="303" w:name="_Toc57821332"/>
      <w:bookmarkStart w:id="304" w:name="_Toc61183608"/>
      <w:bookmarkStart w:id="305" w:name="_Toc61184002"/>
      <w:bookmarkStart w:id="306" w:name="_Toc61184394"/>
      <w:bookmarkStart w:id="307" w:name="_Toc61184786"/>
      <w:bookmarkStart w:id="308" w:name="_Toc61185176"/>
      <w:r>
        <w:t>7</w:t>
      </w:r>
      <w:r w:rsidRPr="00E26D09">
        <w:t>.3.</w:t>
      </w:r>
      <w:r>
        <w:t>5.3.1</w:t>
      </w:r>
      <w:r w:rsidRPr="00E26D09">
        <w:tab/>
      </w:r>
      <w:r>
        <w:t>Test</w:t>
      </w:r>
      <w:r w:rsidRPr="00E26D09">
        <w:t xml:space="preserve"> requirement for </w:t>
      </w:r>
      <w:r>
        <w:rPr>
          <w:i/>
        </w:rPr>
        <w:t>IAB-MT type</w:t>
      </w:r>
      <w:r w:rsidRPr="00E26D09">
        <w:rPr>
          <w:i/>
        </w:rPr>
        <w:t xml:space="preserve"> 1-O</w:t>
      </w:r>
      <w:bookmarkEnd w:id="300"/>
      <w:bookmarkEnd w:id="301"/>
      <w:bookmarkEnd w:id="302"/>
      <w:bookmarkEnd w:id="303"/>
      <w:bookmarkEnd w:id="304"/>
      <w:bookmarkEnd w:id="305"/>
      <w:bookmarkEnd w:id="306"/>
      <w:bookmarkEnd w:id="307"/>
      <w:bookmarkEnd w:id="308"/>
    </w:p>
    <w:p w14:paraId="2ED900DB" w14:textId="7784ADC6" w:rsidR="007126F0" w:rsidRPr="00931575" w:rsidRDefault="007126F0" w:rsidP="007126F0">
      <w:pPr>
        <w:rPr>
          <w:ins w:id="309" w:author="Huawei-RKy" w:date="2021-04-15T13:24:00Z"/>
        </w:rPr>
      </w:pPr>
      <w:ins w:id="310" w:author="Huawei-RKy" w:date="2021-04-15T13:24:00Z">
        <w:r w:rsidRPr="00931575">
          <w:t xml:space="preserve">For </w:t>
        </w:r>
        <w:r w:rsidRPr="00931575">
          <w:rPr>
            <w:rFonts w:hint="eastAsia"/>
            <w:lang w:eastAsia="zh-CN"/>
          </w:rPr>
          <w:t>each</w:t>
        </w:r>
        <w:r w:rsidRPr="00931575">
          <w:t xml:space="preserve"> measured carrier, the throughput measured in step </w:t>
        </w:r>
        <w:r>
          <w:t>7</w:t>
        </w:r>
        <w:r w:rsidRPr="00931575">
          <w:t xml:space="preserve"> of clause 7.3.4.2 shall be ≥ 95 % of the maximum throughput of the reference measurement channel as specified in annex A.1</w:t>
        </w:r>
        <w:r w:rsidRPr="00931575" w:rsidDel="00B462E4">
          <w:t xml:space="preserve"> </w:t>
        </w:r>
        <w:r w:rsidRPr="00931575">
          <w:t>with parameters specified in tables 7.3.5.</w:t>
        </w:r>
        <w:r>
          <w:t>3.1</w:t>
        </w:r>
        <w:r w:rsidRPr="00931575">
          <w:t>-1 to 7.3.5.</w:t>
        </w:r>
        <w:r>
          <w:t>3.12</w:t>
        </w:r>
        <w:r w:rsidRPr="00931575">
          <w:rPr>
            <w:lang w:eastAsia="zh-CN"/>
          </w:rPr>
          <w:t>.</w:t>
        </w:r>
      </w:ins>
    </w:p>
    <w:p w14:paraId="48D0EF21" w14:textId="3891077C" w:rsidR="00AA7FEC" w:rsidRPr="00F95B02" w:rsidDel="007126F0" w:rsidRDefault="00AA7FEC" w:rsidP="00AA7FEC">
      <w:pPr>
        <w:rPr>
          <w:del w:id="311" w:author="Huawei-RKy" w:date="2021-04-15T13:24:00Z"/>
        </w:rPr>
      </w:pPr>
      <w:del w:id="312" w:author="Huawei-RKy" w:date="2021-04-15T13:24:00Z">
        <w:r w:rsidRPr="00F95B02" w:rsidDel="007126F0">
          <w:delText xml:space="preserve">The throughput shall be </w:delText>
        </w:r>
        <w:r w:rsidRPr="00F95B02" w:rsidDel="007126F0">
          <w:rPr>
            <w:rFonts w:hint="eastAsia"/>
          </w:rPr>
          <w:delText>≥</w:delText>
        </w:r>
        <w:r w:rsidRPr="00F95B02" w:rsidDel="007126F0">
          <w:delText xml:space="preserve"> 95% of the maximum throughput of the reference measurement channel as specified in the corresponding table and annex A.1 when the OTA test signal is at the corresponding </w:delText>
        </w:r>
        <w:r w:rsidRPr="00F95B02" w:rsidDel="007126F0">
          <w:rPr>
            <w:lang w:eastAsia="zh-CN"/>
          </w:rPr>
          <w:delText>EIS</w:delText>
        </w:r>
        <w:r w:rsidRPr="00F95B02" w:rsidDel="007126F0">
          <w:rPr>
            <w:vertAlign w:val="subscript"/>
            <w:lang w:eastAsia="zh-CN"/>
          </w:rPr>
          <w:delText>REFSENS</w:delText>
        </w:r>
        <w:r w:rsidRPr="00F95B02" w:rsidDel="007126F0">
          <w:delText xml:space="preserve"> level and arrives from any direction within the </w:delText>
        </w:r>
        <w:r w:rsidRPr="00F95B02" w:rsidDel="007126F0">
          <w:rPr>
            <w:i/>
          </w:rPr>
          <w:delText>OTA REFSENS RoAoA.</w:delText>
        </w:r>
      </w:del>
    </w:p>
    <w:p w14:paraId="1272A247" w14:textId="0F95AFA9" w:rsidR="00AA7FEC" w:rsidRPr="00F95B02" w:rsidRDefault="00AA7FEC" w:rsidP="00AA7FEC">
      <w:pPr>
        <w:pStyle w:val="TH"/>
      </w:pPr>
      <w:r w:rsidRPr="00F95B02">
        <w:t xml:space="preserve">Table </w:t>
      </w:r>
      <w:r>
        <w:t>7</w:t>
      </w:r>
      <w:r w:rsidRPr="00E26D09">
        <w:t>.3.</w:t>
      </w:r>
      <w:r>
        <w:t>5.3.1</w:t>
      </w:r>
      <w:r w:rsidRPr="00F95B02">
        <w:t xml:space="preserve">-1: </w:t>
      </w:r>
      <w:r w:rsidRPr="00F95B02">
        <w:rPr>
          <w:lang w:eastAsia="zh-CN"/>
        </w:rPr>
        <w:t xml:space="preserve">Wide Area </w:t>
      </w:r>
      <w:r>
        <w:t>IAB-MT</w:t>
      </w:r>
      <w:r w:rsidRPr="00F95B02">
        <w:t xml:space="preserve"> </w:t>
      </w:r>
      <w:r>
        <w:t xml:space="preserve">type 1-O </w:t>
      </w:r>
      <w:r w:rsidRPr="00F95B02">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684"/>
        <w:gridCol w:w="2216"/>
        <w:gridCol w:w="1253"/>
        <w:gridCol w:w="1150"/>
        <w:gridCol w:w="1279"/>
      </w:tblGrid>
      <w:tr w:rsidR="00AE0C4D" w:rsidRPr="00F95B02" w14:paraId="2BEF520E" w14:textId="77777777" w:rsidTr="00D54D51">
        <w:trPr>
          <w:trHeight w:val="308"/>
          <w:jc w:val="center"/>
        </w:trPr>
        <w:tc>
          <w:tcPr>
            <w:tcW w:w="2049" w:type="dxa"/>
            <w:vMerge w:val="restart"/>
            <w:shd w:val="clear" w:color="auto" w:fill="auto"/>
          </w:tcPr>
          <w:p w14:paraId="52C836BD" w14:textId="77777777" w:rsidR="00AE0C4D" w:rsidRPr="00F95B02" w:rsidRDefault="00AE0C4D" w:rsidP="00D54D51">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684" w:type="dxa"/>
            <w:vMerge w:val="restart"/>
          </w:tcPr>
          <w:p w14:paraId="65E8CC4C" w14:textId="77777777" w:rsidR="00AE0C4D" w:rsidRPr="00F95B02" w:rsidRDefault="00AE0C4D" w:rsidP="00D54D51">
            <w:pPr>
              <w:pStyle w:val="TAH"/>
              <w:rPr>
                <w:rFonts w:cs="Arial"/>
              </w:rPr>
            </w:pPr>
            <w:r w:rsidRPr="00F95B02">
              <w:rPr>
                <w:rFonts w:cs="Arial"/>
              </w:rPr>
              <w:t>Sub-carrier spacing (kHz)</w:t>
            </w:r>
          </w:p>
        </w:tc>
        <w:tc>
          <w:tcPr>
            <w:tcW w:w="2216" w:type="dxa"/>
            <w:vMerge w:val="restart"/>
          </w:tcPr>
          <w:p w14:paraId="2EF25F12" w14:textId="77777777" w:rsidR="00AE0C4D" w:rsidRPr="00F95B02" w:rsidRDefault="00AE0C4D" w:rsidP="00D54D51">
            <w:pPr>
              <w:pStyle w:val="TAH"/>
              <w:rPr>
                <w:rFonts w:cs="Arial"/>
              </w:rPr>
            </w:pPr>
            <w:r w:rsidRPr="00F95B02">
              <w:rPr>
                <w:rFonts w:cs="Arial"/>
              </w:rPr>
              <w:t>Reference measurement channel</w:t>
            </w:r>
          </w:p>
        </w:tc>
        <w:tc>
          <w:tcPr>
            <w:tcW w:w="3682" w:type="dxa"/>
            <w:gridSpan w:val="3"/>
          </w:tcPr>
          <w:p w14:paraId="4E7ADE67" w14:textId="77777777" w:rsidR="00AE0C4D" w:rsidRPr="00F95B02" w:rsidRDefault="00AE0C4D" w:rsidP="00D54D51">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6894B4F7" w14:textId="23CB6F55" w:rsidR="00AE0C4D" w:rsidRPr="00F95B02" w:rsidRDefault="00AE0C4D" w:rsidP="00D54D51">
            <w:pPr>
              <w:pStyle w:val="TAH"/>
              <w:rPr>
                <w:rFonts w:cs="Arial"/>
              </w:rPr>
            </w:pPr>
            <w:r w:rsidRPr="00F95B02">
              <w:rPr>
                <w:rFonts w:cs="Arial"/>
              </w:rPr>
              <w:t>(dBm)</w:t>
            </w:r>
          </w:p>
        </w:tc>
      </w:tr>
      <w:tr w:rsidR="00D54D51" w:rsidRPr="00F95B02" w14:paraId="4BCE017D" w14:textId="77777777" w:rsidTr="00D54D51">
        <w:trPr>
          <w:trHeight w:val="307"/>
          <w:jc w:val="center"/>
        </w:trPr>
        <w:tc>
          <w:tcPr>
            <w:tcW w:w="2049" w:type="dxa"/>
            <w:vMerge/>
            <w:shd w:val="clear" w:color="auto" w:fill="auto"/>
          </w:tcPr>
          <w:p w14:paraId="2E4056DF" w14:textId="77777777" w:rsidR="00D54D51" w:rsidRDefault="00D54D51" w:rsidP="00AE0C4D">
            <w:pPr>
              <w:pStyle w:val="TAH"/>
              <w:rPr>
                <w:rFonts w:cs="Arial"/>
                <w:i/>
                <w:lang w:val="it-IT"/>
              </w:rPr>
            </w:pPr>
          </w:p>
        </w:tc>
        <w:tc>
          <w:tcPr>
            <w:tcW w:w="1684" w:type="dxa"/>
            <w:vMerge/>
          </w:tcPr>
          <w:p w14:paraId="75516E05" w14:textId="77777777" w:rsidR="00D54D51" w:rsidRPr="00F95B02" w:rsidRDefault="00D54D51" w:rsidP="00AE0C4D">
            <w:pPr>
              <w:pStyle w:val="TAH"/>
              <w:rPr>
                <w:rFonts w:cs="Arial"/>
              </w:rPr>
            </w:pPr>
          </w:p>
        </w:tc>
        <w:tc>
          <w:tcPr>
            <w:tcW w:w="2216" w:type="dxa"/>
            <w:vMerge/>
          </w:tcPr>
          <w:p w14:paraId="4FF69AD2" w14:textId="77777777" w:rsidR="00D54D51" w:rsidRPr="00F95B02" w:rsidRDefault="00D54D51" w:rsidP="00AE0C4D">
            <w:pPr>
              <w:pStyle w:val="TAH"/>
              <w:rPr>
                <w:rFonts w:cs="Arial"/>
              </w:rPr>
            </w:pPr>
          </w:p>
        </w:tc>
        <w:tc>
          <w:tcPr>
            <w:tcW w:w="1253" w:type="dxa"/>
          </w:tcPr>
          <w:p w14:paraId="79FC4E3B" w14:textId="09196B61" w:rsidR="00D54D51" w:rsidRPr="00F95B02" w:rsidRDefault="004D482F" w:rsidP="00D54D51">
            <w:pPr>
              <w:pStyle w:val="TAH"/>
              <w:rPr>
                <w:lang w:eastAsia="zh-CN"/>
              </w:rPr>
            </w:pPr>
            <w:ins w:id="313" w:author="Huawei-RKy" w:date="2021-04-15T13:04:00Z">
              <w:r w:rsidRPr="00931575">
                <w:t>f ≤ 3.0 GHz</w:t>
              </w:r>
            </w:ins>
          </w:p>
        </w:tc>
        <w:tc>
          <w:tcPr>
            <w:tcW w:w="1150" w:type="dxa"/>
          </w:tcPr>
          <w:p w14:paraId="024ADE1E" w14:textId="47C8C505" w:rsidR="00D54D51" w:rsidRPr="00F95B02" w:rsidRDefault="00D54D51" w:rsidP="00D54D51">
            <w:pPr>
              <w:pStyle w:val="TAH"/>
              <w:rPr>
                <w:rFonts w:cs="Arial"/>
              </w:rPr>
            </w:pPr>
            <w:r w:rsidRPr="00931575">
              <w:t>3.0 GHz &lt; f ≤ 4.2 GHz</w:t>
            </w:r>
          </w:p>
        </w:tc>
        <w:tc>
          <w:tcPr>
            <w:tcW w:w="1279" w:type="dxa"/>
          </w:tcPr>
          <w:p w14:paraId="429E3E6F" w14:textId="3361C036" w:rsidR="00D54D51" w:rsidRPr="00F95B02" w:rsidRDefault="00D54D51" w:rsidP="00AE0C4D">
            <w:pPr>
              <w:pStyle w:val="TAH"/>
              <w:rPr>
                <w:rFonts w:cs="Arial"/>
              </w:rPr>
            </w:pPr>
            <w:r w:rsidRPr="00931575">
              <w:t>4.2 GHz &lt; f ≤ 6.0 GHz</w:t>
            </w:r>
          </w:p>
        </w:tc>
      </w:tr>
      <w:tr w:rsidR="004D482F" w:rsidRPr="00F95B02" w14:paraId="19207797" w14:textId="77777777" w:rsidTr="00D54D51">
        <w:trPr>
          <w:trHeight w:val="284"/>
          <w:jc w:val="center"/>
        </w:trPr>
        <w:tc>
          <w:tcPr>
            <w:tcW w:w="2049" w:type="dxa"/>
          </w:tcPr>
          <w:p w14:paraId="172BB343" w14:textId="77777777" w:rsidR="004D482F" w:rsidRPr="00F95B02" w:rsidRDefault="004D482F" w:rsidP="004D482F">
            <w:pPr>
              <w:pStyle w:val="TAC"/>
            </w:pPr>
            <w:r w:rsidRPr="00F95B02">
              <w:t>10, 15</w:t>
            </w:r>
          </w:p>
        </w:tc>
        <w:tc>
          <w:tcPr>
            <w:tcW w:w="1684" w:type="dxa"/>
          </w:tcPr>
          <w:p w14:paraId="0288D275" w14:textId="77777777" w:rsidR="004D482F" w:rsidRPr="00F95B02" w:rsidRDefault="004D482F" w:rsidP="004D482F">
            <w:pPr>
              <w:pStyle w:val="TAC"/>
              <w:rPr>
                <w:lang w:eastAsia="zh-CN"/>
              </w:rPr>
            </w:pPr>
            <w:r w:rsidRPr="00F95B02">
              <w:rPr>
                <w:lang w:eastAsia="zh-CN"/>
              </w:rPr>
              <w:t>30</w:t>
            </w:r>
          </w:p>
        </w:tc>
        <w:tc>
          <w:tcPr>
            <w:tcW w:w="2216" w:type="dxa"/>
          </w:tcPr>
          <w:p w14:paraId="55FE800F" w14:textId="77777777" w:rsidR="004D482F" w:rsidRPr="00F95B02" w:rsidRDefault="004D482F" w:rsidP="004D482F">
            <w:pPr>
              <w:pStyle w:val="TAC"/>
            </w:pPr>
            <w:r w:rsidRPr="00F95B02">
              <w:rPr>
                <w:lang w:eastAsia="zh-CN"/>
              </w:rPr>
              <w:t>G-FR1-A1-</w:t>
            </w:r>
            <w:r>
              <w:rPr>
                <w:lang w:eastAsia="zh-CN"/>
              </w:rPr>
              <w:t>2</w:t>
            </w:r>
            <w:r w:rsidRPr="00F95B02">
              <w:rPr>
                <w:lang w:eastAsia="zh-CN"/>
              </w:rPr>
              <w:t>2</w:t>
            </w:r>
          </w:p>
        </w:tc>
        <w:tc>
          <w:tcPr>
            <w:tcW w:w="1253" w:type="dxa"/>
          </w:tcPr>
          <w:p w14:paraId="68A10C22" w14:textId="3E13FFB4" w:rsidR="004D482F" w:rsidRPr="00F95B02" w:rsidRDefault="004D482F" w:rsidP="004D482F">
            <w:pPr>
              <w:pStyle w:val="TAC"/>
              <w:rPr>
                <w:ins w:id="314" w:author="Huawei-RKy" w:date="2021-04-15T13:03:00Z"/>
              </w:rPr>
            </w:pPr>
            <w:ins w:id="315" w:author="Huawei-RKy" w:date="2021-04-15T13:03:00Z">
              <w:r>
                <w:rPr>
                  <w:lang w:val="en-US" w:eastAsia="zh-CN"/>
                </w:rPr>
                <w:t>[-100.7</w:t>
              </w:r>
              <w:r w:rsidRPr="00F95B02">
                <w:rPr>
                  <w:lang w:eastAsia="zh-CN"/>
                </w:rPr>
                <w:t xml:space="preserve"> </w:t>
              </w:r>
              <w:r>
                <w:rPr>
                  <w:lang w:eastAsia="zh-CN"/>
                </w:rPr>
                <w:t>]</w:t>
              </w:r>
              <w:r w:rsidRPr="00F95B02">
                <w:t>- Δ</w:t>
              </w:r>
              <w:r w:rsidRPr="00F95B02">
                <w:rPr>
                  <w:vertAlign w:val="subscript"/>
                </w:rPr>
                <w:t>OTAREFSENS</w:t>
              </w:r>
            </w:ins>
          </w:p>
          <w:p w14:paraId="4D547C9D" w14:textId="77777777" w:rsidR="004D482F" w:rsidRPr="00F95B02" w:rsidRDefault="004D482F" w:rsidP="004D482F">
            <w:pPr>
              <w:pStyle w:val="TAC"/>
            </w:pPr>
          </w:p>
        </w:tc>
        <w:tc>
          <w:tcPr>
            <w:tcW w:w="1150" w:type="dxa"/>
          </w:tcPr>
          <w:p w14:paraId="0948665C" w14:textId="77777777" w:rsidR="004D482F" w:rsidRPr="00F95B02" w:rsidRDefault="004D482F" w:rsidP="004D482F">
            <w:pPr>
              <w:pStyle w:val="TAC"/>
            </w:pPr>
            <w:r>
              <w:rPr>
                <w:lang w:val="en-US" w:eastAsia="zh-CN"/>
              </w:rPr>
              <w:t>[-100.6</w:t>
            </w:r>
            <w:r w:rsidRPr="00F95B02">
              <w:rPr>
                <w:lang w:eastAsia="zh-CN"/>
              </w:rPr>
              <w:t xml:space="preserve"> </w:t>
            </w:r>
            <w:r>
              <w:rPr>
                <w:lang w:eastAsia="zh-CN"/>
              </w:rPr>
              <w:t>]</w:t>
            </w:r>
            <w:r w:rsidRPr="00F95B02">
              <w:t>- Δ</w:t>
            </w:r>
            <w:r w:rsidRPr="00F95B02">
              <w:rPr>
                <w:vertAlign w:val="subscript"/>
              </w:rPr>
              <w:t>OTAREFSENS</w:t>
            </w:r>
          </w:p>
          <w:p w14:paraId="1883A5DA" w14:textId="0C41A49B" w:rsidR="004D482F" w:rsidRPr="00F95B02" w:rsidRDefault="004D482F" w:rsidP="004D482F">
            <w:pPr>
              <w:pStyle w:val="TAC"/>
            </w:pPr>
          </w:p>
        </w:tc>
        <w:tc>
          <w:tcPr>
            <w:tcW w:w="1279" w:type="dxa"/>
          </w:tcPr>
          <w:p w14:paraId="1F83AA14" w14:textId="7A1B380C" w:rsidR="004D482F" w:rsidRPr="00F95B02" w:rsidRDefault="004D482F" w:rsidP="004D482F">
            <w:pPr>
              <w:pStyle w:val="TAC"/>
            </w:pPr>
            <w:r>
              <w:rPr>
                <w:lang w:val="en-US" w:eastAsia="zh-CN"/>
              </w:rPr>
              <w:t>[-100.4</w:t>
            </w:r>
            <w:r w:rsidRPr="00F95B02">
              <w:rPr>
                <w:lang w:eastAsia="zh-CN"/>
              </w:rPr>
              <w:t xml:space="preserve"> </w:t>
            </w:r>
            <w:r>
              <w:rPr>
                <w:lang w:eastAsia="zh-CN"/>
              </w:rPr>
              <w:t>]</w:t>
            </w:r>
            <w:r w:rsidRPr="00F95B02">
              <w:t>- Δ</w:t>
            </w:r>
            <w:r w:rsidRPr="00F95B02">
              <w:rPr>
                <w:vertAlign w:val="subscript"/>
              </w:rPr>
              <w:t>OTAREFSENS</w:t>
            </w:r>
          </w:p>
        </w:tc>
      </w:tr>
      <w:tr w:rsidR="004D482F" w:rsidRPr="00F95B02" w14:paraId="4C757F59" w14:textId="77777777" w:rsidTr="00D54D51">
        <w:trPr>
          <w:trHeight w:val="284"/>
          <w:jc w:val="center"/>
        </w:trPr>
        <w:tc>
          <w:tcPr>
            <w:tcW w:w="2049" w:type="dxa"/>
          </w:tcPr>
          <w:p w14:paraId="0D98A9C9" w14:textId="77777777" w:rsidR="004D482F" w:rsidRPr="00F95B02" w:rsidRDefault="004D482F" w:rsidP="004D482F">
            <w:pPr>
              <w:pStyle w:val="TAC"/>
              <w:rPr>
                <w:lang w:eastAsia="zh-CN"/>
              </w:rPr>
            </w:pPr>
            <w:r w:rsidRPr="00F95B02">
              <w:t>10, 15</w:t>
            </w:r>
          </w:p>
        </w:tc>
        <w:tc>
          <w:tcPr>
            <w:tcW w:w="1684" w:type="dxa"/>
          </w:tcPr>
          <w:p w14:paraId="34B633E6" w14:textId="77777777" w:rsidR="004D482F" w:rsidRPr="00F95B02" w:rsidRDefault="004D482F" w:rsidP="004D482F">
            <w:pPr>
              <w:pStyle w:val="TAC"/>
              <w:rPr>
                <w:lang w:eastAsia="zh-CN"/>
              </w:rPr>
            </w:pPr>
            <w:r w:rsidRPr="00F95B02">
              <w:rPr>
                <w:lang w:eastAsia="zh-CN"/>
              </w:rPr>
              <w:t>60</w:t>
            </w:r>
          </w:p>
        </w:tc>
        <w:tc>
          <w:tcPr>
            <w:tcW w:w="2216" w:type="dxa"/>
          </w:tcPr>
          <w:p w14:paraId="4CF1DB04" w14:textId="77777777" w:rsidR="004D482F" w:rsidRPr="00F95B02" w:rsidRDefault="004D482F" w:rsidP="004D482F">
            <w:pPr>
              <w:pStyle w:val="TAC"/>
              <w:rPr>
                <w:lang w:eastAsia="zh-CN"/>
              </w:rPr>
            </w:pPr>
            <w:r w:rsidRPr="00F95B02">
              <w:rPr>
                <w:lang w:eastAsia="zh-CN"/>
              </w:rPr>
              <w:t>G-FR1-A1-</w:t>
            </w:r>
            <w:r>
              <w:rPr>
                <w:lang w:eastAsia="zh-CN"/>
              </w:rPr>
              <w:t>2</w:t>
            </w:r>
            <w:r w:rsidRPr="00F95B02">
              <w:rPr>
                <w:lang w:eastAsia="zh-CN"/>
              </w:rPr>
              <w:t>3</w:t>
            </w:r>
          </w:p>
        </w:tc>
        <w:tc>
          <w:tcPr>
            <w:tcW w:w="1253" w:type="dxa"/>
          </w:tcPr>
          <w:p w14:paraId="578108F6" w14:textId="53D20E7A" w:rsidR="004D482F" w:rsidRPr="00F95B02" w:rsidRDefault="004D482F" w:rsidP="004D482F">
            <w:pPr>
              <w:pStyle w:val="TAC"/>
              <w:rPr>
                <w:lang w:eastAsia="zh-CN"/>
              </w:rPr>
            </w:pPr>
            <w:ins w:id="316" w:author="Huawei-RKy" w:date="2021-04-15T13:03:00Z">
              <w:r>
                <w:rPr>
                  <w:lang w:val="en-US" w:eastAsia="zh-CN"/>
                </w:rPr>
                <w:t>[-97.</w:t>
              </w:r>
            </w:ins>
            <w:ins w:id="317" w:author="Huawei-RKy" w:date="2021-04-15T13:04:00Z">
              <w:r>
                <w:rPr>
                  <w:lang w:val="en-US" w:eastAsia="zh-CN"/>
                </w:rPr>
                <w:t>7</w:t>
              </w:r>
            </w:ins>
            <w:ins w:id="318" w:author="Huawei-RKy" w:date="2021-04-15T13:03:00Z">
              <w:r>
                <w:rPr>
                  <w:lang w:val="en-US" w:eastAsia="zh-CN"/>
                </w:rPr>
                <w:t>]</w:t>
              </w:r>
              <w:r w:rsidRPr="00F95B02">
                <w:rPr>
                  <w:lang w:eastAsia="zh-CN"/>
                </w:rPr>
                <w:t xml:space="preserve"> </w:t>
              </w:r>
              <w:r w:rsidRPr="00F95B02">
                <w:t>- Δ</w:t>
              </w:r>
              <w:r w:rsidRPr="00F95B02">
                <w:rPr>
                  <w:vertAlign w:val="subscript"/>
                </w:rPr>
                <w:t>OTAREFSENS</w:t>
              </w:r>
            </w:ins>
          </w:p>
        </w:tc>
        <w:tc>
          <w:tcPr>
            <w:tcW w:w="1150" w:type="dxa"/>
          </w:tcPr>
          <w:p w14:paraId="4B18D2CE" w14:textId="539270A8" w:rsidR="004D482F" w:rsidRPr="00F95B02" w:rsidRDefault="004D482F" w:rsidP="004D482F">
            <w:pPr>
              <w:pStyle w:val="TAC"/>
              <w:rPr>
                <w:lang w:eastAsia="zh-CN"/>
              </w:rPr>
            </w:pPr>
            <w:r>
              <w:rPr>
                <w:lang w:val="en-US" w:eastAsia="zh-CN"/>
              </w:rPr>
              <w:t>[-97.6]</w:t>
            </w:r>
            <w:r w:rsidRPr="00F95B02">
              <w:rPr>
                <w:lang w:eastAsia="zh-CN"/>
              </w:rPr>
              <w:t xml:space="preserve"> </w:t>
            </w:r>
            <w:r w:rsidRPr="00F95B02">
              <w:t>- Δ</w:t>
            </w:r>
            <w:r w:rsidRPr="00F95B02">
              <w:rPr>
                <w:vertAlign w:val="subscript"/>
              </w:rPr>
              <w:t>OTAREFSENS</w:t>
            </w:r>
          </w:p>
        </w:tc>
        <w:tc>
          <w:tcPr>
            <w:tcW w:w="1279" w:type="dxa"/>
          </w:tcPr>
          <w:p w14:paraId="756C07D5" w14:textId="6178DA5F" w:rsidR="004D482F" w:rsidRPr="00F95B02" w:rsidRDefault="004D482F" w:rsidP="004D482F">
            <w:pPr>
              <w:pStyle w:val="TAC"/>
              <w:rPr>
                <w:lang w:eastAsia="zh-CN"/>
              </w:rPr>
            </w:pPr>
            <w:r>
              <w:rPr>
                <w:lang w:val="en-US" w:eastAsia="zh-CN"/>
              </w:rPr>
              <w:t>[-97.4]</w:t>
            </w:r>
            <w:r w:rsidRPr="00F95B02">
              <w:rPr>
                <w:lang w:eastAsia="zh-CN"/>
              </w:rPr>
              <w:t xml:space="preserve"> </w:t>
            </w:r>
            <w:r w:rsidRPr="00F95B02">
              <w:t>- Δ</w:t>
            </w:r>
            <w:r w:rsidRPr="00F95B02">
              <w:rPr>
                <w:vertAlign w:val="subscript"/>
              </w:rPr>
              <w:t>OTAREFSENS</w:t>
            </w:r>
          </w:p>
        </w:tc>
      </w:tr>
      <w:tr w:rsidR="004D482F" w:rsidRPr="00F95B02" w14:paraId="6E32BCFF" w14:textId="77777777" w:rsidTr="00D54D51">
        <w:trPr>
          <w:trHeight w:val="284"/>
          <w:jc w:val="center"/>
        </w:trPr>
        <w:tc>
          <w:tcPr>
            <w:tcW w:w="2049" w:type="dxa"/>
          </w:tcPr>
          <w:p w14:paraId="52A354AB" w14:textId="77777777" w:rsidR="004D482F" w:rsidRPr="00F95B02" w:rsidRDefault="004D482F" w:rsidP="004D482F">
            <w:pPr>
              <w:pStyle w:val="TAC"/>
              <w:rPr>
                <w:lang w:eastAsia="zh-CN"/>
              </w:rPr>
            </w:pPr>
            <w:r w:rsidRPr="00F95B02">
              <w:t>20, 25, 30, 40, 50, 60, 70, 80, 90, 100</w:t>
            </w:r>
          </w:p>
        </w:tc>
        <w:tc>
          <w:tcPr>
            <w:tcW w:w="1684" w:type="dxa"/>
          </w:tcPr>
          <w:p w14:paraId="5EF40E11" w14:textId="77777777" w:rsidR="004D482F" w:rsidRPr="00F95B02" w:rsidRDefault="004D482F" w:rsidP="004D482F">
            <w:pPr>
              <w:pStyle w:val="TAC"/>
              <w:rPr>
                <w:lang w:eastAsia="zh-CN"/>
              </w:rPr>
            </w:pPr>
            <w:r w:rsidRPr="00F95B02">
              <w:rPr>
                <w:lang w:eastAsia="zh-CN"/>
              </w:rPr>
              <w:t>30</w:t>
            </w:r>
          </w:p>
        </w:tc>
        <w:tc>
          <w:tcPr>
            <w:tcW w:w="2216" w:type="dxa"/>
          </w:tcPr>
          <w:p w14:paraId="53CC9C3C" w14:textId="77777777" w:rsidR="004D482F" w:rsidRPr="00F95B02" w:rsidRDefault="004D482F" w:rsidP="004D482F">
            <w:pPr>
              <w:pStyle w:val="TAC"/>
              <w:rPr>
                <w:lang w:eastAsia="zh-CN"/>
              </w:rPr>
            </w:pPr>
            <w:r w:rsidRPr="00F95B02">
              <w:rPr>
                <w:lang w:eastAsia="zh-CN"/>
              </w:rPr>
              <w:t>G-FR1-A1-</w:t>
            </w:r>
            <w:r>
              <w:rPr>
                <w:lang w:eastAsia="zh-CN"/>
              </w:rPr>
              <w:t>2</w:t>
            </w:r>
            <w:r w:rsidRPr="00F95B02">
              <w:rPr>
                <w:lang w:eastAsia="zh-CN"/>
              </w:rPr>
              <w:t>5</w:t>
            </w:r>
          </w:p>
        </w:tc>
        <w:tc>
          <w:tcPr>
            <w:tcW w:w="1253" w:type="dxa"/>
          </w:tcPr>
          <w:p w14:paraId="216D5E3E" w14:textId="020B2C6D" w:rsidR="004D482F" w:rsidRPr="00F95B02" w:rsidRDefault="004D482F" w:rsidP="004D482F">
            <w:pPr>
              <w:pStyle w:val="TAC"/>
              <w:rPr>
                <w:lang w:eastAsia="zh-CN"/>
              </w:rPr>
            </w:pPr>
            <w:ins w:id="319" w:author="Huawei-RKy" w:date="2021-04-15T13:03:00Z">
              <w:r>
                <w:rPr>
                  <w:lang w:val="en-US" w:eastAsia="zh-CN"/>
                </w:rPr>
                <w:t>[-94.</w:t>
              </w:r>
            </w:ins>
            <w:ins w:id="320" w:author="Huawei-RKy" w:date="2021-04-15T13:04:00Z">
              <w:r>
                <w:rPr>
                  <w:lang w:val="en-US" w:eastAsia="zh-CN"/>
                </w:rPr>
                <w:t>1</w:t>
              </w:r>
            </w:ins>
            <w:ins w:id="321" w:author="Huawei-RKy" w:date="2021-04-15T13:03:00Z">
              <w:r w:rsidRPr="00F95B02">
                <w:rPr>
                  <w:lang w:eastAsia="zh-CN"/>
                </w:rPr>
                <w:t xml:space="preserve"> </w:t>
              </w:r>
              <w:r>
                <w:rPr>
                  <w:lang w:eastAsia="zh-CN"/>
                </w:rPr>
                <w:t>]</w:t>
              </w:r>
              <w:r w:rsidRPr="00F95B02">
                <w:t>- Δ</w:t>
              </w:r>
              <w:r w:rsidRPr="00F95B02">
                <w:rPr>
                  <w:vertAlign w:val="subscript"/>
                </w:rPr>
                <w:t>OTAREFSENS</w:t>
              </w:r>
            </w:ins>
          </w:p>
        </w:tc>
        <w:tc>
          <w:tcPr>
            <w:tcW w:w="1150" w:type="dxa"/>
          </w:tcPr>
          <w:p w14:paraId="380D6739" w14:textId="4187EBBB" w:rsidR="004D482F" w:rsidRPr="00F95B02" w:rsidRDefault="004D482F" w:rsidP="004D482F">
            <w:pPr>
              <w:pStyle w:val="TAC"/>
              <w:rPr>
                <w:lang w:eastAsia="zh-CN"/>
              </w:rPr>
            </w:pPr>
            <w:r>
              <w:rPr>
                <w:lang w:val="en-US" w:eastAsia="zh-CN"/>
              </w:rPr>
              <w:t>[-94.0</w:t>
            </w:r>
            <w:r w:rsidRPr="00F95B02">
              <w:rPr>
                <w:lang w:eastAsia="zh-CN"/>
              </w:rPr>
              <w:t xml:space="preserve"> </w:t>
            </w:r>
            <w:r>
              <w:rPr>
                <w:lang w:eastAsia="zh-CN"/>
              </w:rPr>
              <w:t>]</w:t>
            </w:r>
            <w:r w:rsidRPr="00F95B02">
              <w:t>- Δ</w:t>
            </w:r>
            <w:r w:rsidRPr="00F95B02">
              <w:rPr>
                <w:vertAlign w:val="subscript"/>
              </w:rPr>
              <w:t>OTAREFSENS</w:t>
            </w:r>
          </w:p>
        </w:tc>
        <w:tc>
          <w:tcPr>
            <w:tcW w:w="1279" w:type="dxa"/>
          </w:tcPr>
          <w:p w14:paraId="6B927F83" w14:textId="61D38D44" w:rsidR="004D482F" w:rsidRPr="00F95B02" w:rsidRDefault="004D482F" w:rsidP="004D482F">
            <w:pPr>
              <w:pStyle w:val="TAC"/>
              <w:rPr>
                <w:lang w:eastAsia="zh-CN"/>
              </w:rPr>
            </w:pPr>
            <w:r>
              <w:rPr>
                <w:lang w:val="en-US" w:eastAsia="zh-CN"/>
              </w:rPr>
              <w:t>[-93.8</w:t>
            </w:r>
            <w:r w:rsidRPr="00F95B02">
              <w:rPr>
                <w:lang w:eastAsia="zh-CN"/>
              </w:rPr>
              <w:t xml:space="preserve"> </w:t>
            </w:r>
            <w:r>
              <w:rPr>
                <w:lang w:eastAsia="zh-CN"/>
              </w:rPr>
              <w:t>]</w:t>
            </w:r>
            <w:r w:rsidRPr="00F95B02">
              <w:t>- Δ</w:t>
            </w:r>
            <w:r w:rsidRPr="00F95B02">
              <w:rPr>
                <w:vertAlign w:val="subscript"/>
              </w:rPr>
              <w:t>OTAREFSENS</w:t>
            </w:r>
          </w:p>
        </w:tc>
      </w:tr>
      <w:tr w:rsidR="004D482F" w:rsidRPr="00F95B02" w14:paraId="183D3251" w14:textId="77777777" w:rsidTr="00D54D51">
        <w:trPr>
          <w:trHeight w:val="284"/>
          <w:jc w:val="center"/>
        </w:trPr>
        <w:tc>
          <w:tcPr>
            <w:tcW w:w="2049" w:type="dxa"/>
          </w:tcPr>
          <w:p w14:paraId="2B897EF2" w14:textId="77777777" w:rsidR="004D482F" w:rsidRPr="00F95B02" w:rsidRDefault="004D482F" w:rsidP="004D482F">
            <w:pPr>
              <w:pStyle w:val="TAC"/>
              <w:rPr>
                <w:lang w:eastAsia="zh-CN"/>
              </w:rPr>
            </w:pPr>
            <w:r w:rsidRPr="00F95B02">
              <w:t>20, 25, 30, 40, 50, 60, 70, 80, 90, 100</w:t>
            </w:r>
          </w:p>
        </w:tc>
        <w:tc>
          <w:tcPr>
            <w:tcW w:w="1684" w:type="dxa"/>
          </w:tcPr>
          <w:p w14:paraId="54D7CA94" w14:textId="77777777" w:rsidR="004D482F" w:rsidRPr="00F95B02" w:rsidRDefault="004D482F" w:rsidP="004D482F">
            <w:pPr>
              <w:pStyle w:val="TAC"/>
              <w:rPr>
                <w:lang w:eastAsia="zh-CN"/>
              </w:rPr>
            </w:pPr>
            <w:r w:rsidRPr="00F95B02">
              <w:rPr>
                <w:lang w:eastAsia="zh-CN"/>
              </w:rPr>
              <w:t>60</w:t>
            </w:r>
          </w:p>
        </w:tc>
        <w:tc>
          <w:tcPr>
            <w:tcW w:w="2216" w:type="dxa"/>
          </w:tcPr>
          <w:p w14:paraId="7583603C" w14:textId="77777777" w:rsidR="004D482F" w:rsidRPr="00F95B02" w:rsidRDefault="004D482F" w:rsidP="004D482F">
            <w:pPr>
              <w:pStyle w:val="TAC"/>
              <w:rPr>
                <w:lang w:eastAsia="zh-CN"/>
              </w:rPr>
            </w:pPr>
            <w:r w:rsidRPr="00F95B02">
              <w:rPr>
                <w:lang w:eastAsia="zh-CN"/>
              </w:rPr>
              <w:t>G-FR1-A1-</w:t>
            </w:r>
            <w:r>
              <w:rPr>
                <w:lang w:eastAsia="zh-CN"/>
              </w:rPr>
              <w:t>2</w:t>
            </w:r>
            <w:r w:rsidRPr="00F95B02">
              <w:rPr>
                <w:lang w:eastAsia="zh-CN"/>
              </w:rPr>
              <w:t>6</w:t>
            </w:r>
          </w:p>
        </w:tc>
        <w:tc>
          <w:tcPr>
            <w:tcW w:w="1253" w:type="dxa"/>
          </w:tcPr>
          <w:p w14:paraId="154A0415" w14:textId="22E29D89" w:rsidR="004D482F" w:rsidRPr="00F95B02" w:rsidRDefault="004D482F" w:rsidP="004D482F">
            <w:pPr>
              <w:pStyle w:val="TAC"/>
              <w:rPr>
                <w:lang w:eastAsia="zh-CN"/>
              </w:rPr>
            </w:pPr>
            <w:ins w:id="322" w:author="Huawei-RKy" w:date="2021-04-15T13:03:00Z">
              <w:r>
                <w:rPr>
                  <w:lang w:val="en-US" w:eastAsia="zh-CN"/>
                </w:rPr>
                <w:t>[-94.</w:t>
              </w:r>
            </w:ins>
            <w:ins w:id="323" w:author="Huawei-RKy" w:date="2021-04-15T13:04:00Z">
              <w:r>
                <w:rPr>
                  <w:lang w:val="en-US" w:eastAsia="zh-CN"/>
                </w:rPr>
                <w:t>3</w:t>
              </w:r>
            </w:ins>
            <w:ins w:id="324" w:author="Huawei-RKy" w:date="2021-04-15T13:03:00Z">
              <w:r w:rsidRPr="00F95B02">
                <w:rPr>
                  <w:lang w:eastAsia="zh-CN"/>
                </w:rPr>
                <w:t xml:space="preserve"> </w:t>
              </w:r>
              <w:r>
                <w:rPr>
                  <w:lang w:eastAsia="zh-CN"/>
                </w:rPr>
                <w:t>]</w:t>
              </w:r>
              <w:r w:rsidRPr="00F95B02">
                <w:t>- Δ</w:t>
              </w:r>
              <w:r w:rsidRPr="00F95B02">
                <w:rPr>
                  <w:vertAlign w:val="subscript"/>
                </w:rPr>
                <w:t>OTAREFSENS</w:t>
              </w:r>
            </w:ins>
          </w:p>
        </w:tc>
        <w:tc>
          <w:tcPr>
            <w:tcW w:w="1150" w:type="dxa"/>
          </w:tcPr>
          <w:p w14:paraId="17EA2217" w14:textId="1A37EA3C" w:rsidR="004D482F" w:rsidRPr="00F95B02" w:rsidRDefault="004D482F" w:rsidP="004D482F">
            <w:pPr>
              <w:pStyle w:val="TAC"/>
              <w:rPr>
                <w:lang w:eastAsia="zh-CN"/>
              </w:rPr>
            </w:pPr>
            <w:r>
              <w:rPr>
                <w:lang w:val="en-US" w:eastAsia="zh-CN"/>
              </w:rPr>
              <w:t>[-94.2</w:t>
            </w:r>
            <w:r w:rsidRPr="00F95B02">
              <w:rPr>
                <w:lang w:eastAsia="zh-CN"/>
              </w:rPr>
              <w:t xml:space="preserve"> </w:t>
            </w:r>
            <w:r>
              <w:rPr>
                <w:lang w:eastAsia="zh-CN"/>
              </w:rPr>
              <w:t>]</w:t>
            </w:r>
            <w:r w:rsidRPr="00F95B02">
              <w:t>- Δ</w:t>
            </w:r>
            <w:r w:rsidRPr="00F95B02">
              <w:rPr>
                <w:vertAlign w:val="subscript"/>
              </w:rPr>
              <w:t>OTAREFSENS</w:t>
            </w:r>
          </w:p>
        </w:tc>
        <w:tc>
          <w:tcPr>
            <w:tcW w:w="1279" w:type="dxa"/>
          </w:tcPr>
          <w:p w14:paraId="4C0FE125" w14:textId="1339CE9D" w:rsidR="004D482F" w:rsidRPr="00F95B02" w:rsidRDefault="004D482F" w:rsidP="004D482F">
            <w:pPr>
              <w:pStyle w:val="TAC"/>
              <w:rPr>
                <w:lang w:eastAsia="zh-CN"/>
              </w:rPr>
            </w:pPr>
            <w:r>
              <w:rPr>
                <w:lang w:val="en-US" w:eastAsia="zh-CN"/>
              </w:rPr>
              <w:t>[-94.0</w:t>
            </w:r>
            <w:r w:rsidRPr="00F95B02">
              <w:rPr>
                <w:lang w:eastAsia="zh-CN"/>
              </w:rPr>
              <w:t xml:space="preserve"> </w:t>
            </w:r>
            <w:r>
              <w:rPr>
                <w:lang w:eastAsia="zh-CN"/>
              </w:rPr>
              <w:t>]</w:t>
            </w:r>
            <w:r w:rsidRPr="00F95B02">
              <w:t>- Δ</w:t>
            </w:r>
            <w:r w:rsidRPr="00F95B02">
              <w:rPr>
                <w:vertAlign w:val="subscript"/>
              </w:rPr>
              <w:t>OTAREFSENS</w:t>
            </w:r>
          </w:p>
        </w:tc>
      </w:tr>
      <w:tr w:rsidR="00AE0C4D" w:rsidRPr="00F95B02" w14:paraId="2AB82402" w14:textId="77777777" w:rsidTr="00D54D51">
        <w:trPr>
          <w:trHeight w:val="284"/>
          <w:jc w:val="center"/>
        </w:trPr>
        <w:tc>
          <w:tcPr>
            <w:tcW w:w="9631" w:type="dxa"/>
            <w:gridSpan w:val="6"/>
            <w:vAlign w:val="center"/>
          </w:tcPr>
          <w:p w14:paraId="7EC01A26" w14:textId="77777777" w:rsidR="00AE0C4D" w:rsidRPr="00F95B02" w:rsidRDefault="00AE0C4D" w:rsidP="00AE0C4D">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754A3278" w14:textId="77777777" w:rsidR="00AA7FEC" w:rsidRPr="000D2B34" w:rsidRDefault="00AA7FEC" w:rsidP="00AA7FEC"/>
    <w:p w14:paraId="320F7796" w14:textId="628F226D" w:rsidR="00AA7FEC" w:rsidRDefault="00AA7FEC" w:rsidP="004D482F">
      <w:pPr>
        <w:pStyle w:val="TH"/>
      </w:pPr>
      <w:r w:rsidRPr="00F95B02">
        <w:t xml:space="preserve">Table </w:t>
      </w:r>
      <w:r>
        <w:t>7</w:t>
      </w:r>
      <w:r w:rsidRPr="00E26D09">
        <w:t>.3.</w:t>
      </w:r>
      <w:r>
        <w:t>5.3.1</w:t>
      </w:r>
      <w:r w:rsidRPr="00F95B02">
        <w:t>-</w:t>
      </w:r>
      <w:r>
        <w:rPr>
          <w:lang w:eastAsia="zh-CN"/>
        </w:rPr>
        <w:t>2</w:t>
      </w:r>
      <w:r w:rsidRPr="00F95B02">
        <w:t xml:space="preserve">: </w:t>
      </w:r>
      <w:r w:rsidRPr="00F95B02">
        <w:rPr>
          <w:lang w:eastAsia="zh-CN"/>
        </w:rPr>
        <w:t xml:space="preserve">Local Area </w:t>
      </w:r>
      <w:r>
        <w:t>IAB-MT</w:t>
      </w:r>
      <w:r w:rsidRPr="00F95B02">
        <w:t xml:space="preserve"> </w:t>
      </w:r>
      <w:r>
        <w:t xml:space="preserve">type 1-O </w:t>
      </w:r>
      <w:r w:rsidRPr="00F95B02">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684"/>
        <w:gridCol w:w="2216"/>
        <w:gridCol w:w="1253"/>
        <w:gridCol w:w="1150"/>
        <w:gridCol w:w="1279"/>
      </w:tblGrid>
      <w:tr w:rsidR="004D482F" w:rsidRPr="00F95B02" w14:paraId="6AE9E934" w14:textId="77777777" w:rsidTr="006F5E79">
        <w:trPr>
          <w:trHeight w:val="308"/>
          <w:jc w:val="center"/>
        </w:trPr>
        <w:tc>
          <w:tcPr>
            <w:tcW w:w="2049" w:type="dxa"/>
            <w:vMerge w:val="restart"/>
            <w:shd w:val="clear" w:color="auto" w:fill="auto"/>
          </w:tcPr>
          <w:p w14:paraId="0F23BDB9" w14:textId="77777777" w:rsidR="004D482F" w:rsidRPr="00F95B02" w:rsidRDefault="004D482F" w:rsidP="006F5E79">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684" w:type="dxa"/>
            <w:vMerge w:val="restart"/>
          </w:tcPr>
          <w:p w14:paraId="69320F50" w14:textId="77777777" w:rsidR="004D482F" w:rsidRPr="00F95B02" w:rsidRDefault="004D482F" w:rsidP="006F5E79">
            <w:pPr>
              <w:pStyle w:val="TAH"/>
              <w:rPr>
                <w:rFonts w:cs="Arial"/>
              </w:rPr>
            </w:pPr>
            <w:r w:rsidRPr="00F95B02">
              <w:rPr>
                <w:rFonts w:cs="Arial"/>
              </w:rPr>
              <w:t>Sub-carrier spacing (kHz)</w:t>
            </w:r>
          </w:p>
        </w:tc>
        <w:tc>
          <w:tcPr>
            <w:tcW w:w="2216" w:type="dxa"/>
            <w:vMerge w:val="restart"/>
          </w:tcPr>
          <w:p w14:paraId="4082573D" w14:textId="77777777" w:rsidR="004D482F" w:rsidRPr="00F95B02" w:rsidRDefault="004D482F" w:rsidP="006F5E79">
            <w:pPr>
              <w:pStyle w:val="TAH"/>
              <w:rPr>
                <w:rFonts w:cs="Arial"/>
              </w:rPr>
            </w:pPr>
            <w:r w:rsidRPr="00F95B02">
              <w:rPr>
                <w:rFonts w:cs="Arial"/>
              </w:rPr>
              <w:t>Reference measurement channel</w:t>
            </w:r>
          </w:p>
        </w:tc>
        <w:tc>
          <w:tcPr>
            <w:tcW w:w="3682" w:type="dxa"/>
            <w:gridSpan w:val="3"/>
          </w:tcPr>
          <w:p w14:paraId="63599D91" w14:textId="77777777" w:rsidR="004D482F" w:rsidRPr="00F95B02" w:rsidRDefault="004D482F" w:rsidP="006F5E79">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7FFEBEC8" w14:textId="77777777" w:rsidR="004D482F" w:rsidRPr="00F95B02" w:rsidRDefault="004D482F" w:rsidP="006F5E79">
            <w:pPr>
              <w:pStyle w:val="TAH"/>
              <w:rPr>
                <w:rFonts w:cs="Arial"/>
              </w:rPr>
            </w:pPr>
            <w:r w:rsidRPr="00F95B02">
              <w:rPr>
                <w:rFonts w:cs="Arial"/>
              </w:rPr>
              <w:t>(dBm)</w:t>
            </w:r>
          </w:p>
        </w:tc>
      </w:tr>
      <w:tr w:rsidR="004D482F" w:rsidRPr="00F95B02" w14:paraId="0743E60B" w14:textId="77777777" w:rsidTr="006F5E79">
        <w:trPr>
          <w:trHeight w:val="307"/>
          <w:jc w:val="center"/>
        </w:trPr>
        <w:tc>
          <w:tcPr>
            <w:tcW w:w="2049" w:type="dxa"/>
            <w:vMerge/>
            <w:shd w:val="clear" w:color="auto" w:fill="auto"/>
          </w:tcPr>
          <w:p w14:paraId="2AA4551F" w14:textId="77777777" w:rsidR="004D482F" w:rsidRDefault="004D482F" w:rsidP="004D482F">
            <w:pPr>
              <w:pStyle w:val="TAH"/>
              <w:rPr>
                <w:rFonts w:cs="Arial"/>
                <w:i/>
                <w:lang w:val="it-IT"/>
              </w:rPr>
            </w:pPr>
          </w:p>
        </w:tc>
        <w:tc>
          <w:tcPr>
            <w:tcW w:w="1684" w:type="dxa"/>
            <w:vMerge/>
          </w:tcPr>
          <w:p w14:paraId="7D624905" w14:textId="77777777" w:rsidR="004D482F" w:rsidRPr="00F95B02" w:rsidRDefault="004D482F" w:rsidP="004D482F">
            <w:pPr>
              <w:pStyle w:val="TAH"/>
              <w:rPr>
                <w:rFonts w:cs="Arial"/>
              </w:rPr>
            </w:pPr>
          </w:p>
        </w:tc>
        <w:tc>
          <w:tcPr>
            <w:tcW w:w="2216" w:type="dxa"/>
            <w:vMerge/>
          </w:tcPr>
          <w:p w14:paraId="3E983EF3" w14:textId="77777777" w:rsidR="004D482F" w:rsidRPr="00F95B02" w:rsidRDefault="004D482F" w:rsidP="004D482F">
            <w:pPr>
              <w:pStyle w:val="TAH"/>
              <w:rPr>
                <w:rFonts w:cs="Arial"/>
              </w:rPr>
            </w:pPr>
          </w:p>
        </w:tc>
        <w:tc>
          <w:tcPr>
            <w:tcW w:w="1253" w:type="dxa"/>
          </w:tcPr>
          <w:p w14:paraId="71B3CD1C" w14:textId="77777777" w:rsidR="004D482F" w:rsidRPr="00F95B02" w:rsidRDefault="004D482F" w:rsidP="004D482F">
            <w:pPr>
              <w:pStyle w:val="TAH"/>
              <w:rPr>
                <w:lang w:eastAsia="zh-CN"/>
              </w:rPr>
            </w:pPr>
            <w:ins w:id="325" w:author="Huawei-RKy" w:date="2021-04-15T13:04:00Z">
              <w:r w:rsidRPr="00931575">
                <w:t>f ≤ 3.0 GHz</w:t>
              </w:r>
            </w:ins>
          </w:p>
        </w:tc>
        <w:tc>
          <w:tcPr>
            <w:tcW w:w="1150" w:type="dxa"/>
          </w:tcPr>
          <w:p w14:paraId="19D0AD66" w14:textId="52410C35" w:rsidR="004D482F" w:rsidRPr="00F95B02" w:rsidRDefault="004D482F" w:rsidP="004D482F">
            <w:pPr>
              <w:pStyle w:val="TAH"/>
              <w:rPr>
                <w:rFonts w:cs="Arial"/>
              </w:rPr>
            </w:pPr>
            <w:ins w:id="326" w:author="Huawei-RKy" w:date="2021-04-15T13:06:00Z">
              <w:r w:rsidRPr="00931575">
                <w:t>3.0 GHz &lt; f ≤ 4.2 GHz</w:t>
              </w:r>
            </w:ins>
          </w:p>
        </w:tc>
        <w:tc>
          <w:tcPr>
            <w:tcW w:w="1279" w:type="dxa"/>
          </w:tcPr>
          <w:p w14:paraId="7598F034" w14:textId="247E2419" w:rsidR="004D482F" w:rsidRPr="00F95B02" w:rsidRDefault="004D482F" w:rsidP="004D482F">
            <w:pPr>
              <w:pStyle w:val="TAH"/>
              <w:rPr>
                <w:rFonts w:cs="Arial"/>
              </w:rPr>
            </w:pPr>
            <w:ins w:id="327" w:author="Huawei-RKy" w:date="2021-04-15T13:06:00Z">
              <w:r w:rsidRPr="00931575">
                <w:t>4.2 GHz &lt; f ≤ 6.0 GHz</w:t>
              </w:r>
            </w:ins>
          </w:p>
        </w:tc>
      </w:tr>
      <w:tr w:rsidR="004D482F" w:rsidRPr="00F95B02" w14:paraId="284ACC4F" w14:textId="77777777" w:rsidTr="006F5E79">
        <w:trPr>
          <w:trHeight w:val="284"/>
          <w:jc w:val="center"/>
        </w:trPr>
        <w:tc>
          <w:tcPr>
            <w:tcW w:w="2049" w:type="dxa"/>
          </w:tcPr>
          <w:p w14:paraId="52DCDDE1" w14:textId="77777777" w:rsidR="004D482F" w:rsidRPr="00F95B02" w:rsidRDefault="004D482F" w:rsidP="004D482F">
            <w:pPr>
              <w:pStyle w:val="TAC"/>
            </w:pPr>
            <w:r w:rsidRPr="00F95B02">
              <w:t>10, 15</w:t>
            </w:r>
          </w:p>
        </w:tc>
        <w:tc>
          <w:tcPr>
            <w:tcW w:w="1684" w:type="dxa"/>
          </w:tcPr>
          <w:p w14:paraId="7E38EF2E" w14:textId="77777777" w:rsidR="004D482F" w:rsidRPr="00F95B02" w:rsidRDefault="004D482F" w:rsidP="004D482F">
            <w:pPr>
              <w:pStyle w:val="TAC"/>
              <w:rPr>
                <w:lang w:eastAsia="zh-CN"/>
              </w:rPr>
            </w:pPr>
            <w:r w:rsidRPr="00F95B02">
              <w:rPr>
                <w:lang w:eastAsia="zh-CN"/>
              </w:rPr>
              <w:t>30</w:t>
            </w:r>
          </w:p>
        </w:tc>
        <w:tc>
          <w:tcPr>
            <w:tcW w:w="2216" w:type="dxa"/>
          </w:tcPr>
          <w:p w14:paraId="693CADDF" w14:textId="77777777" w:rsidR="004D482F" w:rsidRPr="00F95B02" w:rsidRDefault="004D482F" w:rsidP="004D482F">
            <w:pPr>
              <w:pStyle w:val="TAC"/>
            </w:pPr>
            <w:r w:rsidRPr="00F95B02">
              <w:rPr>
                <w:lang w:eastAsia="zh-CN"/>
              </w:rPr>
              <w:t>G-FR1-A1-</w:t>
            </w:r>
            <w:r>
              <w:rPr>
                <w:lang w:eastAsia="zh-CN"/>
              </w:rPr>
              <w:t>2</w:t>
            </w:r>
            <w:r w:rsidRPr="00F95B02">
              <w:rPr>
                <w:lang w:eastAsia="zh-CN"/>
              </w:rPr>
              <w:t>2</w:t>
            </w:r>
          </w:p>
        </w:tc>
        <w:tc>
          <w:tcPr>
            <w:tcW w:w="1253" w:type="dxa"/>
          </w:tcPr>
          <w:p w14:paraId="57E72F15" w14:textId="2AA92B3D" w:rsidR="004D482F" w:rsidRPr="00F95B02" w:rsidRDefault="004D482F" w:rsidP="004D482F">
            <w:pPr>
              <w:pStyle w:val="TAC"/>
              <w:rPr>
                <w:ins w:id="328" w:author="Huawei-RKy" w:date="2021-04-15T13:03:00Z"/>
              </w:rPr>
            </w:pPr>
            <w:ins w:id="329" w:author="Huawei-RKy" w:date="2021-04-15T13:03:00Z">
              <w:r>
                <w:rPr>
                  <w:lang w:val="en-US" w:eastAsia="zh-CN"/>
                </w:rPr>
                <w:t>[-</w:t>
              </w:r>
            </w:ins>
            <w:ins w:id="330" w:author="Huawei-RKy" w:date="2021-04-15T13:06:00Z">
              <w:r>
                <w:rPr>
                  <w:lang w:val="en-US" w:eastAsia="zh-CN"/>
                </w:rPr>
                <w:t>92.7</w:t>
              </w:r>
            </w:ins>
            <w:ins w:id="331" w:author="Huawei-RKy" w:date="2021-04-15T13:03:00Z">
              <w:r>
                <w:rPr>
                  <w:lang w:eastAsia="zh-CN"/>
                </w:rPr>
                <w:t>]</w:t>
              </w:r>
              <w:r w:rsidRPr="00F95B02">
                <w:t>- Δ</w:t>
              </w:r>
              <w:r w:rsidRPr="00F95B02">
                <w:rPr>
                  <w:vertAlign w:val="subscript"/>
                </w:rPr>
                <w:t>OTAREFSENS</w:t>
              </w:r>
            </w:ins>
          </w:p>
          <w:p w14:paraId="5B06281F" w14:textId="77777777" w:rsidR="004D482F" w:rsidRPr="00F95B02" w:rsidRDefault="004D482F" w:rsidP="004D482F">
            <w:pPr>
              <w:pStyle w:val="TAC"/>
            </w:pPr>
          </w:p>
        </w:tc>
        <w:tc>
          <w:tcPr>
            <w:tcW w:w="1150" w:type="dxa"/>
          </w:tcPr>
          <w:p w14:paraId="1C9D8F86" w14:textId="77E234DB" w:rsidR="004D482F" w:rsidRPr="00F95B02" w:rsidRDefault="004D482F" w:rsidP="004D482F">
            <w:pPr>
              <w:pStyle w:val="TAC"/>
              <w:rPr>
                <w:ins w:id="332" w:author="Huawei-RKy" w:date="2021-04-15T13:06:00Z"/>
              </w:rPr>
            </w:pPr>
            <w:ins w:id="333" w:author="Huawei-RKy" w:date="2021-04-15T13:06:00Z">
              <w:r>
                <w:rPr>
                  <w:lang w:val="en-US" w:eastAsia="zh-CN"/>
                </w:rPr>
                <w:t>[-92.6</w:t>
              </w:r>
              <w:r>
                <w:rPr>
                  <w:lang w:eastAsia="zh-CN"/>
                </w:rPr>
                <w:t>]</w:t>
              </w:r>
              <w:r w:rsidRPr="00F95B02">
                <w:t>- Δ</w:t>
              </w:r>
              <w:r w:rsidRPr="00F95B02">
                <w:rPr>
                  <w:vertAlign w:val="subscript"/>
                </w:rPr>
                <w:t>OTAREFSENS</w:t>
              </w:r>
            </w:ins>
          </w:p>
          <w:p w14:paraId="66412F7E" w14:textId="77777777" w:rsidR="004D482F" w:rsidRPr="00F95B02" w:rsidRDefault="004D482F" w:rsidP="004D482F">
            <w:pPr>
              <w:pStyle w:val="TAC"/>
            </w:pPr>
          </w:p>
        </w:tc>
        <w:tc>
          <w:tcPr>
            <w:tcW w:w="1279" w:type="dxa"/>
          </w:tcPr>
          <w:p w14:paraId="26436C00" w14:textId="6ECC320E" w:rsidR="004D482F" w:rsidRPr="00F95B02" w:rsidRDefault="004D482F" w:rsidP="004D482F">
            <w:pPr>
              <w:pStyle w:val="TAC"/>
              <w:rPr>
                <w:ins w:id="334" w:author="Huawei-RKy" w:date="2021-04-15T13:06:00Z"/>
              </w:rPr>
            </w:pPr>
            <w:ins w:id="335" w:author="Huawei-RKy" w:date="2021-04-15T13:06:00Z">
              <w:r>
                <w:rPr>
                  <w:lang w:val="en-US" w:eastAsia="zh-CN"/>
                </w:rPr>
                <w:t>[-92.4</w:t>
              </w:r>
              <w:r>
                <w:rPr>
                  <w:lang w:eastAsia="zh-CN"/>
                </w:rPr>
                <w:t>]</w:t>
              </w:r>
              <w:r w:rsidRPr="00F95B02">
                <w:t>- Δ</w:t>
              </w:r>
              <w:r w:rsidRPr="00F95B02">
                <w:rPr>
                  <w:vertAlign w:val="subscript"/>
                </w:rPr>
                <w:t>OTAREFSENS</w:t>
              </w:r>
            </w:ins>
          </w:p>
          <w:p w14:paraId="6DC7E28A" w14:textId="544B551B" w:rsidR="004D482F" w:rsidRPr="00F95B02" w:rsidRDefault="004D482F" w:rsidP="004D482F">
            <w:pPr>
              <w:pStyle w:val="TAC"/>
            </w:pPr>
          </w:p>
        </w:tc>
      </w:tr>
      <w:tr w:rsidR="004D482F" w:rsidRPr="00F95B02" w14:paraId="3723F363" w14:textId="77777777" w:rsidTr="006F5E79">
        <w:trPr>
          <w:trHeight w:val="284"/>
          <w:jc w:val="center"/>
        </w:trPr>
        <w:tc>
          <w:tcPr>
            <w:tcW w:w="2049" w:type="dxa"/>
          </w:tcPr>
          <w:p w14:paraId="588CB60F" w14:textId="77777777" w:rsidR="004D482F" w:rsidRPr="00F95B02" w:rsidRDefault="004D482F" w:rsidP="004D482F">
            <w:pPr>
              <w:pStyle w:val="TAC"/>
              <w:rPr>
                <w:lang w:eastAsia="zh-CN"/>
              </w:rPr>
            </w:pPr>
            <w:r w:rsidRPr="00F95B02">
              <w:t>10, 15</w:t>
            </w:r>
          </w:p>
        </w:tc>
        <w:tc>
          <w:tcPr>
            <w:tcW w:w="1684" w:type="dxa"/>
          </w:tcPr>
          <w:p w14:paraId="2931429B" w14:textId="77777777" w:rsidR="004D482F" w:rsidRPr="00F95B02" w:rsidRDefault="004D482F" w:rsidP="004D482F">
            <w:pPr>
              <w:pStyle w:val="TAC"/>
              <w:rPr>
                <w:lang w:eastAsia="zh-CN"/>
              </w:rPr>
            </w:pPr>
            <w:r w:rsidRPr="00F95B02">
              <w:rPr>
                <w:lang w:eastAsia="zh-CN"/>
              </w:rPr>
              <w:t>60</w:t>
            </w:r>
          </w:p>
        </w:tc>
        <w:tc>
          <w:tcPr>
            <w:tcW w:w="2216" w:type="dxa"/>
          </w:tcPr>
          <w:p w14:paraId="61D4F006" w14:textId="77777777" w:rsidR="004D482F" w:rsidRPr="00F95B02" w:rsidRDefault="004D482F" w:rsidP="004D482F">
            <w:pPr>
              <w:pStyle w:val="TAC"/>
              <w:rPr>
                <w:lang w:eastAsia="zh-CN"/>
              </w:rPr>
            </w:pPr>
            <w:r w:rsidRPr="00F95B02">
              <w:rPr>
                <w:lang w:eastAsia="zh-CN"/>
              </w:rPr>
              <w:t>G-FR1-A1-</w:t>
            </w:r>
            <w:r>
              <w:rPr>
                <w:lang w:eastAsia="zh-CN"/>
              </w:rPr>
              <w:t>2</w:t>
            </w:r>
            <w:r w:rsidRPr="00F95B02">
              <w:rPr>
                <w:lang w:eastAsia="zh-CN"/>
              </w:rPr>
              <w:t>3</w:t>
            </w:r>
          </w:p>
        </w:tc>
        <w:tc>
          <w:tcPr>
            <w:tcW w:w="1253" w:type="dxa"/>
          </w:tcPr>
          <w:p w14:paraId="41090D77" w14:textId="2275EF64" w:rsidR="004D482F" w:rsidRPr="00F95B02" w:rsidRDefault="004D482F" w:rsidP="004D482F">
            <w:pPr>
              <w:pStyle w:val="TAC"/>
              <w:rPr>
                <w:lang w:eastAsia="zh-CN"/>
              </w:rPr>
            </w:pPr>
            <w:ins w:id="336" w:author="Huawei-RKy" w:date="2021-04-15T13:03:00Z">
              <w:r>
                <w:rPr>
                  <w:lang w:val="en-US" w:eastAsia="zh-CN"/>
                </w:rPr>
                <w:t>[-</w:t>
              </w:r>
            </w:ins>
            <w:ins w:id="337" w:author="Huawei-RKy" w:date="2021-04-15T13:06:00Z">
              <w:r>
                <w:rPr>
                  <w:lang w:val="en-US" w:eastAsia="zh-CN"/>
                </w:rPr>
                <w:t>89</w:t>
              </w:r>
            </w:ins>
            <w:ins w:id="338" w:author="Huawei-RKy" w:date="2021-04-15T13:03:00Z">
              <w:r>
                <w:rPr>
                  <w:lang w:val="en-US" w:eastAsia="zh-CN"/>
                </w:rPr>
                <w:t>.</w:t>
              </w:r>
            </w:ins>
            <w:ins w:id="339" w:author="Huawei-RKy" w:date="2021-04-15T13:04:00Z">
              <w:r>
                <w:rPr>
                  <w:lang w:val="en-US" w:eastAsia="zh-CN"/>
                </w:rPr>
                <w:t>7</w:t>
              </w:r>
            </w:ins>
            <w:ins w:id="340" w:author="Huawei-RKy" w:date="2021-04-15T13:03:00Z">
              <w:r>
                <w:rPr>
                  <w:lang w:val="en-US" w:eastAsia="zh-CN"/>
                </w:rPr>
                <w:t>]</w:t>
              </w:r>
              <w:r w:rsidRPr="00F95B02">
                <w:rPr>
                  <w:lang w:eastAsia="zh-CN"/>
                </w:rPr>
                <w:t xml:space="preserve"> </w:t>
              </w:r>
              <w:r w:rsidRPr="00F95B02">
                <w:t>- Δ</w:t>
              </w:r>
              <w:r w:rsidRPr="00F95B02">
                <w:rPr>
                  <w:vertAlign w:val="subscript"/>
                </w:rPr>
                <w:t>OTAREFSENS</w:t>
              </w:r>
            </w:ins>
          </w:p>
        </w:tc>
        <w:tc>
          <w:tcPr>
            <w:tcW w:w="1150" w:type="dxa"/>
          </w:tcPr>
          <w:p w14:paraId="13566EAB" w14:textId="326CA743" w:rsidR="004D482F" w:rsidRPr="00F95B02" w:rsidRDefault="004D482F" w:rsidP="004D482F">
            <w:pPr>
              <w:pStyle w:val="TAC"/>
              <w:rPr>
                <w:lang w:eastAsia="zh-CN"/>
              </w:rPr>
            </w:pPr>
            <w:ins w:id="341" w:author="Huawei-RKy" w:date="2021-04-15T13:06:00Z">
              <w:r>
                <w:rPr>
                  <w:lang w:val="en-US" w:eastAsia="zh-CN"/>
                </w:rPr>
                <w:t>[-89.6]</w:t>
              </w:r>
              <w:r w:rsidRPr="00F95B02">
                <w:rPr>
                  <w:lang w:eastAsia="zh-CN"/>
                </w:rPr>
                <w:t xml:space="preserve"> </w:t>
              </w:r>
              <w:r w:rsidRPr="00F95B02">
                <w:t>- Δ</w:t>
              </w:r>
              <w:r w:rsidRPr="00F95B02">
                <w:rPr>
                  <w:vertAlign w:val="subscript"/>
                </w:rPr>
                <w:t>OTAREFSENS</w:t>
              </w:r>
            </w:ins>
          </w:p>
        </w:tc>
        <w:tc>
          <w:tcPr>
            <w:tcW w:w="1279" w:type="dxa"/>
          </w:tcPr>
          <w:p w14:paraId="75E040D4" w14:textId="06974C9C" w:rsidR="004D482F" w:rsidRPr="00F95B02" w:rsidRDefault="004D482F" w:rsidP="004D482F">
            <w:pPr>
              <w:pStyle w:val="TAC"/>
              <w:rPr>
                <w:lang w:eastAsia="zh-CN"/>
              </w:rPr>
            </w:pPr>
            <w:ins w:id="342" w:author="Huawei-RKy" w:date="2021-04-15T13:06:00Z">
              <w:r>
                <w:rPr>
                  <w:lang w:val="en-US" w:eastAsia="zh-CN"/>
                </w:rPr>
                <w:t>[-89.4]</w:t>
              </w:r>
              <w:r w:rsidRPr="00F95B02">
                <w:rPr>
                  <w:lang w:eastAsia="zh-CN"/>
                </w:rPr>
                <w:t xml:space="preserve"> </w:t>
              </w:r>
              <w:r w:rsidRPr="00F95B02">
                <w:t>- Δ</w:t>
              </w:r>
              <w:r w:rsidRPr="00F95B02">
                <w:rPr>
                  <w:vertAlign w:val="subscript"/>
                </w:rPr>
                <w:t>OTAREFSENS</w:t>
              </w:r>
            </w:ins>
          </w:p>
        </w:tc>
      </w:tr>
      <w:tr w:rsidR="004D482F" w:rsidRPr="00F95B02" w14:paraId="4405BF54" w14:textId="77777777" w:rsidTr="006F5E79">
        <w:trPr>
          <w:trHeight w:val="284"/>
          <w:jc w:val="center"/>
        </w:trPr>
        <w:tc>
          <w:tcPr>
            <w:tcW w:w="2049" w:type="dxa"/>
          </w:tcPr>
          <w:p w14:paraId="793CE5DE" w14:textId="77777777" w:rsidR="004D482F" w:rsidRPr="00F95B02" w:rsidRDefault="004D482F" w:rsidP="004D482F">
            <w:pPr>
              <w:pStyle w:val="TAC"/>
              <w:rPr>
                <w:lang w:eastAsia="zh-CN"/>
              </w:rPr>
            </w:pPr>
            <w:r w:rsidRPr="00F95B02">
              <w:t>20, 25, 30, 40, 50, 60, 70, 80, 90, 100</w:t>
            </w:r>
          </w:p>
        </w:tc>
        <w:tc>
          <w:tcPr>
            <w:tcW w:w="1684" w:type="dxa"/>
          </w:tcPr>
          <w:p w14:paraId="304B6BBD" w14:textId="77777777" w:rsidR="004D482F" w:rsidRPr="00F95B02" w:rsidRDefault="004D482F" w:rsidP="004D482F">
            <w:pPr>
              <w:pStyle w:val="TAC"/>
              <w:rPr>
                <w:lang w:eastAsia="zh-CN"/>
              </w:rPr>
            </w:pPr>
            <w:r w:rsidRPr="00F95B02">
              <w:rPr>
                <w:lang w:eastAsia="zh-CN"/>
              </w:rPr>
              <w:t>30</w:t>
            </w:r>
          </w:p>
        </w:tc>
        <w:tc>
          <w:tcPr>
            <w:tcW w:w="2216" w:type="dxa"/>
          </w:tcPr>
          <w:p w14:paraId="5870EF53" w14:textId="77777777" w:rsidR="004D482F" w:rsidRPr="00F95B02" w:rsidRDefault="004D482F" w:rsidP="004D482F">
            <w:pPr>
              <w:pStyle w:val="TAC"/>
              <w:rPr>
                <w:lang w:eastAsia="zh-CN"/>
              </w:rPr>
            </w:pPr>
            <w:r w:rsidRPr="00F95B02">
              <w:rPr>
                <w:lang w:eastAsia="zh-CN"/>
              </w:rPr>
              <w:t>G-FR1-A1-</w:t>
            </w:r>
            <w:r>
              <w:rPr>
                <w:lang w:eastAsia="zh-CN"/>
              </w:rPr>
              <w:t>2</w:t>
            </w:r>
            <w:r w:rsidRPr="00F95B02">
              <w:rPr>
                <w:lang w:eastAsia="zh-CN"/>
              </w:rPr>
              <w:t>5</w:t>
            </w:r>
          </w:p>
        </w:tc>
        <w:tc>
          <w:tcPr>
            <w:tcW w:w="1253" w:type="dxa"/>
          </w:tcPr>
          <w:p w14:paraId="7F9A2FCB" w14:textId="74CD6248" w:rsidR="004D482F" w:rsidRPr="00F95B02" w:rsidRDefault="004D482F" w:rsidP="004D482F">
            <w:pPr>
              <w:pStyle w:val="TAC"/>
              <w:rPr>
                <w:lang w:eastAsia="zh-CN"/>
              </w:rPr>
            </w:pPr>
            <w:ins w:id="343" w:author="Huawei-RKy" w:date="2021-04-15T13:03:00Z">
              <w:r>
                <w:rPr>
                  <w:lang w:val="en-US" w:eastAsia="zh-CN"/>
                </w:rPr>
                <w:t>[-</w:t>
              </w:r>
            </w:ins>
            <w:ins w:id="344" w:author="Huawei-RKy" w:date="2021-04-15T13:06:00Z">
              <w:r>
                <w:rPr>
                  <w:lang w:val="en-US" w:eastAsia="zh-CN"/>
                </w:rPr>
                <w:t>86</w:t>
              </w:r>
            </w:ins>
            <w:ins w:id="345" w:author="Huawei-RKy" w:date="2021-04-15T13:03:00Z">
              <w:r>
                <w:rPr>
                  <w:lang w:val="en-US" w:eastAsia="zh-CN"/>
                </w:rPr>
                <w:t>.</w:t>
              </w:r>
            </w:ins>
            <w:ins w:id="346" w:author="Huawei-RKy" w:date="2021-04-15T13:04:00Z">
              <w:r>
                <w:rPr>
                  <w:lang w:val="en-US" w:eastAsia="zh-CN"/>
                </w:rPr>
                <w:t>1</w:t>
              </w:r>
            </w:ins>
            <w:ins w:id="347" w:author="Huawei-RKy" w:date="2021-04-15T13:03:00Z">
              <w:r>
                <w:rPr>
                  <w:lang w:eastAsia="zh-CN"/>
                </w:rPr>
                <w:t>]</w:t>
              </w:r>
              <w:r w:rsidRPr="00F95B02">
                <w:t>- Δ</w:t>
              </w:r>
              <w:r w:rsidRPr="00F95B02">
                <w:rPr>
                  <w:vertAlign w:val="subscript"/>
                </w:rPr>
                <w:t>OTAREFSENS</w:t>
              </w:r>
            </w:ins>
          </w:p>
        </w:tc>
        <w:tc>
          <w:tcPr>
            <w:tcW w:w="1150" w:type="dxa"/>
          </w:tcPr>
          <w:p w14:paraId="59288D7C" w14:textId="43C19712" w:rsidR="004D482F" w:rsidRPr="00F95B02" w:rsidRDefault="004D482F" w:rsidP="004D482F">
            <w:pPr>
              <w:pStyle w:val="TAC"/>
              <w:rPr>
                <w:lang w:eastAsia="zh-CN"/>
              </w:rPr>
            </w:pPr>
            <w:ins w:id="348" w:author="Huawei-RKy" w:date="2021-04-15T13:06:00Z">
              <w:r>
                <w:rPr>
                  <w:lang w:val="en-US" w:eastAsia="zh-CN"/>
                </w:rPr>
                <w:t>[-86.0</w:t>
              </w:r>
              <w:r>
                <w:rPr>
                  <w:lang w:eastAsia="zh-CN"/>
                </w:rPr>
                <w:t>]</w:t>
              </w:r>
              <w:r w:rsidRPr="00F95B02">
                <w:t>- Δ</w:t>
              </w:r>
              <w:r w:rsidRPr="00F95B02">
                <w:rPr>
                  <w:vertAlign w:val="subscript"/>
                </w:rPr>
                <w:t>OTAREFSENS</w:t>
              </w:r>
            </w:ins>
          </w:p>
        </w:tc>
        <w:tc>
          <w:tcPr>
            <w:tcW w:w="1279" w:type="dxa"/>
          </w:tcPr>
          <w:p w14:paraId="03C8A8F0" w14:textId="032E90DA" w:rsidR="004D482F" w:rsidRPr="00F95B02" w:rsidRDefault="004D482F" w:rsidP="004D482F">
            <w:pPr>
              <w:pStyle w:val="TAC"/>
              <w:rPr>
                <w:lang w:eastAsia="zh-CN"/>
              </w:rPr>
            </w:pPr>
            <w:ins w:id="349" w:author="Huawei-RKy" w:date="2021-04-15T13:06:00Z">
              <w:r>
                <w:rPr>
                  <w:lang w:val="en-US" w:eastAsia="zh-CN"/>
                </w:rPr>
                <w:t>[-85.8</w:t>
              </w:r>
              <w:r w:rsidRPr="00F95B02">
                <w:rPr>
                  <w:lang w:eastAsia="zh-CN"/>
                </w:rPr>
                <w:t xml:space="preserve"> </w:t>
              </w:r>
              <w:r>
                <w:rPr>
                  <w:lang w:eastAsia="zh-CN"/>
                </w:rPr>
                <w:t>]</w:t>
              </w:r>
              <w:r w:rsidRPr="00F95B02">
                <w:t>- Δ</w:t>
              </w:r>
              <w:r w:rsidRPr="00F95B02">
                <w:rPr>
                  <w:vertAlign w:val="subscript"/>
                </w:rPr>
                <w:t>OTAREFSENS</w:t>
              </w:r>
            </w:ins>
          </w:p>
        </w:tc>
      </w:tr>
      <w:tr w:rsidR="004D482F" w:rsidRPr="00F95B02" w14:paraId="4CE6534D" w14:textId="77777777" w:rsidTr="006F5E79">
        <w:trPr>
          <w:trHeight w:val="284"/>
          <w:jc w:val="center"/>
        </w:trPr>
        <w:tc>
          <w:tcPr>
            <w:tcW w:w="2049" w:type="dxa"/>
          </w:tcPr>
          <w:p w14:paraId="2B89BF93" w14:textId="77777777" w:rsidR="004D482F" w:rsidRPr="00F95B02" w:rsidRDefault="004D482F" w:rsidP="004D482F">
            <w:pPr>
              <w:pStyle w:val="TAC"/>
              <w:rPr>
                <w:lang w:eastAsia="zh-CN"/>
              </w:rPr>
            </w:pPr>
            <w:r w:rsidRPr="00F95B02">
              <w:t>20, 25, 30, 40, 50, 60, 70, 80, 90, 100</w:t>
            </w:r>
          </w:p>
        </w:tc>
        <w:tc>
          <w:tcPr>
            <w:tcW w:w="1684" w:type="dxa"/>
          </w:tcPr>
          <w:p w14:paraId="5E873DDF" w14:textId="77777777" w:rsidR="004D482F" w:rsidRPr="00F95B02" w:rsidRDefault="004D482F" w:rsidP="004D482F">
            <w:pPr>
              <w:pStyle w:val="TAC"/>
              <w:rPr>
                <w:lang w:eastAsia="zh-CN"/>
              </w:rPr>
            </w:pPr>
            <w:r w:rsidRPr="00F95B02">
              <w:rPr>
                <w:lang w:eastAsia="zh-CN"/>
              </w:rPr>
              <w:t>60</w:t>
            </w:r>
          </w:p>
        </w:tc>
        <w:tc>
          <w:tcPr>
            <w:tcW w:w="2216" w:type="dxa"/>
          </w:tcPr>
          <w:p w14:paraId="055D7B31" w14:textId="77777777" w:rsidR="004D482F" w:rsidRPr="00F95B02" w:rsidRDefault="004D482F" w:rsidP="004D482F">
            <w:pPr>
              <w:pStyle w:val="TAC"/>
              <w:rPr>
                <w:lang w:eastAsia="zh-CN"/>
              </w:rPr>
            </w:pPr>
            <w:r w:rsidRPr="00F95B02">
              <w:rPr>
                <w:lang w:eastAsia="zh-CN"/>
              </w:rPr>
              <w:t>G-FR1-A1-</w:t>
            </w:r>
            <w:r>
              <w:rPr>
                <w:lang w:eastAsia="zh-CN"/>
              </w:rPr>
              <w:t>2</w:t>
            </w:r>
            <w:r w:rsidRPr="00F95B02">
              <w:rPr>
                <w:lang w:eastAsia="zh-CN"/>
              </w:rPr>
              <w:t>6</w:t>
            </w:r>
          </w:p>
        </w:tc>
        <w:tc>
          <w:tcPr>
            <w:tcW w:w="1253" w:type="dxa"/>
          </w:tcPr>
          <w:p w14:paraId="6E4BBED8" w14:textId="2B58FCD1" w:rsidR="004D482F" w:rsidRPr="00F95B02" w:rsidRDefault="004D482F" w:rsidP="004D482F">
            <w:pPr>
              <w:pStyle w:val="TAC"/>
              <w:rPr>
                <w:lang w:eastAsia="zh-CN"/>
              </w:rPr>
            </w:pPr>
            <w:ins w:id="350" w:author="Huawei-RKy" w:date="2021-04-15T13:03:00Z">
              <w:r>
                <w:rPr>
                  <w:lang w:val="en-US" w:eastAsia="zh-CN"/>
                </w:rPr>
                <w:t>[-</w:t>
              </w:r>
            </w:ins>
            <w:ins w:id="351" w:author="Huawei-RKy" w:date="2021-04-15T13:06:00Z">
              <w:r>
                <w:rPr>
                  <w:lang w:val="en-US" w:eastAsia="zh-CN"/>
                </w:rPr>
                <w:t>86</w:t>
              </w:r>
            </w:ins>
            <w:ins w:id="352" w:author="Huawei-RKy" w:date="2021-04-15T13:03:00Z">
              <w:r>
                <w:rPr>
                  <w:lang w:val="en-US" w:eastAsia="zh-CN"/>
                </w:rPr>
                <w:t>.</w:t>
              </w:r>
            </w:ins>
            <w:ins w:id="353" w:author="Huawei-RKy" w:date="2021-04-15T13:04:00Z">
              <w:r>
                <w:rPr>
                  <w:lang w:val="en-US" w:eastAsia="zh-CN"/>
                </w:rPr>
                <w:t>3</w:t>
              </w:r>
            </w:ins>
            <w:ins w:id="354" w:author="Huawei-RKy" w:date="2021-04-15T13:03:00Z">
              <w:r>
                <w:rPr>
                  <w:lang w:eastAsia="zh-CN"/>
                </w:rPr>
                <w:t>]</w:t>
              </w:r>
              <w:r w:rsidRPr="00F95B02">
                <w:t>- Δ</w:t>
              </w:r>
              <w:r w:rsidRPr="00F95B02">
                <w:rPr>
                  <w:vertAlign w:val="subscript"/>
                </w:rPr>
                <w:t>OTAREFSENS</w:t>
              </w:r>
            </w:ins>
          </w:p>
        </w:tc>
        <w:tc>
          <w:tcPr>
            <w:tcW w:w="1150" w:type="dxa"/>
          </w:tcPr>
          <w:p w14:paraId="6AE55F93" w14:textId="0FE79EBE" w:rsidR="004D482F" w:rsidRPr="00F95B02" w:rsidRDefault="004D482F" w:rsidP="004D482F">
            <w:pPr>
              <w:pStyle w:val="TAC"/>
              <w:rPr>
                <w:lang w:eastAsia="zh-CN"/>
              </w:rPr>
            </w:pPr>
            <w:ins w:id="355" w:author="Huawei-RKy" w:date="2021-04-15T13:06:00Z">
              <w:r>
                <w:rPr>
                  <w:lang w:val="en-US" w:eastAsia="zh-CN"/>
                </w:rPr>
                <w:t>[-86.2</w:t>
              </w:r>
              <w:r>
                <w:rPr>
                  <w:lang w:eastAsia="zh-CN"/>
                </w:rPr>
                <w:t>]</w:t>
              </w:r>
              <w:r w:rsidRPr="00F95B02">
                <w:t>- Δ</w:t>
              </w:r>
              <w:r w:rsidRPr="00F95B02">
                <w:rPr>
                  <w:vertAlign w:val="subscript"/>
                </w:rPr>
                <w:t>OTAREFSENS</w:t>
              </w:r>
            </w:ins>
          </w:p>
        </w:tc>
        <w:tc>
          <w:tcPr>
            <w:tcW w:w="1279" w:type="dxa"/>
          </w:tcPr>
          <w:p w14:paraId="7C907506" w14:textId="36EC8938" w:rsidR="004D482F" w:rsidRPr="00F95B02" w:rsidRDefault="004D482F" w:rsidP="004D482F">
            <w:pPr>
              <w:pStyle w:val="TAC"/>
              <w:rPr>
                <w:lang w:eastAsia="zh-CN"/>
              </w:rPr>
            </w:pPr>
            <w:ins w:id="356" w:author="Huawei-RKy" w:date="2021-04-15T13:06:00Z">
              <w:r>
                <w:rPr>
                  <w:lang w:val="en-US" w:eastAsia="zh-CN"/>
                </w:rPr>
                <w:t>[-86.0</w:t>
              </w:r>
              <w:r>
                <w:rPr>
                  <w:lang w:eastAsia="zh-CN"/>
                </w:rPr>
                <w:t>]</w:t>
              </w:r>
              <w:r w:rsidRPr="00F95B02">
                <w:t>- Δ</w:t>
              </w:r>
              <w:r w:rsidRPr="00F95B02">
                <w:rPr>
                  <w:vertAlign w:val="subscript"/>
                </w:rPr>
                <w:t>OTAREFSENS</w:t>
              </w:r>
            </w:ins>
          </w:p>
        </w:tc>
      </w:tr>
      <w:tr w:rsidR="004D482F" w:rsidRPr="00F95B02" w14:paraId="6B7917FD" w14:textId="77777777" w:rsidTr="006F5E79">
        <w:trPr>
          <w:trHeight w:val="284"/>
          <w:jc w:val="center"/>
        </w:trPr>
        <w:tc>
          <w:tcPr>
            <w:tcW w:w="9631" w:type="dxa"/>
            <w:gridSpan w:val="6"/>
            <w:vAlign w:val="center"/>
          </w:tcPr>
          <w:p w14:paraId="3B168F02" w14:textId="77777777" w:rsidR="004D482F" w:rsidRPr="00F95B02" w:rsidRDefault="004D482F" w:rsidP="004D482F">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635D523A" w14:textId="77777777" w:rsidR="004D482F" w:rsidRPr="004D482F" w:rsidRDefault="004D482F" w:rsidP="004D482F">
      <w:pPr>
        <w:pStyle w:val="TH"/>
      </w:pPr>
    </w:p>
    <w:p w14:paraId="166B91BB" w14:textId="60BC2386" w:rsidR="00AA7FEC" w:rsidRPr="00E26D09" w:rsidRDefault="00AA7FEC" w:rsidP="00AE0C4D">
      <w:pPr>
        <w:pStyle w:val="Heading5"/>
      </w:pPr>
      <w:bookmarkStart w:id="357" w:name="_Toc53185544"/>
      <w:bookmarkStart w:id="358" w:name="_Toc53185920"/>
      <w:bookmarkStart w:id="359" w:name="_Toc57820406"/>
      <w:bookmarkStart w:id="360" w:name="_Toc57821333"/>
      <w:bookmarkStart w:id="361" w:name="_Toc61183609"/>
      <w:bookmarkStart w:id="362" w:name="_Toc61184003"/>
      <w:bookmarkStart w:id="363" w:name="_Toc61184395"/>
      <w:bookmarkStart w:id="364" w:name="_Toc61184787"/>
      <w:bookmarkStart w:id="365" w:name="_Toc61185177"/>
      <w:r>
        <w:t>7</w:t>
      </w:r>
      <w:r w:rsidRPr="00E26D09">
        <w:t>.3.</w:t>
      </w:r>
      <w:r>
        <w:t>5.3.2</w:t>
      </w:r>
      <w:r w:rsidRPr="00E26D09">
        <w:tab/>
        <w:t xml:space="preserve">Minimum requirement for </w:t>
      </w:r>
      <w:r>
        <w:rPr>
          <w:i/>
        </w:rPr>
        <w:t>IAB-MT type</w:t>
      </w:r>
      <w:r w:rsidRPr="00E26D09">
        <w:rPr>
          <w:i/>
        </w:rPr>
        <w:t xml:space="preserve"> 2-O</w:t>
      </w:r>
      <w:bookmarkEnd w:id="357"/>
      <w:bookmarkEnd w:id="358"/>
      <w:bookmarkEnd w:id="359"/>
      <w:bookmarkEnd w:id="360"/>
      <w:bookmarkEnd w:id="361"/>
      <w:bookmarkEnd w:id="362"/>
      <w:bookmarkEnd w:id="363"/>
      <w:bookmarkEnd w:id="364"/>
      <w:bookmarkEnd w:id="365"/>
    </w:p>
    <w:p w14:paraId="37C27D6A" w14:textId="77777777" w:rsidR="00AA7FEC" w:rsidRPr="00E26D09" w:rsidRDefault="00AA7FEC" w:rsidP="00AA7FEC">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OTA REFSENS RoAoA</w:t>
      </w:r>
      <w:r w:rsidRPr="00E26D09">
        <w:t>.</w:t>
      </w:r>
    </w:p>
    <w:p w14:paraId="3B52141D" w14:textId="77777777" w:rsidR="00AA7FEC" w:rsidRPr="007E346D" w:rsidRDefault="00AA7FEC" w:rsidP="00AA7FEC">
      <w:r w:rsidRPr="007E346D">
        <w:lastRenderedPageBreak/>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r>
        <w:t>[</w:t>
      </w:r>
      <w:r>
        <w:rPr>
          <w:i/>
        </w:rPr>
        <w:t>IAB-MT]</w:t>
      </w:r>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r>
        <w:t>[</w:t>
      </w:r>
      <w:r>
        <w:rPr>
          <w:i/>
        </w:rPr>
        <w:t>IAB-MT]</w:t>
      </w:r>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r>
        <w:t>[</w:t>
      </w:r>
      <w:r>
        <w:rPr>
          <w:i/>
        </w:rPr>
        <w:t>IAB-MT]</w:t>
      </w:r>
      <w:r w:rsidRPr="007E346D">
        <w:rPr>
          <w:i/>
        </w:rPr>
        <w:t xml:space="preserve"> channel bandwidth</w:t>
      </w:r>
      <w:r w:rsidRPr="007E346D">
        <w:t>.</w:t>
      </w:r>
    </w:p>
    <w:p w14:paraId="56DA76BF" w14:textId="77777777" w:rsidR="00AA7FEC" w:rsidRPr="002713A9" w:rsidRDefault="00AA7FEC" w:rsidP="00AA7FEC">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p>
    <w:p w14:paraId="160A71E7" w14:textId="77777777" w:rsidR="00AA7FEC" w:rsidRPr="002713A9" w:rsidRDefault="00AA7FEC" w:rsidP="00AA7FEC">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p>
    <w:p w14:paraId="29C06FB4" w14:textId="4B2AA415" w:rsidR="00AA7FEC" w:rsidRPr="00E26D09" w:rsidRDefault="00AA7FEC" w:rsidP="00AA7FEC">
      <w:pPr>
        <w:pStyle w:val="TH"/>
      </w:pPr>
      <w:r w:rsidRPr="00E26D09">
        <w:t xml:space="preserve">Table </w:t>
      </w:r>
      <w:r>
        <w:t>7</w:t>
      </w:r>
      <w:r w:rsidRPr="00E26D09">
        <w:t>.3.</w:t>
      </w:r>
      <w:r>
        <w:t>5.3.2</w:t>
      </w:r>
      <w:r w:rsidRPr="00E26D09">
        <w:t xml:space="preserve">-1: </w:t>
      </w:r>
      <w:r w:rsidRPr="002713A9">
        <w:t>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AA7FEC" w:rsidRPr="00E26D09" w14:paraId="22867388" w14:textId="77777777" w:rsidTr="00D54D51">
        <w:trPr>
          <w:trHeight w:val="724"/>
          <w:jc w:val="center"/>
        </w:trPr>
        <w:tc>
          <w:tcPr>
            <w:tcW w:w="1701" w:type="dxa"/>
            <w:tcBorders>
              <w:top w:val="single" w:sz="4" w:space="0" w:color="auto"/>
              <w:left w:val="single" w:sz="4" w:space="0" w:color="auto"/>
              <w:bottom w:val="single" w:sz="4" w:space="0" w:color="auto"/>
              <w:right w:val="single" w:sz="4" w:space="0" w:color="auto"/>
            </w:tcBorders>
          </w:tcPr>
          <w:p w14:paraId="568A1C7D" w14:textId="77777777" w:rsidR="00AA7FEC" w:rsidRPr="007A7019" w:rsidRDefault="00AA7FEC" w:rsidP="00D54D51">
            <w:pPr>
              <w:pStyle w:val="TAH"/>
              <w:rPr>
                <w:i/>
                <w:lang w:val="it-IT"/>
              </w:rPr>
            </w:pPr>
            <w:r w:rsidRPr="007A7019">
              <w:rPr>
                <w:i/>
                <w:lang w:val="it-IT"/>
              </w:rPr>
              <w:t xml:space="preserve"> </w:t>
            </w:r>
            <w:r>
              <w:rPr>
                <w:i/>
                <w:lang w:val="it-IT"/>
              </w:rPr>
              <w:t>IAB-MT</w:t>
            </w:r>
            <w:r w:rsidRPr="007A7019">
              <w:rPr>
                <w:i/>
                <w:lang w:val="it-IT"/>
              </w:rPr>
              <w:t xml:space="preserve"> channel Bandwidth</w:t>
            </w:r>
          </w:p>
          <w:p w14:paraId="0B73C7EC" w14:textId="77777777" w:rsidR="00AA7FEC" w:rsidRPr="00E26D09" w:rsidRDefault="00AA7FEC" w:rsidP="00D54D51">
            <w:pPr>
              <w:pStyle w:val="TAH"/>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tcPr>
          <w:p w14:paraId="73C95A69" w14:textId="77777777" w:rsidR="00AA7FEC" w:rsidRPr="00E26D09" w:rsidRDefault="00AA7FEC" w:rsidP="00D54D51">
            <w:pPr>
              <w:pStyle w:val="TAH"/>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0E9E5865" w14:textId="77777777" w:rsidR="00AA7FEC" w:rsidRPr="00E26D09" w:rsidRDefault="00AA7FEC" w:rsidP="00D54D51">
            <w:pPr>
              <w:pStyle w:val="TAH"/>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tcPr>
          <w:p w14:paraId="6BB1E40B" w14:textId="77777777" w:rsidR="00AA7FEC" w:rsidRPr="00E26D09" w:rsidRDefault="00AA7FEC" w:rsidP="00D54D51">
            <w:pPr>
              <w:pStyle w:val="TAH"/>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t xml:space="preserve"> </w:t>
            </w:r>
            <w:r w:rsidRPr="002713A9">
              <w:t>(dBm)</w:t>
            </w:r>
          </w:p>
        </w:tc>
      </w:tr>
      <w:tr w:rsidR="00AA7FEC" w:rsidRPr="00E26D09" w14:paraId="78F6F648" w14:textId="77777777" w:rsidTr="00D54D51">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1B0AF3DD" w14:textId="77777777" w:rsidR="00AA7FEC" w:rsidRPr="00E26D09" w:rsidRDefault="00AA7FEC" w:rsidP="00D54D51">
            <w:pPr>
              <w:pStyle w:val="TAC"/>
            </w:pPr>
            <w:r>
              <w:t>50, 100, 200</w:t>
            </w:r>
          </w:p>
        </w:tc>
        <w:tc>
          <w:tcPr>
            <w:tcW w:w="1256" w:type="dxa"/>
            <w:tcBorders>
              <w:top w:val="single" w:sz="4" w:space="0" w:color="auto"/>
              <w:left w:val="single" w:sz="4" w:space="0" w:color="auto"/>
              <w:bottom w:val="single" w:sz="4" w:space="0" w:color="auto"/>
              <w:right w:val="single" w:sz="4" w:space="0" w:color="auto"/>
            </w:tcBorders>
          </w:tcPr>
          <w:p w14:paraId="0E3A1564" w14:textId="77777777" w:rsidR="00AA7FEC" w:rsidRPr="00E26D09" w:rsidRDefault="00AA7FEC" w:rsidP="00D54D51">
            <w:pPr>
              <w:pStyle w:val="TAC"/>
            </w:pPr>
            <w: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65536854" w14:textId="77777777" w:rsidR="00AA7FEC" w:rsidRPr="00E26D09" w:rsidRDefault="00AA7FEC" w:rsidP="00D54D51">
            <w:pPr>
              <w:pStyle w:val="TAC"/>
            </w:pPr>
            <w:r>
              <w:t>G-FR2-A1-21</w:t>
            </w:r>
          </w:p>
        </w:tc>
        <w:tc>
          <w:tcPr>
            <w:tcW w:w="2390" w:type="dxa"/>
            <w:tcBorders>
              <w:top w:val="single" w:sz="4" w:space="0" w:color="auto"/>
              <w:left w:val="single" w:sz="4" w:space="0" w:color="auto"/>
              <w:bottom w:val="single" w:sz="4" w:space="0" w:color="auto"/>
              <w:right w:val="single" w:sz="4" w:space="0" w:color="auto"/>
            </w:tcBorders>
          </w:tcPr>
          <w:p w14:paraId="4BD657E6" w14:textId="4FA3C920" w:rsidR="00AA7FEC" w:rsidRPr="00E26D09" w:rsidRDefault="00AA7FEC" w:rsidP="00D54D51">
            <w:pPr>
              <w:pStyle w:val="TAC"/>
            </w:pPr>
            <w:r>
              <w:t>EIS</w:t>
            </w:r>
            <w:r>
              <w:rPr>
                <w:vertAlign w:val="subscript"/>
              </w:rPr>
              <w:t xml:space="preserve">REFSENS_50M </w:t>
            </w:r>
            <w:r>
              <w:rPr>
                <w:rFonts w:cs="Arial"/>
              </w:rPr>
              <w:t xml:space="preserve">+ </w:t>
            </w:r>
            <w:r w:rsidR="00AE0C4D">
              <w:rPr>
                <w:rFonts w:cs="Arial"/>
              </w:rPr>
              <w:t xml:space="preserve">[2.4] + </w:t>
            </w:r>
            <w:r>
              <w:t>Δ</w:t>
            </w:r>
            <w:r>
              <w:rPr>
                <w:vertAlign w:val="subscript"/>
              </w:rPr>
              <w:t>FR2_REFSENS</w:t>
            </w:r>
          </w:p>
        </w:tc>
      </w:tr>
      <w:tr w:rsidR="00AA7FEC" w:rsidRPr="00E26D09" w14:paraId="5C881A90" w14:textId="77777777" w:rsidTr="00D54D51">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35531F4B" w14:textId="77777777" w:rsidR="00AA7FEC" w:rsidRPr="00E26D09" w:rsidRDefault="00AA7FEC" w:rsidP="00D54D51">
            <w:pPr>
              <w:pStyle w:val="TAC"/>
            </w:pPr>
            <w:r>
              <w:t>50</w:t>
            </w:r>
          </w:p>
        </w:tc>
        <w:tc>
          <w:tcPr>
            <w:tcW w:w="1256" w:type="dxa"/>
            <w:tcBorders>
              <w:top w:val="single" w:sz="4" w:space="0" w:color="auto"/>
              <w:left w:val="single" w:sz="4" w:space="0" w:color="auto"/>
              <w:bottom w:val="single" w:sz="4" w:space="0" w:color="auto"/>
              <w:right w:val="single" w:sz="4" w:space="0" w:color="auto"/>
            </w:tcBorders>
          </w:tcPr>
          <w:p w14:paraId="50E452E4" w14:textId="77777777" w:rsidR="00AA7FEC" w:rsidRPr="00E26D09" w:rsidRDefault="00AA7FEC" w:rsidP="00D54D51">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624CDC14" w14:textId="77777777" w:rsidR="00AA7FEC" w:rsidRPr="00E26D09" w:rsidRDefault="00AA7FEC" w:rsidP="00D54D51">
            <w:pPr>
              <w:pStyle w:val="TAC"/>
            </w:pPr>
            <w:r>
              <w:t>G-FR2-A1-22</w:t>
            </w:r>
          </w:p>
        </w:tc>
        <w:tc>
          <w:tcPr>
            <w:tcW w:w="2390" w:type="dxa"/>
            <w:tcBorders>
              <w:top w:val="single" w:sz="4" w:space="0" w:color="auto"/>
              <w:left w:val="single" w:sz="4" w:space="0" w:color="auto"/>
              <w:bottom w:val="single" w:sz="4" w:space="0" w:color="auto"/>
              <w:right w:val="single" w:sz="4" w:space="0" w:color="auto"/>
            </w:tcBorders>
          </w:tcPr>
          <w:p w14:paraId="39A3D0A5" w14:textId="798D62B1" w:rsidR="00AA7FEC" w:rsidRPr="00E26D09" w:rsidRDefault="00AA7FEC" w:rsidP="00D54D51">
            <w:pPr>
              <w:pStyle w:val="TAC"/>
            </w:pPr>
            <w:r>
              <w:t>EIS</w:t>
            </w:r>
            <w:r>
              <w:rPr>
                <w:vertAlign w:val="subscript"/>
              </w:rPr>
              <w:t>REFSENS_50M</w:t>
            </w:r>
            <w:r w:rsidR="00AE0C4D">
              <w:rPr>
                <w:vertAlign w:val="subscript"/>
              </w:rPr>
              <w:t xml:space="preserve"> </w:t>
            </w:r>
            <w:r w:rsidR="00AE0C4D">
              <w:rPr>
                <w:rFonts w:cs="Arial"/>
              </w:rPr>
              <w:t>+ [2.4]</w:t>
            </w:r>
            <w:r>
              <w:rPr>
                <w:vertAlign w:val="subscript"/>
              </w:rPr>
              <w:t xml:space="preserve"> </w:t>
            </w:r>
            <w:r>
              <w:rPr>
                <w:rFonts w:cs="Arial"/>
              </w:rPr>
              <w:t xml:space="preserve">+ </w:t>
            </w:r>
            <w:r>
              <w:t>Δ</w:t>
            </w:r>
            <w:r>
              <w:rPr>
                <w:vertAlign w:val="subscript"/>
              </w:rPr>
              <w:t>FR2_REFSENS</w:t>
            </w:r>
          </w:p>
        </w:tc>
      </w:tr>
      <w:tr w:rsidR="00AA7FEC" w:rsidRPr="00E26D09" w14:paraId="2F06A374" w14:textId="77777777" w:rsidTr="00D54D51">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6C6FF13C" w14:textId="77777777" w:rsidR="00AA7FEC" w:rsidRPr="00E26D09" w:rsidRDefault="00AA7FEC" w:rsidP="00D54D51">
            <w:pPr>
              <w:pStyle w:val="TAC"/>
            </w:pPr>
            <w:r>
              <w:t>100, 200, 400</w:t>
            </w:r>
          </w:p>
        </w:tc>
        <w:tc>
          <w:tcPr>
            <w:tcW w:w="1256" w:type="dxa"/>
            <w:tcBorders>
              <w:top w:val="single" w:sz="4" w:space="0" w:color="auto"/>
              <w:left w:val="single" w:sz="4" w:space="0" w:color="auto"/>
              <w:bottom w:val="single" w:sz="4" w:space="0" w:color="auto"/>
              <w:right w:val="single" w:sz="4" w:space="0" w:color="auto"/>
            </w:tcBorders>
          </w:tcPr>
          <w:p w14:paraId="1D866C5B" w14:textId="77777777" w:rsidR="00AA7FEC" w:rsidRPr="00E26D09" w:rsidRDefault="00AA7FEC" w:rsidP="00D54D51">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48F7A5B7" w14:textId="77777777" w:rsidR="00AA7FEC" w:rsidRPr="00E26D09" w:rsidRDefault="00AA7FEC" w:rsidP="00D54D51">
            <w:pPr>
              <w:pStyle w:val="TAC"/>
            </w:pPr>
            <w:r>
              <w:t>G-FR2-A1-23</w:t>
            </w:r>
          </w:p>
        </w:tc>
        <w:tc>
          <w:tcPr>
            <w:tcW w:w="2390" w:type="dxa"/>
            <w:tcBorders>
              <w:top w:val="single" w:sz="4" w:space="0" w:color="auto"/>
              <w:left w:val="single" w:sz="4" w:space="0" w:color="auto"/>
              <w:bottom w:val="single" w:sz="4" w:space="0" w:color="auto"/>
              <w:right w:val="single" w:sz="4" w:space="0" w:color="auto"/>
            </w:tcBorders>
          </w:tcPr>
          <w:p w14:paraId="5F9D4255" w14:textId="40101A0F" w:rsidR="00AA7FEC" w:rsidRPr="00E26D09" w:rsidRDefault="00AA7FEC" w:rsidP="00D54D51">
            <w:pPr>
              <w:pStyle w:val="TAC"/>
            </w:pPr>
            <w:r>
              <w:t>EIS</w:t>
            </w:r>
            <w:r>
              <w:rPr>
                <w:vertAlign w:val="subscript"/>
              </w:rPr>
              <w:t>REFSENS_50M</w:t>
            </w:r>
            <w:r w:rsidR="00AE0C4D">
              <w:rPr>
                <w:vertAlign w:val="subscript"/>
              </w:rPr>
              <w:t xml:space="preserve"> </w:t>
            </w:r>
            <w:r w:rsidR="00AE0C4D">
              <w:rPr>
                <w:rFonts w:cs="Arial"/>
              </w:rPr>
              <w:t>+ [2.4]</w:t>
            </w:r>
            <w:r>
              <w:rPr>
                <w:vertAlign w:val="subscript"/>
              </w:rPr>
              <w:t xml:space="preserve"> </w:t>
            </w:r>
            <w:r>
              <w:t>+ 3</w:t>
            </w:r>
            <w:r>
              <w:rPr>
                <w:vertAlign w:val="subscript"/>
              </w:rPr>
              <w:t xml:space="preserve"> </w:t>
            </w:r>
            <w:r>
              <w:rPr>
                <w:rFonts w:cs="Arial"/>
              </w:rPr>
              <w:t xml:space="preserve">+ </w:t>
            </w:r>
            <w:r>
              <w:t>Δ</w:t>
            </w:r>
            <w:r>
              <w:rPr>
                <w:vertAlign w:val="subscript"/>
              </w:rPr>
              <w:t>FR2_REFSENS</w:t>
            </w:r>
          </w:p>
        </w:tc>
      </w:tr>
      <w:tr w:rsidR="00AA7FEC" w:rsidRPr="00E26D09" w14:paraId="028C21E4" w14:textId="77777777" w:rsidTr="00D54D51">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2CB95430" w14:textId="77777777" w:rsidR="00AA7FEC" w:rsidRPr="00E26D09" w:rsidRDefault="00AA7FEC" w:rsidP="00D54D51">
            <w:pPr>
              <w:pStyle w:val="TAN"/>
              <w:rPr>
                <w:rFonts w:eastAsia="SimSun"/>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w:t>
            </w:r>
            <w:r w:rsidRPr="00E26D09">
              <w:rPr>
                <w:rFonts w:cs="Arial"/>
                <w:i/>
              </w:rPr>
              <w:t xml:space="preserve"> channel bandwidth</w:t>
            </w:r>
            <w:r w:rsidRPr="00E26D09">
              <w:rPr>
                <w:rFonts w:cs="Arial"/>
              </w:rPr>
              <w:t>.</w:t>
            </w:r>
          </w:p>
          <w:p w14:paraId="5CDF6E02" w14:textId="77777777" w:rsidR="00AA7FEC" w:rsidRPr="00E26D09" w:rsidRDefault="00AA7FEC" w:rsidP="00D54D51">
            <w:pPr>
              <w:pStyle w:val="TAN"/>
            </w:pPr>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p>
        </w:tc>
      </w:tr>
    </w:tbl>
    <w:p w14:paraId="54FCCF2A" w14:textId="77777777" w:rsidR="00AA7FEC" w:rsidRPr="008E4421" w:rsidRDefault="00AA7FEC" w:rsidP="00AA7FEC"/>
    <w:p w14:paraId="499F2A5D" w14:textId="77777777" w:rsidR="00A36F7C" w:rsidRPr="00AA7FEC" w:rsidRDefault="00A36F7C" w:rsidP="00A36F7C">
      <w:pPr>
        <w:rPr>
          <w:ins w:id="366" w:author="Huawei-RKy" w:date="2021-04-01T16:00:00Z"/>
        </w:rPr>
      </w:pPr>
    </w:p>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7" w:author="Huawei-RKy" w:date="2021-04-01T10:59:00Z" w:initials="RKy">
    <w:p w14:paraId="0EBC60F8" w14:textId="116A2730" w:rsidR="00D54D51" w:rsidRDefault="00D54D51">
      <w:pPr>
        <w:pStyle w:val="CommentText"/>
      </w:pPr>
      <w:r>
        <w:rPr>
          <w:rStyle w:val="CommentReference"/>
        </w:rPr>
        <w:annotationRef/>
      </w:r>
      <w:r>
        <w:rPr>
          <w:rFonts w:hint="eastAsia"/>
        </w:rPr>
        <w:t>T</w:t>
      </w:r>
      <w:r>
        <w:t>he test procedure is quite simple and references other tables/annexes for the details of the FRC’s as such it is appropriate for both IAB_DU and IAB-MT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BC60F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F6A00" w14:textId="77777777" w:rsidR="00D20289" w:rsidRDefault="00D20289">
      <w:r>
        <w:separator/>
      </w:r>
    </w:p>
  </w:endnote>
  <w:endnote w:type="continuationSeparator" w:id="0">
    <w:p w14:paraId="58495C15" w14:textId="77777777" w:rsidR="00D20289" w:rsidRDefault="00D20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D54D51" w:rsidRDefault="00D54D5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82542" w14:textId="77777777" w:rsidR="00D20289" w:rsidRDefault="00D20289">
      <w:r>
        <w:separator/>
      </w:r>
    </w:p>
  </w:footnote>
  <w:footnote w:type="continuationSeparator" w:id="0">
    <w:p w14:paraId="6EF8CF9F" w14:textId="77777777" w:rsidR="00D20289" w:rsidRDefault="00D202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D54D51" w:rsidRDefault="00D54D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68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D54D51" w:rsidRDefault="00D54D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68F1">
      <w:rPr>
        <w:rFonts w:ascii="Arial" w:hAnsi="Arial" w:cs="Arial"/>
        <w:b/>
        <w:noProof/>
        <w:sz w:val="18"/>
        <w:szCs w:val="18"/>
      </w:rPr>
      <w:t>1</w:t>
    </w:r>
    <w:r>
      <w:rPr>
        <w:rFonts w:ascii="Arial" w:hAnsi="Arial" w:cs="Arial"/>
        <w:b/>
        <w:sz w:val="18"/>
        <w:szCs w:val="18"/>
      </w:rPr>
      <w:fldChar w:fldCharType="end"/>
    </w:r>
  </w:p>
  <w:p w14:paraId="73BC3881" w14:textId="77777777" w:rsidR="00D54D51" w:rsidRDefault="00D54D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68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D54D51" w:rsidRDefault="00D54D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653D9"/>
    <w:multiLevelType w:val="hybridMultilevel"/>
    <w:tmpl w:val="0338EB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8"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9"/>
  </w:num>
  <w:num w:numId="2">
    <w:abstractNumId w:val="2"/>
  </w:num>
  <w:num w:numId="3">
    <w:abstractNumId w:val="10"/>
  </w:num>
  <w:num w:numId="4">
    <w:abstractNumId w:val="12"/>
  </w:num>
  <w:num w:numId="5">
    <w:abstractNumId w:val="7"/>
  </w:num>
  <w:num w:numId="6">
    <w:abstractNumId w:val="6"/>
  </w:num>
  <w:num w:numId="7">
    <w:abstractNumId w:val="0"/>
  </w:num>
  <w:num w:numId="8">
    <w:abstractNumId w:val="1"/>
  </w:num>
  <w:num w:numId="9">
    <w:abstractNumId w:val="3"/>
  </w:num>
  <w:num w:numId="10">
    <w:abstractNumId w:val="13"/>
  </w:num>
  <w:num w:numId="11">
    <w:abstractNumId w:val="8"/>
  </w:num>
  <w:num w:numId="12">
    <w:abstractNumId w:val="5"/>
  </w:num>
  <w:num w:numId="13">
    <w:abstractNumId w:val="11"/>
  </w:num>
  <w:num w:numId="14">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2B77"/>
    <w:rsid w:val="000B386C"/>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55A30"/>
    <w:rsid w:val="00161CE3"/>
    <w:rsid w:val="001708E8"/>
    <w:rsid w:val="001744A9"/>
    <w:rsid w:val="001749AF"/>
    <w:rsid w:val="00175931"/>
    <w:rsid w:val="001855C6"/>
    <w:rsid w:val="00185D44"/>
    <w:rsid w:val="00187255"/>
    <w:rsid w:val="00187395"/>
    <w:rsid w:val="00192677"/>
    <w:rsid w:val="001A4C42"/>
    <w:rsid w:val="001A7420"/>
    <w:rsid w:val="001B1364"/>
    <w:rsid w:val="001B40A8"/>
    <w:rsid w:val="001B6637"/>
    <w:rsid w:val="001C185F"/>
    <w:rsid w:val="001C21C3"/>
    <w:rsid w:val="001C4C76"/>
    <w:rsid w:val="001C6E15"/>
    <w:rsid w:val="001D02C2"/>
    <w:rsid w:val="001D2641"/>
    <w:rsid w:val="001E6671"/>
    <w:rsid w:val="001F0C1D"/>
    <w:rsid w:val="001F1132"/>
    <w:rsid w:val="001F168B"/>
    <w:rsid w:val="001F1932"/>
    <w:rsid w:val="001F5FFE"/>
    <w:rsid w:val="00200102"/>
    <w:rsid w:val="0021591F"/>
    <w:rsid w:val="00216C93"/>
    <w:rsid w:val="00221982"/>
    <w:rsid w:val="00225AB4"/>
    <w:rsid w:val="002331D7"/>
    <w:rsid w:val="002347A2"/>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446B"/>
    <w:rsid w:val="002B6339"/>
    <w:rsid w:val="002B653F"/>
    <w:rsid w:val="002C528A"/>
    <w:rsid w:val="002D4665"/>
    <w:rsid w:val="002D6306"/>
    <w:rsid w:val="002E00EE"/>
    <w:rsid w:val="0031005D"/>
    <w:rsid w:val="00316A11"/>
    <w:rsid w:val="003172DC"/>
    <w:rsid w:val="003175CD"/>
    <w:rsid w:val="003222A1"/>
    <w:rsid w:val="0032703B"/>
    <w:rsid w:val="003272C6"/>
    <w:rsid w:val="0033742A"/>
    <w:rsid w:val="00337C93"/>
    <w:rsid w:val="00346396"/>
    <w:rsid w:val="00351F59"/>
    <w:rsid w:val="00352556"/>
    <w:rsid w:val="003532DA"/>
    <w:rsid w:val="0035462D"/>
    <w:rsid w:val="003554DE"/>
    <w:rsid w:val="00355E98"/>
    <w:rsid w:val="00362714"/>
    <w:rsid w:val="00362A3E"/>
    <w:rsid w:val="003663F8"/>
    <w:rsid w:val="0036707F"/>
    <w:rsid w:val="00374D16"/>
    <w:rsid w:val="00376406"/>
    <w:rsid w:val="003765B8"/>
    <w:rsid w:val="0037754A"/>
    <w:rsid w:val="00382079"/>
    <w:rsid w:val="003860F2"/>
    <w:rsid w:val="00386C8A"/>
    <w:rsid w:val="00394014"/>
    <w:rsid w:val="003A2B4E"/>
    <w:rsid w:val="003A34E6"/>
    <w:rsid w:val="003A5ED7"/>
    <w:rsid w:val="003C02F3"/>
    <w:rsid w:val="003C3971"/>
    <w:rsid w:val="003D5242"/>
    <w:rsid w:val="003D548E"/>
    <w:rsid w:val="003D71F2"/>
    <w:rsid w:val="003E0BDE"/>
    <w:rsid w:val="003E2797"/>
    <w:rsid w:val="003F169C"/>
    <w:rsid w:val="003F6088"/>
    <w:rsid w:val="004054F0"/>
    <w:rsid w:val="004057B6"/>
    <w:rsid w:val="00406A2E"/>
    <w:rsid w:val="004110F5"/>
    <w:rsid w:val="004171A7"/>
    <w:rsid w:val="00423334"/>
    <w:rsid w:val="00430239"/>
    <w:rsid w:val="00430478"/>
    <w:rsid w:val="00433396"/>
    <w:rsid w:val="004345EC"/>
    <w:rsid w:val="004365FF"/>
    <w:rsid w:val="004374BF"/>
    <w:rsid w:val="004406E3"/>
    <w:rsid w:val="004419F7"/>
    <w:rsid w:val="00443B5E"/>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82F"/>
    <w:rsid w:val="004D49FB"/>
    <w:rsid w:val="004D63C0"/>
    <w:rsid w:val="004E0F8A"/>
    <w:rsid w:val="004E1FAE"/>
    <w:rsid w:val="004E213A"/>
    <w:rsid w:val="004E69AA"/>
    <w:rsid w:val="004F0988"/>
    <w:rsid w:val="004F2EB1"/>
    <w:rsid w:val="004F3340"/>
    <w:rsid w:val="004F5179"/>
    <w:rsid w:val="0050460A"/>
    <w:rsid w:val="00506705"/>
    <w:rsid w:val="00506D66"/>
    <w:rsid w:val="00514DFF"/>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26C1"/>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75956"/>
    <w:rsid w:val="00680090"/>
    <w:rsid w:val="006846A4"/>
    <w:rsid w:val="00687518"/>
    <w:rsid w:val="0069627A"/>
    <w:rsid w:val="00696741"/>
    <w:rsid w:val="006A2C14"/>
    <w:rsid w:val="006A323F"/>
    <w:rsid w:val="006A738B"/>
    <w:rsid w:val="006B30D0"/>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26F0"/>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37533"/>
    <w:rsid w:val="00840A03"/>
    <w:rsid w:val="008418D0"/>
    <w:rsid w:val="00847768"/>
    <w:rsid w:val="008528B7"/>
    <w:rsid w:val="00852EDF"/>
    <w:rsid w:val="0085446A"/>
    <w:rsid w:val="00855AB0"/>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568F1"/>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244C"/>
    <w:rsid w:val="00A36F7C"/>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A7FEC"/>
    <w:rsid w:val="00AB31E2"/>
    <w:rsid w:val="00AC4CD8"/>
    <w:rsid w:val="00AC6BC6"/>
    <w:rsid w:val="00AC6DE1"/>
    <w:rsid w:val="00AD039F"/>
    <w:rsid w:val="00AD2276"/>
    <w:rsid w:val="00AD593B"/>
    <w:rsid w:val="00AD76C5"/>
    <w:rsid w:val="00AE0882"/>
    <w:rsid w:val="00AE0C4D"/>
    <w:rsid w:val="00AE2BBF"/>
    <w:rsid w:val="00AE4148"/>
    <w:rsid w:val="00AE65E2"/>
    <w:rsid w:val="00AF11DF"/>
    <w:rsid w:val="00AF4D56"/>
    <w:rsid w:val="00AF7B19"/>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1B1"/>
    <w:rsid w:val="00BF095B"/>
    <w:rsid w:val="00BF128E"/>
    <w:rsid w:val="00BF13A6"/>
    <w:rsid w:val="00BF20ED"/>
    <w:rsid w:val="00BF58C0"/>
    <w:rsid w:val="00BF61DF"/>
    <w:rsid w:val="00BF62B9"/>
    <w:rsid w:val="00BF66D8"/>
    <w:rsid w:val="00C02DC3"/>
    <w:rsid w:val="00C03235"/>
    <w:rsid w:val="00C034BE"/>
    <w:rsid w:val="00C074DD"/>
    <w:rsid w:val="00C113D8"/>
    <w:rsid w:val="00C1496A"/>
    <w:rsid w:val="00C16A94"/>
    <w:rsid w:val="00C17830"/>
    <w:rsid w:val="00C27FB2"/>
    <w:rsid w:val="00C302B6"/>
    <w:rsid w:val="00C31963"/>
    <w:rsid w:val="00C32377"/>
    <w:rsid w:val="00C328A7"/>
    <w:rsid w:val="00C33079"/>
    <w:rsid w:val="00C34B65"/>
    <w:rsid w:val="00C36137"/>
    <w:rsid w:val="00C42C86"/>
    <w:rsid w:val="00C42F8E"/>
    <w:rsid w:val="00C4424D"/>
    <w:rsid w:val="00C45231"/>
    <w:rsid w:val="00C46B45"/>
    <w:rsid w:val="00C47692"/>
    <w:rsid w:val="00C51741"/>
    <w:rsid w:val="00C537C0"/>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359E"/>
    <w:rsid w:val="00D17838"/>
    <w:rsid w:val="00D20289"/>
    <w:rsid w:val="00D2092F"/>
    <w:rsid w:val="00D237CC"/>
    <w:rsid w:val="00D24993"/>
    <w:rsid w:val="00D33A9D"/>
    <w:rsid w:val="00D354FC"/>
    <w:rsid w:val="00D37210"/>
    <w:rsid w:val="00D40EB5"/>
    <w:rsid w:val="00D42ED2"/>
    <w:rsid w:val="00D45EA7"/>
    <w:rsid w:val="00D46B4A"/>
    <w:rsid w:val="00D50BDF"/>
    <w:rsid w:val="00D53E8B"/>
    <w:rsid w:val="00D53FA6"/>
    <w:rsid w:val="00D54D51"/>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362E"/>
    <w:rsid w:val="00DB5210"/>
    <w:rsid w:val="00DB7899"/>
    <w:rsid w:val="00DC1B17"/>
    <w:rsid w:val="00DC309B"/>
    <w:rsid w:val="00DC4DA2"/>
    <w:rsid w:val="00DC61F1"/>
    <w:rsid w:val="00DD4C17"/>
    <w:rsid w:val="00DD5AD3"/>
    <w:rsid w:val="00DD74A5"/>
    <w:rsid w:val="00DE13B7"/>
    <w:rsid w:val="00DE6E6B"/>
    <w:rsid w:val="00DF2B1F"/>
    <w:rsid w:val="00DF62CD"/>
    <w:rsid w:val="00E04A4C"/>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277C"/>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A78C8"/>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2550792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099A2-9812-4638-9953-4FD749215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3376</Words>
  <Characters>19249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2019-02-25T14:05:00Z</cp:lastPrinted>
  <dcterms:created xsi:type="dcterms:W3CDTF">2021-04-20T09:18:00Z</dcterms:created>
  <dcterms:modified xsi:type="dcterms:W3CDTF">2021-04-20T09:18:00Z</dcterms:modified>
</cp:coreProperties>
</file>