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71151C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6A1A97" w:rsidRPr="006A1A97">
        <w:rPr>
          <w:b/>
          <w:i/>
          <w:noProof/>
          <w:sz w:val="28"/>
        </w:rPr>
        <w:t>R4-2015499</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F87A97D" w:rsidR="001E41F3" w:rsidRPr="00410371" w:rsidRDefault="006A1A97" w:rsidP="00CF5354">
            <w:pPr>
              <w:pStyle w:val="CRCoverPage"/>
              <w:spacing w:after="0"/>
              <w:jc w:val="center"/>
              <w:rPr>
                <w:noProof/>
              </w:rPr>
            </w:pPr>
            <w:r>
              <w:rPr>
                <w:b/>
                <w:noProof/>
                <w:sz w:val="28"/>
              </w:rPr>
              <w:t>1281</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1DF45B48" w:rsidR="00BF5E4B" w:rsidRPr="00BF5E4B" w:rsidRDefault="00F255C0" w:rsidP="00BF5E4B">
            <w:pPr>
              <w:pStyle w:val="CRCoverPage"/>
              <w:spacing w:after="0"/>
              <w:ind w:left="100"/>
              <w:rPr>
                <w:lang w:val="en-US"/>
              </w:rPr>
            </w:pPr>
            <w:r>
              <w:rPr>
                <w:rFonts w:cs="Arial"/>
              </w:rPr>
              <w:t>C</w:t>
            </w:r>
            <w:r w:rsidR="00445921">
              <w:rPr>
                <w:rFonts w:cs="Arial"/>
              </w:rPr>
              <w:t>orrection</w:t>
            </w:r>
            <w:r w:rsidR="00534A0D">
              <w:rPr>
                <w:rFonts w:cs="Arial"/>
              </w:rPr>
              <w:t xml:space="preserve"> </w:t>
            </w:r>
            <w:r>
              <w:rPr>
                <w:rFonts w:cs="Arial"/>
              </w:rPr>
              <w:t>on RRC based spatial relation switch delay</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96468F4" w:rsidR="001E41F3" w:rsidRDefault="006A1A97">
            <w:pPr>
              <w:pStyle w:val="CRCoverPage"/>
              <w:spacing w:after="0"/>
              <w:ind w:left="100"/>
              <w:rPr>
                <w:noProof/>
              </w:rPr>
            </w:pPr>
            <w:proofErr w:type="spellStart"/>
            <w:r w:rsidRPr="006A1A97">
              <w:rPr>
                <w:rFonts w:cs="Arial"/>
                <w:sz w:val="21"/>
                <w:szCs w:val="21"/>
                <w:lang w:eastAsia="zh-CN"/>
              </w:rPr>
              <w:t>NR_RRM_enh</w:t>
            </w:r>
            <w:proofErr w:type="spellEnd"/>
            <w:r w:rsidRPr="006A1A97">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38695D3" w:rsidR="001E41F3" w:rsidRDefault="00DB791A"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1E55F9A3" w:rsidR="004E13BD" w:rsidRPr="00BF5E4B" w:rsidRDefault="00F255C0" w:rsidP="00F255C0">
            <w:pPr>
              <w:pStyle w:val="CRCoverPage"/>
              <w:numPr>
                <w:ilvl w:val="0"/>
                <w:numId w:val="16"/>
              </w:numPr>
              <w:spacing w:after="0"/>
              <w:rPr>
                <w:lang w:val="en-US"/>
              </w:rPr>
            </w:pPr>
            <w:r>
              <w:rPr>
                <w:lang w:eastAsia="zh-TW"/>
              </w:rPr>
              <w:t>For RRC based spatial relation</w:t>
            </w:r>
            <w:r w:rsidR="003E7B89">
              <w:rPr>
                <w:lang w:eastAsia="zh-TW"/>
              </w:rPr>
              <w:t xml:space="preserve"> delay</w:t>
            </w:r>
            <w:r>
              <w:rPr>
                <w:lang w:eastAsia="zh-TW"/>
              </w:rPr>
              <w:t>,</w:t>
            </w:r>
            <w:r w:rsidR="003E7B89">
              <w:rPr>
                <w:lang w:eastAsia="zh-TW"/>
              </w:rPr>
              <w:t xml:space="preserve"> </w:t>
            </w:r>
            <w:r>
              <w:rPr>
                <w:lang w:eastAsia="zh-TW"/>
              </w:rPr>
              <w:t>the unit is not correct</w:t>
            </w:r>
            <w:r w:rsidR="003E7B89">
              <w:rPr>
                <w:lang w:eastAsia="zh-TW"/>
              </w:rPr>
              <w:t>.</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0B36EF89" w:rsidR="007D4F26" w:rsidRPr="004E13BD" w:rsidRDefault="007B700E" w:rsidP="007B700E">
            <w:pPr>
              <w:pStyle w:val="CRCoverPage"/>
              <w:numPr>
                <w:ilvl w:val="0"/>
                <w:numId w:val="17"/>
              </w:numPr>
              <w:spacing w:after="0"/>
              <w:rPr>
                <w:lang w:val="en-US"/>
              </w:rPr>
            </w:pPr>
            <w:r>
              <w:rPr>
                <w:rFonts w:hint="eastAsia"/>
                <w:lang w:val="en-US" w:eastAsia="zh-CN"/>
              </w:rPr>
              <w:t>C</w:t>
            </w:r>
            <w:r>
              <w:rPr>
                <w:lang w:val="en-US" w:eastAsia="zh-CN"/>
              </w:rPr>
              <w:t xml:space="preserve">orrect the </w:t>
            </w:r>
            <w:r w:rsidR="0001276C">
              <w:rPr>
                <w:lang w:val="en-US" w:eastAsia="zh-CN"/>
              </w:rPr>
              <w:t xml:space="preserve">RRC based spatial relation delay to “ slot </w:t>
            </w:r>
            <w:r w:rsidR="0001276C" w:rsidRPr="009C5807">
              <w:rPr>
                <w:lang w:val="en-US" w:eastAsia="zh-CN"/>
              </w:rPr>
              <w:t>n+</w:t>
            </w:r>
            <w:r w:rsidR="0001276C" w:rsidRPr="009C5807">
              <w:rPr>
                <w:lang w:eastAsia="zh-CN"/>
              </w:rPr>
              <w:t xml:space="preserve"> </w:t>
            </w:r>
            <w:proofErr w:type="spellStart"/>
            <w:r w:rsidR="0001276C" w:rsidRPr="009C5807">
              <w:rPr>
                <w:lang w:eastAsia="zh-CN"/>
              </w:rPr>
              <w:t>T</w:t>
            </w:r>
            <w:r w:rsidR="0001276C" w:rsidRPr="009C5807">
              <w:rPr>
                <w:vertAlign w:val="subscript"/>
                <w:lang w:eastAsia="zh-CN"/>
              </w:rPr>
              <w:t>RRC_processing</w:t>
            </w:r>
            <w:proofErr w:type="spellEnd"/>
            <w:r w:rsidR="0001276C">
              <w:rPr>
                <w:lang w:val="en-US" w:eastAsia="zh-CN"/>
              </w:rPr>
              <w:t xml:space="preserve"> /</w:t>
            </w:r>
            <w:r w:rsidR="0001276C">
              <w:rPr>
                <w:i/>
                <w:lang w:val="en-US" w:eastAsia="zh-CN"/>
              </w:rPr>
              <w:t>NR slot length</w:t>
            </w:r>
            <w:r w:rsidR="0001276C" w:rsidRPr="009C5807">
              <w:rPr>
                <w:lang w:eastAsia="zh-CN"/>
              </w:rPr>
              <w:t xml:space="preserve"> +1</w:t>
            </w:r>
            <w:r w:rsidR="0001276C">
              <w:rPr>
                <w:lang w:val="en-US" w:eastAsia="zh-CN"/>
              </w:rP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5DA636B" w:rsidR="001E41F3" w:rsidRPr="0040572B" w:rsidRDefault="002F406A" w:rsidP="00DB791A">
            <w:pPr>
              <w:pStyle w:val="CRCoverPage"/>
              <w:spacing w:after="0"/>
              <w:rPr>
                <w:noProof/>
              </w:rPr>
            </w:pPr>
            <w:r w:rsidRPr="0040572B">
              <w:rPr>
                <w:noProof/>
              </w:rPr>
              <w:t xml:space="preserve">  </w:t>
            </w:r>
            <w:r w:rsidR="00145C76" w:rsidRPr="0040572B">
              <w:rPr>
                <w:noProof/>
              </w:rPr>
              <w:t xml:space="preserve"> </w:t>
            </w:r>
            <w:r w:rsidR="00DB791A">
              <w:rPr>
                <w:noProof/>
              </w:rPr>
              <w:t>8.12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569C48BD" w14:textId="77777777" w:rsidR="00F255C0" w:rsidRPr="009C5807" w:rsidRDefault="00F255C0" w:rsidP="00F255C0">
      <w:pPr>
        <w:pStyle w:val="2"/>
      </w:pPr>
      <w:r w:rsidRPr="009C5807">
        <w:t>8.12</w:t>
      </w:r>
      <w:r w:rsidRPr="009C5807">
        <w:tab/>
      </w:r>
      <w:r w:rsidRPr="009C5807">
        <w:rPr>
          <w:lang w:val="en-US"/>
        </w:rPr>
        <w:t>Uplink spatial relation switch delay</w:t>
      </w:r>
    </w:p>
    <w:p w14:paraId="449F6462" w14:textId="77777777" w:rsidR="00F255C0" w:rsidRPr="009C5807" w:rsidRDefault="00F255C0" w:rsidP="00F255C0">
      <w:pPr>
        <w:pStyle w:val="30"/>
        <w:rPr>
          <w:lang w:val="en-US"/>
        </w:rPr>
      </w:pPr>
      <w:r w:rsidRPr="009C5807">
        <w:rPr>
          <w:lang w:val="en-US"/>
        </w:rPr>
        <w:t>8.12.1</w:t>
      </w:r>
      <w:r w:rsidRPr="009C5807">
        <w:rPr>
          <w:lang w:val="en-US"/>
        </w:rPr>
        <w:tab/>
        <w:t>Introduction</w:t>
      </w:r>
    </w:p>
    <w:p w14:paraId="31DAE8C2" w14:textId="77777777" w:rsidR="00F255C0" w:rsidRPr="009C5807" w:rsidRDefault="00F255C0" w:rsidP="00F255C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a DL RS.</w:t>
      </w:r>
    </w:p>
    <w:p w14:paraId="36201632" w14:textId="77777777" w:rsidR="00F255C0" w:rsidRPr="009C5807" w:rsidRDefault="00F255C0" w:rsidP="00F255C0">
      <w:pPr>
        <w:pStyle w:val="30"/>
        <w:rPr>
          <w:lang w:val="en-US"/>
        </w:rPr>
      </w:pPr>
      <w:r w:rsidRPr="009C5807">
        <w:rPr>
          <w:lang w:val="en-US"/>
        </w:rPr>
        <w:t>8.12.2</w:t>
      </w:r>
      <w:r w:rsidRPr="009C5807">
        <w:rPr>
          <w:lang w:val="en-US"/>
        </w:rPr>
        <w:tab/>
        <w:t>Known conditions for spatial relation when associated with DL-RS</w:t>
      </w:r>
    </w:p>
    <w:p w14:paraId="08004D17" w14:textId="77777777" w:rsidR="00F255C0" w:rsidRPr="009C5807" w:rsidRDefault="00F255C0" w:rsidP="00F255C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0E9A256E" w14:textId="77777777" w:rsidR="00F255C0" w:rsidRPr="009C5807" w:rsidRDefault="00F255C0" w:rsidP="00F255C0">
      <w:pPr>
        <w:pStyle w:val="B10"/>
        <w:rPr>
          <w:rFonts w:eastAsia="Times New Roman"/>
          <w:lang w:eastAsia="zh-CN"/>
        </w:rPr>
      </w:pPr>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p>
    <w:p w14:paraId="4A9A97AB" w14:textId="77777777" w:rsidR="00F255C0" w:rsidRPr="009C5807" w:rsidRDefault="00F255C0" w:rsidP="00F255C0">
      <w:pPr>
        <w:pStyle w:val="B2"/>
        <w:rPr>
          <w:lang w:eastAsia="zh-CN"/>
        </w:rPr>
      </w:pPr>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p>
    <w:p w14:paraId="27B9697E" w14:textId="77777777" w:rsidR="00F255C0" w:rsidRPr="009C5807" w:rsidRDefault="00F255C0" w:rsidP="00F255C0">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0F10CF9B" w14:textId="77777777" w:rsidR="00F255C0" w:rsidRPr="009C5807" w:rsidRDefault="00F255C0" w:rsidP="00F255C0">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12F93611" w14:textId="77777777" w:rsidR="00F255C0" w:rsidRPr="009C5807" w:rsidRDefault="00F255C0" w:rsidP="00F255C0">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7D9BEBF6" w14:textId="77777777" w:rsidR="00F255C0" w:rsidRPr="009C5807" w:rsidRDefault="00F255C0" w:rsidP="00F255C0">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61B828A3" w14:textId="77777777" w:rsidR="00F255C0" w:rsidRPr="009C5807" w:rsidRDefault="00F255C0" w:rsidP="00F255C0">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70FBE12F" w14:textId="77777777" w:rsidR="00F255C0" w:rsidRPr="009C5807" w:rsidRDefault="00F255C0" w:rsidP="00F255C0">
      <w:pPr>
        <w:rPr>
          <w:rFonts w:eastAsia="Malgun Gothic"/>
          <w:lang w:eastAsia="zh-CN"/>
        </w:rPr>
      </w:pPr>
      <w:r w:rsidRPr="009C5807">
        <w:rPr>
          <w:rFonts w:eastAsia="Malgun Gothic"/>
          <w:lang w:eastAsia="zh-CN"/>
        </w:rPr>
        <w:t>Otherwise, the spatial relation is unknown.</w:t>
      </w:r>
    </w:p>
    <w:p w14:paraId="09FABE77" w14:textId="77777777" w:rsidR="00F255C0" w:rsidRPr="009C5807" w:rsidRDefault="00F255C0" w:rsidP="00F255C0">
      <w:pPr>
        <w:pStyle w:val="30"/>
        <w:rPr>
          <w:lang w:val="en-US"/>
        </w:rPr>
      </w:pPr>
      <w:r w:rsidRPr="009C5807">
        <w:rPr>
          <w:lang w:val="en-US"/>
        </w:rPr>
        <w:t>8.12.3</w:t>
      </w:r>
      <w:r w:rsidRPr="009C5807">
        <w:rPr>
          <w:lang w:val="en-US"/>
        </w:rPr>
        <w:tab/>
        <w:t>MAC-CE based spatial relation switch delay</w:t>
      </w:r>
    </w:p>
    <w:p w14:paraId="73698E67" w14:textId="77777777" w:rsidR="00F255C0" w:rsidRPr="009C5807" w:rsidRDefault="00F255C0" w:rsidP="00F255C0">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sets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38907F2" w14:textId="77777777" w:rsidR="00F255C0" w:rsidRPr="009C5807" w:rsidRDefault="00F255C0" w:rsidP="00F255C0">
      <w:pPr>
        <w:pStyle w:val="30"/>
        <w:rPr>
          <w:lang w:val="en-US"/>
        </w:rPr>
      </w:pPr>
      <w:r w:rsidRPr="009C5807">
        <w:rPr>
          <w:rFonts w:eastAsia="Malgun Gothic"/>
          <w:lang w:val="en-US"/>
        </w:rPr>
        <w:t>8.12.4</w:t>
      </w:r>
      <w:r w:rsidRPr="009C5807">
        <w:rPr>
          <w:lang w:val="en-US"/>
        </w:rPr>
        <w:tab/>
        <w:t>DCI based spatial relation switch delay</w:t>
      </w:r>
    </w:p>
    <w:p w14:paraId="2B029293" w14:textId="77777777" w:rsidR="00F255C0" w:rsidRPr="009C5807" w:rsidRDefault="00F255C0" w:rsidP="00F255C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等线"/>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proofErr w:type="spellStart"/>
      <w:r w:rsidRPr="009C5807">
        <w:rPr>
          <w:i/>
        </w:rPr>
        <w:t>spatialRelationInfo</w:t>
      </w:r>
      <w:proofErr w:type="spellEnd"/>
      <w:r w:rsidRPr="009C5807">
        <w:t xml:space="preserve">, </w:t>
      </w:r>
      <w:r w:rsidRPr="009C5807">
        <w:rPr>
          <w:lang w:val="en-US" w:eastAsia="zh-CN"/>
        </w:rPr>
        <w:t xml:space="preserve">UE shall be able to transmit </w:t>
      </w:r>
      <w:r w:rsidRPr="009C5807">
        <w:rPr>
          <w:rFonts w:eastAsia="等线"/>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74BEC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1pt;height:37.05pt" o:ole="">
            <v:imagedata r:id="rId16" o:title=""/>
          </v:shape>
          <o:OLEObject Type="Embed" ProgID="Equation.DSMT4" ShapeID="_x0000_i1025" DrawAspect="Content" ObjectID="_1665000066" r:id="rId17"/>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proofErr w:type="spellStart"/>
      <w:r w:rsidRPr="009C5807">
        <w:rPr>
          <w:i/>
        </w:rPr>
        <w:t>ffset</w:t>
      </w:r>
      <w:proofErr w:type="spellEnd"/>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1CBDEC11" w14:textId="77777777" w:rsidR="00F255C0" w:rsidRPr="009C5807" w:rsidRDefault="00F255C0" w:rsidP="00F255C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3D1619C6" w14:textId="77777777" w:rsidR="00F255C0" w:rsidRPr="009C5807" w:rsidRDefault="00F255C0" w:rsidP="00F255C0">
      <w:pPr>
        <w:pStyle w:val="30"/>
        <w:rPr>
          <w:lang w:val="en-US"/>
        </w:rPr>
      </w:pPr>
      <w:r w:rsidRPr="009C5807">
        <w:rPr>
          <w:lang w:val="en-US"/>
        </w:rPr>
        <w:lastRenderedPageBreak/>
        <w:t>8.12.5</w:t>
      </w:r>
      <w:r w:rsidRPr="009C5807">
        <w:rPr>
          <w:lang w:val="en-US"/>
        </w:rPr>
        <w:tab/>
        <w:t>RRC based spatial relation switch delay</w:t>
      </w:r>
    </w:p>
    <w:p w14:paraId="13E7935B" w14:textId="76B366E8" w:rsidR="00F255C0" w:rsidRPr="009C5807" w:rsidRDefault="00F255C0" w:rsidP="00F255C0">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ins w:id="6" w:author="Huawei" w:date="2020-10-15T19:00:00Z">
        <w:r>
          <w:rPr>
            <w:lang w:val="en-US" w:eastAsia="zh-CN"/>
          </w:rPr>
          <w:t xml:space="preserve"> /</w:t>
        </w:r>
        <w:r>
          <w:rPr>
            <w:i/>
            <w:lang w:val="en-US" w:eastAsia="zh-CN"/>
          </w:rPr>
          <w:t>NR slot length</w:t>
        </w:r>
        <w:r w:rsidRPr="009C5807">
          <w:rPr>
            <w:lang w:eastAsia="zh-CN"/>
          </w:rPr>
          <w:t xml:space="preserve"> </w:t>
        </w:r>
      </w:ins>
      <w:r w:rsidRPr="009C5807">
        <w:rPr>
          <w:lang w:eastAsia="zh-CN"/>
        </w:rPr>
        <w:t xml:space="preserve">+1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sets to 1 where </w:t>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the RRC processing delay defined in TS38.331 [2].</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439AB" w14:textId="77777777" w:rsidR="0004284F" w:rsidRDefault="0004284F">
      <w:r>
        <w:separator/>
      </w:r>
    </w:p>
  </w:endnote>
  <w:endnote w:type="continuationSeparator" w:id="0">
    <w:p w14:paraId="517FA33A" w14:textId="77777777" w:rsidR="0004284F" w:rsidRDefault="0004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298FC" w14:textId="77777777" w:rsidR="0004284F" w:rsidRDefault="0004284F">
      <w:r>
        <w:separator/>
      </w:r>
    </w:p>
  </w:footnote>
  <w:footnote w:type="continuationSeparator" w:id="0">
    <w:p w14:paraId="6D6CB49B" w14:textId="77777777" w:rsidR="0004284F" w:rsidRDefault="00042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53C87"/>
    <w:multiLevelType w:val="hybridMultilevel"/>
    <w:tmpl w:val="5DA01CA6"/>
    <w:lvl w:ilvl="0" w:tplc="1C5AF1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394462"/>
    <w:multiLevelType w:val="hybridMultilevel"/>
    <w:tmpl w:val="2C787BFE"/>
    <w:lvl w:ilvl="0" w:tplc="CDCA67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5"/>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8"/>
  </w:num>
  <w:num w:numId="11">
    <w:abstractNumId w:val="6"/>
  </w:num>
  <w:num w:numId="12">
    <w:abstractNumId w:val="14"/>
  </w:num>
  <w:num w:numId="13">
    <w:abstractNumId w:val="16"/>
  </w:num>
  <w:num w:numId="14">
    <w:abstractNumId w:val="11"/>
  </w:num>
  <w:num w:numId="15">
    <w:abstractNumId w:val="2"/>
  </w:num>
  <w:num w:numId="16">
    <w:abstractNumId w:val="9"/>
  </w:num>
  <w:num w:numId="17">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276C"/>
    <w:rsid w:val="000151C9"/>
    <w:rsid w:val="00017A1A"/>
    <w:rsid w:val="00022C36"/>
    <w:rsid w:val="00022E4A"/>
    <w:rsid w:val="000305D8"/>
    <w:rsid w:val="000306F5"/>
    <w:rsid w:val="00031001"/>
    <w:rsid w:val="00032D2A"/>
    <w:rsid w:val="00032EE3"/>
    <w:rsid w:val="00035FA6"/>
    <w:rsid w:val="00041DA3"/>
    <w:rsid w:val="0004284F"/>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791"/>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271"/>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28E0"/>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30DC"/>
    <w:rsid w:val="003B4F4D"/>
    <w:rsid w:val="003B6F9A"/>
    <w:rsid w:val="003C0727"/>
    <w:rsid w:val="003C5C70"/>
    <w:rsid w:val="003C5EDB"/>
    <w:rsid w:val="003C6534"/>
    <w:rsid w:val="003C65DC"/>
    <w:rsid w:val="003D5DFA"/>
    <w:rsid w:val="003E1753"/>
    <w:rsid w:val="003E1A36"/>
    <w:rsid w:val="003E4F4E"/>
    <w:rsid w:val="003E7B89"/>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5921"/>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682D"/>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1A97"/>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47A4"/>
    <w:rsid w:val="007951DB"/>
    <w:rsid w:val="007977A8"/>
    <w:rsid w:val="00797A1B"/>
    <w:rsid w:val="007A2778"/>
    <w:rsid w:val="007A3FFC"/>
    <w:rsid w:val="007B203B"/>
    <w:rsid w:val="007B512A"/>
    <w:rsid w:val="007B58F1"/>
    <w:rsid w:val="007B700E"/>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2B1B"/>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B791A"/>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10B8"/>
    <w:rsid w:val="00EF409D"/>
    <w:rsid w:val="00EF59D1"/>
    <w:rsid w:val="00F000E9"/>
    <w:rsid w:val="00F013A7"/>
    <w:rsid w:val="00F029D8"/>
    <w:rsid w:val="00F02C08"/>
    <w:rsid w:val="00F144A3"/>
    <w:rsid w:val="00F14D07"/>
    <w:rsid w:val="00F15959"/>
    <w:rsid w:val="00F20A4E"/>
    <w:rsid w:val="00F23624"/>
    <w:rsid w:val="00F23A27"/>
    <w:rsid w:val="00F25588"/>
    <w:rsid w:val="00F255C0"/>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255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918552FF-8E05-40C8-A17A-74B56DD6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856</Words>
  <Characters>4881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2020-10-23T11:51:00Z</dcterms:created>
  <dcterms:modified xsi:type="dcterms:W3CDTF">2020-10-23T11:51:00Z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(3)eTKMMJhjUawmMEtNoHTonktffnH2bv4EWtafaTeOc3jMSkfy7EdH/VtzCsu6pMCE3qAWHGPs
rkyyslKDhhGVViOPvPPre+vpTYE65QYB06ulmhOgaFDebMIMkvECFCN16opq9DR4dw66pXcm
KsSeh0iiiZH1adWUQ32t4s5i7FGtte+9EP/fHzf+OUJs5BWoW6Y7bcHm3b42FvaI6be1jfpu
jkgQJ31MckGHIInfV4</vt:lpwstr>
  </property>
  <property fmtid="{D5CDD505-2E9C-101B-9397-08002B2CF9AE}" pid="24" name="_2015_ms_pID_7253431">
    <vt:lpwstr>umM1t8Nva6cezLMyCGxxis5ygSQEHdjvaUwSD7gl7gsbUNK273lwWK
4yWBf/HXw2zAAeerzJUFoZJjE3iRTII19gY7UkpbCHvJqwyV8aiU8nxHeNiBf2eeurZa/gdd
qcbi7kuHv4TgP6czdVnTfE/vYypfdgjxnyIei2t5POjbVYsHg7IVGiE1N9vxouUXz9NH1bD3
83xBQXf1gyzIyAiQkETRLjWJQ6jTyqc1I/Hi</vt:lpwstr>
  </property>
  <property fmtid="{D5CDD505-2E9C-101B-9397-08002B2CF9AE}" pid="25" name="_2015_ms_pID_7253432">
    <vt:lpwstr>+g==</vt:lpwstr>
  </property>
</Properties>
</file>