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7B3CE6BD" w:rsidR="00A563E3" w:rsidRPr="00DB3907" w:rsidRDefault="00A563E3" w:rsidP="00A563E3">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2E6E5E">
        <w:rPr>
          <w:rFonts w:cs="Arial"/>
          <w:sz w:val="24"/>
          <w:szCs w:val="24"/>
          <w:lang w:val="de-DE"/>
        </w:rPr>
        <w:t>7</w:t>
      </w:r>
      <w:r>
        <w:rPr>
          <w:rFonts w:cs="Arial"/>
          <w:sz w:val="24"/>
          <w:szCs w:val="24"/>
          <w:lang w:val="de-DE"/>
        </w:rPr>
        <w:t>-e</w:t>
      </w:r>
      <w:r w:rsidRPr="00DB3907">
        <w:rPr>
          <w:rFonts w:cs="Arial"/>
          <w:sz w:val="24"/>
          <w:szCs w:val="24"/>
          <w:lang w:val="de-DE"/>
        </w:rPr>
        <w:tab/>
        <w:t>R4-</w:t>
      </w:r>
      <w:r>
        <w:rPr>
          <w:rFonts w:cs="Arial"/>
          <w:sz w:val="24"/>
          <w:szCs w:val="24"/>
          <w:lang w:val="de-DE"/>
        </w:rPr>
        <w:t>20</w:t>
      </w:r>
      <w:r w:rsidR="00BC25CB">
        <w:rPr>
          <w:rFonts w:cs="Arial"/>
          <w:sz w:val="24"/>
          <w:szCs w:val="24"/>
          <w:lang w:val="de-DE"/>
        </w:rPr>
        <w:t>16441</w:t>
      </w:r>
    </w:p>
    <w:p w14:paraId="6E79AB25" w14:textId="63047769" w:rsidR="00A563E3" w:rsidRPr="00DB3907" w:rsidRDefault="002E6E5E" w:rsidP="00A563E3">
      <w:pPr>
        <w:pStyle w:val="Header"/>
        <w:tabs>
          <w:tab w:val="left" w:pos="6521"/>
        </w:tabs>
        <w:rPr>
          <w:rFonts w:cs="Arial"/>
          <w:sz w:val="24"/>
          <w:szCs w:val="24"/>
        </w:rPr>
      </w:pPr>
      <w:r>
        <w:rPr>
          <w:rFonts w:cs="Arial"/>
          <w:sz w:val="24"/>
          <w:szCs w:val="24"/>
        </w:rPr>
        <w:t>Nov</w:t>
      </w:r>
      <w:r w:rsidR="00A563E3">
        <w:rPr>
          <w:rFonts w:cs="Arial"/>
          <w:sz w:val="24"/>
          <w:szCs w:val="24"/>
        </w:rPr>
        <w:t xml:space="preserve"> </w:t>
      </w:r>
      <w:r>
        <w:rPr>
          <w:rFonts w:cs="Arial"/>
          <w:sz w:val="24"/>
          <w:szCs w:val="24"/>
        </w:rPr>
        <w:t>2</w:t>
      </w:r>
      <w:r>
        <w:rPr>
          <w:rFonts w:cs="Arial"/>
          <w:sz w:val="24"/>
          <w:szCs w:val="24"/>
          <w:vertAlign w:val="superscript"/>
        </w:rPr>
        <w:t>nd</w:t>
      </w:r>
      <w:r w:rsidR="00A563E3">
        <w:rPr>
          <w:rFonts w:cs="Arial"/>
          <w:sz w:val="24"/>
          <w:szCs w:val="24"/>
        </w:rPr>
        <w:t xml:space="preserve"> ‒ </w:t>
      </w:r>
      <w:r>
        <w:rPr>
          <w:rFonts w:cs="Arial"/>
          <w:sz w:val="24"/>
          <w:szCs w:val="24"/>
        </w:rPr>
        <w:t>13</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196FBC2"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3222C5">
        <w:rPr>
          <w:rFonts w:ascii="Arial" w:hAnsi="Arial"/>
          <w:sz w:val="24"/>
          <w:lang w:val="en-US"/>
        </w:rPr>
        <w:t>10.19.2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786299E"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10EC">
        <w:rPr>
          <w:rFonts w:ascii="Arial" w:hAnsi="Arial"/>
          <w:sz w:val="24"/>
          <w:lang w:val="en-US"/>
        </w:rPr>
        <w:t>MSD</w:t>
      </w:r>
      <w:r w:rsidR="0057152C">
        <w:rPr>
          <w:rFonts w:ascii="Arial" w:hAnsi="Arial"/>
          <w:sz w:val="24"/>
          <w:lang w:val="en-US"/>
        </w:rPr>
        <w:t xml:space="preserve"> for Band n77 PC2 combinations</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7EC3DED8" w:rsidR="000A1A85" w:rsidRDefault="000E0602" w:rsidP="00453273">
      <w:pPr>
        <w:pStyle w:val="Heading1"/>
        <w:tabs>
          <w:tab w:val="clear" w:pos="432"/>
          <w:tab w:val="num" w:pos="522"/>
        </w:tabs>
        <w:ind w:left="522" w:hanging="522"/>
        <w:rPr>
          <w:lang w:val="en-US"/>
        </w:rPr>
      </w:pPr>
      <w:r>
        <w:rPr>
          <w:lang w:val="en-US"/>
        </w:rPr>
        <w:t>Introduction</w:t>
      </w:r>
    </w:p>
    <w:p w14:paraId="3B4901AD" w14:textId="6E7F3C94" w:rsidR="00B17489" w:rsidRPr="00B17489" w:rsidRDefault="00B17489" w:rsidP="00B17489">
      <w:pPr>
        <w:rPr>
          <w:lang w:val="en-US"/>
        </w:rPr>
      </w:pPr>
      <w:r>
        <w:rPr>
          <w:lang w:val="en-US"/>
        </w:rPr>
        <w:t>This contribution evaluates the MSD for CA combinations between Bands n2, n5, and n66 with Band n77 for PC2 transmit power levels.  Both harmonic MSD as well as 2UL IMD MSD is considered.  The baseline analysis from E-UTRA is used to derive NR values; additionally, more aggressive PCB isolation assumptions are taken to improve upon the MSD values.  With the conservative PCB isolation values used so far in RAN4, the resulting MSD values are too large to be useful for deployment.  To verify feasibility of more aggressive MSD values, measurements were taken on a prototype device.</w:t>
      </w:r>
    </w:p>
    <w:p w14:paraId="10F6602E" w14:textId="254438DC" w:rsidR="007E1E78" w:rsidRDefault="007E1E78" w:rsidP="0099327E">
      <w:pPr>
        <w:pStyle w:val="Heading1"/>
        <w:tabs>
          <w:tab w:val="clear" w:pos="432"/>
          <w:tab w:val="num" w:pos="522"/>
        </w:tabs>
        <w:ind w:left="522" w:hanging="522"/>
        <w:rPr>
          <w:lang w:val="en-US"/>
        </w:rPr>
      </w:pPr>
      <w:r>
        <w:rPr>
          <w:lang w:val="en-US"/>
        </w:rPr>
        <w:t>Discussion</w:t>
      </w:r>
    </w:p>
    <w:p w14:paraId="57114447" w14:textId="3E7CF961" w:rsidR="0057152C" w:rsidRDefault="0057152C" w:rsidP="005010EC">
      <w:pPr>
        <w:rPr>
          <w:lang w:val="en-US"/>
        </w:rPr>
      </w:pPr>
      <w:r>
        <w:rPr>
          <w:lang w:val="en-US"/>
        </w:rPr>
        <w:t>The MSD’s for inter-band UL carrier aggregation between Band n77 and Bands n2, n5, and n66 are shown below for harmonic interference in Table 1 and 2UL IMD inteference in Table 2.</w:t>
      </w:r>
      <w:r w:rsidR="00E10884">
        <w:rPr>
          <w:lang w:val="en-US"/>
        </w:rPr>
        <w:t xml:space="preserve">  </w:t>
      </w:r>
    </w:p>
    <w:p w14:paraId="5B77CC50" w14:textId="4642151D" w:rsidR="00E10884" w:rsidRDefault="00E10884" w:rsidP="005010EC">
      <w:pPr>
        <w:rPr>
          <w:lang w:val="en-US"/>
        </w:rPr>
      </w:pPr>
      <w:r>
        <w:rPr>
          <w:lang w:val="en-US"/>
        </w:rPr>
        <w:t>2</w:t>
      </w:r>
      <w:r w:rsidRPr="00E10884">
        <w:rPr>
          <w:vertAlign w:val="superscript"/>
          <w:lang w:val="en-US"/>
        </w:rPr>
        <w:t>nd</w:t>
      </w:r>
      <w:r>
        <w:rPr>
          <w:lang w:val="en-US"/>
        </w:rPr>
        <w:t xml:space="preserve"> harmonic from n2, 4</w:t>
      </w:r>
      <w:r w:rsidRPr="00E10884">
        <w:rPr>
          <w:vertAlign w:val="superscript"/>
          <w:lang w:val="en-US"/>
        </w:rPr>
        <w:t>th</w:t>
      </w:r>
      <w:r>
        <w:rPr>
          <w:lang w:val="en-US"/>
        </w:rPr>
        <w:t xml:space="preserve"> and 5</w:t>
      </w:r>
      <w:r w:rsidRPr="00E10884">
        <w:rPr>
          <w:vertAlign w:val="superscript"/>
          <w:lang w:val="en-US"/>
        </w:rPr>
        <w:t>th</w:t>
      </w:r>
      <w:r>
        <w:rPr>
          <w:lang w:val="en-US"/>
        </w:rPr>
        <w:t xml:space="preserve"> harmonic from n5, and 2</w:t>
      </w:r>
      <w:r w:rsidRPr="00E10884">
        <w:rPr>
          <w:vertAlign w:val="superscript"/>
          <w:lang w:val="en-US"/>
        </w:rPr>
        <w:t>nd</w:t>
      </w:r>
      <w:r>
        <w:rPr>
          <w:lang w:val="en-US"/>
        </w:rPr>
        <w:t xml:space="preserve"> harmonic from n66.</w:t>
      </w:r>
    </w:p>
    <w:p w14:paraId="39581511" w14:textId="77106B5F" w:rsidR="002F1C95" w:rsidRDefault="002F1C95" w:rsidP="002F1C9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MSD for harmonics excerpted from Table 7.3A.4-1 of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2"/>
        <w:gridCol w:w="661"/>
        <w:gridCol w:w="676"/>
        <w:gridCol w:w="674"/>
        <w:gridCol w:w="674"/>
        <w:gridCol w:w="674"/>
        <w:gridCol w:w="674"/>
        <w:gridCol w:w="674"/>
        <w:gridCol w:w="674"/>
        <w:gridCol w:w="674"/>
        <w:gridCol w:w="674"/>
        <w:gridCol w:w="674"/>
        <w:gridCol w:w="689"/>
      </w:tblGrid>
      <w:tr w:rsidR="0057152C" w:rsidRPr="001C0CC4" w14:paraId="53F3D9E6" w14:textId="77777777" w:rsidTr="0057152C">
        <w:trPr>
          <w:trHeight w:val="285"/>
          <w:jc w:val="center"/>
        </w:trPr>
        <w:tc>
          <w:tcPr>
            <w:tcW w:w="0" w:type="auto"/>
            <w:gridSpan w:val="14"/>
          </w:tcPr>
          <w:p w14:paraId="363CC239" w14:textId="77777777" w:rsidR="0057152C" w:rsidRPr="001C0CC4" w:rsidRDefault="0057152C" w:rsidP="0057152C">
            <w:pPr>
              <w:pStyle w:val="TAH"/>
            </w:pPr>
            <w:r w:rsidRPr="001C0CC4">
              <w:t>MSD due to harmonic exception for the DL band</w:t>
            </w:r>
          </w:p>
        </w:tc>
      </w:tr>
      <w:tr w:rsidR="0057152C" w:rsidRPr="001C0CC4" w14:paraId="4E6E843E" w14:textId="77777777" w:rsidTr="0057152C">
        <w:trPr>
          <w:trHeight w:val="71"/>
          <w:jc w:val="center"/>
        </w:trPr>
        <w:tc>
          <w:tcPr>
            <w:tcW w:w="0" w:type="auto"/>
            <w:vMerge w:val="restart"/>
            <w:hideMark/>
          </w:tcPr>
          <w:p w14:paraId="4CFB3A8D" w14:textId="77777777" w:rsidR="0057152C" w:rsidRPr="001C0CC4" w:rsidRDefault="0057152C" w:rsidP="0057152C">
            <w:pPr>
              <w:pStyle w:val="TAH"/>
            </w:pPr>
            <w:r w:rsidRPr="001C0CC4">
              <w:t>UL band</w:t>
            </w:r>
          </w:p>
        </w:tc>
        <w:tc>
          <w:tcPr>
            <w:tcW w:w="0" w:type="auto"/>
            <w:vMerge w:val="restart"/>
            <w:hideMark/>
          </w:tcPr>
          <w:p w14:paraId="5D01FF93" w14:textId="77777777" w:rsidR="0057152C" w:rsidRPr="001C0CC4" w:rsidRDefault="0057152C" w:rsidP="0057152C">
            <w:pPr>
              <w:pStyle w:val="TAH"/>
            </w:pPr>
            <w:r w:rsidRPr="001C0CC4">
              <w:t>DL band</w:t>
            </w:r>
          </w:p>
        </w:tc>
        <w:tc>
          <w:tcPr>
            <w:tcW w:w="0" w:type="auto"/>
            <w:vAlign w:val="center"/>
            <w:hideMark/>
          </w:tcPr>
          <w:p w14:paraId="30B687C4"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65832A1D"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73F39869"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632AFA57"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02D2C1BD"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6A5F12E0"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5C640374" w14:textId="77777777" w:rsidR="0057152C" w:rsidRPr="001C0CC4" w:rsidRDefault="0057152C" w:rsidP="0057152C">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03E54F16" w14:textId="77777777" w:rsidR="0057152C" w:rsidRPr="001C0CC4" w:rsidRDefault="0057152C" w:rsidP="0057152C">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0F17BF95" w14:textId="77777777" w:rsidR="0057152C" w:rsidRPr="001C0CC4" w:rsidRDefault="0057152C" w:rsidP="0057152C">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1D1D80A3" w14:textId="77777777" w:rsidR="0057152C" w:rsidRPr="001C0CC4" w:rsidRDefault="0057152C" w:rsidP="0057152C">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0FDCA7F6" w14:textId="77777777" w:rsidR="0057152C" w:rsidRPr="001C0CC4" w:rsidRDefault="0057152C" w:rsidP="0057152C">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1F244B6E" w14:textId="77777777" w:rsidR="0057152C" w:rsidRPr="001C0CC4" w:rsidRDefault="0057152C" w:rsidP="0057152C">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57152C" w:rsidRPr="001C0CC4" w14:paraId="36DCCF75" w14:textId="77777777" w:rsidTr="0057152C">
        <w:trPr>
          <w:trHeight w:val="132"/>
          <w:jc w:val="center"/>
        </w:trPr>
        <w:tc>
          <w:tcPr>
            <w:tcW w:w="0" w:type="auto"/>
            <w:vMerge/>
            <w:hideMark/>
          </w:tcPr>
          <w:p w14:paraId="00D40ABB" w14:textId="77777777" w:rsidR="0057152C" w:rsidRPr="001C0CC4" w:rsidRDefault="0057152C" w:rsidP="0057152C">
            <w:pPr>
              <w:pStyle w:val="TAH"/>
            </w:pPr>
          </w:p>
        </w:tc>
        <w:tc>
          <w:tcPr>
            <w:tcW w:w="0" w:type="auto"/>
            <w:vMerge/>
            <w:hideMark/>
          </w:tcPr>
          <w:p w14:paraId="61AC50FE" w14:textId="77777777" w:rsidR="0057152C" w:rsidRPr="001C0CC4" w:rsidRDefault="0057152C" w:rsidP="0057152C">
            <w:pPr>
              <w:pStyle w:val="TAH"/>
            </w:pPr>
          </w:p>
        </w:tc>
        <w:tc>
          <w:tcPr>
            <w:tcW w:w="0" w:type="auto"/>
            <w:hideMark/>
          </w:tcPr>
          <w:p w14:paraId="2AAC0ECC" w14:textId="77777777" w:rsidR="0057152C" w:rsidRPr="001C0CC4" w:rsidRDefault="0057152C" w:rsidP="0057152C">
            <w:pPr>
              <w:pStyle w:val="TAH"/>
            </w:pPr>
            <w:r w:rsidRPr="001C0CC4">
              <w:t>dB</w:t>
            </w:r>
          </w:p>
        </w:tc>
        <w:tc>
          <w:tcPr>
            <w:tcW w:w="0" w:type="auto"/>
            <w:hideMark/>
          </w:tcPr>
          <w:p w14:paraId="25C063FB" w14:textId="77777777" w:rsidR="0057152C" w:rsidRPr="001C0CC4" w:rsidRDefault="0057152C" w:rsidP="0057152C">
            <w:pPr>
              <w:pStyle w:val="TAH"/>
            </w:pPr>
            <w:r w:rsidRPr="001C0CC4">
              <w:t>dB</w:t>
            </w:r>
          </w:p>
        </w:tc>
        <w:tc>
          <w:tcPr>
            <w:tcW w:w="0" w:type="auto"/>
            <w:hideMark/>
          </w:tcPr>
          <w:p w14:paraId="60C84CAE" w14:textId="77777777" w:rsidR="0057152C" w:rsidRPr="001C0CC4" w:rsidRDefault="0057152C" w:rsidP="0057152C">
            <w:pPr>
              <w:pStyle w:val="TAH"/>
            </w:pPr>
            <w:r w:rsidRPr="001C0CC4">
              <w:t>dB</w:t>
            </w:r>
          </w:p>
        </w:tc>
        <w:tc>
          <w:tcPr>
            <w:tcW w:w="0" w:type="auto"/>
            <w:hideMark/>
          </w:tcPr>
          <w:p w14:paraId="7F328766" w14:textId="77777777" w:rsidR="0057152C" w:rsidRPr="001C0CC4" w:rsidRDefault="0057152C" w:rsidP="0057152C">
            <w:pPr>
              <w:pStyle w:val="TAH"/>
            </w:pPr>
            <w:r w:rsidRPr="001C0CC4">
              <w:t>dB</w:t>
            </w:r>
          </w:p>
        </w:tc>
        <w:tc>
          <w:tcPr>
            <w:tcW w:w="0" w:type="auto"/>
            <w:hideMark/>
          </w:tcPr>
          <w:p w14:paraId="50814C3D" w14:textId="77777777" w:rsidR="0057152C" w:rsidRPr="001C0CC4" w:rsidRDefault="0057152C" w:rsidP="0057152C">
            <w:pPr>
              <w:pStyle w:val="TAH"/>
            </w:pPr>
            <w:r w:rsidRPr="001C0CC4">
              <w:t>dB</w:t>
            </w:r>
          </w:p>
        </w:tc>
        <w:tc>
          <w:tcPr>
            <w:tcW w:w="0" w:type="auto"/>
          </w:tcPr>
          <w:p w14:paraId="0B56A77D" w14:textId="77777777" w:rsidR="0057152C" w:rsidRPr="001C0CC4" w:rsidRDefault="0057152C" w:rsidP="0057152C">
            <w:pPr>
              <w:pStyle w:val="TAH"/>
              <w:rPr>
                <w:rFonts w:eastAsia="SimSun"/>
                <w:lang w:eastAsia="zh-CN"/>
              </w:rPr>
            </w:pPr>
            <w:r w:rsidRPr="001C0CC4">
              <w:rPr>
                <w:rFonts w:eastAsia="SimSun" w:hint="eastAsia"/>
                <w:lang w:eastAsia="zh-CN"/>
              </w:rPr>
              <w:t>dB</w:t>
            </w:r>
          </w:p>
        </w:tc>
        <w:tc>
          <w:tcPr>
            <w:tcW w:w="0" w:type="auto"/>
            <w:hideMark/>
          </w:tcPr>
          <w:p w14:paraId="16642C65" w14:textId="77777777" w:rsidR="0057152C" w:rsidRPr="001C0CC4" w:rsidRDefault="0057152C" w:rsidP="0057152C">
            <w:pPr>
              <w:pStyle w:val="TAH"/>
            </w:pPr>
            <w:r w:rsidRPr="001C0CC4">
              <w:t>dB</w:t>
            </w:r>
          </w:p>
        </w:tc>
        <w:tc>
          <w:tcPr>
            <w:tcW w:w="0" w:type="auto"/>
            <w:hideMark/>
          </w:tcPr>
          <w:p w14:paraId="1C07EB32" w14:textId="77777777" w:rsidR="0057152C" w:rsidRPr="001C0CC4" w:rsidRDefault="0057152C" w:rsidP="0057152C">
            <w:pPr>
              <w:pStyle w:val="TAH"/>
            </w:pPr>
            <w:r w:rsidRPr="001C0CC4">
              <w:t>dB</w:t>
            </w:r>
          </w:p>
        </w:tc>
        <w:tc>
          <w:tcPr>
            <w:tcW w:w="0" w:type="auto"/>
          </w:tcPr>
          <w:p w14:paraId="76D6A218" w14:textId="77777777" w:rsidR="0057152C" w:rsidRPr="001C0CC4" w:rsidRDefault="0057152C" w:rsidP="0057152C">
            <w:pPr>
              <w:pStyle w:val="TAH"/>
            </w:pPr>
            <w:r w:rsidRPr="001C0CC4">
              <w:t>dB</w:t>
            </w:r>
          </w:p>
        </w:tc>
        <w:tc>
          <w:tcPr>
            <w:tcW w:w="0" w:type="auto"/>
          </w:tcPr>
          <w:p w14:paraId="2315771E" w14:textId="77777777" w:rsidR="0057152C" w:rsidRPr="001C0CC4" w:rsidRDefault="0057152C" w:rsidP="0057152C">
            <w:pPr>
              <w:pStyle w:val="TAH"/>
            </w:pPr>
            <w:r w:rsidRPr="001C0CC4">
              <w:t>dB</w:t>
            </w:r>
          </w:p>
        </w:tc>
        <w:tc>
          <w:tcPr>
            <w:tcW w:w="0" w:type="auto"/>
          </w:tcPr>
          <w:p w14:paraId="0987923E" w14:textId="77777777" w:rsidR="0057152C" w:rsidRPr="001C0CC4" w:rsidRDefault="0057152C" w:rsidP="0057152C">
            <w:pPr>
              <w:pStyle w:val="TAH"/>
            </w:pPr>
            <w:r w:rsidRPr="001C0CC4">
              <w:t>dB</w:t>
            </w:r>
          </w:p>
        </w:tc>
        <w:tc>
          <w:tcPr>
            <w:tcW w:w="0" w:type="auto"/>
          </w:tcPr>
          <w:p w14:paraId="31020DEB" w14:textId="77777777" w:rsidR="0057152C" w:rsidRPr="001C0CC4" w:rsidRDefault="0057152C" w:rsidP="0057152C">
            <w:pPr>
              <w:pStyle w:val="TAH"/>
            </w:pPr>
            <w:r w:rsidRPr="001C0CC4">
              <w:t>dB</w:t>
            </w:r>
          </w:p>
        </w:tc>
      </w:tr>
      <w:tr w:rsidR="0057152C" w:rsidRPr="001C0CC4" w14:paraId="6B10FE10" w14:textId="77777777" w:rsidTr="0057152C">
        <w:trPr>
          <w:trHeight w:val="64"/>
          <w:jc w:val="center"/>
        </w:trPr>
        <w:tc>
          <w:tcPr>
            <w:tcW w:w="0" w:type="auto"/>
            <w:vMerge w:val="restart"/>
            <w:vAlign w:val="center"/>
          </w:tcPr>
          <w:p w14:paraId="0068270E" w14:textId="77777777" w:rsidR="0057152C" w:rsidRPr="001C0CC4" w:rsidRDefault="0057152C" w:rsidP="0057152C">
            <w:pPr>
              <w:pStyle w:val="TAC"/>
            </w:pPr>
            <w:r>
              <w:rPr>
                <w:rFonts w:cs="Arial"/>
                <w:szCs w:val="18"/>
              </w:rPr>
              <w:t>n2</w:t>
            </w:r>
          </w:p>
        </w:tc>
        <w:tc>
          <w:tcPr>
            <w:tcW w:w="0" w:type="auto"/>
            <w:vAlign w:val="center"/>
          </w:tcPr>
          <w:p w14:paraId="36AF07AC" w14:textId="77777777" w:rsidR="0057152C" w:rsidRPr="001C0CC4" w:rsidRDefault="0057152C" w:rsidP="0057152C">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14:paraId="73C6252E" w14:textId="77777777" w:rsidR="0057152C" w:rsidRPr="001C0CC4" w:rsidRDefault="0057152C" w:rsidP="0057152C">
            <w:pPr>
              <w:pStyle w:val="TAC"/>
              <w:rPr>
                <w:lang w:val="en-US" w:eastAsia="zh-CN"/>
              </w:rPr>
            </w:pPr>
          </w:p>
        </w:tc>
        <w:tc>
          <w:tcPr>
            <w:tcW w:w="0" w:type="auto"/>
            <w:vAlign w:val="center"/>
          </w:tcPr>
          <w:p w14:paraId="138D39D1" w14:textId="77777777" w:rsidR="0057152C" w:rsidRPr="001C0CC4" w:rsidRDefault="0057152C" w:rsidP="0057152C">
            <w:pPr>
              <w:pStyle w:val="TAC"/>
              <w:rPr>
                <w:lang w:val="en-US" w:eastAsia="zh-CN"/>
              </w:rPr>
            </w:pPr>
            <w:r>
              <w:rPr>
                <w:rFonts w:cs="Arial"/>
                <w:szCs w:val="18"/>
              </w:rPr>
              <w:t>23.9</w:t>
            </w:r>
          </w:p>
        </w:tc>
        <w:tc>
          <w:tcPr>
            <w:tcW w:w="0" w:type="auto"/>
            <w:vAlign w:val="center"/>
          </w:tcPr>
          <w:p w14:paraId="2BEFD42E" w14:textId="77777777" w:rsidR="0057152C" w:rsidRPr="001C0CC4" w:rsidRDefault="0057152C" w:rsidP="0057152C">
            <w:pPr>
              <w:pStyle w:val="TAC"/>
              <w:rPr>
                <w:lang w:val="en-US" w:eastAsia="zh-CN"/>
              </w:rPr>
            </w:pPr>
            <w:r>
              <w:rPr>
                <w:rFonts w:cs="Arial"/>
                <w:szCs w:val="18"/>
              </w:rPr>
              <w:t>22.1</w:t>
            </w:r>
          </w:p>
        </w:tc>
        <w:tc>
          <w:tcPr>
            <w:tcW w:w="0" w:type="auto"/>
            <w:vAlign w:val="center"/>
          </w:tcPr>
          <w:p w14:paraId="2AABA69A" w14:textId="77777777" w:rsidR="0057152C" w:rsidRPr="001C0CC4" w:rsidRDefault="0057152C" w:rsidP="0057152C">
            <w:pPr>
              <w:pStyle w:val="TAC"/>
              <w:rPr>
                <w:lang w:val="en-US" w:eastAsia="zh-CN"/>
              </w:rPr>
            </w:pPr>
            <w:r>
              <w:rPr>
                <w:rFonts w:cs="Arial"/>
                <w:szCs w:val="18"/>
              </w:rPr>
              <w:t>20.9</w:t>
            </w:r>
          </w:p>
        </w:tc>
        <w:tc>
          <w:tcPr>
            <w:tcW w:w="0" w:type="auto"/>
            <w:vAlign w:val="center"/>
          </w:tcPr>
          <w:p w14:paraId="16233D23" w14:textId="77777777" w:rsidR="0057152C" w:rsidRPr="001C0CC4" w:rsidRDefault="0057152C" w:rsidP="0057152C">
            <w:pPr>
              <w:pStyle w:val="TAC"/>
            </w:pPr>
            <w:r>
              <w:rPr>
                <w:rFonts w:cs="Arial"/>
                <w:szCs w:val="18"/>
                <w:lang w:eastAsia="zh-CN"/>
              </w:rPr>
              <w:t>19.8</w:t>
            </w:r>
          </w:p>
        </w:tc>
        <w:tc>
          <w:tcPr>
            <w:tcW w:w="0" w:type="auto"/>
            <w:vAlign w:val="center"/>
          </w:tcPr>
          <w:p w14:paraId="60ED1D5D" w14:textId="77777777" w:rsidR="0057152C" w:rsidRPr="001C0CC4" w:rsidRDefault="0057152C" w:rsidP="0057152C">
            <w:pPr>
              <w:pStyle w:val="TAC"/>
            </w:pPr>
            <w:r>
              <w:rPr>
                <w:rFonts w:cs="Arial"/>
                <w:szCs w:val="18"/>
                <w:lang w:eastAsia="zh-CN"/>
              </w:rPr>
              <w:t>19.0</w:t>
            </w:r>
          </w:p>
        </w:tc>
        <w:tc>
          <w:tcPr>
            <w:tcW w:w="0" w:type="auto"/>
            <w:vAlign w:val="center"/>
          </w:tcPr>
          <w:p w14:paraId="038C54BA" w14:textId="77777777" w:rsidR="0057152C" w:rsidRPr="001C0CC4" w:rsidRDefault="0057152C" w:rsidP="0057152C">
            <w:pPr>
              <w:pStyle w:val="TAC"/>
            </w:pPr>
            <w:r>
              <w:rPr>
                <w:rFonts w:cs="Arial"/>
                <w:szCs w:val="18"/>
              </w:rPr>
              <w:t>17.9</w:t>
            </w:r>
          </w:p>
        </w:tc>
        <w:tc>
          <w:tcPr>
            <w:tcW w:w="0" w:type="auto"/>
            <w:vAlign w:val="center"/>
          </w:tcPr>
          <w:p w14:paraId="399B122D" w14:textId="77777777" w:rsidR="0057152C" w:rsidRPr="001C0CC4" w:rsidRDefault="0057152C" w:rsidP="0057152C">
            <w:pPr>
              <w:pStyle w:val="TAC"/>
            </w:pPr>
            <w:r>
              <w:rPr>
                <w:rFonts w:cs="Arial"/>
                <w:szCs w:val="18"/>
              </w:rPr>
              <w:t>16.8</w:t>
            </w:r>
          </w:p>
        </w:tc>
        <w:tc>
          <w:tcPr>
            <w:tcW w:w="0" w:type="auto"/>
            <w:vAlign w:val="center"/>
          </w:tcPr>
          <w:p w14:paraId="0D152171" w14:textId="77777777" w:rsidR="0057152C" w:rsidRPr="001C0CC4" w:rsidRDefault="0057152C" w:rsidP="0057152C">
            <w:pPr>
              <w:pStyle w:val="TAC"/>
            </w:pPr>
            <w:r>
              <w:rPr>
                <w:rFonts w:cs="Arial"/>
                <w:szCs w:val="18"/>
              </w:rPr>
              <w:t>16.0</w:t>
            </w:r>
          </w:p>
        </w:tc>
        <w:tc>
          <w:tcPr>
            <w:tcW w:w="0" w:type="auto"/>
            <w:vAlign w:val="center"/>
          </w:tcPr>
          <w:p w14:paraId="7EB09E66" w14:textId="77777777" w:rsidR="0057152C" w:rsidRPr="001C0CC4" w:rsidRDefault="0057152C" w:rsidP="0057152C">
            <w:pPr>
              <w:pStyle w:val="TAC"/>
            </w:pPr>
            <w:r>
              <w:rPr>
                <w:rFonts w:cs="Arial"/>
                <w:szCs w:val="18"/>
              </w:rPr>
              <w:t>15.5</w:t>
            </w:r>
          </w:p>
        </w:tc>
        <w:tc>
          <w:tcPr>
            <w:tcW w:w="0" w:type="auto"/>
            <w:vAlign w:val="center"/>
          </w:tcPr>
          <w:p w14:paraId="58B9B1A7" w14:textId="77777777" w:rsidR="0057152C" w:rsidRPr="001C0CC4" w:rsidRDefault="0057152C" w:rsidP="0057152C">
            <w:pPr>
              <w:pStyle w:val="TAC"/>
            </w:pPr>
            <w:r>
              <w:rPr>
                <w:rFonts w:cs="Arial"/>
                <w:szCs w:val="18"/>
              </w:rPr>
              <w:t>14.8</w:t>
            </w:r>
          </w:p>
        </w:tc>
        <w:tc>
          <w:tcPr>
            <w:tcW w:w="0" w:type="auto"/>
            <w:vAlign w:val="center"/>
          </w:tcPr>
          <w:p w14:paraId="66E14495" w14:textId="77777777" w:rsidR="0057152C" w:rsidRPr="001C0CC4" w:rsidRDefault="0057152C" w:rsidP="0057152C">
            <w:pPr>
              <w:pStyle w:val="TAC"/>
            </w:pPr>
            <w:r>
              <w:rPr>
                <w:rFonts w:cs="Arial"/>
                <w:szCs w:val="18"/>
              </w:rPr>
              <w:t>14.3</w:t>
            </w:r>
          </w:p>
        </w:tc>
      </w:tr>
      <w:tr w:rsidR="0057152C" w:rsidRPr="001C0CC4" w14:paraId="6D976EC7" w14:textId="77777777" w:rsidTr="0057152C">
        <w:trPr>
          <w:trHeight w:val="64"/>
          <w:jc w:val="center"/>
        </w:trPr>
        <w:tc>
          <w:tcPr>
            <w:tcW w:w="0" w:type="auto"/>
            <w:vMerge/>
            <w:vAlign w:val="center"/>
          </w:tcPr>
          <w:p w14:paraId="05EFA846" w14:textId="77777777" w:rsidR="0057152C" w:rsidRPr="001C0CC4" w:rsidRDefault="0057152C" w:rsidP="0057152C">
            <w:pPr>
              <w:pStyle w:val="TAC"/>
            </w:pPr>
          </w:p>
        </w:tc>
        <w:tc>
          <w:tcPr>
            <w:tcW w:w="0" w:type="auto"/>
            <w:vAlign w:val="center"/>
          </w:tcPr>
          <w:p w14:paraId="56172DAA" w14:textId="77777777" w:rsidR="0057152C" w:rsidRPr="001C0CC4" w:rsidRDefault="0057152C" w:rsidP="0057152C">
            <w:pPr>
              <w:pStyle w:val="TAC"/>
              <w:rPr>
                <w:lang w:eastAsia="zh-CN"/>
              </w:rPr>
            </w:pPr>
            <w:r>
              <w:rPr>
                <w:rFonts w:cs="Arial"/>
                <w:szCs w:val="18"/>
              </w:rPr>
              <w:t>n77</w:t>
            </w:r>
            <w:r>
              <w:rPr>
                <w:rFonts w:cs="Arial"/>
                <w:szCs w:val="18"/>
                <w:vertAlign w:val="superscript"/>
              </w:rPr>
              <w:t>3</w:t>
            </w:r>
          </w:p>
        </w:tc>
        <w:tc>
          <w:tcPr>
            <w:tcW w:w="0" w:type="auto"/>
            <w:vAlign w:val="center"/>
          </w:tcPr>
          <w:p w14:paraId="523FC15A" w14:textId="77777777" w:rsidR="0057152C" w:rsidRPr="001C0CC4" w:rsidRDefault="0057152C" w:rsidP="0057152C">
            <w:pPr>
              <w:pStyle w:val="TAC"/>
              <w:rPr>
                <w:lang w:val="en-US" w:eastAsia="zh-CN"/>
              </w:rPr>
            </w:pPr>
          </w:p>
        </w:tc>
        <w:tc>
          <w:tcPr>
            <w:tcW w:w="0" w:type="auto"/>
            <w:vAlign w:val="center"/>
          </w:tcPr>
          <w:p w14:paraId="72E9776E" w14:textId="77777777" w:rsidR="0057152C" w:rsidRPr="001C0CC4" w:rsidRDefault="0057152C" w:rsidP="0057152C">
            <w:pPr>
              <w:pStyle w:val="TAC"/>
              <w:rPr>
                <w:lang w:val="en-US" w:eastAsia="zh-CN"/>
              </w:rPr>
            </w:pPr>
            <w:r>
              <w:rPr>
                <w:rFonts w:cs="Arial"/>
                <w:szCs w:val="18"/>
              </w:rPr>
              <w:t>1.1</w:t>
            </w:r>
          </w:p>
        </w:tc>
        <w:tc>
          <w:tcPr>
            <w:tcW w:w="0" w:type="auto"/>
            <w:vAlign w:val="center"/>
          </w:tcPr>
          <w:p w14:paraId="019799B8" w14:textId="77777777" w:rsidR="0057152C" w:rsidRPr="001C0CC4" w:rsidRDefault="0057152C" w:rsidP="0057152C">
            <w:pPr>
              <w:pStyle w:val="TAC"/>
              <w:rPr>
                <w:lang w:val="en-US" w:eastAsia="zh-CN"/>
              </w:rPr>
            </w:pPr>
            <w:r>
              <w:rPr>
                <w:rFonts w:cs="Arial"/>
                <w:szCs w:val="18"/>
              </w:rPr>
              <w:t>0.8</w:t>
            </w:r>
          </w:p>
        </w:tc>
        <w:tc>
          <w:tcPr>
            <w:tcW w:w="0" w:type="auto"/>
            <w:vAlign w:val="center"/>
          </w:tcPr>
          <w:p w14:paraId="2FF0EAE8" w14:textId="77777777" w:rsidR="0057152C" w:rsidRPr="001C0CC4" w:rsidRDefault="0057152C" w:rsidP="0057152C">
            <w:pPr>
              <w:pStyle w:val="TAC"/>
              <w:rPr>
                <w:lang w:val="en-US" w:eastAsia="zh-CN"/>
              </w:rPr>
            </w:pPr>
            <w:r>
              <w:rPr>
                <w:rFonts w:cs="Arial"/>
                <w:szCs w:val="18"/>
              </w:rPr>
              <w:t>0.3</w:t>
            </w:r>
          </w:p>
        </w:tc>
        <w:tc>
          <w:tcPr>
            <w:tcW w:w="0" w:type="auto"/>
            <w:vAlign w:val="center"/>
          </w:tcPr>
          <w:p w14:paraId="48708F90" w14:textId="77777777" w:rsidR="0057152C" w:rsidRPr="001C0CC4" w:rsidRDefault="0057152C" w:rsidP="0057152C">
            <w:pPr>
              <w:pStyle w:val="TAC"/>
            </w:pPr>
            <w:r>
              <w:rPr>
                <w:rFonts w:cs="Arial"/>
                <w:szCs w:val="18"/>
              </w:rPr>
              <w:t>0.1</w:t>
            </w:r>
          </w:p>
        </w:tc>
        <w:tc>
          <w:tcPr>
            <w:tcW w:w="0" w:type="auto"/>
            <w:vAlign w:val="center"/>
          </w:tcPr>
          <w:p w14:paraId="21405F05" w14:textId="77777777" w:rsidR="0057152C" w:rsidRPr="001C0CC4" w:rsidRDefault="0057152C" w:rsidP="0057152C">
            <w:pPr>
              <w:pStyle w:val="TAC"/>
            </w:pPr>
          </w:p>
        </w:tc>
        <w:tc>
          <w:tcPr>
            <w:tcW w:w="0" w:type="auto"/>
            <w:vAlign w:val="center"/>
          </w:tcPr>
          <w:p w14:paraId="3D89FA90" w14:textId="77777777" w:rsidR="0057152C" w:rsidRPr="001C0CC4" w:rsidRDefault="0057152C" w:rsidP="0057152C">
            <w:pPr>
              <w:pStyle w:val="TAC"/>
            </w:pPr>
          </w:p>
        </w:tc>
        <w:tc>
          <w:tcPr>
            <w:tcW w:w="0" w:type="auto"/>
            <w:vAlign w:val="center"/>
          </w:tcPr>
          <w:p w14:paraId="715E458B" w14:textId="77777777" w:rsidR="0057152C" w:rsidRPr="001C0CC4" w:rsidRDefault="0057152C" w:rsidP="0057152C">
            <w:pPr>
              <w:pStyle w:val="TAC"/>
            </w:pPr>
          </w:p>
        </w:tc>
        <w:tc>
          <w:tcPr>
            <w:tcW w:w="0" w:type="auto"/>
            <w:vAlign w:val="center"/>
          </w:tcPr>
          <w:p w14:paraId="489EE087" w14:textId="77777777" w:rsidR="0057152C" w:rsidRPr="001C0CC4" w:rsidRDefault="0057152C" w:rsidP="0057152C">
            <w:pPr>
              <w:pStyle w:val="TAC"/>
            </w:pPr>
          </w:p>
        </w:tc>
        <w:tc>
          <w:tcPr>
            <w:tcW w:w="0" w:type="auto"/>
            <w:vAlign w:val="center"/>
          </w:tcPr>
          <w:p w14:paraId="12187EC7" w14:textId="77777777" w:rsidR="0057152C" w:rsidRPr="001C0CC4" w:rsidRDefault="0057152C" w:rsidP="0057152C">
            <w:pPr>
              <w:pStyle w:val="TAC"/>
            </w:pPr>
          </w:p>
        </w:tc>
        <w:tc>
          <w:tcPr>
            <w:tcW w:w="0" w:type="auto"/>
            <w:vAlign w:val="center"/>
          </w:tcPr>
          <w:p w14:paraId="50C442B4" w14:textId="77777777" w:rsidR="0057152C" w:rsidRPr="001C0CC4" w:rsidRDefault="0057152C" w:rsidP="0057152C">
            <w:pPr>
              <w:pStyle w:val="TAC"/>
            </w:pPr>
          </w:p>
        </w:tc>
        <w:tc>
          <w:tcPr>
            <w:tcW w:w="0" w:type="auto"/>
            <w:vAlign w:val="center"/>
          </w:tcPr>
          <w:p w14:paraId="143FC5E4" w14:textId="77777777" w:rsidR="0057152C" w:rsidRPr="001C0CC4" w:rsidRDefault="0057152C" w:rsidP="0057152C">
            <w:pPr>
              <w:pStyle w:val="TAC"/>
            </w:pPr>
          </w:p>
        </w:tc>
      </w:tr>
      <w:tr w:rsidR="0057152C" w:rsidRPr="001C0CC4" w14:paraId="2502F717" w14:textId="77777777" w:rsidTr="0057152C">
        <w:trPr>
          <w:trHeight w:val="124"/>
          <w:jc w:val="center"/>
        </w:trPr>
        <w:tc>
          <w:tcPr>
            <w:tcW w:w="0" w:type="auto"/>
            <w:vAlign w:val="center"/>
          </w:tcPr>
          <w:p w14:paraId="11DBA22F" w14:textId="77777777" w:rsidR="0057152C" w:rsidRPr="001C0CC4" w:rsidRDefault="0057152C" w:rsidP="0057152C">
            <w:pPr>
              <w:pStyle w:val="TAC"/>
            </w:pPr>
            <w:r>
              <w:rPr>
                <w:szCs w:val="18"/>
                <w:lang w:eastAsia="zh-CN"/>
              </w:rPr>
              <w:t>n</w:t>
            </w:r>
            <w:r>
              <w:rPr>
                <w:rFonts w:hint="eastAsia"/>
                <w:szCs w:val="18"/>
                <w:lang w:eastAsia="zh-CN"/>
              </w:rPr>
              <w:t>5</w:t>
            </w:r>
          </w:p>
        </w:tc>
        <w:tc>
          <w:tcPr>
            <w:tcW w:w="0" w:type="auto"/>
            <w:vAlign w:val="center"/>
          </w:tcPr>
          <w:p w14:paraId="31E9B313" w14:textId="77777777" w:rsidR="0057152C" w:rsidRPr="001C0CC4" w:rsidRDefault="0057152C" w:rsidP="0057152C">
            <w:pPr>
              <w:pStyle w:val="TAC"/>
            </w:pPr>
            <w:r>
              <w:rPr>
                <w:szCs w:val="18"/>
                <w:lang w:eastAsia="ja-JP"/>
              </w:rPr>
              <w:t>n77</w:t>
            </w:r>
            <w:r>
              <w:rPr>
                <w:rFonts w:cs="Arial"/>
                <w:szCs w:val="18"/>
                <w:vertAlign w:val="superscript"/>
              </w:rPr>
              <w:t>4, 5</w:t>
            </w:r>
          </w:p>
        </w:tc>
        <w:tc>
          <w:tcPr>
            <w:tcW w:w="0" w:type="auto"/>
            <w:vAlign w:val="center"/>
          </w:tcPr>
          <w:p w14:paraId="6D87BD1C" w14:textId="77777777" w:rsidR="0057152C" w:rsidRPr="001C0CC4" w:rsidRDefault="0057152C" w:rsidP="0057152C">
            <w:pPr>
              <w:pStyle w:val="TAC"/>
            </w:pPr>
          </w:p>
        </w:tc>
        <w:tc>
          <w:tcPr>
            <w:tcW w:w="0" w:type="auto"/>
            <w:vAlign w:val="center"/>
          </w:tcPr>
          <w:p w14:paraId="0B6ED9E1" w14:textId="77777777" w:rsidR="0057152C" w:rsidRPr="001C0CC4" w:rsidRDefault="0057152C" w:rsidP="0057152C">
            <w:pPr>
              <w:pStyle w:val="TAC"/>
            </w:pPr>
            <w:r>
              <w:rPr>
                <w:rFonts w:cs="Arial"/>
                <w:szCs w:val="18"/>
              </w:rPr>
              <w:t>10.</w:t>
            </w:r>
            <w:r>
              <w:rPr>
                <w:rFonts w:cs="Arial" w:hint="eastAsia"/>
                <w:szCs w:val="18"/>
                <w:lang w:eastAsia="zh-CN"/>
              </w:rPr>
              <w:t>5</w:t>
            </w:r>
          </w:p>
        </w:tc>
        <w:tc>
          <w:tcPr>
            <w:tcW w:w="0" w:type="auto"/>
            <w:vAlign w:val="center"/>
          </w:tcPr>
          <w:p w14:paraId="36A94636" w14:textId="77777777" w:rsidR="0057152C" w:rsidRPr="001C0CC4" w:rsidRDefault="0057152C" w:rsidP="0057152C">
            <w:pPr>
              <w:pStyle w:val="TAC"/>
            </w:pPr>
            <w:r>
              <w:rPr>
                <w:rFonts w:cs="Arial" w:hint="eastAsia"/>
                <w:szCs w:val="18"/>
                <w:lang w:eastAsia="zh-CN"/>
              </w:rPr>
              <w:t>8.9</w:t>
            </w:r>
          </w:p>
        </w:tc>
        <w:tc>
          <w:tcPr>
            <w:tcW w:w="0" w:type="auto"/>
            <w:vAlign w:val="center"/>
          </w:tcPr>
          <w:p w14:paraId="16F7454F" w14:textId="77777777" w:rsidR="0057152C" w:rsidRPr="001C0CC4" w:rsidRDefault="0057152C" w:rsidP="0057152C">
            <w:pPr>
              <w:pStyle w:val="TAC"/>
            </w:pPr>
            <w:r>
              <w:rPr>
                <w:rFonts w:cs="Arial" w:hint="eastAsia"/>
                <w:szCs w:val="18"/>
                <w:lang w:eastAsia="zh-CN"/>
              </w:rPr>
              <w:t>7.8</w:t>
            </w:r>
          </w:p>
        </w:tc>
        <w:tc>
          <w:tcPr>
            <w:tcW w:w="0" w:type="auto"/>
            <w:vAlign w:val="center"/>
          </w:tcPr>
          <w:p w14:paraId="272AAA50" w14:textId="77777777" w:rsidR="0057152C" w:rsidRPr="001C0CC4" w:rsidRDefault="0057152C" w:rsidP="0057152C">
            <w:pPr>
              <w:pStyle w:val="TAC"/>
            </w:pPr>
            <w:r>
              <w:rPr>
                <w:rFonts w:hint="eastAsia"/>
                <w:szCs w:val="18"/>
                <w:lang w:eastAsia="zh-CN"/>
              </w:rPr>
              <w:t>7</w:t>
            </w:r>
            <w:r>
              <w:rPr>
                <w:szCs w:val="18"/>
                <w:lang w:eastAsia="zh-CN"/>
              </w:rPr>
              <w:t>.2</w:t>
            </w:r>
          </w:p>
        </w:tc>
        <w:tc>
          <w:tcPr>
            <w:tcW w:w="0" w:type="auto"/>
            <w:vAlign w:val="center"/>
          </w:tcPr>
          <w:p w14:paraId="2AD484E6" w14:textId="77777777" w:rsidR="0057152C" w:rsidRPr="001C0CC4" w:rsidRDefault="0057152C" w:rsidP="0057152C">
            <w:pPr>
              <w:pStyle w:val="TAC"/>
            </w:pPr>
            <w:r>
              <w:rPr>
                <w:rFonts w:hint="eastAsia"/>
                <w:szCs w:val="18"/>
                <w:lang w:eastAsia="zh-CN"/>
              </w:rPr>
              <w:t>6</w:t>
            </w:r>
            <w:r>
              <w:rPr>
                <w:szCs w:val="18"/>
                <w:lang w:eastAsia="zh-CN"/>
              </w:rPr>
              <w:t>.5</w:t>
            </w:r>
          </w:p>
        </w:tc>
        <w:tc>
          <w:tcPr>
            <w:tcW w:w="0" w:type="auto"/>
            <w:vAlign w:val="center"/>
          </w:tcPr>
          <w:p w14:paraId="35FB2A1F" w14:textId="77777777" w:rsidR="0057152C" w:rsidRPr="001C0CC4" w:rsidRDefault="0057152C" w:rsidP="0057152C">
            <w:pPr>
              <w:pStyle w:val="TAC"/>
            </w:pPr>
            <w:r>
              <w:rPr>
                <w:szCs w:val="18"/>
              </w:rPr>
              <w:t>5.1</w:t>
            </w:r>
          </w:p>
        </w:tc>
        <w:tc>
          <w:tcPr>
            <w:tcW w:w="0" w:type="auto"/>
            <w:vAlign w:val="center"/>
          </w:tcPr>
          <w:p w14:paraId="7F8BB46F" w14:textId="77777777" w:rsidR="0057152C" w:rsidRPr="001C0CC4" w:rsidRDefault="0057152C" w:rsidP="0057152C">
            <w:pPr>
              <w:pStyle w:val="TAC"/>
            </w:pPr>
            <w:r>
              <w:rPr>
                <w:szCs w:val="18"/>
              </w:rPr>
              <w:t>4.2</w:t>
            </w:r>
          </w:p>
        </w:tc>
        <w:tc>
          <w:tcPr>
            <w:tcW w:w="0" w:type="auto"/>
            <w:vAlign w:val="center"/>
          </w:tcPr>
          <w:p w14:paraId="2D9609FA" w14:textId="77777777" w:rsidR="0057152C" w:rsidRPr="001C0CC4" w:rsidRDefault="0057152C" w:rsidP="0057152C">
            <w:pPr>
              <w:pStyle w:val="TAC"/>
            </w:pPr>
            <w:r>
              <w:rPr>
                <w:szCs w:val="18"/>
              </w:rPr>
              <w:t>3.5</w:t>
            </w:r>
          </w:p>
        </w:tc>
        <w:tc>
          <w:tcPr>
            <w:tcW w:w="0" w:type="auto"/>
            <w:vAlign w:val="center"/>
          </w:tcPr>
          <w:p w14:paraId="700974D7" w14:textId="77777777" w:rsidR="0057152C" w:rsidRPr="001C0CC4" w:rsidRDefault="0057152C" w:rsidP="0057152C">
            <w:pPr>
              <w:pStyle w:val="TAC"/>
            </w:pPr>
            <w:r>
              <w:rPr>
                <w:szCs w:val="18"/>
              </w:rPr>
              <w:t>2.8</w:t>
            </w:r>
          </w:p>
        </w:tc>
        <w:tc>
          <w:tcPr>
            <w:tcW w:w="0" w:type="auto"/>
            <w:vAlign w:val="center"/>
          </w:tcPr>
          <w:p w14:paraId="35D43EB6" w14:textId="77777777" w:rsidR="0057152C" w:rsidRPr="001C0CC4" w:rsidRDefault="0057152C" w:rsidP="0057152C">
            <w:pPr>
              <w:pStyle w:val="TAC"/>
            </w:pPr>
            <w:r>
              <w:rPr>
                <w:szCs w:val="18"/>
              </w:rPr>
              <w:t>2.3</w:t>
            </w:r>
          </w:p>
        </w:tc>
        <w:tc>
          <w:tcPr>
            <w:tcW w:w="0" w:type="auto"/>
            <w:vAlign w:val="center"/>
          </w:tcPr>
          <w:p w14:paraId="2A76A775" w14:textId="77777777" w:rsidR="0057152C" w:rsidRPr="001C0CC4" w:rsidRDefault="0057152C" w:rsidP="0057152C">
            <w:pPr>
              <w:pStyle w:val="TAC"/>
            </w:pPr>
            <w:r>
              <w:rPr>
                <w:szCs w:val="18"/>
              </w:rPr>
              <w:t>2.1</w:t>
            </w:r>
          </w:p>
        </w:tc>
      </w:tr>
      <w:tr w:rsidR="0057152C" w:rsidRPr="001C0CC4" w14:paraId="7E479644" w14:textId="77777777" w:rsidTr="0057152C">
        <w:trPr>
          <w:trHeight w:val="124"/>
          <w:jc w:val="center"/>
        </w:trPr>
        <w:tc>
          <w:tcPr>
            <w:tcW w:w="0" w:type="auto"/>
            <w:vAlign w:val="center"/>
          </w:tcPr>
          <w:p w14:paraId="7DCE010C" w14:textId="77777777" w:rsidR="0057152C" w:rsidRPr="001C0CC4" w:rsidRDefault="0057152C" w:rsidP="0057152C">
            <w:pPr>
              <w:pStyle w:val="TAC"/>
            </w:pPr>
            <w:r>
              <w:rPr>
                <w:szCs w:val="18"/>
                <w:lang w:eastAsia="zh-CN"/>
              </w:rPr>
              <w:t>n5</w:t>
            </w:r>
          </w:p>
        </w:tc>
        <w:tc>
          <w:tcPr>
            <w:tcW w:w="0" w:type="auto"/>
            <w:vAlign w:val="center"/>
          </w:tcPr>
          <w:p w14:paraId="630B2570" w14:textId="77777777" w:rsidR="0057152C" w:rsidRPr="001C0CC4" w:rsidRDefault="0057152C" w:rsidP="0057152C">
            <w:pPr>
              <w:pStyle w:val="TAC"/>
            </w:pPr>
            <w:r>
              <w:rPr>
                <w:szCs w:val="18"/>
                <w:lang w:eastAsia="ja-JP"/>
              </w:rPr>
              <w:t>n77</w:t>
            </w:r>
            <w:r>
              <w:rPr>
                <w:szCs w:val="18"/>
                <w:vertAlign w:val="superscript"/>
                <w:lang w:eastAsia="ja-JP"/>
              </w:rPr>
              <w:t>6,7</w:t>
            </w:r>
          </w:p>
        </w:tc>
        <w:tc>
          <w:tcPr>
            <w:tcW w:w="0" w:type="auto"/>
            <w:vAlign w:val="center"/>
          </w:tcPr>
          <w:p w14:paraId="3DA83219" w14:textId="77777777" w:rsidR="0057152C" w:rsidRPr="001C0CC4" w:rsidRDefault="0057152C" w:rsidP="0057152C">
            <w:pPr>
              <w:pStyle w:val="TAC"/>
            </w:pPr>
          </w:p>
        </w:tc>
        <w:tc>
          <w:tcPr>
            <w:tcW w:w="0" w:type="auto"/>
            <w:vAlign w:val="center"/>
          </w:tcPr>
          <w:p w14:paraId="7896BEF2" w14:textId="77777777" w:rsidR="0057152C" w:rsidRPr="001C0CC4" w:rsidRDefault="0057152C" w:rsidP="0057152C">
            <w:pPr>
              <w:pStyle w:val="TAC"/>
            </w:pPr>
            <w:r>
              <w:rPr>
                <w:rFonts w:cs="Arial"/>
                <w:szCs w:val="18"/>
              </w:rPr>
              <w:t>10.4</w:t>
            </w:r>
          </w:p>
        </w:tc>
        <w:tc>
          <w:tcPr>
            <w:tcW w:w="0" w:type="auto"/>
            <w:vAlign w:val="center"/>
          </w:tcPr>
          <w:p w14:paraId="4A285043" w14:textId="77777777" w:rsidR="0057152C" w:rsidRPr="001C0CC4" w:rsidRDefault="0057152C" w:rsidP="0057152C">
            <w:pPr>
              <w:pStyle w:val="TAC"/>
            </w:pPr>
            <w:r>
              <w:rPr>
                <w:rFonts w:cs="Arial"/>
                <w:szCs w:val="18"/>
                <w:lang w:eastAsia="zh-CN"/>
              </w:rPr>
              <w:t>8.9</w:t>
            </w:r>
          </w:p>
        </w:tc>
        <w:tc>
          <w:tcPr>
            <w:tcW w:w="0" w:type="auto"/>
            <w:vAlign w:val="center"/>
          </w:tcPr>
          <w:p w14:paraId="079BE80B" w14:textId="77777777" w:rsidR="0057152C" w:rsidRPr="001C0CC4" w:rsidRDefault="0057152C" w:rsidP="0057152C">
            <w:pPr>
              <w:pStyle w:val="TAC"/>
            </w:pPr>
            <w:r>
              <w:rPr>
                <w:rFonts w:cs="Arial"/>
                <w:szCs w:val="18"/>
                <w:lang w:eastAsia="zh-CN"/>
              </w:rPr>
              <w:t>7.8</w:t>
            </w:r>
          </w:p>
        </w:tc>
        <w:tc>
          <w:tcPr>
            <w:tcW w:w="0" w:type="auto"/>
            <w:vAlign w:val="center"/>
          </w:tcPr>
          <w:p w14:paraId="0321AF56" w14:textId="77777777" w:rsidR="0057152C" w:rsidRPr="001C0CC4" w:rsidRDefault="0057152C" w:rsidP="0057152C">
            <w:pPr>
              <w:pStyle w:val="TAC"/>
            </w:pPr>
            <w:r>
              <w:rPr>
                <w:szCs w:val="18"/>
                <w:lang w:eastAsia="zh-CN"/>
              </w:rPr>
              <w:t>7.4</w:t>
            </w:r>
          </w:p>
        </w:tc>
        <w:tc>
          <w:tcPr>
            <w:tcW w:w="0" w:type="auto"/>
            <w:vAlign w:val="center"/>
          </w:tcPr>
          <w:p w14:paraId="3E5038B4" w14:textId="77777777" w:rsidR="0057152C" w:rsidRPr="001C0CC4" w:rsidRDefault="0057152C" w:rsidP="0057152C">
            <w:pPr>
              <w:pStyle w:val="TAC"/>
            </w:pPr>
            <w:r>
              <w:rPr>
                <w:szCs w:val="18"/>
                <w:lang w:eastAsia="zh-CN"/>
              </w:rPr>
              <w:t>6.5</w:t>
            </w:r>
          </w:p>
        </w:tc>
        <w:tc>
          <w:tcPr>
            <w:tcW w:w="0" w:type="auto"/>
            <w:vAlign w:val="center"/>
          </w:tcPr>
          <w:p w14:paraId="269C2FA8" w14:textId="77777777" w:rsidR="0057152C" w:rsidRPr="001C0CC4" w:rsidRDefault="0057152C" w:rsidP="0057152C">
            <w:pPr>
              <w:pStyle w:val="TAC"/>
            </w:pPr>
            <w:r>
              <w:rPr>
                <w:szCs w:val="18"/>
              </w:rPr>
              <w:t>4.7</w:t>
            </w:r>
          </w:p>
        </w:tc>
        <w:tc>
          <w:tcPr>
            <w:tcW w:w="0" w:type="auto"/>
            <w:vAlign w:val="center"/>
          </w:tcPr>
          <w:p w14:paraId="50DCF77A" w14:textId="77777777" w:rsidR="0057152C" w:rsidRPr="001C0CC4" w:rsidRDefault="0057152C" w:rsidP="0057152C">
            <w:pPr>
              <w:pStyle w:val="TAC"/>
            </w:pPr>
            <w:r>
              <w:rPr>
                <w:szCs w:val="18"/>
              </w:rPr>
              <w:t>3.7</w:t>
            </w:r>
          </w:p>
        </w:tc>
        <w:tc>
          <w:tcPr>
            <w:tcW w:w="0" w:type="auto"/>
            <w:vAlign w:val="center"/>
          </w:tcPr>
          <w:p w14:paraId="480EED0B" w14:textId="77777777" w:rsidR="0057152C" w:rsidRPr="001C0CC4" w:rsidRDefault="0057152C" w:rsidP="0057152C">
            <w:pPr>
              <w:pStyle w:val="TAC"/>
            </w:pPr>
            <w:r>
              <w:rPr>
                <w:szCs w:val="18"/>
              </w:rPr>
              <w:t>3</w:t>
            </w:r>
          </w:p>
        </w:tc>
        <w:tc>
          <w:tcPr>
            <w:tcW w:w="0" w:type="auto"/>
            <w:vAlign w:val="center"/>
          </w:tcPr>
          <w:p w14:paraId="7FA8A425" w14:textId="77777777" w:rsidR="0057152C" w:rsidRPr="001C0CC4" w:rsidRDefault="0057152C" w:rsidP="0057152C">
            <w:pPr>
              <w:pStyle w:val="TAC"/>
            </w:pPr>
            <w:r>
              <w:rPr>
                <w:szCs w:val="18"/>
              </w:rPr>
              <w:t>2.35</w:t>
            </w:r>
          </w:p>
        </w:tc>
        <w:tc>
          <w:tcPr>
            <w:tcW w:w="0" w:type="auto"/>
            <w:vAlign w:val="center"/>
          </w:tcPr>
          <w:p w14:paraId="03AE27E4" w14:textId="77777777" w:rsidR="0057152C" w:rsidRPr="001C0CC4" w:rsidRDefault="0057152C" w:rsidP="0057152C">
            <w:pPr>
              <w:pStyle w:val="TAC"/>
            </w:pPr>
            <w:r>
              <w:rPr>
                <w:szCs w:val="18"/>
              </w:rPr>
              <w:t>1.7</w:t>
            </w:r>
          </w:p>
        </w:tc>
        <w:tc>
          <w:tcPr>
            <w:tcW w:w="0" w:type="auto"/>
            <w:vAlign w:val="center"/>
          </w:tcPr>
          <w:p w14:paraId="4B3D0076" w14:textId="77777777" w:rsidR="0057152C" w:rsidRPr="001C0CC4" w:rsidRDefault="0057152C" w:rsidP="0057152C">
            <w:pPr>
              <w:pStyle w:val="TAC"/>
            </w:pPr>
            <w:r>
              <w:rPr>
                <w:szCs w:val="18"/>
              </w:rPr>
              <w:t>1.2</w:t>
            </w:r>
          </w:p>
        </w:tc>
      </w:tr>
      <w:tr w:rsidR="0057152C" w:rsidRPr="001C0CC4" w14:paraId="385320D0" w14:textId="77777777" w:rsidTr="0057152C">
        <w:trPr>
          <w:trHeight w:val="64"/>
          <w:jc w:val="center"/>
        </w:trPr>
        <w:tc>
          <w:tcPr>
            <w:tcW w:w="0" w:type="auto"/>
            <w:vMerge w:val="restart"/>
            <w:vAlign w:val="center"/>
          </w:tcPr>
          <w:p w14:paraId="647BED1B" w14:textId="77777777" w:rsidR="0057152C" w:rsidRPr="001C0CC4" w:rsidRDefault="0057152C" w:rsidP="0057152C">
            <w:pPr>
              <w:pStyle w:val="TAC"/>
            </w:pPr>
            <w:r>
              <w:rPr>
                <w:rFonts w:cs="Arial"/>
                <w:szCs w:val="18"/>
                <w:lang w:eastAsia="zh-CN"/>
              </w:rPr>
              <w:t>n66</w:t>
            </w:r>
          </w:p>
        </w:tc>
        <w:tc>
          <w:tcPr>
            <w:tcW w:w="0" w:type="auto"/>
            <w:vAlign w:val="center"/>
          </w:tcPr>
          <w:p w14:paraId="01441608" w14:textId="77777777" w:rsidR="0057152C" w:rsidRPr="001C0CC4" w:rsidRDefault="0057152C" w:rsidP="0057152C">
            <w:pPr>
              <w:pStyle w:val="TAC"/>
              <w:rPr>
                <w:lang w:eastAsia="zh-CN"/>
              </w:rPr>
            </w:pPr>
            <w:r>
              <w:rPr>
                <w:rFonts w:cs="Arial"/>
                <w:szCs w:val="18"/>
              </w:rPr>
              <w:t>n77</w:t>
            </w:r>
            <w:r>
              <w:rPr>
                <w:rFonts w:cs="Arial"/>
                <w:szCs w:val="18"/>
                <w:vertAlign w:val="superscript"/>
              </w:rPr>
              <w:t>1, 2</w:t>
            </w:r>
          </w:p>
        </w:tc>
        <w:tc>
          <w:tcPr>
            <w:tcW w:w="0" w:type="auto"/>
            <w:vAlign w:val="center"/>
          </w:tcPr>
          <w:p w14:paraId="2C0DCFA1" w14:textId="77777777" w:rsidR="0057152C" w:rsidRPr="001C0CC4" w:rsidRDefault="0057152C" w:rsidP="0057152C">
            <w:pPr>
              <w:pStyle w:val="TAC"/>
              <w:rPr>
                <w:lang w:val="en-US" w:eastAsia="zh-CN"/>
              </w:rPr>
            </w:pPr>
          </w:p>
        </w:tc>
        <w:tc>
          <w:tcPr>
            <w:tcW w:w="0" w:type="auto"/>
            <w:vAlign w:val="center"/>
          </w:tcPr>
          <w:p w14:paraId="28E31919" w14:textId="77777777" w:rsidR="0057152C" w:rsidRPr="001C0CC4" w:rsidRDefault="0057152C" w:rsidP="0057152C">
            <w:pPr>
              <w:pStyle w:val="TAC"/>
              <w:rPr>
                <w:lang w:val="en-US" w:eastAsia="zh-CN"/>
              </w:rPr>
            </w:pPr>
            <w:r>
              <w:rPr>
                <w:rFonts w:cs="Arial"/>
                <w:szCs w:val="18"/>
              </w:rPr>
              <w:t>23.9</w:t>
            </w:r>
          </w:p>
        </w:tc>
        <w:tc>
          <w:tcPr>
            <w:tcW w:w="0" w:type="auto"/>
            <w:vAlign w:val="center"/>
          </w:tcPr>
          <w:p w14:paraId="2B46AF9C" w14:textId="77777777" w:rsidR="0057152C" w:rsidRPr="001C0CC4" w:rsidRDefault="0057152C" w:rsidP="0057152C">
            <w:pPr>
              <w:pStyle w:val="TAC"/>
              <w:rPr>
                <w:lang w:val="en-US" w:eastAsia="zh-CN"/>
              </w:rPr>
            </w:pPr>
            <w:r>
              <w:rPr>
                <w:rFonts w:cs="Arial"/>
                <w:szCs w:val="18"/>
              </w:rPr>
              <w:t>22.1</w:t>
            </w:r>
          </w:p>
        </w:tc>
        <w:tc>
          <w:tcPr>
            <w:tcW w:w="0" w:type="auto"/>
            <w:vAlign w:val="center"/>
          </w:tcPr>
          <w:p w14:paraId="51CBB57F" w14:textId="77777777" w:rsidR="0057152C" w:rsidRPr="001C0CC4" w:rsidRDefault="0057152C" w:rsidP="0057152C">
            <w:pPr>
              <w:pStyle w:val="TAC"/>
              <w:rPr>
                <w:lang w:val="en-US" w:eastAsia="zh-CN"/>
              </w:rPr>
            </w:pPr>
            <w:r>
              <w:rPr>
                <w:rFonts w:cs="Arial"/>
                <w:szCs w:val="18"/>
              </w:rPr>
              <w:t>20.9</w:t>
            </w:r>
          </w:p>
        </w:tc>
        <w:tc>
          <w:tcPr>
            <w:tcW w:w="0" w:type="auto"/>
            <w:vAlign w:val="center"/>
          </w:tcPr>
          <w:p w14:paraId="0EFEA5B7" w14:textId="77777777" w:rsidR="0057152C" w:rsidRPr="001C0CC4" w:rsidRDefault="0057152C" w:rsidP="0057152C">
            <w:pPr>
              <w:pStyle w:val="TAC"/>
            </w:pPr>
            <w:r>
              <w:rPr>
                <w:rFonts w:cs="Arial"/>
                <w:szCs w:val="18"/>
                <w:lang w:eastAsia="zh-CN"/>
              </w:rPr>
              <w:t>19.8</w:t>
            </w:r>
          </w:p>
        </w:tc>
        <w:tc>
          <w:tcPr>
            <w:tcW w:w="0" w:type="auto"/>
            <w:vAlign w:val="center"/>
          </w:tcPr>
          <w:p w14:paraId="5A280DBC" w14:textId="77777777" w:rsidR="0057152C" w:rsidRPr="001C0CC4" w:rsidRDefault="0057152C" w:rsidP="0057152C">
            <w:pPr>
              <w:pStyle w:val="TAC"/>
            </w:pPr>
            <w:r>
              <w:rPr>
                <w:rFonts w:cs="Arial"/>
                <w:szCs w:val="18"/>
                <w:lang w:eastAsia="zh-CN"/>
              </w:rPr>
              <w:t>19.0</w:t>
            </w:r>
          </w:p>
        </w:tc>
        <w:tc>
          <w:tcPr>
            <w:tcW w:w="0" w:type="auto"/>
            <w:vAlign w:val="center"/>
          </w:tcPr>
          <w:p w14:paraId="4DA3BE3C" w14:textId="77777777" w:rsidR="0057152C" w:rsidRPr="001C0CC4" w:rsidRDefault="0057152C" w:rsidP="0057152C">
            <w:pPr>
              <w:pStyle w:val="TAC"/>
            </w:pPr>
            <w:r>
              <w:rPr>
                <w:rFonts w:cs="Arial"/>
                <w:szCs w:val="18"/>
              </w:rPr>
              <w:t>17.9</w:t>
            </w:r>
          </w:p>
        </w:tc>
        <w:tc>
          <w:tcPr>
            <w:tcW w:w="0" w:type="auto"/>
            <w:vAlign w:val="center"/>
          </w:tcPr>
          <w:p w14:paraId="1DC5F4F1" w14:textId="77777777" w:rsidR="0057152C" w:rsidRPr="001C0CC4" w:rsidRDefault="0057152C" w:rsidP="0057152C">
            <w:pPr>
              <w:pStyle w:val="TAC"/>
            </w:pPr>
            <w:r>
              <w:rPr>
                <w:rFonts w:cs="Arial"/>
                <w:szCs w:val="18"/>
              </w:rPr>
              <w:t>16.8</w:t>
            </w:r>
          </w:p>
        </w:tc>
        <w:tc>
          <w:tcPr>
            <w:tcW w:w="0" w:type="auto"/>
            <w:vAlign w:val="center"/>
          </w:tcPr>
          <w:p w14:paraId="4E527FAA" w14:textId="77777777" w:rsidR="0057152C" w:rsidRPr="001C0CC4" w:rsidRDefault="0057152C" w:rsidP="0057152C">
            <w:pPr>
              <w:pStyle w:val="TAC"/>
            </w:pPr>
            <w:r>
              <w:rPr>
                <w:rFonts w:cs="Arial"/>
                <w:szCs w:val="18"/>
              </w:rPr>
              <w:t>16.0</w:t>
            </w:r>
          </w:p>
        </w:tc>
        <w:tc>
          <w:tcPr>
            <w:tcW w:w="0" w:type="auto"/>
            <w:vAlign w:val="center"/>
          </w:tcPr>
          <w:p w14:paraId="4DF88CDA" w14:textId="77777777" w:rsidR="0057152C" w:rsidRPr="001C0CC4" w:rsidRDefault="0057152C" w:rsidP="0057152C">
            <w:pPr>
              <w:pStyle w:val="TAC"/>
            </w:pPr>
            <w:r>
              <w:rPr>
                <w:rFonts w:cs="Arial"/>
                <w:szCs w:val="18"/>
              </w:rPr>
              <w:t>15.3</w:t>
            </w:r>
          </w:p>
        </w:tc>
        <w:tc>
          <w:tcPr>
            <w:tcW w:w="0" w:type="auto"/>
            <w:vAlign w:val="center"/>
          </w:tcPr>
          <w:p w14:paraId="534056D8" w14:textId="77777777" w:rsidR="0057152C" w:rsidRPr="001C0CC4" w:rsidRDefault="0057152C" w:rsidP="0057152C">
            <w:pPr>
              <w:pStyle w:val="TAC"/>
            </w:pPr>
            <w:r>
              <w:rPr>
                <w:rFonts w:cs="Arial"/>
                <w:szCs w:val="18"/>
              </w:rPr>
              <w:t>14.8</w:t>
            </w:r>
          </w:p>
        </w:tc>
        <w:tc>
          <w:tcPr>
            <w:tcW w:w="0" w:type="auto"/>
            <w:vAlign w:val="center"/>
          </w:tcPr>
          <w:p w14:paraId="66507987" w14:textId="77777777" w:rsidR="0057152C" w:rsidRPr="001C0CC4" w:rsidRDefault="0057152C" w:rsidP="0057152C">
            <w:pPr>
              <w:pStyle w:val="TAC"/>
            </w:pPr>
            <w:r>
              <w:rPr>
                <w:rFonts w:cs="Arial"/>
                <w:szCs w:val="18"/>
              </w:rPr>
              <w:t>14.3</w:t>
            </w:r>
          </w:p>
        </w:tc>
      </w:tr>
      <w:tr w:rsidR="0057152C" w:rsidRPr="001C0CC4" w14:paraId="64CC4DE3" w14:textId="77777777" w:rsidTr="0057152C">
        <w:trPr>
          <w:trHeight w:val="64"/>
          <w:jc w:val="center"/>
        </w:trPr>
        <w:tc>
          <w:tcPr>
            <w:tcW w:w="0" w:type="auto"/>
            <w:vMerge/>
            <w:vAlign w:val="center"/>
          </w:tcPr>
          <w:p w14:paraId="681E8D33" w14:textId="77777777" w:rsidR="0057152C" w:rsidRPr="001C0CC4" w:rsidRDefault="0057152C" w:rsidP="0057152C">
            <w:pPr>
              <w:pStyle w:val="TAC"/>
            </w:pPr>
          </w:p>
        </w:tc>
        <w:tc>
          <w:tcPr>
            <w:tcW w:w="0" w:type="auto"/>
            <w:vAlign w:val="center"/>
          </w:tcPr>
          <w:p w14:paraId="771BBBDC" w14:textId="77777777" w:rsidR="0057152C" w:rsidRPr="001C0CC4" w:rsidRDefault="0057152C" w:rsidP="0057152C">
            <w:pPr>
              <w:pStyle w:val="TAC"/>
              <w:rPr>
                <w:lang w:eastAsia="zh-CN"/>
              </w:rPr>
            </w:pPr>
            <w:r>
              <w:rPr>
                <w:rFonts w:cs="Arial"/>
                <w:szCs w:val="18"/>
              </w:rPr>
              <w:t>n77</w:t>
            </w:r>
            <w:r>
              <w:rPr>
                <w:rFonts w:cs="Arial"/>
                <w:szCs w:val="18"/>
                <w:vertAlign w:val="superscript"/>
              </w:rPr>
              <w:t>3</w:t>
            </w:r>
          </w:p>
        </w:tc>
        <w:tc>
          <w:tcPr>
            <w:tcW w:w="0" w:type="auto"/>
            <w:vAlign w:val="center"/>
          </w:tcPr>
          <w:p w14:paraId="7E02DB0F" w14:textId="77777777" w:rsidR="0057152C" w:rsidRPr="001C0CC4" w:rsidRDefault="0057152C" w:rsidP="0057152C">
            <w:pPr>
              <w:pStyle w:val="TAC"/>
              <w:rPr>
                <w:lang w:val="en-US" w:eastAsia="zh-CN"/>
              </w:rPr>
            </w:pPr>
          </w:p>
        </w:tc>
        <w:tc>
          <w:tcPr>
            <w:tcW w:w="0" w:type="auto"/>
            <w:vAlign w:val="center"/>
          </w:tcPr>
          <w:p w14:paraId="4E9ABD45" w14:textId="77777777" w:rsidR="0057152C" w:rsidRPr="001C0CC4" w:rsidRDefault="0057152C" w:rsidP="0057152C">
            <w:pPr>
              <w:pStyle w:val="TAC"/>
              <w:rPr>
                <w:lang w:val="en-US" w:eastAsia="zh-CN"/>
              </w:rPr>
            </w:pPr>
            <w:r>
              <w:rPr>
                <w:rFonts w:cs="Arial"/>
                <w:szCs w:val="18"/>
              </w:rPr>
              <w:t>1.1</w:t>
            </w:r>
          </w:p>
        </w:tc>
        <w:tc>
          <w:tcPr>
            <w:tcW w:w="0" w:type="auto"/>
            <w:vAlign w:val="center"/>
          </w:tcPr>
          <w:p w14:paraId="215BCC6C" w14:textId="77777777" w:rsidR="0057152C" w:rsidRPr="001C0CC4" w:rsidRDefault="0057152C" w:rsidP="0057152C">
            <w:pPr>
              <w:pStyle w:val="TAC"/>
              <w:rPr>
                <w:lang w:val="en-US" w:eastAsia="zh-CN"/>
              </w:rPr>
            </w:pPr>
            <w:r>
              <w:rPr>
                <w:rFonts w:cs="Arial"/>
                <w:szCs w:val="18"/>
              </w:rPr>
              <w:t>0.8</w:t>
            </w:r>
          </w:p>
        </w:tc>
        <w:tc>
          <w:tcPr>
            <w:tcW w:w="0" w:type="auto"/>
            <w:vAlign w:val="center"/>
          </w:tcPr>
          <w:p w14:paraId="59BE023B" w14:textId="77777777" w:rsidR="0057152C" w:rsidRPr="001C0CC4" w:rsidRDefault="0057152C" w:rsidP="0057152C">
            <w:pPr>
              <w:pStyle w:val="TAC"/>
              <w:rPr>
                <w:lang w:val="en-US" w:eastAsia="zh-CN"/>
              </w:rPr>
            </w:pPr>
            <w:r>
              <w:rPr>
                <w:rFonts w:cs="Arial"/>
                <w:szCs w:val="18"/>
              </w:rPr>
              <w:t>0.3</w:t>
            </w:r>
          </w:p>
        </w:tc>
        <w:tc>
          <w:tcPr>
            <w:tcW w:w="0" w:type="auto"/>
            <w:vAlign w:val="center"/>
          </w:tcPr>
          <w:p w14:paraId="696877B5" w14:textId="77777777" w:rsidR="0057152C" w:rsidRPr="001C0CC4" w:rsidRDefault="0057152C" w:rsidP="0057152C">
            <w:pPr>
              <w:pStyle w:val="TAC"/>
            </w:pPr>
            <w:r>
              <w:rPr>
                <w:rFonts w:cs="Arial"/>
                <w:szCs w:val="18"/>
              </w:rPr>
              <w:t>0.1</w:t>
            </w:r>
          </w:p>
        </w:tc>
        <w:tc>
          <w:tcPr>
            <w:tcW w:w="0" w:type="auto"/>
            <w:vAlign w:val="center"/>
          </w:tcPr>
          <w:p w14:paraId="67C558A2" w14:textId="77777777" w:rsidR="0057152C" w:rsidRPr="001C0CC4" w:rsidRDefault="0057152C" w:rsidP="0057152C">
            <w:pPr>
              <w:pStyle w:val="TAC"/>
            </w:pPr>
          </w:p>
        </w:tc>
        <w:tc>
          <w:tcPr>
            <w:tcW w:w="0" w:type="auto"/>
            <w:vAlign w:val="center"/>
          </w:tcPr>
          <w:p w14:paraId="18E61EB0" w14:textId="77777777" w:rsidR="0057152C" w:rsidRPr="001C0CC4" w:rsidRDefault="0057152C" w:rsidP="0057152C">
            <w:pPr>
              <w:pStyle w:val="TAC"/>
            </w:pPr>
          </w:p>
        </w:tc>
        <w:tc>
          <w:tcPr>
            <w:tcW w:w="0" w:type="auto"/>
            <w:vAlign w:val="center"/>
          </w:tcPr>
          <w:p w14:paraId="4F3405A0" w14:textId="77777777" w:rsidR="0057152C" w:rsidRPr="001C0CC4" w:rsidRDefault="0057152C" w:rsidP="0057152C">
            <w:pPr>
              <w:pStyle w:val="TAC"/>
            </w:pPr>
          </w:p>
        </w:tc>
        <w:tc>
          <w:tcPr>
            <w:tcW w:w="0" w:type="auto"/>
            <w:vAlign w:val="center"/>
          </w:tcPr>
          <w:p w14:paraId="19C8B41A" w14:textId="77777777" w:rsidR="0057152C" w:rsidRPr="001C0CC4" w:rsidRDefault="0057152C" w:rsidP="0057152C">
            <w:pPr>
              <w:pStyle w:val="TAC"/>
            </w:pPr>
          </w:p>
        </w:tc>
        <w:tc>
          <w:tcPr>
            <w:tcW w:w="0" w:type="auto"/>
          </w:tcPr>
          <w:p w14:paraId="43B20F47" w14:textId="77777777" w:rsidR="0057152C" w:rsidRPr="001C0CC4" w:rsidRDefault="0057152C" w:rsidP="0057152C">
            <w:pPr>
              <w:pStyle w:val="TAC"/>
            </w:pPr>
          </w:p>
        </w:tc>
        <w:tc>
          <w:tcPr>
            <w:tcW w:w="0" w:type="auto"/>
            <w:vAlign w:val="center"/>
          </w:tcPr>
          <w:p w14:paraId="2100FBB9" w14:textId="77777777" w:rsidR="0057152C" w:rsidRPr="001C0CC4" w:rsidRDefault="0057152C" w:rsidP="0057152C">
            <w:pPr>
              <w:pStyle w:val="TAC"/>
            </w:pPr>
          </w:p>
        </w:tc>
        <w:tc>
          <w:tcPr>
            <w:tcW w:w="0" w:type="auto"/>
            <w:vAlign w:val="center"/>
          </w:tcPr>
          <w:p w14:paraId="3DC5B562" w14:textId="77777777" w:rsidR="0057152C" w:rsidRPr="001C0CC4" w:rsidRDefault="0057152C" w:rsidP="0057152C">
            <w:pPr>
              <w:pStyle w:val="TAC"/>
            </w:pPr>
          </w:p>
        </w:tc>
      </w:tr>
      <w:tr w:rsidR="0057152C" w:rsidRPr="001C0CC4" w14:paraId="1CCF8384" w14:textId="77777777" w:rsidTr="0057152C">
        <w:trPr>
          <w:trHeight w:val="56"/>
          <w:jc w:val="center"/>
        </w:trPr>
        <w:tc>
          <w:tcPr>
            <w:tcW w:w="0" w:type="auto"/>
            <w:gridSpan w:val="14"/>
          </w:tcPr>
          <w:p w14:paraId="0B3DDF0C" w14:textId="77777777" w:rsidR="0057152C" w:rsidRPr="001C0CC4" w:rsidRDefault="0057152C" w:rsidP="0057152C">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FA27F76" w14:textId="77777777" w:rsidR="0057152C" w:rsidRPr="001C0CC4" w:rsidRDefault="0057152C" w:rsidP="0057152C">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4299F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8" o:title=""/>
                </v:shape>
                <o:OLEObject Type="Embed" ProgID="Equation.3" ShapeID="_x0000_i1025" DrawAspect="Content" ObjectID="_1664966101" r:id="rId9"/>
              </w:object>
            </w:r>
            <w:r w:rsidRPr="001C0CC4">
              <w:rPr>
                <w:snapToGrid w:val="0"/>
                <w:lang w:eastAsia="ja-JP"/>
              </w:rPr>
              <w:t xml:space="preserve">in MHz and </w:t>
            </w:r>
            <w:r w:rsidRPr="001C0CC4">
              <w:rPr>
                <w:position w:val="-14"/>
              </w:rPr>
              <w:object w:dxaOrig="4900" w:dyaOrig="400" w14:anchorId="28711162">
                <v:shape id="_x0000_i1026" type="#_x0000_t75" style="width:204.6pt;height:12pt" o:ole="">
                  <v:imagedata r:id="rId10" o:title=""/>
                </v:shape>
                <o:OLEObject Type="Embed" ProgID="Equation.DSMT4" ShapeID="_x0000_i1026" DrawAspect="Content" ObjectID="_1664966102" r:id="rId11"/>
              </w:object>
            </w:r>
            <w:r w:rsidRPr="001C0CC4">
              <w:rPr>
                <w:snapToGrid w:val="0"/>
                <w:lang w:eastAsia="ja-JP"/>
              </w:rPr>
              <w:t xml:space="preserve"> with</w:t>
            </w:r>
            <w:r w:rsidRPr="00DC7196">
              <w:rPr>
                <w:noProof/>
                <w:position w:val="-10"/>
                <w:lang w:val="en-US"/>
              </w:rPr>
              <w:drawing>
                <wp:inline distT="0" distB="0" distL="0" distR="0" wp14:anchorId="332F9C11" wp14:editId="4482F46B">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6EE78835" wp14:editId="43614334">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7800C33B" w14:textId="77777777" w:rsidR="0057152C" w:rsidRPr="001C0CC4" w:rsidRDefault="0057152C" w:rsidP="0057152C">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14B4964D">
                <v:shape id="_x0000_i1027" type="#_x0000_t75" style="width:78pt;height:12pt" o:ole="">
                  <v:imagedata r:id="rId14" o:title=""/>
                </v:shape>
                <o:OLEObject Type="Embed" ProgID="Equation.3" ShapeID="_x0000_i1027" DrawAspect="Content" ObjectID="_1664966103" r:id="rId15"/>
              </w:object>
            </w:r>
            <w:r w:rsidRPr="001C0CC4">
              <w:rPr>
                <w:rFonts w:hint="eastAsia"/>
              </w:rPr>
              <w:t xml:space="preserve"> MHz offset from</w:t>
            </w:r>
            <w:r w:rsidRPr="001C0CC4">
              <w:t xml:space="preserve"> </w:t>
            </w:r>
            <w:r w:rsidRPr="001C0CC4">
              <w:object w:dxaOrig="560" w:dyaOrig="380" w14:anchorId="6EF6B633">
                <v:shape id="_x0000_i1028" type="#_x0000_t75" style="width:24pt;height:12pt" o:ole="">
                  <v:imagedata r:id="rId16" o:title=""/>
                </v:shape>
                <o:OLEObject Type="Embed" ProgID="Equation.3" ShapeID="_x0000_i1028" DrawAspect="Content" ObjectID="_1664966104" r:id="rId17"/>
              </w:object>
            </w:r>
            <w:r w:rsidRPr="001C0CC4">
              <w:t xml:space="preserve"> in the victim (higher band) with </w:t>
            </w:r>
            <w:r w:rsidRPr="001C0CC4">
              <w:object w:dxaOrig="4900" w:dyaOrig="400" w14:anchorId="09B8C581">
                <v:shape id="_x0000_i1029" type="#_x0000_t75" style="width:204.6pt;height:12pt" o:ole="">
                  <v:imagedata r:id="rId10" o:title=""/>
                </v:shape>
                <o:OLEObject Type="Embed" ProgID="Equation.DSMT4" ShapeID="_x0000_i1029" DrawAspect="Content" ObjectID="_1664966105" r:id="rId18"/>
              </w:object>
            </w:r>
            <w:r w:rsidRPr="001C0CC4">
              <w:t>, where</w:t>
            </w:r>
            <w:r w:rsidRPr="00DC7196">
              <w:rPr>
                <w:noProof/>
                <w:lang w:val="en-US"/>
              </w:rPr>
              <w:drawing>
                <wp:inline distT="0" distB="0" distL="0" distR="0" wp14:anchorId="055BF5BD" wp14:editId="33EF10F4">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107DACD3">
                <v:shape id="_x0000_i1030" type="#_x0000_t75" style="width:36.6pt;height:12pt" o:ole="">
                  <v:imagedata r:id="rId19" o:title=""/>
                </v:shape>
                <o:OLEObject Type="Embed" ProgID="Equation.3" ShapeID="_x0000_i1030" DrawAspect="Content" ObjectID="_1664966106" r:id="rId20"/>
              </w:object>
            </w:r>
            <w:r w:rsidRPr="001C0CC4">
              <w:t>are the channel bandwidths configured in the aggressor (lower) and victim (higher) bands in MHz, respectively.</w:t>
            </w:r>
          </w:p>
          <w:p w14:paraId="504EA7D1" w14:textId="77777777" w:rsidR="0057152C" w:rsidRPr="001C0CC4" w:rsidRDefault="0057152C" w:rsidP="0057152C">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488E0A7" w14:textId="77777777" w:rsidR="0057152C" w:rsidRPr="001C0CC4" w:rsidRDefault="0057152C" w:rsidP="0057152C">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756A2A71" wp14:editId="04EB2E09">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4D51C1D8" wp14:editId="54866C9C">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44018127" wp14:editId="08C47EE7">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75450D33" wp14:editId="751860F3">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421F5DCE" w14:textId="77777777" w:rsidR="0057152C" w:rsidRPr="001C0CC4" w:rsidRDefault="0057152C" w:rsidP="0057152C">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1C98610A" w14:textId="34A22E71" w:rsidR="0057152C" w:rsidRPr="001C0CC4" w:rsidRDefault="0057152C" w:rsidP="0057152C">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434C3B32" wp14:editId="5E87BCD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186354A0" wp14:editId="35B2488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13954B0C" wp14:editId="616CC354">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248E61A8" wp14:editId="05453257">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tc>
      </w:tr>
    </w:tbl>
    <w:p w14:paraId="5FF53259" w14:textId="77777777" w:rsidR="0057152C" w:rsidRPr="001C0CC4" w:rsidRDefault="0057152C" w:rsidP="0057152C">
      <w:pPr>
        <w:rPr>
          <w:rFonts w:eastAsia="PMingLiU"/>
          <w:lang w:eastAsia="zh-TW"/>
        </w:rPr>
      </w:pPr>
    </w:p>
    <w:p w14:paraId="7AB2AC80" w14:textId="75ADACD0" w:rsidR="002F1C95" w:rsidRDefault="002F1C95" w:rsidP="002F1C9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UL configuration for harmonic MSD excerpted from Table 7.3A.4-2 of 38.101-1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57152C" w14:paraId="0203FE22" w14:textId="77777777" w:rsidTr="0057152C">
        <w:trPr>
          <w:trHeight w:val="285"/>
          <w:jc w:val="center"/>
        </w:trPr>
        <w:tc>
          <w:tcPr>
            <w:tcW w:w="9629" w:type="dxa"/>
            <w:gridSpan w:val="14"/>
          </w:tcPr>
          <w:p w14:paraId="031970AB" w14:textId="77777777" w:rsidR="0057152C" w:rsidRDefault="0057152C" w:rsidP="0057152C">
            <w:pPr>
              <w:pStyle w:val="TAH"/>
            </w:pPr>
            <w:r>
              <w:t>NR Band / Channel bandwidth of the high band</w:t>
            </w:r>
          </w:p>
        </w:tc>
      </w:tr>
      <w:tr w:rsidR="0057152C" w14:paraId="7CE61B39" w14:textId="77777777" w:rsidTr="0057152C">
        <w:trPr>
          <w:trHeight w:val="285"/>
          <w:jc w:val="center"/>
        </w:trPr>
        <w:tc>
          <w:tcPr>
            <w:tcW w:w="731" w:type="dxa"/>
          </w:tcPr>
          <w:p w14:paraId="6E38FFB2" w14:textId="77777777" w:rsidR="0057152C" w:rsidRDefault="0057152C" w:rsidP="0057152C">
            <w:pPr>
              <w:pStyle w:val="TAH"/>
            </w:pPr>
            <w:r>
              <w:t>UL band</w:t>
            </w:r>
          </w:p>
        </w:tc>
        <w:tc>
          <w:tcPr>
            <w:tcW w:w="731" w:type="dxa"/>
          </w:tcPr>
          <w:p w14:paraId="1BB639FC" w14:textId="77777777" w:rsidR="0057152C" w:rsidRDefault="0057152C" w:rsidP="0057152C">
            <w:pPr>
              <w:pStyle w:val="TAH"/>
            </w:pPr>
            <w:r>
              <w:t>DL band</w:t>
            </w:r>
          </w:p>
        </w:tc>
        <w:tc>
          <w:tcPr>
            <w:tcW w:w="586" w:type="dxa"/>
          </w:tcPr>
          <w:p w14:paraId="38DB4127" w14:textId="77777777" w:rsidR="0057152C" w:rsidRDefault="0057152C" w:rsidP="0057152C">
            <w:pPr>
              <w:pStyle w:val="TAH"/>
            </w:pPr>
            <w:r>
              <w:t>5 MHz</w:t>
            </w:r>
          </w:p>
        </w:tc>
        <w:tc>
          <w:tcPr>
            <w:tcW w:w="642" w:type="dxa"/>
          </w:tcPr>
          <w:p w14:paraId="4E5F4F62" w14:textId="77777777" w:rsidR="0057152C" w:rsidRDefault="0057152C" w:rsidP="0057152C">
            <w:pPr>
              <w:pStyle w:val="TAH"/>
            </w:pPr>
            <w:r>
              <w:t>10 MHz</w:t>
            </w:r>
          </w:p>
        </w:tc>
        <w:tc>
          <w:tcPr>
            <w:tcW w:w="652" w:type="dxa"/>
          </w:tcPr>
          <w:p w14:paraId="397530C1" w14:textId="77777777" w:rsidR="0057152C" w:rsidRDefault="0057152C" w:rsidP="0057152C">
            <w:pPr>
              <w:pStyle w:val="TAH"/>
            </w:pPr>
            <w:r>
              <w:t>15 MHz</w:t>
            </w:r>
          </w:p>
        </w:tc>
        <w:tc>
          <w:tcPr>
            <w:tcW w:w="653" w:type="dxa"/>
          </w:tcPr>
          <w:p w14:paraId="5FDC20E5" w14:textId="77777777" w:rsidR="0057152C" w:rsidRDefault="0057152C" w:rsidP="0057152C">
            <w:pPr>
              <w:pStyle w:val="TAH"/>
            </w:pPr>
            <w:r>
              <w:t>20 MHz</w:t>
            </w:r>
          </w:p>
        </w:tc>
        <w:tc>
          <w:tcPr>
            <w:tcW w:w="653" w:type="dxa"/>
          </w:tcPr>
          <w:p w14:paraId="1AE6E7A8" w14:textId="77777777" w:rsidR="0057152C" w:rsidRDefault="0057152C" w:rsidP="0057152C">
            <w:pPr>
              <w:pStyle w:val="TAH"/>
              <w:rPr>
                <w:lang w:eastAsia="zh-CN"/>
              </w:rPr>
            </w:pPr>
            <w:r>
              <w:rPr>
                <w:rFonts w:hint="eastAsia"/>
                <w:lang w:eastAsia="zh-CN"/>
              </w:rPr>
              <w:t>25 MHz</w:t>
            </w:r>
          </w:p>
        </w:tc>
        <w:tc>
          <w:tcPr>
            <w:tcW w:w="653" w:type="dxa"/>
          </w:tcPr>
          <w:p w14:paraId="2751D22D" w14:textId="77777777" w:rsidR="0057152C" w:rsidRDefault="0057152C" w:rsidP="0057152C">
            <w:pPr>
              <w:pStyle w:val="TAH"/>
            </w:pPr>
            <w:r>
              <w:t>30 MHz</w:t>
            </w:r>
          </w:p>
        </w:tc>
        <w:tc>
          <w:tcPr>
            <w:tcW w:w="717" w:type="dxa"/>
          </w:tcPr>
          <w:p w14:paraId="08F8E064" w14:textId="77777777" w:rsidR="0057152C" w:rsidRDefault="0057152C" w:rsidP="0057152C">
            <w:pPr>
              <w:pStyle w:val="TAH"/>
            </w:pPr>
            <w:r>
              <w:t>40 MHz</w:t>
            </w:r>
          </w:p>
        </w:tc>
        <w:tc>
          <w:tcPr>
            <w:tcW w:w="717" w:type="dxa"/>
          </w:tcPr>
          <w:p w14:paraId="4EC52036" w14:textId="77777777" w:rsidR="0057152C" w:rsidRDefault="0057152C" w:rsidP="0057152C">
            <w:pPr>
              <w:pStyle w:val="TAH"/>
            </w:pPr>
            <w:r>
              <w:t>50 MHz</w:t>
            </w:r>
          </w:p>
        </w:tc>
        <w:tc>
          <w:tcPr>
            <w:tcW w:w="717" w:type="dxa"/>
          </w:tcPr>
          <w:p w14:paraId="7B71A72F" w14:textId="77777777" w:rsidR="0057152C" w:rsidRDefault="0057152C" w:rsidP="0057152C">
            <w:pPr>
              <w:pStyle w:val="TAH"/>
            </w:pPr>
            <w:r>
              <w:t>60 MHz</w:t>
            </w:r>
          </w:p>
        </w:tc>
        <w:tc>
          <w:tcPr>
            <w:tcW w:w="717" w:type="dxa"/>
          </w:tcPr>
          <w:p w14:paraId="5227A1AC" w14:textId="77777777" w:rsidR="0057152C" w:rsidRDefault="0057152C" w:rsidP="0057152C">
            <w:pPr>
              <w:pStyle w:val="TAH"/>
            </w:pPr>
            <w:r>
              <w:t>80 MHz</w:t>
            </w:r>
          </w:p>
        </w:tc>
        <w:tc>
          <w:tcPr>
            <w:tcW w:w="717" w:type="dxa"/>
          </w:tcPr>
          <w:p w14:paraId="55721707" w14:textId="77777777" w:rsidR="0057152C" w:rsidRDefault="0057152C" w:rsidP="0057152C">
            <w:pPr>
              <w:pStyle w:val="TAH"/>
            </w:pPr>
            <w:r>
              <w:t>90 MHz</w:t>
            </w:r>
          </w:p>
        </w:tc>
        <w:tc>
          <w:tcPr>
            <w:tcW w:w="743" w:type="dxa"/>
          </w:tcPr>
          <w:p w14:paraId="14EA55B1" w14:textId="77777777" w:rsidR="0057152C" w:rsidRDefault="0057152C" w:rsidP="0057152C">
            <w:pPr>
              <w:pStyle w:val="TAH"/>
            </w:pPr>
            <w:r>
              <w:t>100 MHz</w:t>
            </w:r>
          </w:p>
        </w:tc>
      </w:tr>
      <w:tr w:rsidR="0057152C" w14:paraId="55C16DC5" w14:textId="77777777" w:rsidTr="0057152C">
        <w:trPr>
          <w:trHeight w:val="285"/>
          <w:jc w:val="center"/>
        </w:trPr>
        <w:tc>
          <w:tcPr>
            <w:tcW w:w="731" w:type="dxa"/>
            <w:vAlign w:val="center"/>
          </w:tcPr>
          <w:p w14:paraId="6F6CD315" w14:textId="77777777" w:rsidR="0057152C" w:rsidRDefault="0057152C" w:rsidP="0057152C">
            <w:pPr>
              <w:pStyle w:val="TAC"/>
              <w:rPr>
                <w:lang w:val="en-US" w:eastAsia="zh-CN"/>
              </w:rPr>
            </w:pPr>
            <w:r>
              <w:rPr>
                <w:rFonts w:eastAsia="Yu Mincho" w:cs="Arial"/>
                <w:szCs w:val="18"/>
                <w:lang w:eastAsia="ja-JP"/>
              </w:rPr>
              <w:t>n2</w:t>
            </w:r>
          </w:p>
        </w:tc>
        <w:tc>
          <w:tcPr>
            <w:tcW w:w="731" w:type="dxa"/>
            <w:vAlign w:val="center"/>
          </w:tcPr>
          <w:p w14:paraId="3CEAC856" w14:textId="77777777" w:rsidR="0057152C" w:rsidRDefault="0057152C" w:rsidP="0057152C">
            <w:pPr>
              <w:pStyle w:val="TAC"/>
              <w:rPr>
                <w:lang w:val="en-US" w:eastAsia="zh-CN"/>
              </w:rPr>
            </w:pPr>
            <w:r>
              <w:rPr>
                <w:rFonts w:eastAsia="Yu Mincho" w:cs="Arial"/>
                <w:szCs w:val="18"/>
                <w:lang w:eastAsia="ja-JP"/>
              </w:rPr>
              <w:t>n77</w:t>
            </w:r>
          </w:p>
        </w:tc>
        <w:tc>
          <w:tcPr>
            <w:tcW w:w="586" w:type="dxa"/>
            <w:vAlign w:val="center"/>
          </w:tcPr>
          <w:p w14:paraId="161460E3" w14:textId="77777777" w:rsidR="0057152C" w:rsidRDefault="0057152C" w:rsidP="0057152C">
            <w:pPr>
              <w:pStyle w:val="TAC"/>
              <w:rPr>
                <w:lang w:val="en-US" w:eastAsia="zh-CN"/>
              </w:rPr>
            </w:pPr>
          </w:p>
        </w:tc>
        <w:tc>
          <w:tcPr>
            <w:tcW w:w="642" w:type="dxa"/>
            <w:vAlign w:val="center"/>
          </w:tcPr>
          <w:p w14:paraId="26D5AF8B" w14:textId="77777777" w:rsidR="0057152C" w:rsidRDefault="0057152C" w:rsidP="0057152C">
            <w:pPr>
              <w:pStyle w:val="TAC"/>
              <w:rPr>
                <w:lang w:val="en-US" w:eastAsia="zh-CN"/>
              </w:rPr>
            </w:pPr>
            <w:r>
              <w:rPr>
                <w:rFonts w:cs="Arial"/>
                <w:szCs w:val="18"/>
                <w:lang w:eastAsia="ja-JP"/>
              </w:rPr>
              <w:t>2</w:t>
            </w:r>
            <w:r>
              <w:rPr>
                <w:rFonts w:cs="Arial"/>
                <w:szCs w:val="18"/>
              </w:rPr>
              <w:t>5</w:t>
            </w:r>
          </w:p>
        </w:tc>
        <w:tc>
          <w:tcPr>
            <w:tcW w:w="652" w:type="dxa"/>
            <w:vAlign w:val="center"/>
          </w:tcPr>
          <w:p w14:paraId="6EBC417C" w14:textId="77777777" w:rsidR="0057152C" w:rsidRDefault="0057152C" w:rsidP="0057152C">
            <w:pPr>
              <w:pStyle w:val="TAC"/>
              <w:rPr>
                <w:lang w:val="en-US" w:eastAsia="zh-CN"/>
              </w:rPr>
            </w:pPr>
            <w:r>
              <w:rPr>
                <w:rFonts w:cs="Arial"/>
                <w:szCs w:val="18"/>
                <w:lang w:eastAsia="ja-JP"/>
              </w:rPr>
              <w:t>3</w:t>
            </w:r>
            <w:r>
              <w:rPr>
                <w:rFonts w:cs="Arial"/>
                <w:szCs w:val="18"/>
              </w:rPr>
              <w:t>6</w:t>
            </w:r>
          </w:p>
        </w:tc>
        <w:tc>
          <w:tcPr>
            <w:tcW w:w="653" w:type="dxa"/>
            <w:vAlign w:val="center"/>
          </w:tcPr>
          <w:p w14:paraId="472911A8" w14:textId="77777777" w:rsidR="0057152C" w:rsidRDefault="0057152C" w:rsidP="0057152C">
            <w:pPr>
              <w:pStyle w:val="TAC"/>
              <w:rPr>
                <w:lang w:val="en-US" w:eastAsia="zh-CN"/>
              </w:rPr>
            </w:pPr>
            <w:r>
              <w:rPr>
                <w:rFonts w:cs="Arial"/>
                <w:szCs w:val="18"/>
                <w:lang w:eastAsia="ja-JP"/>
              </w:rPr>
              <w:t>5</w:t>
            </w:r>
            <w:r>
              <w:rPr>
                <w:rFonts w:cs="Arial"/>
                <w:szCs w:val="18"/>
              </w:rPr>
              <w:t>0</w:t>
            </w:r>
          </w:p>
        </w:tc>
        <w:tc>
          <w:tcPr>
            <w:tcW w:w="653" w:type="dxa"/>
            <w:vAlign w:val="center"/>
          </w:tcPr>
          <w:p w14:paraId="0D972B2F" w14:textId="77777777" w:rsidR="0057152C" w:rsidRDefault="0057152C" w:rsidP="0057152C">
            <w:pPr>
              <w:pStyle w:val="TAC"/>
            </w:pPr>
            <w:r>
              <w:rPr>
                <w:rFonts w:cs="Arial"/>
                <w:szCs w:val="18"/>
                <w:lang w:eastAsia="zh-CN"/>
              </w:rPr>
              <w:t>50</w:t>
            </w:r>
          </w:p>
        </w:tc>
        <w:tc>
          <w:tcPr>
            <w:tcW w:w="653" w:type="dxa"/>
            <w:vAlign w:val="center"/>
          </w:tcPr>
          <w:p w14:paraId="7B6052AF" w14:textId="77777777" w:rsidR="0057152C" w:rsidRDefault="0057152C" w:rsidP="0057152C">
            <w:pPr>
              <w:pStyle w:val="TAC"/>
            </w:pPr>
            <w:r>
              <w:rPr>
                <w:rFonts w:cs="Arial"/>
                <w:szCs w:val="18"/>
                <w:lang w:eastAsia="zh-CN"/>
              </w:rPr>
              <w:t>50</w:t>
            </w:r>
          </w:p>
        </w:tc>
        <w:tc>
          <w:tcPr>
            <w:tcW w:w="717" w:type="dxa"/>
            <w:vAlign w:val="center"/>
          </w:tcPr>
          <w:p w14:paraId="3950EEA6" w14:textId="77777777" w:rsidR="0057152C" w:rsidRDefault="0057152C" w:rsidP="0057152C">
            <w:pPr>
              <w:pStyle w:val="TAC"/>
              <w:rPr>
                <w:lang w:val="en-US" w:eastAsia="zh-CN"/>
              </w:rPr>
            </w:pPr>
            <w:r>
              <w:rPr>
                <w:rFonts w:cs="Arial"/>
                <w:szCs w:val="18"/>
              </w:rPr>
              <w:t>50</w:t>
            </w:r>
          </w:p>
        </w:tc>
        <w:tc>
          <w:tcPr>
            <w:tcW w:w="717" w:type="dxa"/>
            <w:vAlign w:val="center"/>
          </w:tcPr>
          <w:p w14:paraId="70E01F82" w14:textId="77777777" w:rsidR="0057152C" w:rsidRDefault="0057152C" w:rsidP="0057152C">
            <w:pPr>
              <w:pStyle w:val="TAC"/>
              <w:rPr>
                <w:lang w:val="en-US" w:eastAsia="zh-CN"/>
              </w:rPr>
            </w:pPr>
            <w:r>
              <w:rPr>
                <w:rFonts w:cs="Arial"/>
                <w:szCs w:val="18"/>
              </w:rPr>
              <w:t>50</w:t>
            </w:r>
          </w:p>
        </w:tc>
        <w:tc>
          <w:tcPr>
            <w:tcW w:w="717" w:type="dxa"/>
            <w:vAlign w:val="center"/>
          </w:tcPr>
          <w:p w14:paraId="6125A9D2" w14:textId="77777777" w:rsidR="0057152C" w:rsidRDefault="0057152C" w:rsidP="0057152C">
            <w:pPr>
              <w:pStyle w:val="TAC"/>
              <w:rPr>
                <w:lang w:val="en-US" w:eastAsia="zh-CN"/>
              </w:rPr>
            </w:pPr>
            <w:r>
              <w:rPr>
                <w:rFonts w:cs="Arial"/>
                <w:szCs w:val="18"/>
              </w:rPr>
              <w:t>50</w:t>
            </w:r>
          </w:p>
        </w:tc>
        <w:tc>
          <w:tcPr>
            <w:tcW w:w="717" w:type="dxa"/>
            <w:vAlign w:val="center"/>
          </w:tcPr>
          <w:p w14:paraId="7CF0D732" w14:textId="77777777" w:rsidR="0057152C" w:rsidRDefault="0057152C" w:rsidP="0057152C">
            <w:pPr>
              <w:pStyle w:val="TAC"/>
              <w:rPr>
                <w:lang w:val="en-US" w:eastAsia="zh-CN"/>
              </w:rPr>
            </w:pPr>
            <w:r>
              <w:rPr>
                <w:rFonts w:cs="Arial"/>
                <w:szCs w:val="18"/>
              </w:rPr>
              <w:t>50</w:t>
            </w:r>
          </w:p>
        </w:tc>
        <w:tc>
          <w:tcPr>
            <w:tcW w:w="717" w:type="dxa"/>
            <w:vAlign w:val="center"/>
          </w:tcPr>
          <w:p w14:paraId="3E7C874F" w14:textId="77777777" w:rsidR="0057152C" w:rsidRDefault="0057152C" w:rsidP="0057152C">
            <w:pPr>
              <w:pStyle w:val="TAC"/>
              <w:rPr>
                <w:lang w:val="en-US" w:eastAsia="zh-CN"/>
              </w:rPr>
            </w:pPr>
            <w:r>
              <w:rPr>
                <w:rFonts w:cs="Arial"/>
                <w:szCs w:val="18"/>
              </w:rPr>
              <w:t>50</w:t>
            </w:r>
          </w:p>
        </w:tc>
        <w:tc>
          <w:tcPr>
            <w:tcW w:w="743" w:type="dxa"/>
            <w:vAlign w:val="center"/>
          </w:tcPr>
          <w:p w14:paraId="4A5FBC23" w14:textId="77777777" w:rsidR="0057152C" w:rsidRDefault="0057152C" w:rsidP="0057152C">
            <w:pPr>
              <w:pStyle w:val="TAC"/>
              <w:rPr>
                <w:lang w:val="en-US" w:eastAsia="zh-CN"/>
              </w:rPr>
            </w:pPr>
            <w:r>
              <w:rPr>
                <w:rFonts w:cs="Arial"/>
                <w:szCs w:val="18"/>
              </w:rPr>
              <w:t>50</w:t>
            </w:r>
          </w:p>
        </w:tc>
      </w:tr>
      <w:tr w:rsidR="0057152C" w14:paraId="3D1E4C34" w14:textId="77777777" w:rsidTr="0057152C">
        <w:trPr>
          <w:trHeight w:val="285"/>
          <w:jc w:val="center"/>
        </w:trPr>
        <w:tc>
          <w:tcPr>
            <w:tcW w:w="731" w:type="dxa"/>
            <w:vAlign w:val="center"/>
          </w:tcPr>
          <w:p w14:paraId="77E0141C" w14:textId="77777777" w:rsidR="0057152C" w:rsidRDefault="0057152C" w:rsidP="0057152C">
            <w:pPr>
              <w:pStyle w:val="TAC"/>
            </w:pPr>
            <w:r>
              <w:rPr>
                <w:szCs w:val="18"/>
                <w:lang w:eastAsia="zh-CN"/>
              </w:rPr>
              <w:t>n</w:t>
            </w:r>
            <w:r>
              <w:rPr>
                <w:rFonts w:hint="eastAsia"/>
                <w:szCs w:val="18"/>
                <w:lang w:eastAsia="zh-CN"/>
              </w:rPr>
              <w:t>5</w:t>
            </w:r>
          </w:p>
        </w:tc>
        <w:tc>
          <w:tcPr>
            <w:tcW w:w="731" w:type="dxa"/>
            <w:vAlign w:val="center"/>
          </w:tcPr>
          <w:p w14:paraId="6A706597" w14:textId="77777777" w:rsidR="0057152C" w:rsidRDefault="0057152C" w:rsidP="0057152C">
            <w:pPr>
              <w:pStyle w:val="TAC"/>
            </w:pPr>
            <w:r>
              <w:rPr>
                <w:rFonts w:cs="Arial"/>
                <w:szCs w:val="18"/>
                <w:lang w:eastAsia="ja-JP"/>
              </w:rPr>
              <w:t>n7</w:t>
            </w:r>
            <w:r>
              <w:rPr>
                <w:rFonts w:cs="Arial"/>
                <w:szCs w:val="18"/>
                <w:lang w:eastAsia="zh-CN"/>
              </w:rPr>
              <w:t>7</w:t>
            </w:r>
          </w:p>
        </w:tc>
        <w:tc>
          <w:tcPr>
            <w:tcW w:w="586" w:type="dxa"/>
            <w:vAlign w:val="center"/>
          </w:tcPr>
          <w:p w14:paraId="74F62F96" w14:textId="77777777" w:rsidR="0057152C" w:rsidRDefault="0057152C" w:rsidP="0057152C">
            <w:pPr>
              <w:pStyle w:val="TAC"/>
            </w:pPr>
          </w:p>
        </w:tc>
        <w:tc>
          <w:tcPr>
            <w:tcW w:w="642" w:type="dxa"/>
            <w:vAlign w:val="center"/>
          </w:tcPr>
          <w:p w14:paraId="238C969D" w14:textId="77777777" w:rsidR="0057152C" w:rsidRDefault="0057152C" w:rsidP="0057152C">
            <w:pPr>
              <w:pStyle w:val="TAC"/>
            </w:pPr>
            <w:r>
              <w:rPr>
                <w:rFonts w:eastAsia="Calibri" w:cs="Arial"/>
                <w:szCs w:val="18"/>
                <w:lang w:val="en-US" w:eastAsia="ja-JP"/>
              </w:rPr>
              <w:t>16</w:t>
            </w:r>
          </w:p>
        </w:tc>
        <w:tc>
          <w:tcPr>
            <w:tcW w:w="652" w:type="dxa"/>
            <w:vAlign w:val="center"/>
          </w:tcPr>
          <w:p w14:paraId="637AC818" w14:textId="77777777" w:rsidR="0057152C" w:rsidRDefault="0057152C" w:rsidP="0057152C">
            <w:pPr>
              <w:pStyle w:val="TAC"/>
            </w:pPr>
            <w:r>
              <w:rPr>
                <w:rFonts w:eastAsia="Calibri" w:cs="Arial"/>
                <w:szCs w:val="18"/>
                <w:lang w:val="en-US" w:eastAsia="ja-JP"/>
              </w:rPr>
              <w:t>25</w:t>
            </w:r>
          </w:p>
        </w:tc>
        <w:tc>
          <w:tcPr>
            <w:tcW w:w="653" w:type="dxa"/>
            <w:vAlign w:val="center"/>
          </w:tcPr>
          <w:p w14:paraId="785B305C" w14:textId="77777777" w:rsidR="0057152C" w:rsidRDefault="0057152C" w:rsidP="0057152C">
            <w:pPr>
              <w:pStyle w:val="TAC"/>
            </w:pPr>
            <w:r>
              <w:rPr>
                <w:rFonts w:eastAsia="Calibri" w:cs="Arial"/>
                <w:szCs w:val="18"/>
                <w:lang w:val="en-US" w:eastAsia="ja-JP"/>
              </w:rPr>
              <w:t>25</w:t>
            </w:r>
          </w:p>
        </w:tc>
        <w:tc>
          <w:tcPr>
            <w:tcW w:w="653" w:type="dxa"/>
            <w:vAlign w:val="center"/>
          </w:tcPr>
          <w:p w14:paraId="5D5B2BFC" w14:textId="77777777" w:rsidR="0057152C" w:rsidRDefault="0057152C" w:rsidP="0057152C">
            <w:pPr>
              <w:pStyle w:val="TAC"/>
            </w:pPr>
            <w:r>
              <w:rPr>
                <w:rFonts w:hint="eastAsia"/>
                <w:szCs w:val="18"/>
                <w:lang w:eastAsia="zh-CN"/>
              </w:rPr>
              <w:t>2</w:t>
            </w:r>
            <w:r>
              <w:rPr>
                <w:szCs w:val="18"/>
                <w:lang w:eastAsia="zh-CN"/>
              </w:rPr>
              <w:t>5</w:t>
            </w:r>
          </w:p>
        </w:tc>
        <w:tc>
          <w:tcPr>
            <w:tcW w:w="653" w:type="dxa"/>
            <w:vAlign w:val="center"/>
          </w:tcPr>
          <w:p w14:paraId="0DB3586A" w14:textId="77777777" w:rsidR="0057152C" w:rsidRDefault="0057152C" w:rsidP="0057152C">
            <w:pPr>
              <w:pStyle w:val="TAC"/>
            </w:pPr>
            <w:r>
              <w:rPr>
                <w:rFonts w:hint="eastAsia"/>
                <w:szCs w:val="18"/>
                <w:lang w:eastAsia="zh-CN"/>
              </w:rPr>
              <w:t>2</w:t>
            </w:r>
            <w:r>
              <w:rPr>
                <w:szCs w:val="18"/>
                <w:lang w:eastAsia="zh-CN"/>
              </w:rPr>
              <w:t>5</w:t>
            </w:r>
          </w:p>
        </w:tc>
        <w:tc>
          <w:tcPr>
            <w:tcW w:w="717" w:type="dxa"/>
            <w:vAlign w:val="center"/>
          </w:tcPr>
          <w:p w14:paraId="34538345" w14:textId="77777777" w:rsidR="0057152C" w:rsidRDefault="0057152C" w:rsidP="0057152C">
            <w:pPr>
              <w:pStyle w:val="TAC"/>
            </w:pPr>
            <w:r>
              <w:rPr>
                <w:rFonts w:cs="Arial" w:hint="eastAsia"/>
                <w:szCs w:val="18"/>
                <w:lang w:eastAsia="zh-CN"/>
              </w:rPr>
              <w:t>25</w:t>
            </w:r>
          </w:p>
        </w:tc>
        <w:tc>
          <w:tcPr>
            <w:tcW w:w="717" w:type="dxa"/>
            <w:vAlign w:val="center"/>
          </w:tcPr>
          <w:p w14:paraId="02DFC0B7" w14:textId="77777777" w:rsidR="0057152C" w:rsidRDefault="0057152C" w:rsidP="0057152C">
            <w:pPr>
              <w:pStyle w:val="TAC"/>
            </w:pPr>
            <w:r>
              <w:rPr>
                <w:rFonts w:cs="Arial" w:hint="eastAsia"/>
                <w:szCs w:val="18"/>
                <w:lang w:eastAsia="zh-CN"/>
              </w:rPr>
              <w:t>25</w:t>
            </w:r>
          </w:p>
        </w:tc>
        <w:tc>
          <w:tcPr>
            <w:tcW w:w="717" w:type="dxa"/>
            <w:vAlign w:val="center"/>
          </w:tcPr>
          <w:p w14:paraId="5CF0ED5E" w14:textId="77777777" w:rsidR="0057152C" w:rsidRDefault="0057152C" w:rsidP="0057152C">
            <w:pPr>
              <w:pStyle w:val="TAC"/>
            </w:pPr>
            <w:r>
              <w:rPr>
                <w:rFonts w:cs="Arial" w:hint="eastAsia"/>
                <w:szCs w:val="18"/>
                <w:lang w:eastAsia="zh-CN"/>
              </w:rPr>
              <w:t>25</w:t>
            </w:r>
          </w:p>
        </w:tc>
        <w:tc>
          <w:tcPr>
            <w:tcW w:w="717" w:type="dxa"/>
            <w:vAlign w:val="center"/>
          </w:tcPr>
          <w:p w14:paraId="21CF1488" w14:textId="77777777" w:rsidR="0057152C" w:rsidRDefault="0057152C" w:rsidP="0057152C">
            <w:pPr>
              <w:pStyle w:val="TAC"/>
            </w:pPr>
            <w:r>
              <w:rPr>
                <w:rFonts w:cs="Arial" w:hint="eastAsia"/>
                <w:szCs w:val="18"/>
                <w:lang w:eastAsia="zh-CN"/>
              </w:rPr>
              <w:t>25</w:t>
            </w:r>
          </w:p>
        </w:tc>
        <w:tc>
          <w:tcPr>
            <w:tcW w:w="717" w:type="dxa"/>
            <w:vAlign w:val="center"/>
          </w:tcPr>
          <w:p w14:paraId="205366AC" w14:textId="77777777" w:rsidR="0057152C" w:rsidRDefault="0057152C" w:rsidP="0057152C">
            <w:pPr>
              <w:pStyle w:val="TAC"/>
            </w:pPr>
            <w:r>
              <w:rPr>
                <w:rFonts w:cs="Arial" w:hint="eastAsia"/>
                <w:szCs w:val="18"/>
                <w:lang w:eastAsia="zh-CN"/>
              </w:rPr>
              <w:t>25</w:t>
            </w:r>
          </w:p>
        </w:tc>
        <w:tc>
          <w:tcPr>
            <w:tcW w:w="743" w:type="dxa"/>
            <w:vAlign w:val="center"/>
          </w:tcPr>
          <w:p w14:paraId="3A968FFA" w14:textId="77777777" w:rsidR="0057152C" w:rsidRDefault="0057152C" w:rsidP="0057152C">
            <w:pPr>
              <w:pStyle w:val="TAC"/>
            </w:pPr>
            <w:r>
              <w:rPr>
                <w:rFonts w:cs="Arial" w:hint="eastAsia"/>
                <w:szCs w:val="18"/>
                <w:lang w:eastAsia="zh-CN"/>
              </w:rPr>
              <w:t>25</w:t>
            </w:r>
          </w:p>
        </w:tc>
      </w:tr>
      <w:tr w:rsidR="0057152C" w14:paraId="642CE89E" w14:textId="77777777" w:rsidTr="0057152C">
        <w:trPr>
          <w:trHeight w:val="285"/>
          <w:jc w:val="center"/>
        </w:trPr>
        <w:tc>
          <w:tcPr>
            <w:tcW w:w="731" w:type="dxa"/>
            <w:vAlign w:val="center"/>
          </w:tcPr>
          <w:p w14:paraId="427C4F05" w14:textId="77777777" w:rsidR="0057152C" w:rsidRDefault="0057152C" w:rsidP="0057152C">
            <w:pPr>
              <w:pStyle w:val="TAC"/>
              <w:rPr>
                <w:lang w:val="en-US" w:eastAsia="zh-CN"/>
              </w:rPr>
            </w:pPr>
            <w:r>
              <w:rPr>
                <w:rFonts w:cs="Arial"/>
                <w:szCs w:val="18"/>
                <w:lang w:eastAsia="zh-CN"/>
              </w:rPr>
              <w:t>n66</w:t>
            </w:r>
          </w:p>
        </w:tc>
        <w:tc>
          <w:tcPr>
            <w:tcW w:w="731" w:type="dxa"/>
            <w:vAlign w:val="center"/>
          </w:tcPr>
          <w:p w14:paraId="35F056D9" w14:textId="77777777" w:rsidR="0057152C" w:rsidRDefault="0057152C" w:rsidP="0057152C">
            <w:pPr>
              <w:pStyle w:val="TAC"/>
              <w:rPr>
                <w:lang w:val="en-US" w:eastAsia="zh-CN"/>
              </w:rPr>
            </w:pPr>
            <w:r>
              <w:rPr>
                <w:rFonts w:cs="Arial"/>
                <w:szCs w:val="18"/>
                <w:lang w:eastAsia="ja-JP"/>
              </w:rPr>
              <w:t>n77</w:t>
            </w:r>
          </w:p>
        </w:tc>
        <w:tc>
          <w:tcPr>
            <w:tcW w:w="586" w:type="dxa"/>
            <w:vAlign w:val="center"/>
          </w:tcPr>
          <w:p w14:paraId="6040891D" w14:textId="77777777" w:rsidR="0057152C" w:rsidRDefault="0057152C" w:rsidP="0057152C">
            <w:pPr>
              <w:pStyle w:val="TAC"/>
              <w:rPr>
                <w:lang w:val="en-US" w:eastAsia="zh-CN"/>
              </w:rPr>
            </w:pPr>
          </w:p>
        </w:tc>
        <w:tc>
          <w:tcPr>
            <w:tcW w:w="642" w:type="dxa"/>
            <w:vAlign w:val="center"/>
          </w:tcPr>
          <w:p w14:paraId="26D905EA" w14:textId="77777777" w:rsidR="0057152C" w:rsidRDefault="0057152C" w:rsidP="0057152C">
            <w:pPr>
              <w:pStyle w:val="TAC"/>
              <w:rPr>
                <w:lang w:val="en-US" w:eastAsia="zh-CN"/>
              </w:rPr>
            </w:pPr>
            <w:r>
              <w:rPr>
                <w:rFonts w:cs="Arial"/>
                <w:szCs w:val="18"/>
                <w:lang w:eastAsia="ja-JP"/>
              </w:rPr>
              <w:t>2</w:t>
            </w:r>
            <w:r>
              <w:rPr>
                <w:rFonts w:cs="Arial"/>
                <w:szCs w:val="18"/>
              </w:rPr>
              <w:t>5</w:t>
            </w:r>
          </w:p>
        </w:tc>
        <w:tc>
          <w:tcPr>
            <w:tcW w:w="652" w:type="dxa"/>
            <w:vAlign w:val="center"/>
          </w:tcPr>
          <w:p w14:paraId="6EC49675" w14:textId="77777777" w:rsidR="0057152C" w:rsidRDefault="0057152C" w:rsidP="0057152C">
            <w:pPr>
              <w:pStyle w:val="TAC"/>
              <w:rPr>
                <w:lang w:val="en-US" w:eastAsia="zh-CN"/>
              </w:rPr>
            </w:pPr>
            <w:r>
              <w:rPr>
                <w:rFonts w:cs="Arial"/>
                <w:szCs w:val="18"/>
                <w:lang w:eastAsia="ja-JP"/>
              </w:rPr>
              <w:t>3</w:t>
            </w:r>
            <w:r>
              <w:rPr>
                <w:rFonts w:cs="Arial"/>
                <w:szCs w:val="18"/>
              </w:rPr>
              <w:t>6</w:t>
            </w:r>
          </w:p>
        </w:tc>
        <w:tc>
          <w:tcPr>
            <w:tcW w:w="653" w:type="dxa"/>
            <w:vAlign w:val="center"/>
          </w:tcPr>
          <w:p w14:paraId="06CCE60B" w14:textId="77777777" w:rsidR="0057152C" w:rsidRDefault="0057152C" w:rsidP="0057152C">
            <w:pPr>
              <w:pStyle w:val="TAC"/>
              <w:rPr>
                <w:lang w:val="en-US" w:eastAsia="zh-CN"/>
              </w:rPr>
            </w:pPr>
            <w:r>
              <w:rPr>
                <w:rFonts w:cs="Arial"/>
                <w:szCs w:val="18"/>
                <w:lang w:eastAsia="ja-JP"/>
              </w:rPr>
              <w:t>5</w:t>
            </w:r>
            <w:r>
              <w:rPr>
                <w:rFonts w:cs="Arial"/>
                <w:szCs w:val="18"/>
              </w:rPr>
              <w:t>0</w:t>
            </w:r>
          </w:p>
        </w:tc>
        <w:tc>
          <w:tcPr>
            <w:tcW w:w="653" w:type="dxa"/>
            <w:vAlign w:val="center"/>
          </w:tcPr>
          <w:p w14:paraId="7DA1D7E2" w14:textId="77777777" w:rsidR="0057152C" w:rsidRDefault="0057152C" w:rsidP="0057152C">
            <w:pPr>
              <w:pStyle w:val="TAC"/>
            </w:pPr>
            <w:r>
              <w:rPr>
                <w:rFonts w:cs="Arial"/>
                <w:szCs w:val="18"/>
              </w:rPr>
              <w:t>64</w:t>
            </w:r>
          </w:p>
        </w:tc>
        <w:tc>
          <w:tcPr>
            <w:tcW w:w="653" w:type="dxa"/>
            <w:vAlign w:val="center"/>
          </w:tcPr>
          <w:p w14:paraId="44E3F987" w14:textId="77777777" w:rsidR="0057152C" w:rsidRDefault="0057152C" w:rsidP="0057152C">
            <w:pPr>
              <w:pStyle w:val="TAC"/>
            </w:pPr>
            <w:r>
              <w:rPr>
                <w:rFonts w:cs="Arial"/>
                <w:szCs w:val="18"/>
              </w:rPr>
              <w:t>80</w:t>
            </w:r>
          </w:p>
        </w:tc>
        <w:tc>
          <w:tcPr>
            <w:tcW w:w="717" w:type="dxa"/>
            <w:vAlign w:val="center"/>
          </w:tcPr>
          <w:p w14:paraId="78E896C4" w14:textId="77777777" w:rsidR="0057152C" w:rsidRDefault="0057152C" w:rsidP="0057152C">
            <w:pPr>
              <w:pStyle w:val="TAC"/>
              <w:rPr>
                <w:lang w:val="en-US" w:eastAsia="zh-CN"/>
              </w:rPr>
            </w:pPr>
            <w:r>
              <w:rPr>
                <w:rFonts w:cs="Arial"/>
                <w:szCs w:val="18"/>
              </w:rPr>
              <w:t>10</w:t>
            </w:r>
            <w:r>
              <w:rPr>
                <w:rFonts w:cs="Arial"/>
                <w:szCs w:val="18"/>
                <w:lang w:eastAsia="ja-JP"/>
              </w:rPr>
              <w:t>0</w:t>
            </w:r>
          </w:p>
        </w:tc>
        <w:tc>
          <w:tcPr>
            <w:tcW w:w="717" w:type="dxa"/>
            <w:vAlign w:val="center"/>
          </w:tcPr>
          <w:p w14:paraId="0DECDE88" w14:textId="77777777" w:rsidR="0057152C" w:rsidRDefault="0057152C" w:rsidP="0057152C">
            <w:pPr>
              <w:pStyle w:val="TAC"/>
              <w:rPr>
                <w:lang w:val="en-US" w:eastAsia="zh-CN"/>
              </w:rPr>
            </w:pPr>
            <w:r>
              <w:rPr>
                <w:rFonts w:cs="Arial"/>
                <w:szCs w:val="18"/>
              </w:rPr>
              <w:t>10</w:t>
            </w:r>
            <w:r>
              <w:rPr>
                <w:rFonts w:cs="Arial"/>
                <w:szCs w:val="18"/>
                <w:lang w:eastAsia="ja-JP"/>
              </w:rPr>
              <w:t>0</w:t>
            </w:r>
          </w:p>
        </w:tc>
        <w:tc>
          <w:tcPr>
            <w:tcW w:w="717" w:type="dxa"/>
            <w:vAlign w:val="center"/>
          </w:tcPr>
          <w:p w14:paraId="5321CEAA" w14:textId="77777777" w:rsidR="0057152C" w:rsidRDefault="0057152C" w:rsidP="0057152C">
            <w:pPr>
              <w:pStyle w:val="TAC"/>
              <w:rPr>
                <w:lang w:val="en-US" w:eastAsia="zh-CN"/>
              </w:rPr>
            </w:pPr>
            <w:r>
              <w:rPr>
                <w:rFonts w:cs="Arial"/>
                <w:szCs w:val="18"/>
              </w:rPr>
              <w:t>10</w:t>
            </w:r>
            <w:r>
              <w:rPr>
                <w:rFonts w:cs="Arial"/>
                <w:szCs w:val="18"/>
                <w:lang w:eastAsia="ja-JP"/>
              </w:rPr>
              <w:t>0</w:t>
            </w:r>
          </w:p>
        </w:tc>
        <w:tc>
          <w:tcPr>
            <w:tcW w:w="717" w:type="dxa"/>
            <w:vAlign w:val="center"/>
          </w:tcPr>
          <w:p w14:paraId="53021FA1" w14:textId="77777777" w:rsidR="0057152C" w:rsidRDefault="0057152C" w:rsidP="0057152C">
            <w:pPr>
              <w:pStyle w:val="TAC"/>
              <w:rPr>
                <w:lang w:val="en-US" w:eastAsia="zh-CN"/>
              </w:rPr>
            </w:pPr>
            <w:r>
              <w:rPr>
                <w:rFonts w:cs="Arial"/>
                <w:szCs w:val="18"/>
              </w:rPr>
              <w:t>10</w:t>
            </w:r>
            <w:r>
              <w:rPr>
                <w:rFonts w:cs="Arial"/>
                <w:szCs w:val="18"/>
                <w:lang w:eastAsia="ja-JP"/>
              </w:rPr>
              <w:t>0</w:t>
            </w:r>
          </w:p>
        </w:tc>
        <w:tc>
          <w:tcPr>
            <w:tcW w:w="717" w:type="dxa"/>
            <w:vAlign w:val="center"/>
          </w:tcPr>
          <w:p w14:paraId="13845575" w14:textId="77777777" w:rsidR="0057152C" w:rsidRDefault="0057152C" w:rsidP="0057152C">
            <w:pPr>
              <w:pStyle w:val="TAC"/>
              <w:rPr>
                <w:lang w:val="en-US" w:eastAsia="zh-CN"/>
              </w:rPr>
            </w:pPr>
            <w:r>
              <w:rPr>
                <w:rFonts w:cs="Arial"/>
                <w:szCs w:val="18"/>
              </w:rPr>
              <w:t>10</w:t>
            </w:r>
            <w:r>
              <w:rPr>
                <w:rFonts w:cs="Arial"/>
                <w:szCs w:val="18"/>
                <w:lang w:eastAsia="ja-JP"/>
              </w:rPr>
              <w:t>0</w:t>
            </w:r>
          </w:p>
        </w:tc>
        <w:tc>
          <w:tcPr>
            <w:tcW w:w="743" w:type="dxa"/>
            <w:vAlign w:val="center"/>
          </w:tcPr>
          <w:p w14:paraId="56CF278B" w14:textId="77777777" w:rsidR="0057152C" w:rsidRDefault="0057152C" w:rsidP="0057152C">
            <w:pPr>
              <w:pStyle w:val="TAC"/>
              <w:rPr>
                <w:lang w:val="en-US" w:eastAsia="zh-CN"/>
              </w:rPr>
            </w:pPr>
            <w:r>
              <w:rPr>
                <w:rFonts w:cs="Arial"/>
                <w:szCs w:val="18"/>
              </w:rPr>
              <w:t>10</w:t>
            </w:r>
            <w:r>
              <w:rPr>
                <w:rFonts w:cs="Arial"/>
                <w:szCs w:val="18"/>
                <w:lang w:eastAsia="ja-JP"/>
              </w:rPr>
              <w:t>0</w:t>
            </w:r>
          </w:p>
        </w:tc>
      </w:tr>
      <w:tr w:rsidR="0057152C" w14:paraId="442430B1" w14:textId="77777777" w:rsidTr="0057152C">
        <w:trPr>
          <w:trHeight w:val="285"/>
          <w:jc w:val="center"/>
        </w:trPr>
        <w:tc>
          <w:tcPr>
            <w:tcW w:w="9629" w:type="dxa"/>
            <w:gridSpan w:val="14"/>
          </w:tcPr>
          <w:p w14:paraId="1F06DC27" w14:textId="77777777" w:rsidR="0057152C" w:rsidRDefault="0057152C" w:rsidP="0057152C">
            <w:pPr>
              <w:pStyle w:val="TAN"/>
            </w:pPr>
            <w:r>
              <w:t>NOTE 1:</w:t>
            </w:r>
            <w:r>
              <w:rPr>
                <w:rFonts w:cs="Arial"/>
              </w:rPr>
              <w:tab/>
            </w:r>
            <w:r>
              <w:t>15 kHz SCS is assumed for UL band.</w:t>
            </w:r>
          </w:p>
          <w:p w14:paraId="65389910" w14:textId="77777777" w:rsidR="0057152C" w:rsidRDefault="0057152C" w:rsidP="0057152C">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754E3F0" w14:textId="77777777" w:rsidR="0057152C" w:rsidRDefault="0057152C" w:rsidP="0057152C">
            <w:pPr>
              <w:pStyle w:val="TAN"/>
            </w:pPr>
            <w:r>
              <w:t>NOTE 3:</w:t>
            </w:r>
            <w:r>
              <w:tab/>
              <w:t>Unless stated otherwise, UL resource blocks shall be centred within the transmission bandwidth configuration for the channel bandwidth.</w:t>
            </w:r>
          </w:p>
          <w:p w14:paraId="1EB941F6" w14:textId="77777777" w:rsidR="0057152C" w:rsidRDefault="0057152C" w:rsidP="0057152C">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3B6CC43A" w14:textId="77777777" w:rsidR="0057152C" w:rsidRPr="001C0CC4" w:rsidRDefault="0057152C" w:rsidP="0057152C">
      <w:pPr>
        <w:rPr>
          <w:lang w:eastAsia="ja-JP"/>
        </w:rPr>
      </w:pPr>
    </w:p>
    <w:p w14:paraId="78D4FD75" w14:textId="2A8E0279" w:rsidR="002F1C95" w:rsidRDefault="002F1C95" w:rsidP="002F1C95">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MSD for 2UL IMD excerpted from Table 7.3A.5-1 of 38.101-1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7152C" w14:paraId="1547E206" w14:textId="77777777" w:rsidTr="0057152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5DE9915" w14:textId="77777777" w:rsidR="0057152C" w:rsidRDefault="0057152C" w:rsidP="0057152C">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7A37839" w14:textId="77777777" w:rsidR="0057152C" w:rsidRDefault="0057152C" w:rsidP="0057152C">
            <w:pPr>
              <w:pStyle w:val="TAH"/>
            </w:pPr>
            <w:r>
              <w:t>Source of IMD</w:t>
            </w:r>
          </w:p>
        </w:tc>
      </w:tr>
      <w:tr w:rsidR="0057152C" w14:paraId="659964D0" w14:textId="77777777" w:rsidTr="0057152C">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1B6C651" w14:textId="77777777" w:rsidR="0057152C" w:rsidRDefault="0057152C" w:rsidP="0057152C">
            <w:pPr>
              <w:pStyle w:val="TAH"/>
            </w:pPr>
            <w:r>
              <w:rPr>
                <w:lang w:eastAsia="ja-JP"/>
              </w:rPr>
              <w:t>NR</w:t>
            </w:r>
            <w:r>
              <w:t xml:space="preserve"> </w:t>
            </w:r>
            <w:r>
              <w:rPr>
                <w:lang w:val="en-US" w:eastAsia="zh-CN"/>
              </w:rPr>
              <w:t>CA</w:t>
            </w:r>
          </w:p>
          <w:p w14:paraId="5BE2C580" w14:textId="77777777" w:rsidR="0057152C" w:rsidRDefault="0057152C" w:rsidP="0057152C">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25BFA28F" w14:textId="77777777" w:rsidR="0057152C" w:rsidRDefault="0057152C" w:rsidP="0057152C">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3CC1760" w14:textId="77777777" w:rsidR="0057152C" w:rsidRDefault="0057152C" w:rsidP="0057152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07A98609" w14:textId="77777777" w:rsidR="0057152C" w:rsidRDefault="0057152C" w:rsidP="0057152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D87B7AD" w14:textId="77777777" w:rsidR="0057152C" w:rsidRDefault="0057152C" w:rsidP="0057152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A9E285D" w14:textId="77777777" w:rsidR="0057152C" w:rsidRDefault="0057152C" w:rsidP="0057152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07F3A53" w14:textId="77777777" w:rsidR="0057152C" w:rsidRDefault="0057152C" w:rsidP="0057152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7BED4104" w14:textId="77777777" w:rsidR="0057152C" w:rsidRDefault="0057152C" w:rsidP="0057152C">
            <w:pPr>
              <w:pStyle w:val="TAH"/>
            </w:pPr>
            <w:r>
              <w:t>Duplex mode</w:t>
            </w:r>
          </w:p>
        </w:tc>
        <w:tc>
          <w:tcPr>
            <w:tcW w:w="1057" w:type="dxa"/>
            <w:vMerge/>
            <w:tcBorders>
              <w:left w:val="single" w:sz="4" w:space="0" w:color="auto"/>
              <w:bottom w:val="single" w:sz="4" w:space="0" w:color="auto"/>
              <w:right w:val="single" w:sz="4" w:space="0" w:color="auto"/>
            </w:tcBorders>
          </w:tcPr>
          <w:p w14:paraId="57E41F80" w14:textId="77777777" w:rsidR="0057152C" w:rsidRDefault="0057152C" w:rsidP="0057152C">
            <w:pPr>
              <w:pStyle w:val="TAH"/>
            </w:pPr>
          </w:p>
        </w:tc>
      </w:tr>
      <w:tr w:rsidR="0057152C" w14:paraId="1174F4CC" w14:textId="77777777" w:rsidTr="0057152C">
        <w:trPr>
          <w:trHeight w:val="113"/>
          <w:jc w:val="center"/>
        </w:trPr>
        <w:tc>
          <w:tcPr>
            <w:tcW w:w="2007" w:type="dxa"/>
            <w:vMerge w:val="restart"/>
            <w:tcBorders>
              <w:left w:val="single" w:sz="4" w:space="0" w:color="auto"/>
              <w:right w:val="single" w:sz="4" w:space="0" w:color="auto"/>
            </w:tcBorders>
            <w:vAlign w:val="center"/>
          </w:tcPr>
          <w:p w14:paraId="6123D451" w14:textId="77777777" w:rsidR="0057152C" w:rsidRDefault="0057152C" w:rsidP="0057152C">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369520A9" w14:textId="77777777" w:rsidR="0057152C" w:rsidRDefault="0057152C" w:rsidP="0057152C">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12C931" w14:textId="77777777" w:rsidR="0057152C" w:rsidRDefault="0057152C" w:rsidP="0057152C">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5BD0F73" w14:textId="77777777" w:rsidR="0057152C" w:rsidRDefault="0057152C" w:rsidP="0057152C">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106A6E2" w14:textId="77777777" w:rsidR="0057152C" w:rsidRDefault="0057152C" w:rsidP="0057152C">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73D32E6" w14:textId="77777777" w:rsidR="0057152C" w:rsidRDefault="0057152C" w:rsidP="0057152C">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71D672B3" w14:textId="77777777" w:rsidR="0057152C" w:rsidRDefault="0057152C" w:rsidP="0057152C">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4AFB325D" w14:textId="77777777" w:rsidR="0057152C" w:rsidRDefault="0057152C" w:rsidP="0057152C">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21C80502" w14:textId="77777777" w:rsidR="0057152C" w:rsidRDefault="0057152C" w:rsidP="0057152C">
            <w:pPr>
              <w:pStyle w:val="TAC"/>
              <w:keepNext w:val="0"/>
              <w:rPr>
                <w:szCs w:val="18"/>
              </w:rPr>
            </w:pPr>
            <w:r>
              <w:rPr>
                <w:rFonts w:cs="Arial"/>
                <w:szCs w:val="18"/>
              </w:rPr>
              <w:t>IMD2</w:t>
            </w:r>
          </w:p>
        </w:tc>
      </w:tr>
      <w:tr w:rsidR="0057152C" w14:paraId="4AC29E24" w14:textId="77777777" w:rsidTr="0057152C">
        <w:trPr>
          <w:trHeight w:val="113"/>
          <w:jc w:val="center"/>
        </w:trPr>
        <w:tc>
          <w:tcPr>
            <w:tcW w:w="2007" w:type="dxa"/>
            <w:vMerge/>
            <w:tcBorders>
              <w:left w:val="single" w:sz="4" w:space="0" w:color="auto"/>
              <w:right w:val="single" w:sz="4" w:space="0" w:color="auto"/>
            </w:tcBorders>
            <w:vAlign w:val="center"/>
          </w:tcPr>
          <w:p w14:paraId="4EDFEC22" w14:textId="77777777" w:rsidR="0057152C" w:rsidRDefault="0057152C" w:rsidP="0057152C">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7F72ACC3" w14:textId="77777777" w:rsidR="0057152C" w:rsidRDefault="0057152C" w:rsidP="0057152C">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D5AC1ED" w14:textId="77777777" w:rsidR="0057152C" w:rsidRDefault="0057152C" w:rsidP="0057152C">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DCEA280" w14:textId="77777777" w:rsidR="0057152C" w:rsidRDefault="0057152C" w:rsidP="0057152C">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B3CD6A7" w14:textId="77777777" w:rsidR="0057152C" w:rsidRDefault="0057152C" w:rsidP="0057152C">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38974" w14:textId="77777777" w:rsidR="0057152C" w:rsidRDefault="0057152C" w:rsidP="0057152C">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7ABCF73C" w14:textId="77777777" w:rsidR="0057152C" w:rsidRDefault="0057152C" w:rsidP="0057152C">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E65BFAB" w14:textId="77777777" w:rsidR="0057152C" w:rsidRDefault="0057152C" w:rsidP="0057152C">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6076DB29" w14:textId="77777777" w:rsidR="0057152C" w:rsidRDefault="0057152C" w:rsidP="0057152C">
            <w:pPr>
              <w:pStyle w:val="TAC"/>
              <w:keepNext w:val="0"/>
              <w:rPr>
                <w:szCs w:val="18"/>
              </w:rPr>
            </w:pPr>
          </w:p>
        </w:tc>
      </w:tr>
      <w:tr w:rsidR="0057152C" w14:paraId="45E715A7" w14:textId="77777777" w:rsidTr="0057152C">
        <w:trPr>
          <w:trHeight w:val="113"/>
          <w:jc w:val="center"/>
        </w:trPr>
        <w:tc>
          <w:tcPr>
            <w:tcW w:w="2007" w:type="dxa"/>
            <w:vMerge/>
            <w:tcBorders>
              <w:left w:val="single" w:sz="4" w:space="0" w:color="auto"/>
              <w:right w:val="single" w:sz="4" w:space="0" w:color="auto"/>
            </w:tcBorders>
            <w:vAlign w:val="center"/>
          </w:tcPr>
          <w:p w14:paraId="2739BAA6" w14:textId="77777777" w:rsidR="0057152C" w:rsidRDefault="0057152C" w:rsidP="0057152C">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BA3789" w14:textId="77777777" w:rsidR="0057152C" w:rsidRDefault="0057152C" w:rsidP="0057152C">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F17CAE" w14:textId="77777777" w:rsidR="0057152C" w:rsidRDefault="0057152C" w:rsidP="0057152C">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148E711" w14:textId="77777777" w:rsidR="0057152C" w:rsidRDefault="0057152C" w:rsidP="0057152C">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D5586E" w14:textId="77777777" w:rsidR="0057152C" w:rsidRDefault="0057152C" w:rsidP="0057152C">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AE6B53" w14:textId="77777777" w:rsidR="0057152C" w:rsidRDefault="0057152C" w:rsidP="0057152C">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39581044" w14:textId="77777777" w:rsidR="0057152C" w:rsidRDefault="0057152C" w:rsidP="0057152C">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4D4A0" w14:textId="77777777" w:rsidR="0057152C" w:rsidRDefault="0057152C" w:rsidP="0057152C">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0DC262" w14:textId="77777777" w:rsidR="0057152C" w:rsidRDefault="0057152C" w:rsidP="0057152C">
            <w:pPr>
              <w:pStyle w:val="TAC"/>
              <w:keepNext w:val="0"/>
              <w:rPr>
                <w:szCs w:val="18"/>
              </w:rPr>
            </w:pPr>
            <w:r>
              <w:rPr>
                <w:rFonts w:cs="Arial"/>
                <w:szCs w:val="18"/>
                <w:lang w:eastAsia="ja-JP"/>
              </w:rPr>
              <w:t>N/A</w:t>
            </w:r>
          </w:p>
        </w:tc>
      </w:tr>
      <w:tr w:rsidR="0057152C" w14:paraId="5C5FF9D4" w14:textId="77777777" w:rsidTr="0057152C">
        <w:trPr>
          <w:trHeight w:val="113"/>
          <w:jc w:val="center"/>
        </w:trPr>
        <w:tc>
          <w:tcPr>
            <w:tcW w:w="2007" w:type="dxa"/>
            <w:vMerge/>
            <w:tcBorders>
              <w:left w:val="single" w:sz="4" w:space="0" w:color="auto"/>
              <w:right w:val="single" w:sz="4" w:space="0" w:color="auto"/>
            </w:tcBorders>
            <w:vAlign w:val="center"/>
          </w:tcPr>
          <w:p w14:paraId="4D366F4D" w14:textId="77777777" w:rsidR="0057152C" w:rsidRDefault="0057152C" w:rsidP="0057152C">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3C58A953" w14:textId="77777777" w:rsidR="0057152C" w:rsidRDefault="0057152C" w:rsidP="0057152C">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064B284" w14:textId="77777777" w:rsidR="0057152C" w:rsidRDefault="0057152C" w:rsidP="0057152C">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22131DE" w14:textId="77777777" w:rsidR="0057152C" w:rsidRDefault="0057152C" w:rsidP="0057152C">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E82E92A" w14:textId="77777777" w:rsidR="0057152C" w:rsidRDefault="0057152C" w:rsidP="0057152C">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F37D018" w14:textId="77777777" w:rsidR="0057152C" w:rsidRDefault="0057152C" w:rsidP="0057152C">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0B36E87C" w14:textId="77777777" w:rsidR="0057152C" w:rsidRDefault="0057152C" w:rsidP="0057152C">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481A6A0" w14:textId="77777777" w:rsidR="0057152C" w:rsidRDefault="0057152C" w:rsidP="0057152C">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CE23034" w14:textId="77777777" w:rsidR="0057152C" w:rsidRDefault="0057152C" w:rsidP="0057152C">
            <w:pPr>
              <w:pStyle w:val="TAN"/>
              <w:keepNext w:val="0"/>
              <w:jc w:val="center"/>
              <w:rPr>
                <w:szCs w:val="18"/>
              </w:rPr>
            </w:pPr>
            <w:r>
              <w:rPr>
                <w:rFonts w:cs="Arial"/>
                <w:szCs w:val="18"/>
              </w:rPr>
              <w:t>IMD4</w:t>
            </w:r>
          </w:p>
        </w:tc>
      </w:tr>
      <w:tr w:rsidR="0057152C" w14:paraId="6B9E85A0" w14:textId="77777777" w:rsidTr="0057152C">
        <w:trPr>
          <w:trHeight w:val="113"/>
          <w:jc w:val="center"/>
        </w:trPr>
        <w:tc>
          <w:tcPr>
            <w:tcW w:w="2007" w:type="dxa"/>
            <w:vMerge/>
            <w:tcBorders>
              <w:left w:val="single" w:sz="4" w:space="0" w:color="auto"/>
              <w:right w:val="single" w:sz="4" w:space="0" w:color="auto"/>
            </w:tcBorders>
            <w:vAlign w:val="center"/>
          </w:tcPr>
          <w:p w14:paraId="69002A08" w14:textId="77777777" w:rsidR="0057152C" w:rsidRDefault="0057152C" w:rsidP="0057152C">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465963F3" w14:textId="77777777" w:rsidR="0057152C" w:rsidRDefault="0057152C" w:rsidP="0057152C">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5C4275" w14:textId="77777777" w:rsidR="0057152C" w:rsidRDefault="0057152C" w:rsidP="0057152C">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46E72E5" w14:textId="77777777" w:rsidR="0057152C" w:rsidRDefault="0057152C" w:rsidP="0057152C">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C3AA6B6" w14:textId="77777777" w:rsidR="0057152C" w:rsidRDefault="0057152C" w:rsidP="0057152C">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11A870E" w14:textId="77777777" w:rsidR="0057152C" w:rsidRDefault="0057152C" w:rsidP="0057152C">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1BC1681" w14:textId="77777777" w:rsidR="0057152C" w:rsidRDefault="0057152C" w:rsidP="0057152C">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47B8146D" w14:textId="77777777" w:rsidR="0057152C" w:rsidRDefault="0057152C" w:rsidP="0057152C">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BF470F6" w14:textId="77777777" w:rsidR="0057152C" w:rsidRDefault="0057152C" w:rsidP="0057152C">
            <w:pPr>
              <w:pStyle w:val="TAN"/>
              <w:keepNext w:val="0"/>
              <w:jc w:val="center"/>
              <w:rPr>
                <w:szCs w:val="18"/>
              </w:rPr>
            </w:pPr>
          </w:p>
        </w:tc>
      </w:tr>
      <w:tr w:rsidR="0057152C" w14:paraId="6EB5A949" w14:textId="77777777" w:rsidTr="0057152C">
        <w:trPr>
          <w:trHeight w:val="113"/>
          <w:jc w:val="center"/>
        </w:trPr>
        <w:tc>
          <w:tcPr>
            <w:tcW w:w="2007" w:type="dxa"/>
            <w:vMerge/>
            <w:tcBorders>
              <w:left w:val="single" w:sz="4" w:space="0" w:color="auto"/>
              <w:right w:val="single" w:sz="4" w:space="0" w:color="auto"/>
            </w:tcBorders>
            <w:vAlign w:val="center"/>
          </w:tcPr>
          <w:p w14:paraId="3B79397F" w14:textId="77777777" w:rsidR="0057152C" w:rsidRDefault="0057152C" w:rsidP="0057152C">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9F860B" w14:textId="77777777" w:rsidR="0057152C" w:rsidRDefault="0057152C" w:rsidP="0057152C">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66E623B8" w14:textId="77777777" w:rsidR="0057152C" w:rsidRDefault="0057152C" w:rsidP="0057152C">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25F52DE0" w14:textId="77777777" w:rsidR="0057152C" w:rsidRDefault="0057152C" w:rsidP="0057152C">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DB0A8" w14:textId="77777777" w:rsidR="0057152C" w:rsidRDefault="0057152C" w:rsidP="0057152C">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9F0568" w14:textId="77777777" w:rsidR="0057152C" w:rsidRDefault="0057152C" w:rsidP="0057152C">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759F4197" w14:textId="77777777" w:rsidR="0057152C" w:rsidRDefault="0057152C" w:rsidP="0057152C">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443C0" w14:textId="77777777" w:rsidR="0057152C" w:rsidRDefault="0057152C" w:rsidP="0057152C">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C80D5E" w14:textId="77777777" w:rsidR="0057152C" w:rsidRDefault="0057152C" w:rsidP="0057152C">
            <w:pPr>
              <w:pStyle w:val="TAN"/>
              <w:keepNext w:val="0"/>
              <w:jc w:val="center"/>
              <w:rPr>
                <w:szCs w:val="18"/>
              </w:rPr>
            </w:pPr>
            <w:r>
              <w:rPr>
                <w:rFonts w:cs="Arial"/>
                <w:szCs w:val="18"/>
                <w:lang w:eastAsia="ja-JP"/>
              </w:rPr>
              <w:t>N/A</w:t>
            </w:r>
          </w:p>
        </w:tc>
      </w:tr>
      <w:tr w:rsidR="0057152C" w14:paraId="0FD9C503" w14:textId="77777777" w:rsidTr="0057152C">
        <w:trPr>
          <w:trHeight w:val="113"/>
          <w:jc w:val="center"/>
        </w:trPr>
        <w:tc>
          <w:tcPr>
            <w:tcW w:w="2007" w:type="dxa"/>
            <w:vMerge/>
            <w:tcBorders>
              <w:left w:val="single" w:sz="4" w:space="0" w:color="auto"/>
              <w:right w:val="single" w:sz="4" w:space="0" w:color="auto"/>
            </w:tcBorders>
            <w:vAlign w:val="center"/>
          </w:tcPr>
          <w:p w14:paraId="4A2C4310" w14:textId="77777777" w:rsidR="0057152C" w:rsidRDefault="0057152C" w:rsidP="0057152C">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15AC3C" w14:textId="77777777" w:rsidR="0057152C" w:rsidRDefault="0057152C" w:rsidP="0057152C">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1D7D3119" w14:textId="77777777" w:rsidR="0057152C" w:rsidRDefault="0057152C" w:rsidP="0057152C">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66D14181" w14:textId="77777777" w:rsidR="0057152C" w:rsidRDefault="0057152C" w:rsidP="0057152C">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CADF43" w14:textId="77777777" w:rsidR="0057152C" w:rsidRDefault="0057152C" w:rsidP="0057152C">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3C84E" w14:textId="77777777" w:rsidR="0057152C" w:rsidRDefault="0057152C" w:rsidP="0057152C">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E8856AA" w14:textId="77777777" w:rsidR="0057152C" w:rsidRDefault="0057152C" w:rsidP="0057152C">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0F719B31" w14:textId="77777777" w:rsidR="0057152C" w:rsidRDefault="0057152C" w:rsidP="0057152C">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B5BB4" w14:textId="77777777" w:rsidR="0057152C" w:rsidRDefault="0057152C" w:rsidP="0057152C">
            <w:pPr>
              <w:pStyle w:val="TAN"/>
              <w:keepNext w:val="0"/>
              <w:jc w:val="center"/>
              <w:rPr>
                <w:szCs w:val="18"/>
              </w:rPr>
            </w:pPr>
            <w:r>
              <w:rPr>
                <w:rFonts w:cs="Arial"/>
                <w:szCs w:val="18"/>
              </w:rPr>
              <w:t>IMD5</w:t>
            </w:r>
          </w:p>
        </w:tc>
      </w:tr>
      <w:tr w:rsidR="0057152C" w14:paraId="79D9CDEA" w14:textId="77777777" w:rsidTr="0057152C">
        <w:trPr>
          <w:trHeight w:val="113"/>
          <w:jc w:val="center"/>
        </w:trPr>
        <w:tc>
          <w:tcPr>
            <w:tcW w:w="2007" w:type="dxa"/>
            <w:vMerge/>
            <w:tcBorders>
              <w:left w:val="single" w:sz="4" w:space="0" w:color="auto"/>
              <w:right w:val="single" w:sz="4" w:space="0" w:color="auto"/>
            </w:tcBorders>
            <w:vAlign w:val="center"/>
          </w:tcPr>
          <w:p w14:paraId="3067B58B" w14:textId="77777777" w:rsidR="0057152C" w:rsidRDefault="0057152C" w:rsidP="0057152C">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AC6AD8" w14:textId="77777777" w:rsidR="0057152C" w:rsidRDefault="0057152C" w:rsidP="0057152C">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8B8FAD" w14:textId="77777777" w:rsidR="0057152C" w:rsidRDefault="0057152C" w:rsidP="0057152C">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0F13A3F6" w14:textId="77777777" w:rsidR="0057152C" w:rsidRDefault="0057152C" w:rsidP="0057152C">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85CC1C" w14:textId="77777777" w:rsidR="0057152C" w:rsidRDefault="0057152C" w:rsidP="0057152C">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F453C5" w14:textId="77777777" w:rsidR="0057152C" w:rsidRDefault="0057152C" w:rsidP="0057152C">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1A3E8150" w14:textId="77777777" w:rsidR="0057152C" w:rsidRDefault="0057152C" w:rsidP="0057152C">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39E3F" w14:textId="77777777" w:rsidR="0057152C" w:rsidRDefault="0057152C" w:rsidP="0057152C">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0ABBF8" w14:textId="77777777" w:rsidR="0057152C" w:rsidRDefault="0057152C" w:rsidP="0057152C">
            <w:pPr>
              <w:pStyle w:val="TAN"/>
              <w:keepNext w:val="0"/>
              <w:jc w:val="center"/>
              <w:rPr>
                <w:szCs w:val="18"/>
              </w:rPr>
            </w:pPr>
            <w:r>
              <w:rPr>
                <w:rFonts w:cs="Arial"/>
                <w:szCs w:val="18"/>
              </w:rPr>
              <w:t>N/A</w:t>
            </w:r>
          </w:p>
        </w:tc>
      </w:tr>
      <w:tr w:rsidR="0057152C" w14:paraId="1F072510" w14:textId="77777777" w:rsidTr="0057152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400B51" w14:textId="77777777" w:rsidR="0057152C" w:rsidRDefault="0057152C" w:rsidP="0057152C">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6FFF1823" w14:textId="77777777" w:rsidR="0057152C" w:rsidRDefault="0057152C" w:rsidP="0057152C">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4DDE58" w14:textId="77777777" w:rsidR="0057152C" w:rsidRDefault="0057152C" w:rsidP="0057152C">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4E579189" w14:textId="77777777" w:rsidR="0057152C" w:rsidRDefault="0057152C" w:rsidP="0057152C">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771E1F" w14:textId="77777777" w:rsidR="0057152C" w:rsidRDefault="0057152C" w:rsidP="0057152C">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B4D93" w14:textId="77777777" w:rsidR="0057152C" w:rsidRDefault="0057152C" w:rsidP="0057152C">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466BD0BA" w14:textId="77777777" w:rsidR="0057152C" w:rsidRDefault="0057152C" w:rsidP="0057152C">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31333E9F" w14:textId="77777777" w:rsidR="0057152C" w:rsidRDefault="0057152C" w:rsidP="0057152C">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F62571" w14:textId="77777777" w:rsidR="0057152C" w:rsidRDefault="0057152C" w:rsidP="0057152C">
            <w:pPr>
              <w:pStyle w:val="TAC"/>
              <w:keepNext w:val="0"/>
              <w:rPr>
                <w:lang w:eastAsia="zh-CN"/>
              </w:rPr>
            </w:pPr>
            <w:r>
              <w:rPr>
                <w:rFonts w:hint="eastAsia"/>
                <w:szCs w:val="18"/>
              </w:rPr>
              <w:t>IMD4</w:t>
            </w:r>
          </w:p>
        </w:tc>
      </w:tr>
      <w:tr w:rsidR="0057152C" w14:paraId="059B8AEE" w14:textId="77777777" w:rsidTr="0057152C">
        <w:trPr>
          <w:trHeight w:val="112"/>
          <w:jc w:val="center"/>
        </w:trPr>
        <w:tc>
          <w:tcPr>
            <w:tcW w:w="2007" w:type="dxa"/>
            <w:vMerge/>
            <w:tcBorders>
              <w:left w:val="single" w:sz="4" w:space="0" w:color="auto"/>
              <w:right w:val="single" w:sz="4" w:space="0" w:color="auto"/>
            </w:tcBorders>
            <w:vAlign w:val="center"/>
          </w:tcPr>
          <w:p w14:paraId="70259573" w14:textId="77777777" w:rsidR="0057152C" w:rsidRDefault="0057152C" w:rsidP="0057152C">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5748" w14:textId="77777777" w:rsidR="0057152C" w:rsidRDefault="0057152C" w:rsidP="0057152C">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9864C2" w14:textId="77777777" w:rsidR="0057152C" w:rsidRDefault="0057152C" w:rsidP="0057152C">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395E4D34" w14:textId="77777777" w:rsidR="0057152C" w:rsidRDefault="0057152C" w:rsidP="0057152C">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C49EDA" w14:textId="77777777" w:rsidR="0057152C" w:rsidRDefault="0057152C" w:rsidP="0057152C">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1F0EFEAB" w14:textId="77777777" w:rsidR="0057152C" w:rsidRDefault="0057152C" w:rsidP="0057152C">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1D4CA823" w14:textId="77777777" w:rsidR="0057152C" w:rsidRDefault="0057152C" w:rsidP="0057152C">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AFB2B" w14:textId="77777777" w:rsidR="0057152C" w:rsidRDefault="0057152C" w:rsidP="0057152C">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E259CB" w14:textId="77777777" w:rsidR="0057152C" w:rsidRDefault="0057152C" w:rsidP="0057152C">
            <w:pPr>
              <w:pStyle w:val="TAC"/>
              <w:keepNext w:val="0"/>
              <w:rPr>
                <w:lang w:eastAsia="zh-CN"/>
              </w:rPr>
            </w:pPr>
            <w:r>
              <w:rPr>
                <w:rFonts w:hint="eastAsia"/>
                <w:szCs w:val="18"/>
              </w:rPr>
              <w:t>N/A</w:t>
            </w:r>
          </w:p>
        </w:tc>
      </w:tr>
      <w:tr w:rsidR="0057152C" w14:paraId="610E364A" w14:textId="77777777" w:rsidTr="0057152C">
        <w:trPr>
          <w:trHeight w:val="112"/>
          <w:jc w:val="center"/>
        </w:trPr>
        <w:tc>
          <w:tcPr>
            <w:tcW w:w="2007" w:type="dxa"/>
            <w:vMerge/>
            <w:tcBorders>
              <w:left w:val="single" w:sz="4" w:space="0" w:color="auto"/>
              <w:right w:val="single" w:sz="4" w:space="0" w:color="auto"/>
            </w:tcBorders>
            <w:vAlign w:val="center"/>
          </w:tcPr>
          <w:p w14:paraId="3B2D7932" w14:textId="77777777" w:rsidR="0057152C" w:rsidRDefault="0057152C" w:rsidP="0057152C">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F377F" w14:textId="77777777" w:rsidR="0057152C" w:rsidRDefault="0057152C" w:rsidP="0057152C">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50F627" w14:textId="77777777" w:rsidR="0057152C" w:rsidRDefault="0057152C" w:rsidP="0057152C">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1400090B" w14:textId="77777777" w:rsidR="0057152C" w:rsidRDefault="0057152C" w:rsidP="0057152C">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679A6D" w14:textId="77777777" w:rsidR="0057152C" w:rsidRDefault="0057152C" w:rsidP="0057152C">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19C209E" w14:textId="77777777" w:rsidR="0057152C" w:rsidRDefault="0057152C" w:rsidP="0057152C">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D9BF8C8" w14:textId="77777777" w:rsidR="0057152C" w:rsidRDefault="0057152C" w:rsidP="0057152C">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43A3F104" w14:textId="77777777" w:rsidR="0057152C" w:rsidRDefault="0057152C" w:rsidP="0057152C">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61FC06" w14:textId="77777777" w:rsidR="0057152C" w:rsidRDefault="0057152C" w:rsidP="0057152C">
            <w:pPr>
              <w:pStyle w:val="TAC"/>
              <w:keepNext w:val="0"/>
              <w:rPr>
                <w:lang w:eastAsia="zh-CN"/>
              </w:rPr>
            </w:pPr>
            <w:r>
              <w:rPr>
                <w:rFonts w:hint="eastAsia"/>
                <w:szCs w:val="18"/>
              </w:rPr>
              <w:t>IMD5</w:t>
            </w:r>
          </w:p>
        </w:tc>
      </w:tr>
      <w:tr w:rsidR="0057152C" w14:paraId="519AD12F" w14:textId="77777777" w:rsidTr="0057152C">
        <w:trPr>
          <w:trHeight w:val="112"/>
          <w:jc w:val="center"/>
        </w:trPr>
        <w:tc>
          <w:tcPr>
            <w:tcW w:w="2007" w:type="dxa"/>
            <w:vMerge/>
            <w:tcBorders>
              <w:left w:val="single" w:sz="4" w:space="0" w:color="auto"/>
              <w:bottom w:val="single" w:sz="4" w:space="0" w:color="auto"/>
              <w:right w:val="single" w:sz="4" w:space="0" w:color="auto"/>
            </w:tcBorders>
            <w:vAlign w:val="center"/>
          </w:tcPr>
          <w:p w14:paraId="794592FD" w14:textId="77777777" w:rsidR="0057152C" w:rsidRDefault="0057152C" w:rsidP="0057152C">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4F981" w14:textId="77777777" w:rsidR="0057152C" w:rsidRDefault="0057152C" w:rsidP="0057152C">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4C4F9" w14:textId="77777777" w:rsidR="0057152C" w:rsidRDefault="0057152C" w:rsidP="0057152C">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168548B8" w14:textId="77777777" w:rsidR="0057152C" w:rsidRDefault="0057152C" w:rsidP="0057152C">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438088" w14:textId="77777777" w:rsidR="0057152C" w:rsidRDefault="0057152C" w:rsidP="0057152C">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2A69209" w14:textId="77777777" w:rsidR="0057152C" w:rsidRDefault="0057152C" w:rsidP="0057152C">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0B3D38B1" w14:textId="77777777" w:rsidR="0057152C" w:rsidRDefault="0057152C" w:rsidP="0057152C">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49479" w14:textId="77777777" w:rsidR="0057152C" w:rsidRDefault="0057152C" w:rsidP="0057152C">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B0CC50" w14:textId="77777777" w:rsidR="0057152C" w:rsidRDefault="0057152C" w:rsidP="0057152C">
            <w:pPr>
              <w:pStyle w:val="TAC"/>
              <w:keepNext w:val="0"/>
              <w:rPr>
                <w:lang w:eastAsia="zh-CN"/>
              </w:rPr>
            </w:pPr>
            <w:r>
              <w:rPr>
                <w:rFonts w:hint="eastAsia"/>
                <w:szCs w:val="18"/>
              </w:rPr>
              <w:t>N/A</w:t>
            </w:r>
          </w:p>
        </w:tc>
      </w:tr>
      <w:tr w:rsidR="0057152C" w14:paraId="57C20B4A" w14:textId="77777777" w:rsidTr="0057152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18F91C" w14:textId="77777777" w:rsidR="0057152C" w:rsidRDefault="0057152C" w:rsidP="0057152C">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761970D3" w14:textId="77777777" w:rsidR="0057152C" w:rsidRDefault="0057152C" w:rsidP="0057152C">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90A3DB2" w14:textId="77777777" w:rsidR="0057152C" w:rsidRDefault="0057152C" w:rsidP="0057152C">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8EDB6FF" w14:textId="77777777" w:rsidR="0057152C" w:rsidRDefault="0057152C" w:rsidP="0057152C">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922C9A" w14:textId="77777777" w:rsidR="0057152C" w:rsidRDefault="0057152C" w:rsidP="0057152C">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5F339" w14:textId="77777777" w:rsidR="0057152C" w:rsidRDefault="0057152C" w:rsidP="0057152C">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110C565" w14:textId="77777777" w:rsidR="0057152C" w:rsidRDefault="0057152C" w:rsidP="0057152C">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0B719EEB" w14:textId="77777777" w:rsidR="0057152C" w:rsidRDefault="0057152C" w:rsidP="0057152C">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EA4E14" w14:textId="77777777" w:rsidR="0057152C" w:rsidRDefault="0057152C" w:rsidP="0057152C">
            <w:pPr>
              <w:pStyle w:val="TAC"/>
              <w:rPr>
                <w:lang w:eastAsia="zh-CN"/>
              </w:rPr>
            </w:pPr>
            <w:r>
              <w:rPr>
                <w:rFonts w:cs="Arial"/>
                <w:szCs w:val="18"/>
                <w:lang w:eastAsia="zh-CN"/>
              </w:rPr>
              <w:t>IMD2</w:t>
            </w:r>
          </w:p>
        </w:tc>
      </w:tr>
      <w:tr w:rsidR="0057152C" w14:paraId="41270CFA" w14:textId="77777777" w:rsidTr="0057152C">
        <w:trPr>
          <w:trHeight w:val="112"/>
          <w:jc w:val="center"/>
        </w:trPr>
        <w:tc>
          <w:tcPr>
            <w:tcW w:w="2007" w:type="dxa"/>
            <w:vMerge/>
            <w:tcBorders>
              <w:top w:val="single" w:sz="4" w:space="0" w:color="auto"/>
              <w:left w:val="single" w:sz="4" w:space="0" w:color="auto"/>
              <w:right w:val="single" w:sz="4" w:space="0" w:color="auto"/>
            </w:tcBorders>
            <w:vAlign w:val="center"/>
          </w:tcPr>
          <w:p w14:paraId="4A37EE4C" w14:textId="77777777" w:rsidR="0057152C" w:rsidRDefault="0057152C" w:rsidP="005715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DC056" w14:textId="77777777" w:rsidR="0057152C" w:rsidRDefault="0057152C" w:rsidP="0057152C">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887E35" w14:textId="77777777" w:rsidR="0057152C" w:rsidRDefault="0057152C" w:rsidP="0057152C">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7F5E7E5B" w14:textId="77777777" w:rsidR="0057152C" w:rsidRDefault="0057152C" w:rsidP="0057152C">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2277B8" w14:textId="77777777" w:rsidR="0057152C" w:rsidRDefault="0057152C" w:rsidP="0057152C">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57C80E" w14:textId="77777777" w:rsidR="0057152C" w:rsidRDefault="0057152C" w:rsidP="0057152C">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32A27E61" w14:textId="77777777" w:rsidR="0057152C" w:rsidRDefault="0057152C" w:rsidP="0057152C">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7190C" w14:textId="77777777" w:rsidR="0057152C" w:rsidRDefault="0057152C" w:rsidP="0057152C">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8919D" w14:textId="77777777" w:rsidR="0057152C" w:rsidRDefault="0057152C" w:rsidP="0057152C">
            <w:pPr>
              <w:pStyle w:val="TAC"/>
              <w:rPr>
                <w:lang w:eastAsia="zh-CN"/>
              </w:rPr>
            </w:pPr>
            <w:r>
              <w:rPr>
                <w:rFonts w:cs="Arial"/>
                <w:szCs w:val="18"/>
                <w:lang w:eastAsia="zh-CN"/>
              </w:rPr>
              <w:t>N/A</w:t>
            </w:r>
          </w:p>
        </w:tc>
      </w:tr>
      <w:tr w:rsidR="0057152C" w14:paraId="2E6B6FA4" w14:textId="77777777" w:rsidTr="0057152C">
        <w:trPr>
          <w:trHeight w:val="112"/>
          <w:jc w:val="center"/>
        </w:trPr>
        <w:tc>
          <w:tcPr>
            <w:tcW w:w="2007" w:type="dxa"/>
            <w:vMerge/>
            <w:tcBorders>
              <w:top w:val="single" w:sz="4" w:space="0" w:color="auto"/>
              <w:left w:val="single" w:sz="4" w:space="0" w:color="auto"/>
              <w:right w:val="single" w:sz="4" w:space="0" w:color="auto"/>
            </w:tcBorders>
            <w:vAlign w:val="center"/>
          </w:tcPr>
          <w:p w14:paraId="12299D9A" w14:textId="77777777" w:rsidR="0057152C" w:rsidRDefault="0057152C" w:rsidP="005715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FDB0F" w14:textId="77777777" w:rsidR="0057152C" w:rsidRDefault="0057152C" w:rsidP="0057152C">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D3BE8A" w14:textId="77777777" w:rsidR="0057152C" w:rsidRDefault="0057152C" w:rsidP="0057152C">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6441AA25" w14:textId="77777777" w:rsidR="0057152C" w:rsidRDefault="0057152C" w:rsidP="0057152C">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292A81" w14:textId="77777777" w:rsidR="0057152C" w:rsidRDefault="0057152C" w:rsidP="0057152C">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06145" w14:textId="77777777" w:rsidR="0057152C" w:rsidRDefault="0057152C" w:rsidP="0057152C">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AB055B5" w14:textId="77777777" w:rsidR="0057152C" w:rsidRDefault="0057152C" w:rsidP="0057152C">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29D4B8BA" w14:textId="77777777" w:rsidR="0057152C" w:rsidRDefault="0057152C" w:rsidP="0057152C">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BF8558" w14:textId="77777777" w:rsidR="0057152C" w:rsidRDefault="0057152C" w:rsidP="0057152C">
            <w:pPr>
              <w:pStyle w:val="TAC"/>
              <w:rPr>
                <w:lang w:eastAsia="zh-CN"/>
              </w:rPr>
            </w:pPr>
            <w:r>
              <w:rPr>
                <w:rFonts w:cs="Arial"/>
                <w:szCs w:val="18"/>
                <w:lang w:eastAsia="zh-CN"/>
              </w:rPr>
              <w:t>IMD</w:t>
            </w:r>
            <w:r>
              <w:rPr>
                <w:rFonts w:cs="Arial"/>
                <w:szCs w:val="18"/>
                <w:lang w:val="en-US" w:eastAsia="zh-CN"/>
              </w:rPr>
              <w:t>5</w:t>
            </w:r>
          </w:p>
        </w:tc>
      </w:tr>
      <w:tr w:rsidR="0057152C" w14:paraId="4388AE72" w14:textId="77777777" w:rsidTr="0057152C">
        <w:trPr>
          <w:trHeight w:val="112"/>
          <w:jc w:val="center"/>
        </w:trPr>
        <w:tc>
          <w:tcPr>
            <w:tcW w:w="2007" w:type="dxa"/>
            <w:vMerge/>
            <w:tcBorders>
              <w:top w:val="single" w:sz="4" w:space="0" w:color="auto"/>
              <w:left w:val="single" w:sz="4" w:space="0" w:color="auto"/>
              <w:right w:val="single" w:sz="4" w:space="0" w:color="auto"/>
            </w:tcBorders>
            <w:vAlign w:val="center"/>
          </w:tcPr>
          <w:p w14:paraId="6AA6A4EB" w14:textId="77777777" w:rsidR="0057152C" w:rsidRDefault="0057152C" w:rsidP="005715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1AA02" w14:textId="77777777" w:rsidR="0057152C" w:rsidRDefault="0057152C" w:rsidP="0057152C">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B3D203" w14:textId="77777777" w:rsidR="0057152C" w:rsidRDefault="0057152C" w:rsidP="0057152C">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138C9B47" w14:textId="77777777" w:rsidR="0057152C" w:rsidRDefault="0057152C" w:rsidP="0057152C">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2DB2A3" w14:textId="77777777" w:rsidR="0057152C" w:rsidRDefault="0057152C" w:rsidP="0057152C">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2AC166" w14:textId="77777777" w:rsidR="0057152C" w:rsidRDefault="0057152C" w:rsidP="0057152C">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5B4A4A02" w14:textId="77777777" w:rsidR="0057152C" w:rsidRDefault="0057152C" w:rsidP="0057152C">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61467" w14:textId="77777777" w:rsidR="0057152C" w:rsidRDefault="0057152C" w:rsidP="0057152C">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499FEB" w14:textId="77777777" w:rsidR="0057152C" w:rsidRDefault="0057152C" w:rsidP="0057152C">
            <w:pPr>
              <w:pStyle w:val="TAC"/>
              <w:rPr>
                <w:lang w:eastAsia="zh-CN"/>
              </w:rPr>
            </w:pPr>
            <w:r>
              <w:rPr>
                <w:rFonts w:cs="Arial"/>
                <w:szCs w:val="18"/>
              </w:rPr>
              <w:t>N/A</w:t>
            </w:r>
          </w:p>
        </w:tc>
      </w:tr>
      <w:tr w:rsidR="0057152C" w14:paraId="037FEB6A" w14:textId="77777777" w:rsidTr="0057152C">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71A7AEA" w14:textId="77777777" w:rsidR="0057152C" w:rsidRDefault="0057152C" w:rsidP="0057152C">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DEA16C9" w14:textId="77777777" w:rsidR="0057152C" w:rsidRDefault="0057152C" w:rsidP="0057152C">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878E434" w14:textId="77777777" w:rsidR="0057152C" w:rsidRDefault="0057152C" w:rsidP="0057152C">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0D767CD" w14:textId="77777777" w:rsidR="0057152C" w:rsidRDefault="0057152C" w:rsidP="0057152C">
            <w:pPr>
              <w:pStyle w:val="TAN"/>
            </w:pPr>
            <w:r>
              <w:t>NOTE 4:</w:t>
            </w:r>
            <w:r>
              <w:tab/>
              <w:t>This band is subject to IMD5 also which MSD is not specified</w:t>
            </w:r>
            <w:r>
              <w:rPr>
                <w:lang w:eastAsia="ja-JP"/>
              </w:rPr>
              <w:t>.</w:t>
            </w:r>
          </w:p>
          <w:p w14:paraId="32B5CCD6" w14:textId="77777777" w:rsidR="0057152C" w:rsidRDefault="0057152C" w:rsidP="0057152C">
            <w:pPr>
              <w:pStyle w:val="TAN"/>
              <w:rPr>
                <w:lang w:eastAsia="zh-CN"/>
              </w:rPr>
            </w:pPr>
            <w:r>
              <w:t>NOTE 5:</w:t>
            </w:r>
            <w:r>
              <w:tab/>
              <w:t>Applicable only if operation with 4 antenna ports is supported in the band with carrier aggregation configured.</w:t>
            </w:r>
          </w:p>
        </w:tc>
      </w:tr>
    </w:tbl>
    <w:p w14:paraId="5D76E16D" w14:textId="0BECDAD1" w:rsidR="0057152C" w:rsidRDefault="0057152C" w:rsidP="0057152C">
      <w:pPr>
        <w:rPr>
          <w:lang w:eastAsia="zh-CN"/>
        </w:rPr>
      </w:pPr>
    </w:p>
    <w:p w14:paraId="76A6FF44" w14:textId="0EF6B6CB" w:rsidR="00EA4A7E" w:rsidRDefault="00EA4A7E" w:rsidP="00EA4A7E">
      <w:pPr>
        <w:pStyle w:val="Heading2"/>
        <w:rPr>
          <w:lang w:eastAsia="zh-CN"/>
        </w:rPr>
      </w:pPr>
      <w:r>
        <w:rPr>
          <w:lang w:eastAsia="zh-CN"/>
        </w:rPr>
        <w:t>Harmonic</w:t>
      </w:r>
      <w:r w:rsidR="00E664AE">
        <w:rPr>
          <w:lang w:eastAsia="zh-CN"/>
        </w:rPr>
        <w:t xml:space="preserve"> MSD</w:t>
      </w:r>
    </w:p>
    <w:p w14:paraId="686B15B2" w14:textId="425511A1" w:rsidR="00EA4A7E" w:rsidRDefault="00EA4A7E" w:rsidP="00EA4A7E">
      <w:pPr>
        <w:rPr>
          <w:lang w:val="en-US"/>
        </w:rPr>
      </w:pPr>
      <w:r>
        <w:rPr>
          <w:lang w:val="en-US"/>
        </w:rPr>
        <w:t>The harmonic MSD for CA_n3A-n77A was essentially copied from DC_3A_n78A which itself has its roots in E-UTRA CA_3A-42A.  The E-UTRA harmonic reference sensitivity was specified to be -71.7 dBm according to an analysis along the lines of [</w:t>
      </w:r>
      <w:r w:rsidR="00A846D8">
        <w:rPr>
          <w:lang w:val="en-US"/>
        </w:rPr>
        <w:t>2</w:t>
      </w:r>
      <w:r>
        <w:rPr>
          <w:lang w:val="en-US"/>
        </w:rPr>
        <w:t>].  That analysis presumes the presence of a harmonic trap filter along with good PA 2</w:t>
      </w:r>
      <w:r w:rsidRPr="00EA4A7E">
        <w:rPr>
          <w:vertAlign w:val="superscript"/>
          <w:lang w:val="en-US"/>
        </w:rPr>
        <w:t>nd</w:t>
      </w:r>
      <w:r>
        <w:rPr>
          <w:lang w:val="en-US"/>
        </w:rPr>
        <w:t xml:space="preserve"> harmonic performance and conservative PCB isolation.  For PC2, it is proposed to define more aggressive MSD values [</w:t>
      </w:r>
      <w:r w:rsidR="00A846D8">
        <w:rPr>
          <w:lang w:val="en-US"/>
        </w:rPr>
        <w:t>1</w:t>
      </w:r>
      <w:r>
        <w:rPr>
          <w:lang w:val="en-US"/>
        </w:rPr>
        <w:t>] since following the previous approach will lead to MSD values that exceed 30 dB and are not useful for actual network deployment.  Recomputing the 2</w:t>
      </w:r>
      <w:r w:rsidRPr="00EA4A7E">
        <w:rPr>
          <w:vertAlign w:val="superscript"/>
          <w:lang w:val="en-US"/>
        </w:rPr>
        <w:t>nd</w:t>
      </w:r>
      <w:r>
        <w:rPr>
          <w:lang w:val="en-US"/>
        </w:rPr>
        <w:t xml:space="preserve"> harmonic </w:t>
      </w:r>
      <w:r w:rsidR="00EF3635" w:rsidRPr="00EF3635">
        <w:rPr>
          <w:i/>
          <w:iCs/>
          <w:lang w:val="en-US"/>
        </w:rPr>
        <w:t xml:space="preserve">with PCB isolation </w:t>
      </w:r>
      <w:r w:rsidR="00EF3635">
        <w:rPr>
          <w:i/>
          <w:iCs/>
          <w:lang w:val="en-US"/>
        </w:rPr>
        <w:t xml:space="preserve">assumption </w:t>
      </w:r>
      <w:r w:rsidR="00EF3635" w:rsidRPr="00EF3635">
        <w:rPr>
          <w:i/>
          <w:iCs/>
          <w:lang w:val="en-US"/>
        </w:rPr>
        <w:t>of 90 dB instead of 60 dB</w:t>
      </w:r>
      <w:r w:rsidR="00EF3635">
        <w:rPr>
          <w:lang w:val="en-US"/>
        </w:rPr>
        <w:t>, but with all of the same assumptions as [</w:t>
      </w:r>
      <w:r w:rsidR="009A2FD8">
        <w:rPr>
          <w:lang w:val="en-US"/>
        </w:rPr>
        <w:t>1</w:t>
      </w:r>
      <w:r w:rsidR="00EF3635">
        <w:rPr>
          <w:lang w:val="en-US"/>
        </w:rPr>
        <w:t>], the 2</w:t>
      </w:r>
      <w:r w:rsidR="00EF3635" w:rsidRPr="00EF3635">
        <w:rPr>
          <w:vertAlign w:val="superscript"/>
          <w:lang w:val="en-US"/>
        </w:rPr>
        <w:t>nd</w:t>
      </w:r>
      <w:r w:rsidR="00EF3635">
        <w:rPr>
          <w:lang w:val="en-US"/>
        </w:rPr>
        <w:t xml:space="preserve"> harmonic interference level is estimated to be approximately -96 dBm </w:t>
      </w:r>
      <w:r w:rsidR="000363BD">
        <w:rPr>
          <w:lang w:val="en-US"/>
        </w:rPr>
        <w:t xml:space="preserve">and -95.8 dBm at the </w:t>
      </w:r>
      <w:r w:rsidR="00EF3635">
        <w:rPr>
          <w:lang w:val="en-US"/>
        </w:rPr>
        <w:t xml:space="preserve">3.5 GHz LNA input the primary and diversity receivers.  </w:t>
      </w:r>
      <w:r w:rsidR="00EF3635" w:rsidRPr="00EF3635">
        <w:rPr>
          <w:lang w:val="en-US"/>
        </w:rPr>
        <w:t xml:space="preserve">The MSD then becomes </w:t>
      </w:r>
      <w:r w:rsidR="000363BD" w:rsidRPr="0023044E">
        <w:rPr>
          <w:lang w:val="en-US"/>
        </w:rPr>
        <w:t>2.6</w:t>
      </w:r>
      <w:r w:rsidR="00EF3635" w:rsidRPr="0023044E">
        <w:rPr>
          <w:lang w:val="en-US"/>
        </w:rPr>
        <w:t xml:space="preserve"> dB</w:t>
      </w:r>
      <w:r w:rsidR="00EF3635" w:rsidRPr="00EF3635">
        <w:rPr>
          <w:lang w:val="en-US"/>
        </w:rPr>
        <w:t xml:space="preserve"> for </w:t>
      </w:r>
      <w:r w:rsidR="0023044E">
        <w:rPr>
          <w:lang w:val="en-US"/>
        </w:rPr>
        <w:t xml:space="preserve">LTE </w:t>
      </w:r>
      <w:r w:rsidR="00EF3635" w:rsidRPr="00EF3635">
        <w:rPr>
          <w:lang w:val="en-US"/>
        </w:rPr>
        <w:t>10 MHz receive bandwidth</w:t>
      </w:r>
      <w:r w:rsidR="0023044E">
        <w:rPr>
          <w:lang w:val="en-US"/>
        </w:rPr>
        <w:t xml:space="preserve"> in Band 42</w:t>
      </w:r>
      <w:r w:rsidR="00EF3635" w:rsidRPr="00EF3635">
        <w:rPr>
          <w:lang w:val="en-US"/>
        </w:rPr>
        <w:t>.</w:t>
      </w:r>
      <w:r w:rsidR="00EF3635">
        <w:rPr>
          <w:lang w:val="en-US"/>
        </w:rPr>
        <w:t xml:space="preserve">  This is a paradigm shift compared to the </w:t>
      </w:r>
      <w:r w:rsidR="0023044E">
        <w:rPr>
          <w:lang w:val="en-US"/>
        </w:rPr>
        <w:t>~24</w:t>
      </w:r>
      <w:r w:rsidR="00EF3635">
        <w:rPr>
          <w:lang w:val="en-US"/>
        </w:rPr>
        <w:t xml:space="preserve"> dB that is currently specified!</w:t>
      </w:r>
      <w:r w:rsidR="00E664AE">
        <w:rPr>
          <w:lang w:val="en-US"/>
        </w:rPr>
        <w:t xml:space="preserve">  </w:t>
      </w:r>
      <w:r w:rsidR="0023044E">
        <w:rPr>
          <w:lang w:val="en-US"/>
        </w:rPr>
        <w:t>Scaling to NR bandwidth and normalizing to NR refsens in Band n77, the 10 MHz MSD for 15 kHz SCS is computed as 2.3 dB</w:t>
      </w:r>
      <w:r w:rsidR="00332BF7">
        <w:rPr>
          <w:lang w:val="en-US"/>
        </w:rPr>
        <w:t xml:space="preserve"> and 2.6 dB for 60 kHz SCS</w:t>
      </w:r>
      <w:r w:rsidR="0023044E">
        <w:rPr>
          <w:lang w:val="en-US"/>
        </w:rPr>
        <w:t xml:space="preserve">.  </w:t>
      </w:r>
      <w:r w:rsidR="00332BF7">
        <w:rPr>
          <w:lang w:val="en-US"/>
        </w:rPr>
        <w:t xml:space="preserve">Since only a single MSD is specified per channel bandwidth, the highest MSD among all SCS is chosen.  </w:t>
      </w:r>
      <w:r w:rsidR="00E664AE">
        <w:rPr>
          <w:lang w:val="en-US"/>
        </w:rPr>
        <w:t xml:space="preserve">In order to confirm this result, a measurement was taken on a prototype device.  The second harmonic MSD was measured to be 1.6 dB for PC3 transmit in Band 2 and 10 MHz receive in Band n77.  This measurement was for a single device that is not commercial.  Hence it is expected that a commercial device may have additional restrictions as well as unit-to-unit variation.  Nonetheless, a measurement of 1.6 dB MSD on a single platform is in line with the calculated MSD specification of </w:t>
      </w:r>
      <w:r w:rsidR="000363BD">
        <w:rPr>
          <w:lang w:val="en-US"/>
        </w:rPr>
        <w:t>2.</w:t>
      </w:r>
      <w:r w:rsidR="0023044E">
        <w:rPr>
          <w:lang w:val="en-US"/>
        </w:rPr>
        <w:t>3</w:t>
      </w:r>
      <w:r w:rsidR="00E664AE">
        <w:rPr>
          <w:lang w:val="en-US"/>
        </w:rPr>
        <w:t xml:space="preserve"> dB.</w:t>
      </w:r>
    </w:p>
    <w:p w14:paraId="5C024726" w14:textId="23E44F91" w:rsidR="00EA4A7E" w:rsidRDefault="00455E5B" w:rsidP="00EA4A7E">
      <w:pPr>
        <w:rPr>
          <w:lang w:val="en-US"/>
        </w:rPr>
      </w:pPr>
      <w:r>
        <w:rPr>
          <w:lang w:val="en-US"/>
        </w:rPr>
        <w:t>The MSD for</w:t>
      </w:r>
      <w:r w:rsidR="00EF3635">
        <w:rPr>
          <w:lang w:val="en-US"/>
        </w:rPr>
        <w:t xml:space="preserve"> </w:t>
      </w:r>
      <w:r w:rsidR="00E664AE">
        <w:rPr>
          <w:lang w:val="en-US"/>
        </w:rPr>
        <w:t>4</w:t>
      </w:r>
      <w:r w:rsidR="00E664AE" w:rsidRPr="00E664AE">
        <w:rPr>
          <w:vertAlign w:val="superscript"/>
          <w:lang w:val="en-US"/>
        </w:rPr>
        <w:t>th</w:t>
      </w:r>
      <w:r w:rsidR="00E664AE">
        <w:rPr>
          <w:lang w:val="en-US"/>
        </w:rPr>
        <w:t xml:space="preserve"> and 5</w:t>
      </w:r>
      <w:r w:rsidR="00E664AE" w:rsidRPr="00E664AE">
        <w:rPr>
          <w:vertAlign w:val="superscript"/>
          <w:lang w:val="en-US"/>
        </w:rPr>
        <w:t>th</w:t>
      </w:r>
      <w:r w:rsidR="00E664AE">
        <w:rPr>
          <w:lang w:val="en-US"/>
        </w:rPr>
        <w:t xml:space="preserve"> order harmonics from Band n5</w:t>
      </w:r>
      <w:r>
        <w:rPr>
          <w:lang w:val="en-US"/>
        </w:rPr>
        <w:t xml:space="preserve"> are similarly treated based on analysis in [</w:t>
      </w:r>
      <w:r w:rsidR="00A846D8">
        <w:rPr>
          <w:lang w:val="en-US"/>
        </w:rPr>
        <w:t>3</w:t>
      </w:r>
      <w:r>
        <w:rPr>
          <w:lang w:val="en-US"/>
        </w:rPr>
        <w:t>] and [</w:t>
      </w:r>
      <w:r w:rsidR="00A846D8">
        <w:rPr>
          <w:lang w:val="en-US"/>
        </w:rPr>
        <w:t>4</w:t>
      </w:r>
      <w:r>
        <w:rPr>
          <w:lang w:val="en-US"/>
        </w:rPr>
        <w:t>] but with PCB isolation modified to 90 dB.  Measurements on a prototype device showed MSD of 0.4 dB and 0.1 dB for 4</w:t>
      </w:r>
      <w:r w:rsidRPr="00455E5B">
        <w:rPr>
          <w:vertAlign w:val="superscript"/>
          <w:lang w:val="en-US"/>
        </w:rPr>
        <w:t>th</w:t>
      </w:r>
      <w:r>
        <w:rPr>
          <w:lang w:val="en-US"/>
        </w:rPr>
        <w:t xml:space="preserve"> and 5</w:t>
      </w:r>
      <w:r w:rsidRPr="00455E5B">
        <w:rPr>
          <w:vertAlign w:val="superscript"/>
          <w:lang w:val="en-US"/>
        </w:rPr>
        <w:t>th</w:t>
      </w:r>
      <w:r>
        <w:rPr>
          <w:lang w:val="en-US"/>
        </w:rPr>
        <w:t xml:space="preserve"> order harmonic, respectively.</w:t>
      </w:r>
    </w:p>
    <w:p w14:paraId="016F3B57" w14:textId="099DDA26" w:rsidR="00455E5B" w:rsidRDefault="00455E5B" w:rsidP="00455E5B">
      <w:pPr>
        <w:rPr>
          <w:lang w:val="en-US"/>
        </w:rPr>
      </w:pPr>
      <w:r>
        <w:rPr>
          <w:lang w:val="en-US"/>
        </w:rPr>
        <w:t>It is recognized that not all UE designs will be able to guarantee the PCB isolation to achieve this performance.  On the other hand, those that only meet the existing minimum MSD requirements are effectively inoperable on the network for frequency ranges impacted by harmonic interference with such large receiver degradation.  Therefore, as proposed in [</w:t>
      </w:r>
      <w:r w:rsidR="00A846D8">
        <w:rPr>
          <w:lang w:val="en-US"/>
        </w:rPr>
        <w:t>1</w:t>
      </w:r>
      <w:r>
        <w:rPr>
          <w:lang w:val="en-US"/>
        </w:rPr>
        <w:t xml:space="preserve">], the improved performance described here can be signaled as a capability by the UE.  </w:t>
      </w:r>
    </w:p>
    <w:p w14:paraId="16D5DFFC" w14:textId="18720BDF" w:rsidR="00455E5B" w:rsidRDefault="00455E5B" w:rsidP="00455E5B">
      <w:pPr>
        <w:rPr>
          <w:lang w:val="en-US"/>
        </w:rPr>
      </w:pPr>
      <w:r>
        <w:rPr>
          <w:lang w:val="en-US"/>
        </w:rPr>
        <w:t xml:space="preserve">Finally, MSD due to harmonic interference for Band n77 combinations is shown below for a UE indicating the capability.  These values are expected to be feasible with enhanced PCB isolation and conducted path filtering providing a viable solution for the network operator in spectrum where harmonic overlap exists.  </w:t>
      </w:r>
    </w:p>
    <w:p w14:paraId="4F785A6B" w14:textId="70FF0C24" w:rsidR="002F1C95" w:rsidRDefault="002F1C95" w:rsidP="002F1C95">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MSD for harmonics using more aggressive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2"/>
        <w:gridCol w:w="661"/>
        <w:gridCol w:w="676"/>
        <w:gridCol w:w="674"/>
        <w:gridCol w:w="674"/>
        <w:gridCol w:w="674"/>
        <w:gridCol w:w="674"/>
        <w:gridCol w:w="674"/>
        <w:gridCol w:w="674"/>
        <w:gridCol w:w="674"/>
        <w:gridCol w:w="674"/>
        <w:gridCol w:w="674"/>
        <w:gridCol w:w="689"/>
      </w:tblGrid>
      <w:tr w:rsidR="000363BD" w:rsidRPr="001C0CC4" w14:paraId="40B3F838" w14:textId="77777777" w:rsidTr="000363BD">
        <w:trPr>
          <w:trHeight w:val="285"/>
          <w:jc w:val="center"/>
        </w:trPr>
        <w:tc>
          <w:tcPr>
            <w:tcW w:w="0" w:type="auto"/>
            <w:gridSpan w:val="14"/>
          </w:tcPr>
          <w:p w14:paraId="336B915A" w14:textId="77777777" w:rsidR="000363BD" w:rsidRPr="001C0CC4" w:rsidRDefault="000363BD" w:rsidP="000363BD">
            <w:pPr>
              <w:pStyle w:val="TAH"/>
            </w:pPr>
            <w:r w:rsidRPr="001C0CC4">
              <w:t>MSD due to harmonic exception for the DL band</w:t>
            </w:r>
          </w:p>
        </w:tc>
      </w:tr>
      <w:tr w:rsidR="000363BD" w:rsidRPr="001C0CC4" w14:paraId="0F9FC05B" w14:textId="77777777" w:rsidTr="000363BD">
        <w:trPr>
          <w:trHeight w:val="71"/>
          <w:jc w:val="center"/>
        </w:trPr>
        <w:tc>
          <w:tcPr>
            <w:tcW w:w="0" w:type="auto"/>
            <w:vMerge w:val="restart"/>
            <w:hideMark/>
          </w:tcPr>
          <w:p w14:paraId="534663F8" w14:textId="77777777" w:rsidR="000363BD" w:rsidRPr="001C0CC4" w:rsidRDefault="000363BD" w:rsidP="000363BD">
            <w:pPr>
              <w:pStyle w:val="TAH"/>
            </w:pPr>
            <w:r w:rsidRPr="001C0CC4">
              <w:t>UL band</w:t>
            </w:r>
          </w:p>
        </w:tc>
        <w:tc>
          <w:tcPr>
            <w:tcW w:w="0" w:type="auto"/>
            <w:vMerge w:val="restart"/>
            <w:hideMark/>
          </w:tcPr>
          <w:p w14:paraId="4E7602F3" w14:textId="77777777" w:rsidR="000363BD" w:rsidRPr="001C0CC4" w:rsidRDefault="000363BD" w:rsidP="000363BD">
            <w:pPr>
              <w:pStyle w:val="TAH"/>
            </w:pPr>
            <w:r w:rsidRPr="001C0CC4">
              <w:t>DL band</w:t>
            </w:r>
          </w:p>
        </w:tc>
        <w:tc>
          <w:tcPr>
            <w:tcW w:w="0" w:type="auto"/>
            <w:vAlign w:val="center"/>
            <w:hideMark/>
          </w:tcPr>
          <w:p w14:paraId="205C06A9"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57847D5"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72685FF6"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2936594E"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250CBF68"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7517C9DA"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2CA79E91" w14:textId="77777777" w:rsidR="000363BD" w:rsidRPr="001C0CC4" w:rsidRDefault="000363BD" w:rsidP="000363BD">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357AE995" w14:textId="77777777" w:rsidR="000363BD" w:rsidRPr="001C0CC4" w:rsidRDefault="000363BD" w:rsidP="000363BD">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475FC8DA" w14:textId="77777777" w:rsidR="000363BD" w:rsidRPr="001C0CC4" w:rsidRDefault="000363BD" w:rsidP="000363BD">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40A9373A" w14:textId="77777777" w:rsidR="000363BD" w:rsidRPr="001C0CC4" w:rsidRDefault="000363BD" w:rsidP="000363BD">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36B8725B" w14:textId="77777777" w:rsidR="000363BD" w:rsidRPr="001C0CC4" w:rsidRDefault="000363BD" w:rsidP="000363BD">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5D07CF12" w14:textId="77777777" w:rsidR="000363BD" w:rsidRPr="001C0CC4" w:rsidRDefault="000363BD" w:rsidP="000363BD">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0363BD" w:rsidRPr="001C0CC4" w14:paraId="6629FF28" w14:textId="77777777" w:rsidTr="000363BD">
        <w:trPr>
          <w:trHeight w:val="132"/>
          <w:jc w:val="center"/>
        </w:trPr>
        <w:tc>
          <w:tcPr>
            <w:tcW w:w="0" w:type="auto"/>
            <w:vMerge/>
            <w:hideMark/>
          </w:tcPr>
          <w:p w14:paraId="7EA31C3A" w14:textId="77777777" w:rsidR="000363BD" w:rsidRPr="001C0CC4" w:rsidRDefault="000363BD" w:rsidP="000363BD">
            <w:pPr>
              <w:pStyle w:val="TAH"/>
            </w:pPr>
          </w:p>
        </w:tc>
        <w:tc>
          <w:tcPr>
            <w:tcW w:w="0" w:type="auto"/>
            <w:vMerge/>
            <w:hideMark/>
          </w:tcPr>
          <w:p w14:paraId="527ECD9D" w14:textId="77777777" w:rsidR="000363BD" w:rsidRPr="001C0CC4" w:rsidRDefault="000363BD" w:rsidP="000363BD">
            <w:pPr>
              <w:pStyle w:val="TAH"/>
            </w:pPr>
          </w:p>
        </w:tc>
        <w:tc>
          <w:tcPr>
            <w:tcW w:w="0" w:type="auto"/>
            <w:hideMark/>
          </w:tcPr>
          <w:p w14:paraId="65A2D347" w14:textId="77777777" w:rsidR="000363BD" w:rsidRPr="001C0CC4" w:rsidRDefault="000363BD" w:rsidP="000363BD">
            <w:pPr>
              <w:pStyle w:val="TAH"/>
            </w:pPr>
            <w:r w:rsidRPr="001C0CC4">
              <w:t>dB</w:t>
            </w:r>
          </w:p>
        </w:tc>
        <w:tc>
          <w:tcPr>
            <w:tcW w:w="0" w:type="auto"/>
            <w:hideMark/>
          </w:tcPr>
          <w:p w14:paraId="3290436E" w14:textId="77777777" w:rsidR="000363BD" w:rsidRPr="001C0CC4" w:rsidRDefault="000363BD" w:rsidP="000363BD">
            <w:pPr>
              <w:pStyle w:val="TAH"/>
            </w:pPr>
            <w:r w:rsidRPr="001C0CC4">
              <w:t>dB</w:t>
            </w:r>
          </w:p>
        </w:tc>
        <w:tc>
          <w:tcPr>
            <w:tcW w:w="0" w:type="auto"/>
            <w:hideMark/>
          </w:tcPr>
          <w:p w14:paraId="6377975E" w14:textId="77777777" w:rsidR="000363BD" w:rsidRPr="001C0CC4" w:rsidRDefault="000363BD" w:rsidP="000363BD">
            <w:pPr>
              <w:pStyle w:val="TAH"/>
            </w:pPr>
            <w:r w:rsidRPr="001C0CC4">
              <w:t>dB</w:t>
            </w:r>
          </w:p>
        </w:tc>
        <w:tc>
          <w:tcPr>
            <w:tcW w:w="0" w:type="auto"/>
            <w:hideMark/>
          </w:tcPr>
          <w:p w14:paraId="7DF6EB21" w14:textId="77777777" w:rsidR="000363BD" w:rsidRPr="001C0CC4" w:rsidRDefault="000363BD" w:rsidP="000363BD">
            <w:pPr>
              <w:pStyle w:val="TAH"/>
            </w:pPr>
            <w:r w:rsidRPr="001C0CC4">
              <w:t>dB</w:t>
            </w:r>
          </w:p>
        </w:tc>
        <w:tc>
          <w:tcPr>
            <w:tcW w:w="0" w:type="auto"/>
            <w:hideMark/>
          </w:tcPr>
          <w:p w14:paraId="04A7461B" w14:textId="77777777" w:rsidR="000363BD" w:rsidRPr="001C0CC4" w:rsidRDefault="000363BD" w:rsidP="000363BD">
            <w:pPr>
              <w:pStyle w:val="TAH"/>
            </w:pPr>
            <w:r w:rsidRPr="001C0CC4">
              <w:t>dB</w:t>
            </w:r>
          </w:p>
        </w:tc>
        <w:tc>
          <w:tcPr>
            <w:tcW w:w="0" w:type="auto"/>
          </w:tcPr>
          <w:p w14:paraId="203929B1" w14:textId="77777777" w:rsidR="000363BD" w:rsidRPr="001C0CC4" w:rsidRDefault="000363BD" w:rsidP="000363BD">
            <w:pPr>
              <w:pStyle w:val="TAH"/>
              <w:rPr>
                <w:rFonts w:eastAsia="SimSun"/>
                <w:lang w:eastAsia="zh-CN"/>
              </w:rPr>
            </w:pPr>
            <w:r w:rsidRPr="001C0CC4">
              <w:rPr>
                <w:rFonts w:eastAsia="SimSun" w:hint="eastAsia"/>
                <w:lang w:eastAsia="zh-CN"/>
              </w:rPr>
              <w:t>dB</w:t>
            </w:r>
          </w:p>
        </w:tc>
        <w:tc>
          <w:tcPr>
            <w:tcW w:w="0" w:type="auto"/>
            <w:hideMark/>
          </w:tcPr>
          <w:p w14:paraId="4C012166" w14:textId="77777777" w:rsidR="000363BD" w:rsidRPr="001C0CC4" w:rsidRDefault="000363BD" w:rsidP="000363BD">
            <w:pPr>
              <w:pStyle w:val="TAH"/>
            </w:pPr>
            <w:r w:rsidRPr="001C0CC4">
              <w:t>dB</w:t>
            </w:r>
          </w:p>
        </w:tc>
        <w:tc>
          <w:tcPr>
            <w:tcW w:w="0" w:type="auto"/>
            <w:hideMark/>
          </w:tcPr>
          <w:p w14:paraId="626B2570" w14:textId="77777777" w:rsidR="000363BD" w:rsidRPr="001C0CC4" w:rsidRDefault="000363BD" w:rsidP="000363BD">
            <w:pPr>
              <w:pStyle w:val="TAH"/>
            </w:pPr>
            <w:r w:rsidRPr="001C0CC4">
              <w:t>dB</w:t>
            </w:r>
          </w:p>
        </w:tc>
        <w:tc>
          <w:tcPr>
            <w:tcW w:w="0" w:type="auto"/>
          </w:tcPr>
          <w:p w14:paraId="43881C4B" w14:textId="77777777" w:rsidR="000363BD" w:rsidRPr="001C0CC4" w:rsidRDefault="000363BD" w:rsidP="000363BD">
            <w:pPr>
              <w:pStyle w:val="TAH"/>
            </w:pPr>
            <w:r w:rsidRPr="001C0CC4">
              <w:t>dB</w:t>
            </w:r>
          </w:p>
        </w:tc>
        <w:tc>
          <w:tcPr>
            <w:tcW w:w="0" w:type="auto"/>
          </w:tcPr>
          <w:p w14:paraId="57B24495" w14:textId="77777777" w:rsidR="000363BD" w:rsidRPr="001C0CC4" w:rsidRDefault="000363BD" w:rsidP="000363BD">
            <w:pPr>
              <w:pStyle w:val="TAH"/>
            </w:pPr>
            <w:r w:rsidRPr="001C0CC4">
              <w:t>dB</w:t>
            </w:r>
          </w:p>
        </w:tc>
        <w:tc>
          <w:tcPr>
            <w:tcW w:w="0" w:type="auto"/>
          </w:tcPr>
          <w:p w14:paraId="6CFDF213" w14:textId="77777777" w:rsidR="000363BD" w:rsidRPr="001C0CC4" w:rsidRDefault="000363BD" w:rsidP="000363BD">
            <w:pPr>
              <w:pStyle w:val="TAH"/>
            </w:pPr>
            <w:r w:rsidRPr="001C0CC4">
              <w:t>dB</w:t>
            </w:r>
          </w:p>
        </w:tc>
        <w:tc>
          <w:tcPr>
            <w:tcW w:w="0" w:type="auto"/>
          </w:tcPr>
          <w:p w14:paraId="653CBCF5" w14:textId="77777777" w:rsidR="000363BD" w:rsidRPr="001C0CC4" w:rsidRDefault="000363BD" w:rsidP="000363BD">
            <w:pPr>
              <w:pStyle w:val="TAH"/>
            </w:pPr>
            <w:r w:rsidRPr="001C0CC4">
              <w:t>dB</w:t>
            </w:r>
          </w:p>
        </w:tc>
      </w:tr>
      <w:tr w:rsidR="000363BD" w:rsidRPr="001C0CC4" w14:paraId="14279640" w14:textId="77777777" w:rsidTr="000363BD">
        <w:trPr>
          <w:trHeight w:val="64"/>
          <w:jc w:val="center"/>
        </w:trPr>
        <w:tc>
          <w:tcPr>
            <w:tcW w:w="0" w:type="auto"/>
            <w:vMerge w:val="restart"/>
            <w:vAlign w:val="center"/>
          </w:tcPr>
          <w:p w14:paraId="742EA0E8" w14:textId="77777777" w:rsidR="000363BD" w:rsidRPr="001C0CC4" w:rsidRDefault="000363BD" w:rsidP="000363BD">
            <w:pPr>
              <w:pStyle w:val="TAC"/>
            </w:pPr>
            <w:r>
              <w:rPr>
                <w:rFonts w:cs="Arial"/>
                <w:szCs w:val="18"/>
              </w:rPr>
              <w:t>n2</w:t>
            </w:r>
          </w:p>
        </w:tc>
        <w:tc>
          <w:tcPr>
            <w:tcW w:w="0" w:type="auto"/>
            <w:vAlign w:val="center"/>
          </w:tcPr>
          <w:p w14:paraId="3BDFDC64" w14:textId="77777777" w:rsidR="000363BD" w:rsidRPr="001C0CC4" w:rsidRDefault="000363BD" w:rsidP="000363BD">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14:paraId="1616C8C4" w14:textId="77777777" w:rsidR="000363BD" w:rsidRPr="001C0CC4" w:rsidRDefault="000363BD" w:rsidP="000363BD">
            <w:pPr>
              <w:pStyle w:val="TAC"/>
              <w:rPr>
                <w:lang w:val="en-US" w:eastAsia="zh-CN"/>
              </w:rPr>
            </w:pPr>
          </w:p>
        </w:tc>
        <w:tc>
          <w:tcPr>
            <w:tcW w:w="0" w:type="auto"/>
            <w:vAlign w:val="center"/>
          </w:tcPr>
          <w:p w14:paraId="0320B1EB" w14:textId="51FE7299" w:rsidR="000363BD" w:rsidRPr="001C0CC4" w:rsidRDefault="0030206D" w:rsidP="000363BD">
            <w:pPr>
              <w:pStyle w:val="TAC"/>
              <w:rPr>
                <w:lang w:val="en-US" w:eastAsia="zh-CN"/>
              </w:rPr>
            </w:pPr>
            <w:r>
              <w:rPr>
                <w:rFonts w:cs="Arial"/>
                <w:szCs w:val="18"/>
              </w:rPr>
              <w:t>2.</w:t>
            </w:r>
            <w:r w:rsidR="00332BF7">
              <w:rPr>
                <w:rFonts w:cs="Arial"/>
                <w:szCs w:val="18"/>
              </w:rPr>
              <w:t>6</w:t>
            </w:r>
          </w:p>
        </w:tc>
        <w:tc>
          <w:tcPr>
            <w:tcW w:w="0" w:type="auto"/>
            <w:vAlign w:val="center"/>
          </w:tcPr>
          <w:p w14:paraId="18562604" w14:textId="597BFBC4" w:rsidR="000363BD" w:rsidRPr="001C0CC4" w:rsidRDefault="00332BF7" w:rsidP="000363BD">
            <w:pPr>
              <w:pStyle w:val="TAC"/>
              <w:rPr>
                <w:lang w:val="en-US" w:eastAsia="zh-CN"/>
              </w:rPr>
            </w:pPr>
            <w:r>
              <w:rPr>
                <w:rFonts w:cs="Arial"/>
                <w:szCs w:val="18"/>
              </w:rPr>
              <w:t>1.8</w:t>
            </w:r>
          </w:p>
        </w:tc>
        <w:tc>
          <w:tcPr>
            <w:tcW w:w="0" w:type="auto"/>
            <w:vAlign w:val="center"/>
          </w:tcPr>
          <w:p w14:paraId="3BFD3049" w14:textId="69F937E1" w:rsidR="00332BF7" w:rsidRPr="00332BF7" w:rsidRDefault="00332BF7" w:rsidP="00332BF7">
            <w:pPr>
              <w:pStyle w:val="TAC"/>
              <w:rPr>
                <w:rFonts w:cs="Arial"/>
                <w:szCs w:val="18"/>
              </w:rPr>
            </w:pPr>
            <w:r>
              <w:rPr>
                <w:rFonts w:cs="Arial"/>
                <w:szCs w:val="18"/>
              </w:rPr>
              <w:t>1.4</w:t>
            </w:r>
          </w:p>
        </w:tc>
        <w:tc>
          <w:tcPr>
            <w:tcW w:w="0" w:type="auto"/>
            <w:vAlign w:val="center"/>
          </w:tcPr>
          <w:p w14:paraId="7B324046" w14:textId="2950C64D" w:rsidR="000363BD" w:rsidRPr="001C0CC4" w:rsidRDefault="00332BF7" w:rsidP="000363BD">
            <w:pPr>
              <w:pStyle w:val="TAC"/>
            </w:pPr>
            <w:r>
              <w:rPr>
                <w:rFonts w:cs="Arial"/>
                <w:szCs w:val="18"/>
                <w:lang w:eastAsia="zh-CN"/>
              </w:rPr>
              <w:t>1.1</w:t>
            </w:r>
          </w:p>
        </w:tc>
        <w:tc>
          <w:tcPr>
            <w:tcW w:w="0" w:type="auto"/>
            <w:vAlign w:val="center"/>
          </w:tcPr>
          <w:p w14:paraId="51D8C2E0" w14:textId="364EE25A" w:rsidR="000363BD" w:rsidRPr="001C0CC4" w:rsidRDefault="00332BF7" w:rsidP="000363BD">
            <w:pPr>
              <w:pStyle w:val="TAC"/>
            </w:pPr>
            <w:r>
              <w:t>0.9</w:t>
            </w:r>
          </w:p>
        </w:tc>
        <w:tc>
          <w:tcPr>
            <w:tcW w:w="0" w:type="auto"/>
            <w:vAlign w:val="center"/>
          </w:tcPr>
          <w:p w14:paraId="03B8F88D" w14:textId="52013379" w:rsidR="000363BD" w:rsidRPr="001C0CC4" w:rsidRDefault="00332BF7" w:rsidP="000363BD">
            <w:pPr>
              <w:pStyle w:val="TAC"/>
            </w:pPr>
            <w:r>
              <w:t>0.7</w:t>
            </w:r>
          </w:p>
        </w:tc>
        <w:tc>
          <w:tcPr>
            <w:tcW w:w="0" w:type="auto"/>
            <w:vAlign w:val="center"/>
          </w:tcPr>
          <w:p w14:paraId="6A23DF49" w14:textId="03D86263" w:rsidR="000363BD" w:rsidRPr="001C0CC4" w:rsidRDefault="00332BF7" w:rsidP="000363BD">
            <w:pPr>
              <w:pStyle w:val="TAC"/>
            </w:pPr>
            <w:r>
              <w:t>0.6</w:t>
            </w:r>
          </w:p>
        </w:tc>
        <w:tc>
          <w:tcPr>
            <w:tcW w:w="0" w:type="auto"/>
            <w:vAlign w:val="center"/>
          </w:tcPr>
          <w:p w14:paraId="7D39D7D8" w14:textId="64B9893E" w:rsidR="000363BD" w:rsidRPr="001C0CC4" w:rsidRDefault="00332BF7" w:rsidP="000363BD">
            <w:pPr>
              <w:pStyle w:val="TAC"/>
            </w:pPr>
            <w:r>
              <w:t>0.5</w:t>
            </w:r>
          </w:p>
        </w:tc>
        <w:tc>
          <w:tcPr>
            <w:tcW w:w="0" w:type="auto"/>
            <w:vAlign w:val="center"/>
          </w:tcPr>
          <w:p w14:paraId="2F1A81FD" w14:textId="4DC71931" w:rsidR="00332BF7" w:rsidRPr="00332BF7" w:rsidRDefault="00332BF7" w:rsidP="00332BF7">
            <w:pPr>
              <w:pStyle w:val="TAC"/>
              <w:rPr>
                <w:rFonts w:cs="Arial"/>
                <w:szCs w:val="18"/>
              </w:rPr>
            </w:pPr>
            <w:r>
              <w:rPr>
                <w:rFonts w:cs="Arial"/>
                <w:szCs w:val="18"/>
              </w:rPr>
              <w:t>0.4</w:t>
            </w:r>
          </w:p>
        </w:tc>
        <w:tc>
          <w:tcPr>
            <w:tcW w:w="0" w:type="auto"/>
            <w:vAlign w:val="center"/>
          </w:tcPr>
          <w:p w14:paraId="26F99EF4" w14:textId="74869C39" w:rsidR="000363BD" w:rsidRPr="001C0CC4" w:rsidRDefault="00332BF7" w:rsidP="000363BD">
            <w:pPr>
              <w:pStyle w:val="TAC"/>
            </w:pPr>
            <w:r>
              <w:rPr>
                <w:rFonts w:cs="Arial"/>
                <w:szCs w:val="18"/>
              </w:rPr>
              <w:t>0.3</w:t>
            </w:r>
          </w:p>
        </w:tc>
        <w:tc>
          <w:tcPr>
            <w:tcW w:w="0" w:type="auto"/>
            <w:vAlign w:val="center"/>
          </w:tcPr>
          <w:p w14:paraId="5153BA86" w14:textId="5B9FCFF2" w:rsidR="000363BD" w:rsidRPr="001C0CC4" w:rsidRDefault="00332BF7" w:rsidP="000363BD">
            <w:pPr>
              <w:pStyle w:val="TAC"/>
            </w:pPr>
            <w:r>
              <w:t>0.3</w:t>
            </w:r>
          </w:p>
        </w:tc>
      </w:tr>
      <w:tr w:rsidR="000363BD" w:rsidRPr="001C0CC4" w14:paraId="2D4D8656" w14:textId="77777777" w:rsidTr="000363BD">
        <w:trPr>
          <w:trHeight w:val="64"/>
          <w:jc w:val="center"/>
        </w:trPr>
        <w:tc>
          <w:tcPr>
            <w:tcW w:w="0" w:type="auto"/>
            <w:vMerge/>
            <w:vAlign w:val="center"/>
          </w:tcPr>
          <w:p w14:paraId="4DBBDA7C" w14:textId="77777777" w:rsidR="000363BD" w:rsidRPr="001C0CC4" w:rsidRDefault="000363BD" w:rsidP="000363BD">
            <w:pPr>
              <w:pStyle w:val="TAC"/>
            </w:pPr>
          </w:p>
        </w:tc>
        <w:tc>
          <w:tcPr>
            <w:tcW w:w="0" w:type="auto"/>
            <w:vAlign w:val="center"/>
          </w:tcPr>
          <w:p w14:paraId="3AB99A98" w14:textId="77777777" w:rsidR="000363BD" w:rsidRPr="001C0CC4" w:rsidRDefault="000363BD" w:rsidP="000363BD">
            <w:pPr>
              <w:pStyle w:val="TAC"/>
              <w:rPr>
                <w:lang w:eastAsia="zh-CN"/>
              </w:rPr>
            </w:pPr>
            <w:r>
              <w:rPr>
                <w:rFonts w:cs="Arial"/>
                <w:szCs w:val="18"/>
              </w:rPr>
              <w:t>n77</w:t>
            </w:r>
            <w:r>
              <w:rPr>
                <w:rFonts w:cs="Arial"/>
                <w:szCs w:val="18"/>
                <w:vertAlign w:val="superscript"/>
              </w:rPr>
              <w:t>3</w:t>
            </w:r>
          </w:p>
        </w:tc>
        <w:tc>
          <w:tcPr>
            <w:tcW w:w="0" w:type="auto"/>
            <w:vAlign w:val="center"/>
          </w:tcPr>
          <w:p w14:paraId="7D6C80FF" w14:textId="77777777" w:rsidR="000363BD" w:rsidRPr="001C0CC4" w:rsidRDefault="000363BD" w:rsidP="000363BD">
            <w:pPr>
              <w:pStyle w:val="TAC"/>
              <w:rPr>
                <w:lang w:val="en-US" w:eastAsia="zh-CN"/>
              </w:rPr>
            </w:pPr>
          </w:p>
        </w:tc>
        <w:tc>
          <w:tcPr>
            <w:tcW w:w="0" w:type="auto"/>
            <w:vAlign w:val="center"/>
          </w:tcPr>
          <w:p w14:paraId="469DB74A" w14:textId="30949F83" w:rsidR="000363BD" w:rsidRPr="001C0CC4" w:rsidRDefault="0023044E" w:rsidP="000363BD">
            <w:pPr>
              <w:pStyle w:val="TAC"/>
              <w:rPr>
                <w:lang w:val="en-US" w:eastAsia="zh-CN"/>
              </w:rPr>
            </w:pPr>
            <w:r>
              <w:rPr>
                <w:rFonts w:cs="Arial"/>
                <w:szCs w:val="18"/>
              </w:rPr>
              <w:t>0</w:t>
            </w:r>
          </w:p>
        </w:tc>
        <w:tc>
          <w:tcPr>
            <w:tcW w:w="0" w:type="auto"/>
            <w:vAlign w:val="center"/>
          </w:tcPr>
          <w:p w14:paraId="2B8D6714" w14:textId="076B7A71" w:rsidR="000363BD" w:rsidRPr="001C0CC4" w:rsidRDefault="000363BD" w:rsidP="000363BD">
            <w:pPr>
              <w:pStyle w:val="TAC"/>
              <w:rPr>
                <w:lang w:val="en-US" w:eastAsia="zh-CN"/>
              </w:rPr>
            </w:pPr>
            <w:r>
              <w:rPr>
                <w:rFonts w:cs="Arial"/>
                <w:szCs w:val="18"/>
              </w:rPr>
              <w:t>0</w:t>
            </w:r>
          </w:p>
        </w:tc>
        <w:tc>
          <w:tcPr>
            <w:tcW w:w="0" w:type="auto"/>
            <w:vAlign w:val="center"/>
          </w:tcPr>
          <w:p w14:paraId="6AB831E5" w14:textId="625A0DA8" w:rsidR="000363BD" w:rsidRPr="001C0CC4" w:rsidRDefault="000363BD" w:rsidP="000363BD">
            <w:pPr>
              <w:pStyle w:val="TAC"/>
              <w:rPr>
                <w:lang w:val="en-US" w:eastAsia="zh-CN"/>
              </w:rPr>
            </w:pPr>
            <w:r>
              <w:rPr>
                <w:rFonts w:cs="Arial"/>
                <w:szCs w:val="18"/>
              </w:rPr>
              <w:t>0</w:t>
            </w:r>
          </w:p>
        </w:tc>
        <w:tc>
          <w:tcPr>
            <w:tcW w:w="0" w:type="auto"/>
            <w:vAlign w:val="center"/>
          </w:tcPr>
          <w:p w14:paraId="375F10E8" w14:textId="3E680A23" w:rsidR="000363BD" w:rsidRPr="001C0CC4" w:rsidRDefault="0023044E" w:rsidP="000363BD">
            <w:pPr>
              <w:pStyle w:val="TAC"/>
            </w:pPr>
            <w:r>
              <w:rPr>
                <w:rFonts w:cs="Arial"/>
                <w:szCs w:val="18"/>
              </w:rPr>
              <w:t>0</w:t>
            </w:r>
          </w:p>
        </w:tc>
        <w:tc>
          <w:tcPr>
            <w:tcW w:w="0" w:type="auto"/>
            <w:vAlign w:val="center"/>
          </w:tcPr>
          <w:p w14:paraId="551871A4" w14:textId="77777777" w:rsidR="000363BD" w:rsidRPr="001C0CC4" w:rsidRDefault="000363BD" w:rsidP="000363BD">
            <w:pPr>
              <w:pStyle w:val="TAC"/>
            </w:pPr>
          </w:p>
        </w:tc>
        <w:tc>
          <w:tcPr>
            <w:tcW w:w="0" w:type="auto"/>
            <w:vAlign w:val="center"/>
          </w:tcPr>
          <w:p w14:paraId="25CC86DB" w14:textId="77777777" w:rsidR="000363BD" w:rsidRPr="001C0CC4" w:rsidRDefault="000363BD" w:rsidP="000363BD">
            <w:pPr>
              <w:pStyle w:val="TAC"/>
            </w:pPr>
          </w:p>
        </w:tc>
        <w:tc>
          <w:tcPr>
            <w:tcW w:w="0" w:type="auto"/>
            <w:vAlign w:val="center"/>
          </w:tcPr>
          <w:p w14:paraId="325E5713" w14:textId="77777777" w:rsidR="000363BD" w:rsidRPr="001C0CC4" w:rsidRDefault="000363BD" w:rsidP="000363BD">
            <w:pPr>
              <w:pStyle w:val="TAC"/>
            </w:pPr>
          </w:p>
        </w:tc>
        <w:tc>
          <w:tcPr>
            <w:tcW w:w="0" w:type="auto"/>
            <w:vAlign w:val="center"/>
          </w:tcPr>
          <w:p w14:paraId="683F53BC" w14:textId="77777777" w:rsidR="000363BD" w:rsidRPr="001C0CC4" w:rsidRDefault="000363BD" w:rsidP="000363BD">
            <w:pPr>
              <w:pStyle w:val="TAC"/>
            </w:pPr>
          </w:p>
        </w:tc>
        <w:tc>
          <w:tcPr>
            <w:tcW w:w="0" w:type="auto"/>
            <w:vAlign w:val="center"/>
          </w:tcPr>
          <w:p w14:paraId="607C3959" w14:textId="77777777" w:rsidR="000363BD" w:rsidRPr="001C0CC4" w:rsidRDefault="000363BD" w:rsidP="000363BD">
            <w:pPr>
              <w:pStyle w:val="TAC"/>
            </w:pPr>
          </w:p>
        </w:tc>
        <w:tc>
          <w:tcPr>
            <w:tcW w:w="0" w:type="auto"/>
            <w:vAlign w:val="center"/>
          </w:tcPr>
          <w:p w14:paraId="18B0F44F" w14:textId="77777777" w:rsidR="000363BD" w:rsidRPr="001C0CC4" w:rsidRDefault="000363BD" w:rsidP="000363BD">
            <w:pPr>
              <w:pStyle w:val="TAC"/>
            </w:pPr>
          </w:p>
        </w:tc>
        <w:tc>
          <w:tcPr>
            <w:tcW w:w="0" w:type="auto"/>
            <w:vAlign w:val="center"/>
          </w:tcPr>
          <w:p w14:paraId="57994088" w14:textId="77777777" w:rsidR="000363BD" w:rsidRPr="001C0CC4" w:rsidRDefault="000363BD" w:rsidP="000363BD">
            <w:pPr>
              <w:pStyle w:val="TAC"/>
            </w:pPr>
          </w:p>
        </w:tc>
      </w:tr>
      <w:tr w:rsidR="007B4F10" w:rsidRPr="001C0CC4" w14:paraId="71E473D5" w14:textId="77777777" w:rsidTr="00923F80">
        <w:trPr>
          <w:trHeight w:val="124"/>
          <w:jc w:val="center"/>
        </w:trPr>
        <w:tc>
          <w:tcPr>
            <w:tcW w:w="0" w:type="auto"/>
            <w:vAlign w:val="center"/>
          </w:tcPr>
          <w:p w14:paraId="12275E6C" w14:textId="77777777" w:rsidR="007B4F10" w:rsidRPr="001C0CC4" w:rsidRDefault="007B4F10" w:rsidP="007B4F10">
            <w:pPr>
              <w:pStyle w:val="TAC"/>
            </w:pPr>
            <w:r>
              <w:rPr>
                <w:szCs w:val="18"/>
                <w:lang w:eastAsia="zh-CN"/>
              </w:rPr>
              <w:t>n</w:t>
            </w:r>
            <w:r>
              <w:rPr>
                <w:rFonts w:hint="eastAsia"/>
                <w:szCs w:val="18"/>
                <w:lang w:eastAsia="zh-CN"/>
              </w:rPr>
              <w:t>5</w:t>
            </w:r>
          </w:p>
        </w:tc>
        <w:tc>
          <w:tcPr>
            <w:tcW w:w="0" w:type="auto"/>
            <w:vAlign w:val="center"/>
          </w:tcPr>
          <w:p w14:paraId="0B5E0C29" w14:textId="77777777" w:rsidR="007B4F10" w:rsidRPr="001C0CC4" w:rsidRDefault="007B4F10" w:rsidP="007B4F10">
            <w:pPr>
              <w:pStyle w:val="TAC"/>
            </w:pPr>
            <w:r>
              <w:rPr>
                <w:szCs w:val="18"/>
                <w:lang w:eastAsia="ja-JP"/>
              </w:rPr>
              <w:t>n77</w:t>
            </w:r>
            <w:r>
              <w:rPr>
                <w:rFonts w:cs="Arial"/>
                <w:szCs w:val="18"/>
                <w:vertAlign w:val="superscript"/>
              </w:rPr>
              <w:t>4, 5</w:t>
            </w:r>
          </w:p>
        </w:tc>
        <w:tc>
          <w:tcPr>
            <w:tcW w:w="0" w:type="auto"/>
            <w:vAlign w:val="center"/>
          </w:tcPr>
          <w:p w14:paraId="320539D7" w14:textId="77777777" w:rsidR="007B4F10" w:rsidRPr="001C0CC4" w:rsidRDefault="007B4F10" w:rsidP="007B4F10">
            <w:pPr>
              <w:pStyle w:val="TAC"/>
            </w:pPr>
          </w:p>
        </w:tc>
        <w:tc>
          <w:tcPr>
            <w:tcW w:w="0" w:type="auto"/>
            <w:vAlign w:val="center"/>
          </w:tcPr>
          <w:p w14:paraId="0D88C8BF" w14:textId="00C18901" w:rsidR="007B4F10" w:rsidRPr="001C0CC4" w:rsidRDefault="007B4F10" w:rsidP="007B4F10">
            <w:pPr>
              <w:pStyle w:val="TAC"/>
            </w:pPr>
            <w:r>
              <w:rPr>
                <w:rFonts w:cs="Arial"/>
                <w:szCs w:val="18"/>
              </w:rPr>
              <w:t>0.8</w:t>
            </w:r>
          </w:p>
        </w:tc>
        <w:tc>
          <w:tcPr>
            <w:tcW w:w="0" w:type="auto"/>
            <w:vAlign w:val="center"/>
          </w:tcPr>
          <w:p w14:paraId="538A007B" w14:textId="18970DE4" w:rsidR="007B4F10" w:rsidRPr="001C0CC4" w:rsidRDefault="007B4F10" w:rsidP="007B4F10">
            <w:pPr>
              <w:pStyle w:val="TAC"/>
            </w:pPr>
            <w:r>
              <w:t>0.5</w:t>
            </w:r>
          </w:p>
        </w:tc>
        <w:tc>
          <w:tcPr>
            <w:tcW w:w="0" w:type="auto"/>
            <w:vAlign w:val="center"/>
          </w:tcPr>
          <w:p w14:paraId="70415841" w14:textId="103493F5" w:rsidR="007B4F10" w:rsidRPr="001C0CC4" w:rsidRDefault="007B4F10" w:rsidP="007B4F10">
            <w:pPr>
              <w:pStyle w:val="TAC"/>
            </w:pPr>
            <w:r>
              <w:t>0.4</w:t>
            </w:r>
          </w:p>
        </w:tc>
        <w:tc>
          <w:tcPr>
            <w:tcW w:w="0" w:type="auto"/>
            <w:vAlign w:val="center"/>
          </w:tcPr>
          <w:p w14:paraId="15E3B332" w14:textId="36205A5C" w:rsidR="007B4F10" w:rsidRPr="001C0CC4" w:rsidRDefault="007B4F10" w:rsidP="007B4F10">
            <w:pPr>
              <w:pStyle w:val="TAC"/>
            </w:pPr>
            <w:r>
              <w:t>0.3</w:t>
            </w:r>
          </w:p>
        </w:tc>
        <w:tc>
          <w:tcPr>
            <w:tcW w:w="0" w:type="auto"/>
            <w:vAlign w:val="center"/>
          </w:tcPr>
          <w:p w14:paraId="5B5E491F" w14:textId="4657E0C6" w:rsidR="007B4F10" w:rsidRPr="001C0CC4" w:rsidRDefault="007B4F10" w:rsidP="007B4F10">
            <w:pPr>
              <w:pStyle w:val="TAC"/>
            </w:pPr>
            <w:r>
              <w:t>0.2</w:t>
            </w:r>
          </w:p>
        </w:tc>
        <w:tc>
          <w:tcPr>
            <w:tcW w:w="0" w:type="auto"/>
            <w:vAlign w:val="center"/>
          </w:tcPr>
          <w:p w14:paraId="4B2820CC" w14:textId="53011CDE" w:rsidR="007B4F10" w:rsidRPr="001C0CC4" w:rsidRDefault="007B4F10" w:rsidP="007B4F10">
            <w:pPr>
              <w:pStyle w:val="TAC"/>
            </w:pPr>
            <w:r>
              <w:t>0.2</w:t>
            </w:r>
          </w:p>
        </w:tc>
        <w:tc>
          <w:tcPr>
            <w:tcW w:w="0" w:type="auto"/>
            <w:vAlign w:val="center"/>
          </w:tcPr>
          <w:p w14:paraId="5D7F1995" w14:textId="2A8E95D9" w:rsidR="007B4F10" w:rsidRPr="001C0CC4" w:rsidRDefault="007B4F10" w:rsidP="007B4F10">
            <w:pPr>
              <w:pStyle w:val="TAC"/>
            </w:pPr>
            <w:r>
              <w:t>0.1</w:t>
            </w:r>
          </w:p>
        </w:tc>
        <w:tc>
          <w:tcPr>
            <w:tcW w:w="0" w:type="auto"/>
          </w:tcPr>
          <w:p w14:paraId="70056369" w14:textId="105C065D" w:rsidR="007B4F10" w:rsidRPr="001C0CC4" w:rsidRDefault="007B4F10" w:rsidP="007B4F10">
            <w:pPr>
              <w:pStyle w:val="TAC"/>
            </w:pPr>
            <w:r w:rsidRPr="003F7C7F">
              <w:t>0.1</w:t>
            </w:r>
          </w:p>
        </w:tc>
        <w:tc>
          <w:tcPr>
            <w:tcW w:w="0" w:type="auto"/>
          </w:tcPr>
          <w:p w14:paraId="19C39DC5" w14:textId="2D428AE1" w:rsidR="007B4F10" w:rsidRPr="001C0CC4" w:rsidRDefault="007B4F10" w:rsidP="007B4F10">
            <w:pPr>
              <w:pStyle w:val="TAC"/>
            </w:pPr>
            <w:r w:rsidRPr="003F7C7F">
              <w:t>0.1</w:t>
            </w:r>
          </w:p>
        </w:tc>
        <w:tc>
          <w:tcPr>
            <w:tcW w:w="0" w:type="auto"/>
          </w:tcPr>
          <w:p w14:paraId="00885454" w14:textId="0377A928" w:rsidR="007B4F10" w:rsidRPr="001C0CC4" w:rsidRDefault="007B4F10" w:rsidP="007B4F10">
            <w:pPr>
              <w:pStyle w:val="TAC"/>
            </w:pPr>
            <w:r w:rsidRPr="003F7C7F">
              <w:t>0.1</w:t>
            </w:r>
          </w:p>
        </w:tc>
        <w:tc>
          <w:tcPr>
            <w:tcW w:w="0" w:type="auto"/>
          </w:tcPr>
          <w:p w14:paraId="0917D21E" w14:textId="6066A91A" w:rsidR="007B4F10" w:rsidRPr="001C0CC4" w:rsidRDefault="007B4F10" w:rsidP="007B4F10">
            <w:pPr>
              <w:pStyle w:val="TAC"/>
            </w:pPr>
            <w:r w:rsidRPr="003F7C7F">
              <w:t>0.1</w:t>
            </w:r>
          </w:p>
        </w:tc>
      </w:tr>
      <w:tr w:rsidR="00455E5B" w:rsidRPr="001C0CC4" w14:paraId="681A4623" w14:textId="77777777" w:rsidTr="009201A8">
        <w:trPr>
          <w:trHeight w:val="124"/>
          <w:jc w:val="center"/>
        </w:trPr>
        <w:tc>
          <w:tcPr>
            <w:tcW w:w="0" w:type="auto"/>
            <w:vAlign w:val="center"/>
          </w:tcPr>
          <w:p w14:paraId="643C9ACA" w14:textId="77777777" w:rsidR="00455E5B" w:rsidRPr="001C0CC4" w:rsidRDefault="00455E5B" w:rsidP="00455E5B">
            <w:pPr>
              <w:pStyle w:val="TAC"/>
            </w:pPr>
            <w:r>
              <w:rPr>
                <w:szCs w:val="18"/>
                <w:lang w:eastAsia="zh-CN"/>
              </w:rPr>
              <w:t>n5</w:t>
            </w:r>
          </w:p>
        </w:tc>
        <w:tc>
          <w:tcPr>
            <w:tcW w:w="0" w:type="auto"/>
            <w:vAlign w:val="center"/>
          </w:tcPr>
          <w:p w14:paraId="040B28E7" w14:textId="77777777" w:rsidR="00455E5B" w:rsidRPr="001C0CC4" w:rsidRDefault="00455E5B" w:rsidP="00455E5B">
            <w:pPr>
              <w:pStyle w:val="TAC"/>
            </w:pPr>
            <w:r>
              <w:rPr>
                <w:szCs w:val="18"/>
                <w:lang w:eastAsia="ja-JP"/>
              </w:rPr>
              <w:t>n77</w:t>
            </w:r>
            <w:r>
              <w:rPr>
                <w:szCs w:val="18"/>
                <w:vertAlign w:val="superscript"/>
                <w:lang w:eastAsia="ja-JP"/>
              </w:rPr>
              <w:t>6,7</w:t>
            </w:r>
          </w:p>
        </w:tc>
        <w:tc>
          <w:tcPr>
            <w:tcW w:w="0" w:type="auto"/>
            <w:vAlign w:val="center"/>
          </w:tcPr>
          <w:p w14:paraId="3B2CE083" w14:textId="77777777" w:rsidR="00455E5B" w:rsidRPr="001C0CC4" w:rsidRDefault="00455E5B" w:rsidP="00455E5B">
            <w:pPr>
              <w:pStyle w:val="TAC"/>
            </w:pPr>
          </w:p>
        </w:tc>
        <w:tc>
          <w:tcPr>
            <w:tcW w:w="0" w:type="auto"/>
            <w:vAlign w:val="center"/>
          </w:tcPr>
          <w:p w14:paraId="43ADDD14" w14:textId="30B96CBA" w:rsidR="00455E5B" w:rsidRPr="001C0CC4" w:rsidRDefault="00455E5B" w:rsidP="00455E5B">
            <w:pPr>
              <w:pStyle w:val="TAC"/>
            </w:pPr>
            <w:r>
              <w:rPr>
                <w:rFonts w:cs="Arial"/>
                <w:szCs w:val="18"/>
              </w:rPr>
              <w:t>0.7</w:t>
            </w:r>
          </w:p>
        </w:tc>
        <w:tc>
          <w:tcPr>
            <w:tcW w:w="0" w:type="auto"/>
            <w:vAlign w:val="center"/>
          </w:tcPr>
          <w:p w14:paraId="000719CB" w14:textId="780A896F" w:rsidR="00455E5B" w:rsidRPr="001C0CC4" w:rsidRDefault="00455E5B" w:rsidP="00455E5B">
            <w:pPr>
              <w:pStyle w:val="TAC"/>
            </w:pPr>
            <w:r>
              <w:t>0.5</w:t>
            </w:r>
          </w:p>
        </w:tc>
        <w:tc>
          <w:tcPr>
            <w:tcW w:w="0" w:type="auto"/>
            <w:vAlign w:val="center"/>
          </w:tcPr>
          <w:p w14:paraId="2B7525D6" w14:textId="608AE39B" w:rsidR="00455E5B" w:rsidRPr="001C0CC4" w:rsidRDefault="00455E5B" w:rsidP="00455E5B">
            <w:pPr>
              <w:pStyle w:val="TAC"/>
            </w:pPr>
            <w:r>
              <w:t>0.3</w:t>
            </w:r>
          </w:p>
        </w:tc>
        <w:tc>
          <w:tcPr>
            <w:tcW w:w="0" w:type="auto"/>
            <w:vAlign w:val="center"/>
          </w:tcPr>
          <w:p w14:paraId="48395936" w14:textId="1D4B1D48" w:rsidR="00455E5B" w:rsidRPr="001C0CC4" w:rsidRDefault="00455E5B" w:rsidP="00455E5B">
            <w:pPr>
              <w:pStyle w:val="TAC"/>
            </w:pPr>
            <w:r>
              <w:t>0.3</w:t>
            </w:r>
          </w:p>
        </w:tc>
        <w:tc>
          <w:tcPr>
            <w:tcW w:w="0" w:type="auto"/>
            <w:vAlign w:val="center"/>
          </w:tcPr>
          <w:p w14:paraId="5B204542" w14:textId="4B939DA9" w:rsidR="00455E5B" w:rsidRPr="001C0CC4" w:rsidRDefault="00455E5B" w:rsidP="00455E5B">
            <w:pPr>
              <w:pStyle w:val="TAC"/>
            </w:pPr>
            <w:r>
              <w:t>0.2</w:t>
            </w:r>
          </w:p>
        </w:tc>
        <w:tc>
          <w:tcPr>
            <w:tcW w:w="0" w:type="auto"/>
            <w:vAlign w:val="center"/>
          </w:tcPr>
          <w:p w14:paraId="000DCA40" w14:textId="4387D37D" w:rsidR="00455E5B" w:rsidRPr="001C0CC4" w:rsidRDefault="00455E5B" w:rsidP="00455E5B">
            <w:pPr>
              <w:pStyle w:val="TAC"/>
            </w:pPr>
            <w:r>
              <w:t>0.2</w:t>
            </w:r>
          </w:p>
        </w:tc>
        <w:tc>
          <w:tcPr>
            <w:tcW w:w="0" w:type="auto"/>
            <w:vAlign w:val="center"/>
          </w:tcPr>
          <w:p w14:paraId="2C14A17D" w14:textId="3D54D007" w:rsidR="00455E5B" w:rsidRPr="001C0CC4" w:rsidRDefault="00455E5B" w:rsidP="00455E5B">
            <w:pPr>
              <w:pStyle w:val="TAC"/>
            </w:pPr>
            <w:r>
              <w:t>0.1</w:t>
            </w:r>
          </w:p>
        </w:tc>
        <w:tc>
          <w:tcPr>
            <w:tcW w:w="0" w:type="auto"/>
          </w:tcPr>
          <w:p w14:paraId="2E8400A5" w14:textId="72095B13" w:rsidR="00455E5B" w:rsidRPr="001C0CC4" w:rsidRDefault="00455E5B" w:rsidP="00455E5B">
            <w:pPr>
              <w:pStyle w:val="TAC"/>
            </w:pPr>
            <w:r w:rsidRPr="003F7C7F">
              <w:t>0.1</w:t>
            </w:r>
          </w:p>
        </w:tc>
        <w:tc>
          <w:tcPr>
            <w:tcW w:w="0" w:type="auto"/>
          </w:tcPr>
          <w:p w14:paraId="19197EF4" w14:textId="210E9FDE" w:rsidR="00455E5B" w:rsidRPr="001C0CC4" w:rsidRDefault="00455E5B" w:rsidP="00455E5B">
            <w:pPr>
              <w:pStyle w:val="TAC"/>
            </w:pPr>
            <w:r w:rsidRPr="003F7C7F">
              <w:t>0.1</w:t>
            </w:r>
          </w:p>
        </w:tc>
        <w:tc>
          <w:tcPr>
            <w:tcW w:w="0" w:type="auto"/>
          </w:tcPr>
          <w:p w14:paraId="02281549" w14:textId="3101EED0" w:rsidR="00455E5B" w:rsidRPr="001C0CC4" w:rsidRDefault="00455E5B" w:rsidP="00455E5B">
            <w:pPr>
              <w:pStyle w:val="TAC"/>
            </w:pPr>
            <w:r w:rsidRPr="003F7C7F">
              <w:t>0.1</w:t>
            </w:r>
          </w:p>
        </w:tc>
        <w:tc>
          <w:tcPr>
            <w:tcW w:w="0" w:type="auto"/>
          </w:tcPr>
          <w:p w14:paraId="56C53F4D" w14:textId="792C5174" w:rsidR="00455E5B" w:rsidRPr="001C0CC4" w:rsidRDefault="00455E5B" w:rsidP="00455E5B">
            <w:pPr>
              <w:pStyle w:val="TAC"/>
            </w:pPr>
            <w:r w:rsidRPr="003F7C7F">
              <w:t>0.1</w:t>
            </w:r>
          </w:p>
        </w:tc>
      </w:tr>
      <w:tr w:rsidR="00332BF7" w:rsidRPr="001C0CC4" w14:paraId="53CB8A8A" w14:textId="77777777" w:rsidTr="000363BD">
        <w:trPr>
          <w:trHeight w:val="64"/>
          <w:jc w:val="center"/>
        </w:trPr>
        <w:tc>
          <w:tcPr>
            <w:tcW w:w="0" w:type="auto"/>
            <w:vMerge w:val="restart"/>
            <w:vAlign w:val="center"/>
          </w:tcPr>
          <w:p w14:paraId="5301A367" w14:textId="77777777" w:rsidR="00332BF7" w:rsidRPr="001C0CC4" w:rsidRDefault="00332BF7" w:rsidP="00332BF7">
            <w:pPr>
              <w:pStyle w:val="TAC"/>
            </w:pPr>
            <w:r>
              <w:rPr>
                <w:rFonts w:cs="Arial"/>
                <w:szCs w:val="18"/>
                <w:lang w:eastAsia="zh-CN"/>
              </w:rPr>
              <w:t>n66</w:t>
            </w:r>
          </w:p>
        </w:tc>
        <w:tc>
          <w:tcPr>
            <w:tcW w:w="0" w:type="auto"/>
            <w:vAlign w:val="center"/>
          </w:tcPr>
          <w:p w14:paraId="00E67579" w14:textId="77777777" w:rsidR="00332BF7" w:rsidRPr="001C0CC4" w:rsidRDefault="00332BF7" w:rsidP="00332BF7">
            <w:pPr>
              <w:pStyle w:val="TAC"/>
              <w:rPr>
                <w:lang w:eastAsia="zh-CN"/>
              </w:rPr>
            </w:pPr>
            <w:r>
              <w:rPr>
                <w:rFonts w:cs="Arial"/>
                <w:szCs w:val="18"/>
              </w:rPr>
              <w:t>n77</w:t>
            </w:r>
            <w:r>
              <w:rPr>
                <w:rFonts w:cs="Arial"/>
                <w:szCs w:val="18"/>
                <w:vertAlign w:val="superscript"/>
              </w:rPr>
              <w:t>1, 2</w:t>
            </w:r>
          </w:p>
        </w:tc>
        <w:tc>
          <w:tcPr>
            <w:tcW w:w="0" w:type="auto"/>
            <w:vAlign w:val="center"/>
          </w:tcPr>
          <w:p w14:paraId="24354846" w14:textId="77777777" w:rsidR="00332BF7" w:rsidRPr="001C0CC4" w:rsidRDefault="00332BF7" w:rsidP="00332BF7">
            <w:pPr>
              <w:pStyle w:val="TAC"/>
              <w:rPr>
                <w:lang w:val="en-US" w:eastAsia="zh-CN"/>
              </w:rPr>
            </w:pPr>
          </w:p>
        </w:tc>
        <w:tc>
          <w:tcPr>
            <w:tcW w:w="0" w:type="auto"/>
            <w:vAlign w:val="center"/>
          </w:tcPr>
          <w:p w14:paraId="2B226A71" w14:textId="5DCE68DA" w:rsidR="00332BF7" w:rsidRPr="001C0CC4" w:rsidRDefault="00332BF7" w:rsidP="00332BF7">
            <w:pPr>
              <w:pStyle w:val="TAC"/>
              <w:rPr>
                <w:lang w:val="en-US" w:eastAsia="zh-CN"/>
              </w:rPr>
            </w:pPr>
            <w:r>
              <w:rPr>
                <w:rFonts w:cs="Arial"/>
                <w:szCs w:val="18"/>
              </w:rPr>
              <w:t>2.6</w:t>
            </w:r>
          </w:p>
        </w:tc>
        <w:tc>
          <w:tcPr>
            <w:tcW w:w="0" w:type="auto"/>
            <w:vAlign w:val="center"/>
          </w:tcPr>
          <w:p w14:paraId="625A3B31" w14:textId="6199DC7F" w:rsidR="00332BF7" w:rsidRPr="001C0CC4" w:rsidRDefault="00332BF7" w:rsidP="00332BF7">
            <w:pPr>
              <w:pStyle w:val="TAC"/>
              <w:rPr>
                <w:lang w:val="en-US" w:eastAsia="zh-CN"/>
              </w:rPr>
            </w:pPr>
            <w:r>
              <w:rPr>
                <w:rFonts w:cs="Arial"/>
                <w:szCs w:val="18"/>
              </w:rPr>
              <w:t>1.8</w:t>
            </w:r>
          </w:p>
        </w:tc>
        <w:tc>
          <w:tcPr>
            <w:tcW w:w="0" w:type="auto"/>
            <w:vAlign w:val="center"/>
          </w:tcPr>
          <w:p w14:paraId="3A9DA998" w14:textId="0FB1529F" w:rsidR="00332BF7" w:rsidRPr="001C0CC4" w:rsidRDefault="00332BF7" w:rsidP="00332BF7">
            <w:pPr>
              <w:pStyle w:val="TAC"/>
              <w:rPr>
                <w:lang w:val="en-US" w:eastAsia="zh-CN"/>
              </w:rPr>
            </w:pPr>
            <w:r>
              <w:rPr>
                <w:rFonts w:cs="Arial"/>
                <w:szCs w:val="18"/>
              </w:rPr>
              <w:t>1.4</w:t>
            </w:r>
          </w:p>
        </w:tc>
        <w:tc>
          <w:tcPr>
            <w:tcW w:w="0" w:type="auto"/>
            <w:vAlign w:val="center"/>
          </w:tcPr>
          <w:p w14:paraId="4D8005D5" w14:textId="50CE98CD" w:rsidR="00332BF7" w:rsidRPr="001C0CC4" w:rsidRDefault="00332BF7" w:rsidP="00332BF7">
            <w:pPr>
              <w:pStyle w:val="TAC"/>
            </w:pPr>
            <w:r>
              <w:rPr>
                <w:rFonts w:cs="Arial"/>
                <w:szCs w:val="18"/>
                <w:lang w:eastAsia="zh-CN"/>
              </w:rPr>
              <w:t>1.1</w:t>
            </w:r>
          </w:p>
        </w:tc>
        <w:tc>
          <w:tcPr>
            <w:tcW w:w="0" w:type="auto"/>
            <w:vAlign w:val="center"/>
          </w:tcPr>
          <w:p w14:paraId="436C9F82" w14:textId="52764BB1" w:rsidR="00332BF7" w:rsidRPr="001C0CC4" w:rsidRDefault="00332BF7" w:rsidP="00332BF7">
            <w:pPr>
              <w:pStyle w:val="TAC"/>
            </w:pPr>
            <w:r>
              <w:t>0.9</w:t>
            </w:r>
          </w:p>
        </w:tc>
        <w:tc>
          <w:tcPr>
            <w:tcW w:w="0" w:type="auto"/>
            <w:vAlign w:val="center"/>
          </w:tcPr>
          <w:p w14:paraId="393023FB" w14:textId="58B7E712" w:rsidR="00332BF7" w:rsidRPr="001C0CC4" w:rsidRDefault="00332BF7" w:rsidP="00332BF7">
            <w:pPr>
              <w:pStyle w:val="TAC"/>
            </w:pPr>
            <w:r>
              <w:t>0.7</w:t>
            </w:r>
          </w:p>
        </w:tc>
        <w:tc>
          <w:tcPr>
            <w:tcW w:w="0" w:type="auto"/>
            <w:vAlign w:val="center"/>
          </w:tcPr>
          <w:p w14:paraId="06E1214A" w14:textId="05C6326C" w:rsidR="00332BF7" w:rsidRPr="001C0CC4" w:rsidRDefault="00332BF7" w:rsidP="00332BF7">
            <w:pPr>
              <w:pStyle w:val="TAC"/>
            </w:pPr>
            <w:r>
              <w:t>0.6</w:t>
            </w:r>
          </w:p>
        </w:tc>
        <w:tc>
          <w:tcPr>
            <w:tcW w:w="0" w:type="auto"/>
            <w:vAlign w:val="center"/>
          </w:tcPr>
          <w:p w14:paraId="05C6C3D7" w14:textId="683ACDF8" w:rsidR="00332BF7" w:rsidRPr="001C0CC4" w:rsidRDefault="00332BF7" w:rsidP="00332BF7">
            <w:pPr>
              <w:pStyle w:val="TAC"/>
            </w:pPr>
            <w:r>
              <w:t>0.5</w:t>
            </w:r>
          </w:p>
        </w:tc>
        <w:tc>
          <w:tcPr>
            <w:tcW w:w="0" w:type="auto"/>
            <w:vAlign w:val="center"/>
          </w:tcPr>
          <w:p w14:paraId="3553CC2C" w14:textId="1C34C448" w:rsidR="00332BF7" w:rsidRPr="001C0CC4" w:rsidRDefault="00332BF7" w:rsidP="00332BF7">
            <w:pPr>
              <w:pStyle w:val="TAC"/>
            </w:pPr>
            <w:r>
              <w:rPr>
                <w:rFonts w:cs="Arial"/>
                <w:szCs w:val="18"/>
              </w:rPr>
              <w:t>0.4</w:t>
            </w:r>
          </w:p>
        </w:tc>
        <w:tc>
          <w:tcPr>
            <w:tcW w:w="0" w:type="auto"/>
            <w:vAlign w:val="center"/>
          </w:tcPr>
          <w:p w14:paraId="6ACC8F3F" w14:textId="48402449" w:rsidR="00332BF7" w:rsidRPr="001C0CC4" w:rsidRDefault="00332BF7" w:rsidP="00332BF7">
            <w:pPr>
              <w:pStyle w:val="TAC"/>
            </w:pPr>
            <w:r>
              <w:rPr>
                <w:rFonts w:cs="Arial"/>
                <w:szCs w:val="18"/>
              </w:rPr>
              <w:t>0.3</w:t>
            </w:r>
          </w:p>
        </w:tc>
        <w:tc>
          <w:tcPr>
            <w:tcW w:w="0" w:type="auto"/>
            <w:vAlign w:val="center"/>
          </w:tcPr>
          <w:p w14:paraId="44A046DE" w14:textId="6DDBC7DF" w:rsidR="00332BF7" w:rsidRPr="001C0CC4" w:rsidRDefault="00332BF7" w:rsidP="00332BF7">
            <w:pPr>
              <w:pStyle w:val="TAC"/>
            </w:pPr>
            <w:r>
              <w:t>0.3</w:t>
            </w:r>
          </w:p>
        </w:tc>
      </w:tr>
      <w:tr w:rsidR="00332BF7" w:rsidRPr="001C0CC4" w14:paraId="06A5E702" w14:textId="77777777" w:rsidTr="000363BD">
        <w:trPr>
          <w:trHeight w:val="64"/>
          <w:jc w:val="center"/>
        </w:trPr>
        <w:tc>
          <w:tcPr>
            <w:tcW w:w="0" w:type="auto"/>
            <w:vMerge/>
            <w:vAlign w:val="center"/>
          </w:tcPr>
          <w:p w14:paraId="428EAC72" w14:textId="77777777" w:rsidR="00332BF7" w:rsidRPr="001C0CC4" w:rsidRDefault="00332BF7" w:rsidP="00332BF7">
            <w:pPr>
              <w:pStyle w:val="TAC"/>
            </w:pPr>
          </w:p>
        </w:tc>
        <w:tc>
          <w:tcPr>
            <w:tcW w:w="0" w:type="auto"/>
            <w:vAlign w:val="center"/>
          </w:tcPr>
          <w:p w14:paraId="767A62DC" w14:textId="77777777" w:rsidR="00332BF7" w:rsidRPr="001C0CC4" w:rsidRDefault="00332BF7" w:rsidP="00332BF7">
            <w:pPr>
              <w:pStyle w:val="TAC"/>
              <w:rPr>
                <w:lang w:eastAsia="zh-CN"/>
              </w:rPr>
            </w:pPr>
            <w:r>
              <w:rPr>
                <w:rFonts w:cs="Arial"/>
                <w:szCs w:val="18"/>
              </w:rPr>
              <w:t>n77</w:t>
            </w:r>
            <w:r>
              <w:rPr>
                <w:rFonts w:cs="Arial"/>
                <w:szCs w:val="18"/>
                <w:vertAlign w:val="superscript"/>
              </w:rPr>
              <w:t>3</w:t>
            </w:r>
          </w:p>
        </w:tc>
        <w:tc>
          <w:tcPr>
            <w:tcW w:w="0" w:type="auto"/>
            <w:vAlign w:val="center"/>
          </w:tcPr>
          <w:p w14:paraId="502F7CC5" w14:textId="77777777" w:rsidR="00332BF7" w:rsidRPr="001C0CC4" w:rsidRDefault="00332BF7" w:rsidP="00332BF7">
            <w:pPr>
              <w:pStyle w:val="TAC"/>
              <w:rPr>
                <w:lang w:val="en-US" w:eastAsia="zh-CN"/>
              </w:rPr>
            </w:pPr>
          </w:p>
        </w:tc>
        <w:tc>
          <w:tcPr>
            <w:tcW w:w="0" w:type="auto"/>
            <w:vAlign w:val="center"/>
          </w:tcPr>
          <w:p w14:paraId="48D26C4E" w14:textId="5E76074A" w:rsidR="00332BF7" w:rsidRPr="001C0CC4" w:rsidRDefault="00332BF7" w:rsidP="00332BF7">
            <w:pPr>
              <w:pStyle w:val="TAC"/>
              <w:rPr>
                <w:lang w:val="en-US" w:eastAsia="zh-CN"/>
              </w:rPr>
            </w:pPr>
            <w:r>
              <w:rPr>
                <w:rFonts w:cs="Arial"/>
                <w:szCs w:val="18"/>
              </w:rPr>
              <w:t>0</w:t>
            </w:r>
          </w:p>
        </w:tc>
        <w:tc>
          <w:tcPr>
            <w:tcW w:w="0" w:type="auto"/>
            <w:vAlign w:val="center"/>
          </w:tcPr>
          <w:p w14:paraId="4B91C4E7" w14:textId="0A6A9630" w:rsidR="00332BF7" w:rsidRPr="001C0CC4" w:rsidRDefault="00332BF7" w:rsidP="00332BF7">
            <w:pPr>
              <w:pStyle w:val="TAC"/>
              <w:rPr>
                <w:lang w:val="en-US" w:eastAsia="zh-CN"/>
              </w:rPr>
            </w:pPr>
            <w:r>
              <w:rPr>
                <w:rFonts w:cs="Arial"/>
                <w:szCs w:val="18"/>
              </w:rPr>
              <w:t>0</w:t>
            </w:r>
          </w:p>
        </w:tc>
        <w:tc>
          <w:tcPr>
            <w:tcW w:w="0" w:type="auto"/>
            <w:vAlign w:val="center"/>
          </w:tcPr>
          <w:p w14:paraId="323BA038" w14:textId="2FA965EB" w:rsidR="00332BF7" w:rsidRPr="001C0CC4" w:rsidRDefault="00332BF7" w:rsidP="00332BF7">
            <w:pPr>
              <w:pStyle w:val="TAC"/>
              <w:rPr>
                <w:lang w:val="en-US" w:eastAsia="zh-CN"/>
              </w:rPr>
            </w:pPr>
            <w:r>
              <w:rPr>
                <w:rFonts w:cs="Arial"/>
                <w:szCs w:val="18"/>
              </w:rPr>
              <w:t>0</w:t>
            </w:r>
          </w:p>
        </w:tc>
        <w:tc>
          <w:tcPr>
            <w:tcW w:w="0" w:type="auto"/>
            <w:vAlign w:val="center"/>
          </w:tcPr>
          <w:p w14:paraId="347E5711" w14:textId="751B1DDB" w:rsidR="00332BF7" w:rsidRPr="001C0CC4" w:rsidRDefault="00332BF7" w:rsidP="00332BF7">
            <w:pPr>
              <w:pStyle w:val="TAC"/>
            </w:pPr>
            <w:r>
              <w:rPr>
                <w:rFonts w:cs="Arial"/>
                <w:szCs w:val="18"/>
              </w:rPr>
              <w:t>0</w:t>
            </w:r>
          </w:p>
        </w:tc>
        <w:tc>
          <w:tcPr>
            <w:tcW w:w="0" w:type="auto"/>
            <w:vAlign w:val="center"/>
          </w:tcPr>
          <w:p w14:paraId="6DDEEF08" w14:textId="77777777" w:rsidR="00332BF7" w:rsidRPr="001C0CC4" w:rsidRDefault="00332BF7" w:rsidP="00332BF7">
            <w:pPr>
              <w:pStyle w:val="TAC"/>
            </w:pPr>
          </w:p>
        </w:tc>
        <w:tc>
          <w:tcPr>
            <w:tcW w:w="0" w:type="auto"/>
            <w:vAlign w:val="center"/>
          </w:tcPr>
          <w:p w14:paraId="1C84E72A" w14:textId="77777777" w:rsidR="00332BF7" w:rsidRPr="001C0CC4" w:rsidRDefault="00332BF7" w:rsidP="00332BF7">
            <w:pPr>
              <w:pStyle w:val="TAC"/>
            </w:pPr>
          </w:p>
        </w:tc>
        <w:tc>
          <w:tcPr>
            <w:tcW w:w="0" w:type="auto"/>
            <w:vAlign w:val="center"/>
          </w:tcPr>
          <w:p w14:paraId="31A50768" w14:textId="77777777" w:rsidR="00332BF7" w:rsidRPr="001C0CC4" w:rsidRDefault="00332BF7" w:rsidP="00332BF7">
            <w:pPr>
              <w:pStyle w:val="TAC"/>
            </w:pPr>
          </w:p>
        </w:tc>
        <w:tc>
          <w:tcPr>
            <w:tcW w:w="0" w:type="auto"/>
            <w:vAlign w:val="center"/>
          </w:tcPr>
          <w:p w14:paraId="2319EFC2" w14:textId="77777777" w:rsidR="00332BF7" w:rsidRPr="001C0CC4" w:rsidRDefault="00332BF7" w:rsidP="00332BF7">
            <w:pPr>
              <w:pStyle w:val="TAC"/>
            </w:pPr>
          </w:p>
        </w:tc>
        <w:tc>
          <w:tcPr>
            <w:tcW w:w="0" w:type="auto"/>
          </w:tcPr>
          <w:p w14:paraId="350FAA30" w14:textId="77777777" w:rsidR="00332BF7" w:rsidRPr="001C0CC4" w:rsidRDefault="00332BF7" w:rsidP="00332BF7">
            <w:pPr>
              <w:pStyle w:val="TAC"/>
            </w:pPr>
          </w:p>
        </w:tc>
        <w:tc>
          <w:tcPr>
            <w:tcW w:w="0" w:type="auto"/>
            <w:vAlign w:val="center"/>
          </w:tcPr>
          <w:p w14:paraId="3500BC92" w14:textId="77777777" w:rsidR="00332BF7" w:rsidRPr="001C0CC4" w:rsidRDefault="00332BF7" w:rsidP="00332BF7">
            <w:pPr>
              <w:pStyle w:val="TAC"/>
            </w:pPr>
          </w:p>
        </w:tc>
        <w:tc>
          <w:tcPr>
            <w:tcW w:w="0" w:type="auto"/>
            <w:vAlign w:val="center"/>
          </w:tcPr>
          <w:p w14:paraId="784EEB4D" w14:textId="77777777" w:rsidR="00332BF7" w:rsidRPr="001C0CC4" w:rsidRDefault="00332BF7" w:rsidP="00332BF7">
            <w:pPr>
              <w:pStyle w:val="TAC"/>
            </w:pPr>
          </w:p>
        </w:tc>
      </w:tr>
      <w:tr w:rsidR="000363BD" w:rsidRPr="001C0CC4" w14:paraId="705EB36E" w14:textId="77777777" w:rsidTr="000363BD">
        <w:trPr>
          <w:trHeight w:val="56"/>
          <w:jc w:val="center"/>
        </w:trPr>
        <w:tc>
          <w:tcPr>
            <w:tcW w:w="0" w:type="auto"/>
            <w:gridSpan w:val="14"/>
          </w:tcPr>
          <w:p w14:paraId="259BD8EC" w14:textId="77777777" w:rsidR="000363BD" w:rsidRPr="001C0CC4" w:rsidRDefault="000363BD" w:rsidP="000363BD">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66DD9B1E" w14:textId="77777777" w:rsidR="000363BD" w:rsidRPr="001C0CC4" w:rsidRDefault="000363BD" w:rsidP="000363BD">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1B0D036D">
                <v:shape id="_x0000_i1031" type="#_x0000_t75" style="width:78pt;height:12pt" o:ole="">
                  <v:imagedata r:id="rId8" o:title=""/>
                </v:shape>
                <o:OLEObject Type="Embed" ProgID="Equation.3" ShapeID="_x0000_i1031" DrawAspect="Content" ObjectID="_1664966107" r:id="rId27"/>
              </w:object>
            </w:r>
            <w:r w:rsidRPr="001C0CC4">
              <w:rPr>
                <w:snapToGrid w:val="0"/>
                <w:lang w:eastAsia="ja-JP"/>
              </w:rPr>
              <w:t xml:space="preserve">in MHz and </w:t>
            </w:r>
            <w:r w:rsidRPr="001C0CC4">
              <w:rPr>
                <w:position w:val="-14"/>
              </w:rPr>
              <w:object w:dxaOrig="4900" w:dyaOrig="400" w14:anchorId="5D492EAF">
                <v:shape id="_x0000_i1032" type="#_x0000_t75" style="width:204.6pt;height:12pt" o:ole="">
                  <v:imagedata r:id="rId10" o:title=""/>
                </v:shape>
                <o:OLEObject Type="Embed" ProgID="Equation.DSMT4" ShapeID="_x0000_i1032" DrawAspect="Content" ObjectID="_1664966108" r:id="rId28"/>
              </w:object>
            </w:r>
            <w:r w:rsidRPr="001C0CC4">
              <w:rPr>
                <w:snapToGrid w:val="0"/>
                <w:lang w:eastAsia="ja-JP"/>
              </w:rPr>
              <w:t xml:space="preserve"> with</w:t>
            </w:r>
            <w:r w:rsidRPr="00DC7196">
              <w:rPr>
                <w:noProof/>
                <w:position w:val="-10"/>
                <w:lang w:val="en-US"/>
              </w:rPr>
              <w:drawing>
                <wp:inline distT="0" distB="0" distL="0" distR="0" wp14:anchorId="7C168974" wp14:editId="07A42925">
                  <wp:extent cx="238125" cy="200025"/>
                  <wp:effectExtent l="0" t="0" r="0" b="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3FCB299D" wp14:editId="70083636">
                  <wp:extent cx="428625" cy="190500"/>
                  <wp:effectExtent l="0" t="0" r="0" b="0"/>
                  <wp:docPr id="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5E94AF61" w14:textId="77777777" w:rsidR="000363BD" w:rsidRPr="001C0CC4" w:rsidRDefault="000363BD" w:rsidP="000363BD">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5B90D15B">
                <v:shape id="_x0000_i1033" type="#_x0000_t75" style="width:78pt;height:12pt" o:ole="">
                  <v:imagedata r:id="rId14" o:title=""/>
                </v:shape>
                <o:OLEObject Type="Embed" ProgID="Equation.3" ShapeID="_x0000_i1033" DrawAspect="Content" ObjectID="_1664966109" r:id="rId29"/>
              </w:object>
            </w:r>
            <w:r w:rsidRPr="001C0CC4">
              <w:rPr>
                <w:rFonts w:hint="eastAsia"/>
              </w:rPr>
              <w:t xml:space="preserve"> MHz offset from</w:t>
            </w:r>
            <w:r w:rsidRPr="001C0CC4">
              <w:t xml:space="preserve"> </w:t>
            </w:r>
            <w:r w:rsidRPr="001C0CC4">
              <w:object w:dxaOrig="560" w:dyaOrig="380" w14:anchorId="5DBC6B78">
                <v:shape id="_x0000_i1034" type="#_x0000_t75" style="width:24pt;height:12pt" o:ole="">
                  <v:imagedata r:id="rId16" o:title=""/>
                </v:shape>
                <o:OLEObject Type="Embed" ProgID="Equation.3" ShapeID="_x0000_i1034" DrawAspect="Content" ObjectID="_1664966110" r:id="rId30"/>
              </w:object>
            </w:r>
            <w:r w:rsidRPr="001C0CC4">
              <w:t xml:space="preserve"> in the victim (higher band) with </w:t>
            </w:r>
            <w:r w:rsidRPr="001C0CC4">
              <w:object w:dxaOrig="4900" w:dyaOrig="400" w14:anchorId="2073CB83">
                <v:shape id="_x0000_i1035" type="#_x0000_t75" style="width:204.6pt;height:12pt" o:ole="">
                  <v:imagedata r:id="rId10" o:title=""/>
                </v:shape>
                <o:OLEObject Type="Embed" ProgID="Equation.DSMT4" ShapeID="_x0000_i1035" DrawAspect="Content" ObjectID="_1664966111" r:id="rId31"/>
              </w:object>
            </w:r>
            <w:r w:rsidRPr="001C0CC4">
              <w:t>, where</w:t>
            </w:r>
            <w:r w:rsidRPr="00DC7196">
              <w:rPr>
                <w:noProof/>
                <w:lang w:val="en-US"/>
              </w:rPr>
              <w:drawing>
                <wp:inline distT="0" distB="0" distL="0" distR="0" wp14:anchorId="0614AF14" wp14:editId="628D56AC">
                  <wp:extent cx="428625" cy="190500"/>
                  <wp:effectExtent l="0" t="0" r="0" b="0"/>
                  <wp:docPr id="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1553302B">
                <v:shape id="_x0000_i1036" type="#_x0000_t75" style="width:36.6pt;height:12pt" o:ole="">
                  <v:imagedata r:id="rId19" o:title=""/>
                </v:shape>
                <o:OLEObject Type="Embed" ProgID="Equation.3" ShapeID="_x0000_i1036" DrawAspect="Content" ObjectID="_1664966112" r:id="rId32"/>
              </w:object>
            </w:r>
            <w:r w:rsidRPr="001C0CC4">
              <w:t>are the channel bandwidths configured in the aggressor (lower) and victim (higher) bands in MHz, respectively.</w:t>
            </w:r>
          </w:p>
          <w:p w14:paraId="09190225" w14:textId="77777777" w:rsidR="000363BD" w:rsidRPr="001C0CC4" w:rsidRDefault="000363BD" w:rsidP="000363BD">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1F73FA1E" w14:textId="77777777" w:rsidR="000363BD" w:rsidRPr="001C0CC4" w:rsidRDefault="000363BD" w:rsidP="000363BD">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6342FE77" wp14:editId="1C291059">
                  <wp:extent cx="1181100" cy="295275"/>
                  <wp:effectExtent l="0" t="0" r="0" b="0"/>
                  <wp:docPr id="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6E64D622" wp14:editId="2D77D236">
                  <wp:extent cx="2628900" cy="247650"/>
                  <wp:effectExtent l="0" t="0" r="0" b="0"/>
                  <wp:docPr id="5"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68C81ED5" wp14:editId="6053BA94">
                  <wp:extent cx="285750" cy="190500"/>
                  <wp:effectExtent l="0" t="0" r="0" b="0"/>
                  <wp:docPr id="7"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07299A82" wp14:editId="62191F6D">
                  <wp:extent cx="400050" cy="180975"/>
                  <wp:effectExtent l="0" t="0" r="0" b="0"/>
                  <wp:docPr id="8"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F4F1EF9" w14:textId="77777777" w:rsidR="000363BD" w:rsidRPr="001C0CC4" w:rsidRDefault="000363BD" w:rsidP="000363BD">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59641AA3" w14:textId="77777777" w:rsidR="000363BD" w:rsidRPr="001C0CC4" w:rsidRDefault="000363BD" w:rsidP="000363BD">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78D78D42" wp14:editId="00531611">
                  <wp:extent cx="1000125" cy="180975"/>
                  <wp:effectExtent l="0" t="0" r="0" b="0"/>
                  <wp:docPr id="10"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0E822BAC" wp14:editId="32D22061">
                  <wp:extent cx="2562225" cy="180975"/>
                  <wp:effectExtent l="0" t="0" r="0" b="0"/>
                  <wp:docPr id="11"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4231089A" wp14:editId="6E23E66A">
                  <wp:extent cx="285750" cy="190500"/>
                  <wp:effectExtent l="0" t="0" r="0" b="0"/>
                  <wp:docPr id="12"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724B74FA" wp14:editId="53D3A06B">
                  <wp:extent cx="400050" cy="180975"/>
                  <wp:effectExtent l="0" t="0" r="0" b="0"/>
                  <wp:docPr id="1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tc>
      </w:tr>
    </w:tbl>
    <w:p w14:paraId="0B1D9D38" w14:textId="77777777" w:rsidR="00EA4A7E" w:rsidRPr="00EA4A7E" w:rsidRDefault="00EA4A7E" w:rsidP="00EA4A7E">
      <w:pPr>
        <w:rPr>
          <w:lang w:eastAsia="zh-CN"/>
        </w:rPr>
      </w:pPr>
    </w:p>
    <w:p w14:paraId="4D0F2686" w14:textId="1030DA1D" w:rsidR="009A2FD8" w:rsidRDefault="009A2FD8" w:rsidP="009A2FD8">
      <w:pPr>
        <w:pStyle w:val="Heading2"/>
        <w:rPr>
          <w:lang w:eastAsia="zh-CN"/>
        </w:rPr>
      </w:pPr>
      <w:r>
        <w:rPr>
          <w:lang w:eastAsia="zh-CN"/>
        </w:rPr>
        <w:t>2UL Intermod MSD</w:t>
      </w:r>
    </w:p>
    <w:p w14:paraId="545CC0DE" w14:textId="081DBA9F" w:rsidR="00C37FD5" w:rsidRDefault="00C37FD5" w:rsidP="0057152C">
      <w:pPr>
        <w:rPr>
          <w:lang w:val="en-US"/>
        </w:rPr>
      </w:pPr>
      <w:r>
        <w:rPr>
          <w:lang w:val="en-US"/>
        </w:rPr>
        <w:t>The 2UL IMD MSD can be treated in a similar manner as the harmonic interference.  An example IMD MSD was calculated for B3+B42 for IMD2, IMD4, and IMD5 in [</w:t>
      </w:r>
      <w:r w:rsidR="00A846D8">
        <w:rPr>
          <w:lang w:val="en-US"/>
        </w:rPr>
        <w:t>5</w:t>
      </w:r>
      <w:r w:rsidR="00B270A5">
        <w:rPr>
          <w:lang w:val="en-US"/>
        </w:rPr>
        <w:t>].  However, to account for NR band combinations a few adjustments were required.  NR Band n77 does not support 5 MHz channels so the test configuration is defined as 10 MHz with 50 RB’s in the uplink.  The victim channel in Band 2 is 5 MHz wide.  Therefore, the IMD product spreads out over a larger frequency range in the DL band that extends well beyond the Rx bandwidth.  This is compensated by the CF which then needs to be adjusted for NR to be 2.5 dB for the f</w:t>
      </w:r>
      <w:r w:rsidR="00B270A5" w:rsidRPr="00B270A5">
        <w:rPr>
          <w:vertAlign w:val="subscript"/>
          <w:lang w:val="en-US"/>
        </w:rPr>
        <w:t>2</w:t>
      </w:r>
      <w:r w:rsidR="00B270A5">
        <w:rPr>
          <w:lang w:val="en-US"/>
        </w:rPr>
        <w:t>-f</w:t>
      </w:r>
      <w:r w:rsidR="00B270A5" w:rsidRPr="00B270A5">
        <w:rPr>
          <w:vertAlign w:val="subscript"/>
          <w:lang w:val="en-US"/>
        </w:rPr>
        <w:t>1</w:t>
      </w:r>
      <w:r w:rsidR="00B270A5">
        <w:rPr>
          <w:lang w:val="en-US"/>
        </w:rPr>
        <w:t xml:space="preserve"> IMD2 product.  Finally, the uplink transmit powers are also increased by 3 dB each since the band combination is PC2.  Two values for PCB isolation are considered: a conservative value of 65 dB and a more aggressive value of 90 dB.</w:t>
      </w:r>
    </w:p>
    <w:p w14:paraId="21939E26" w14:textId="7BCE6E72" w:rsidR="002F1C95" w:rsidRDefault="002F1C95" w:rsidP="002F1C95">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MSD for PC2 2UL IMD using conservative assumptions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270A5" w14:paraId="1CCFACFB" w14:textId="77777777" w:rsidTr="00C037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9429A14" w14:textId="77777777" w:rsidR="00B270A5" w:rsidRDefault="00B270A5" w:rsidP="00C03760">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5B1DAF01" w14:textId="77777777" w:rsidR="00B270A5" w:rsidRDefault="00B270A5" w:rsidP="00C03760">
            <w:pPr>
              <w:pStyle w:val="TAH"/>
            </w:pPr>
            <w:r>
              <w:t>Source of IMD</w:t>
            </w:r>
          </w:p>
        </w:tc>
      </w:tr>
      <w:tr w:rsidR="00B270A5" w14:paraId="0B7D213B" w14:textId="77777777" w:rsidTr="00C0376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62BD713" w14:textId="77777777" w:rsidR="00B270A5" w:rsidRDefault="00B270A5" w:rsidP="00C03760">
            <w:pPr>
              <w:pStyle w:val="TAH"/>
            </w:pPr>
            <w:r>
              <w:rPr>
                <w:lang w:eastAsia="ja-JP"/>
              </w:rPr>
              <w:t>NR</w:t>
            </w:r>
            <w:r>
              <w:t xml:space="preserve"> </w:t>
            </w:r>
            <w:r>
              <w:rPr>
                <w:lang w:val="en-US" w:eastAsia="zh-CN"/>
              </w:rPr>
              <w:t>CA</w:t>
            </w:r>
          </w:p>
          <w:p w14:paraId="3AE6CF17" w14:textId="77777777" w:rsidR="00B270A5" w:rsidRDefault="00B270A5" w:rsidP="00C03760">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43A3815E" w14:textId="77777777" w:rsidR="00B270A5" w:rsidRDefault="00B270A5" w:rsidP="00C037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72A6CF15" w14:textId="77777777" w:rsidR="00B270A5" w:rsidRDefault="00B270A5" w:rsidP="00C037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046353F7" w14:textId="77777777" w:rsidR="00B270A5" w:rsidRDefault="00B270A5" w:rsidP="00C037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198DD9B" w14:textId="77777777" w:rsidR="00B270A5" w:rsidRDefault="00B270A5" w:rsidP="00C037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07A69F7" w14:textId="77777777" w:rsidR="00B270A5" w:rsidRDefault="00B270A5" w:rsidP="00C037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33FD683" w14:textId="77777777" w:rsidR="00B270A5" w:rsidRDefault="00B270A5" w:rsidP="00C037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031538C2" w14:textId="77777777" w:rsidR="00B270A5" w:rsidRDefault="00B270A5" w:rsidP="00C03760">
            <w:pPr>
              <w:pStyle w:val="TAH"/>
            </w:pPr>
            <w:r>
              <w:t>Duplex mode</w:t>
            </w:r>
          </w:p>
        </w:tc>
        <w:tc>
          <w:tcPr>
            <w:tcW w:w="1057" w:type="dxa"/>
            <w:vMerge/>
            <w:tcBorders>
              <w:left w:val="single" w:sz="4" w:space="0" w:color="auto"/>
              <w:bottom w:val="single" w:sz="4" w:space="0" w:color="auto"/>
              <w:right w:val="single" w:sz="4" w:space="0" w:color="auto"/>
            </w:tcBorders>
          </w:tcPr>
          <w:p w14:paraId="602F23CC" w14:textId="77777777" w:rsidR="00B270A5" w:rsidRDefault="00B270A5" w:rsidP="00C03760">
            <w:pPr>
              <w:pStyle w:val="TAH"/>
            </w:pPr>
          </w:p>
        </w:tc>
      </w:tr>
      <w:tr w:rsidR="00B270A5" w14:paraId="13CAC339" w14:textId="77777777" w:rsidTr="00C03760">
        <w:trPr>
          <w:trHeight w:val="113"/>
          <w:jc w:val="center"/>
        </w:trPr>
        <w:tc>
          <w:tcPr>
            <w:tcW w:w="2007" w:type="dxa"/>
            <w:vMerge w:val="restart"/>
            <w:tcBorders>
              <w:left w:val="single" w:sz="4" w:space="0" w:color="auto"/>
              <w:right w:val="single" w:sz="4" w:space="0" w:color="auto"/>
            </w:tcBorders>
            <w:vAlign w:val="center"/>
          </w:tcPr>
          <w:p w14:paraId="5A708FED" w14:textId="77777777" w:rsidR="00B270A5" w:rsidRDefault="00B270A5" w:rsidP="00C03760">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2B4E597B" w14:textId="77777777" w:rsidR="00B270A5" w:rsidRDefault="00B270A5" w:rsidP="00C03760">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7CB8A1D" w14:textId="77777777" w:rsidR="00B270A5" w:rsidRDefault="00B270A5" w:rsidP="00C03760">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567E70D9" w14:textId="77777777" w:rsidR="00B270A5" w:rsidRDefault="00B270A5" w:rsidP="00C03760">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BBC077A" w14:textId="77777777" w:rsidR="00B270A5" w:rsidRDefault="00B270A5" w:rsidP="00C03760">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777BA93" w14:textId="77777777" w:rsidR="00B270A5" w:rsidRDefault="00B270A5" w:rsidP="00C03760">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73D586B" w14:textId="3B2B6D6B" w:rsidR="00B270A5" w:rsidRDefault="00B270A5" w:rsidP="00C03760">
            <w:pPr>
              <w:pStyle w:val="TAC"/>
              <w:keepNext w:val="0"/>
              <w:rPr>
                <w:rFonts w:cs="Arial"/>
                <w:szCs w:val="18"/>
                <w:lang w:eastAsia="ja-JP"/>
              </w:rPr>
            </w:pPr>
            <w:r>
              <w:rPr>
                <w:rFonts w:cs="Arial"/>
                <w:szCs w:val="18"/>
                <w:lang w:eastAsia="ja-JP"/>
              </w:rPr>
              <w:t>33</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775D17F" w14:textId="77777777" w:rsidR="00B270A5" w:rsidRDefault="00B270A5" w:rsidP="00C03760">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DF2B9B2" w14:textId="77777777" w:rsidR="00B270A5" w:rsidRDefault="00B270A5" w:rsidP="00C03760">
            <w:pPr>
              <w:pStyle w:val="TAC"/>
              <w:keepNext w:val="0"/>
              <w:rPr>
                <w:szCs w:val="18"/>
              </w:rPr>
            </w:pPr>
            <w:r>
              <w:rPr>
                <w:rFonts w:cs="Arial"/>
                <w:szCs w:val="18"/>
              </w:rPr>
              <w:t>IMD2</w:t>
            </w:r>
          </w:p>
        </w:tc>
      </w:tr>
      <w:tr w:rsidR="00B270A5" w14:paraId="0A56AEBD" w14:textId="77777777" w:rsidTr="00C03760">
        <w:trPr>
          <w:trHeight w:val="113"/>
          <w:jc w:val="center"/>
        </w:trPr>
        <w:tc>
          <w:tcPr>
            <w:tcW w:w="2007" w:type="dxa"/>
            <w:vMerge/>
            <w:tcBorders>
              <w:left w:val="single" w:sz="4" w:space="0" w:color="auto"/>
              <w:right w:val="single" w:sz="4" w:space="0" w:color="auto"/>
            </w:tcBorders>
            <w:vAlign w:val="center"/>
          </w:tcPr>
          <w:p w14:paraId="64B0285D" w14:textId="77777777" w:rsidR="00B270A5" w:rsidRDefault="00B270A5" w:rsidP="00C03760">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55095CA3" w14:textId="77777777" w:rsidR="00B270A5" w:rsidRDefault="00B270A5" w:rsidP="00C03760">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333C5C9" w14:textId="77777777" w:rsidR="00B270A5" w:rsidRDefault="00B270A5" w:rsidP="00C03760">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437916D" w14:textId="77777777" w:rsidR="00B270A5" w:rsidRDefault="00B270A5" w:rsidP="00C03760">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2D2E187" w14:textId="77777777" w:rsidR="00B270A5" w:rsidRDefault="00B270A5" w:rsidP="00C03760">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F22FD91" w14:textId="77777777" w:rsidR="00B270A5" w:rsidRDefault="00B270A5" w:rsidP="00C03760">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C667187" w14:textId="182C6617" w:rsidR="00B270A5" w:rsidRDefault="00B270A5" w:rsidP="00C03760">
            <w:pPr>
              <w:pStyle w:val="TAC"/>
              <w:keepNext w:val="0"/>
              <w:rPr>
                <w:rFonts w:cs="Arial"/>
                <w:szCs w:val="18"/>
                <w:lang w:eastAsia="ja-JP"/>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11E1752" w14:textId="77777777" w:rsidR="00B270A5" w:rsidRDefault="00B270A5" w:rsidP="00C03760">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1A715F03" w14:textId="77777777" w:rsidR="00B270A5" w:rsidRDefault="00B270A5" w:rsidP="00C03760">
            <w:pPr>
              <w:pStyle w:val="TAC"/>
              <w:keepNext w:val="0"/>
              <w:rPr>
                <w:szCs w:val="18"/>
              </w:rPr>
            </w:pPr>
          </w:p>
        </w:tc>
      </w:tr>
      <w:tr w:rsidR="00B270A5" w14:paraId="7E0B0FA8" w14:textId="77777777" w:rsidTr="00C03760">
        <w:trPr>
          <w:trHeight w:val="113"/>
          <w:jc w:val="center"/>
        </w:trPr>
        <w:tc>
          <w:tcPr>
            <w:tcW w:w="2007" w:type="dxa"/>
            <w:vMerge/>
            <w:tcBorders>
              <w:left w:val="single" w:sz="4" w:space="0" w:color="auto"/>
              <w:right w:val="single" w:sz="4" w:space="0" w:color="auto"/>
            </w:tcBorders>
            <w:vAlign w:val="center"/>
          </w:tcPr>
          <w:p w14:paraId="3A7A486D" w14:textId="77777777" w:rsidR="00B270A5" w:rsidRDefault="00B270A5" w:rsidP="00C03760">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39472E" w14:textId="77777777" w:rsidR="00B270A5" w:rsidRDefault="00B270A5" w:rsidP="00C03760">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6C716D" w14:textId="77777777" w:rsidR="00B270A5" w:rsidRDefault="00B270A5" w:rsidP="00C03760">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4B48218A" w14:textId="77777777" w:rsidR="00B270A5" w:rsidRDefault="00B270A5" w:rsidP="00C03760">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3B832D" w14:textId="77777777" w:rsidR="00B270A5" w:rsidRDefault="00B270A5" w:rsidP="00C03760">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24193B" w14:textId="77777777" w:rsidR="00B270A5" w:rsidRDefault="00B270A5" w:rsidP="00C03760">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2E8DC00" w14:textId="77777777" w:rsidR="00B270A5" w:rsidRDefault="00B270A5" w:rsidP="00C03760">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CD7AD" w14:textId="77777777" w:rsidR="00B270A5" w:rsidRDefault="00B270A5" w:rsidP="00C03760">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FABC00" w14:textId="77777777" w:rsidR="00B270A5" w:rsidRDefault="00B270A5" w:rsidP="00C03760">
            <w:pPr>
              <w:pStyle w:val="TAC"/>
              <w:keepNext w:val="0"/>
              <w:rPr>
                <w:szCs w:val="18"/>
              </w:rPr>
            </w:pPr>
            <w:r>
              <w:rPr>
                <w:rFonts w:cs="Arial"/>
                <w:szCs w:val="18"/>
                <w:lang w:eastAsia="ja-JP"/>
              </w:rPr>
              <w:t>N/A</w:t>
            </w:r>
          </w:p>
        </w:tc>
      </w:tr>
      <w:tr w:rsidR="00B270A5" w14:paraId="68B38A03" w14:textId="77777777" w:rsidTr="00C03760">
        <w:trPr>
          <w:trHeight w:val="113"/>
          <w:jc w:val="center"/>
        </w:trPr>
        <w:tc>
          <w:tcPr>
            <w:tcW w:w="2007" w:type="dxa"/>
            <w:vMerge/>
            <w:tcBorders>
              <w:left w:val="single" w:sz="4" w:space="0" w:color="auto"/>
              <w:right w:val="single" w:sz="4" w:space="0" w:color="auto"/>
            </w:tcBorders>
            <w:vAlign w:val="center"/>
          </w:tcPr>
          <w:p w14:paraId="0964A110" w14:textId="77777777" w:rsidR="00B270A5" w:rsidRDefault="00B270A5" w:rsidP="00C03760">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74838E31" w14:textId="77777777" w:rsidR="00B270A5" w:rsidRDefault="00B270A5" w:rsidP="00C03760">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5F2F485" w14:textId="77777777" w:rsidR="00B270A5" w:rsidRDefault="00B270A5" w:rsidP="00C03760">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049B82F0" w14:textId="77777777" w:rsidR="00B270A5" w:rsidRDefault="00B270A5" w:rsidP="00C03760">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CFAE4F6" w14:textId="77777777" w:rsidR="00B270A5" w:rsidRDefault="00B270A5" w:rsidP="00C03760">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02E9EEA" w14:textId="77777777" w:rsidR="00B270A5" w:rsidRDefault="00B270A5" w:rsidP="00C03760">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7933FEA" w14:textId="3879F0EA" w:rsidR="00B270A5" w:rsidRDefault="005C7165" w:rsidP="00C03760">
            <w:pPr>
              <w:pStyle w:val="TAN"/>
              <w:keepNext w:val="0"/>
              <w:jc w:val="center"/>
              <w:rPr>
                <w:rFonts w:cs="Arial"/>
                <w:szCs w:val="18"/>
                <w:lang w:eastAsia="ja-JP"/>
              </w:rPr>
            </w:pPr>
            <w:r>
              <w:rPr>
                <w:rFonts w:cs="Arial"/>
                <w:szCs w:val="18"/>
                <w:lang w:eastAsia="ja-JP"/>
              </w:rPr>
              <w:t>18.2</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707C3BC" w14:textId="77777777" w:rsidR="00B270A5" w:rsidRDefault="00B270A5" w:rsidP="00C03760">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FECC0F6" w14:textId="77777777" w:rsidR="00B270A5" w:rsidRDefault="00B270A5" w:rsidP="00C03760">
            <w:pPr>
              <w:pStyle w:val="TAN"/>
              <w:keepNext w:val="0"/>
              <w:jc w:val="center"/>
              <w:rPr>
                <w:szCs w:val="18"/>
              </w:rPr>
            </w:pPr>
            <w:r>
              <w:rPr>
                <w:rFonts w:cs="Arial"/>
                <w:szCs w:val="18"/>
              </w:rPr>
              <w:t>IMD4</w:t>
            </w:r>
          </w:p>
        </w:tc>
      </w:tr>
      <w:tr w:rsidR="00B270A5" w14:paraId="09EE5C12" w14:textId="77777777" w:rsidTr="00C03760">
        <w:trPr>
          <w:trHeight w:val="113"/>
          <w:jc w:val="center"/>
        </w:trPr>
        <w:tc>
          <w:tcPr>
            <w:tcW w:w="2007" w:type="dxa"/>
            <w:vMerge/>
            <w:tcBorders>
              <w:left w:val="single" w:sz="4" w:space="0" w:color="auto"/>
              <w:right w:val="single" w:sz="4" w:space="0" w:color="auto"/>
            </w:tcBorders>
            <w:vAlign w:val="center"/>
          </w:tcPr>
          <w:p w14:paraId="4AC27D9D" w14:textId="77777777" w:rsidR="00B270A5" w:rsidRDefault="00B270A5" w:rsidP="00C03760">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259D8C9" w14:textId="77777777" w:rsidR="00B270A5" w:rsidRDefault="00B270A5" w:rsidP="00C03760">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BDE6E4F" w14:textId="77777777" w:rsidR="00B270A5" w:rsidRDefault="00B270A5" w:rsidP="00C03760">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F3ABDFD" w14:textId="77777777" w:rsidR="00B270A5" w:rsidRDefault="00B270A5" w:rsidP="00C03760">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B978554" w14:textId="77777777" w:rsidR="00B270A5" w:rsidRDefault="00B270A5" w:rsidP="00C03760">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EE2A901" w14:textId="77777777" w:rsidR="00B270A5" w:rsidRDefault="00B270A5" w:rsidP="00C03760">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787A5BC2" w14:textId="391C1561" w:rsidR="00B270A5" w:rsidRDefault="00B270A5" w:rsidP="00C03760">
            <w:pPr>
              <w:pStyle w:val="TAN"/>
              <w:keepNext w:val="0"/>
              <w:jc w:val="center"/>
              <w:rPr>
                <w:rFonts w:cs="Arial"/>
                <w:szCs w:val="18"/>
                <w:lang w:eastAsia="ja-JP"/>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91F1DDC" w14:textId="77777777" w:rsidR="00B270A5" w:rsidRDefault="00B270A5" w:rsidP="00C03760">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9C9487B" w14:textId="77777777" w:rsidR="00B270A5" w:rsidRDefault="00B270A5" w:rsidP="00C03760">
            <w:pPr>
              <w:pStyle w:val="TAN"/>
              <w:keepNext w:val="0"/>
              <w:jc w:val="center"/>
              <w:rPr>
                <w:szCs w:val="18"/>
              </w:rPr>
            </w:pPr>
          </w:p>
        </w:tc>
      </w:tr>
      <w:tr w:rsidR="00B270A5" w14:paraId="19F9E0B2" w14:textId="77777777" w:rsidTr="00C03760">
        <w:trPr>
          <w:trHeight w:val="113"/>
          <w:jc w:val="center"/>
        </w:trPr>
        <w:tc>
          <w:tcPr>
            <w:tcW w:w="2007" w:type="dxa"/>
            <w:vMerge/>
            <w:tcBorders>
              <w:left w:val="single" w:sz="4" w:space="0" w:color="auto"/>
              <w:right w:val="single" w:sz="4" w:space="0" w:color="auto"/>
            </w:tcBorders>
            <w:vAlign w:val="center"/>
          </w:tcPr>
          <w:p w14:paraId="184ED9A9"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00E7F0" w14:textId="77777777" w:rsidR="00B270A5" w:rsidRDefault="00B270A5" w:rsidP="00C03760">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51CE96DD" w14:textId="77777777" w:rsidR="00B270A5" w:rsidRDefault="00B270A5" w:rsidP="00C03760">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7D7E6A5B" w14:textId="77777777" w:rsidR="00B270A5" w:rsidRDefault="00B270A5" w:rsidP="00C03760">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C32F99" w14:textId="77777777" w:rsidR="00B270A5" w:rsidRDefault="00B270A5" w:rsidP="00C03760">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5FB3D" w14:textId="77777777" w:rsidR="00B270A5" w:rsidRDefault="00B270A5" w:rsidP="00C03760">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6C843A56" w14:textId="77777777" w:rsidR="00B270A5" w:rsidRDefault="00B270A5" w:rsidP="00C03760">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ED3A7" w14:textId="77777777" w:rsidR="00B270A5" w:rsidRDefault="00B270A5" w:rsidP="00C03760">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CA8269" w14:textId="77777777" w:rsidR="00B270A5" w:rsidRDefault="00B270A5" w:rsidP="00C03760">
            <w:pPr>
              <w:pStyle w:val="TAN"/>
              <w:keepNext w:val="0"/>
              <w:jc w:val="center"/>
              <w:rPr>
                <w:szCs w:val="18"/>
              </w:rPr>
            </w:pPr>
            <w:r>
              <w:rPr>
                <w:rFonts w:cs="Arial"/>
                <w:szCs w:val="18"/>
                <w:lang w:eastAsia="ja-JP"/>
              </w:rPr>
              <w:t>N/A</w:t>
            </w:r>
          </w:p>
        </w:tc>
      </w:tr>
      <w:tr w:rsidR="00B270A5" w14:paraId="6BE05590" w14:textId="77777777" w:rsidTr="00C03760">
        <w:trPr>
          <w:trHeight w:val="113"/>
          <w:jc w:val="center"/>
        </w:trPr>
        <w:tc>
          <w:tcPr>
            <w:tcW w:w="2007" w:type="dxa"/>
            <w:vMerge/>
            <w:tcBorders>
              <w:left w:val="single" w:sz="4" w:space="0" w:color="auto"/>
              <w:right w:val="single" w:sz="4" w:space="0" w:color="auto"/>
            </w:tcBorders>
            <w:vAlign w:val="center"/>
          </w:tcPr>
          <w:p w14:paraId="222DCB62"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E0235A" w14:textId="77777777" w:rsidR="00B270A5" w:rsidRDefault="00B270A5" w:rsidP="00C03760">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1EB908BE" w14:textId="77777777" w:rsidR="00B270A5" w:rsidRDefault="00B270A5" w:rsidP="00C03760">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3B911AB8" w14:textId="77777777" w:rsidR="00B270A5" w:rsidRDefault="00B270A5" w:rsidP="00C03760">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BAD970" w14:textId="77777777" w:rsidR="00B270A5" w:rsidRDefault="00B270A5" w:rsidP="00C03760">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47A4D" w14:textId="77777777" w:rsidR="00B270A5" w:rsidRDefault="00B270A5" w:rsidP="00C03760">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4F44A2EE" w14:textId="4F9501F4" w:rsidR="00B270A5" w:rsidRDefault="00EE7487" w:rsidP="00C03760">
            <w:pPr>
              <w:pStyle w:val="TAN"/>
              <w:keepNext w:val="0"/>
              <w:jc w:val="center"/>
              <w:rPr>
                <w:rFonts w:cs="Arial"/>
                <w:szCs w:val="18"/>
                <w:lang w:eastAsia="ja-JP"/>
              </w:rPr>
            </w:pPr>
            <w:r>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172B5ED4" w14:textId="77777777" w:rsidR="00B270A5" w:rsidRDefault="00B270A5" w:rsidP="00C03760">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1A0BC" w14:textId="77777777" w:rsidR="00B270A5" w:rsidRDefault="00B270A5" w:rsidP="00C03760">
            <w:pPr>
              <w:pStyle w:val="TAN"/>
              <w:keepNext w:val="0"/>
              <w:jc w:val="center"/>
              <w:rPr>
                <w:szCs w:val="18"/>
              </w:rPr>
            </w:pPr>
            <w:r>
              <w:rPr>
                <w:rFonts w:cs="Arial"/>
                <w:szCs w:val="18"/>
              </w:rPr>
              <w:t>IMD5</w:t>
            </w:r>
          </w:p>
        </w:tc>
      </w:tr>
      <w:tr w:rsidR="00B270A5" w14:paraId="0FE502C0" w14:textId="77777777" w:rsidTr="00C03760">
        <w:trPr>
          <w:trHeight w:val="113"/>
          <w:jc w:val="center"/>
        </w:trPr>
        <w:tc>
          <w:tcPr>
            <w:tcW w:w="2007" w:type="dxa"/>
            <w:vMerge/>
            <w:tcBorders>
              <w:left w:val="single" w:sz="4" w:space="0" w:color="auto"/>
              <w:right w:val="single" w:sz="4" w:space="0" w:color="auto"/>
            </w:tcBorders>
            <w:vAlign w:val="center"/>
          </w:tcPr>
          <w:p w14:paraId="183F6C87"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332A38" w14:textId="77777777" w:rsidR="00B270A5" w:rsidRDefault="00B270A5" w:rsidP="00C03760">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E78281" w14:textId="77777777" w:rsidR="00B270A5" w:rsidRDefault="00B270A5" w:rsidP="00C03760">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18678BC" w14:textId="77777777" w:rsidR="00B270A5" w:rsidRDefault="00B270A5" w:rsidP="00C03760">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D2B763" w14:textId="77777777" w:rsidR="00B270A5" w:rsidRDefault="00B270A5" w:rsidP="00C03760">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D22ACD" w14:textId="77777777" w:rsidR="00B270A5" w:rsidRDefault="00B270A5" w:rsidP="00C03760">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DC0F281" w14:textId="77777777" w:rsidR="00B270A5" w:rsidRDefault="00B270A5" w:rsidP="00C03760">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43E9E" w14:textId="77777777" w:rsidR="00B270A5" w:rsidRDefault="00B270A5" w:rsidP="00C03760">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301B2" w14:textId="77777777" w:rsidR="00B270A5" w:rsidRDefault="00B270A5" w:rsidP="00C03760">
            <w:pPr>
              <w:pStyle w:val="TAN"/>
              <w:keepNext w:val="0"/>
              <w:jc w:val="center"/>
              <w:rPr>
                <w:szCs w:val="18"/>
              </w:rPr>
            </w:pPr>
            <w:r>
              <w:rPr>
                <w:rFonts w:cs="Arial"/>
                <w:szCs w:val="18"/>
              </w:rPr>
              <w:t>N/A</w:t>
            </w:r>
          </w:p>
        </w:tc>
      </w:tr>
      <w:tr w:rsidR="00B270A5" w14:paraId="52526987" w14:textId="77777777" w:rsidTr="00C0376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A7479B" w14:textId="77777777" w:rsidR="00B270A5" w:rsidRDefault="00B270A5" w:rsidP="00C03760">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2F72E691"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419AC" w14:textId="77777777" w:rsidR="00B270A5" w:rsidRDefault="00B270A5" w:rsidP="00C03760">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4659C2E3"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964B6A" w14:textId="77777777" w:rsidR="00B270A5" w:rsidRDefault="00B270A5" w:rsidP="00C03760">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81041" w14:textId="77777777" w:rsidR="00B270A5" w:rsidRDefault="00B270A5" w:rsidP="00C03760">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77F45312" w14:textId="07AC767E" w:rsidR="00B270A5" w:rsidRDefault="00EE7487" w:rsidP="00C03760">
            <w:pPr>
              <w:pStyle w:val="TAC"/>
              <w:keepNext w:val="0"/>
              <w:rPr>
                <w:lang w:val="en-US" w:eastAsia="zh-CN"/>
              </w:rPr>
            </w:pPr>
            <w:r>
              <w:rPr>
                <w:szCs w:val="18"/>
              </w:rPr>
              <w:t>18.2</w:t>
            </w:r>
          </w:p>
        </w:tc>
        <w:tc>
          <w:tcPr>
            <w:tcW w:w="828" w:type="dxa"/>
            <w:tcBorders>
              <w:top w:val="single" w:sz="4" w:space="0" w:color="auto"/>
              <w:left w:val="single" w:sz="4" w:space="0" w:color="auto"/>
              <w:bottom w:val="single" w:sz="4" w:space="0" w:color="auto"/>
              <w:right w:val="single" w:sz="4" w:space="0" w:color="auto"/>
            </w:tcBorders>
            <w:vAlign w:val="center"/>
          </w:tcPr>
          <w:p w14:paraId="7323C1FC" w14:textId="77777777" w:rsidR="00B270A5" w:rsidRDefault="00B270A5" w:rsidP="00C03760">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5E8D8" w14:textId="77777777" w:rsidR="00B270A5" w:rsidRDefault="00B270A5" w:rsidP="00C03760">
            <w:pPr>
              <w:pStyle w:val="TAC"/>
              <w:keepNext w:val="0"/>
              <w:rPr>
                <w:lang w:eastAsia="zh-CN"/>
              </w:rPr>
            </w:pPr>
            <w:r>
              <w:rPr>
                <w:rFonts w:hint="eastAsia"/>
                <w:szCs w:val="18"/>
              </w:rPr>
              <w:t>IMD4</w:t>
            </w:r>
          </w:p>
        </w:tc>
      </w:tr>
      <w:tr w:rsidR="00B270A5" w14:paraId="5A3219AF" w14:textId="77777777" w:rsidTr="00C03760">
        <w:trPr>
          <w:trHeight w:val="112"/>
          <w:jc w:val="center"/>
        </w:trPr>
        <w:tc>
          <w:tcPr>
            <w:tcW w:w="2007" w:type="dxa"/>
            <w:vMerge/>
            <w:tcBorders>
              <w:left w:val="single" w:sz="4" w:space="0" w:color="auto"/>
              <w:right w:val="single" w:sz="4" w:space="0" w:color="auto"/>
            </w:tcBorders>
            <w:vAlign w:val="center"/>
          </w:tcPr>
          <w:p w14:paraId="3EA74FB0"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8DF24" w14:textId="77777777" w:rsidR="00B270A5" w:rsidRDefault="00B270A5" w:rsidP="00C03760">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853780" w14:textId="77777777" w:rsidR="00B270A5" w:rsidRDefault="00B270A5" w:rsidP="00C03760">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41AF1805" w14:textId="77777777" w:rsidR="00B270A5" w:rsidRDefault="00B270A5" w:rsidP="00C03760">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394EA8" w14:textId="77777777" w:rsidR="00B270A5" w:rsidRDefault="00B270A5" w:rsidP="00C03760">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328B70E1" w14:textId="77777777" w:rsidR="00B270A5" w:rsidRDefault="00B270A5" w:rsidP="00C03760">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2A76264E" w14:textId="77777777" w:rsidR="00B270A5" w:rsidRDefault="00B270A5" w:rsidP="00C03760">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84B84" w14:textId="77777777" w:rsidR="00B270A5" w:rsidRDefault="00B270A5" w:rsidP="00C03760">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5BDE1" w14:textId="77777777" w:rsidR="00B270A5" w:rsidRDefault="00B270A5" w:rsidP="00C03760">
            <w:pPr>
              <w:pStyle w:val="TAC"/>
              <w:keepNext w:val="0"/>
              <w:rPr>
                <w:lang w:eastAsia="zh-CN"/>
              </w:rPr>
            </w:pPr>
            <w:r>
              <w:rPr>
                <w:rFonts w:hint="eastAsia"/>
                <w:szCs w:val="18"/>
              </w:rPr>
              <w:t>N/A</w:t>
            </w:r>
          </w:p>
        </w:tc>
      </w:tr>
      <w:tr w:rsidR="00B270A5" w14:paraId="2FEF256F" w14:textId="77777777" w:rsidTr="00C03760">
        <w:trPr>
          <w:trHeight w:val="112"/>
          <w:jc w:val="center"/>
        </w:trPr>
        <w:tc>
          <w:tcPr>
            <w:tcW w:w="2007" w:type="dxa"/>
            <w:vMerge/>
            <w:tcBorders>
              <w:left w:val="single" w:sz="4" w:space="0" w:color="auto"/>
              <w:right w:val="single" w:sz="4" w:space="0" w:color="auto"/>
            </w:tcBorders>
            <w:vAlign w:val="center"/>
          </w:tcPr>
          <w:p w14:paraId="4F102A36"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04776"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25EA5" w14:textId="77777777" w:rsidR="00B270A5" w:rsidRDefault="00B270A5" w:rsidP="00C03760">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4C65C58B"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584B05" w14:textId="77777777" w:rsidR="00B270A5" w:rsidRDefault="00B270A5" w:rsidP="00C03760">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14303BE" w14:textId="77777777" w:rsidR="00B270A5" w:rsidRDefault="00B270A5" w:rsidP="00C03760">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2F34C7D" w14:textId="1422FDF5" w:rsidR="00B270A5" w:rsidRDefault="00EE7487" w:rsidP="00C03760">
            <w:pPr>
              <w:pStyle w:val="TAC"/>
              <w:keepNext w:val="0"/>
              <w:rPr>
                <w:lang w:val="en-US" w:eastAsia="zh-CN"/>
              </w:rPr>
            </w:pPr>
            <w:r>
              <w:rPr>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5ACA47A7" w14:textId="77777777" w:rsidR="00B270A5" w:rsidRDefault="00B270A5" w:rsidP="00C03760">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2BAF41" w14:textId="77777777" w:rsidR="00B270A5" w:rsidRDefault="00B270A5" w:rsidP="00C03760">
            <w:pPr>
              <w:pStyle w:val="TAC"/>
              <w:keepNext w:val="0"/>
              <w:rPr>
                <w:lang w:eastAsia="zh-CN"/>
              </w:rPr>
            </w:pPr>
            <w:r>
              <w:rPr>
                <w:rFonts w:hint="eastAsia"/>
                <w:szCs w:val="18"/>
              </w:rPr>
              <w:t>IMD5</w:t>
            </w:r>
          </w:p>
        </w:tc>
      </w:tr>
      <w:tr w:rsidR="00B270A5" w14:paraId="57BDEEE5" w14:textId="77777777" w:rsidTr="00C03760">
        <w:trPr>
          <w:trHeight w:val="112"/>
          <w:jc w:val="center"/>
        </w:trPr>
        <w:tc>
          <w:tcPr>
            <w:tcW w:w="2007" w:type="dxa"/>
            <w:vMerge/>
            <w:tcBorders>
              <w:left w:val="single" w:sz="4" w:space="0" w:color="auto"/>
              <w:bottom w:val="single" w:sz="4" w:space="0" w:color="auto"/>
              <w:right w:val="single" w:sz="4" w:space="0" w:color="auto"/>
            </w:tcBorders>
            <w:vAlign w:val="center"/>
          </w:tcPr>
          <w:p w14:paraId="047BDE7B"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2CF48" w14:textId="77777777" w:rsidR="00B270A5" w:rsidRDefault="00B270A5" w:rsidP="00C03760">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A6B248" w14:textId="77777777" w:rsidR="00B270A5" w:rsidRDefault="00B270A5" w:rsidP="00C03760">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291245AE" w14:textId="77777777" w:rsidR="00B270A5" w:rsidRDefault="00B270A5" w:rsidP="00C03760">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07EFAA" w14:textId="77777777" w:rsidR="00B270A5" w:rsidRDefault="00B270A5" w:rsidP="00C03760">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74822339" w14:textId="77777777" w:rsidR="00B270A5" w:rsidRDefault="00B270A5" w:rsidP="00C03760">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3F8E3313" w14:textId="77777777" w:rsidR="00B270A5" w:rsidRDefault="00B270A5" w:rsidP="00C03760">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A32FF" w14:textId="77777777" w:rsidR="00B270A5" w:rsidRDefault="00B270A5" w:rsidP="00C03760">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34B56" w14:textId="77777777" w:rsidR="00B270A5" w:rsidRDefault="00B270A5" w:rsidP="00C03760">
            <w:pPr>
              <w:pStyle w:val="TAC"/>
              <w:keepNext w:val="0"/>
              <w:rPr>
                <w:lang w:eastAsia="zh-CN"/>
              </w:rPr>
            </w:pPr>
            <w:r>
              <w:rPr>
                <w:rFonts w:hint="eastAsia"/>
                <w:szCs w:val="18"/>
              </w:rPr>
              <w:t>N/A</w:t>
            </w:r>
          </w:p>
        </w:tc>
      </w:tr>
      <w:tr w:rsidR="00B270A5" w14:paraId="72D9ACB5" w14:textId="77777777" w:rsidTr="00C0376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C829A10" w14:textId="77777777" w:rsidR="00B270A5" w:rsidRDefault="00B270A5" w:rsidP="00C03760">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295D2D9B" w14:textId="77777777" w:rsidR="00B270A5" w:rsidRDefault="00B270A5" w:rsidP="00C037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AB6C52" w14:textId="77777777" w:rsidR="00B270A5" w:rsidRDefault="00B270A5" w:rsidP="00C0376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9677DE7" w14:textId="77777777" w:rsidR="00B270A5" w:rsidRDefault="00B270A5" w:rsidP="00C037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5C0FE" w14:textId="77777777" w:rsidR="00B270A5" w:rsidRDefault="00B270A5" w:rsidP="00C037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D97AFC" w14:textId="77777777" w:rsidR="00B270A5" w:rsidRDefault="00B270A5" w:rsidP="00C0376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84FDD8E" w14:textId="39E7FDA8" w:rsidR="00B270A5" w:rsidRDefault="00B270A5" w:rsidP="00C03760">
            <w:pPr>
              <w:pStyle w:val="TAC"/>
              <w:rPr>
                <w:lang w:val="en-US" w:eastAsia="zh-CN"/>
              </w:rPr>
            </w:pPr>
            <w:r>
              <w:rPr>
                <w:rFonts w:cs="Arial"/>
                <w:szCs w:val="18"/>
                <w:lang w:val="en-US" w:eastAsia="zh-CN"/>
              </w:rPr>
              <w:t>3</w:t>
            </w:r>
            <w:r w:rsidR="00EE7487">
              <w:rPr>
                <w:rFonts w:cs="Arial"/>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AF3706B" w14:textId="77777777" w:rsidR="00B270A5" w:rsidRDefault="00B270A5" w:rsidP="00C037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2C9EEC" w14:textId="77777777" w:rsidR="00B270A5" w:rsidRDefault="00B270A5" w:rsidP="00C03760">
            <w:pPr>
              <w:pStyle w:val="TAC"/>
              <w:rPr>
                <w:lang w:eastAsia="zh-CN"/>
              </w:rPr>
            </w:pPr>
            <w:r>
              <w:rPr>
                <w:rFonts w:cs="Arial"/>
                <w:szCs w:val="18"/>
                <w:lang w:eastAsia="zh-CN"/>
              </w:rPr>
              <w:t>IMD2</w:t>
            </w:r>
          </w:p>
        </w:tc>
      </w:tr>
      <w:tr w:rsidR="00B270A5" w14:paraId="6A4ACAA5"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23C387F4"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35A35" w14:textId="77777777" w:rsidR="00B270A5" w:rsidRDefault="00B270A5" w:rsidP="00C037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E8706D" w14:textId="77777777" w:rsidR="00B270A5" w:rsidRDefault="00B270A5" w:rsidP="00C0376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712E093E" w14:textId="77777777" w:rsidR="00B270A5" w:rsidRDefault="00B270A5" w:rsidP="00C037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59546" w14:textId="77777777" w:rsidR="00B270A5" w:rsidRDefault="00B270A5" w:rsidP="00C037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DC5ABF" w14:textId="77777777" w:rsidR="00B270A5" w:rsidRDefault="00B270A5" w:rsidP="00C0376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6A9233B1" w14:textId="77777777" w:rsidR="00B270A5" w:rsidRDefault="00B270A5" w:rsidP="00C037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5F322" w14:textId="77777777" w:rsidR="00B270A5" w:rsidRDefault="00B270A5" w:rsidP="00C037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DD0D0E" w14:textId="77777777" w:rsidR="00B270A5" w:rsidRDefault="00B270A5" w:rsidP="00C03760">
            <w:pPr>
              <w:pStyle w:val="TAC"/>
              <w:rPr>
                <w:lang w:eastAsia="zh-CN"/>
              </w:rPr>
            </w:pPr>
            <w:r>
              <w:rPr>
                <w:rFonts w:cs="Arial"/>
                <w:szCs w:val="18"/>
                <w:lang w:eastAsia="zh-CN"/>
              </w:rPr>
              <w:t>N/A</w:t>
            </w:r>
          </w:p>
        </w:tc>
      </w:tr>
      <w:tr w:rsidR="00B270A5" w14:paraId="3D5ADF31"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524CFFD2"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EF9FF" w14:textId="77777777" w:rsidR="00B270A5" w:rsidRDefault="00B270A5" w:rsidP="00C037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6C99C41" w14:textId="77777777" w:rsidR="00B270A5" w:rsidRDefault="00B270A5" w:rsidP="00C037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F7C43C1" w14:textId="77777777" w:rsidR="00B270A5" w:rsidRDefault="00B270A5" w:rsidP="00C037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400A4C" w14:textId="77777777" w:rsidR="00B270A5" w:rsidRDefault="00B270A5" w:rsidP="00C037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D7CE84" w14:textId="77777777" w:rsidR="00B270A5" w:rsidRDefault="00B270A5" w:rsidP="00C0376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E1A6DAD" w14:textId="676AA4BA" w:rsidR="00B270A5" w:rsidRDefault="00EE7487" w:rsidP="00C03760">
            <w:pPr>
              <w:pStyle w:val="TAC"/>
              <w:rPr>
                <w:lang w:val="en-US" w:eastAsia="zh-CN"/>
              </w:rPr>
            </w:pPr>
            <w:r>
              <w:rPr>
                <w:rFonts w:cs="Arial"/>
                <w:szCs w:val="18"/>
                <w:lang w:val="en-US" w:eastAsia="zh-CN"/>
              </w:rPr>
              <w:t>TBD</w:t>
            </w:r>
          </w:p>
        </w:tc>
        <w:tc>
          <w:tcPr>
            <w:tcW w:w="828" w:type="dxa"/>
            <w:tcBorders>
              <w:top w:val="single" w:sz="4" w:space="0" w:color="auto"/>
              <w:left w:val="single" w:sz="4" w:space="0" w:color="auto"/>
              <w:bottom w:val="single" w:sz="4" w:space="0" w:color="auto"/>
              <w:right w:val="single" w:sz="4" w:space="0" w:color="auto"/>
            </w:tcBorders>
            <w:vAlign w:val="center"/>
          </w:tcPr>
          <w:p w14:paraId="16EE69E1" w14:textId="77777777" w:rsidR="00B270A5" w:rsidRDefault="00B270A5" w:rsidP="00C037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60A305" w14:textId="77777777" w:rsidR="00B270A5" w:rsidRDefault="00B270A5" w:rsidP="00C03760">
            <w:pPr>
              <w:pStyle w:val="TAC"/>
              <w:rPr>
                <w:lang w:eastAsia="zh-CN"/>
              </w:rPr>
            </w:pPr>
            <w:r>
              <w:rPr>
                <w:rFonts w:cs="Arial"/>
                <w:szCs w:val="18"/>
                <w:lang w:eastAsia="zh-CN"/>
              </w:rPr>
              <w:t>IMD</w:t>
            </w:r>
            <w:r>
              <w:rPr>
                <w:rFonts w:cs="Arial"/>
                <w:szCs w:val="18"/>
                <w:lang w:val="en-US" w:eastAsia="zh-CN"/>
              </w:rPr>
              <w:t>5</w:t>
            </w:r>
          </w:p>
        </w:tc>
      </w:tr>
      <w:tr w:rsidR="00B270A5" w14:paraId="6DC3283C"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6231359D"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2A792" w14:textId="77777777" w:rsidR="00B270A5" w:rsidRDefault="00B270A5" w:rsidP="00C037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435638" w14:textId="77777777" w:rsidR="00B270A5" w:rsidRDefault="00B270A5" w:rsidP="00C0376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704F7570" w14:textId="77777777" w:rsidR="00B270A5" w:rsidRDefault="00B270A5" w:rsidP="00C037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593463" w14:textId="77777777" w:rsidR="00B270A5" w:rsidRDefault="00B270A5" w:rsidP="00C037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3B869F" w14:textId="77777777" w:rsidR="00B270A5" w:rsidRDefault="00B270A5" w:rsidP="00C0376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06A82E46" w14:textId="77777777" w:rsidR="00B270A5" w:rsidRDefault="00B270A5" w:rsidP="00C037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3E2DB" w14:textId="77777777" w:rsidR="00B270A5" w:rsidRDefault="00B270A5" w:rsidP="00C037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2F950" w14:textId="77777777" w:rsidR="00B270A5" w:rsidRDefault="00B270A5" w:rsidP="00C03760">
            <w:pPr>
              <w:pStyle w:val="TAC"/>
              <w:rPr>
                <w:lang w:eastAsia="zh-CN"/>
              </w:rPr>
            </w:pPr>
            <w:r>
              <w:rPr>
                <w:rFonts w:cs="Arial"/>
                <w:szCs w:val="18"/>
              </w:rPr>
              <w:t>N/A</w:t>
            </w:r>
          </w:p>
        </w:tc>
      </w:tr>
      <w:tr w:rsidR="00B270A5" w14:paraId="4A8CD74C" w14:textId="77777777" w:rsidTr="00C0376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2EB6C25" w14:textId="77777777" w:rsidR="00B270A5" w:rsidRDefault="00B270A5" w:rsidP="00C03760">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CA0CC70" w14:textId="77777777" w:rsidR="00B270A5" w:rsidRDefault="00B270A5" w:rsidP="00C037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FCFCE69" w14:textId="77777777" w:rsidR="00B270A5" w:rsidRDefault="00B270A5" w:rsidP="00C037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22E774C" w14:textId="77777777" w:rsidR="00B270A5" w:rsidRDefault="00B270A5" w:rsidP="00C03760">
            <w:pPr>
              <w:pStyle w:val="TAN"/>
            </w:pPr>
            <w:r>
              <w:t>NOTE 4:</w:t>
            </w:r>
            <w:r>
              <w:tab/>
              <w:t>This band is subject to IMD5 also which MSD is not specified</w:t>
            </w:r>
            <w:r>
              <w:rPr>
                <w:lang w:eastAsia="ja-JP"/>
              </w:rPr>
              <w:t>.</w:t>
            </w:r>
          </w:p>
          <w:p w14:paraId="7BA380B0" w14:textId="77777777" w:rsidR="00B270A5" w:rsidRDefault="00B270A5" w:rsidP="00C03760">
            <w:pPr>
              <w:pStyle w:val="TAN"/>
              <w:rPr>
                <w:lang w:eastAsia="zh-CN"/>
              </w:rPr>
            </w:pPr>
            <w:r>
              <w:t>NOTE 5:</w:t>
            </w:r>
            <w:r>
              <w:tab/>
              <w:t>Applicable only if operation with 4 antenna ports is supported in the band with carrier aggregation configured.</w:t>
            </w:r>
          </w:p>
        </w:tc>
      </w:tr>
    </w:tbl>
    <w:p w14:paraId="14904335" w14:textId="77777777" w:rsidR="00B270A5" w:rsidRDefault="00B270A5" w:rsidP="0057152C">
      <w:pPr>
        <w:rPr>
          <w:lang w:val="en-US"/>
        </w:rPr>
      </w:pPr>
    </w:p>
    <w:p w14:paraId="5B608D7A" w14:textId="18B90A9D" w:rsidR="002F1C95" w:rsidRDefault="002F1C95" w:rsidP="002F1C95">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MSD for PC2 2UL IMD using more aggressive assumptions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270A5" w14:paraId="26E3C0F7" w14:textId="77777777" w:rsidTr="00C037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2363407" w14:textId="77777777" w:rsidR="00B270A5" w:rsidRDefault="00B270A5" w:rsidP="00C03760">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476A6A5" w14:textId="77777777" w:rsidR="00B270A5" w:rsidRDefault="00B270A5" w:rsidP="00C03760">
            <w:pPr>
              <w:pStyle w:val="TAH"/>
            </w:pPr>
            <w:r>
              <w:t>Source of IMD</w:t>
            </w:r>
          </w:p>
        </w:tc>
      </w:tr>
      <w:tr w:rsidR="00B270A5" w14:paraId="0F1DEC73" w14:textId="77777777" w:rsidTr="00C0376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A6E7FFA" w14:textId="77777777" w:rsidR="00B270A5" w:rsidRDefault="00B270A5" w:rsidP="00C03760">
            <w:pPr>
              <w:pStyle w:val="TAH"/>
            </w:pPr>
            <w:r>
              <w:rPr>
                <w:lang w:eastAsia="ja-JP"/>
              </w:rPr>
              <w:t>NR</w:t>
            </w:r>
            <w:r>
              <w:t xml:space="preserve"> </w:t>
            </w:r>
            <w:r>
              <w:rPr>
                <w:lang w:val="en-US" w:eastAsia="zh-CN"/>
              </w:rPr>
              <w:t>CA</w:t>
            </w:r>
          </w:p>
          <w:p w14:paraId="4C304ECB" w14:textId="77777777" w:rsidR="00B270A5" w:rsidRDefault="00B270A5" w:rsidP="00C03760">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44BABB1" w14:textId="77777777" w:rsidR="00B270A5" w:rsidRDefault="00B270A5" w:rsidP="00C037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6069F5D" w14:textId="77777777" w:rsidR="00B270A5" w:rsidRDefault="00B270A5" w:rsidP="00C037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71C6238" w14:textId="77777777" w:rsidR="00B270A5" w:rsidRDefault="00B270A5" w:rsidP="00C037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6F0B0FF" w14:textId="77777777" w:rsidR="00B270A5" w:rsidRDefault="00B270A5" w:rsidP="00C037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AC2F862" w14:textId="77777777" w:rsidR="00B270A5" w:rsidRDefault="00B270A5" w:rsidP="00C037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4BFA7F6" w14:textId="77777777" w:rsidR="00B270A5" w:rsidRDefault="00B270A5" w:rsidP="00C037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79B5279" w14:textId="77777777" w:rsidR="00B270A5" w:rsidRDefault="00B270A5" w:rsidP="00C03760">
            <w:pPr>
              <w:pStyle w:val="TAH"/>
            </w:pPr>
            <w:r>
              <w:t>Duplex mode</w:t>
            </w:r>
          </w:p>
        </w:tc>
        <w:tc>
          <w:tcPr>
            <w:tcW w:w="1057" w:type="dxa"/>
            <w:vMerge/>
            <w:tcBorders>
              <w:left w:val="single" w:sz="4" w:space="0" w:color="auto"/>
              <w:bottom w:val="single" w:sz="4" w:space="0" w:color="auto"/>
              <w:right w:val="single" w:sz="4" w:space="0" w:color="auto"/>
            </w:tcBorders>
          </w:tcPr>
          <w:p w14:paraId="5CB7B815" w14:textId="77777777" w:rsidR="00B270A5" w:rsidRDefault="00B270A5" w:rsidP="00C03760">
            <w:pPr>
              <w:pStyle w:val="TAH"/>
            </w:pPr>
          </w:p>
        </w:tc>
      </w:tr>
      <w:tr w:rsidR="00B270A5" w14:paraId="7AD0ECC6" w14:textId="77777777" w:rsidTr="00C03760">
        <w:trPr>
          <w:trHeight w:val="113"/>
          <w:jc w:val="center"/>
        </w:trPr>
        <w:tc>
          <w:tcPr>
            <w:tcW w:w="2007" w:type="dxa"/>
            <w:vMerge w:val="restart"/>
            <w:tcBorders>
              <w:left w:val="single" w:sz="4" w:space="0" w:color="auto"/>
              <w:right w:val="single" w:sz="4" w:space="0" w:color="auto"/>
            </w:tcBorders>
            <w:vAlign w:val="center"/>
          </w:tcPr>
          <w:p w14:paraId="0A04C40F" w14:textId="77777777" w:rsidR="00B270A5" w:rsidRDefault="00B270A5" w:rsidP="00C03760">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73E2237A" w14:textId="77777777" w:rsidR="00B270A5" w:rsidRDefault="00B270A5" w:rsidP="00C03760">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77E9B8" w14:textId="77777777" w:rsidR="00B270A5" w:rsidRDefault="00B270A5" w:rsidP="00C03760">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44E0EFD" w14:textId="77777777" w:rsidR="00B270A5" w:rsidRDefault="00B270A5" w:rsidP="00C03760">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1A1BCE6" w14:textId="77777777" w:rsidR="00B270A5" w:rsidRDefault="00B270A5" w:rsidP="00C03760">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4D8BE37" w14:textId="77777777" w:rsidR="00B270A5" w:rsidRDefault="00B270A5" w:rsidP="00C03760">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A0604B8" w14:textId="42A75241" w:rsidR="00B270A5" w:rsidRDefault="00B270A5" w:rsidP="00C03760">
            <w:pPr>
              <w:pStyle w:val="TAC"/>
              <w:keepNext w:val="0"/>
              <w:rPr>
                <w:rFonts w:cs="Arial"/>
                <w:szCs w:val="18"/>
                <w:lang w:eastAsia="ja-JP"/>
              </w:rPr>
            </w:pPr>
            <w:r>
              <w:rPr>
                <w:rFonts w:cs="Arial"/>
                <w:szCs w:val="18"/>
                <w:lang w:eastAsia="ja-JP"/>
              </w:rPr>
              <w:t>14.2</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33EFDE49" w14:textId="77777777" w:rsidR="00B270A5" w:rsidRDefault="00B270A5" w:rsidP="00C03760">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142F6F63" w14:textId="77777777" w:rsidR="00B270A5" w:rsidRDefault="00B270A5" w:rsidP="00C03760">
            <w:pPr>
              <w:pStyle w:val="TAC"/>
              <w:keepNext w:val="0"/>
              <w:rPr>
                <w:szCs w:val="18"/>
              </w:rPr>
            </w:pPr>
            <w:r>
              <w:rPr>
                <w:rFonts w:cs="Arial"/>
                <w:szCs w:val="18"/>
              </w:rPr>
              <w:t>IMD2</w:t>
            </w:r>
          </w:p>
        </w:tc>
      </w:tr>
      <w:tr w:rsidR="00B270A5" w14:paraId="095EC387" w14:textId="77777777" w:rsidTr="00C03760">
        <w:trPr>
          <w:trHeight w:val="113"/>
          <w:jc w:val="center"/>
        </w:trPr>
        <w:tc>
          <w:tcPr>
            <w:tcW w:w="2007" w:type="dxa"/>
            <w:vMerge/>
            <w:tcBorders>
              <w:left w:val="single" w:sz="4" w:space="0" w:color="auto"/>
              <w:right w:val="single" w:sz="4" w:space="0" w:color="auto"/>
            </w:tcBorders>
            <w:vAlign w:val="center"/>
          </w:tcPr>
          <w:p w14:paraId="3C185088" w14:textId="77777777" w:rsidR="00B270A5" w:rsidRDefault="00B270A5" w:rsidP="00C03760">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0BD63AC4" w14:textId="77777777" w:rsidR="00B270A5" w:rsidRDefault="00B270A5" w:rsidP="00C03760">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4991E03" w14:textId="77777777" w:rsidR="00B270A5" w:rsidRDefault="00B270A5" w:rsidP="00C03760">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71212464" w14:textId="77777777" w:rsidR="00B270A5" w:rsidRDefault="00B270A5" w:rsidP="00C03760">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F7DFF39" w14:textId="77777777" w:rsidR="00B270A5" w:rsidRDefault="00B270A5" w:rsidP="00C03760">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FB500F4" w14:textId="77777777" w:rsidR="00B270A5" w:rsidRDefault="00B270A5" w:rsidP="00C03760">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DF262EA" w14:textId="77777777" w:rsidR="00B270A5" w:rsidRDefault="00B270A5" w:rsidP="00C03760">
            <w:pPr>
              <w:pStyle w:val="TAC"/>
              <w:keepNext w:val="0"/>
              <w:rPr>
                <w:rFonts w:cs="Arial"/>
                <w:szCs w:val="18"/>
                <w:lang w:eastAsia="ja-JP"/>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6C96F6A" w14:textId="77777777" w:rsidR="00B270A5" w:rsidRDefault="00B270A5" w:rsidP="00C03760">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8C42F7E" w14:textId="77777777" w:rsidR="00B270A5" w:rsidRDefault="00B270A5" w:rsidP="00C03760">
            <w:pPr>
              <w:pStyle w:val="TAC"/>
              <w:keepNext w:val="0"/>
              <w:rPr>
                <w:szCs w:val="18"/>
              </w:rPr>
            </w:pPr>
          </w:p>
        </w:tc>
      </w:tr>
      <w:tr w:rsidR="00B270A5" w14:paraId="7E722A01" w14:textId="77777777" w:rsidTr="00C03760">
        <w:trPr>
          <w:trHeight w:val="113"/>
          <w:jc w:val="center"/>
        </w:trPr>
        <w:tc>
          <w:tcPr>
            <w:tcW w:w="2007" w:type="dxa"/>
            <w:vMerge/>
            <w:tcBorders>
              <w:left w:val="single" w:sz="4" w:space="0" w:color="auto"/>
              <w:right w:val="single" w:sz="4" w:space="0" w:color="auto"/>
            </w:tcBorders>
            <w:vAlign w:val="center"/>
          </w:tcPr>
          <w:p w14:paraId="137FC1DA" w14:textId="77777777" w:rsidR="00B270A5" w:rsidRDefault="00B270A5" w:rsidP="00C03760">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3C7754" w14:textId="77777777" w:rsidR="00B270A5" w:rsidRDefault="00B270A5" w:rsidP="00C03760">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BA8EA8" w14:textId="77777777" w:rsidR="00B270A5" w:rsidRDefault="00B270A5" w:rsidP="00C03760">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0FFA542" w14:textId="77777777" w:rsidR="00B270A5" w:rsidRDefault="00B270A5" w:rsidP="00C03760">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73DA34" w14:textId="77777777" w:rsidR="00B270A5" w:rsidRDefault="00B270A5" w:rsidP="00C03760">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86AEDE" w14:textId="77777777" w:rsidR="00B270A5" w:rsidRDefault="00B270A5" w:rsidP="00C03760">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EEF5A67" w14:textId="77777777" w:rsidR="00B270A5" w:rsidRDefault="00B270A5" w:rsidP="00C03760">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C26DD" w14:textId="77777777" w:rsidR="00B270A5" w:rsidRDefault="00B270A5" w:rsidP="00C03760">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1BD975" w14:textId="77777777" w:rsidR="00B270A5" w:rsidRDefault="00B270A5" w:rsidP="00C03760">
            <w:pPr>
              <w:pStyle w:val="TAC"/>
              <w:keepNext w:val="0"/>
              <w:rPr>
                <w:szCs w:val="18"/>
              </w:rPr>
            </w:pPr>
            <w:r>
              <w:rPr>
                <w:rFonts w:cs="Arial"/>
                <w:szCs w:val="18"/>
                <w:lang w:eastAsia="ja-JP"/>
              </w:rPr>
              <w:t>N/A</w:t>
            </w:r>
          </w:p>
        </w:tc>
      </w:tr>
      <w:tr w:rsidR="00B270A5" w14:paraId="026CD594" w14:textId="77777777" w:rsidTr="00C03760">
        <w:trPr>
          <w:trHeight w:val="113"/>
          <w:jc w:val="center"/>
        </w:trPr>
        <w:tc>
          <w:tcPr>
            <w:tcW w:w="2007" w:type="dxa"/>
            <w:vMerge/>
            <w:tcBorders>
              <w:left w:val="single" w:sz="4" w:space="0" w:color="auto"/>
              <w:right w:val="single" w:sz="4" w:space="0" w:color="auto"/>
            </w:tcBorders>
            <w:vAlign w:val="center"/>
          </w:tcPr>
          <w:p w14:paraId="7CC253A8" w14:textId="77777777" w:rsidR="00B270A5" w:rsidRDefault="00B270A5" w:rsidP="00C03760">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4610586E" w14:textId="77777777" w:rsidR="00B270A5" w:rsidRDefault="00B270A5" w:rsidP="00C03760">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C1D4C4C" w14:textId="77777777" w:rsidR="00B270A5" w:rsidRDefault="00B270A5" w:rsidP="00C03760">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0B0505BC" w14:textId="77777777" w:rsidR="00B270A5" w:rsidRDefault="00B270A5" w:rsidP="00C03760">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AB9B62B" w14:textId="77777777" w:rsidR="00B270A5" w:rsidRDefault="00B270A5" w:rsidP="00C03760">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18E644B" w14:textId="77777777" w:rsidR="00B270A5" w:rsidRDefault="00B270A5" w:rsidP="00C03760">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6EAA4E76" w14:textId="5B342C29" w:rsidR="00B270A5" w:rsidRDefault="005C7165" w:rsidP="00C03760">
            <w:pPr>
              <w:pStyle w:val="TAN"/>
              <w:keepNext w:val="0"/>
              <w:jc w:val="center"/>
              <w:rPr>
                <w:rFonts w:cs="Arial"/>
                <w:szCs w:val="18"/>
                <w:lang w:eastAsia="ja-JP"/>
              </w:rPr>
            </w:pPr>
            <w:r>
              <w:rPr>
                <w:rFonts w:cs="Arial"/>
                <w:szCs w:val="18"/>
                <w:lang w:eastAsia="ja-JP"/>
              </w:rPr>
              <w:t>1.8</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690EE12" w14:textId="77777777" w:rsidR="00B270A5" w:rsidRDefault="00B270A5" w:rsidP="00C03760">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5109DCEA" w14:textId="77777777" w:rsidR="00B270A5" w:rsidRDefault="00B270A5" w:rsidP="00C03760">
            <w:pPr>
              <w:pStyle w:val="TAN"/>
              <w:keepNext w:val="0"/>
              <w:jc w:val="center"/>
              <w:rPr>
                <w:szCs w:val="18"/>
              </w:rPr>
            </w:pPr>
            <w:r>
              <w:rPr>
                <w:rFonts w:cs="Arial"/>
                <w:szCs w:val="18"/>
              </w:rPr>
              <w:t>IMD4</w:t>
            </w:r>
          </w:p>
        </w:tc>
      </w:tr>
      <w:tr w:rsidR="00B270A5" w14:paraId="0CD91E1D" w14:textId="77777777" w:rsidTr="00C03760">
        <w:trPr>
          <w:trHeight w:val="113"/>
          <w:jc w:val="center"/>
        </w:trPr>
        <w:tc>
          <w:tcPr>
            <w:tcW w:w="2007" w:type="dxa"/>
            <w:vMerge/>
            <w:tcBorders>
              <w:left w:val="single" w:sz="4" w:space="0" w:color="auto"/>
              <w:right w:val="single" w:sz="4" w:space="0" w:color="auto"/>
            </w:tcBorders>
            <w:vAlign w:val="center"/>
          </w:tcPr>
          <w:p w14:paraId="244A36B4" w14:textId="77777777" w:rsidR="00B270A5" w:rsidRDefault="00B270A5" w:rsidP="00C03760">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4E216A1D" w14:textId="77777777" w:rsidR="00B270A5" w:rsidRDefault="00B270A5" w:rsidP="00C03760">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2F0B964" w14:textId="77777777" w:rsidR="00B270A5" w:rsidRDefault="00B270A5" w:rsidP="00C03760">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8052FE3" w14:textId="77777777" w:rsidR="00B270A5" w:rsidRDefault="00B270A5" w:rsidP="00C03760">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A0AC300" w14:textId="77777777" w:rsidR="00B270A5" w:rsidRDefault="00B270A5" w:rsidP="00C03760">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9E79EEF" w14:textId="77777777" w:rsidR="00B270A5" w:rsidRDefault="00B270A5" w:rsidP="00C03760">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35C8F8B0" w14:textId="171BA356" w:rsidR="00B270A5" w:rsidRDefault="00B270A5" w:rsidP="00C03760">
            <w:pPr>
              <w:pStyle w:val="TAN"/>
              <w:keepNext w:val="0"/>
              <w:jc w:val="center"/>
              <w:rPr>
                <w:rFonts w:cs="Arial"/>
                <w:szCs w:val="18"/>
                <w:lang w:eastAsia="ja-JP"/>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9F944D0" w14:textId="77777777" w:rsidR="00B270A5" w:rsidRDefault="00B270A5" w:rsidP="00C03760">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6AD1C756" w14:textId="77777777" w:rsidR="00B270A5" w:rsidRDefault="00B270A5" w:rsidP="00C03760">
            <w:pPr>
              <w:pStyle w:val="TAN"/>
              <w:keepNext w:val="0"/>
              <w:jc w:val="center"/>
              <w:rPr>
                <w:szCs w:val="18"/>
              </w:rPr>
            </w:pPr>
          </w:p>
        </w:tc>
      </w:tr>
      <w:tr w:rsidR="00B270A5" w14:paraId="5F14D29D" w14:textId="77777777" w:rsidTr="00C03760">
        <w:trPr>
          <w:trHeight w:val="113"/>
          <w:jc w:val="center"/>
        </w:trPr>
        <w:tc>
          <w:tcPr>
            <w:tcW w:w="2007" w:type="dxa"/>
            <w:vMerge/>
            <w:tcBorders>
              <w:left w:val="single" w:sz="4" w:space="0" w:color="auto"/>
              <w:right w:val="single" w:sz="4" w:space="0" w:color="auto"/>
            </w:tcBorders>
            <w:vAlign w:val="center"/>
          </w:tcPr>
          <w:p w14:paraId="0064F95C"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BEE217" w14:textId="77777777" w:rsidR="00B270A5" w:rsidRDefault="00B270A5" w:rsidP="00C03760">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01F45185" w14:textId="77777777" w:rsidR="00B270A5" w:rsidRDefault="00B270A5" w:rsidP="00C03760">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14E80FEB" w14:textId="77777777" w:rsidR="00B270A5" w:rsidRDefault="00B270A5" w:rsidP="00C03760">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7717B" w14:textId="77777777" w:rsidR="00B270A5" w:rsidRDefault="00B270A5" w:rsidP="00C03760">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8954A1" w14:textId="77777777" w:rsidR="00B270A5" w:rsidRDefault="00B270A5" w:rsidP="00C03760">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748048E7" w14:textId="77777777" w:rsidR="00B270A5" w:rsidRDefault="00B270A5" w:rsidP="00C03760">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9AA65" w14:textId="77777777" w:rsidR="00B270A5" w:rsidRDefault="00B270A5" w:rsidP="00C03760">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8AD4DB" w14:textId="77777777" w:rsidR="00B270A5" w:rsidRDefault="00B270A5" w:rsidP="00C03760">
            <w:pPr>
              <w:pStyle w:val="TAN"/>
              <w:keepNext w:val="0"/>
              <w:jc w:val="center"/>
              <w:rPr>
                <w:szCs w:val="18"/>
              </w:rPr>
            </w:pPr>
            <w:r>
              <w:rPr>
                <w:rFonts w:cs="Arial"/>
                <w:szCs w:val="18"/>
                <w:lang w:eastAsia="ja-JP"/>
              </w:rPr>
              <w:t>N/A</w:t>
            </w:r>
          </w:p>
        </w:tc>
      </w:tr>
      <w:tr w:rsidR="00B270A5" w14:paraId="2FEF1A8E" w14:textId="77777777" w:rsidTr="00C03760">
        <w:trPr>
          <w:trHeight w:val="113"/>
          <w:jc w:val="center"/>
        </w:trPr>
        <w:tc>
          <w:tcPr>
            <w:tcW w:w="2007" w:type="dxa"/>
            <w:vMerge/>
            <w:tcBorders>
              <w:left w:val="single" w:sz="4" w:space="0" w:color="auto"/>
              <w:right w:val="single" w:sz="4" w:space="0" w:color="auto"/>
            </w:tcBorders>
            <w:vAlign w:val="center"/>
          </w:tcPr>
          <w:p w14:paraId="3CE0B105"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F3DA72" w14:textId="77777777" w:rsidR="00B270A5" w:rsidRDefault="00B270A5" w:rsidP="00C03760">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301001C9" w14:textId="77777777" w:rsidR="00B270A5" w:rsidRDefault="00B270A5" w:rsidP="00C03760">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71214299" w14:textId="77777777" w:rsidR="00B270A5" w:rsidRDefault="00B270A5" w:rsidP="00C03760">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04EBD5" w14:textId="77777777" w:rsidR="00B270A5" w:rsidRDefault="00B270A5" w:rsidP="00C03760">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814C8" w14:textId="77777777" w:rsidR="00B270A5" w:rsidRDefault="00B270A5" w:rsidP="00C03760">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5BA224A8" w14:textId="63D9F363" w:rsidR="00B270A5" w:rsidRDefault="00EE7487" w:rsidP="00C03760">
            <w:pPr>
              <w:pStyle w:val="TAN"/>
              <w:keepNext w:val="0"/>
              <w:jc w:val="center"/>
              <w:rPr>
                <w:rFonts w:cs="Arial"/>
                <w:szCs w:val="18"/>
                <w:lang w:eastAsia="ja-JP"/>
              </w:rPr>
            </w:pPr>
            <w:r>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76651F5D" w14:textId="77777777" w:rsidR="00B270A5" w:rsidRDefault="00B270A5" w:rsidP="00C03760">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126ED" w14:textId="77777777" w:rsidR="00B270A5" w:rsidRDefault="00B270A5" w:rsidP="00C03760">
            <w:pPr>
              <w:pStyle w:val="TAN"/>
              <w:keepNext w:val="0"/>
              <w:jc w:val="center"/>
              <w:rPr>
                <w:szCs w:val="18"/>
              </w:rPr>
            </w:pPr>
            <w:r>
              <w:rPr>
                <w:rFonts w:cs="Arial"/>
                <w:szCs w:val="18"/>
              </w:rPr>
              <w:t>IMD5</w:t>
            </w:r>
          </w:p>
        </w:tc>
      </w:tr>
      <w:tr w:rsidR="00B270A5" w14:paraId="4CEE9D82" w14:textId="77777777" w:rsidTr="00C03760">
        <w:trPr>
          <w:trHeight w:val="113"/>
          <w:jc w:val="center"/>
        </w:trPr>
        <w:tc>
          <w:tcPr>
            <w:tcW w:w="2007" w:type="dxa"/>
            <w:vMerge/>
            <w:tcBorders>
              <w:left w:val="single" w:sz="4" w:space="0" w:color="auto"/>
              <w:right w:val="single" w:sz="4" w:space="0" w:color="auto"/>
            </w:tcBorders>
            <w:vAlign w:val="center"/>
          </w:tcPr>
          <w:p w14:paraId="02DA85DE" w14:textId="77777777" w:rsidR="00B270A5" w:rsidRDefault="00B270A5" w:rsidP="00C03760">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4E45AE" w14:textId="77777777" w:rsidR="00B270A5" w:rsidRDefault="00B270A5" w:rsidP="00C03760">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D3E840" w14:textId="77777777" w:rsidR="00B270A5" w:rsidRDefault="00B270A5" w:rsidP="00C03760">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181A707" w14:textId="77777777" w:rsidR="00B270A5" w:rsidRDefault="00B270A5" w:rsidP="00C03760">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F1B833" w14:textId="77777777" w:rsidR="00B270A5" w:rsidRDefault="00B270A5" w:rsidP="00C03760">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42B5B" w14:textId="77777777" w:rsidR="00B270A5" w:rsidRDefault="00B270A5" w:rsidP="00C03760">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D70300D" w14:textId="77777777" w:rsidR="00B270A5" w:rsidRDefault="00B270A5" w:rsidP="00C03760">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05571" w14:textId="77777777" w:rsidR="00B270A5" w:rsidRDefault="00B270A5" w:rsidP="00C03760">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A8720" w14:textId="77777777" w:rsidR="00B270A5" w:rsidRDefault="00B270A5" w:rsidP="00C03760">
            <w:pPr>
              <w:pStyle w:val="TAN"/>
              <w:keepNext w:val="0"/>
              <w:jc w:val="center"/>
              <w:rPr>
                <w:szCs w:val="18"/>
              </w:rPr>
            </w:pPr>
            <w:r>
              <w:rPr>
                <w:rFonts w:cs="Arial"/>
                <w:szCs w:val="18"/>
              </w:rPr>
              <w:t>N/A</w:t>
            </w:r>
          </w:p>
        </w:tc>
      </w:tr>
      <w:tr w:rsidR="00B270A5" w14:paraId="029E0437" w14:textId="77777777" w:rsidTr="00C0376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91D579E" w14:textId="77777777" w:rsidR="00B270A5" w:rsidRDefault="00B270A5" w:rsidP="00C03760">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75B74EF7"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5D62A1" w14:textId="77777777" w:rsidR="00B270A5" w:rsidRDefault="00B270A5" w:rsidP="00C03760">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5D9D6891"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177B6" w14:textId="77777777" w:rsidR="00B270A5" w:rsidRDefault="00B270A5" w:rsidP="00C03760">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A76AD" w14:textId="77777777" w:rsidR="00B270A5" w:rsidRDefault="00B270A5" w:rsidP="00C03760">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7147CAE6" w14:textId="6971C9CA" w:rsidR="00B270A5" w:rsidRDefault="00EE7487" w:rsidP="00C03760">
            <w:pPr>
              <w:pStyle w:val="TAC"/>
              <w:keepNext w:val="0"/>
              <w:rPr>
                <w:lang w:val="en-US" w:eastAsia="zh-CN"/>
              </w:rPr>
            </w:pPr>
            <w:r>
              <w:rPr>
                <w:szCs w:val="18"/>
              </w:rPr>
              <w:t>1.8</w:t>
            </w:r>
          </w:p>
        </w:tc>
        <w:tc>
          <w:tcPr>
            <w:tcW w:w="828" w:type="dxa"/>
            <w:tcBorders>
              <w:top w:val="single" w:sz="4" w:space="0" w:color="auto"/>
              <w:left w:val="single" w:sz="4" w:space="0" w:color="auto"/>
              <w:bottom w:val="single" w:sz="4" w:space="0" w:color="auto"/>
              <w:right w:val="single" w:sz="4" w:space="0" w:color="auto"/>
            </w:tcBorders>
            <w:vAlign w:val="center"/>
          </w:tcPr>
          <w:p w14:paraId="6A3FC3BA" w14:textId="77777777" w:rsidR="00B270A5" w:rsidRDefault="00B270A5" w:rsidP="00C03760">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449F3F" w14:textId="77777777" w:rsidR="00B270A5" w:rsidRDefault="00B270A5" w:rsidP="00C03760">
            <w:pPr>
              <w:pStyle w:val="TAC"/>
              <w:keepNext w:val="0"/>
              <w:rPr>
                <w:lang w:eastAsia="zh-CN"/>
              </w:rPr>
            </w:pPr>
            <w:r>
              <w:rPr>
                <w:rFonts w:hint="eastAsia"/>
                <w:szCs w:val="18"/>
              </w:rPr>
              <w:t>IMD4</w:t>
            </w:r>
          </w:p>
        </w:tc>
      </w:tr>
      <w:tr w:rsidR="00B270A5" w14:paraId="707CD2E6" w14:textId="77777777" w:rsidTr="00C03760">
        <w:trPr>
          <w:trHeight w:val="112"/>
          <w:jc w:val="center"/>
        </w:trPr>
        <w:tc>
          <w:tcPr>
            <w:tcW w:w="2007" w:type="dxa"/>
            <w:vMerge/>
            <w:tcBorders>
              <w:left w:val="single" w:sz="4" w:space="0" w:color="auto"/>
              <w:right w:val="single" w:sz="4" w:space="0" w:color="auto"/>
            </w:tcBorders>
            <w:vAlign w:val="center"/>
          </w:tcPr>
          <w:p w14:paraId="03145AAC"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71DCD" w14:textId="77777777" w:rsidR="00B270A5" w:rsidRDefault="00B270A5" w:rsidP="00C03760">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6F1D7B" w14:textId="77777777" w:rsidR="00B270A5" w:rsidRDefault="00B270A5" w:rsidP="00C03760">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18CACBFB" w14:textId="77777777" w:rsidR="00B270A5" w:rsidRDefault="00B270A5" w:rsidP="00C03760">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01CEC" w14:textId="77777777" w:rsidR="00B270A5" w:rsidRDefault="00B270A5" w:rsidP="00C03760">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1A62612E" w14:textId="77777777" w:rsidR="00B270A5" w:rsidRDefault="00B270A5" w:rsidP="00C03760">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4B36D436" w14:textId="77777777" w:rsidR="00B270A5" w:rsidRDefault="00B270A5" w:rsidP="00C03760">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805CB" w14:textId="77777777" w:rsidR="00B270A5" w:rsidRDefault="00B270A5" w:rsidP="00C03760">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2FEFC" w14:textId="77777777" w:rsidR="00B270A5" w:rsidRDefault="00B270A5" w:rsidP="00C03760">
            <w:pPr>
              <w:pStyle w:val="TAC"/>
              <w:keepNext w:val="0"/>
              <w:rPr>
                <w:lang w:eastAsia="zh-CN"/>
              </w:rPr>
            </w:pPr>
            <w:r>
              <w:rPr>
                <w:rFonts w:hint="eastAsia"/>
                <w:szCs w:val="18"/>
              </w:rPr>
              <w:t>N/A</w:t>
            </w:r>
          </w:p>
        </w:tc>
      </w:tr>
      <w:tr w:rsidR="00B270A5" w14:paraId="0D6AEC81" w14:textId="77777777" w:rsidTr="00C03760">
        <w:trPr>
          <w:trHeight w:val="112"/>
          <w:jc w:val="center"/>
        </w:trPr>
        <w:tc>
          <w:tcPr>
            <w:tcW w:w="2007" w:type="dxa"/>
            <w:vMerge/>
            <w:tcBorders>
              <w:left w:val="single" w:sz="4" w:space="0" w:color="auto"/>
              <w:right w:val="single" w:sz="4" w:space="0" w:color="auto"/>
            </w:tcBorders>
            <w:vAlign w:val="center"/>
          </w:tcPr>
          <w:p w14:paraId="7FB3BB16"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D2CCF"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CD7BE" w14:textId="77777777" w:rsidR="00B270A5" w:rsidRDefault="00B270A5" w:rsidP="00C03760">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45FD65FF" w14:textId="77777777" w:rsidR="00B270A5" w:rsidRDefault="00B270A5" w:rsidP="00C03760">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3EB68A" w14:textId="77777777" w:rsidR="00B270A5" w:rsidRDefault="00B270A5" w:rsidP="00C03760">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1ED89DF" w14:textId="77777777" w:rsidR="00B270A5" w:rsidRDefault="00B270A5" w:rsidP="00C03760">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0CF23A0" w14:textId="26F113CA" w:rsidR="00B270A5" w:rsidRDefault="00EE7487" w:rsidP="00C03760">
            <w:pPr>
              <w:pStyle w:val="TAC"/>
              <w:keepNext w:val="0"/>
              <w:rPr>
                <w:lang w:val="en-US" w:eastAsia="zh-CN"/>
              </w:rPr>
            </w:pPr>
            <w:r>
              <w:rPr>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65969574" w14:textId="77777777" w:rsidR="00B270A5" w:rsidRDefault="00B270A5" w:rsidP="00C03760">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F0654C" w14:textId="77777777" w:rsidR="00B270A5" w:rsidRDefault="00B270A5" w:rsidP="00C03760">
            <w:pPr>
              <w:pStyle w:val="TAC"/>
              <w:keepNext w:val="0"/>
              <w:rPr>
                <w:lang w:eastAsia="zh-CN"/>
              </w:rPr>
            </w:pPr>
            <w:r>
              <w:rPr>
                <w:rFonts w:hint="eastAsia"/>
                <w:szCs w:val="18"/>
              </w:rPr>
              <w:t>IMD5</w:t>
            </w:r>
          </w:p>
        </w:tc>
      </w:tr>
      <w:tr w:rsidR="00B270A5" w14:paraId="2BEA16CB" w14:textId="77777777" w:rsidTr="00C03760">
        <w:trPr>
          <w:trHeight w:val="112"/>
          <w:jc w:val="center"/>
        </w:trPr>
        <w:tc>
          <w:tcPr>
            <w:tcW w:w="2007" w:type="dxa"/>
            <w:vMerge/>
            <w:tcBorders>
              <w:left w:val="single" w:sz="4" w:space="0" w:color="auto"/>
              <w:bottom w:val="single" w:sz="4" w:space="0" w:color="auto"/>
              <w:right w:val="single" w:sz="4" w:space="0" w:color="auto"/>
            </w:tcBorders>
            <w:vAlign w:val="center"/>
          </w:tcPr>
          <w:p w14:paraId="59FFC6CF" w14:textId="77777777" w:rsidR="00B270A5" w:rsidRDefault="00B270A5" w:rsidP="00C03760">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AEB02" w14:textId="77777777" w:rsidR="00B270A5" w:rsidRDefault="00B270A5" w:rsidP="00C03760">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969693" w14:textId="77777777" w:rsidR="00B270A5" w:rsidRDefault="00B270A5" w:rsidP="00C03760">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3E1B5FFE" w14:textId="77777777" w:rsidR="00B270A5" w:rsidRDefault="00B270A5" w:rsidP="00C03760">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3E5DE7" w14:textId="77777777" w:rsidR="00B270A5" w:rsidRDefault="00B270A5" w:rsidP="00C03760">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62A53D75" w14:textId="77777777" w:rsidR="00B270A5" w:rsidRDefault="00B270A5" w:rsidP="00C03760">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7833A9D6" w14:textId="77777777" w:rsidR="00B270A5" w:rsidRDefault="00B270A5" w:rsidP="00C03760">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76C01" w14:textId="77777777" w:rsidR="00B270A5" w:rsidRDefault="00B270A5" w:rsidP="00C03760">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C7468B" w14:textId="77777777" w:rsidR="00B270A5" w:rsidRDefault="00B270A5" w:rsidP="00C03760">
            <w:pPr>
              <w:pStyle w:val="TAC"/>
              <w:keepNext w:val="0"/>
              <w:rPr>
                <w:lang w:eastAsia="zh-CN"/>
              </w:rPr>
            </w:pPr>
            <w:r>
              <w:rPr>
                <w:rFonts w:hint="eastAsia"/>
                <w:szCs w:val="18"/>
              </w:rPr>
              <w:t>N/A</w:t>
            </w:r>
          </w:p>
        </w:tc>
      </w:tr>
      <w:tr w:rsidR="00B270A5" w14:paraId="10C9B188" w14:textId="77777777" w:rsidTr="00C0376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E792A7C" w14:textId="77777777" w:rsidR="00B270A5" w:rsidRDefault="00B270A5" w:rsidP="00C03760">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195FAE7E" w14:textId="77777777" w:rsidR="00B270A5" w:rsidRDefault="00B270A5" w:rsidP="00C037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B5CA47" w14:textId="77777777" w:rsidR="00B270A5" w:rsidRDefault="00B270A5" w:rsidP="00C0376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71DC99B" w14:textId="77777777" w:rsidR="00B270A5" w:rsidRDefault="00B270A5" w:rsidP="00C037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018C" w14:textId="77777777" w:rsidR="00B270A5" w:rsidRDefault="00B270A5" w:rsidP="00C037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42137" w14:textId="77777777" w:rsidR="00B270A5" w:rsidRDefault="00B270A5" w:rsidP="00C0376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715B0E26" w14:textId="605294B5" w:rsidR="00B270A5" w:rsidRDefault="00EE7487" w:rsidP="00C03760">
            <w:pPr>
              <w:pStyle w:val="TAC"/>
              <w:rPr>
                <w:lang w:val="en-US" w:eastAsia="zh-CN"/>
              </w:rPr>
            </w:pPr>
            <w:r>
              <w:rPr>
                <w:rFonts w:cs="Arial"/>
                <w:szCs w:val="18"/>
                <w:lang w:val="en-US" w:eastAsia="zh-CN"/>
              </w:rPr>
              <w:t>14.2</w:t>
            </w:r>
          </w:p>
        </w:tc>
        <w:tc>
          <w:tcPr>
            <w:tcW w:w="828" w:type="dxa"/>
            <w:tcBorders>
              <w:top w:val="single" w:sz="4" w:space="0" w:color="auto"/>
              <w:left w:val="single" w:sz="4" w:space="0" w:color="auto"/>
              <w:bottom w:val="single" w:sz="4" w:space="0" w:color="auto"/>
              <w:right w:val="single" w:sz="4" w:space="0" w:color="auto"/>
            </w:tcBorders>
            <w:vAlign w:val="center"/>
          </w:tcPr>
          <w:p w14:paraId="4D3AB978" w14:textId="77777777" w:rsidR="00B270A5" w:rsidRDefault="00B270A5" w:rsidP="00C037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EA1F90" w14:textId="77777777" w:rsidR="00B270A5" w:rsidRDefault="00B270A5" w:rsidP="00C03760">
            <w:pPr>
              <w:pStyle w:val="TAC"/>
              <w:rPr>
                <w:lang w:eastAsia="zh-CN"/>
              </w:rPr>
            </w:pPr>
            <w:r>
              <w:rPr>
                <w:rFonts w:cs="Arial"/>
                <w:szCs w:val="18"/>
                <w:lang w:eastAsia="zh-CN"/>
              </w:rPr>
              <w:t>IMD2</w:t>
            </w:r>
          </w:p>
        </w:tc>
      </w:tr>
      <w:tr w:rsidR="00B270A5" w14:paraId="6691AC57"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24AC5632"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380F4" w14:textId="77777777" w:rsidR="00B270A5" w:rsidRDefault="00B270A5" w:rsidP="00C037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26BA61" w14:textId="77777777" w:rsidR="00B270A5" w:rsidRDefault="00B270A5" w:rsidP="00C0376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7CC8D562" w14:textId="77777777" w:rsidR="00B270A5" w:rsidRDefault="00B270A5" w:rsidP="00C037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AEFFA5" w14:textId="77777777" w:rsidR="00B270A5" w:rsidRDefault="00B270A5" w:rsidP="00C037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923E46" w14:textId="77777777" w:rsidR="00B270A5" w:rsidRDefault="00B270A5" w:rsidP="00C0376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006BDB66" w14:textId="77777777" w:rsidR="00B270A5" w:rsidRDefault="00B270A5" w:rsidP="00C037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C94F9" w14:textId="77777777" w:rsidR="00B270A5" w:rsidRDefault="00B270A5" w:rsidP="00C037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BE1C8" w14:textId="77777777" w:rsidR="00B270A5" w:rsidRDefault="00B270A5" w:rsidP="00C03760">
            <w:pPr>
              <w:pStyle w:val="TAC"/>
              <w:rPr>
                <w:lang w:eastAsia="zh-CN"/>
              </w:rPr>
            </w:pPr>
            <w:r>
              <w:rPr>
                <w:rFonts w:cs="Arial"/>
                <w:szCs w:val="18"/>
                <w:lang w:eastAsia="zh-CN"/>
              </w:rPr>
              <w:t>N/A</w:t>
            </w:r>
          </w:p>
        </w:tc>
      </w:tr>
      <w:tr w:rsidR="00B270A5" w14:paraId="26EDBF82"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7D8D7B04"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53A7F" w14:textId="77777777" w:rsidR="00B270A5" w:rsidRDefault="00B270A5" w:rsidP="00C037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E91DF4C" w14:textId="77777777" w:rsidR="00B270A5" w:rsidRDefault="00B270A5" w:rsidP="00C037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D30332F" w14:textId="77777777" w:rsidR="00B270A5" w:rsidRDefault="00B270A5" w:rsidP="00C037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288457" w14:textId="77777777" w:rsidR="00B270A5" w:rsidRDefault="00B270A5" w:rsidP="00C037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9D798" w14:textId="77777777" w:rsidR="00B270A5" w:rsidRDefault="00B270A5" w:rsidP="00C0376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80C1D4" w14:textId="5BC3FECD" w:rsidR="00B270A5" w:rsidRDefault="00EE7487" w:rsidP="00C03760">
            <w:pPr>
              <w:pStyle w:val="TAC"/>
              <w:rPr>
                <w:lang w:val="en-US" w:eastAsia="zh-CN"/>
              </w:rPr>
            </w:pPr>
            <w:r>
              <w:rPr>
                <w:rFonts w:cs="Arial"/>
                <w:szCs w:val="18"/>
                <w:lang w:val="en-US" w:eastAsia="zh-CN"/>
              </w:rPr>
              <w:t>TBD</w:t>
            </w:r>
          </w:p>
        </w:tc>
        <w:tc>
          <w:tcPr>
            <w:tcW w:w="828" w:type="dxa"/>
            <w:tcBorders>
              <w:top w:val="single" w:sz="4" w:space="0" w:color="auto"/>
              <w:left w:val="single" w:sz="4" w:space="0" w:color="auto"/>
              <w:bottom w:val="single" w:sz="4" w:space="0" w:color="auto"/>
              <w:right w:val="single" w:sz="4" w:space="0" w:color="auto"/>
            </w:tcBorders>
            <w:vAlign w:val="center"/>
          </w:tcPr>
          <w:p w14:paraId="2798B32A" w14:textId="77777777" w:rsidR="00B270A5" w:rsidRDefault="00B270A5" w:rsidP="00C037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E213C" w14:textId="77777777" w:rsidR="00B270A5" w:rsidRDefault="00B270A5" w:rsidP="00C03760">
            <w:pPr>
              <w:pStyle w:val="TAC"/>
              <w:rPr>
                <w:lang w:eastAsia="zh-CN"/>
              </w:rPr>
            </w:pPr>
            <w:r>
              <w:rPr>
                <w:rFonts w:cs="Arial"/>
                <w:szCs w:val="18"/>
                <w:lang w:eastAsia="zh-CN"/>
              </w:rPr>
              <w:t>IMD</w:t>
            </w:r>
            <w:r>
              <w:rPr>
                <w:rFonts w:cs="Arial"/>
                <w:szCs w:val="18"/>
                <w:lang w:val="en-US" w:eastAsia="zh-CN"/>
              </w:rPr>
              <w:t>5</w:t>
            </w:r>
          </w:p>
        </w:tc>
      </w:tr>
      <w:tr w:rsidR="00B270A5" w14:paraId="08CB02BF" w14:textId="77777777" w:rsidTr="00C03760">
        <w:trPr>
          <w:trHeight w:val="112"/>
          <w:jc w:val="center"/>
        </w:trPr>
        <w:tc>
          <w:tcPr>
            <w:tcW w:w="2007" w:type="dxa"/>
            <w:vMerge/>
            <w:tcBorders>
              <w:top w:val="single" w:sz="4" w:space="0" w:color="auto"/>
              <w:left w:val="single" w:sz="4" w:space="0" w:color="auto"/>
              <w:right w:val="single" w:sz="4" w:space="0" w:color="auto"/>
            </w:tcBorders>
            <w:vAlign w:val="center"/>
          </w:tcPr>
          <w:p w14:paraId="09D8A75C" w14:textId="77777777" w:rsidR="00B270A5" w:rsidRDefault="00B270A5" w:rsidP="00C037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932B0" w14:textId="77777777" w:rsidR="00B270A5" w:rsidRDefault="00B270A5" w:rsidP="00C037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3A619B" w14:textId="77777777" w:rsidR="00B270A5" w:rsidRDefault="00B270A5" w:rsidP="00C0376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79BF3EB6" w14:textId="77777777" w:rsidR="00B270A5" w:rsidRDefault="00B270A5" w:rsidP="00C037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D5D04B" w14:textId="77777777" w:rsidR="00B270A5" w:rsidRDefault="00B270A5" w:rsidP="00C037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A4909A" w14:textId="77777777" w:rsidR="00B270A5" w:rsidRDefault="00B270A5" w:rsidP="00C0376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2D4C6F77" w14:textId="77777777" w:rsidR="00B270A5" w:rsidRDefault="00B270A5" w:rsidP="00C037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CE419" w14:textId="77777777" w:rsidR="00B270A5" w:rsidRDefault="00B270A5" w:rsidP="00C037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A771F1" w14:textId="77777777" w:rsidR="00B270A5" w:rsidRDefault="00B270A5" w:rsidP="00C03760">
            <w:pPr>
              <w:pStyle w:val="TAC"/>
              <w:rPr>
                <w:lang w:eastAsia="zh-CN"/>
              </w:rPr>
            </w:pPr>
            <w:r>
              <w:rPr>
                <w:rFonts w:cs="Arial"/>
                <w:szCs w:val="18"/>
              </w:rPr>
              <w:t>N/A</w:t>
            </w:r>
          </w:p>
        </w:tc>
      </w:tr>
      <w:tr w:rsidR="00B270A5" w14:paraId="62AF82D0" w14:textId="77777777" w:rsidTr="00C0376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F3504D8" w14:textId="77777777" w:rsidR="00B270A5" w:rsidRDefault="00B270A5" w:rsidP="00C03760">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007B9CB" w14:textId="77777777" w:rsidR="00B270A5" w:rsidRDefault="00B270A5" w:rsidP="00C037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36F8D2B" w14:textId="77777777" w:rsidR="00B270A5" w:rsidRDefault="00B270A5" w:rsidP="00C037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9877E18" w14:textId="77777777" w:rsidR="00B270A5" w:rsidRDefault="00B270A5" w:rsidP="00C03760">
            <w:pPr>
              <w:pStyle w:val="TAN"/>
            </w:pPr>
            <w:r>
              <w:t>NOTE 4:</w:t>
            </w:r>
            <w:r>
              <w:tab/>
              <w:t>This band is subject to IMD5 also which MSD is not specified</w:t>
            </w:r>
            <w:r>
              <w:rPr>
                <w:lang w:eastAsia="ja-JP"/>
              </w:rPr>
              <w:t>.</w:t>
            </w:r>
          </w:p>
          <w:p w14:paraId="2DFD1F88" w14:textId="77777777" w:rsidR="00B270A5" w:rsidRDefault="00B270A5" w:rsidP="00C03760">
            <w:pPr>
              <w:pStyle w:val="TAN"/>
              <w:rPr>
                <w:lang w:eastAsia="zh-CN"/>
              </w:rPr>
            </w:pPr>
            <w:r>
              <w:t>NOTE 5:</w:t>
            </w:r>
            <w:r>
              <w:tab/>
              <w:t>Applicable only if operation with 4 antenna ports is supported in the band with carrier aggregation configured.</w:t>
            </w:r>
          </w:p>
        </w:tc>
      </w:tr>
    </w:tbl>
    <w:p w14:paraId="050F13AC" w14:textId="1F591491" w:rsidR="00B270A5" w:rsidRDefault="00B270A5" w:rsidP="0057152C">
      <w:pPr>
        <w:rPr>
          <w:lang w:val="en-US"/>
        </w:rPr>
      </w:pPr>
    </w:p>
    <w:p w14:paraId="3776CE66" w14:textId="21896033" w:rsidR="002F1C95" w:rsidRDefault="002F1C95" w:rsidP="0057152C">
      <w:pPr>
        <w:rPr>
          <w:lang w:val="en-US"/>
        </w:rPr>
      </w:pPr>
      <w:r>
        <w:rPr>
          <w:lang w:val="en-US"/>
        </w:rPr>
        <w:t>Using conventional assumptions, the MSD increases</w:t>
      </w:r>
      <w:r w:rsidR="004E0822">
        <w:rPr>
          <w:lang w:val="en-US"/>
        </w:rPr>
        <w:t xml:space="preserve">, sometimes significantly, with PC2 power level compared to PC3.  The already large MSD’s become even larger.  </w:t>
      </w:r>
      <w:r w:rsidR="00B032EB">
        <w:rPr>
          <w:lang w:val="en-US"/>
        </w:rPr>
        <w:t>Using a more aggressive assumption on PCB isolation of 90 dB, the MSD values are still large for IMD2 at 14.2 dB.  Additional work is needed to lower these MSD values to an acceptable level for deployment.  Measurements on a prototype device showed IMD2 MSD at 1.8 dB, but this was for a single device and for 20 MHz bandwidth.  While this measurement is not directly comparable to the specification, it does indicate that in all likelihood, a much lower MSD value is feasible for some devices.  On the other hand, the calculated MSD for for IMD4 is very low at 1.8 dB.  Measurements for the IMD4 also show 1.8 dB, but since the measurements are single device with 20 MHz bandwidth, some additional margin would probably be needed.  IMD5 values were not available at the time of this writing.</w:t>
      </w:r>
      <w:r>
        <w:rPr>
          <w:lang w:val="en-US"/>
        </w:rPr>
        <w:t xml:space="preserve"> </w:t>
      </w:r>
    </w:p>
    <w:p w14:paraId="17ECDF7D" w14:textId="2C69CED8" w:rsidR="00FA01C7" w:rsidRDefault="00FA01C7" w:rsidP="00FA01C7">
      <w:pPr>
        <w:pStyle w:val="Heading1"/>
        <w:tabs>
          <w:tab w:val="clear" w:pos="432"/>
          <w:tab w:val="num" w:pos="522"/>
        </w:tabs>
        <w:ind w:left="522" w:hanging="522"/>
        <w:rPr>
          <w:lang w:val="en-US"/>
        </w:rPr>
      </w:pPr>
      <w:r>
        <w:rPr>
          <w:lang w:val="en-US"/>
        </w:rPr>
        <w:lastRenderedPageBreak/>
        <w:t>Conclusion</w:t>
      </w:r>
    </w:p>
    <w:p w14:paraId="07E6DE50" w14:textId="67AB8405" w:rsidR="00363513" w:rsidRPr="00423BAE" w:rsidRDefault="00B17489" w:rsidP="00363513">
      <w:pPr>
        <w:rPr>
          <w:b/>
          <w:bCs/>
          <w:lang w:val="en-US"/>
        </w:rPr>
      </w:pPr>
      <w:r>
        <w:rPr>
          <w:lang w:val="en-US"/>
        </w:rPr>
        <w:t>MSD values for PC2 UL CA for CA_n2-n77, CA_n5-n77, and CA_n66-n77 are provided.  Using more aggressive PCB isolation assumptions, it is demonstrated that the MSD can be signficantly improved making the combinations more suitable for operator deployment.  Without these assumptions, the UE effectively cannot operate in a network under the condition of harmonic or 2UL IMD interference.</w:t>
      </w:r>
    </w:p>
    <w:p w14:paraId="370EE77B" w14:textId="77777777" w:rsidR="0090577D" w:rsidRDefault="0090577D" w:rsidP="00AE5A64">
      <w:pPr>
        <w:pStyle w:val="Heading1"/>
        <w:numPr>
          <w:ilvl w:val="0"/>
          <w:numId w:val="0"/>
        </w:numPr>
        <w:rPr>
          <w:lang w:val="en-US"/>
        </w:rPr>
      </w:pPr>
      <w:r>
        <w:rPr>
          <w:lang w:val="en-US"/>
        </w:rPr>
        <w:t>Reference</w:t>
      </w:r>
    </w:p>
    <w:p w14:paraId="0C7B305C" w14:textId="355C59DD" w:rsidR="00A846D8" w:rsidRPr="00BC25CB" w:rsidRDefault="00A846D8" w:rsidP="001219FC">
      <w:pPr>
        <w:numPr>
          <w:ilvl w:val="0"/>
          <w:numId w:val="2"/>
        </w:numPr>
        <w:tabs>
          <w:tab w:val="left" w:pos="1080"/>
        </w:tabs>
        <w:rPr>
          <w:lang w:val="en-US" w:eastAsia="x-none"/>
        </w:rPr>
      </w:pPr>
      <w:bookmarkStart w:id="1" w:name="_Hlk859252"/>
      <w:r w:rsidRPr="00BC25CB">
        <w:rPr>
          <w:lang w:val="en-US" w:eastAsia="x-none"/>
        </w:rPr>
        <w:t>R4-201</w:t>
      </w:r>
      <w:r w:rsidR="00BC25CB" w:rsidRPr="00BC25CB">
        <w:rPr>
          <w:lang w:val="en-US" w:eastAsia="x-none"/>
        </w:rPr>
        <w:t>6440</w:t>
      </w:r>
      <w:r w:rsidRPr="00BC25CB">
        <w:rPr>
          <w:lang w:val="en-US" w:eastAsia="x-none"/>
        </w:rPr>
        <w:t>, “Improving PC2 MSD</w:t>
      </w:r>
      <w:r w:rsidR="006F58F5" w:rsidRPr="00BC25CB">
        <w:rPr>
          <w:lang w:val="en-US" w:eastAsia="x-none"/>
        </w:rPr>
        <w:t xml:space="preserve"> for EN-DC and UL CA</w:t>
      </w:r>
      <w:r w:rsidRPr="00BC25CB">
        <w:rPr>
          <w:lang w:val="en-US" w:eastAsia="x-none"/>
        </w:rPr>
        <w:t>,” Qualcomm Incorporated</w:t>
      </w:r>
    </w:p>
    <w:p w14:paraId="7F029D76" w14:textId="0A2D7200" w:rsidR="009A2FD8" w:rsidRDefault="009A2FD8" w:rsidP="001219FC">
      <w:pPr>
        <w:numPr>
          <w:ilvl w:val="0"/>
          <w:numId w:val="2"/>
        </w:numPr>
        <w:tabs>
          <w:tab w:val="left" w:pos="1080"/>
        </w:tabs>
        <w:rPr>
          <w:lang w:val="en-US" w:eastAsia="x-none"/>
        </w:rPr>
      </w:pPr>
      <w:r>
        <w:rPr>
          <w:lang w:val="en-US" w:eastAsia="x-none"/>
        </w:rPr>
        <w:t>R4-147741, “B3+B42 A2 CA combination,” Qualcomm Incorporated</w:t>
      </w:r>
    </w:p>
    <w:p w14:paraId="768FB3A8" w14:textId="07A83F4E" w:rsidR="009A2FD8" w:rsidRDefault="009A2FD8" w:rsidP="001219FC">
      <w:pPr>
        <w:numPr>
          <w:ilvl w:val="0"/>
          <w:numId w:val="2"/>
        </w:numPr>
        <w:tabs>
          <w:tab w:val="left" w:pos="1080"/>
        </w:tabs>
        <w:rPr>
          <w:lang w:val="en-US" w:eastAsia="x-none"/>
        </w:rPr>
      </w:pPr>
      <w:r>
        <w:rPr>
          <w:lang w:val="en-US" w:eastAsia="x-none"/>
        </w:rPr>
        <w:t>R4-150980, “B2+B42 4</w:t>
      </w:r>
      <w:r w:rsidRPr="009A2FD8">
        <w:rPr>
          <w:vertAlign w:val="superscript"/>
          <w:lang w:val="en-US" w:eastAsia="x-none"/>
        </w:rPr>
        <w:t>th</w:t>
      </w:r>
      <w:r>
        <w:rPr>
          <w:lang w:val="en-US" w:eastAsia="x-none"/>
        </w:rPr>
        <w:t xml:space="preserve"> harmonic related MSD,” Qualcomm Incorporated</w:t>
      </w:r>
    </w:p>
    <w:p w14:paraId="5C913E91" w14:textId="2735BD6D" w:rsidR="009A2FD8" w:rsidRDefault="009A2FD8" w:rsidP="001219FC">
      <w:pPr>
        <w:numPr>
          <w:ilvl w:val="0"/>
          <w:numId w:val="2"/>
        </w:numPr>
        <w:tabs>
          <w:tab w:val="left" w:pos="1080"/>
        </w:tabs>
        <w:rPr>
          <w:lang w:val="en-US" w:eastAsia="x-none"/>
        </w:rPr>
      </w:pPr>
      <w:r>
        <w:rPr>
          <w:lang w:val="en-US" w:eastAsia="x-none"/>
        </w:rPr>
        <w:t>R4-156520, “B28+B42 5</w:t>
      </w:r>
      <w:r w:rsidRPr="009A2FD8">
        <w:rPr>
          <w:vertAlign w:val="superscript"/>
          <w:lang w:val="en-US" w:eastAsia="x-none"/>
        </w:rPr>
        <w:t>th</w:t>
      </w:r>
      <w:r>
        <w:rPr>
          <w:lang w:val="en-US" w:eastAsia="x-none"/>
        </w:rPr>
        <w:t xml:space="preserve"> harmonic related MSD,” Qualcomm Incorporated</w:t>
      </w:r>
    </w:p>
    <w:p w14:paraId="53B0D8BC" w14:textId="19B68AEE" w:rsidR="00C37FD5" w:rsidRDefault="00C37FD5" w:rsidP="001219FC">
      <w:pPr>
        <w:numPr>
          <w:ilvl w:val="0"/>
          <w:numId w:val="2"/>
        </w:numPr>
        <w:tabs>
          <w:tab w:val="left" w:pos="1080"/>
        </w:tabs>
        <w:rPr>
          <w:lang w:val="en-US" w:eastAsia="x-none"/>
        </w:rPr>
      </w:pPr>
      <w:r>
        <w:rPr>
          <w:lang w:val="en-US" w:eastAsia="x-none"/>
        </w:rPr>
        <w:t>R4-</w:t>
      </w:r>
      <w:r w:rsidR="00B270A5">
        <w:rPr>
          <w:lang w:val="en-US" w:eastAsia="x-none"/>
        </w:rPr>
        <w:t>160119, “MSD for 3+42,” Qualcomm Incorporated</w:t>
      </w:r>
      <w:bookmarkEnd w:id="1"/>
    </w:p>
    <w:sectPr w:rsidR="00C37FD5" w:rsidSect="0082407A">
      <w:footerReference w:type="even" r:id="rId33"/>
      <w:footerReference w:type="default" r:id="rId3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308CE" w14:textId="77777777" w:rsidR="00627F51" w:rsidRDefault="00627F51">
      <w:r>
        <w:separator/>
      </w:r>
    </w:p>
  </w:endnote>
  <w:endnote w:type="continuationSeparator" w:id="0">
    <w:p w14:paraId="07CE886D" w14:textId="77777777" w:rsidR="00627F51" w:rsidRDefault="0062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0363BD" w:rsidRDefault="000363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0363BD" w:rsidRDefault="000363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0363BD" w:rsidRDefault="000363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0363BD" w:rsidRDefault="000363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EC3A1" w14:textId="77777777" w:rsidR="00627F51" w:rsidRDefault="00627F51">
      <w:r>
        <w:separator/>
      </w:r>
    </w:p>
  </w:footnote>
  <w:footnote w:type="continuationSeparator" w:id="0">
    <w:p w14:paraId="5C7B986F" w14:textId="77777777" w:rsidR="00627F51" w:rsidRDefault="00627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19"/>
  </w:num>
  <w:num w:numId="4">
    <w:abstractNumId w:val="23"/>
  </w:num>
  <w:num w:numId="5">
    <w:abstractNumId w:val="16"/>
  </w:num>
  <w:num w:numId="6">
    <w:abstractNumId w:val="5"/>
  </w:num>
  <w:num w:numId="7">
    <w:abstractNumId w:val="3"/>
  </w:num>
  <w:num w:numId="8">
    <w:abstractNumId w:val="18"/>
  </w:num>
  <w:num w:numId="9">
    <w:abstractNumId w:val="6"/>
  </w:num>
  <w:num w:numId="10">
    <w:abstractNumId w:val="15"/>
  </w:num>
  <w:num w:numId="11">
    <w:abstractNumId w:val="24"/>
  </w:num>
  <w:num w:numId="12">
    <w:abstractNumId w:val="4"/>
  </w:num>
  <w:num w:numId="13">
    <w:abstractNumId w:val="21"/>
  </w:num>
  <w:num w:numId="14">
    <w:abstractNumId w:val="2"/>
  </w:num>
  <w:num w:numId="15">
    <w:abstractNumId w:val="14"/>
  </w:num>
  <w:num w:numId="16">
    <w:abstractNumId w:val="7"/>
  </w:num>
  <w:num w:numId="17">
    <w:abstractNumId w:val="20"/>
  </w:num>
  <w:num w:numId="18">
    <w:abstractNumId w:val="22"/>
  </w:num>
  <w:num w:numId="19">
    <w:abstractNumId w:val="9"/>
  </w:num>
  <w:num w:numId="20">
    <w:abstractNumId w:val="12"/>
  </w:num>
  <w:num w:numId="21">
    <w:abstractNumId w:val="0"/>
  </w:num>
  <w:num w:numId="22">
    <w:abstractNumId w:val="1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8"/>
  </w:num>
  <w:num w:numId="2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4EC"/>
    <w:rsid w:val="00034928"/>
    <w:rsid w:val="000349F9"/>
    <w:rsid w:val="00034D4C"/>
    <w:rsid w:val="00034F8D"/>
    <w:rsid w:val="000354FD"/>
    <w:rsid w:val="0003558C"/>
    <w:rsid w:val="00035828"/>
    <w:rsid w:val="00035848"/>
    <w:rsid w:val="000363BD"/>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85C"/>
    <w:rsid w:val="00053989"/>
    <w:rsid w:val="00053E42"/>
    <w:rsid w:val="000549BA"/>
    <w:rsid w:val="000550EF"/>
    <w:rsid w:val="000555F0"/>
    <w:rsid w:val="00055B21"/>
    <w:rsid w:val="00055F49"/>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305"/>
    <w:rsid w:val="000F1DA5"/>
    <w:rsid w:val="000F2C1B"/>
    <w:rsid w:val="000F2CE9"/>
    <w:rsid w:val="000F3114"/>
    <w:rsid w:val="000F323B"/>
    <w:rsid w:val="000F5357"/>
    <w:rsid w:val="000F5A74"/>
    <w:rsid w:val="000F5EAE"/>
    <w:rsid w:val="000F6B3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7C8"/>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CA8"/>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6E45"/>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535A"/>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0412"/>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4F17"/>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4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3C65"/>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6D65"/>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6E5E"/>
    <w:rsid w:val="002E7199"/>
    <w:rsid w:val="002E7660"/>
    <w:rsid w:val="002E7B67"/>
    <w:rsid w:val="002E7C4B"/>
    <w:rsid w:val="002F037C"/>
    <w:rsid w:val="002F1791"/>
    <w:rsid w:val="002F1C95"/>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06D"/>
    <w:rsid w:val="0030226D"/>
    <w:rsid w:val="003023C5"/>
    <w:rsid w:val="00302D5C"/>
    <w:rsid w:val="00302F04"/>
    <w:rsid w:val="00303723"/>
    <w:rsid w:val="003038CB"/>
    <w:rsid w:val="00303E4F"/>
    <w:rsid w:val="00304479"/>
    <w:rsid w:val="003044EF"/>
    <w:rsid w:val="0030450E"/>
    <w:rsid w:val="003046F2"/>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2C5"/>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9D6"/>
    <w:rsid w:val="00332BF7"/>
    <w:rsid w:val="00332DD8"/>
    <w:rsid w:val="00332E3C"/>
    <w:rsid w:val="00332FAF"/>
    <w:rsid w:val="003336B2"/>
    <w:rsid w:val="003337D9"/>
    <w:rsid w:val="00333865"/>
    <w:rsid w:val="003338B4"/>
    <w:rsid w:val="003348EF"/>
    <w:rsid w:val="003359A3"/>
    <w:rsid w:val="00336801"/>
    <w:rsid w:val="003370EF"/>
    <w:rsid w:val="00337554"/>
    <w:rsid w:val="00337613"/>
    <w:rsid w:val="00337A5E"/>
    <w:rsid w:val="003402F4"/>
    <w:rsid w:val="00340539"/>
    <w:rsid w:val="0034157C"/>
    <w:rsid w:val="00341D2E"/>
    <w:rsid w:val="00341F00"/>
    <w:rsid w:val="003427F4"/>
    <w:rsid w:val="00342D54"/>
    <w:rsid w:val="00343AE0"/>
    <w:rsid w:val="00344FE2"/>
    <w:rsid w:val="003451DC"/>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3"/>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B71"/>
    <w:rsid w:val="003D0DEB"/>
    <w:rsid w:val="003D1991"/>
    <w:rsid w:val="003D1B40"/>
    <w:rsid w:val="003D1E4C"/>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675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BA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A2"/>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5E5B"/>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2B34"/>
    <w:rsid w:val="0048385F"/>
    <w:rsid w:val="00483B86"/>
    <w:rsid w:val="00483C46"/>
    <w:rsid w:val="00483CF6"/>
    <w:rsid w:val="004845C1"/>
    <w:rsid w:val="0048493E"/>
    <w:rsid w:val="00484AB9"/>
    <w:rsid w:val="004852CF"/>
    <w:rsid w:val="0048533B"/>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38B"/>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22"/>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EC"/>
    <w:rsid w:val="00501D13"/>
    <w:rsid w:val="00502A3E"/>
    <w:rsid w:val="00505386"/>
    <w:rsid w:val="00505D2D"/>
    <w:rsid w:val="005068E4"/>
    <w:rsid w:val="00506CAE"/>
    <w:rsid w:val="00507279"/>
    <w:rsid w:val="00507514"/>
    <w:rsid w:val="00507B00"/>
    <w:rsid w:val="00507B9C"/>
    <w:rsid w:val="0051085A"/>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B05"/>
    <w:rsid w:val="00563E46"/>
    <w:rsid w:val="00563ECF"/>
    <w:rsid w:val="00563F76"/>
    <w:rsid w:val="005648D7"/>
    <w:rsid w:val="00565824"/>
    <w:rsid w:val="00565866"/>
    <w:rsid w:val="005673B1"/>
    <w:rsid w:val="0056774B"/>
    <w:rsid w:val="005677A9"/>
    <w:rsid w:val="00567A1D"/>
    <w:rsid w:val="00570586"/>
    <w:rsid w:val="005706C5"/>
    <w:rsid w:val="0057152C"/>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702"/>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465"/>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789"/>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16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428"/>
    <w:rsid w:val="00613713"/>
    <w:rsid w:val="006145B9"/>
    <w:rsid w:val="00616603"/>
    <w:rsid w:val="006173AF"/>
    <w:rsid w:val="006178BC"/>
    <w:rsid w:val="00617AA7"/>
    <w:rsid w:val="006200A9"/>
    <w:rsid w:val="006205C1"/>
    <w:rsid w:val="00620688"/>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6F71"/>
    <w:rsid w:val="006273B4"/>
    <w:rsid w:val="00627F51"/>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266"/>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36"/>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0DB"/>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10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8F5"/>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0D3"/>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66ED"/>
    <w:rsid w:val="00737096"/>
    <w:rsid w:val="0073715A"/>
    <w:rsid w:val="0074077F"/>
    <w:rsid w:val="00740E45"/>
    <w:rsid w:val="00740E7B"/>
    <w:rsid w:val="007423D7"/>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C90"/>
    <w:rsid w:val="00764F6B"/>
    <w:rsid w:val="00765328"/>
    <w:rsid w:val="007663F2"/>
    <w:rsid w:val="007664C6"/>
    <w:rsid w:val="00766A38"/>
    <w:rsid w:val="00766CB7"/>
    <w:rsid w:val="00767F66"/>
    <w:rsid w:val="00770C66"/>
    <w:rsid w:val="00771750"/>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4F10"/>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A14"/>
    <w:rsid w:val="007F1BC0"/>
    <w:rsid w:val="007F241C"/>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1FCF"/>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C01"/>
    <w:rsid w:val="00821285"/>
    <w:rsid w:val="00821480"/>
    <w:rsid w:val="0082276A"/>
    <w:rsid w:val="008238B8"/>
    <w:rsid w:val="0082407A"/>
    <w:rsid w:val="0082472F"/>
    <w:rsid w:val="00824D2A"/>
    <w:rsid w:val="00827B7C"/>
    <w:rsid w:val="00827F68"/>
    <w:rsid w:val="008302A1"/>
    <w:rsid w:val="0083059D"/>
    <w:rsid w:val="00830633"/>
    <w:rsid w:val="0083089C"/>
    <w:rsid w:val="00830B17"/>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A39"/>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097"/>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5FF5"/>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3F82"/>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2D4"/>
    <w:rsid w:val="0095630B"/>
    <w:rsid w:val="0095680D"/>
    <w:rsid w:val="00956A61"/>
    <w:rsid w:val="00956B3E"/>
    <w:rsid w:val="00956CBF"/>
    <w:rsid w:val="00956EAC"/>
    <w:rsid w:val="00956EBB"/>
    <w:rsid w:val="00957017"/>
    <w:rsid w:val="0095719B"/>
    <w:rsid w:val="00957335"/>
    <w:rsid w:val="00960905"/>
    <w:rsid w:val="00960B59"/>
    <w:rsid w:val="00960BC2"/>
    <w:rsid w:val="00960C08"/>
    <w:rsid w:val="009614BD"/>
    <w:rsid w:val="009619C2"/>
    <w:rsid w:val="00961EBB"/>
    <w:rsid w:val="00961FE2"/>
    <w:rsid w:val="009627C1"/>
    <w:rsid w:val="0096288D"/>
    <w:rsid w:val="00962D9B"/>
    <w:rsid w:val="0096319A"/>
    <w:rsid w:val="00963A31"/>
    <w:rsid w:val="00963D84"/>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2FD8"/>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727"/>
    <w:rsid w:val="009E5FE9"/>
    <w:rsid w:val="009F11C2"/>
    <w:rsid w:val="009F1D9B"/>
    <w:rsid w:val="009F1E72"/>
    <w:rsid w:val="009F1EB2"/>
    <w:rsid w:val="009F230A"/>
    <w:rsid w:val="009F3232"/>
    <w:rsid w:val="009F4335"/>
    <w:rsid w:val="009F4336"/>
    <w:rsid w:val="009F4858"/>
    <w:rsid w:val="009F48F8"/>
    <w:rsid w:val="009F5E15"/>
    <w:rsid w:val="009F6037"/>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2C91"/>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D66"/>
    <w:rsid w:val="00A714F3"/>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0D8B"/>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6D8"/>
    <w:rsid w:val="00A86144"/>
    <w:rsid w:val="00A8696F"/>
    <w:rsid w:val="00A8711A"/>
    <w:rsid w:val="00A87954"/>
    <w:rsid w:val="00A903C8"/>
    <w:rsid w:val="00A91634"/>
    <w:rsid w:val="00A91C25"/>
    <w:rsid w:val="00A91D58"/>
    <w:rsid w:val="00A934EF"/>
    <w:rsid w:val="00A939C4"/>
    <w:rsid w:val="00A93A8B"/>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A64"/>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2EB"/>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7A2"/>
    <w:rsid w:val="00B10832"/>
    <w:rsid w:val="00B11F52"/>
    <w:rsid w:val="00B121C9"/>
    <w:rsid w:val="00B128D7"/>
    <w:rsid w:val="00B12B67"/>
    <w:rsid w:val="00B12D6A"/>
    <w:rsid w:val="00B13D1E"/>
    <w:rsid w:val="00B14745"/>
    <w:rsid w:val="00B153E3"/>
    <w:rsid w:val="00B157E5"/>
    <w:rsid w:val="00B1623F"/>
    <w:rsid w:val="00B162B7"/>
    <w:rsid w:val="00B17489"/>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0A5"/>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B2C"/>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5D59"/>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5CB"/>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058"/>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B68"/>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37FD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5AB"/>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B4"/>
    <w:rsid w:val="00D12F86"/>
    <w:rsid w:val="00D132B1"/>
    <w:rsid w:val="00D13A08"/>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088C"/>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7DD"/>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884"/>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27BD"/>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27B"/>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2BF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4AE"/>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4A7E"/>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0FC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C5"/>
    <w:rsid w:val="00EE2F74"/>
    <w:rsid w:val="00EE389E"/>
    <w:rsid w:val="00EE38E7"/>
    <w:rsid w:val="00EE3DA3"/>
    <w:rsid w:val="00EE3E5C"/>
    <w:rsid w:val="00EE4210"/>
    <w:rsid w:val="00EE5452"/>
    <w:rsid w:val="00EE5EAF"/>
    <w:rsid w:val="00EE60F4"/>
    <w:rsid w:val="00EE676F"/>
    <w:rsid w:val="00EE6981"/>
    <w:rsid w:val="00EE6D39"/>
    <w:rsid w:val="00EE7487"/>
    <w:rsid w:val="00EE7A2E"/>
    <w:rsid w:val="00EF155D"/>
    <w:rsid w:val="00EF1D9C"/>
    <w:rsid w:val="00EF261A"/>
    <w:rsid w:val="00EF2E5C"/>
    <w:rsid w:val="00EF33ED"/>
    <w:rsid w:val="00EF3635"/>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70"/>
    <w:rsid w:val="00F34581"/>
    <w:rsid w:val="00F345D2"/>
    <w:rsid w:val="00F349CB"/>
    <w:rsid w:val="00F34A38"/>
    <w:rsid w:val="00F34BB9"/>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5B3"/>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1DE0"/>
    <w:rsid w:val="00FC2762"/>
    <w:rsid w:val="00FC31A5"/>
    <w:rsid w:val="00FC41D5"/>
    <w:rsid w:val="00FC4A55"/>
    <w:rsid w:val="00FC502D"/>
    <w:rsid w:val="00FC50C6"/>
    <w:rsid w:val="00FC5AA5"/>
    <w:rsid w:val="00FC6354"/>
    <w:rsid w:val="00FC6995"/>
    <w:rsid w:val="00FD09D0"/>
    <w:rsid w:val="00FD0AAD"/>
    <w:rsid w:val="00FD0D8C"/>
    <w:rsid w:val="00FD1000"/>
    <w:rsid w:val="00FD1527"/>
    <w:rsid w:val="00FD1CC5"/>
    <w:rsid w:val="00FD1F75"/>
    <w:rsid w:val="00FD33DB"/>
    <w:rsid w:val="00FD44AA"/>
    <w:rsid w:val="00FD4A2D"/>
    <w:rsid w:val="00FD5200"/>
    <w:rsid w:val="00FD52B3"/>
    <w:rsid w:val="00FD5312"/>
    <w:rsid w:val="00FD54C9"/>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tabs>
        <w:tab w:val="clear" w:pos="360"/>
        <w:tab w:val="num" w:pos="1644"/>
      </w:tabs>
      <w:spacing w:after="80"/>
      <w:ind w:left="1644" w:hanging="453"/>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aliases w:val="footer odd Char,footer Char,fo Char,pie de página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tabs>
        <w:tab w:val="clear" w:pos="1440"/>
        <w:tab w:val="num" w:pos="737"/>
      </w:tabs>
      <w:spacing w:before="180" w:after="240" w:line="280" w:lineRule="atLeast"/>
      <w:ind w:left="737" w:hanging="453"/>
      <w:jc w:val="center"/>
    </w:pPr>
    <w:rPr>
      <w:rFonts w:ascii="Arial" w:hAnsi="Arial"/>
      <w:b/>
      <w:lang w:val="en-US" w:eastAsia="ja-JP"/>
    </w:rPr>
  </w:style>
  <w:style w:type="table" w:customStyle="1" w:styleId="TableGrid1">
    <w:name w:val="Table Grid1"/>
    <w:basedOn w:val="TableNormal"/>
    <w:next w:val="TableGrid"/>
    <w:uiPriority w:val="39"/>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tabs>
        <w:tab w:val="clear" w:pos="0"/>
        <w:tab w:val="num" w:pos="360"/>
      </w:tabs>
      <w:spacing w:beforeLines="20" w:before="62" w:afterLines="10" w:after="31"/>
      <w:ind w:left="360" w:right="284" w:hanging="360"/>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rsid w:val="00CC72C8"/>
    <w:rPr>
      <w:rFonts w:ascii="Tahoma" w:hAnsi="Tahoma" w:cs="Tahoma"/>
      <w:sz w:val="16"/>
      <w:szCs w:val="16"/>
      <w:lang w:val="en-GB"/>
    </w:rPr>
  </w:style>
  <w:style w:type="paragraph" w:customStyle="1" w:styleId="Bullet">
    <w:name w:val="Bullet"/>
    <w:basedOn w:val="Normal"/>
    <w:rsid w:val="00CC72C8"/>
    <w:pPr>
      <w:numPr>
        <w:numId w:val="10"/>
      </w:numPr>
      <w:tabs>
        <w:tab w:val="clear" w:pos="928"/>
        <w:tab w:val="num" w:pos="851"/>
      </w:tabs>
      <w:ind w:left="851" w:hanging="851"/>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72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tabs>
        <w:tab w:val="clear" w:pos="737"/>
        <w:tab w:val="num" w:pos="720"/>
      </w:tabs>
      <w:overflowPunct w:val="0"/>
      <w:autoSpaceDE w:val="0"/>
      <w:autoSpaceDN w:val="0"/>
      <w:adjustRightInd w:val="0"/>
      <w:ind w:left="720" w:hanging="36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0"/>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E6E5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UnresolvedMention1">
    <w:name w:val="Unresolved Mention1"/>
    <w:uiPriority w:val="99"/>
    <w:unhideWhenUsed/>
    <w:rsid w:val="00820C01"/>
    <w:rPr>
      <w:color w:val="808080"/>
      <w:shd w:val="clear" w:color="auto" w:fill="E6E6E6"/>
    </w:rPr>
  </w:style>
  <w:style w:type="paragraph" w:customStyle="1" w:styleId="a4">
    <w:name w:val="样式 页眉"/>
    <w:basedOn w:val="Header"/>
    <w:link w:val="Char0"/>
    <w:rsid w:val="00820C01"/>
    <w:pPr>
      <w:overflowPunct w:val="0"/>
      <w:autoSpaceDE w:val="0"/>
      <w:autoSpaceDN w:val="0"/>
      <w:adjustRightInd w:val="0"/>
      <w:textAlignment w:val="baseline"/>
    </w:pPr>
    <w:rPr>
      <w:rFonts w:eastAsia="Arial"/>
      <w:bCs/>
      <w:sz w:val="22"/>
      <w:lang w:val="en-GB"/>
    </w:rPr>
  </w:style>
  <w:style w:type="character" w:customStyle="1" w:styleId="CommentSubjectChar">
    <w:name w:val="Comment Subject Char"/>
    <w:link w:val="CommentSubject"/>
    <w:rsid w:val="00820C01"/>
    <w:rPr>
      <w:rFonts w:ascii="Times New Roman" w:hAnsi="Times New Roman"/>
      <w:b/>
      <w:bCs/>
      <w:lang w:val="en-GB"/>
    </w:rPr>
  </w:style>
  <w:style w:type="paragraph" w:customStyle="1" w:styleId="B2">
    <w:name w:val="B2+"/>
    <w:basedOn w:val="B20"/>
    <w:rsid w:val="00820C01"/>
    <w:pPr>
      <w:numPr>
        <w:numId w:val="13"/>
      </w:numPr>
      <w:tabs>
        <w:tab w:val="clear" w:pos="1191"/>
        <w:tab w:val="num" w:pos="397"/>
      </w:tabs>
      <w:overflowPunct w:val="0"/>
      <w:autoSpaceDE w:val="0"/>
      <w:autoSpaceDN w:val="0"/>
      <w:adjustRightInd w:val="0"/>
      <w:ind w:left="624" w:hanging="624"/>
      <w:textAlignment w:val="baseline"/>
    </w:pPr>
    <w:rPr>
      <w:rFonts w:eastAsia="SimSun"/>
    </w:rPr>
  </w:style>
  <w:style w:type="paragraph" w:customStyle="1" w:styleId="B3">
    <w:name w:val="B3+"/>
    <w:basedOn w:val="B30"/>
    <w:rsid w:val="00820C01"/>
    <w:pPr>
      <w:numPr>
        <w:numId w:val="14"/>
      </w:numPr>
      <w:tabs>
        <w:tab w:val="clear" w:pos="1644"/>
        <w:tab w:val="num" w:pos="397"/>
        <w:tab w:val="left" w:pos="1134"/>
      </w:tabs>
      <w:overflowPunct w:val="0"/>
      <w:autoSpaceDE w:val="0"/>
      <w:autoSpaceDN w:val="0"/>
      <w:adjustRightInd w:val="0"/>
      <w:ind w:left="624" w:hanging="624"/>
      <w:textAlignment w:val="baseline"/>
    </w:pPr>
    <w:rPr>
      <w:rFonts w:eastAsia="SimSun"/>
    </w:rPr>
  </w:style>
  <w:style w:type="paragraph" w:customStyle="1" w:styleId="BL">
    <w:name w:val="BL"/>
    <w:basedOn w:val="Normal"/>
    <w:rsid w:val="00820C01"/>
    <w:pPr>
      <w:numPr>
        <w:numId w:val="15"/>
      </w:numPr>
      <w:tabs>
        <w:tab w:val="clear" w:pos="737"/>
        <w:tab w:val="left" w:pos="851"/>
      </w:tabs>
      <w:overflowPunct w:val="0"/>
      <w:autoSpaceDE w:val="0"/>
      <w:autoSpaceDN w:val="0"/>
      <w:adjustRightInd w:val="0"/>
      <w:ind w:left="360" w:hanging="360"/>
      <w:textAlignment w:val="baseline"/>
    </w:pPr>
    <w:rPr>
      <w:rFonts w:eastAsia="SimSun"/>
    </w:rPr>
  </w:style>
  <w:style w:type="paragraph" w:customStyle="1" w:styleId="BN">
    <w:name w:val="BN"/>
    <w:basedOn w:val="Normal"/>
    <w:rsid w:val="00820C01"/>
    <w:pPr>
      <w:numPr>
        <w:numId w:val="16"/>
      </w:numPr>
      <w:tabs>
        <w:tab w:val="clear" w:pos="737"/>
        <w:tab w:val="num" w:pos="1492"/>
      </w:tabs>
      <w:overflowPunct w:val="0"/>
      <w:autoSpaceDE w:val="0"/>
      <w:autoSpaceDN w:val="0"/>
      <w:adjustRightInd w:val="0"/>
      <w:ind w:left="1492" w:hanging="360"/>
      <w:textAlignment w:val="baseline"/>
    </w:pPr>
    <w:rPr>
      <w:rFonts w:eastAsia="SimSun"/>
    </w:rPr>
  </w:style>
  <w:style w:type="paragraph" w:customStyle="1" w:styleId="TB1">
    <w:name w:val="TB1"/>
    <w:basedOn w:val="Normal"/>
    <w:qFormat/>
    <w:rsid w:val="00820C0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0C0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20C01"/>
    <w:rPr>
      <w:rFonts w:ascii="TimesNewRomanPSMT" w:hAnsi="TimesNewRomanPSMT" w:hint="default"/>
      <w:b w:val="0"/>
      <w:bCs w:val="0"/>
      <w:i w:val="0"/>
      <w:iCs w:val="0"/>
      <w:color w:val="000000"/>
      <w:sz w:val="20"/>
      <w:szCs w:val="20"/>
    </w:rPr>
  </w:style>
  <w:style w:type="character" w:customStyle="1" w:styleId="Char0">
    <w:name w:val="样式 页眉 Char"/>
    <w:link w:val="a4"/>
    <w:rsid w:val="00820C01"/>
    <w:rPr>
      <w:rFonts w:ascii="Arial" w:eastAsia="Arial" w:hAnsi="Arial"/>
      <w:b/>
      <w:bCs/>
      <w:noProof/>
      <w:sz w:val="22"/>
      <w:lang w:val="en-GB"/>
    </w:rPr>
  </w:style>
  <w:style w:type="paragraph" w:customStyle="1" w:styleId="Char2">
    <w:name w:val="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ate">
    <w:name w:val="Date"/>
    <w:basedOn w:val="Normal"/>
    <w:next w:val="Normal"/>
    <w:link w:val="DateChar"/>
    <w:rsid w:val="00820C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20C01"/>
    <w:rPr>
      <w:rFonts w:ascii="Times New Roman" w:eastAsia="MS Mincho" w:hAnsi="Times New Roman"/>
      <w:lang w:val="en-GB"/>
    </w:rPr>
  </w:style>
  <w:style w:type="paragraph" w:customStyle="1" w:styleId="AutoCorrect">
    <w:name w:val="AutoCorrect"/>
    <w:rsid w:val="00820C01"/>
    <w:rPr>
      <w:rFonts w:ascii="Times New Roman" w:eastAsia="MS Mincho" w:hAnsi="Times New Roman"/>
      <w:sz w:val="24"/>
      <w:szCs w:val="24"/>
      <w:lang w:val="en-GB" w:eastAsia="ko-KR"/>
    </w:rPr>
  </w:style>
  <w:style w:type="paragraph" w:customStyle="1" w:styleId="-PAGE-">
    <w:name w:val="- PAGE -"/>
    <w:rsid w:val="00820C01"/>
    <w:rPr>
      <w:rFonts w:ascii="Times New Roman" w:eastAsia="MS Mincho" w:hAnsi="Times New Roman"/>
      <w:sz w:val="24"/>
      <w:szCs w:val="24"/>
      <w:lang w:val="en-GB" w:eastAsia="ko-KR"/>
    </w:rPr>
  </w:style>
  <w:style w:type="paragraph" w:customStyle="1" w:styleId="Createdby">
    <w:name w:val="Created by"/>
    <w:rsid w:val="00820C01"/>
    <w:rPr>
      <w:rFonts w:ascii="Times New Roman" w:eastAsia="MS Mincho" w:hAnsi="Times New Roman"/>
      <w:sz w:val="24"/>
      <w:szCs w:val="24"/>
      <w:lang w:val="en-GB" w:eastAsia="ko-KR"/>
    </w:rPr>
  </w:style>
  <w:style w:type="paragraph" w:customStyle="1" w:styleId="Createdon">
    <w:name w:val="Created on"/>
    <w:rsid w:val="00820C01"/>
    <w:rPr>
      <w:rFonts w:ascii="Times New Roman" w:eastAsia="MS Mincho" w:hAnsi="Times New Roman"/>
      <w:sz w:val="24"/>
      <w:szCs w:val="24"/>
      <w:lang w:val="en-GB" w:eastAsia="ko-KR"/>
    </w:rPr>
  </w:style>
  <w:style w:type="paragraph" w:customStyle="1" w:styleId="Lastprinted">
    <w:name w:val="Last printed"/>
    <w:rsid w:val="00820C01"/>
    <w:rPr>
      <w:rFonts w:ascii="Times New Roman" w:eastAsia="MS Mincho" w:hAnsi="Times New Roman"/>
      <w:sz w:val="24"/>
      <w:szCs w:val="24"/>
      <w:lang w:val="en-GB" w:eastAsia="ko-KR"/>
    </w:rPr>
  </w:style>
  <w:style w:type="paragraph" w:customStyle="1" w:styleId="Lastsavedby">
    <w:name w:val="Last saved by"/>
    <w:rsid w:val="00820C01"/>
    <w:rPr>
      <w:rFonts w:ascii="Times New Roman" w:eastAsia="MS Mincho" w:hAnsi="Times New Roman"/>
      <w:sz w:val="24"/>
      <w:szCs w:val="24"/>
      <w:lang w:val="en-GB" w:eastAsia="ko-KR"/>
    </w:rPr>
  </w:style>
  <w:style w:type="paragraph" w:customStyle="1" w:styleId="Filename">
    <w:name w:val="Filename"/>
    <w:rsid w:val="00820C01"/>
    <w:rPr>
      <w:rFonts w:ascii="Times New Roman" w:eastAsia="MS Mincho" w:hAnsi="Times New Roman"/>
      <w:sz w:val="24"/>
      <w:szCs w:val="24"/>
      <w:lang w:val="en-GB" w:eastAsia="ko-KR"/>
    </w:rPr>
  </w:style>
  <w:style w:type="paragraph" w:customStyle="1" w:styleId="Filenameandpath">
    <w:name w:val="Filename and path"/>
    <w:rsid w:val="00820C01"/>
    <w:rPr>
      <w:rFonts w:ascii="Times New Roman" w:eastAsia="MS Mincho" w:hAnsi="Times New Roman"/>
      <w:sz w:val="24"/>
      <w:szCs w:val="24"/>
      <w:lang w:val="en-GB" w:eastAsia="ko-KR"/>
    </w:rPr>
  </w:style>
  <w:style w:type="paragraph" w:customStyle="1" w:styleId="AuthorPageDate">
    <w:name w:val="Author  Page #  Date"/>
    <w:rsid w:val="00820C01"/>
    <w:rPr>
      <w:rFonts w:ascii="Times New Roman" w:eastAsia="MS Mincho" w:hAnsi="Times New Roman"/>
      <w:sz w:val="24"/>
      <w:szCs w:val="24"/>
      <w:lang w:val="en-GB" w:eastAsia="ko-KR"/>
    </w:rPr>
  </w:style>
  <w:style w:type="paragraph" w:customStyle="1" w:styleId="ConfidentialPageDate">
    <w:name w:val="Confidential  Page #  Date"/>
    <w:rsid w:val="00820C01"/>
    <w:rPr>
      <w:rFonts w:ascii="Times New Roman" w:eastAsia="MS Mincho" w:hAnsi="Times New Roman"/>
      <w:sz w:val="24"/>
      <w:szCs w:val="24"/>
      <w:lang w:val="en-GB" w:eastAsia="ko-KR"/>
    </w:rPr>
  </w:style>
  <w:style w:type="paragraph" w:customStyle="1" w:styleId="13">
    <w:name w:val="修订1"/>
    <w:hidden/>
    <w:semiHidden/>
    <w:rsid w:val="00820C01"/>
    <w:rPr>
      <w:rFonts w:ascii="Times New Roman" w:eastAsia="Batang" w:hAnsi="Times New Roman"/>
      <w:lang w:val="en-GB"/>
    </w:rPr>
  </w:style>
  <w:style w:type="paragraph" w:customStyle="1" w:styleId="PageXofY">
    <w:name w:val="Page X of Y"/>
    <w:rsid w:val="00820C01"/>
    <w:rPr>
      <w:rFonts w:ascii="Times New Roman" w:eastAsia="SimSun" w:hAnsi="Times New Roman"/>
      <w:sz w:val="24"/>
      <w:szCs w:val="24"/>
      <w:lang w:val="en-GB" w:eastAsia="ko-KR"/>
    </w:rPr>
  </w:style>
  <w:style w:type="paragraph" w:customStyle="1" w:styleId="1CharChar1Char">
    <w:name w:val="(文字) (文字)1 Char (文字) (文字) Char (文字) (文字)1 Char (文字) (文字)"/>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820C01"/>
    <w:pPr>
      <w:overflowPunct w:val="0"/>
      <w:autoSpaceDE w:val="0"/>
      <w:autoSpaceDN w:val="0"/>
      <w:adjustRightInd w:val="0"/>
      <w:textAlignment w:val="baseline"/>
    </w:pPr>
    <w:rPr>
      <w:rFonts w:eastAsia="SimSun"/>
      <w:szCs w:val="18"/>
      <w:lang w:eastAsia="ja-JP"/>
    </w:rPr>
  </w:style>
  <w:style w:type="paragraph" w:customStyle="1" w:styleId="31">
    <w:name w:val="吹き出し3"/>
    <w:basedOn w:val="Normal"/>
    <w:semiHidden/>
    <w:rsid w:val="00820C01"/>
    <w:rPr>
      <w:rFonts w:ascii="Tahoma" w:eastAsia="MS Mincho" w:hAnsi="Tahoma" w:cs="Tahoma"/>
      <w:sz w:val="16"/>
      <w:szCs w:val="16"/>
    </w:rPr>
  </w:style>
  <w:style w:type="paragraph" w:customStyle="1" w:styleId="NormalArial">
    <w:name w:val="Normal + Arial"/>
    <w:aliases w:val="9 pt,Right,Right:  0,24 cm,After:  0 pt"/>
    <w:basedOn w:val="Normal"/>
    <w:rsid w:val="00820C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0C01"/>
    <w:rPr>
      <w:rFonts w:eastAsia="MS Mincho"/>
      <w:kern w:val="2"/>
    </w:rPr>
  </w:style>
  <w:style w:type="character" w:customStyle="1" w:styleId="StyleTACChar">
    <w:name w:val="Style TAC + Char"/>
    <w:link w:val="StyleTAC"/>
    <w:rsid w:val="00820C01"/>
    <w:rPr>
      <w:rFonts w:ascii="Arial" w:eastAsia="MS Mincho" w:hAnsi="Arial"/>
      <w:kern w:val="2"/>
      <w:sz w:val="18"/>
      <w:lang w:val="en-GB"/>
    </w:rPr>
  </w:style>
  <w:style w:type="character" w:customStyle="1" w:styleId="CharChar29">
    <w:name w:val="Char Char29"/>
    <w:rsid w:val="00820C01"/>
    <w:rPr>
      <w:rFonts w:ascii="Arial" w:hAnsi="Arial"/>
      <w:sz w:val="36"/>
      <w:lang w:val="en-GB" w:eastAsia="en-US" w:bidi="ar-SA"/>
    </w:rPr>
  </w:style>
  <w:style w:type="character" w:customStyle="1" w:styleId="CharChar28">
    <w:name w:val="Char Char28"/>
    <w:rsid w:val="00820C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0C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20C01"/>
    <w:rPr>
      <w:rFonts w:ascii="Arial" w:hAnsi="Arial"/>
      <w:sz w:val="22"/>
      <w:lang w:val="en-GB" w:eastAsia="en-GB" w:bidi="ar-SA"/>
    </w:rPr>
  </w:style>
  <w:style w:type="character" w:customStyle="1" w:styleId="Heading7Char">
    <w:name w:val="Heading 7 Char"/>
    <w:link w:val="Heading7"/>
    <w:rsid w:val="00820C01"/>
    <w:rPr>
      <w:rFonts w:ascii="Arial" w:hAnsi="Arial"/>
      <w:lang w:val="en-GB"/>
    </w:rPr>
  </w:style>
  <w:style w:type="character" w:customStyle="1" w:styleId="Heading9Char">
    <w:name w:val="Heading 9 Char"/>
    <w:link w:val="Heading9"/>
    <w:rsid w:val="00820C01"/>
    <w:rPr>
      <w:rFonts w:ascii="Arial" w:hAnsi="Arial"/>
      <w:sz w:val="36"/>
      <w:lang w:val="en-GB"/>
    </w:rPr>
  </w:style>
  <w:style w:type="paragraph" w:customStyle="1" w:styleId="5">
    <w:name w:val="吹き出し5"/>
    <w:basedOn w:val="Normal"/>
    <w:semiHidden/>
    <w:rsid w:val="00820C01"/>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20C01"/>
    <w:rPr>
      <w:rFonts w:ascii="Times New Roman" w:eastAsia="Times New Roman" w:hAnsi="Times New Roman"/>
      <w:lang w:val="en-GB" w:eastAsia="ja-JP"/>
    </w:rPr>
  </w:style>
  <w:style w:type="paragraph" w:customStyle="1" w:styleId="CharCharCharCharChar2">
    <w:name w:val="Char Char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20C01"/>
    <w:rPr>
      <w:lang w:val="en-GB" w:eastAsia="ja-JP" w:bidi="ar-SA"/>
    </w:rPr>
  </w:style>
  <w:style w:type="character" w:customStyle="1" w:styleId="CharChar42">
    <w:name w:val="Char Char42"/>
    <w:rsid w:val="00820C01"/>
    <w:rPr>
      <w:rFonts w:ascii="Courier New" w:hAnsi="Courier New" w:cs="Courier New" w:hint="default"/>
      <w:lang w:val="nb-NO" w:eastAsia="ja-JP" w:bidi="ar-SA"/>
    </w:rPr>
  </w:style>
  <w:style w:type="character" w:customStyle="1" w:styleId="CharChar72">
    <w:name w:val="Char Char72"/>
    <w:semiHidden/>
    <w:rsid w:val="00820C01"/>
    <w:rPr>
      <w:rFonts w:ascii="Tahoma" w:hAnsi="Tahoma" w:cs="Tahoma" w:hint="default"/>
      <w:shd w:val="clear" w:color="auto" w:fill="000080"/>
      <w:lang w:val="en-GB" w:eastAsia="en-US"/>
    </w:rPr>
  </w:style>
  <w:style w:type="character" w:customStyle="1" w:styleId="CharChar102">
    <w:name w:val="Char Char102"/>
    <w:semiHidden/>
    <w:rsid w:val="00820C01"/>
    <w:rPr>
      <w:rFonts w:ascii="Times New Roman" w:hAnsi="Times New Roman" w:cs="Times New Roman" w:hint="default"/>
      <w:lang w:val="en-GB" w:eastAsia="en-US"/>
    </w:rPr>
  </w:style>
  <w:style w:type="character" w:customStyle="1" w:styleId="CharChar92">
    <w:name w:val="Char Char92"/>
    <w:semiHidden/>
    <w:rsid w:val="00820C01"/>
    <w:rPr>
      <w:rFonts w:ascii="Tahoma" w:hAnsi="Tahoma" w:cs="Tahoma" w:hint="default"/>
      <w:sz w:val="16"/>
      <w:szCs w:val="16"/>
      <w:lang w:val="en-GB" w:eastAsia="en-US"/>
    </w:rPr>
  </w:style>
  <w:style w:type="character" w:customStyle="1" w:styleId="CharChar82">
    <w:name w:val="Char Char82"/>
    <w:semiHidden/>
    <w:rsid w:val="00820C01"/>
    <w:rPr>
      <w:rFonts w:ascii="Times New Roman" w:hAnsi="Times New Roman" w:cs="Times New Roman" w:hint="default"/>
      <w:b/>
      <w:bCs/>
      <w:lang w:val="en-GB" w:eastAsia="en-US"/>
    </w:rPr>
  </w:style>
  <w:style w:type="character" w:customStyle="1" w:styleId="CharChar292">
    <w:name w:val="Char Char292"/>
    <w:rsid w:val="00820C01"/>
    <w:rPr>
      <w:rFonts w:ascii="Arial" w:hAnsi="Arial" w:cs="Arial" w:hint="default"/>
      <w:sz w:val="36"/>
      <w:lang w:val="en-GB" w:eastAsia="en-US" w:bidi="ar-SA"/>
    </w:rPr>
  </w:style>
  <w:style w:type="character" w:customStyle="1" w:styleId="CharChar282">
    <w:name w:val="Char Char282"/>
    <w:rsid w:val="00820C01"/>
    <w:rPr>
      <w:rFonts w:ascii="Arial" w:hAnsi="Arial" w:cs="Arial" w:hint="default"/>
      <w:sz w:val="32"/>
      <w:lang w:val="en-GB"/>
    </w:rPr>
  </w:style>
  <w:style w:type="character" w:customStyle="1" w:styleId="msoins00">
    <w:name w:val="msoins0"/>
    <w:rsid w:val="00820C01"/>
  </w:style>
  <w:style w:type="paragraph" w:customStyle="1" w:styleId="CharChar24">
    <w:name w:val="Char Char24"/>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0C01"/>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0C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0C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0C01"/>
    <w:rPr>
      <w:rFonts w:ascii="Times New Roman" w:eastAsia="Yu Mincho" w:hAnsi="Times New Roman"/>
      <w:lang w:val="en-GB"/>
    </w:rPr>
  </w:style>
  <w:style w:type="paragraph" w:customStyle="1" w:styleId="MotorolaResponse1">
    <w:name w:val="Motorola Response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20C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0C01"/>
    <w:rPr>
      <w:rFonts w:ascii="Times New Roman" w:eastAsia="Batang" w:hAnsi="Times New Roman"/>
      <w:sz w:val="24"/>
      <w:lang w:val="fr-FR"/>
    </w:rPr>
  </w:style>
  <w:style w:type="paragraph" w:customStyle="1" w:styleId="FBCharCharCharChar1">
    <w:name w:val="FB Char Char Char Char1"/>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0C01"/>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0C01"/>
    <w:rPr>
      <w:rFonts w:ascii="Arial" w:eastAsia="Arial" w:hAnsi="Arial"/>
      <w:sz w:val="28"/>
      <w:lang w:val="en-GB"/>
    </w:rPr>
  </w:style>
  <w:style w:type="paragraph" w:customStyle="1" w:styleId="a">
    <w:name w:val="表格题注"/>
    <w:next w:val="Normal"/>
    <w:rsid w:val="00820C01"/>
    <w:pPr>
      <w:numPr>
        <w:numId w:val="19"/>
      </w:numPr>
      <w:tabs>
        <w:tab w:val="clear" w:pos="397"/>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820C01"/>
    <w:pPr>
      <w:numPr>
        <w:numId w:val="20"/>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rsid w:val="00820C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20C01"/>
    <w:rPr>
      <w:rFonts w:ascii="Courier New" w:eastAsia="Batang" w:hAnsi="Courier New"/>
      <w:lang w:val="nb-NO" w:eastAsia="en-US" w:bidi="ar-SA"/>
    </w:rPr>
  </w:style>
  <w:style w:type="character" w:customStyle="1" w:styleId="BodyText2Char1">
    <w:name w:val="Body Text 2 Char1"/>
    <w:rsid w:val="00820C01"/>
    <w:rPr>
      <w:lang w:val="en-GB"/>
    </w:rPr>
  </w:style>
  <w:style w:type="character" w:customStyle="1" w:styleId="EndnoteTextChar1">
    <w:name w:val="Endnote Text Char1"/>
    <w:rsid w:val="00820C01"/>
    <w:rPr>
      <w:lang w:val="en-GB"/>
    </w:rPr>
  </w:style>
  <w:style w:type="character" w:customStyle="1" w:styleId="TitleChar1">
    <w:name w:val="Title Char1"/>
    <w:rsid w:val="00820C01"/>
    <w:rPr>
      <w:rFonts w:ascii="Cambria" w:eastAsia="Times New Roman" w:hAnsi="Cambria" w:cs="Times New Roman"/>
      <w:b/>
      <w:bCs/>
      <w:kern w:val="28"/>
      <w:sz w:val="32"/>
      <w:szCs w:val="32"/>
      <w:lang w:val="en-GB"/>
    </w:rPr>
  </w:style>
  <w:style w:type="character" w:customStyle="1" w:styleId="BodyTextIndent2Char1">
    <w:name w:val="Body Text Indent 2 Char1"/>
    <w:rsid w:val="00820C01"/>
    <w:rPr>
      <w:lang w:val="en-GB"/>
    </w:rPr>
  </w:style>
  <w:style w:type="character" w:customStyle="1" w:styleId="BodyTextIndentChar1">
    <w:name w:val="Body Text Indent Char1"/>
    <w:rsid w:val="00820C01"/>
    <w:rPr>
      <w:lang w:val="en-GB"/>
    </w:rPr>
  </w:style>
  <w:style w:type="character" w:customStyle="1" w:styleId="BodyText3Char1">
    <w:name w:val="Body Text 3 Char1"/>
    <w:rsid w:val="00820C01"/>
    <w:rPr>
      <w:sz w:val="16"/>
      <w:szCs w:val="16"/>
      <w:lang w:val="en-GB"/>
    </w:rPr>
  </w:style>
  <w:style w:type="paragraph" w:customStyle="1" w:styleId="LightGrid-Accent31">
    <w:name w:val="Light Grid - Accent 31"/>
    <w:basedOn w:val="Normal"/>
    <w:qFormat/>
    <w:rsid w:val="00820C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0C01"/>
    <w:rPr>
      <w:rFonts w:ascii="Times New Roman" w:eastAsia="Batang" w:hAnsi="Times New Roman"/>
      <w:lang w:val="en-GB"/>
    </w:rPr>
  </w:style>
  <w:style w:type="paragraph" w:customStyle="1" w:styleId="TOC911">
    <w:name w:val="TOC 911"/>
    <w:basedOn w:val="TOC8"/>
    <w:rsid w:val="00820C01"/>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20C01"/>
  </w:style>
  <w:style w:type="paragraph" w:customStyle="1" w:styleId="81">
    <w:name w:val="表 (赤)  81"/>
    <w:basedOn w:val="Normal"/>
    <w:uiPriority w:val="34"/>
    <w:qFormat/>
    <w:rsid w:val="00820C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0C01"/>
    <w:pPr>
      <w:spacing w:before="100" w:beforeAutospacing="1" w:after="100" w:afterAutospacing="1"/>
    </w:pPr>
    <w:rPr>
      <w:rFonts w:eastAsia="SimSun"/>
      <w:sz w:val="24"/>
      <w:szCs w:val="24"/>
      <w:lang w:val="en-US" w:eastAsia="zh-CN"/>
    </w:rPr>
  </w:style>
  <w:style w:type="table" w:styleId="TableClassic2">
    <w:name w:val="Table Classic 2"/>
    <w:basedOn w:val="TableNormal"/>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0C01"/>
    <w:rPr>
      <w:rFonts w:ascii="Times New Roman" w:eastAsia="SimSun" w:hAnsi="Times New Roman"/>
      <w:lang w:val="en-GB"/>
    </w:rPr>
  </w:style>
  <w:style w:type="character" w:styleId="PlaceholderText">
    <w:name w:val="Placeholder Text"/>
    <w:uiPriority w:val="99"/>
    <w:unhideWhenUsed/>
    <w:rsid w:val="00820C01"/>
    <w:rPr>
      <w:color w:val="808080"/>
    </w:rPr>
  </w:style>
  <w:style w:type="paragraph" w:customStyle="1" w:styleId="LGTdoc">
    <w:name w:val="LGTdoc_본문"/>
    <w:basedOn w:val="Normal"/>
    <w:rsid w:val="00820C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0C01"/>
    <w:pPr>
      <w:spacing w:after="240"/>
      <w:jc w:val="both"/>
    </w:pPr>
    <w:rPr>
      <w:rFonts w:ascii="Arial" w:eastAsia="SimSun" w:hAnsi="Arial"/>
      <w:szCs w:val="24"/>
    </w:rPr>
  </w:style>
  <w:style w:type="paragraph" w:customStyle="1" w:styleId="ECCFootnote">
    <w:name w:val="ECC Footnote"/>
    <w:basedOn w:val="Normal"/>
    <w:autoRedefine/>
    <w:uiPriority w:val="99"/>
    <w:rsid w:val="00820C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0C01"/>
    <w:rPr>
      <w:rFonts w:ascii="Arial" w:eastAsia="SimSun" w:hAnsi="Arial"/>
      <w:szCs w:val="24"/>
      <w:lang w:val="en-GB"/>
    </w:rPr>
  </w:style>
  <w:style w:type="paragraph" w:customStyle="1" w:styleId="Text1">
    <w:name w:val="Text 1"/>
    <w:basedOn w:val="Normal"/>
    <w:rsid w:val="00820C01"/>
    <w:pPr>
      <w:spacing w:after="240"/>
      <w:ind w:left="482"/>
      <w:jc w:val="both"/>
    </w:pPr>
    <w:rPr>
      <w:rFonts w:eastAsia="SimSun"/>
      <w:sz w:val="24"/>
      <w:lang w:eastAsia="fr-BE"/>
    </w:rPr>
  </w:style>
  <w:style w:type="paragraph" w:customStyle="1" w:styleId="NumPar4">
    <w:name w:val="NumPar 4"/>
    <w:basedOn w:val="Heading4"/>
    <w:next w:val="Normal"/>
    <w:uiPriority w:val="99"/>
    <w:rsid w:val="00820C01"/>
    <w:pPr>
      <w:keepNext w:val="0"/>
      <w:keepLines w:val="0"/>
      <w:numPr>
        <w:ilvl w:val="0"/>
        <w:numId w:val="21"/>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20C01"/>
  </w:style>
  <w:style w:type="paragraph" w:customStyle="1" w:styleId="cita">
    <w:name w:val="cita"/>
    <w:basedOn w:val="Normal"/>
    <w:rsid w:val="00820C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20C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20C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0C01"/>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rsid w:val="00820C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0C01"/>
    <w:rPr>
      <w:vanish w:val="0"/>
      <w:webHidden w:val="0"/>
      <w:color w:val="000000"/>
      <w:specVanish w:val="0"/>
    </w:rPr>
  </w:style>
  <w:style w:type="paragraph" w:customStyle="1" w:styleId="Equation">
    <w:name w:val="Equation"/>
    <w:basedOn w:val="Normal"/>
    <w:next w:val="Normal"/>
    <w:link w:val="EquationChar"/>
    <w:qFormat/>
    <w:rsid w:val="00820C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0C01"/>
    <w:rPr>
      <w:rFonts w:ascii="Times New Roman" w:eastAsia="SimSun" w:hAnsi="Times New Roman"/>
      <w:sz w:val="22"/>
      <w:szCs w:val="22"/>
      <w:lang w:val="en-GB"/>
    </w:rPr>
  </w:style>
  <w:style w:type="character" w:customStyle="1" w:styleId="apple-converted-space">
    <w:name w:val="apple-converted-space"/>
    <w:rsid w:val="00820C01"/>
  </w:style>
  <w:style w:type="character" w:customStyle="1" w:styleId="shorttext">
    <w:name w:val="short_text"/>
    <w:rsid w:val="00820C01"/>
  </w:style>
  <w:style w:type="character" w:styleId="SubtleReference">
    <w:name w:val="Subtle Reference"/>
    <w:uiPriority w:val="31"/>
    <w:qFormat/>
    <w:rsid w:val="00820C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0C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0C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0C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0C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20C01"/>
    <w:rPr>
      <w:rFonts w:ascii="Yu Gothic Light" w:eastAsia="Yu Gothic Light" w:hAnsi="Yu Gothic Light" w:cs="Times New Roman"/>
      <w:lang w:val="en-GB" w:eastAsia="en-US"/>
    </w:rPr>
  </w:style>
  <w:style w:type="paragraph" w:customStyle="1" w:styleId="msonormal0">
    <w:name w:val="msonormal"/>
    <w:basedOn w:val="Normal"/>
    <w:rsid w:val="00820C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20C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0C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0C01"/>
    <w:rPr>
      <w:rFonts w:ascii="Times New Roman" w:eastAsia="Yu Mincho" w:hAnsi="Times New Roman"/>
      <w:lang w:val="en-GB" w:eastAsia="en-US"/>
    </w:rPr>
  </w:style>
  <w:style w:type="paragraph" w:customStyle="1" w:styleId="43">
    <w:name w:val="吹き出し4"/>
    <w:basedOn w:val="Normal"/>
    <w:semiHidden/>
    <w:rsid w:val="00820C01"/>
    <w:rPr>
      <w:rFonts w:ascii="Tahoma" w:eastAsia="MS Mincho" w:hAnsi="Tahoma" w:cs="Tahoma"/>
      <w:sz w:val="16"/>
      <w:szCs w:val="16"/>
    </w:rPr>
  </w:style>
  <w:style w:type="paragraph" w:customStyle="1" w:styleId="tac0">
    <w:name w:val="tac"/>
    <w:basedOn w:val="Normal"/>
    <w:uiPriority w:val="99"/>
    <w:rsid w:val="00820C0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820C01"/>
    <w:rPr>
      <w:color w:val="808080"/>
      <w:shd w:val="clear" w:color="auto" w:fill="E6E6E6"/>
    </w:rPr>
  </w:style>
  <w:style w:type="table" w:customStyle="1" w:styleId="TableGrid4">
    <w:name w:val="Table Grid4"/>
    <w:basedOn w:val="TableNormal"/>
    <w:next w:val="TableGrid"/>
    <w:rsid w:val="00820C0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0C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0C01"/>
  </w:style>
  <w:style w:type="table" w:customStyle="1" w:styleId="311">
    <w:name w:val="网格型3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0C01"/>
  </w:style>
  <w:style w:type="table" w:customStyle="1" w:styleId="TableClassic21">
    <w:name w:val="Table Classic 21"/>
    <w:basedOn w:val="TableNormal"/>
    <w:next w:val="TableClassic2"/>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C01"/>
    <w:rPr>
      <w:color w:val="808080"/>
      <w:shd w:val="clear" w:color="auto" w:fill="E6E6E6"/>
    </w:rPr>
  </w:style>
  <w:style w:type="paragraph" w:styleId="TOCHeading">
    <w:name w:val="TOC Heading"/>
    <w:basedOn w:val="Heading1"/>
    <w:next w:val="Normal"/>
    <w:uiPriority w:val="39"/>
    <w:unhideWhenUsed/>
    <w:qFormat/>
    <w:rsid w:val="00820C01"/>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harCharCharCharChar1">
    <w:name w:val="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20C01"/>
    <w:rPr>
      <w:lang w:val="en-GB" w:eastAsia="ja-JP" w:bidi="ar-SA"/>
    </w:rPr>
  </w:style>
  <w:style w:type="paragraph" w:customStyle="1" w:styleId="1Char1">
    <w:name w:val="(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0C01"/>
    <w:rPr>
      <w:rFonts w:ascii="Courier New" w:hAnsi="Courier New"/>
      <w:lang w:val="nb-NO" w:eastAsia="ja-JP" w:bidi="ar-SA"/>
    </w:rPr>
  </w:style>
  <w:style w:type="paragraph" w:customStyle="1" w:styleId="CharCharCharCharCharChar1">
    <w:name w:val="Char Char Char Char Char Char1"/>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20C01"/>
    <w:rPr>
      <w:rFonts w:ascii="Tahoma" w:hAnsi="Tahoma" w:cs="Tahoma"/>
      <w:shd w:val="clear" w:color="auto" w:fill="000080"/>
      <w:lang w:val="en-GB" w:eastAsia="en-US"/>
    </w:rPr>
  </w:style>
  <w:style w:type="character" w:customStyle="1" w:styleId="ZchnZchn51">
    <w:name w:val="Zchn Zchn51"/>
    <w:rsid w:val="00820C01"/>
    <w:rPr>
      <w:rFonts w:ascii="Courier New" w:eastAsia="Batang" w:hAnsi="Courier New"/>
      <w:lang w:val="nb-NO" w:eastAsia="en-US" w:bidi="ar-SA"/>
    </w:rPr>
  </w:style>
  <w:style w:type="character" w:customStyle="1" w:styleId="CharChar101">
    <w:name w:val="Char Char101"/>
    <w:semiHidden/>
    <w:rsid w:val="00820C01"/>
    <w:rPr>
      <w:rFonts w:ascii="Times New Roman" w:hAnsi="Times New Roman"/>
      <w:lang w:val="en-GB" w:eastAsia="en-US"/>
    </w:rPr>
  </w:style>
  <w:style w:type="character" w:customStyle="1" w:styleId="CharChar91">
    <w:name w:val="Char Char91"/>
    <w:semiHidden/>
    <w:rsid w:val="00820C01"/>
    <w:rPr>
      <w:rFonts w:ascii="Tahoma" w:hAnsi="Tahoma" w:cs="Tahoma"/>
      <w:sz w:val="16"/>
      <w:szCs w:val="16"/>
      <w:lang w:val="en-GB" w:eastAsia="en-US"/>
    </w:rPr>
  </w:style>
  <w:style w:type="character" w:customStyle="1" w:styleId="CharChar81">
    <w:name w:val="Char Char81"/>
    <w:semiHidden/>
    <w:rsid w:val="00820C01"/>
    <w:rPr>
      <w:rFonts w:ascii="Times New Roman" w:hAnsi="Times New Roman"/>
      <w:b/>
      <w:bCs/>
      <w:lang w:val="en-GB" w:eastAsia="en-US"/>
    </w:rPr>
  </w:style>
  <w:style w:type="paragraph" w:customStyle="1" w:styleId="23">
    <w:name w:val="修订2"/>
    <w:hidden/>
    <w:semiHidden/>
    <w:rsid w:val="00820C01"/>
    <w:rPr>
      <w:rFonts w:ascii="Times New Roman" w:eastAsia="Batang" w:hAnsi="Times New Roman"/>
      <w:lang w:val="en-GB"/>
    </w:rPr>
  </w:style>
  <w:style w:type="paragraph" w:customStyle="1" w:styleId="1CharChar1Char1">
    <w:name w:val="(文字) (文字)1 Char (文字) (文字) Char (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20C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0C01"/>
    <w:rPr>
      <w:rFonts w:ascii="Arial" w:hAnsi="Arial"/>
      <w:sz w:val="36"/>
      <w:lang w:val="en-GB" w:eastAsia="en-US" w:bidi="ar-SA"/>
    </w:rPr>
  </w:style>
  <w:style w:type="character" w:customStyle="1" w:styleId="CharChar281">
    <w:name w:val="Char Char281"/>
    <w:rsid w:val="00820C01"/>
    <w:rPr>
      <w:rFonts w:ascii="Arial" w:hAnsi="Arial"/>
      <w:sz w:val="32"/>
      <w:lang w:val="en-GB"/>
    </w:rPr>
  </w:style>
  <w:style w:type="paragraph" w:customStyle="1" w:styleId="CharChar241">
    <w:name w:val="Char Char241"/>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20C01"/>
  </w:style>
  <w:style w:type="numbering" w:customStyle="1" w:styleId="NoList3">
    <w:name w:val="No List3"/>
    <w:next w:val="NoList"/>
    <w:uiPriority w:val="99"/>
    <w:semiHidden/>
    <w:unhideWhenUsed/>
    <w:rsid w:val="00820C01"/>
  </w:style>
  <w:style w:type="numbering" w:customStyle="1" w:styleId="NoList11">
    <w:name w:val="No List11"/>
    <w:next w:val="NoList"/>
    <w:uiPriority w:val="99"/>
    <w:semiHidden/>
    <w:unhideWhenUsed/>
    <w:rsid w:val="00820C01"/>
  </w:style>
  <w:style w:type="numbering" w:customStyle="1" w:styleId="NoList4">
    <w:name w:val="No List4"/>
    <w:next w:val="NoList"/>
    <w:uiPriority w:val="99"/>
    <w:semiHidden/>
    <w:unhideWhenUsed/>
    <w:rsid w:val="00820C01"/>
  </w:style>
  <w:style w:type="numbering" w:customStyle="1" w:styleId="NoList5">
    <w:name w:val="No List5"/>
    <w:next w:val="NoList"/>
    <w:uiPriority w:val="99"/>
    <w:semiHidden/>
    <w:unhideWhenUsed/>
    <w:rsid w:val="00820C01"/>
  </w:style>
  <w:style w:type="numbering" w:customStyle="1" w:styleId="NoList111">
    <w:name w:val="No List111"/>
    <w:next w:val="NoList"/>
    <w:uiPriority w:val="99"/>
    <w:semiHidden/>
    <w:unhideWhenUsed/>
    <w:rsid w:val="00820C01"/>
  </w:style>
  <w:style w:type="numbering" w:customStyle="1" w:styleId="NoList21">
    <w:name w:val="No List21"/>
    <w:next w:val="NoList"/>
    <w:uiPriority w:val="99"/>
    <w:semiHidden/>
    <w:unhideWhenUsed/>
    <w:rsid w:val="00820C01"/>
  </w:style>
  <w:style w:type="numbering" w:customStyle="1" w:styleId="NoList31">
    <w:name w:val="No List31"/>
    <w:next w:val="NoList"/>
    <w:uiPriority w:val="99"/>
    <w:semiHidden/>
    <w:unhideWhenUsed/>
    <w:rsid w:val="00820C01"/>
  </w:style>
  <w:style w:type="numbering" w:customStyle="1" w:styleId="NoList41">
    <w:name w:val="No List41"/>
    <w:next w:val="NoList"/>
    <w:uiPriority w:val="99"/>
    <w:semiHidden/>
    <w:unhideWhenUsed/>
    <w:rsid w:val="00820C01"/>
  </w:style>
  <w:style w:type="numbering" w:customStyle="1" w:styleId="NoList6">
    <w:name w:val="No List6"/>
    <w:next w:val="NoList"/>
    <w:uiPriority w:val="99"/>
    <w:semiHidden/>
    <w:unhideWhenUsed/>
    <w:rsid w:val="00820C01"/>
  </w:style>
  <w:style w:type="character" w:styleId="Emphasis">
    <w:name w:val="Emphasis"/>
    <w:qFormat/>
    <w:rsid w:val="00820C01"/>
    <w:rPr>
      <w:i/>
      <w:iCs/>
    </w:rPr>
  </w:style>
  <w:style w:type="numbering" w:customStyle="1" w:styleId="NoList7">
    <w:name w:val="No List7"/>
    <w:next w:val="NoList"/>
    <w:uiPriority w:val="99"/>
    <w:semiHidden/>
    <w:unhideWhenUsed/>
    <w:rsid w:val="00820C01"/>
  </w:style>
  <w:style w:type="table" w:customStyle="1" w:styleId="TableGrid12">
    <w:name w:val="Table Grid12"/>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C01"/>
  </w:style>
  <w:style w:type="table" w:customStyle="1" w:styleId="TableGrid111">
    <w:name w:val="Table Grid1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20C01"/>
    <w:rPr>
      <w:color w:val="808080"/>
      <w:shd w:val="clear" w:color="auto" w:fill="E6E6E6"/>
    </w:rPr>
  </w:style>
  <w:style w:type="numbering" w:customStyle="1" w:styleId="NoList22">
    <w:name w:val="No List22"/>
    <w:next w:val="NoList"/>
    <w:uiPriority w:val="99"/>
    <w:semiHidden/>
    <w:unhideWhenUsed/>
    <w:rsid w:val="00820C01"/>
  </w:style>
  <w:style w:type="numbering" w:customStyle="1" w:styleId="NoList32">
    <w:name w:val="No List32"/>
    <w:next w:val="NoList"/>
    <w:uiPriority w:val="99"/>
    <w:semiHidden/>
    <w:unhideWhenUsed/>
    <w:rsid w:val="00820C01"/>
  </w:style>
  <w:style w:type="paragraph" w:customStyle="1" w:styleId="aria">
    <w:name w:val="aria"/>
    <w:basedOn w:val="Normal"/>
    <w:rsid w:val="00820C01"/>
    <w:pPr>
      <w:keepNext/>
      <w:keepLines/>
      <w:spacing w:after="0"/>
      <w:jc w:val="both"/>
    </w:pPr>
    <w:rPr>
      <w:rFonts w:ascii="Arial" w:eastAsia="SimSun" w:hAnsi="Arial"/>
      <w:sz w:val="18"/>
      <w:szCs w:val="18"/>
    </w:rPr>
  </w:style>
  <w:style w:type="paragraph" w:styleId="NoSpacing">
    <w:name w:val="No Spacing"/>
    <w:uiPriority w:val="1"/>
    <w:qFormat/>
    <w:rsid w:val="00820C01"/>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20C01"/>
    <w:rPr>
      <w:rFonts w:ascii="Times New Roman" w:hAnsi="Times New Roman"/>
      <w:lang w:val="en-GB"/>
    </w:rPr>
  </w:style>
  <w:style w:type="paragraph" w:customStyle="1" w:styleId="CharChar5">
    <w:name w:val="Char Char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820C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0C01"/>
    <w:pPr>
      <w:jc w:val="center"/>
    </w:pPr>
    <w:rPr>
      <w:rFonts w:ascii="Arial" w:eastAsia="SimSun" w:hAnsi="Arial" w:cs="Arial"/>
      <w:b/>
    </w:rPr>
  </w:style>
  <w:style w:type="character" w:customStyle="1" w:styleId="Table1">
    <w:name w:val="Table (文字)"/>
    <w:link w:val="Table0"/>
    <w:rsid w:val="00820C01"/>
    <w:rPr>
      <w:rFonts w:ascii="Arial" w:eastAsia="SimSun" w:hAnsi="Arial" w:cs="Arial"/>
      <w:b/>
      <w:lang w:val="en-GB"/>
    </w:rPr>
  </w:style>
  <w:style w:type="paragraph" w:customStyle="1" w:styleId="ColorfulList-Accent11">
    <w:name w:val="Colorful List - Accent 11"/>
    <w:basedOn w:val="Normal"/>
    <w:uiPriority w:val="34"/>
    <w:qFormat/>
    <w:rsid w:val="00820C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20C01"/>
    <w:rPr>
      <w:rFonts w:ascii="Times New Roman" w:eastAsia="Batang" w:hAnsi="Times New Roman"/>
      <w:lang w:val="en-GB"/>
    </w:rPr>
  </w:style>
  <w:style w:type="character" w:styleId="LineNumber">
    <w:name w:val="line number"/>
    <w:basedOn w:val="DefaultParagraphFont"/>
    <w:rsid w:val="00820C01"/>
    <w:rPr>
      <w:rFonts w:ascii="Arial" w:eastAsia="SimSun" w:hAnsi="Arial" w:cs="Arial"/>
      <w:color w:val="0000FF"/>
      <w:kern w:val="2"/>
      <w:lang w:val="en-US" w:eastAsia="zh-CN" w:bidi="ar-SA"/>
    </w:rPr>
  </w:style>
  <w:style w:type="paragraph" w:styleId="BlockText">
    <w:name w:val="Block Text"/>
    <w:basedOn w:val="Normal"/>
    <w:rsid w:val="00820C01"/>
    <w:pPr>
      <w:spacing w:after="120"/>
      <w:ind w:left="1440" w:right="1440"/>
    </w:pPr>
    <w:rPr>
      <w:rFonts w:eastAsia="MS Mincho"/>
    </w:rPr>
  </w:style>
  <w:style w:type="paragraph" w:customStyle="1" w:styleId="60">
    <w:name w:val="吹き出し6"/>
    <w:basedOn w:val="Normal"/>
    <w:semiHidden/>
    <w:rsid w:val="00820C01"/>
    <w:rPr>
      <w:rFonts w:ascii="Tahoma" w:eastAsia="MS Mincho" w:hAnsi="Tahoma" w:cs="Tahoma"/>
      <w:sz w:val="16"/>
      <w:szCs w:val="16"/>
      <w:lang w:eastAsia="ko-KR"/>
    </w:rPr>
  </w:style>
  <w:style w:type="character" w:styleId="HTMLCode">
    <w:name w:val="HTML Code"/>
    <w:unhideWhenUsed/>
    <w:rsid w:val="00820C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820C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20C01"/>
    <w:rPr>
      <w:rFonts w:ascii="Times New Roman" w:eastAsia="MS Mincho" w:hAnsi="Times New Roman"/>
      <w:lang w:val="en-GB" w:eastAsia="zh-CN"/>
    </w:rPr>
  </w:style>
  <w:style w:type="character" w:customStyle="1" w:styleId="font4">
    <w:name w:val="font4"/>
    <w:basedOn w:val="DefaultParagraphFont"/>
    <w:qFormat/>
    <w:rsid w:val="0057152C"/>
  </w:style>
  <w:style w:type="table" w:customStyle="1" w:styleId="TableGrid5">
    <w:name w:val="Table Grid5"/>
    <w:basedOn w:val="TableNormal"/>
    <w:next w:val="TableGrid"/>
    <w:uiPriority w:val="39"/>
    <w:rsid w:val="005715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7152C"/>
  </w:style>
  <w:style w:type="numbering" w:customStyle="1" w:styleId="NoList51">
    <w:name w:val="No List51"/>
    <w:next w:val="NoList"/>
    <w:uiPriority w:val="99"/>
    <w:semiHidden/>
    <w:unhideWhenUsed/>
    <w:rsid w:val="0057152C"/>
  </w:style>
  <w:style w:type="numbering" w:customStyle="1" w:styleId="NoList211">
    <w:name w:val="No List211"/>
    <w:next w:val="NoList"/>
    <w:uiPriority w:val="99"/>
    <w:semiHidden/>
    <w:unhideWhenUsed/>
    <w:rsid w:val="0057152C"/>
  </w:style>
  <w:style w:type="numbering" w:customStyle="1" w:styleId="NoList311">
    <w:name w:val="No List311"/>
    <w:next w:val="NoList"/>
    <w:uiPriority w:val="99"/>
    <w:semiHidden/>
    <w:unhideWhenUsed/>
    <w:rsid w:val="0057152C"/>
  </w:style>
  <w:style w:type="numbering" w:customStyle="1" w:styleId="NoList411">
    <w:name w:val="No List411"/>
    <w:next w:val="NoList"/>
    <w:uiPriority w:val="99"/>
    <w:semiHidden/>
    <w:unhideWhenUsed/>
    <w:rsid w:val="0057152C"/>
  </w:style>
  <w:style w:type="numbering" w:customStyle="1" w:styleId="NoList61">
    <w:name w:val="No List61"/>
    <w:next w:val="NoList"/>
    <w:uiPriority w:val="99"/>
    <w:semiHidden/>
    <w:unhideWhenUsed/>
    <w:rsid w:val="0057152C"/>
  </w:style>
  <w:style w:type="table" w:customStyle="1" w:styleId="TableGrid41">
    <w:name w:val="Table Grid41"/>
    <w:basedOn w:val="TableNormal"/>
    <w:next w:val="TableGrid"/>
    <w:rsid w:val="0057152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152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15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152C"/>
  </w:style>
  <w:style w:type="numbering" w:customStyle="1" w:styleId="NoList1111">
    <w:name w:val="No List1111"/>
    <w:next w:val="NoList"/>
    <w:uiPriority w:val="99"/>
    <w:semiHidden/>
    <w:unhideWhenUsed/>
    <w:rsid w:val="0057152C"/>
  </w:style>
  <w:style w:type="numbering" w:customStyle="1" w:styleId="NoList71">
    <w:name w:val="No List71"/>
    <w:next w:val="NoList"/>
    <w:uiPriority w:val="99"/>
    <w:semiHidden/>
    <w:unhideWhenUsed/>
    <w:rsid w:val="0057152C"/>
  </w:style>
  <w:style w:type="table" w:customStyle="1" w:styleId="TableGrid121">
    <w:name w:val="Table Grid12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152C"/>
  </w:style>
  <w:style w:type="table" w:customStyle="1" w:styleId="TableGrid1111">
    <w:name w:val="Table Grid1111"/>
    <w:basedOn w:val="TableNormal"/>
    <w:next w:val="TableGrid"/>
    <w:rsid w:val="005715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152C"/>
  </w:style>
  <w:style w:type="numbering" w:customStyle="1" w:styleId="NoList321">
    <w:name w:val="No List321"/>
    <w:next w:val="NoList"/>
    <w:uiPriority w:val="99"/>
    <w:semiHidden/>
    <w:unhideWhenUsed/>
    <w:rsid w:val="0057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CF913-AF33-4EC1-8DC5-F15169C6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2541</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2020-10-23T20:11:00Z</dcterms:created>
  <dcterms:modified xsi:type="dcterms:W3CDTF">2020-10-23T20:11:00Z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