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EB541" w14:textId="493BD0C1" w:rsidR="002F1B81" w:rsidRPr="005C0EE7" w:rsidRDefault="002F1B81" w:rsidP="002F1B8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5C0EE7">
        <w:rPr>
          <w:rFonts w:cs="Arial"/>
        </w:rPr>
        <w:t>3GPP TSG-RAN WG4 Meeting #</w:t>
      </w:r>
      <w:r w:rsidR="006A4336" w:rsidRPr="005C0EE7">
        <w:rPr>
          <w:rFonts w:cs="Arial"/>
        </w:rPr>
        <w:t>9</w:t>
      </w:r>
      <w:r w:rsidR="005C0EE7">
        <w:rPr>
          <w:rFonts w:cs="Arial"/>
        </w:rPr>
        <w:t>3</w:t>
      </w:r>
      <w:r w:rsidRPr="005C0EE7">
        <w:rPr>
          <w:rFonts w:cs="Arial"/>
        </w:rPr>
        <w:tab/>
      </w:r>
      <w:r w:rsidRPr="005C0EE7">
        <w:rPr>
          <w:rFonts w:cs="Arial"/>
          <w:szCs w:val="24"/>
        </w:rPr>
        <w:t>R4-1</w:t>
      </w:r>
      <w:r w:rsidR="00CE081B" w:rsidRPr="005C0EE7">
        <w:rPr>
          <w:rFonts w:cs="Arial"/>
          <w:szCs w:val="24"/>
        </w:rPr>
        <w:t>9</w:t>
      </w:r>
      <w:r w:rsidR="009858C5">
        <w:rPr>
          <w:rFonts w:cs="Arial"/>
          <w:szCs w:val="24"/>
        </w:rPr>
        <w:t>14549</w:t>
      </w:r>
    </w:p>
    <w:p w14:paraId="3EFC6C29" w14:textId="77777777" w:rsidR="003B61A8" w:rsidRPr="00D71F11" w:rsidRDefault="00D71F11" w:rsidP="003B61A8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  <w:lang w:val="en-US"/>
        </w:rPr>
      </w:pPr>
      <w:r w:rsidRPr="00D71F11">
        <w:rPr>
          <w:sz w:val="24"/>
          <w:szCs w:val="24"/>
          <w:lang w:val="en-US"/>
        </w:rPr>
        <w:t>Reno, USA, 18th – 22nd November 2019</w:t>
      </w:r>
    </w:p>
    <w:p w14:paraId="74CE29CC" w14:textId="77777777" w:rsidR="003B61A8" w:rsidRPr="005C0EE7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4266D33" w14:textId="77777777" w:rsidR="003B61A8" w:rsidRPr="005C0EE7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5C0EE7">
        <w:rPr>
          <w:rFonts w:ascii="Arial" w:hAnsi="Arial" w:cs="Arial"/>
          <w:b/>
        </w:rPr>
        <w:t>Source:</w:t>
      </w:r>
      <w:r w:rsidRPr="005C0EE7">
        <w:rPr>
          <w:rFonts w:ascii="Arial" w:hAnsi="Arial" w:cs="Arial"/>
          <w:b/>
        </w:rPr>
        <w:tab/>
      </w:r>
      <w:r w:rsidRPr="005C0EE7">
        <w:rPr>
          <w:rFonts w:ascii="Arial" w:hAnsi="Arial" w:cs="Arial"/>
          <w:b/>
          <w:bCs/>
        </w:rPr>
        <w:t>Ericsson</w:t>
      </w:r>
    </w:p>
    <w:p w14:paraId="7137FB31" w14:textId="77777777" w:rsidR="00262D5E" w:rsidRPr="005C0EE7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5C0EE7">
        <w:rPr>
          <w:rFonts w:ascii="Arial" w:hAnsi="Arial" w:cs="Arial"/>
          <w:b/>
        </w:rPr>
        <w:t>Title:</w:t>
      </w:r>
      <w:r w:rsidRPr="005C0EE7">
        <w:rPr>
          <w:rFonts w:ascii="Arial" w:hAnsi="Arial" w:cs="Arial"/>
          <w:b/>
        </w:rPr>
        <w:tab/>
      </w:r>
      <w:r w:rsidR="00AF4795" w:rsidRPr="005C0EE7">
        <w:rPr>
          <w:rFonts w:ascii="Arial" w:hAnsi="Arial" w:cs="Arial"/>
          <w:b/>
        </w:rPr>
        <w:t xml:space="preserve">Further </w:t>
      </w:r>
      <w:r w:rsidR="00947476" w:rsidRPr="005C0EE7">
        <w:rPr>
          <w:rFonts w:ascii="Arial" w:hAnsi="Arial" w:cs="Arial"/>
          <w:b/>
        </w:rPr>
        <w:t>elaboration</w:t>
      </w:r>
      <w:r w:rsidR="007650EE" w:rsidRPr="005C0EE7">
        <w:rPr>
          <w:rFonts w:ascii="Arial" w:hAnsi="Arial" w:cs="Arial"/>
          <w:b/>
        </w:rPr>
        <w:t xml:space="preserve"> on </w:t>
      </w:r>
      <w:r w:rsidR="009310DA" w:rsidRPr="005C0EE7">
        <w:rPr>
          <w:rFonts w:ascii="Arial" w:hAnsi="Arial" w:cs="Arial"/>
          <w:b/>
        </w:rPr>
        <w:t>front-loaded DM-RS symbol for NR HST PUSCH demodulation requirements</w:t>
      </w:r>
    </w:p>
    <w:p w14:paraId="0BAC7373" w14:textId="67435245" w:rsidR="003B61A8" w:rsidRPr="005C0EE7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5C0EE7">
        <w:rPr>
          <w:rFonts w:ascii="Arial" w:hAnsi="Arial" w:cs="Arial"/>
          <w:b/>
          <w:lang w:val="en-US"/>
        </w:rPr>
        <w:t>Agenda item:</w:t>
      </w:r>
      <w:r w:rsidRPr="005C0EE7">
        <w:rPr>
          <w:rFonts w:ascii="Arial" w:hAnsi="Arial" w:cs="Arial"/>
          <w:b/>
          <w:lang w:val="en-US"/>
        </w:rPr>
        <w:tab/>
      </w:r>
      <w:r w:rsidR="009858C5">
        <w:rPr>
          <w:rFonts w:ascii="Arial" w:hAnsi="Arial" w:cs="Arial"/>
          <w:b/>
          <w:lang w:val="en-US"/>
        </w:rPr>
        <w:t>9.17.2.3.1</w:t>
      </w:r>
      <w:bookmarkStart w:id="2" w:name="_GoBack"/>
      <w:bookmarkEnd w:id="2"/>
    </w:p>
    <w:p w14:paraId="71D5C4F0" w14:textId="77777777" w:rsidR="003B61A8" w:rsidRPr="005C0EE7" w:rsidRDefault="003B61A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</w:rPr>
      </w:pPr>
      <w:r w:rsidRPr="005C0EE7">
        <w:rPr>
          <w:rFonts w:ascii="Arial" w:hAnsi="Arial" w:cs="Arial"/>
          <w:b/>
        </w:rPr>
        <w:t>Document for:</w:t>
      </w:r>
      <w:r w:rsidRPr="005C0EE7">
        <w:rPr>
          <w:rFonts w:ascii="Arial" w:hAnsi="Arial" w:cs="Arial"/>
          <w:b/>
        </w:rPr>
        <w:tab/>
      </w:r>
      <w:r w:rsidR="006A4336" w:rsidRPr="005C0EE7">
        <w:rPr>
          <w:rFonts w:ascii="Arial" w:hAnsi="Arial" w:cs="Arial"/>
          <w:b/>
        </w:rPr>
        <w:t>Discussion</w:t>
      </w:r>
    </w:p>
    <w:p w14:paraId="30F113F0" w14:textId="77777777" w:rsidR="000B0B58" w:rsidRPr="005C0EE7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Cs/>
          <w:color w:val="FF0000"/>
        </w:rPr>
      </w:pPr>
    </w:p>
    <w:p w14:paraId="2B96B5A1" w14:textId="77777777" w:rsidR="003B61A8" w:rsidRPr="005C0EE7" w:rsidRDefault="003B61A8" w:rsidP="007D21F4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3" w:name="_Ref20643280"/>
      <w:r w:rsidRPr="005C0EE7">
        <w:rPr>
          <w:rFonts w:cs="Arial"/>
        </w:rPr>
        <w:t>Introduction</w:t>
      </w:r>
      <w:bookmarkEnd w:id="3"/>
    </w:p>
    <w:p w14:paraId="4FC2BA5A" w14:textId="77777777" w:rsidR="00AF507C" w:rsidRPr="005C0EE7" w:rsidRDefault="005C0EE7" w:rsidP="005A3F3E">
      <w:pPr>
        <w:rPr>
          <w:rFonts w:ascii="Arial" w:hAnsi="Arial" w:cs="Arial"/>
        </w:rPr>
      </w:pPr>
      <w:r w:rsidRPr="005C0EE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522CC2" wp14:editId="078BEDA4">
                <wp:simplePos x="0" y="0"/>
                <wp:positionH relativeFrom="column">
                  <wp:posOffset>10795</wp:posOffset>
                </wp:positionH>
                <wp:positionV relativeFrom="paragraph">
                  <wp:posOffset>365760</wp:posOffset>
                </wp:positionV>
                <wp:extent cx="6020435" cy="1028700"/>
                <wp:effectExtent l="0" t="0" r="18415" b="1905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0435" cy="1028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DFAF3" id="Rectangle 43" o:spid="_x0000_s1026" style="position:absolute;margin-left:.85pt;margin-top:28.8pt;width:474.0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" filled="f" strokecolor="black [3213]" strokeweight="1pt"/>
            </w:pict>
          </mc:Fallback>
        </mc:AlternateContent>
      </w:r>
      <w:r w:rsidR="00AF507C" w:rsidRPr="005C0EE7">
        <w:rPr>
          <w:rFonts w:ascii="Arial" w:hAnsi="Arial" w:cs="Arial"/>
        </w:rPr>
        <w:t>During RAN4#92</w:t>
      </w:r>
      <w:r>
        <w:rPr>
          <w:rFonts w:ascii="Arial" w:hAnsi="Arial" w:cs="Arial"/>
        </w:rPr>
        <w:t>-bis</w:t>
      </w:r>
      <w:r w:rsidR="0073276E" w:rsidRPr="005C0EE7">
        <w:rPr>
          <w:rFonts w:ascii="Arial" w:hAnsi="Arial" w:cs="Arial"/>
        </w:rPr>
        <w:t xml:space="preserve"> meeting,</w:t>
      </w:r>
      <w:r w:rsidR="001E5C26" w:rsidRPr="005C0EE7">
        <w:rPr>
          <w:rFonts w:ascii="Arial" w:hAnsi="Arial" w:cs="Arial"/>
        </w:rPr>
        <w:t xml:space="preserve"> due to the lack of supporting arguments for setting front-loaded DM-RS symbol, from companies of interest</w:t>
      </w:r>
      <w:r>
        <w:rPr>
          <w:rFonts w:ascii="Arial" w:hAnsi="Arial" w:cs="Arial"/>
        </w:rPr>
        <w:t>, the position for the front-loaded DM-RS symbol still remains open</w:t>
      </w:r>
      <w:r w:rsidR="001E5C26" w:rsidRPr="005C0EE7">
        <w:rPr>
          <w:rFonts w:ascii="Arial" w:hAnsi="Arial" w:cs="Arial"/>
        </w:rPr>
        <w:t xml:space="preserve"> </w:t>
      </w:r>
      <w:r w:rsidR="001E5C26" w:rsidRPr="005C0EE7">
        <w:rPr>
          <w:rFonts w:ascii="Arial" w:hAnsi="Arial" w:cs="Arial"/>
        </w:rPr>
        <w:fldChar w:fldCharType="begin"/>
      </w:r>
      <w:r w:rsidR="001E5C26" w:rsidRPr="005C0EE7">
        <w:rPr>
          <w:rFonts w:ascii="Arial" w:hAnsi="Arial" w:cs="Arial"/>
        </w:rPr>
        <w:instrText xml:space="preserve"> REF _Ref20311359 \n \h </w:instrText>
      </w:r>
      <w:r>
        <w:rPr>
          <w:rFonts w:ascii="Arial" w:hAnsi="Arial" w:cs="Arial"/>
        </w:rPr>
        <w:instrText xml:space="preserve"> \* MERGEFORMAT </w:instrText>
      </w:r>
      <w:r w:rsidR="001E5C26" w:rsidRPr="005C0EE7">
        <w:rPr>
          <w:rFonts w:ascii="Arial" w:hAnsi="Arial" w:cs="Arial"/>
        </w:rPr>
      </w:r>
      <w:r w:rsidR="001E5C26" w:rsidRPr="005C0EE7">
        <w:rPr>
          <w:rFonts w:ascii="Arial" w:hAnsi="Arial" w:cs="Arial"/>
        </w:rPr>
        <w:fldChar w:fldCharType="separate"/>
      </w:r>
      <w:r w:rsidR="001E5C26" w:rsidRPr="005C0EE7">
        <w:rPr>
          <w:rFonts w:ascii="Arial" w:hAnsi="Arial" w:cs="Arial"/>
        </w:rPr>
        <w:t>[1]</w:t>
      </w:r>
      <w:r w:rsidR="001E5C26" w:rsidRPr="005C0EE7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:</w:t>
      </w:r>
      <w:r w:rsidR="001E5C26" w:rsidRPr="005C0EE7">
        <w:rPr>
          <w:rFonts w:ascii="Arial" w:hAnsi="Arial" w:cs="Arial"/>
        </w:rPr>
        <w:t xml:space="preserve"> </w:t>
      </w:r>
    </w:p>
    <w:p w14:paraId="7C73F8DE" w14:textId="77777777" w:rsidR="00D11206" w:rsidRPr="005C0EE7" w:rsidRDefault="00D11206" w:rsidP="007D21F4">
      <w:pPr>
        <w:numPr>
          <w:ilvl w:val="0"/>
          <w:numId w:val="3"/>
        </w:numPr>
        <w:spacing w:after="0"/>
        <w:rPr>
          <w:rFonts w:ascii="Arial" w:hAnsi="Arial" w:cs="Arial"/>
          <w:lang w:val="en-US"/>
        </w:rPr>
      </w:pPr>
      <w:r w:rsidRPr="005C0EE7">
        <w:rPr>
          <w:rFonts w:ascii="Arial" w:hAnsi="Arial" w:cs="Arial"/>
          <w:i/>
          <w:lang w:val="en-US"/>
        </w:rPr>
        <w:t>l</w:t>
      </w:r>
      <w:r w:rsidRPr="005C0EE7">
        <w:rPr>
          <w:rFonts w:ascii="Arial" w:hAnsi="Arial" w:cs="Arial"/>
          <w:i/>
          <w:vertAlign w:val="subscript"/>
          <w:lang w:val="en-US"/>
        </w:rPr>
        <w:t>0</w:t>
      </w:r>
      <w:r w:rsidRPr="005C0EE7">
        <w:rPr>
          <w:rFonts w:ascii="Arial" w:hAnsi="Arial" w:cs="Arial"/>
          <w:lang w:val="en-US"/>
        </w:rPr>
        <w:t xml:space="preserve"> for PUSCH mapping type A</w:t>
      </w:r>
    </w:p>
    <w:p w14:paraId="081F4541" w14:textId="77777777" w:rsidR="00D11206" w:rsidRPr="005C0EE7" w:rsidRDefault="00D11206" w:rsidP="007D21F4">
      <w:pPr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 w:rsidRPr="005C0EE7">
        <w:rPr>
          <w:rFonts w:ascii="Arial" w:hAnsi="Arial" w:cs="Arial"/>
          <w:lang w:val="en-US"/>
        </w:rPr>
        <w:t>Provide the simulation results for 350km/h and 500km/h and evaluate the following configurations and make decision:</w:t>
      </w:r>
    </w:p>
    <w:p w14:paraId="32B0719B" w14:textId="77777777" w:rsidR="00D11206" w:rsidRPr="005C0EE7" w:rsidRDefault="00D11206" w:rsidP="007D21F4">
      <w:pPr>
        <w:numPr>
          <w:ilvl w:val="2"/>
          <w:numId w:val="3"/>
        </w:numPr>
        <w:spacing w:after="0"/>
        <w:rPr>
          <w:rFonts w:ascii="Arial" w:hAnsi="Arial" w:cs="Arial"/>
          <w:lang w:val="sv-SE"/>
        </w:rPr>
      </w:pPr>
      <w:r w:rsidRPr="005C0EE7">
        <w:rPr>
          <w:rFonts w:ascii="Arial" w:hAnsi="Arial" w:cs="Arial"/>
        </w:rPr>
        <w:t xml:space="preserve">Option 1: </w:t>
      </w:r>
      <w:r w:rsidRPr="005C0EE7">
        <w:rPr>
          <w:rFonts w:ascii="Arial" w:hAnsi="Arial" w:cs="Arial"/>
          <w:i/>
          <w:iCs/>
          <w:lang w:val="en-US"/>
        </w:rPr>
        <w:t>l</w:t>
      </w:r>
      <w:r w:rsidRPr="005C0EE7">
        <w:rPr>
          <w:rFonts w:ascii="Arial" w:hAnsi="Arial" w:cs="Arial"/>
          <w:i/>
          <w:iCs/>
          <w:vertAlign w:val="subscript"/>
          <w:lang w:val="en-US"/>
        </w:rPr>
        <w:t>0</w:t>
      </w:r>
      <w:r w:rsidRPr="005C0EE7">
        <w:rPr>
          <w:rFonts w:ascii="Arial" w:hAnsi="Arial" w:cs="Arial"/>
          <w:lang w:val="en-US"/>
        </w:rPr>
        <w:t xml:space="preserve"> = 3</w:t>
      </w:r>
    </w:p>
    <w:p w14:paraId="36031A7B" w14:textId="77777777" w:rsidR="00526CFD" w:rsidRPr="005C0EE7" w:rsidRDefault="00D11206" w:rsidP="007D21F4">
      <w:pPr>
        <w:numPr>
          <w:ilvl w:val="2"/>
          <w:numId w:val="3"/>
        </w:numPr>
        <w:spacing w:after="0"/>
        <w:rPr>
          <w:rFonts w:ascii="Arial" w:hAnsi="Arial" w:cs="Arial"/>
          <w:lang w:val="sv-SE"/>
        </w:rPr>
      </w:pPr>
      <w:r w:rsidRPr="005C0EE7">
        <w:rPr>
          <w:rFonts w:ascii="Arial" w:hAnsi="Arial" w:cs="Arial"/>
        </w:rPr>
        <w:t xml:space="preserve">Option 2: </w:t>
      </w:r>
      <w:r w:rsidRPr="005C0EE7">
        <w:rPr>
          <w:rFonts w:ascii="Arial" w:hAnsi="Arial" w:cs="Arial"/>
          <w:i/>
          <w:iCs/>
          <w:lang w:val="en-US"/>
        </w:rPr>
        <w:t>l</w:t>
      </w:r>
      <w:r w:rsidRPr="005C0EE7">
        <w:rPr>
          <w:rFonts w:ascii="Arial" w:hAnsi="Arial" w:cs="Arial"/>
          <w:i/>
          <w:iCs/>
          <w:vertAlign w:val="subscript"/>
          <w:lang w:val="en-US"/>
        </w:rPr>
        <w:t>0</w:t>
      </w:r>
      <w:r w:rsidRPr="005C0EE7">
        <w:rPr>
          <w:rFonts w:ascii="Arial" w:hAnsi="Arial" w:cs="Arial"/>
          <w:lang w:val="en-US"/>
        </w:rPr>
        <w:t xml:space="preserve"> = 2</w:t>
      </w:r>
    </w:p>
    <w:p w14:paraId="301BABFD" w14:textId="77777777" w:rsidR="00526CFD" w:rsidRPr="00526CFD" w:rsidRDefault="00526CFD" w:rsidP="007D21F4">
      <w:pPr>
        <w:numPr>
          <w:ilvl w:val="1"/>
          <w:numId w:val="3"/>
        </w:numPr>
        <w:spacing w:after="0"/>
        <w:rPr>
          <w:rFonts w:ascii="Arial" w:hAnsi="Arial" w:cs="Arial"/>
          <w:lang w:val="en-US"/>
        </w:rPr>
      </w:pPr>
      <w:r w:rsidRPr="00526CFD">
        <w:rPr>
          <w:rFonts w:ascii="Arial" w:hAnsi="Arial" w:cs="Arial"/>
          <w:lang w:val="en-US"/>
        </w:rPr>
        <w:t>Same value for both 350km/h and 500km/h can be considered</w:t>
      </w:r>
    </w:p>
    <w:p w14:paraId="30A1D171" w14:textId="77777777" w:rsidR="00526CFD" w:rsidRPr="005C0EE7" w:rsidRDefault="00526CFD" w:rsidP="00526CFD">
      <w:pPr>
        <w:spacing w:after="0"/>
        <w:rPr>
          <w:rFonts w:ascii="Arial" w:hAnsi="Arial" w:cs="Arial"/>
          <w:lang w:val="en-US"/>
        </w:rPr>
      </w:pPr>
    </w:p>
    <w:p w14:paraId="4AECAF4C" w14:textId="77777777" w:rsidR="005C0EE7" w:rsidRDefault="005C0EE7" w:rsidP="00336CE0">
      <w:pPr>
        <w:pBdr>
          <w:bottom w:val="single" w:sz="12" w:space="1" w:color="auto"/>
        </w:pBdr>
        <w:rPr>
          <w:rFonts w:ascii="Arial" w:hAnsi="Arial" w:cs="Arial"/>
        </w:rPr>
      </w:pPr>
      <w:r w:rsidRPr="005C0EE7">
        <w:rPr>
          <w:rFonts w:ascii="Arial" w:hAnsi="Arial" w:cs="Arial"/>
        </w:rPr>
        <w:t>In this contribution, we re-present out view on the requirement for the front-loaded DM-RS symbol.</w:t>
      </w:r>
    </w:p>
    <w:p w14:paraId="750DC8E1" w14:textId="77777777" w:rsidR="009463B9" w:rsidRPr="005C0EE7" w:rsidRDefault="009463B9" w:rsidP="00336CE0">
      <w:pPr>
        <w:pBdr>
          <w:bottom w:val="single" w:sz="12" w:space="1" w:color="auto"/>
        </w:pBdr>
        <w:rPr>
          <w:rFonts w:ascii="Arial" w:hAnsi="Arial" w:cs="Arial"/>
        </w:rPr>
      </w:pPr>
    </w:p>
    <w:p w14:paraId="2CE04A83" w14:textId="77777777" w:rsidR="006D4AE7" w:rsidRPr="005C0EE7" w:rsidRDefault="006A4336" w:rsidP="007D21F4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4" w:name="_Ref6404628"/>
      <w:r w:rsidRPr="005C0EE7">
        <w:rPr>
          <w:rFonts w:cs="Arial"/>
        </w:rPr>
        <w:t>Discussion</w:t>
      </w:r>
      <w:bookmarkEnd w:id="4"/>
    </w:p>
    <w:p w14:paraId="33975749" w14:textId="77777777" w:rsidR="007B62C1" w:rsidRPr="005C0EE7" w:rsidRDefault="00C54397" w:rsidP="003B32C9">
      <w:pPr>
        <w:rPr>
          <w:rFonts w:ascii="Arial" w:hAnsi="Arial" w:cs="Arial"/>
          <w:lang w:val="en-US"/>
        </w:rPr>
      </w:pPr>
      <w:r w:rsidRPr="005C0EE7">
        <w:rPr>
          <w:rFonts w:ascii="Arial" w:hAnsi="Arial" w:cs="Arial"/>
          <w:lang w:val="en-US"/>
        </w:rPr>
        <w:t xml:space="preserve">In situations, when there is only front-loaded DM-RS configured, it would have more </w:t>
      </w:r>
      <w:r w:rsidR="00F0447C" w:rsidRPr="005C0EE7">
        <w:rPr>
          <w:rFonts w:ascii="Arial" w:hAnsi="Arial" w:cs="Arial"/>
          <w:lang w:val="en-US"/>
        </w:rPr>
        <w:t xml:space="preserve">significant </w:t>
      </w:r>
      <w:r w:rsidRPr="005C0EE7">
        <w:rPr>
          <w:rFonts w:ascii="Arial" w:hAnsi="Arial" w:cs="Arial"/>
          <w:lang w:val="en-US"/>
        </w:rPr>
        <w:t>impact on</w:t>
      </w:r>
      <w:r w:rsidR="00F0447C" w:rsidRPr="005C0EE7">
        <w:rPr>
          <w:rFonts w:ascii="Arial" w:hAnsi="Arial" w:cs="Arial"/>
          <w:lang w:val="en-US"/>
        </w:rPr>
        <w:t xml:space="preserve"> PUSCH performance depending on</w:t>
      </w:r>
      <w:r w:rsidRPr="005C0EE7">
        <w:rPr>
          <w:rFonts w:ascii="Arial" w:hAnsi="Arial" w:cs="Arial"/>
          <w:lang w:val="en-US"/>
        </w:rPr>
        <w:t xml:space="preserve"> where the </w:t>
      </w:r>
      <w:r w:rsidR="00F0447C" w:rsidRPr="005C0EE7">
        <w:rPr>
          <w:rFonts w:ascii="Arial" w:hAnsi="Arial" w:cs="Arial"/>
          <w:lang w:val="en-US"/>
        </w:rPr>
        <w:t>front-loaded DM-RS is configured and the channel conditions as the placement of DM-RS symbol would affect how channel statistics is gathered for receiver processing.</w:t>
      </w:r>
    </w:p>
    <w:p w14:paraId="4FFC613D" w14:textId="439BCC33" w:rsidR="00B629BC" w:rsidRPr="005C0EE7" w:rsidRDefault="00F0447C" w:rsidP="00B629BC">
      <w:pPr>
        <w:rPr>
          <w:rFonts w:ascii="Arial" w:hAnsi="Arial" w:cs="Arial"/>
          <w:lang w:val="en-US"/>
        </w:rPr>
      </w:pPr>
      <w:r w:rsidRPr="005C0EE7">
        <w:rPr>
          <w:rFonts w:ascii="Arial" w:hAnsi="Arial" w:cs="Arial"/>
          <w:lang w:val="en-US"/>
        </w:rPr>
        <w:t xml:space="preserve">However, when there </w:t>
      </w:r>
      <w:r w:rsidR="00EB6F0D" w:rsidRPr="005C0EE7">
        <w:rPr>
          <w:rFonts w:ascii="Arial" w:hAnsi="Arial" w:cs="Arial"/>
          <w:lang w:val="en-US"/>
        </w:rPr>
        <w:t>is</w:t>
      </w:r>
      <w:r w:rsidRPr="005C0EE7">
        <w:rPr>
          <w:rFonts w:ascii="Arial" w:hAnsi="Arial" w:cs="Arial"/>
          <w:lang w:val="en-US"/>
        </w:rPr>
        <w:t xml:space="preserve"> more than one DM-RS</w:t>
      </w:r>
      <w:r w:rsidR="0041069D" w:rsidRPr="005C0EE7">
        <w:rPr>
          <w:rFonts w:ascii="Arial" w:hAnsi="Arial" w:cs="Arial"/>
          <w:lang w:val="en-US"/>
        </w:rPr>
        <w:t xml:space="preserve"> symbol</w:t>
      </w:r>
      <w:r w:rsidRPr="005C0EE7">
        <w:rPr>
          <w:rFonts w:ascii="Arial" w:hAnsi="Arial" w:cs="Arial"/>
          <w:lang w:val="en-US"/>
        </w:rPr>
        <w:t xml:space="preserve"> configured, the impact on the performance is expected to be less dependent on the placement of the front-loaded DM-RS symbol from channel estimation point of view. Then for frequency offset estimation, if the estimation </w:t>
      </w:r>
      <w:proofErr w:type="spellStart"/>
      <w:r w:rsidR="00B94E1F">
        <w:rPr>
          <w:rFonts w:ascii="Arial" w:hAnsi="Arial" w:cs="Arial"/>
          <w:lang w:val="en-US"/>
        </w:rPr>
        <w:t>would</w:t>
      </w:r>
      <w:r w:rsidRPr="005C0EE7">
        <w:rPr>
          <w:rFonts w:ascii="Arial" w:hAnsi="Arial" w:cs="Arial"/>
          <w:lang w:val="en-US"/>
        </w:rPr>
        <w:t>s</w:t>
      </w:r>
      <w:proofErr w:type="spellEnd"/>
      <w:r w:rsidRPr="005C0EE7">
        <w:rPr>
          <w:rFonts w:ascii="Arial" w:hAnsi="Arial" w:cs="Arial"/>
          <w:lang w:val="en-US"/>
        </w:rPr>
        <w:t xml:space="preserve"> </w:t>
      </w:r>
      <w:r w:rsidR="00B94E1F">
        <w:rPr>
          <w:rFonts w:ascii="Arial" w:hAnsi="Arial" w:cs="Arial"/>
          <w:lang w:val="en-US"/>
        </w:rPr>
        <w:t>based</w:t>
      </w:r>
      <w:r w:rsidRPr="005C0EE7">
        <w:rPr>
          <w:rFonts w:ascii="Arial" w:hAnsi="Arial" w:cs="Arial"/>
          <w:lang w:val="en-US"/>
        </w:rPr>
        <w:t xml:space="preserve"> on the first 2 DM-RS symbols of single-symbol DM-RS configuration</w:t>
      </w:r>
      <w:r w:rsidR="00211BC0" w:rsidRPr="005C0EE7">
        <w:rPr>
          <w:rFonts w:ascii="Arial" w:hAnsi="Arial" w:cs="Arial"/>
          <w:lang w:val="en-US"/>
        </w:rPr>
        <w:t xml:space="preserve"> only</w:t>
      </w:r>
      <w:r w:rsidRPr="005C0EE7">
        <w:rPr>
          <w:rFonts w:ascii="Arial" w:hAnsi="Arial" w:cs="Arial"/>
          <w:lang w:val="en-US"/>
        </w:rPr>
        <w:t>,</w:t>
      </w:r>
      <w:r w:rsidR="00211BC0" w:rsidRPr="005C0EE7">
        <w:rPr>
          <w:rFonts w:ascii="Arial" w:hAnsi="Arial" w:cs="Arial"/>
          <w:lang w:val="en-US"/>
        </w:rPr>
        <w:t xml:space="preserve"> it </w:t>
      </w:r>
      <w:r w:rsidR="00EB6F0D" w:rsidRPr="005C0EE7">
        <w:rPr>
          <w:rFonts w:ascii="Arial" w:hAnsi="Arial" w:cs="Arial"/>
          <w:lang w:val="en-US"/>
        </w:rPr>
        <w:t>is expected to</w:t>
      </w:r>
      <w:r w:rsidR="00211BC0" w:rsidRPr="005C0EE7">
        <w:rPr>
          <w:rFonts w:ascii="Arial" w:hAnsi="Arial" w:cs="Arial"/>
          <w:lang w:val="en-US"/>
        </w:rPr>
        <w:t xml:space="preserve"> have </w:t>
      </w:r>
      <w:r w:rsidR="00EB6F0D" w:rsidRPr="005C0EE7">
        <w:rPr>
          <w:rFonts w:ascii="Arial" w:hAnsi="Arial" w:cs="Arial"/>
          <w:lang w:val="en-US"/>
        </w:rPr>
        <w:t>an</w:t>
      </w:r>
      <w:r w:rsidR="00211BC0" w:rsidRPr="005C0EE7">
        <w:rPr>
          <w:rFonts w:ascii="Arial" w:hAnsi="Arial" w:cs="Arial"/>
          <w:lang w:val="en-US"/>
        </w:rPr>
        <w:t xml:space="preserve"> impact on the range for frequency offset estimation</w:t>
      </w:r>
      <w:r w:rsidR="00B94E1F">
        <w:rPr>
          <w:rFonts w:ascii="Arial" w:hAnsi="Arial" w:cs="Arial"/>
          <w:lang w:val="en-US"/>
        </w:rPr>
        <w:t>.</w:t>
      </w:r>
      <w:r w:rsidR="00EB6F0D" w:rsidRPr="005C0EE7">
        <w:rPr>
          <w:rFonts w:ascii="Arial" w:hAnsi="Arial" w:cs="Arial"/>
          <w:lang w:val="en-US"/>
        </w:rPr>
        <w:t xml:space="preserve"> </w:t>
      </w:r>
      <w:r w:rsidR="00B94E1F">
        <w:rPr>
          <w:rFonts w:ascii="Arial" w:hAnsi="Arial" w:cs="Arial"/>
          <w:lang w:val="en-US"/>
        </w:rPr>
        <w:t>However,</w:t>
      </w:r>
      <w:r w:rsidR="00EB6F0D" w:rsidRPr="005C0EE7">
        <w:rPr>
          <w:rFonts w:ascii="Arial" w:hAnsi="Arial" w:cs="Arial"/>
          <w:lang w:val="en-US"/>
        </w:rPr>
        <w:t xml:space="preserve"> although FOE based on the first 2 DM-RS symbols </w:t>
      </w:r>
      <w:r w:rsidR="00B94E1F">
        <w:rPr>
          <w:rFonts w:ascii="Arial" w:hAnsi="Arial" w:cs="Arial"/>
          <w:lang w:val="en-US"/>
        </w:rPr>
        <w:t>may</w:t>
      </w:r>
      <w:r w:rsidR="00B94E1F" w:rsidRPr="005C0EE7">
        <w:rPr>
          <w:rFonts w:ascii="Arial" w:hAnsi="Arial" w:cs="Arial"/>
          <w:lang w:val="en-US"/>
        </w:rPr>
        <w:t xml:space="preserve"> </w:t>
      </w:r>
      <w:r w:rsidR="00EB6F0D" w:rsidRPr="005C0EE7">
        <w:rPr>
          <w:rFonts w:ascii="Arial" w:hAnsi="Arial" w:cs="Arial"/>
          <w:lang w:val="en-US"/>
        </w:rPr>
        <w:t xml:space="preserve">provide certain benefit such as faster processing, </w:t>
      </w:r>
      <w:r w:rsidR="00B94E1F">
        <w:rPr>
          <w:rFonts w:ascii="Arial" w:hAnsi="Arial" w:cs="Arial"/>
          <w:lang w:val="en-US"/>
        </w:rPr>
        <w:t>in general, the second and third symbols are fine to use for FOE estimation and in this case, the position of the first symbol makes no difference.</w:t>
      </w:r>
    </w:p>
    <w:p w14:paraId="202B3335" w14:textId="77777777" w:rsidR="00071A68" w:rsidRPr="005C0EE7" w:rsidRDefault="00071A68" w:rsidP="00B629BC">
      <w:pPr>
        <w:rPr>
          <w:rFonts w:ascii="Arial" w:hAnsi="Arial" w:cs="Arial"/>
          <w:lang w:val="en-US"/>
        </w:rPr>
      </w:pPr>
      <w:r w:rsidRPr="005C0EE7">
        <w:rPr>
          <w:rFonts w:ascii="Arial" w:hAnsi="Arial" w:cs="Arial"/>
          <w:lang w:val="en-US"/>
        </w:rPr>
        <w:t xml:space="preserve">In </w:t>
      </w:r>
      <w:r w:rsidRPr="005C0EE7">
        <w:rPr>
          <w:rFonts w:ascii="Arial" w:hAnsi="Arial" w:cs="Arial"/>
          <w:lang w:val="en-US"/>
        </w:rPr>
        <w:fldChar w:fldCharType="begin"/>
      </w:r>
      <w:r w:rsidRPr="005C0EE7">
        <w:rPr>
          <w:rFonts w:ascii="Arial" w:hAnsi="Arial" w:cs="Arial"/>
          <w:lang w:val="en-US"/>
        </w:rPr>
        <w:instrText xml:space="preserve"> REF _Ref20905864 \h </w:instrText>
      </w:r>
      <w:r w:rsidR="005C0EE7">
        <w:rPr>
          <w:rFonts w:ascii="Arial" w:hAnsi="Arial" w:cs="Arial"/>
          <w:lang w:val="en-US"/>
        </w:rPr>
        <w:instrText xml:space="preserve"> \* MERGEFORMAT </w:instrText>
      </w:r>
      <w:r w:rsidRPr="005C0EE7">
        <w:rPr>
          <w:rFonts w:ascii="Arial" w:hAnsi="Arial" w:cs="Arial"/>
          <w:lang w:val="en-US"/>
        </w:rPr>
      </w:r>
      <w:r w:rsidRPr="005C0EE7">
        <w:rPr>
          <w:rFonts w:ascii="Arial" w:hAnsi="Arial" w:cs="Arial"/>
          <w:lang w:val="en-US"/>
        </w:rPr>
        <w:fldChar w:fldCharType="separate"/>
      </w:r>
      <w:r w:rsidRPr="005C0EE7">
        <w:rPr>
          <w:rFonts w:ascii="Arial" w:hAnsi="Arial" w:cs="Arial"/>
        </w:rPr>
        <w:t xml:space="preserve">Figure </w:t>
      </w:r>
      <w:r w:rsidRPr="005C0EE7">
        <w:rPr>
          <w:rFonts w:ascii="Arial" w:hAnsi="Arial" w:cs="Arial"/>
          <w:noProof/>
        </w:rPr>
        <w:t>1</w:t>
      </w:r>
      <w:r w:rsidRPr="005C0EE7">
        <w:rPr>
          <w:rFonts w:ascii="Arial" w:hAnsi="Arial" w:cs="Arial"/>
          <w:lang w:val="en-US"/>
        </w:rPr>
        <w:fldChar w:fldCharType="end"/>
      </w:r>
      <w:r w:rsidRPr="005C0EE7">
        <w:rPr>
          <w:rFonts w:ascii="Arial" w:hAnsi="Arial" w:cs="Arial"/>
          <w:lang w:val="en-US"/>
        </w:rPr>
        <w:t xml:space="preserve">, we show that FOE could be independent of </w:t>
      </w:r>
      <w:r w:rsidRPr="005C0EE7">
        <w:rPr>
          <w:rFonts w:ascii="Arial" w:hAnsi="Arial" w:cs="Arial"/>
          <w:i/>
          <w:lang w:val="en-US"/>
        </w:rPr>
        <w:t>l</w:t>
      </w:r>
      <w:r w:rsidRPr="005C0EE7">
        <w:rPr>
          <w:rFonts w:ascii="Arial" w:hAnsi="Arial" w:cs="Arial"/>
          <w:i/>
          <w:vertAlign w:val="subscript"/>
          <w:lang w:val="en-US"/>
        </w:rPr>
        <w:t>0</w:t>
      </w:r>
      <w:r w:rsidRPr="005C0EE7">
        <w:rPr>
          <w:rFonts w:ascii="Arial" w:hAnsi="Arial" w:cs="Arial"/>
          <w:lang w:val="en-US"/>
        </w:rPr>
        <w:t xml:space="preserve"> where no advanced algorithms are considered. </w:t>
      </w:r>
    </w:p>
    <w:p w14:paraId="34584E1F" w14:textId="77777777" w:rsidR="00071A68" w:rsidRPr="005C0EE7" w:rsidRDefault="00071A68" w:rsidP="00071A68">
      <w:pPr>
        <w:rPr>
          <w:rFonts w:ascii="Arial" w:hAnsi="Arial" w:cs="Arial"/>
        </w:rPr>
      </w:pPr>
      <w:r w:rsidRPr="005C0EE7">
        <w:rPr>
          <w:rFonts w:ascii="Arial" w:hAnsi="Arial" w:cs="Arial"/>
          <w:b/>
        </w:rPr>
        <w:t>Observation 1:</w:t>
      </w:r>
      <w:r w:rsidRPr="005C0EE7">
        <w:rPr>
          <w:rFonts w:ascii="Arial" w:hAnsi="Arial" w:cs="Arial"/>
        </w:rPr>
        <w:t xml:space="preserve"> From the evaluation results, we showed that there is no difference in performance with different setting for </w:t>
      </w:r>
      <w:r w:rsidRPr="005C0EE7">
        <w:rPr>
          <w:rFonts w:ascii="Arial" w:hAnsi="Arial" w:cs="Arial"/>
          <w:i/>
        </w:rPr>
        <w:t>l</w:t>
      </w:r>
      <w:r w:rsidRPr="005C0EE7">
        <w:rPr>
          <w:rFonts w:ascii="Arial" w:hAnsi="Arial" w:cs="Arial"/>
          <w:i/>
          <w:vertAlign w:val="subscript"/>
        </w:rPr>
        <w:t>0</w:t>
      </w:r>
      <w:r w:rsidRPr="005C0EE7">
        <w:rPr>
          <w:rFonts w:ascii="Arial" w:hAnsi="Arial" w:cs="Arial"/>
        </w:rPr>
        <w:t xml:space="preserve"> at both speed </w:t>
      </w:r>
      <w:r w:rsidRPr="005C0EE7">
        <w:rPr>
          <w:rFonts w:ascii="Arial" w:hAnsi="Arial" w:cs="Arial"/>
          <w:i/>
        </w:rPr>
        <w:t>v</w:t>
      </w:r>
      <w:r w:rsidRPr="005C0EE7">
        <w:rPr>
          <w:rFonts w:ascii="Arial" w:hAnsi="Arial" w:cs="Arial"/>
        </w:rPr>
        <w:t xml:space="preserve"> = 350 km/h and </w:t>
      </w:r>
      <w:r w:rsidRPr="005C0EE7">
        <w:rPr>
          <w:rFonts w:ascii="Arial" w:hAnsi="Arial" w:cs="Arial"/>
          <w:i/>
        </w:rPr>
        <w:t>v</w:t>
      </w:r>
      <w:r w:rsidRPr="005C0EE7">
        <w:rPr>
          <w:rFonts w:ascii="Arial" w:hAnsi="Arial" w:cs="Arial"/>
        </w:rPr>
        <w:t xml:space="preserve"> = 500 km/h whe</w:t>
      </w:r>
      <w:r w:rsidR="005C0EE7" w:rsidRPr="005C0EE7">
        <w:rPr>
          <w:rFonts w:ascii="Arial" w:hAnsi="Arial" w:cs="Arial"/>
        </w:rPr>
        <w:t>re</w:t>
      </w:r>
      <w:r w:rsidRPr="005C0EE7">
        <w:rPr>
          <w:rFonts w:ascii="Arial" w:hAnsi="Arial" w:cs="Arial"/>
        </w:rPr>
        <w:t xml:space="preserve"> no advanced algorithms are considered.</w:t>
      </w:r>
    </w:p>
    <w:p w14:paraId="3AB9DB3F" w14:textId="7823C8AF" w:rsidR="00071A68" w:rsidRPr="005C0EE7" w:rsidRDefault="00071A68" w:rsidP="00071A68">
      <w:pPr>
        <w:rPr>
          <w:rFonts w:ascii="Arial" w:hAnsi="Arial" w:cs="Arial"/>
        </w:rPr>
      </w:pPr>
      <w:r w:rsidRPr="005C0EE7">
        <w:rPr>
          <w:rFonts w:ascii="Arial" w:hAnsi="Arial" w:cs="Arial"/>
        </w:rPr>
        <w:t xml:space="preserve">In our view, it would be preferable to set </w:t>
      </w:r>
      <w:r w:rsidR="005C0EE7" w:rsidRPr="005C0EE7">
        <w:rPr>
          <w:rFonts w:ascii="Arial" w:hAnsi="Arial" w:cs="Arial"/>
          <w:i/>
        </w:rPr>
        <w:t>l</w:t>
      </w:r>
      <w:r w:rsidR="005C0EE7" w:rsidRPr="005C0EE7">
        <w:rPr>
          <w:rFonts w:ascii="Arial" w:hAnsi="Arial" w:cs="Arial"/>
          <w:i/>
          <w:vertAlign w:val="subscript"/>
        </w:rPr>
        <w:t>0</w:t>
      </w:r>
      <w:r w:rsidR="005C0EE7" w:rsidRPr="005C0EE7">
        <w:rPr>
          <w:rFonts w:ascii="Arial" w:hAnsi="Arial" w:cs="Arial"/>
        </w:rPr>
        <w:t xml:space="preserve"> = 2 </w:t>
      </w:r>
      <w:r w:rsidR="000E373F">
        <w:rPr>
          <w:rFonts w:ascii="Arial" w:hAnsi="Arial" w:cs="Arial"/>
        </w:rPr>
        <w:t>to align to</w:t>
      </w:r>
      <w:r w:rsidR="005C0EE7" w:rsidRPr="005C0EE7">
        <w:rPr>
          <w:rFonts w:ascii="Arial" w:hAnsi="Arial" w:cs="Arial"/>
        </w:rPr>
        <w:t xml:space="preserve"> the non-HST scenarios. Nevertheless, we are ok to compromise to </w:t>
      </w:r>
      <w:r w:rsidR="005C0EE7" w:rsidRPr="005C0EE7">
        <w:rPr>
          <w:rFonts w:ascii="Arial" w:hAnsi="Arial" w:cs="Arial"/>
          <w:i/>
        </w:rPr>
        <w:t>l</w:t>
      </w:r>
      <w:r w:rsidR="005C0EE7" w:rsidRPr="005C0EE7">
        <w:rPr>
          <w:rFonts w:ascii="Arial" w:hAnsi="Arial" w:cs="Arial"/>
          <w:i/>
          <w:vertAlign w:val="subscript"/>
        </w:rPr>
        <w:t>0</w:t>
      </w:r>
      <w:r w:rsidR="005C0EE7" w:rsidRPr="005C0EE7">
        <w:rPr>
          <w:rFonts w:ascii="Arial" w:hAnsi="Arial" w:cs="Arial"/>
        </w:rPr>
        <w:t xml:space="preserve"> = 3 </w:t>
      </w:r>
      <w:proofErr w:type="gramStart"/>
      <w:r w:rsidR="00B94E1F">
        <w:rPr>
          <w:rFonts w:ascii="Arial" w:hAnsi="Arial" w:cs="Arial"/>
        </w:rPr>
        <w:t>as long as</w:t>
      </w:r>
      <w:proofErr w:type="gramEnd"/>
      <w:r w:rsidR="00B94E1F" w:rsidRPr="005C0EE7">
        <w:rPr>
          <w:rFonts w:ascii="Arial" w:hAnsi="Arial" w:cs="Arial"/>
        </w:rPr>
        <w:t xml:space="preserve"> </w:t>
      </w:r>
      <w:r w:rsidR="005C0EE7" w:rsidRPr="005C0EE7">
        <w:rPr>
          <w:rFonts w:ascii="Arial" w:hAnsi="Arial" w:cs="Arial"/>
        </w:rPr>
        <w:t>no advanced algorithms are considered.</w:t>
      </w:r>
      <w:r w:rsidR="00B94E1F">
        <w:rPr>
          <w:rFonts w:ascii="Arial" w:hAnsi="Arial" w:cs="Arial"/>
        </w:rPr>
        <w:t xml:space="preserve"> In case advanced algorithms are considered, </w:t>
      </w:r>
      <w:r w:rsidR="00B94E1F" w:rsidRPr="005C0EE7">
        <w:rPr>
          <w:rFonts w:ascii="Arial" w:hAnsi="Arial" w:cs="Arial"/>
          <w:i/>
        </w:rPr>
        <w:t>l</w:t>
      </w:r>
      <w:r w:rsidR="00B94E1F" w:rsidRPr="005C0EE7">
        <w:rPr>
          <w:rFonts w:ascii="Arial" w:hAnsi="Arial" w:cs="Arial"/>
          <w:i/>
          <w:vertAlign w:val="subscript"/>
        </w:rPr>
        <w:t>0</w:t>
      </w:r>
      <w:r w:rsidR="00B94E1F" w:rsidRPr="005C0EE7">
        <w:rPr>
          <w:rFonts w:ascii="Arial" w:hAnsi="Arial" w:cs="Arial"/>
        </w:rPr>
        <w:t xml:space="preserve"> = 2</w:t>
      </w:r>
      <w:r w:rsidR="00B94E1F">
        <w:rPr>
          <w:rFonts w:ascii="Arial" w:hAnsi="Arial" w:cs="Arial"/>
        </w:rPr>
        <w:t xml:space="preserve"> is necessary.</w:t>
      </w:r>
    </w:p>
    <w:p w14:paraId="7704FB52" w14:textId="77777777" w:rsidR="00080BC4" w:rsidRPr="005C0EE7" w:rsidRDefault="00080BC4" w:rsidP="00B629BC">
      <w:pPr>
        <w:rPr>
          <w:rFonts w:ascii="Arial" w:hAnsi="Arial" w:cs="Arial"/>
          <w:lang w:val="en-US"/>
        </w:rPr>
      </w:pPr>
    </w:p>
    <w:p w14:paraId="152A65BD" w14:textId="77777777" w:rsidR="00080BC4" w:rsidRPr="005C0EE7" w:rsidRDefault="00080BC4" w:rsidP="00B629BC">
      <w:pPr>
        <w:rPr>
          <w:rFonts w:ascii="Arial" w:hAnsi="Arial" w:cs="Arial"/>
          <w:lang w:val="en-US"/>
        </w:rPr>
      </w:pPr>
    </w:p>
    <w:p w14:paraId="168DBB56" w14:textId="77777777" w:rsidR="00080BC4" w:rsidRPr="005C0EE7" w:rsidRDefault="00080BC4" w:rsidP="00B629BC">
      <w:pPr>
        <w:rPr>
          <w:rFonts w:ascii="Arial" w:hAnsi="Arial" w:cs="Arial"/>
          <w:lang w:val="en-US"/>
        </w:rPr>
      </w:pPr>
    </w:p>
    <w:p w14:paraId="56588425" w14:textId="77777777" w:rsidR="00080BC4" w:rsidRPr="005C0EE7" w:rsidRDefault="00080BC4" w:rsidP="00B629BC">
      <w:pPr>
        <w:rPr>
          <w:rFonts w:ascii="Arial" w:hAnsi="Arial" w:cs="Arial"/>
          <w:lang w:val="en-US"/>
        </w:rPr>
      </w:pPr>
    </w:p>
    <w:p w14:paraId="1CD2583C" w14:textId="77777777" w:rsidR="00080BC4" w:rsidRPr="005C0EE7" w:rsidRDefault="00080BC4" w:rsidP="00B629BC">
      <w:pPr>
        <w:rPr>
          <w:rFonts w:ascii="Arial" w:hAnsi="Arial" w:cs="Arial"/>
          <w:lang w:val="en-US"/>
        </w:rPr>
      </w:pPr>
    </w:p>
    <w:p w14:paraId="4C8FB2A3" w14:textId="77777777" w:rsidR="00211BC0" w:rsidRPr="005C0EE7" w:rsidRDefault="00F559AD" w:rsidP="00B629BC">
      <w:pPr>
        <w:jc w:val="center"/>
        <w:rPr>
          <w:rFonts w:ascii="Arial" w:hAnsi="Arial" w:cs="Arial"/>
        </w:rPr>
      </w:pPr>
      <w:r w:rsidRPr="005C0EE7">
        <w:rPr>
          <w:rFonts w:ascii="Arial" w:hAnsi="Arial" w:cs="Arial"/>
          <w:noProof/>
        </w:rPr>
        <w:lastRenderedPageBreak/>
        <w:drawing>
          <wp:inline distT="0" distB="0" distL="0" distR="0" wp14:anchorId="1E2853EB" wp14:editId="0C281FB6">
            <wp:extent cx="2813050" cy="23716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445" cy="2387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29BC" w:rsidRPr="005C0EE7">
        <w:rPr>
          <w:rFonts w:ascii="Arial" w:hAnsi="Arial" w:cs="Arial"/>
          <w:noProof/>
        </w:rPr>
        <w:drawing>
          <wp:inline distT="0" distB="0" distL="0" distR="0" wp14:anchorId="7A554B93" wp14:editId="35414B07">
            <wp:extent cx="3248087" cy="2316845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665" cy="234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503F0" w14:textId="77777777" w:rsidR="00211BC0" w:rsidRPr="005C0EE7" w:rsidRDefault="00211BC0" w:rsidP="00211BC0">
      <w:pPr>
        <w:pStyle w:val="Caption"/>
        <w:jc w:val="center"/>
        <w:rPr>
          <w:rFonts w:ascii="Arial" w:hAnsi="Arial" w:cs="Arial"/>
        </w:rPr>
      </w:pPr>
      <w:bookmarkStart w:id="5" w:name="_Ref20905864"/>
      <w:r w:rsidRPr="005C0EE7">
        <w:rPr>
          <w:rFonts w:ascii="Arial" w:hAnsi="Arial" w:cs="Arial"/>
        </w:rPr>
        <w:t xml:space="preserve">Figure </w:t>
      </w:r>
      <w:r w:rsidRPr="005C0EE7">
        <w:rPr>
          <w:rFonts w:ascii="Arial" w:hAnsi="Arial" w:cs="Arial"/>
        </w:rPr>
        <w:fldChar w:fldCharType="begin"/>
      </w:r>
      <w:r w:rsidRPr="005C0EE7">
        <w:rPr>
          <w:rFonts w:ascii="Arial" w:hAnsi="Arial" w:cs="Arial"/>
        </w:rPr>
        <w:instrText xml:space="preserve"> SEQ Figure \* ARABIC </w:instrText>
      </w:r>
      <w:r w:rsidRPr="005C0EE7">
        <w:rPr>
          <w:rFonts w:ascii="Arial" w:hAnsi="Arial" w:cs="Arial"/>
        </w:rPr>
        <w:fldChar w:fldCharType="separate"/>
      </w:r>
      <w:r w:rsidRPr="005C0EE7">
        <w:rPr>
          <w:rFonts w:ascii="Arial" w:hAnsi="Arial" w:cs="Arial"/>
          <w:noProof/>
        </w:rPr>
        <w:t>1</w:t>
      </w:r>
      <w:r w:rsidRPr="005C0EE7">
        <w:rPr>
          <w:rFonts w:ascii="Arial" w:hAnsi="Arial" w:cs="Arial"/>
        </w:rPr>
        <w:fldChar w:fldCharType="end"/>
      </w:r>
      <w:bookmarkEnd w:id="5"/>
      <w:r w:rsidRPr="005C0EE7">
        <w:rPr>
          <w:rFonts w:ascii="Arial" w:hAnsi="Arial" w:cs="Arial"/>
        </w:rPr>
        <w:t xml:space="preserve">. Impact of </w:t>
      </w:r>
      <w:r w:rsidR="002A489A" w:rsidRPr="005C0EE7">
        <w:rPr>
          <w:rFonts w:ascii="Arial" w:hAnsi="Arial" w:cs="Arial"/>
        </w:rPr>
        <w:t>l</w:t>
      </w:r>
      <w:r w:rsidR="002A489A" w:rsidRPr="005C0EE7">
        <w:rPr>
          <w:rFonts w:ascii="Arial" w:hAnsi="Arial" w:cs="Arial"/>
          <w:vertAlign w:val="subscript"/>
        </w:rPr>
        <w:t>0</w:t>
      </w:r>
      <w:r w:rsidR="002A489A" w:rsidRPr="005C0EE7">
        <w:rPr>
          <w:rFonts w:ascii="Arial" w:hAnsi="Arial" w:cs="Arial"/>
        </w:rPr>
        <w:t xml:space="preserve"> NR HST PUSCH performance with MCS = 16 at v = 350 km/h and 500 km/h.</w:t>
      </w:r>
    </w:p>
    <w:p w14:paraId="0434D72C" w14:textId="77777777" w:rsidR="00B629BC" w:rsidRPr="005C0EE7" w:rsidRDefault="00B629BC" w:rsidP="00B629BC">
      <w:pPr>
        <w:rPr>
          <w:rFonts w:ascii="Arial" w:hAnsi="Arial" w:cs="Arial"/>
        </w:rPr>
      </w:pPr>
    </w:p>
    <w:p w14:paraId="7A2F634F" w14:textId="77777777" w:rsidR="009E4014" w:rsidRPr="005C0EE7" w:rsidRDefault="009E4014" w:rsidP="00CA5244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14:paraId="0701D3F9" w14:textId="77777777" w:rsidR="0047287F" w:rsidRPr="005C0EE7" w:rsidRDefault="0047287F" w:rsidP="007D21F4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5C0EE7">
        <w:rPr>
          <w:rFonts w:cs="Arial"/>
        </w:rPr>
        <w:t>Conclusion</w:t>
      </w:r>
    </w:p>
    <w:p w14:paraId="6C2DBE1D" w14:textId="77777777" w:rsidR="00B629BC" w:rsidRPr="005C0EE7" w:rsidRDefault="00B629BC" w:rsidP="00B629BC">
      <w:pPr>
        <w:rPr>
          <w:rFonts w:ascii="Arial" w:hAnsi="Arial" w:cs="Arial"/>
        </w:rPr>
      </w:pPr>
      <w:r w:rsidRPr="005C0EE7">
        <w:rPr>
          <w:rFonts w:ascii="Arial" w:hAnsi="Arial" w:cs="Arial"/>
        </w:rPr>
        <w:t xml:space="preserve">In this contribution, we presented our view on the position of </w:t>
      </w:r>
      <w:r w:rsidRPr="005C0EE7">
        <w:rPr>
          <w:rFonts w:ascii="Arial" w:hAnsi="Arial" w:cs="Arial"/>
          <w:i/>
        </w:rPr>
        <w:t>l</w:t>
      </w:r>
      <w:r w:rsidRPr="005C0EE7">
        <w:rPr>
          <w:rFonts w:ascii="Arial" w:hAnsi="Arial" w:cs="Arial"/>
          <w:i/>
          <w:vertAlign w:val="subscript"/>
        </w:rPr>
        <w:t>0</w:t>
      </w:r>
      <w:r w:rsidRPr="005C0EE7">
        <w:rPr>
          <w:rFonts w:ascii="Arial" w:hAnsi="Arial" w:cs="Arial"/>
        </w:rPr>
        <w:t>. Our observation and proposal are summarized below:</w:t>
      </w:r>
    </w:p>
    <w:p w14:paraId="31E34364" w14:textId="77777777" w:rsidR="009463B9" w:rsidRPr="005C0EE7" w:rsidRDefault="009463B9" w:rsidP="009463B9">
      <w:pPr>
        <w:rPr>
          <w:rFonts w:ascii="Arial" w:hAnsi="Arial" w:cs="Arial"/>
        </w:rPr>
      </w:pPr>
      <w:r w:rsidRPr="005C0EE7">
        <w:rPr>
          <w:rFonts w:ascii="Arial" w:hAnsi="Arial" w:cs="Arial"/>
          <w:b/>
        </w:rPr>
        <w:t>Observation 1:</w:t>
      </w:r>
      <w:r w:rsidRPr="005C0EE7">
        <w:rPr>
          <w:rFonts w:ascii="Arial" w:hAnsi="Arial" w:cs="Arial"/>
        </w:rPr>
        <w:t xml:space="preserve"> From the evaluation results, we showed that there is no difference in performance with different setting for </w:t>
      </w:r>
      <w:r w:rsidRPr="005C0EE7">
        <w:rPr>
          <w:rFonts w:ascii="Arial" w:hAnsi="Arial" w:cs="Arial"/>
          <w:i/>
        </w:rPr>
        <w:t>l</w:t>
      </w:r>
      <w:r w:rsidRPr="005C0EE7">
        <w:rPr>
          <w:rFonts w:ascii="Arial" w:hAnsi="Arial" w:cs="Arial"/>
          <w:i/>
          <w:vertAlign w:val="subscript"/>
        </w:rPr>
        <w:t>0</w:t>
      </w:r>
      <w:r w:rsidRPr="005C0EE7">
        <w:rPr>
          <w:rFonts w:ascii="Arial" w:hAnsi="Arial" w:cs="Arial"/>
        </w:rPr>
        <w:t xml:space="preserve"> at both speed </w:t>
      </w:r>
      <w:r w:rsidRPr="005C0EE7">
        <w:rPr>
          <w:rFonts w:ascii="Arial" w:hAnsi="Arial" w:cs="Arial"/>
          <w:i/>
        </w:rPr>
        <w:t>v</w:t>
      </w:r>
      <w:r w:rsidRPr="005C0EE7">
        <w:rPr>
          <w:rFonts w:ascii="Arial" w:hAnsi="Arial" w:cs="Arial"/>
        </w:rPr>
        <w:t xml:space="preserve"> = 350 km/h and </w:t>
      </w:r>
      <w:r w:rsidRPr="005C0EE7">
        <w:rPr>
          <w:rFonts w:ascii="Arial" w:hAnsi="Arial" w:cs="Arial"/>
          <w:i/>
        </w:rPr>
        <w:t>v</w:t>
      </w:r>
      <w:r w:rsidRPr="005C0EE7">
        <w:rPr>
          <w:rFonts w:ascii="Arial" w:hAnsi="Arial" w:cs="Arial"/>
        </w:rPr>
        <w:t xml:space="preserve"> = 500 km/h where no advanced algorithms are considered.</w:t>
      </w:r>
      <w:r w:rsidR="00B94E1F">
        <w:rPr>
          <w:rFonts w:ascii="Arial" w:hAnsi="Arial" w:cs="Arial"/>
        </w:rPr>
        <w:t xml:space="preserve"> In case advanced algorithms are considered, </w:t>
      </w:r>
      <w:r w:rsidR="00B94E1F" w:rsidRPr="005C0EE7">
        <w:rPr>
          <w:rFonts w:ascii="Arial" w:hAnsi="Arial" w:cs="Arial"/>
          <w:i/>
        </w:rPr>
        <w:t>l</w:t>
      </w:r>
      <w:r w:rsidR="00B94E1F" w:rsidRPr="005C0EE7">
        <w:rPr>
          <w:rFonts w:ascii="Arial" w:hAnsi="Arial" w:cs="Arial"/>
          <w:i/>
          <w:vertAlign w:val="subscript"/>
        </w:rPr>
        <w:t>0</w:t>
      </w:r>
      <w:r w:rsidR="00B94E1F" w:rsidRPr="005C0EE7">
        <w:rPr>
          <w:rFonts w:ascii="Arial" w:hAnsi="Arial" w:cs="Arial"/>
        </w:rPr>
        <w:t xml:space="preserve"> = 2</w:t>
      </w:r>
      <w:r w:rsidR="00B94E1F">
        <w:rPr>
          <w:rFonts w:ascii="Arial" w:hAnsi="Arial" w:cs="Arial"/>
        </w:rPr>
        <w:t xml:space="preserve"> is necessary.</w:t>
      </w:r>
    </w:p>
    <w:p w14:paraId="03EF3DEC" w14:textId="77777777" w:rsidR="00830663" w:rsidRPr="00BC587E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cs="Arial"/>
          <w:sz w:val="20"/>
        </w:rPr>
      </w:pPr>
    </w:p>
    <w:p w14:paraId="0C273737" w14:textId="77777777" w:rsidR="00C8092D" w:rsidRPr="005C0EE7" w:rsidRDefault="003B61A8" w:rsidP="007D21F4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5C0EE7">
        <w:rPr>
          <w:rFonts w:cs="Arial"/>
        </w:rPr>
        <w:t>References</w:t>
      </w:r>
    </w:p>
    <w:p w14:paraId="577E0076" w14:textId="77777777" w:rsidR="00D727D4" w:rsidRPr="005C0EE7" w:rsidRDefault="00BC587E" w:rsidP="00A42C4A">
      <w:pPr>
        <w:pStyle w:val="Reference"/>
        <w:rPr>
          <w:rFonts w:cs="Arial"/>
          <w:lang w:val="en-US"/>
        </w:rPr>
      </w:pPr>
      <w:bookmarkStart w:id="6" w:name="_Ref20311359"/>
      <w:bookmarkStart w:id="7" w:name="_Ref3979449"/>
      <w:bookmarkStart w:id="8" w:name="_Ref6402216"/>
      <w:bookmarkStart w:id="9" w:name="_Ref6397073"/>
      <w:bookmarkStart w:id="10" w:name="_Ref11763870"/>
      <w:bookmarkEnd w:id="1"/>
      <w:r w:rsidRPr="00AE61E3">
        <w:rPr>
          <w:rFonts w:cs="Arial"/>
          <w:lang w:val="en-US"/>
        </w:rPr>
        <w:t xml:space="preserve">R4-1912809, Way forward on NR HST PUSCH demodulation requirements, Huawei, </w:t>
      </w:r>
      <w:proofErr w:type="spellStart"/>
      <w:r w:rsidRPr="00AE61E3">
        <w:rPr>
          <w:rFonts w:cs="Arial"/>
          <w:lang w:val="en-US"/>
        </w:rPr>
        <w:t>HiSilicon</w:t>
      </w:r>
      <w:proofErr w:type="spellEnd"/>
      <w:r w:rsidRPr="00AE61E3">
        <w:rPr>
          <w:rFonts w:cs="Arial"/>
          <w:lang w:val="en-US"/>
        </w:rPr>
        <w:t>.</w:t>
      </w:r>
      <w:bookmarkEnd w:id="6"/>
      <w:bookmarkEnd w:id="7"/>
      <w:bookmarkEnd w:id="8"/>
      <w:bookmarkEnd w:id="9"/>
      <w:bookmarkEnd w:id="10"/>
    </w:p>
    <w:sectPr w:rsidR="00D727D4" w:rsidRPr="005C0EE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4ED53" w14:textId="77777777" w:rsidR="00D377F5" w:rsidRDefault="00D377F5">
      <w:r>
        <w:separator/>
      </w:r>
    </w:p>
  </w:endnote>
  <w:endnote w:type="continuationSeparator" w:id="0">
    <w:p w14:paraId="6F9126FE" w14:textId="77777777" w:rsidR="00D377F5" w:rsidRDefault="00D377F5">
      <w:r>
        <w:continuationSeparator/>
      </w:r>
    </w:p>
  </w:endnote>
  <w:endnote w:type="continuationNotice" w:id="1">
    <w:p w14:paraId="2AAF5B7C" w14:textId="77777777" w:rsidR="00D377F5" w:rsidRDefault="00D377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B98E8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DE1FD" w14:textId="77777777" w:rsidR="00D377F5" w:rsidRDefault="00D377F5">
      <w:r>
        <w:separator/>
      </w:r>
    </w:p>
  </w:footnote>
  <w:footnote w:type="continuationSeparator" w:id="0">
    <w:p w14:paraId="343EBC27" w14:textId="77777777" w:rsidR="00D377F5" w:rsidRDefault="00D377F5">
      <w:r>
        <w:continuationSeparator/>
      </w:r>
    </w:p>
  </w:footnote>
  <w:footnote w:type="continuationNotice" w:id="1">
    <w:p w14:paraId="4E6BC5C4" w14:textId="77777777" w:rsidR="00D377F5" w:rsidRDefault="00D377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493A6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701068C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D64E806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3260CBD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4117EE"/>
    <w:multiLevelType w:val="hybridMultilevel"/>
    <w:tmpl w:val="7A7687EA"/>
    <w:lvl w:ilvl="0" w:tplc="B3DEC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25E96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A2468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4FFB0">
      <w:start w:val="1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8D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0F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E5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7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05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0F2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C8"/>
    <w:rsid w:val="00067023"/>
    <w:rsid w:val="0006705A"/>
    <w:rsid w:val="00071A68"/>
    <w:rsid w:val="000728E4"/>
    <w:rsid w:val="00077496"/>
    <w:rsid w:val="00080512"/>
    <w:rsid w:val="00080BC4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5D78"/>
    <w:rsid w:val="00096009"/>
    <w:rsid w:val="000A0D5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1AD"/>
    <w:rsid w:val="000C77D2"/>
    <w:rsid w:val="000C7A17"/>
    <w:rsid w:val="000C7AF0"/>
    <w:rsid w:val="000D5797"/>
    <w:rsid w:val="000D58AB"/>
    <w:rsid w:val="000D696C"/>
    <w:rsid w:val="000E1DEA"/>
    <w:rsid w:val="000E2761"/>
    <w:rsid w:val="000E373F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519E"/>
    <w:rsid w:val="000F6414"/>
    <w:rsid w:val="000F65DD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7C98"/>
    <w:rsid w:val="00172DB0"/>
    <w:rsid w:val="00173691"/>
    <w:rsid w:val="0017564D"/>
    <w:rsid w:val="00176C71"/>
    <w:rsid w:val="00177211"/>
    <w:rsid w:val="00177300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2B8"/>
    <w:rsid w:val="001C3B10"/>
    <w:rsid w:val="001C5652"/>
    <w:rsid w:val="001C7F25"/>
    <w:rsid w:val="001D02C2"/>
    <w:rsid w:val="001D1FE3"/>
    <w:rsid w:val="001D4E38"/>
    <w:rsid w:val="001E0616"/>
    <w:rsid w:val="001E1D40"/>
    <w:rsid w:val="001E2FB0"/>
    <w:rsid w:val="001E5C26"/>
    <w:rsid w:val="001E62AA"/>
    <w:rsid w:val="001F0296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1BC0"/>
    <w:rsid w:val="00213617"/>
    <w:rsid w:val="00215317"/>
    <w:rsid w:val="00215923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5885"/>
    <w:rsid w:val="002661B4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2E63"/>
    <w:rsid w:val="0029717B"/>
    <w:rsid w:val="002A0978"/>
    <w:rsid w:val="002A2629"/>
    <w:rsid w:val="002A30E1"/>
    <w:rsid w:val="002A489A"/>
    <w:rsid w:val="002A631D"/>
    <w:rsid w:val="002A79D3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353C"/>
    <w:rsid w:val="002C3EC0"/>
    <w:rsid w:val="002C70CF"/>
    <w:rsid w:val="002D1E1F"/>
    <w:rsid w:val="002D3038"/>
    <w:rsid w:val="002D5FB1"/>
    <w:rsid w:val="002E2D39"/>
    <w:rsid w:val="002E4010"/>
    <w:rsid w:val="002E4F05"/>
    <w:rsid w:val="002E63CC"/>
    <w:rsid w:val="002E69DB"/>
    <w:rsid w:val="002E700F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7DD"/>
    <w:rsid w:val="00310EC6"/>
    <w:rsid w:val="00315738"/>
    <w:rsid w:val="003160BD"/>
    <w:rsid w:val="0031644F"/>
    <w:rsid w:val="003172DC"/>
    <w:rsid w:val="00317592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6EF5"/>
    <w:rsid w:val="003575D5"/>
    <w:rsid w:val="0036085A"/>
    <w:rsid w:val="0036129E"/>
    <w:rsid w:val="00361E87"/>
    <w:rsid w:val="0036494D"/>
    <w:rsid w:val="00365F79"/>
    <w:rsid w:val="00370F76"/>
    <w:rsid w:val="00371277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2F8F"/>
    <w:rsid w:val="00383859"/>
    <w:rsid w:val="00385C6A"/>
    <w:rsid w:val="0038664B"/>
    <w:rsid w:val="00387CF4"/>
    <w:rsid w:val="00390D69"/>
    <w:rsid w:val="003915B7"/>
    <w:rsid w:val="003918B5"/>
    <w:rsid w:val="003A2811"/>
    <w:rsid w:val="003A4C6C"/>
    <w:rsid w:val="003A5FE4"/>
    <w:rsid w:val="003A7D19"/>
    <w:rsid w:val="003B092C"/>
    <w:rsid w:val="003B10C7"/>
    <w:rsid w:val="003B16EB"/>
    <w:rsid w:val="003B1D4A"/>
    <w:rsid w:val="003B32C9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71BF"/>
    <w:rsid w:val="003F74FB"/>
    <w:rsid w:val="003F7E40"/>
    <w:rsid w:val="003F7F43"/>
    <w:rsid w:val="00400F8C"/>
    <w:rsid w:val="004079CD"/>
    <w:rsid w:val="0041069D"/>
    <w:rsid w:val="00411D44"/>
    <w:rsid w:val="00412029"/>
    <w:rsid w:val="00413522"/>
    <w:rsid w:val="0041423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02B1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1B35"/>
    <w:rsid w:val="004B5078"/>
    <w:rsid w:val="004B5B65"/>
    <w:rsid w:val="004B5CAD"/>
    <w:rsid w:val="004C037F"/>
    <w:rsid w:val="004C0BB3"/>
    <w:rsid w:val="004C0F42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31FF"/>
    <w:rsid w:val="004F4D5A"/>
    <w:rsid w:val="004F50AC"/>
    <w:rsid w:val="004F7EEF"/>
    <w:rsid w:val="005019C5"/>
    <w:rsid w:val="00501CBA"/>
    <w:rsid w:val="00501CFE"/>
    <w:rsid w:val="005024FD"/>
    <w:rsid w:val="005034CB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57D5"/>
    <w:rsid w:val="00525B17"/>
    <w:rsid w:val="00526BDC"/>
    <w:rsid w:val="00526CFD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358A"/>
    <w:rsid w:val="00575326"/>
    <w:rsid w:val="00575656"/>
    <w:rsid w:val="00581F59"/>
    <w:rsid w:val="00585357"/>
    <w:rsid w:val="00586829"/>
    <w:rsid w:val="005873F1"/>
    <w:rsid w:val="00587986"/>
    <w:rsid w:val="005917F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8E1"/>
    <w:rsid w:val="005B3C73"/>
    <w:rsid w:val="005B4A0A"/>
    <w:rsid w:val="005C0EE7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F0AAF"/>
    <w:rsid w:val="00600CF6"/>
    <w:rsid w:val="00601927"/>
    <w:rsid w:val="00602591"/>
    <w:rsid w:val="00602C32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FDF"/>
    <w:rsid w:val="00615A9E"/>
    <w:rsid w:val="0061638A"/>
    <w:rsid w:val="006200DF"/>
    <w:rsid w:val="006220D9"/>
    <w:rsid w:val="00624FB7"/>
    <w:rsid w:val="006261A6"/>
    <w:rsid w:val="0062745C"/>
    <w:rsid w:val="0063178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2BFB"/>
    <w:rsid w:val="00693331"/>
    <w:rsid w:val="00695E2B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4C7D"/>
    <w:rsid w:val="006C5AC5"/>
    <w:rsid w:val="006C73E6"/>
    <w:rsid w:val="006C7529"/>
    <w:rsid w:val="006D1100"/>
    <w:rsid w:val="006D4AE7"/>
    <w:rsid w:val="006D4B62"/>
    <w:rsid w:val="006D6F14"/>
    <w:rsid w:val="006D79AA"/>
    <w:rsid w:val="006E02AC"/>
    <w:rsid w:val="006E0A2F"/>
    <w:rsid w:val="006E140E"/>
    <w:rsid w:val="006E30BF"/>
    <w:rsid w:val="006E3F53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096D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3547E"/>
    <w:rsid w:val="00743EFB"/>
    <w:rsid w:val="00744C9E"/>
    <w:rsid w:val="00744E76"/>
    <w:rsid w:val="007451A0"/>
    <w:rsid w:val="0074522D"/>
    <w:rsid w:val="00745546"/>
    <w:rsid w:val="00745EE8"/>
    <w:rsid w:val="0075172B"/>
    <w:rsid w:val="0075233E"/>
    <w:rsid w:val="00752E2A"/>
    <w:rsid w:val="00754CC3"/>
    <w:rsid w:val="00755D99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4F0"/>
    <w:rsid w:val="0077693C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A7C11"/>
    <w:rsid w:val="007B018D"/>
    <w:rsid w:val="007B01E1"/>
    <w:rsid w:val="007B0A62"/>
    <w:rsid w:val="007B15F0"/>
    <w:rsid w:val="007B1B76"/>
    <w:rsid w:val="007B1CB8"/>
    <w:rsid w:val="007B2115"/>
    <w:rsid w:val="007B3CC7"/>
    <w:rsid w:val="007B49A3"/>
    <w:rsid w:val="007B62C1"/>
    <w:rsid w:val="007C039D"/>
    <w:rsid w:val="007C3C31"/>
    <w:rsid w:val="007C4908"/>
    <w:rsid w:val="007C4C45"/>
    <w:rsid w:val="007C56A9"/>
    <w:rsid w:val="007C6BD7"/>
    <w:rsid w:val="007C79BA"/>
    <w:rsid w:val="007C7DA9"/>
    <w:rsid w:val="007D028A"/>
    <w:rsid w:val="007D21F4"/>
    <w:rsid w:val="007D2FA9"/>
    <w:rsid w:val="007D7A73"/>
    <w:rsid w:val="007D7EF2"/>
    <w:rsid w:val="007D7FC1"/>
    <w:rsid w:val="007E316F"/>
    <w:rsid w:val="007E36BD"/>
    <w:rsid w:val="007E7F70"/>
    <w:rsid w:val="007F0A8D"/>
    <w:rsid w:val="007F0F19"/>
    <w:rsid w:val="007F17C5"/>
    <w:rsid w:val="007F2F8B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B9B"/>
    <w:rsid w:val="00823589"/>
    <w:rsid w:val="0082758B"/>
    <w:rsid w:val="00830663"/>
    <w:rsid w:val="008308B0"/>
    <w:rsid w:val="00831E36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5EE"/>
    <w:rsid w:val="008458F6"/>
    <w:rsid w:val="00846C4C"/>
    <w:rsid w:val="0084714B"/>
    <w:rsid w:val="008538A2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324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4F9E"/>
    <w:rsid w:val="008B735F"/>
    <w:rsid w:val="008B7705"/>
    <w:rsid w:val="008C0085"/>
    <w:rsid w:val="008C4390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DF"/>
    <w:rsid w:val="00923F7C"/>
    <w:rsid w:val="009273B4"/>
    <w:rsid w:val="0092774C"/>
    <w:rsid w:val="0092784F"/>
    <w:rsid w:val="00927AA8"/>
    <w:rsid w:val="00930091"/>
    <w:rsid w:val="009310DA"/>
    <w:rsid w:val="009317FB"/>
    <w:rsid w:val="00931937"/>
    <w:rsid w:val="00937EE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463B9"/>
    <w:rsid w:val="00947476"/>
    <w:rsid w:val="009555B1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858C5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9C8"/>
    <w:rsid w:val="009E0CBA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230EC"/>
    <w:rsid w:val="00A27C02"/>
    <w:rsid w:val="00A3256E"/>
    <w:rsid w:val="00A3349E"/>
    <w:rsid w:val="00A339CF"/>
    <w:rsid w:val="00A343FE"/>
    <w:rsid w:val="00A356E7"/>
    <w:rsid w:val="00A363AC"/>
    <w:rsid w:val="00A42C4A"/>
    <w:rsid w:val="00A433B0"/>
    <w:rsid w:val="00A44151"/>
    <w:rsid w:val="00A52282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43D9"/>
    <w:rsid w:val="00A94819"/>
    <w:rsid w:val="00A95D9E"/>
    <w:rsid w:val="00A969A8"/>
    <w:rsid w:val="00A96CD3"/>
    <w:rsid w:val="00A97018"/>
    <w:rsid w:val="00A974BC"/>
    <w:rsid w:val="00A97802"/>
    <w:rsid w:val="00AA590A"/>
    <w:rsid w:val="00AB2671"/>
    <w:rsid w:val="00AB4EAA"/>
    <w:rsid w:val="00AB51E0"/>
    <w:rsid w:val="00AB673D"/>
    <w:rsid w:val="00AB6DC6"/>
    <w:rsid w:val="00AB7FC9"/>
    <w:rsid w:val="00AC17A1"/>
    <w:rsid w:val="00AC2090"/>
    <w:rsid w:val="00AC2E42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4795"/>
    <w:rsid w:val="00AF507C"/>
    <w:rsid w:val="00B00DBC"/>
    <w:rsid w:val="00B01ED3"/>
    <w:rsid w:val="00B0491D"/>
    <w:rsid w:val="00B1383A"/>
    <w:rsid w:val="00B13D51"/>
    <w:rsid w:val="00B14246"/>
    <w:rsid w:val="00B1511A"/>
    <w:rsid w:val="00B15449"/>
    <w:rsid w:val="00B15794"/>
    <w:rsid w:val="00B167C9"/>
    <w:rsid w:val="00B1703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29BC"/>
    <w:rsid w:val="00B63AF9"/>
    <w:rsid w:val="00B64EAC"/>
    <w:rsid w:val="00B738A1"/>
    <w:rsid w:val="00B744DE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4E1F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5467"/>
    <w:rsid w:val="00BC587E"/>
    <w:rsid w:val="00BD172A"/>
    <w:rsid w:val="00BD30E7"/>
    <w:rsid w:val="00BD6541"/>
    <w:rsid w:val="00BD7863"/>
    <w:rsid w:val="00BD79A2"/>
    <w:rsid w:val="00BD7DB8"/>
    <w:rsid w:val="00BE605F"/>
    <w:rsid w:val="00BF2878"/>
    <w:rsid w:val="00BF4466"/>
    <w:rsid w:val="00BF56E3"/>
    <w:rsid w:val="00BF6998"/>
    <w:rsid w:val="00BF7785"/>
    <w:rsid w:val="00C03329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0A60"/>
    <w:rsid w:val="00C31196"/>
    <w:rsid w:val="00C32655"/>
    <w:rsid w:val="00C32962"/>
    <w:rsid w:val="00C33079"/>
    <w:rsid w:val="00C34E3F"/>
    <w:rsid w:val="00C3577B"/>
    <w:rsid w:val="00C35F1A"/>
    <w:rsid w:val="00C371B3"/>
    <w:rsid w:val="00C41A1C"/>
    <w:rsid w:val="00C45231"/>
    <w:rsid w:val="00C47922"/>
    <w:rsid w:val="00C520D6"/>
    <w:rsid w:val="00C530DF"/>
    <w:rsid w:val="00C54397"/>
    <w:rsid w:val="00C56D0B"/>
    <w:rsid w:val="00C6012B"/>
    <w:rsid w:val="00C6035E"/>
    <w:rsid w:val="00C615D5"/>
    <w:rsid w:val="00C665D6"/>
    <w:rsid w:val="00C70B18"/>
    <w:rsid w:val="00C72833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D09"/>
    <w:rsid w:val="00CA3B1D"/>
    <w:rsid w:val="00CA3D0C"/>
    <w:rsid w:val="00CA3D41"/>
    <w:rsid w:val="00CA47BF"/>
    <w:rsid w:val="00CA4858"/>
    <w:rsid w:val="00CA5244"/>
    <w:rsid w:val="00CA6EB5"/>
    <w:rsid w:val="00CB25CC"/>
    <w:rsid w:val="00CB2BCD"/>
    <w:rsid w:val="00CB4AED"/>
    <w:rsid w:val="00CB7D82"/>
    <w:rsid w:val="00CC2313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40E"/>
    <w:rsid w:val="00CF56C2"/>
    <w:rsid w:val="00D0089E"/>
    <w:rsid w:val="00D027EE"/>
    <w:rsid w:val="00D05166"/>
    <w:rsid w:val="00D053BD"/>
    <w:rsid w:val="00D065C5"/>
    <w:rsid w:val="00D06840"/>
    <w:rsid w:val="00D06F9C"/>
    <w:rsid w:val="00D10F61"/>
    <w:rsid w:val="00D11206"/>
    <w:rsid w:val="00D11429"/>
    <w:rsid w:val="00D11B3A"/>
    <w:rsid w:val="00D126F7"/>
    <w:rsid w:val="00D13444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7F5"/>
    <w:rsid w:val="00D37B0C"/>
    <w:rsid w:val="00D400BA"/>
    <w:rsid w:val="00D4389E"/>
    <w:rsid w:val="00D43CA4"/>
    <w:rsid w:val="00D452B2"/>
    <w:rsid w:val="00D47A16"/>
    <w:rsid w:val="00D50B50"/>
    <w:rsid w:val="00D51E1B"/>
    <w:rsid w:val="00D52361"/>
    <w:rsid w:val="00D540B4"/>
    <w:rsid w:val="00D556F4"/>
    <w:rsid w:val="00D56778"/>
    <w:rsid w:val="00D60762"/>
    <w:rsid w:val="00D61224"/>
    <w:rsid w:val="00D62157"/>
    <w:rsid w:val="00D630DF"/>
    <w:rsid w:val="00D67421"/>
    <w:rsid w:val="00D67F8C"/>
    <w:rsid w:val="00D71F11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E2DF7"/>
    <w:rsid w:val="00DE3FC1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17556"/>
    <w:rsid w:val="00E210B4"/>
    <w:rsid w:val="00E24444"/>
    <w:rsid w:val="00E25B43"/>
    <w:rsid w:val="00E27214"/>
    <w:rsid w:val="00E3086C"/>
    <w:rsid w:val="00E30AAE"/>
    <w:rsid w:val="00E32A25"/>
    <w:rsid w:val="00E35AD7"/>
    <w:rsid w:val="00E35C2C"/>
    <w:rsid w:val="00E35E84"/>
    <w:rsid w:val="00E36EE0"/>
    <w:rsid w:val="00E41C4A"/>
    <w:rsid w:val="00E4796C"/>
    <w:rsid w:val="00E47EDD"/>
    <w:rsid w:val="00E52581"/>
    <w:rsid w:val="00E52BEC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2E1D"/>
    <w:rsid w:val="00E84B7A"/>
    <w:rsid w:val="00E86F5E"/>
    <w:rsid w:val="00E9259C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6F0D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AF3"/>
    <w:rsid w:val="00ED34E1"/>
    <w:rsid w:val="00ED3B96"/>
    <w:rsid w:val="00ED47FD"/>
    <w:rsid w:val="00ED5EAF"/>
    <w:rsid w:val="00EE1761"/>
    <w:rsid w:val="00EE2C6B"/>
    <w:rsid w:val="00EE5470"/>
    <w:rsid w:val="00EE60BD"/>
    <w:rsid w:val="00EE6399"/>
    <w:rsid w:val="00EF1597"/>
    <w:rsid w:val="00EF1994"/>
    <w:rsid w:val="00EF1FC5"/>
    <w:rsid w:val="00EF4C83"/>
    <w:rsid w:val="00EF55F3"/>
    <w:rsid w:val="00EF760C"/>
    <w:rsid w:val="00F00405"/>
    <w:rsid w:val="00F00B91"/>
    <w:rsid w:val="00F025A2"/>
    <w:rsid w:val="00F02EFF"/>
    <w:rsid w:val="00F0447C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275"/>
    <w:rsid w:val="00F33DED"/>
    <w:rsid w:val="00F37FED"/>
    <w:rsid w:val="00F401E2"/>
    <w:rsid w:val="00F43B16"/>
    <w:rsid w:val="00F4458D"/>
    <w:rsid w:val="00F457B2"/>
    <w:rsid w:val="00F4769B"/>
    <w:rsid w:val="00F47A14"/>
    <w:rsid w:val="00F522BE"/>
    <w:rsid w:val="00F559AD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1148"/>
    <w:rsid w:val="00F71EE6"/>
    <w:rsid w:val="00F733EF"/>
    <w:rsid w:val="00F74425"/>
    <w:rsid w:val="00F7577A"/>
    <w:rsid w:val="00F75C76"/>
    <w:rsid w:val="00F76DCA"/>
    <w:rsid w:val="00F76FE5"/>
    <w:rsid w:val="00F813AB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C03DB"/>
    <w:rsid w:val="00FC1192"/>
    <w:rsid w:val="00FC3E46"/>
    <w:rsid w:val="00FC4B53"/>
    <w:rsid w:val="00FC597F"/>
    <w:rsid w:val="00FD18D4"/>
    <w:rsid w:val="00FD1F3E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298017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84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6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7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27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3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9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364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51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49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59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7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9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92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1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716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6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99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50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301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0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41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07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92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72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99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6238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658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7137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3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9054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46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43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1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56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197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0406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40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B5F3-C5E8-4E20-BBE7-E51B7B8ADA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666CE-2C15-468D-89A1-8DBFC4A87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BA96B5-E1A2-48B7-BF7A-0C503336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540</TotalTime>
  <Pages>2</Pages>
  <Words>493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Thomas Chapman</cp:lastModifiedBy>
  <cp:revision>25</cp:revision>
  <dcterms:created xsi:type="dcterms:W3CDTF">2019-10-02T01:37:00Z</dcterms:created>
  <dcterms:modified xsi:type="dcterms:W3CDTF">2019-11-08T13:35:00Z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