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197721DB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#88</w:t>
      </w:r>
      <w:r w:rsidR="00AD6342">
        <w:t>bis</w:t>
      </w:r>
      <w:r w:rsidR="0074405B">
        <w:tab/>
      </w:r>
      <w:r w:rsidR="001E3AEE" w:rsidRPr="001E3AEE">
        <w:rPr>
          <w:b w:val="0"/>
          <w:sz w:val="32"/>
          <w:szCs w:val="32"/>
        </w:rPr>
        <w:t>R4-1813102</w:t>
      </w:r>
    </w:p>
    <w:p w14:paraId="0E94C26A" w14:textId="2842B107" w:rsidR="008C45D0" w:rsidRDefault="00AD6342" w:rsidP="00311702">
      <w:pPr>
        <w:pStyle w:val="3GPPHeader"/>
        <w:rPr>
          <w:noProof/>
          <w:lang w:eastAsia="en-US"/>
        </w:rPr>
      </w:pPr>
      <w:r>
        <w:rPr>
          <w:noProof/>
          <w:lang w:eastAsia="en-US"/>
        </w:rPr>
        <w:t>Chengdu, P.R of China, 8 – 12 October 2018</w:t>
      </w:r>
    </w:p>
    <w:p w14:paraId="13247C24" w14:textId="0707D6AE" w:rsidR="00E90E49" w:rsidRPr="00C65457" w:rsidRDefault="00E90E49" w:rsidP="00311702">
      <w:pPr>
        <w:pStyle w:val="3GPPHeader"/>
        <w:rPr>
          <w:sz w:val="22"/>
          <w:szCs w:val="22"/>
          <w:lang w:val="en-US"/>
        </w:rPr>
      </w:pPr>
      <w:r w:rsidRPr="00C65457">
        <w:rPr>
          <w:sz w:val="22"/>
          <w:szCs w:val="22"/>
          <w:lang w:val="en-US"/>
        </w:rPr>
        <w:t>Agenda Item:</w:t>
      </w:r>
      <w:r w:rsidRPr="00C65457">
        <w:rPr>
          <w:sz w:val="22"/>
          <w:szCs w:val="22"/>
          <w:lang w:val="en-US"/>
        </w:rPr>
        <w:tab/>
      </w:r>
      <w:r w:rsidR="004D25B7" w:rsidRPr="004D25B7">
        <w:rPr>
          <w:sz w:val="22"/>
          <w:szCs w:val="22"/>
          <w:lang w:val="en-US"/>
        </w:rPr>
        <w:t>6.5.4.1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784F12C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B7D62" w:rsidRPr="007B7D62">
        <w:rPr>
          <w:sz w:val="22"/>
          <w:szCs w:val="22"/>
        </w:rPr>
        <w:t xml:space="preserve">Simulation results for </w:t>
      </w:r>
      <w:proofErr w:type="spellStart"/>
      <w:r w:rsidR="007B7D62" w:rsidRPr="007B7D62">
        <w:rPr>
          <w:sz w:val="22"/>
          <w:szCs w:val="22"/>
        </w:rPr>
        <w:t>efeMTC</w:t>
      </w:r>
      <w:proofErr w:type="spellEnd"/>
      <w:r w:rsidR="007B7D62" w:rsidRPr="007B7D62">
        <w:rPr>
          <w:sz w:val="22"/>
          <w:szCs w:val="22"/>
        </w:rPr>
        <w:t xml:space="preserve"> WUS receptions</w:t>
      </w:r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5374590" w14:textId="6D171598" w:rsidR="00563054" w:rsidRPr="00683659" w:rsidRDefault="00563054" w:rsidP="00563054">
      <w:pPr>
        <w:pStyle w:val="BodyText"/>
      </w:pPr>
      <w:r>
        <w:t>At last RAN4 meeting, RAN4 discussed and agreed to introduce WUS reception requirements for MTC in [1].</w:t>
      </w:r>
      <w:r w:rsidR="002F4BAC">
        <w:t xml:space="preserve"> As per the agreements in [1], the WUS reception requirements are specified per DRX cycle, coverage level and number of transmit antennas. The required number of repetitions are currently TBD. </w:t>
      </w:r>
      <w:r>
        <w:t>In this contribution, the simulation results for WUS reception performance for different DRX cycle lengths and coverage levels are presented with the aim to resolve the TBDs. Our companion pa</w:t>
      </w:r>
      <w:r w:rsidRPr="00421624">
        <w:t>per in [2] contains the proposed changes to the specification based on these results.</w:t>
      </w:r>
      <w:r w:rsidRPr="00683659">
        <w:t xml:space="preserve">  </w:t>
      </w:r>
      <w:bookmarkStart w:id="0" w:name="_GoBack"/>
      <w:bookmarkEnd w:id="0"/>
    </w:p>
    <w:p w14:paraId="7844AFA4" w14:textId="4C834E13" w:rsidR="001643A8" w:rsidRPr="00683659" w:rsidRDefault="00106076" w:rsidP="00CE0424">
      <w:pPr>
        <w:pStyle w:val="Heading1"/>
      </w:pPr>
      <w:r w:rsidRPr="00683659">
        <w:t xml:space="preserve">Simulation assumption </w:t>
      </w:r>
      <w:r w:rsidR="00CC72E7" w:rsidRPr="00683659">
        <w:t xml:space="preserve">for WUS for </w:t>
      </w:r>
      <w:proofErr w:type="spellStart"/>
      <w:r w:rsidR="00CC72E7" w:rsidRPr="00683659">
        <w:t>efeMTC</w:t>
      </w:r>
      <w:proofErr w:type="spellEnd"/>
    </w:p>
    <w:p w14:paraId="3036E29E" w14:textId="6DB8B323" w:rsidR="000E10B2" w:rsidRPr="00683659" w:rsidRDefault="000E10B2" w:rsidP="000E10B2">
      <w:r w:rsidRPr="00683659">
        <w:fldChar w:fldCharType="begin"/>
      </w:r>
      <w:r w:rsidRPr="00683659">
        <w:instrText xml:space="preserve"> REF _Ref510713863 \h </w:instrText>
      </w:r>
      <w:r w:rsidR="001A45EF" w:rsidRPr="00683659">
        <w:instrText xml:space="preserve"> \* MERGEFORMAT </w:instrText>
      </w:r>
      <w:r w:rsidRPr="00683659">
        <w:fldChar w:fldCharType="separate"/>
      </w:r>
      <w:r w:rsidR="00826F02" w:rsidRPr="00683659">
        <w:t xml:space="preserve">Table </w:t>
      </w:r>
      <w:r w:rsidR="00826F02" w:rsidRPr="00683659">
        <w:rPr>
          <w:noProof/>
        </w:rPr>
        <w:t>1</w:t>
      </w:r>
      <w:r w:rsidRPr="00683659">
        <w:fldChar w:fldCharType="end"/>
      </w:r>
      <w:r w:rsidR="00BB1BF8">
        <w:t xml:space="preserve"> shows the agreed simulation assumptions [1].</w:t>
      </w:r>
      <w:r w:rsidRPr="00683659">
        <w:t xml:space="preserve"> </w:t>
      </w:r>
    </w:p>
    <w:p w14:paraId="71790E1D" w14:textId="06C5031F" w:rsidR="00C33D14" w:rsidRPr="00683659" w:rsidRDefault="00C33D14" w:rsidP="00C33D14"/>
    <w:p w14:paraId="5FB06BE7" w14:textId="30E52B29" w:rsidR="00F54770" w:rsidRPr="00683659" w:rsidRDefault="00F54770" w:rsidP="00F54770">
      <w:pPr>
        <w:pStyle w:val="Caption"/>
        <w:keepNext/>
      </w:pPr>
      <w:bookmarkStart w:id="1" w:name="_Ref510713863"/>
      <w:r w:rsidRPr="00683659">
        <w:t xml:space="preserve">Table </w:t>
      </w:r>
      <w:r w:rsidRPr="00683659">
        <w:fldChar w:fldCharType="begin"/>
      </w:r>
      <w:r w:rsidRPr="00683659">
        <w:instrText xml:space="preserve"> SEQ Table \* ARABIC </w:instrText>
      </w:r>
      <w:r w:rsidRPr="00683659">
        <w:fldChar w:fldCharType="separate"/>
      </w:r>
      <w:r w:rsidR="006436E8">
        <w:rPr>
          <w:noProof/>
        </w:rPr>
        <w:t>1</w:t>
      </w:r>
      <w:r w:rsidRPr="00683659">
        <w:fldChar w:fldCharType="end"/>
      </w:r>
      <w:bookmarkEnd w:id="1"/>
      <w:r w:rsidRPr="00683659">
        <w:t>: Simulation assumption f</w:t>
      </w:r>
      <w:r w:rsidR="00C24A5D" w:rsidRPr="00683659">
        <w:t xml:space="preserve">or </w:t>
      </w:r>
      <w:proofErr w:type="spellStart"/>
      <w:r w:rsidR="00C24A5D" w:rsidRPr="00683659">
        <w:t>efeMTC</w:t>
      </w:r>
      <w:proofErr w:type="spellEnd"/>
    </w:p>
    <w:tbl>
      <w:tblPr>
        <w:tblW w:w="868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43"/>
        <w:gridCol w:w="5741"/>
      </w:tblGrid>
      <w:tr w:rsidR="00BB2C0E" w:rsidRPr="00BB2C0E" w14:paraId="0A0FB521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E51C3C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b/>
                <w:bCs/>
                <w:color w:val="FFFFFF"/>
                <w:kern w:val="24"/>
                <w:lang w:val="en-US" w:eastAsia="sv-SE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8DEFE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b/>
                <w:bCs/>
                <w:color w:val="FFFFFF"/>
                <w:kern w:val="24"/>
                <w:lang w:val="en-US" w:eastAsia="sv-SE"/>
              </w:rPr>
              <w:t>Value</w:t>
            </w:r>
          </w:p>
        </w:tc>
      </w:tr>
      <w:tr w:rsidR="00BB2C0E" w:rsidRPr="00BB2C0E" w14:paraId="31D089DD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A47A66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BS TX antenna configuration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85281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eastAsia="Times New Roman" w:cs="Arial"/>
                <w:lang w:val="en-US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1 Tx, 2 Tx with transmit diversity</w:t>
            </w:r>
          </w:p>
          <w:p w14:paraId="2081E23A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eastAsia="Times New Roman" w:cs="Arial"/>
                <w:lang w:val="en-US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Note: Tx diversity scheme will depend on RAN1 agreements</w:t>
            </w:r>
          </w:p>
        </w:tc>
      </w:tr>
      <w:tr w:rsidR="00BB2C0E" w:rsidRPr="00BB2C0E" w14:paraId="018462F5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459F01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UE Rx antenna configuration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F1BA4A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1 Rx</w:t>
            </w:r>
          </w:p>
        </w:tc>
      </w:tr>
      <w:tr w:rsidR="00BB2C0E" w:rsidRPr="00BB2C0E" w14:paraId="57FA86B4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D4FBB6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WUS BW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C9637D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2 PRBs</w:t>
            </w:r>
          </w:p>
        </w:tc>
      </w:tr>
      <w:tr w:rsidR="00BB2C0E" w:rsidRPr="00421624" w14:paraId="7054C9D8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E8E7E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 xml:space="preserve">Channel model 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7D4F36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sv-SE" w:eastAsia="sv-SE"/>
              </w:rPr>
              <w:t xml:space="preserve">EPA 1Hz, ETU 1 Hz, EPA 5 Hz, ETU 30 Hz, </w:t>
            </w:r>
          </w:p>
        </w:tc>
      </w:tr>
      <w:tr w:rsidR="00BB2C0E" w:rsidRPr="00BB2C0E" w14:paraId="1E820F04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04DA3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SNR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F7540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 xml:space="preserve">-6 dB, -15 dB </w:t>
            </w:r>
          </w:p>
        </w:tc>
      </w:tr>
      <w:tr w:rsidR="00BB2C0E" w:rsidRPr="00BB2C0E" w14:paraId="78254634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86BC2E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False alarm rate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E259A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1%</w:t>
            </w:r>
          </w:p>
        </w:tc>
      </w:tr>
      <w:tr w:rsidR="00BB2C0E" w:rsidRPr="00BB2C0E" w14:paraId="32DF1AC3" w14:textId="77777777" w:rsidTr="00683659">
        <w:trPr>
          <w:trHeight w:val="98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3411C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Detection probability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E5B1B4" w14:textId="77777777" w:rsidR="00BB2C0E" w:rsidRPr="00BB2C0E" w:rsidRDefault="00BB2C0E" w:rsidP="00BB2C0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lang w:val="sv-SE" w:eastAsia="sv-SE"/>
              </w:rPr>
            </w:pPr>
            <w:r w:rsidRPr="00BB2C0E">
              <w:rPr>
                <w:rFonts w:eastAsia="Times New Roman" w:cs="Arial"/>
                <w:color w:val="000000"/>
                <w:kern w:val="24"/>
                <w:lang w:val="en-US" w:eastAsia="sv-SE"/>
              </w:rPr>
              <w:t>99%</w:t>
            </w:r>
          </w:p>
        </w:tc>
      </w:tr>
    </w:tbl>
    <w:p w14:paraId="4F157462" w14:textId="29749B8B" w:rsidR="00C33D14" w:rsidRDefault="00C33D14" w:rsidP="00C33D14"/>
    <w:p w14:paraId="38C5BBDD" w14:textId="77777777" w:rsidR="00BE59E2" w:rsidRPr="00937979" w:rsidRDefault="00BE59E2" w:rsidP="00BE59E2">
      <w:r w:rsidRPr="00937979">
        <w:t>Based on the simulation study, RAN4 is to resolve the TBD values as agreed in [</w:t>
      </w:r>
      <w:r>
        <w:t>3</w:t>
      </w:r>
      <w:r w:rsidRPr="00937979">
        <w:t>]:</w:t>
      </w:r>
    </w:p>
    <w:p w14:paraId="14C4D1D9" w14:textId="2C5AD323" w:rsidR="00BE59E2" w:rsidRDefault="00BE59E2" w:rsidP="00BE59E2">
      <w:pPr>
        <w:pStyle w:val="Caption"/>
        <w:keepNext/>
      </w:pPr>
      <w:r>
        <w:t>Table 2 Conditions for WUS reception for UE normal coverage level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51"/>
        <w:gridCol w:w="4006"/>
        <w:gridCol w:w="4062"/>
      </w:tblGrid>
      <w:tr w:rsidR="00512DA4" w:rsidRPr="00512DA4" w14:paraId="10A40A60" w14:textId="77777777" w:rsidTr="00086717">
        <w:trPr>
          <w:trHeight w:val="943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8D4BA0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b/>
                <w:bCs/>
              </w:rPr>
              <w:t>DRX cycle length [s]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B2DDC" w14:textId="77777777" w:rsidR="00512DA4" w:rsidRPr="00512DA4" w:rsidRDefault="00512DA4" w:rsidP="00512DA4">
            <w:pPr>
              <w:rPr>
                <w:lang w:val="en-US"/>
              </w:rPr>
            </w:pPr>
            <w:r w:rsidRPr="00512DA4">
              <w:rPr>
                <w:b/>
                <w:bCs/>
              </w:rPr>
              <w:t xml:space="preserve">Required number of </w:t>
            </w:r>
            <w:proofErr w:type="gramStart"/>
            <w:r w:rsidRPr="00512DA4">
              <w:rPr>
                <w:b/>
                <w:bCs/>
              </w:rPr>
              <w:t>repetition</w:t>
            </w:r>
            <w:proofErr w:type="gramEnd"/>
            <w:r w:rsidRPr="00512DA4">
              <w:rPr>
                <w:b/>
                <w:bCs/>
              </w:rPr>
              <w:t xml:space="preserve"> of WUS signal with 1 transmit antenna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3B5120" w14:textId="77777777" w:rsidR="00512DA4" w:rsidRPr="00512DA4" w:rsidRDefault="00512DA4" w:rsidP="00512DA4">
            <w:pPr>
              <w:rPr>
                <w:lang w:val="en-US"/>
              </w:rPr>
            </w:pPr>
            <w:r w:rsidRPr="00512DA4">
              <w:rPr>
                <w:b/>
                <w:bCs/>
              </w:rPr>
              <w:t xml:space="preserve">Required number of </w:t>
            </w:r>
            <w:proofErr w:type="gramStart"/>
            <w:r w:rsidRPr="00512DA4">
              <w:rPr>
                <w:b/>
                <w:bCs/>
              </w:rPr>
              <w:t>repetition</w:t>
            </w:r>
            <w:proofErr w:type="gramEnd"/>
            <w:r w:rsidRPr="00512DA4">
              <w:rPr>
                <w:b/>
                <w:bCs/>
              </w:rPr>
              <w:t xml:space="preserve"> of WUS signal with 2 transmit antennas</w:t>
            </w:r>
          </w:p>
        </w:tc>
      </w:tr>
      <w:tr w:rsidR="00512DA4" w:rsidRPr="00512DA4" w14:paraId="203A7563" w14:textId="77777777" w:rsidTr="00086717">
        <w:trPr>
          <w:trHeight w:val="290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EBEE0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0.32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D3B1E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1BA07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  <w:tr w:rsidR="00512DA4" w:rsidRPr="00512DA4" w14:paraId="5AA13DD1" w14:textId="77777777" w:rsidTr="00086717">
        <w:trPr>
          <w:trHeight w:val="29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B61E71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lastRenderedPageBreak/>
              <w:t>0.64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BAE031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379D7A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  <w:tr w:rsidR="00512DA4" w:rsidRPr="00512DA4" w14:paraId="3A5D44CB" w14:textId="77777777" w:rsidTr="00086717">
        <w:trPr>
          <w:trHeight w:val="29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CD555C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50B3D7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01E0A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  <w:tr w:rsidR="00512DA4" w:rsidRPr="00512DA4" w14:paraId="253A8AAF" w14:textId="77777777" w:rsidTr="00086717">
        <w:trPr>
          <w:trHeight w:val="29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24ED73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B6161D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B3F5C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</w:tbl>
    <w:p w14:paraId="3362BB82" w14:textId="77777777" w:rsidR="00512DA4" w:rsidRPr="00512DA4" w:rsidRDefault="00512DA4" w:rsidP="00512DA4"/>
    <w:p w14:paraId="615F9209" w14:textId="77777777" w:rsidR="00BE59E2" w:rsidRPr="0099440A" w:rsidRDefault="00BE59E2" w:rsidP="00BE59E2"/>
    <w:p w14:paraId="2A723AA3" w14:textId="77777777" w:rsidR="00BE59E2" w:rsidRDefault="00BE59E2" w:rsidP="00BE59E2">
      <w:pPr>
        <w:pStyle w:val="Caption"/>
        <w:keepNext/>
      </w:pPr>
      <w:r>
        <w:t>Table 3 Conditions for WUS reception for UE enhanced coverage level</w:t>
      </w:r>
    </w:p>
    <w:tbl>
      <w:tblPr>
        <w:tblW w:w="94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30"/>
        <w:gridCol w:w="3916"/>
        <w:gridCol w:w="3969"/>
      </w:tblGrid>
      <w:tr w:rsidR="00512DA4" w:rsidRPr="00512DA4" w14:paraId="7074B262" w14:textId="77777777" w:rsidTr="00086717">
        <w:trPr>
          <w:trHeight w:val="110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6EAD9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b/>
                <w:bCs/>
              </w:rPr>
              <w:t>DRX cycle length [s]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DC373C" w14:textId="77777777" w:rsidR="00512DA4" w:rsidRPr="00512DA4" w:rsidRDefault="00512DA4" w:rsidP="00512DA4">
            <w:pPr>
              <w:rPr>
                <w:lang w:val="en-US"/>
              </w:rPr>
            </w:pPr>
            <w:r w:rsidRPr="00512DA4">
              <w:rPr>
                <w:b/>
                <w:bCs/>
              </w:rPr>
              <w:t xml:space="preserve">Required number of </w:t>
            </w:r>
            <w:proofErr w:type="gramStart"/>
            <w:r w:rsidRPr="00512DA4">
              <w:rPr>
                <w:b/>
                <w:bCs/>
              </w:rPr>
              <w:t>repetition</w:t>
            </w:r>
            <w:proofErr w:type="gramEnd"/>
            <w:r w:rsidRPr="00512DA4">
              <w:rPr>
                <w:b/>
                <w:bCs/>
              </w:rPr>
              <w:t xml:space="preserve"> of WUS signal with 1 transmit antenna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3FDFAD" w14:textId="77777777" w:rsidR="00512DA4" w:rsidRPr="00512DA4" w:rsidRDefault="00512DA4" w:rsidP="00512DA4">
            <w:pPr>
              <w:rPr>
                <w:lang w:val="en-US"/>
              </w:rPr>
            </w:pPr>
            <w:r w:rsidRPr="00512DA4">
              <w:rPr>
                <w:b/>
                <w:bCs/>
              </w:rPr>
              <w:t xml:space="preserve">Required number of </w:t>
            </w:r>
            <w:proofErr w:type="gramStart"/>
            <w:r w:rsidRPr="00512DA4">
              <w:rPr>
                <w:b/>
                <w:bCs/>
              </w:rPr>
              <w:t>repetition</w:t>
            </w:r>
            <w:proofErr w:type="gramEnd"/>
            <w:r w:rsidRPr="00512DA4">
              <w:rPr>
                <w:b/>
                <w:bCs/>
              </w:rPr>
              <w:t xml:space="preserve"> of WUS signal with 2 transmit antennas</w:t>
            </w:r>
          </w:p>
        </w:tc>
      </w:tr>
      <w:tr w:rsidR="00512DA4" w:rsidRPr="00512DA4" w14:paraId="5BB38D84" w14:textId="77777777" w:rsidTr="00086717">
        <w:trPr>
          <w:trHeight w:val="340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C3ED4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0.32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333424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41CD9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  <w:tr w:rsidR="00512DA4" w:rsidRPr="00512DA4" w14:paraId="0213B125" w14:textId="77777777" w:rsidTr="00086717">
        <w:trPr>
          <w:trHeight w:val="34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48F53F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0.64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521C5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1D38AA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  <w:tr w:rsidR="00512DA4" w:rsidRPr="00512DA4" w14:paraId="41FEAF36" w14:textId="77777777" w:rsidTr="00086717">
        <w:trPr>
          <w:trHeight w:val="34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7F94AF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1.28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77D8EA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C96398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  <w:tr w:rsidR="00512DA4" w:rsidRPr="00512DA4" w14:paraId="61E07109" w14:textId="77777777" w:rsidTr="00086717">
        <w:trPr>
          <w:trHeight w:val="340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48128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2.56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BD3DD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6BBA8D" w14:textId="77777777" w:rsidR="00512DA4" w:rsidRPr="00512DA4" w:rsidRDefault="00512DA4" w:rsidP="00512DA4">
            <w:pPr>
              <w:rPr>
                <w:lang w:val="sv-SE"/>
              </w:rPr>
            </w:pPr>
            <w:r w:rsidRPr="00512DA4">
              <w:rPr>
                <w:lang w:val="en-US"/>
              </w:rPr>
              <w:t>TBD</w:t>
            </w:r>
          </w:p>
        </w:tc>
      </w:tr>
    </w:tbl>
    <w:p w14:paraId="797FD971" w14:textId="77777777" w:rsidR="00BE59E2" w:rsidRDefault="00BE59E2" w:rsidP="00C33D14"/>
    <w:p w14:paraId="7CA0FEF8" w14:textId="77777777" w:rsidR="004F5ABE" w:rsidRDefault="004716E3" w:rsidP="004716E3">
      <w:pPr>
        <w:pStyle w:val="Heading1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>Simulation results</w:t>
      </w:r>
    </w:p>
    <w:p w14:paraId="33D3B243" w14:textId="2E3861EB" w:rsidR="004F5ABE" w:rsidRDefault="004F5ABE" w:rsidP="004F5ABE">
      <w:pPr>
        <w:pStyle w:val="Heading2"/>
      </w:pPr>
      <w:r>
        <w:t>WUS simulation results for normal coverage/</w:t>
      </w:r>
      <w:proofErr w:type="spellStart"/>
      <w:r>
        <w:t>CEModeA</w:t>
      </w:r>
      <w:proofErr w:type="spellEnd"/>
    </w:p>
    <w:p w14:paraId="44113C01" w14:textId="6437BEB7" w:rsidR="00501AC2" w:rsidRDefault="00501AC2" w:rsidP="00501AC2"/>
    <w:p w14:paraId="0163729C" w14:textId="00C14093" w:rsidR="006436E8" w:rsidRDefault="006436E8" w:rsidP="006436E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WUS reception results for EPA 5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917"/>
        <w:gridCol w:w="717"/>
        <w:gridCol w:w="739"/>
        <w:gridCol w:w="672"/>
        <w:gridCol w:w="739"/>
        <w:gridCol w:w="672"/>
      </w:tblGrid>
      <w:tr w:rsidR="00A265A4" w:rsidRPr="00F23252" w14:paraId="4BE86E00" w14:textId="77777777" w:rsidTr="00D3217D">
        <w:trPr>
          <w:trHeight w:val="300"/>
          <w:jc w:val="center"/>
        </w:trPr>
        <w:tc>
          <w:tcPr>
            <w:tcW w:w="0" w:type="auto"/>
            <w:gridSpan w:val="3"/>
            <w:noWrap/>
          </w:tcPr>
          <w:p w14:paraId="458C3A8F" w14:textId="77777777" w:rsidR="00A265A4" w:rsidRPr="00F23252" w:rsidRDefault="00A265A4"/>
        </w:tc>
        <w:tc>
          <w:tcPr>
            <w:tcW w:w="0" w:type="auto"/>
            <w:gridSpan w:val="2"/>
            <w:noWrap/>
          </w:tcPr>
          <w:p w14:paraId="76703C67" w14:textId="134C87F9" w:rsidR="00A265A4" w:rsidRPr="00F23252" w:rsidRDefault="00A265A4" w:rsidP="00814F33">
            <w:pPr>
              <w:jc w:val="center"/>
            </w:pPr>
            <w:r>
              <w:t>1 Tx</w:t>
            </w:r>
          </w:p>
        </w:tc>
        <w:tc>
          <w:tcPr>
            <w:tcW w:w="0" w:type="auto"/>
            <w:gridSpan w:val="2"/>
            <w:noWrap/>
          </w:tcPr>
          <w:p w14:paraId="4B4FB53B" w14:textId="73E84407" w:rsidR="00A265A4" w:rsidRPr="00F23252" w:rsidRDefault="00A265A4" w:rsidP="00814F33">
            <w:pPr>
              <w:jc w:val="center"/>
            </w:pPr>
            <w:r>
              <w:t>2 Tx</w:t>
            </w:r>
          </w:p>
        </w:tc>
      </w:tr>
      <w:tr w:rsidR="00F23252" w:rsidRPr="00F23252" w14:paraId="023ACAE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8D4FAB0" w14:textId="56BF7730" w:rsidR="00F23252" w:rsidRPr="00F23252" w:rsidRDefault="00A265A4" w:rsidP="00F23252">
            <w:pPr>
              <w:rPr>
                <w:lang w:val="sv-SE"/>
              </w:rPr>
            </w:pPr>
            <w:r>
              <w:rPr>
                <w:lang w:val="sv-SE"/>
              </w:rPr>
              <w:t>Channel</w:t>
            </w:r>
          </w:p>
        </w:tc>
        <w:tc>
          <w:tcPr>
            <w:tcW w:w="0" w:type="auto"/>
            <w:noWrap/>
            <w:hideMark/>
          </w:tcPr>
          <w:p w14:paraId="3DA20230" w14:textId="0D07E9B6" w:rsidR="00F23252" w:rsidRPr="00F23252" w:rsidRDefault="00A265A4">
            <w:r>
              <w:t>Doppler</w:t>
            </w:r>
          </w:p>
        </w:tc>
        <w:tc>
          <w:tcPr>
            <w:tcW w:w="0" w:type="auto"/>
            <w:noWrap/>
            <w:hideMark/>
          </w:tcPr>
          <w:p w14:paraId="0B3AB386" w14:textId="77777777" w:rsidR="00F23252" w:rsidRPr="00F23252" w:rsidRDefault="00F23252">
            <w:r w:rsidRPr="00F23252">
              <w:t>DRX</w:t>
            </w:r>
          </w:p>
        </w:tc>
        <w:tc>
          <w:tcPr>
            <w:tcW w:w="0" w:type="auto"/>
            <w:noWrap/>
            <w:hideMark/>
          </w:tcPr>
          <w:p w14:paraId="6605C51D" w14:textId="77777777" w:rsidR="00F23252" w:rsidRPr="00F23252" w:rsidRDefault="00F23252">
            <w:proofErr w:type="spellStart"/>
            <w:r w:rsidRPr="00F23252">
              <w:t>Rmax</w:t>
            </w:r>
            <w:proofErr w:type="spellEnd"/>
          </w:p>
        </w:tc>
        <w:tc>
          <w:tcPr>
            <w:tcW w:w="0" w:type="auto"/>
            <w:noWrap/>
            <w:hideMark/>
          </w:tcPr>
          <w:p w14:paraId="0667D489" w14:textId="77777777" w:rsidR="00F23252" w:rsidRPr="00F23252" w:rsidRDefault="00F23252">
            <w:r w:rsidRPr="00F23252">
              <w:t>SNR</w:t>
            </w:r>
          </w:p>
        </w:tc>
        <w:tc>
          <w:tcPr>
            <w:tcW w:w="0" w:type="auto"/>
            <w:noWrap/>
            <w:hideMark/>
          </w:tcPr>
          <w:p w14:paraId="58514DEE" w14:textId="77777777" w:rsidR="00F23252" w:rsidRPr="00F23252" w:rsidRDefault="00F23252">
            <w:proofErr w:type="spellStart"/>
            <w:r w:rsidRPr="00F23252">
              <w:t>Rmax</w:t>
            </w:r>
            <w:proofErr w:type="spellEnd"/>
          </w:p>
        </w:tc>
        <w:tc>
          <w:tcPr>
            <w:tcW w:w="0" w:type="auto"/>
            <w:noWrap/>
            <w:hideMark/>
          </w:tcPr>
          <w:p w14:paraId="42278C36" w14:textId="77777777" w:rsidR="00F23252" w:rsidRPr="00F23252" w:rsidRDefault="00F23252">
            <w:r w:rsidRPr="00F23252">
              <w:t>SNR</w:t>
            </w:r>
          </w:p>
        </w:tc>
      </w:tr>
      <w:tr w:rsidR="00F23252" w:rsidRPr="00F23252" w14:paraId="27FA418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4871793" w14:textId="77777777" w:rsidR="00F23252" w:rsidRPr="00F23252" w:rsidRDefault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6DA02E74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352316FF" w14:textId="77777777" w:rsidR="00F23252" w:rsidRPr="00F23252" w:rsidRDefault="00F23252" w:rsidP="00F23252">
            <w:r w:rsidRPr="00F23252">
              <w:t>0</w:t>
            </w:r>
          </w:p>
        </w:tc>
        <w:tc>
          <w:tcPr>
            <w:tcW w:w="0" w:type="auto"/>
            <w:noWrap/>
            <w:hideMark/>
          </w:tcPr>
          <w:p w14:paraId="1E35FC0C" w14:textId="77777777" w:rsidR="00F23252" w:rsidRPr="00F23252" w:rsidRDefault="00F23252" w:rsidP="00F23252">
            <w:r w:rsidRPr="00F23252">
              <w:t>1</w:t>
            </w:r>
          </w:p>
        </w:tc>
        <w:tc>
          <w:tcPr>
            <w:tcW w:w="0" w:type="auto"/>
            <w:noWrap/>
            <w:hideMark/>
          </w:tcPr>
          <w:p w14:paraId="18130FCF" w14:textId="77777777" w:rsidR="00F23252" w:rsidRPr="00A51A97" w:rsidRDefault="00F23252" w:rsidP="00F23252">
            <w:r w:rsidRPr="00A51A97">
              <w:t>-0,4</w:t>
            </w:r>
          </w:p>
        </w:tc>
        <w:tc>
          <w:tcPr>
            <w:tcW w:w="0" w:type="auto"/>
            <w:noWrap/>
            <w:hideMark/>
          </w:tcPr>
          <w:p w14:paraId="2E523B90" w14:textId="77777777" w:rsidR="00F23252" w:rsidRPr="00A51A97" w:rsidRDefault="00F23252" w:rsidP="00F23252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23C3C21B" w14:textId="77777777" w:rsidR="00F23252" w:rsidRPr="00A51A97" w:rsidRDefault="00F23252" w:rsidP="00F23252">
            <w:r w:rsidRPr="00A51A97">
              <w:t>-12,4</w:t>
            </w:r>
          </w:p>
        </w:tc>
      </w:tr>
      <w:tr w:rsidR="00F23252" w:rsidRPr="00F23252" w14:paraId="4ED4B93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6B0A8F7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024EEC2B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28C6D855" w14:textId="77777777" w:rsidR="00F23252" w:rsidRPr="00F23252" w:rsidRDefault="00F23252" w:rsidP="00F23252">
            <w:r w:rsidRPr="00F23252">
              <w:t>1,28</w:t>
            </w:r>
          </w:p>
        </w:tc>
        <w:tc>
          <w:tcPr>
            <w:tcW w:w="0" w:type="auto"/>
            <w:noWrap/>
            <w:hideMark/>
          </w:tcPr>
          <w:p w14:paraId="6F65FCE3" w14:textId="77777777" w:rsidR="00F23252" w:rsidRPr="00F23252" w:rsidRDefault="00F23252" w:rsidP="00F23252">
            <w:r w:rsidRPr="00F23252">
              <w:t>1</w:t>
            </w:r>
          </w:p>
        </w:tc>
        <w:tc>
          <w:tcPr>
            <w:tcW w:w="0" w:type="auto"/>
            <w:noWrap/>
            <w:hideMark/>
          </w:tcPr>
          <w:p w14:paraId="36A3704D" w14:textId="77777777" w:rsidR="00F23252" w:rsidRPr="00A51A97" w:rsidRDefault="00F23252" w:rsidP="00F23252">
            <w:r w:rsidRPr="00A51A97">
              <w:t>-0,4</w:t>
            </w:r>
          </w:p>
        </w:tc>
        <w:tc>
          <w:tcPr>
            <w:tcW w:w="0" w:type="auto"/>
            <w:noWrap/>
            <w:hideMark/>
          </w:tcPr>
          <w:p w14:paraId="3717F9BD" w14:textId="77777777" w:rsidR="00F23252" w:rsidRPr="00A51A97" w:rsidRDefault="00F23252" w:rsidP="00F23252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2DD4913E" w14:textId="77777777" w:rsidR="00F23252" w:rsidRPr="00A51A97" w:rsidRDefault="00F23252" w:rsidP="00F23252">
            <w:r w:rsidRPr="00A51A97">
              <w:t>-12,2</w:t>
            </w:r>
          </w:p>
        </w:tc>
      </w:tr>
      <w:tr w:rsidR="00F23252" w:rsidRPr="00F23252" w14:paraId="7A07BCE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1D31819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2A50671A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69901920" w14:textId="77777777" w:rsidR="00F23252" w:rsidRPr="00F23252" w:rsidRDefault="00F23252" w:rsidP="00F23252">
            <w:r w:rsidRPr="00F23252">
              <w:t>2,56</w:t>
            </w:r>
          </w:p>
        </w:tc>
        <w:tc>
          <w:tcPr>
            <w:tcW w:w="0" w:type="auto"/>
            <w:noWrap/>
            <w:hideMark/>
          </w:tcPr>
          <w:p w14:paraId="5820C1CE" w14:textId="77777777" w:rsidR="00F23252" w:rsidRPr="00F23252" w:rsidRDefault="00F23252" w:rsidP="00F23252">
            <w:r w:rsidRPr="00F23252">
              <w:t>1</w:t>
            </w:r>
          </w:p>
        </w:tc>
        <w:tc>
          <w:tcPr>
            <w:tcW w:w="0" w:type="auto"/>
            <w:noWrap/>
            <w:hideMark/>
          </w:tcPr>
          <w:p w14:paraId="7BB7EC3A" w14:textId="77777777" w:rsidR="00F23252" w:rsidRPr="00A51A97" w:rsidRDefault="00F23252" w:rsidP="00F23252">
            <w:r w:rsidRPr="00A51A97">
              <w:t>-0,6</w:t>
            </w:r>
          </w:p>
        </w:tc>
        <w:tc>
          <w:tcPr>
            <w:tcW w:w="0" w:type="auto"/>
            <w:noWrap/>
            <w:hideMark/>
          </w:tcPr>
          <w:p w14:paraId="59EE5897" w14:textId="77777777" w:rsidR="00F23252" w:rsidRPr="00A51A97" w:rsidRDefault="00F23252" w:rsidP="00F23252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27C98BDF" w14:textId="77777777" w:rsidR="00F23252" w:rsidRPr="00A51A97" w:rsidRDefault="00F23252" w:rsidP="00F23252">
            <w:r w:rsidRPr="00A51A97">
              <w:t>-12,3</w:t>
            </w:r>
          </w:p>
        </w:tc>
      </w:tr>
      <w:tr w:rsidR="00F23252" w:rsidRPr="00F23252" w14:paraId="584C257B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5E5FFE6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3396CD48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3B4E1BDF" w14:textId="77777777" w:rsidR="00F23252" w:rsidRPr="00F23252" w:rsidRDefault="00F23252" w:rsidP="00F23252">
            <w:r w:rsidRPr="00F23252">
              <w:t>5,12</w:t>
            </w:r>
          </w:p>
        </w:tc>
        <w:tc>
          <w:tcPr>
            <w:tcW w:w="0" w:type="auto"/>
            <w:noWrap/>
            <w:hideMark/>
          </w:tcPr>
          <w:p w14:paraId="3E901640" w14:textId="77777777" w:rsidR="00F23252" w:rsidRPr="00F23252" w:rsidRDefault="00F23252" w:rsidP="00F23252">
            <w:r w:rsidRPr="00F23252">
              <w:t>1</w:t>
            </w:r>
          </w:p>
        </w:tc>
        <w:tc>
          <w:tcPr>
            <w:tcW w:w="0" w:type="auto"/>
            <w:noWrap/>
            <w:hideMark/>
          </w:tcPr>
          <w:p w14:paraId="38B25FBB" w14:textId="77777777" w:rsidR="00F23252" w:rsidRPr="00A51A97" w:rsidRDefault="00F23252" w:rsidP="00F23252">
            <w:r w:rsidRPr="00A51A97">
              <w:t>0,4</w:t>
            </w:r>
          </w:p>
        </w:tc>
        <w:tc>
          <w:tcPr>
            <w:tcW w:w="0" w:type="auto"/>
            <w:noWrap/>
            <w:hideMark/>
          </w:tcPr>
          <w:p w14:paraId="2E0F518A" w14:textId="77777777" w:rsidR="00F23252" w:rsidRPr="00A51A97" w:rsidRDefault="00F23252" w:rsidP="00F23252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1CB7F559" w14:textId="77777777" w:rsidR="00F23252" w:rsidRPr="00A51A97" w:rsidRDefault="00F23252" w:rsidP="00F23252">
            <w:r w:rsidRPr="00A51A97">
              <w:t>-11,7</w:t>
            </w:r>
          </w:p>
        </w:tc>
      </w:tr>
      <w:tr w:rsidR="00F23252" w:rsidRPr="00F23252" w14:paraId="1B8ECB4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C46CAD4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42E01D7A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2AD7B1E8" w14:textId="77777777" w:rsidR="00F23252" w:rsidRPr="00F23252" w:rsidRDefault="00F23252" w:rsidP="00F23252">
            <w:r w:rsidRPr="00F23252">
              <w:t>10,24</w:t>
            </w:r>
          </w:p>
        </w:tc>
        <w:tc>
          <w:tcPr>
            <w:tcW w:w="0" w:type="auto"/>
            <w:noWrap/>
            <w:hideMark/>
          </w:tcPr>
          <w:p w14:paraId="2FD0C9EE" w14:textId="77777777" w:rsidR="00F23252" w:rsidRPr="00F23252" w:rsidRDefault="00F23252" w:rsidP="00F23252">
            <w:r w:rsidRPr="00F23252">
              <w:t>1</w:t>
            </w:r>
          </w:p>
        </w:tc>
        <w:tc>
          <w:tcPr>
            <w:tcW w:w="0" w:type="auto"/>
            <w:noWrap/>
            <w:hideMark/>
          </w:tcPr>
          <w:p w14:paraId="77DF6F39" w14:textId="77777777" w:rsidR="00F23252" w:rsidRPr="00A51A97" w:rsidRDefault="00F23252" w:rsidP="00F23252">
            <w:r w:rsidRPr="00A51A97">
              <w:t>6,5</w:t>
            </w:r>
          </w:p>
        </w:tc>
        <w:tc>
          <w:tcPr>
            <w:tcW w:w="0" w:type="auto"/>
            <w:noWrap/>
            <w:hideMark/>
          </w:tcPr>
          <w:p w14:paraId="51BACDA6" w14:textId="77777777" w:rsidR="00F23252" w:rsidRPr="00A51A97" w:rsidRDefault="00F23252" w:rsidP="00F23252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06704189" w14:textId="77777777" w:rsidR="00F23252" w:rsidRPr="00A51A97" w:rsidRDefault="00F23252" w:rsidP="00F23252">
            <w:r w:rsidRPr="00A51A97">
              <w:t>-9,8</w:t>
            </w:r>
          </w:p>
        </w:tc>
      </w:tr>
      <w:tr w:rsidR="00F23252" w:rsidRPr="00F23252" w14:paraId="2B62C898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01970EE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7B0E4A40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6E4379C0" w14:textId="77777777" w:rsidR="00F23252" w:rsidRPr="00F23252" w:rsidRDefault="00F23252" w:rsidP="00F23252">
            <w:r w:rsidRPr="00F23252">
              <w:t>0</w:t>
            </w:r>
          </w:p>
        </w:tc>
        <w:tc>
          <w:tcPr>
            <w:tcW w:w="0" w:type="auto"/>
            <w:noWrap/>
            <w:hideMark/>
          </w:tcPr>
          <w:p w14:paraId="2DA2A85F" w14:textId="77777777" w:rsidR="00F23252" w:rsidRPr="00F23252" w:rsidRDefault="00F23252" w:rsidP="00F23252">
            <w:r w:rsidRPr="00F23252">
              <w:t>2</w:t>
            </w:r>
          </w:p>
        </w:tc>
        <w:tc>
          <w:tcPr>
            <w:tcW w:w="0" w:type="auto"/>
            <w:noWrap/>
            <w:hideMark/>
          </w:tcPr>
          <w:p w14:paraId="54221476" w14:textId="77777777" w:rsidR="00F23252" w:rsidRPr="00A51A97" w:rsidRDefault="00F23252" w:rsidP="00F23252">
            <w:r w:rsidRPr="00A51A97">
              <w:t>-2,5</w:t>
            </w:r>
          </w:p>
        </w:tc>
        <w:tc>
          <w:tcPr>
            <w:tcW w:w="0" w:type="auto"/>
            <w:noWrap/>
            <w:hideMark/>
          </w:tcPr>
          <w:p w14:paraId="3A77C570" w14:textId="77777777" w:rsidR="00F23252" w:rsidRPr="00A51A97" w:rsidRDefault="00F23252" w:rsidP="00F23252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1FDE39F9" w14:textId="77777777" w:rsidR="00F23252" w:rsidRPr="00A51A97" w:rsidRDefault="00F23252" w:rsidP="00F23252">
            <w:r w:rsidRPr="00A51A97">
              <w:t>-14,9</w:t>
            </w:r>
          </w:p>
        </w:tc>
      </w:tr>
      <w:tr w:rsidR="00F23252" w:rsidRPr="00F23252" w14:paraId="29BA2DD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7B63F79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75ADA6AC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21E00AA6" w14:textId="77777777" w:rsidR="00F23252" w:rsidRPr="00F23252" w:rsidRDefault="00F23252" w:rsidP="00F23252">
            <w:r w:rsidRPr="00F23252">
              <w:t>1,28</w:t>
            </w:r>
          </w:p>
        </w:tc>
        <w:tc>
          <w:tcPr>
            <w:tcW w:w="0" w:type="auto"/>
            <w:noWrap/>
            <w:hideMark/>
          </w:tcPr>
          <w:p w14:paraId="2B054704" w14:textId="77777777" w:rsidR="00F23252" w:rsidRPr="00F23252" w:rsidRDefault="00F23252" w:rsidP="00F23252">
            <w:r w:rsidRPr="00F23252">
              <w:t>2</w:t>
            </w:r>
          </w:p>
        </w:tc>
        <w:tc>
          <w:tcPr>
            <w:tcW w:w="0" w:type="auto"/>
            <w:noWrap/>
            <w:hideMark/>
          </w:tcPr>
          <w:p w14:paraId="04822D96" w14:textId="77777777" w:rsidR="00F23252" w:rsidRPr="00F23252" w:rsidRDefault="00F23252" w:rsidP="00F23252">
            <w:r w:rsidRPr="00F23252">
              <w:t>-2,2</w:t>
            </w:r>
          </w:p>
        </w:tc>
        <w:tc>
          <w:tcPr>
            <w:tcW w:w="0" w:type="auto"/>
            <w:noWrap/>
            <w:hideMark/>
          </w:tcPr>
          <w:p w14:paraId="111B91C3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69B39724" w14:textId="77777777" w:rsidR="00F23252" w:rsidRPr="00F23252" w:rsidRDefault="00F23252" w:rsidP="00F23252">
            <w:r w:rsidRPr="00F23252">
              <w:t>-14,9</w:t>
            </w:r>
          </w:p>
        </w:tc>
      </w:tr>
      <w:tr w:rsidR="00F23252" w:rsidRPr="00F23252" w14:paraId="72C90E7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67DBBA4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00946C4E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590BAB20" w14:textId="77777777" w:rsidR="00F23252" w:rsidRPr="00F23252" w:rsidRDefault="00F23252" w:rsidP="00F23252">
            <w:r w:rsidRPr="00F23252">
              <w:t>2,56</w:t>
            </w:r>
          </w:p>
        </w:tc>
        <w:tc>
          <w:tcPr>
            <w:tcW w:w="0" w:type="auto"/>
            <w:noWrap/>
            <w:hideMark/>
          </w:tcPr>
          <w:p w14:paraId="2FB0CCB5" w14:textId="77777777" w:rsidR="00F23252" w:rsidRPr="00F23252" w:rsidRDefault="00F23252" w:rsidP="00F23252">
            <w:r w:rsidRPr="00F23252">
              <w:t>2</w:t>
            </w:r>
          </w:p>
        </w:tc>
        <w:tc>
          <w:tcPr>
            <w:tcW w:w="0" w:type="auto"/>
            <w:noWrap/>
            <w:hideMark/>
          </w:tcPr>
          <w:p w14:paraId="2CAA1824" w14:textId="77777777" w:rsidR="00F23252" w:rsidRPr="00F23252" w:rsidRDefault="00F23252" w:rsidP="00F23252">
            <w:r w:rsidRPr="00F23252">
              <w:t>-2,4</w:t>
            </w:r>
          </w:p>
        </w:tc>
        <w:tc>
          <w:tcPr>
            <w:tcW w:w="0" w:type="auto"/>
            <w:noWrap/>
            <w:hideMark/>
          </w:tcPr>
          <w:p w14:paraId="146CF57F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3312C980" w14:textId="77777777" w:rsidR="00F23252" w:rsidRPr="00F23252" w:rsidRDefault="00F23252" w:rsidP="00F23252">
            <w:r w:rsidRPr="00F23252">
              <w:t>-14,7</w:t>
            </w:r>
          </w:p>
        </w:tc>
      </w:tr>
      <w:tr w:rsidR="00F23252" w:rsidRPr="00F23252" w14:paraId="4F1EB64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63CB257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0192759F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6AB70936" w14:textId="77777777" w:rsidR="00F23252" w:rsidRPr="00F23252" w:rsidRDefault="00F23252" w:rsidP="00F23252">
            <w:r w:rsidRPr="00F23252">
              <w:t>5,12</w:t>
            </w:r>
          </w:p>
        </w:tc>
        <w:tc>
          <w:tcPr>
            <w:tcW w:w="0" w:type="auto"/>
            <w:noWrap/>
            <w:hideMark/>
          </w:tcPr>
          <w:p w14:paraId="0AE93C28" w14:textId="77777777" w:rsidR="00F23252" w:rsidRPr="00F23252" w:rsidRDefault="00F23252" w:rsidP="00F23252">
            <w:r w:rsidRPr="00F23252">
              <w:t>2</w:t>
            </w:r>
          </w:p>
        </w:tc>
        <w:tc>
          <w:tcPr>
            <w:tcW w:w="0" w:type="auto"/>
            <w:noWrap/>
            <w:hideMark/>
          </w:tcPr>
          <w:p w14:paraId="30B579D0" w14:textId="77777777" w:rsidR="00F23252" w:rsidRPr="00F23252" w:rsidRDefault="00F23252" w:rsidP="00F23252">
            <w:r w:rsidRPr="00F23252">
              <w:t>-1,6</w:t>
            </w:r>
          </w:p>
        </w:tc>
        <w:tc>
          <w:tcPr>
            <w:tcW w:w="0" w:type="auto"/>
            <w:noWrap/>
            <w:hideMark/>
          </w:tcPr>
          <w:p w14:paraId="3D0EEBA4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0072CC92" w14:textId="77777777" w:rsidR="00F23252" w:rsidRPr="00F23252" w:rsidRDefault="00F23252" w:rsidP="00F23252">
            <w:r w:rsidRPr="00F23252">
              <w:t>-14,2</w:t>
            </w:r>
          </w:p>
        </w:tc>
      </w:tr>
      <w:tr w:rsidR="00F23252" w:rsidRPr="00F23252" w14:paraId="52831D8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843DFAA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0EE87D90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0825BA02" w14:textId="77777777" w:rsidR="00F23252" w:rsidRPr="00F23252" w:rsidRDefault="00F23252" w:rsidP="00F23252">
            <w:r w:rsidRPr="00F23252">
              <w:t>10,24</w:t>
            </w:r>
          </w:p>
        </w:tc>
        <w:tc>
          <w:tcPr>
            <w:tcW w:w="0" w:type="auto"/>
            <w:noWrap/>
            <w:hideMark/>
          </w:tcPr>
          <w:p w14:paraId="2A5D9726" w14:textId="77777777" w:rsidR="00F23252" w:rsidRPr="00F23252" w:rsidRDefault="00F23252" w:rsidP="00F23252">
            <w:r w:rsidRPr="00F23252">
              <w:t>2</w:t>
            </w:r>
          </w:p>
        </w:tc>
        <w:tc>
          <w:tcPr>
            <w:tcW w:w="0" w:type="auto"/>
            <w:noWrap/>
            <w:hideMark/>
          </w:tcPr>
          <w:p w14:paraId="637C5E06" w14:textId="77777777" w:rsidR="00F23252" w:rsidRPr="00F23252" w:rsidRDefault="00F23252" w:rsidP="00F23252">
            <w:r w:rsidRPr="00F23252">
              <w:t>1,2</w:t>
            </w:r>
          </w:p>
        </w:tc>
        <w:tc>
          <w:tcPr>
            <w:tcW w:w="0" w:type="auto"/>
            <w:noWrap/>
            <w:hideMark/>
          </w:tcPr>
          <w:p w14:paraId="3530087D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0EC26400" w14:textId="77777777" w:rsidR="00F23252" w:rsidRPr="00F23252" w:rsidRDefault="00F23252" w:rsidP="00F23252">
            <w:r w:rsidRPr="00F23252">
              <w:t>-12,4</w:t>
            </w:r>
          </w:p>
        </w:tc>
      </w:tr>
      <w:tr w:rsidR="00F23252" w:rsidRPr="00F23252" w14:paraId="39AFB98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B0FBEF9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761E1984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7BC5CC98" w14:textId="77777777" w:rsidR="00F23252" w:rsidRPr="00F23252" w:rsidRDefault="00F23252" w:rsidP="00F23252">
            <w:r w:rsidRPr="00F23252">
              <w:t>0</w:t>
            </w:r>
          </w:p>
        </w:tc>
        <w:tc>
          <w:tcPr>
            <w:tcW w:w="0" w:type="auto"/>
            <w:noWrap/>
            <w:hideMark/>
          </w:tcPr>
          <w:p w14:paraId="6E46D5EE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2E8A0F43" w14:textId="77777777" w:rsidR="00F23252" w:rsidRPr="00F23252" w:rsidRDefault="00F23252" w:rsidP="00F23252">
            <w:r w:rsidRPr="00F23252">
              <w:t>-5,8</w:t>
            </w:r>
          </w:p>
        </w:tc>
        <w:tc>
          <w:tcPr>
            <w:tcW w:w="0" w:type="auto"/>
            <w:noWrap/>
            <w:hideMark/>
          </w:tcPr>
          <w:p w14:paraId="0178444D" w14:textId="77777777" w:rsidR="00F23252" w:rsidRPr="00F23252" w:rsidRDefault="00F23252" w:rsidP="00F23252">
            <w:r w:rsidRPr="00F23252">
              <w:t>8</w:t>
            </w:r>
          </w:p>
        </w:tc>
        <w:tc>
          <w:tcPr>
            <w:tcW w:w="0" w:type="auto"/>
            <w:noWrap/>
            <w:hideMark/>
          </w:tcPr>
          <w:p w14:paraId="7DE0F1F8" w14:textId="77777777" w:rsidR="00F23252" w:rsidRPr="00F23252" w:rsidRDefault="00F23252" w:rsidP="00F23252">
            <w:r w:rsidRPr="00F23252">
              <w:t>-16,8</w:t>
            </w:r>
          </w:p>
        </w:tc>
      </w:tr>
      <w:tr w:rsidR="00F23252" w:rsidRPr="00F23252" w14:paraId="3301CC3D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56DF804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06D08839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0906B339" w14:textId="77777777" w:rsidR="00F23252" w:rsidRPr="00F23252" w:rsidRDefault="00F23252" w:rsidP="00F23252">
            <w:r w:rsidRPr="00F23252">
              <w:t>1,28</w:t>
            </w:r>
          </w:p>
        </w:tc>
        <w:tc>
          <w:tcPr>
            <w:tcW w:w="0" w:type="auto"/>
            <w:noWrap/>
            <w:hideMark/>
          </w:tcPr>
          <w:p w14:paraId="6116543E" w14:textId="77777777" w:rsidR="00F23252" w:rsidRPr="00550509" w:rsidRDefault="00F23252" w:rsidP="00F23252">
            <w:r w:rsidRPr="00550509">
              <w:t>4</w:t>
            </w:r>
          </w:p>
        </w:tc>
        <w:tc>
          <w:tcPr>
            <w:tcW w:w="0" w:type="auto"/>
            <w:noWrap/>
            <w:hideMark/>
          </w:tcPr>
          <w:p w14:paraId="30AAB3C1" w14:textId="77777777" w:rsidR="00F23252" w:rsidRPr="00550509" w:rsidRDefault="00F23252" w:rsidP="00F23252">
            <w:r w:rsidRPr="00550509">
              <w:t>-5,8</w:t>
            </w:r>
          </w:p>
        </w:tc>
        <w:tc>
          <w:tcPr>
            <w:tcW w:w="0" w:type="auto"/>
            <w:noWrap/>
            <w:hideMark/>
          </w:tcPr>
          <w:p w14:paraId="1FBEB5CD" w14:textId="77777777" w:rsidR="00F23252" w:rsidRPr="00F23252" w:rsidRDefault="00F23252" w:rsidP="00F23252">
            <w:r w:rsidRPr="00F23252">
              <w:t>8</w:t>
            </w:r>
          </w:p>
        </w:tc>
        <w:tc>
          <w:tcPr>
            <w:tcW w:w="0" w:type="auto"/>
            <w:noWrap/>
            <w:hideMark/>
          </w:tcPr>
          <w:p w14:paraId="72514645" w14:textId="77777777" w:rsidR="00F23252" w:rsidRPr="00F23252" w:rsidRDefault="00F23252" w:rsidP="00F23252">
            <w:r w:rsidRPr="00F23252">
              <w:t>-16,5</w:t>
            </w:r>
          </w:p>
        </w:tc>
      </w:tr>
      <w:tr w:rsidR="00F23252" w:rsidRPr="00F23252" w14:paraId="4A568804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7050DB5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47EBD8E2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3DEC20CE" w14:textId="77777777" w:rsidR="00F23252" w:rsidRPr="00F23252" w:rsidRDefault="00F23252" w:rsidP="00F23252">
            <w:r w:rsidRPr="00F23252">
              <w:t>2,56</w:t>
            </w:r>
          </w:p>
        </w:tc>
        <w:tc>
          <w:tcPr>
            <w:tcW w:w="0" w:type="auto"/>
            <w:noWrap/>
            <w:hideMark/>
          </w:tcPr>
          <w:p w14:paraId="26B35C59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49EA902F" w14:textId="77777777" w:rsidR="00F23252" w:rsidRPr="00F23252" w:rsidRDefault="00F23252" w:rsidP="00F23252">
            <w:r w:rsidRPr="00F23252">
              <w:t>-5,3</w:t>
            </w:r>
          </w:p>
        </w:tc>
        <w:tc>
          <w:tcPr>
            <w:tcW w:w="0" w:type="auto"/>
            <w:noWrap/>
            <w:hideMark/>
          </w:tcPr>
          <w:p w14:paraId="46AA2A59" w14:textId="77777777" w:rsidR="00F23252" w:rsidRPr="00F23252" w:rsidRDefault="00F23252" w:rsidP="00F23252">
            <w:r w:rsidRPr="00F23252">
              <w:t>8</w:t>
            </w:r>
          </w:p>
        </w:tc>
        <w:tc>
          <w:tcPr>
            <w:tcW w:w="0" w:type="auto"/>
            <w:noWrap/>
            <w:hideMark/>
          </w:tcPr>
          <w:p w14:paraId="092778EB" w14:textId="77777777" w:rsidR="00F23252" w:rsidRPr="00F23252" w:rsidRDefault="00F23252" w:rsidP="00F23252">
            <w:r w:rsidRPr="00F23252">
              <w:t>-16,6</w:t>
            </w:r>
          </w:p>
        </w:tc>
      </w:tr>
      <w:tr w:rsidR="00F23252" w:rsidRPr="00F23252" w14:paraId="13219CC3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4ACE794" w14:textId="77777777" w:rsidR="00F23252" w:rsidRPr="00F23252" w:rsidRDefault="00F23252" w:rsidP="00F23252">
            <w:r w:rsidRPr="00F23252">
              <w:lastRenderedPageBreak/>
              <w:t>EPA</w:t>
            </w:r>
          </w:p>
        </w:tc>
        <w:tc>
          <w:tcPr>
            <w:tcW w:w="0" w:type="auto"/>
            <w:noWrap/>
            <w:hideMark/>
          </w:tcPr>
          <w:p w14:paraId="283D08B6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4883EFFB" w14:textId="77777777" w:rsidR="00F23252" w:rsidRPr="00F23252" w:rsidRDefault="00F23252" w:rsidP="00F23252">
            <w:r w:rsidRPr="00F23252">
              <w:t>5,12</w:t>
            </w:r>
          </w:p>
        </w:tc>
        <w:tc>
          <w:tcPr>
            <w:tcW w:w="0" w:type="auto"/>
            <w:noWrap/>
            <w:hideMark/>
          </w:tcPr>
          <w:p w14:paraId="089A3D10" w14:textId="77777777" w:rsidR="00F23252" w:rsidRPr="00F23252" w:rsidRDefault="00F23252" w:rsidP="00F23252">
            <w:r w:rsidRPr="00F23252">
              <w:t>4</w:t>
            </w:r>
          </w:p>
        </w:tc>
        <w:tc>
          <w:tcPr>
            <w:tcW w:w="0" w:type="auto"/>
            <w:noWrap/>
            <w:hideMark/>
          </w:tcPr>
          <w:p w14:paraId="2025503A" w14:textId="77777777" w:rsidR="00F23252" w:rsidRPr="00F23252" w:rsidRDefault="00F23252" w:rsidP="00F23252">
            <w:r w:rsidRPr="00F23252">
              <w:t>-5</w:t>
            </w:r>
          </w:p>
        </w:tc>
        <w:tc>
          <w:tcPr>
            <w:tcW w:w="0" w:type="auto"/>
            <w:noWrap/>
            <w:hideMark/>
          </w:tcPr>
          <w:p w14:paraId="52838A80" w14:textId="77777777" w:rsidR="00F23252" w:rsidRPr="00F23252" w:rsidRDefault="00F23252" w:rsidP="00F23252">
            <w:r w:rsidRPr="00F23252">
              <w:t>8</w:t>
            </w:r>
          </w:p>
        </w:tc>
        <w:tc>
          <w:tcPr>
            <w:tcW w:w="0" w:type="auto"/>
            <w:noWrap/>
            <w:hideMark/>
          </w:tcPr>
          <w:p w14:paraId="1B652AA4" w14:textId="77777777" w:rsidR="00F23252" w:rsidRPr="00F23252" w:rsidRDefault="00F23252" w:rsidP="00F23252">
            <w:r w:rsidRPr="00F23252">
              <w:t>-15,9</w:t>
            </w:r>
          </w:p>
        </w:tc>
      </w:tr>
      <w:tr w:rsidR="00F23252" w:rsidRPr="00F23252" w14:paraId="2B0102A2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B87ADC0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6F21481C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6AD83E33" w14:textId="77777777" w:rsidR="00F23252" w:rsidRPr="00A51A97" w:rsidRDefault="00F23252" w:rsidP="00F23252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04D71741" w14:textId="77777777" w:rsidR="00F23252" w:rsidRPr="00A51A97" w:rsidRDefault="00F23252" w:rsidP="00F23252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4AA3BB4E" w14:textId="77777777" w:rsidR="00F23252" w:rsidRPr="00A51A97" w:rsidRDefault="00F23252" w:rsidP="00F23252">
            <w:r w:rsidRPr="00A51A97">
              <w:t>-1,7</w:t>
            </w:r>
          </w:p>
        </w:tc>
        <w:tc>
          <w:tcPr>
            <w:tcW w:w="0" w:type="auto"/>
            <w:noWrap/>
            <w:hideMark/>
          </w:tcPr>
          <w:p w14:paraId="06557D00" w14:textId="77777777" w:rsidR="00F23252" w:rsidRPr="00A51A97" w:rsidRDefault="00F23252" w:rsidP="00F23252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18A91E6D" w14:textId="77777777" w:rsidR="00F23252" w:rsidRPr="00F23252" w:rsidRDefault="00F23252" w:rsidP="00F23252">
            <w:r w:rsidRPr="00F23252">
              <w:t>-14,3</w:t>
            </w:r>
          </w:p>
        </w:tc>
      </w:tr>
      <w:tr w:rsidR="00F23252" w:rsidRPr="00F23252" w14:paraId="0B4E27D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0CEBBD2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76083F40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356F83E5" w14:textId="77777777" w:rsidR="00F23252" w:rsidRPr="00A51A97" w:rsidRDefault="00F23252" w:rsidP="00F23252"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1223B598" w14:textId="77777777" w:rsidR="00F23252" w:rsidRPr="00A51A97" w:rsidRDefault="00F23252" w:rsidP="00F23252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7EFA540B" w14:textId="77777777" w:rsidR="00F23252" w:rsidRPr="00A51A97" w:rsidRDefault="00F23252" w:rsidP="00F23252">
            <w:r w:rsidRPr="00A51A97">
              <w:t>-8,5</w:t>
            </w:r>
          </w:p>
        </w:tc>
        <w:tc>
          <w:tcPr>
            <w:tcW w:w="0" w:type="auto"/>
            <w:noWrap/>
            <w:hideMark/>
          </w:tcPr>
          <w:p w14:paraId="6477234E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4992442C" w14:textId="77777777" w:rsidR="00F23252" w:rsidRPr="00F23252" w:rsidRDefault="00F23252" w:rsidP="00F23252">
            <w:r w:rsidRPr="00F23252">
              <w:t>-19,3</w:t>
            </w:r>
          </w:p>
        </w:tc>
      </w:tr>
      <w:tr w:rsidR="00F23252" w:rsidRPr="00F23252" w14:paraId="2D883C8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05B7DD5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60F73197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06364633" w14:textId="77777777" w:rsidR="00F23252" w:rsidRPr="00A51A97" w:rsidRDefault="00F23252" w:rsidP="00F23252"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6B2FCBEC" w14:textId="77777777" w:rsidR="00F23252" w:rsidRPr="00A51A97" w:rsidRDefault="00F23252" w:rsidP="00F23252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23AEFBD2" w14:textId="77777777" w:rsidR="00F23252" w:rsidRPr="00A51A97" w:rsidRDefault="00F23252" w:rsidP="00F23252">
            <w:r w:rsidRPr="00A51A97">
              <w:t>-8,2</w:t>
            </w:r>
          </w:p>
        </w:tc>
        <w:tc>
          <w:tcPr>
            <w:tcW w:w="0" w:type="auto"/>
            <w:noWrap/>
            <w:hideMark/>
          </w:tcPr>
          <w:p w14:paraId="0AFF6E1A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42F8183" w14:textId="77777777" w:rsidR="00F23252" w:rsidRPr="00F23252" w:rsidRDefault="00F23252" w:rsidP="00F23252">
            <w:r w:rsidRPr="00F23252">
              <w:t>-19,1</w:t>
            </w:r>
          </w:p>
        </w:tc>
      </w:tr>
      <w:tr w:rsidR="00F23252" w:rsidRPr="00F23252" w14:paraId="47F954C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E87F5BE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20EB51EB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7EB25A51" w14:textId="77777777" w:rsidR="00F23252" w:rsidRPr="00A51A97" w:rsidRDefault="00F23252" w:rsidP="00F23252"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1B3FCD3D" w14:textId="77777777" w:rsidR="00F23252" w:rsidRPr="00A51A97" w:rsidRDefault="00F23252" w:rsidP="00F23252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79B161B7" w14:textId="77777777" w:rsidR="00F23252" w:rsidRPr="00A51A97" w:rsidRDefault="00F23252" w:rsidP="00F23252">
            <w:r w:rsidRPr="00A51A97">
              <w:t>-8,2</w:t>
            </w:r>
          </w:p>
        </w:tc>
        <w:tc>
          <w:tcPr>
            <w:tcW w:w="0" w:type="auto"/>
            <w:noWrap/>
            <w:hideMark/>
          </w:tcPr>
          <w:p w14:paraId="24FEB167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59E88313" w14:textId="77777777" w:rsidR="00F23252" w:rsidRPr="00F23252" w:rsidRDefault="00F23252" w:rsidP="00F23252">
            <w:r w:rsidRPr="00F23252">
              <w:t>-19,1</w:t>
            </w:r>
          </w:p>
        </w:tc>
      </w:tr>
      <w:tr w:rsidR="00F23252" w:rsidRPr="00F23252" w14:paraId="31114C12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3355CAF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713186FA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14142A1F" w14:textId="77777777" w:rsidR="00F23252" w:rsidRPr="00A51A97" w:rsidRDefault="00F23252" w:rsidP="00F23252"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64A0A021" w14:textId="77777777" w:rsidR="00F23252" w:rsidRPr="00A51A97" w:rsidRDefault="00F23252" w:rsidP="00F23252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012C0D06" w14:textId="77777777" w:rsidR="00F23252" w:rsidRPr="00A51A97" w:rsidRDefault="00F23252" w:rsidP="00F23252">
            <w:r w:rsidRPr="00A51A97">
              <w:t>-7,5</w:t>
            </w:r>
          </w:p>
        </w:tc>
        <w:tc>
          <w:tcPr>
            <w:tcW w:w="0" w:type="auto"/>
            <w:noWrap/>
            <w:hideMark/>
          </w:tcPr>
          <w:p w14:paraId="11FC5C66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197177E5" w14:textId="77777777" w:rsidR="00F23252" w:rsidRPr="00F23252" w:rsidRDefault="00F23252" w:rsidP="00F23252">
            <w:r w:rsidRPr="00F23252">
              <w:t>-18,4</w:t>
            </w:r>
          </w:p>
        </w:tc>
      </w:tr>
      <w:tr w:rsidR="00F23252" w:rsidRPr="00F23252" w14:paraId="5BB70ADE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FA00F63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3A7B3E0A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2507EB9D" w14:textId="77777777" w:rsidR="00F23252" w:rsidRPr="00A51A97" w:rsidRDefault="00F23252" w:rsidP="00F23252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3BE6A1AE" w14:textId="77777777" w:rsidR="00F23252" w:rsidRPr="00A51A97" w:rsidRDefault="00F23252" w:rsidP="00F23252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19D55A2B" w14:textId="77777777" w:rsidR="00F23252" w:rsidRPr="00A51A97" w:rsidRDefault="00F23252" w:rsidP="00F23252">
            <w:r w:rsidRPr="00A51A97">
              <w:t>-5,1</w:t>
            </w:r>
          </w:p>
        </w:tc>
        <w:tc>
          <w:tcPr>
            <w:tcW w:w="0" w:type="auto"/>
            <w:noWrap/>
            <w:hideMark/>
          </w:tcPr>
          <w:p w14:paraId="28F0E1D0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3C13B943" w14:textId="77777777" w:rsidR="00F23252" w:rsidRPr="00F23252" w:rsidRDefault="00F23252" w:rsidP="00F23252">
            <w:r w:rsidRPr="00F23252">
              <w:t>-16,8</w:t>
            </w:r>
          </w:p>
        </w:tc>
      </w:tr>
      <w:tr w:rsidR="00F23252" w:rsidRPr="00F23252" w14:paraId="45BFCE5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828C416" w14:textId="77777777" w:rsidR="00F23252" w:rsidRPr="00F23252" w:rsidRDefault="00F23252" w:rsidP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6EF746DF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1F66D2C6" w14:textId="77777777" w:rsidR="00F23252" w:rsidRPr="00A51A97" w:rsidRDefault="00F23252" w:rsidP="00F23252"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46B0AFD9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3570156" w14:textId="77777777" w:rsidR="00F23252" w:rsidRPr="00A51A97" w:rsidRDefault="00F23252" w:rsidP="00F23252">
            <w:r w:rsidRPr="00A51A97">
              <w:t>-12,8</w:t>
            </w:r>
          </w:p>
        </w:tc>
        <w:tc>
          <w:tcPr>
            <w:tcW w:w="0" w:type="auto"/>
            <w:noWrap/>
            <w:hideMark/>
          </w:tcPr>
          <w:p w14:paraId="3BDAEA21" w14:textId="77777777" w:rsidR="00F23252" w:rsidRPr="00A51A97" w:rsidRDefault="00F23252" w:rsidP="00F23252"/>
        </w:tc>
        <w:tc>
          <w:tcPr>
            <w:tcW w:w="0" w:type="auto"/>
            <w:noWrap/>
            <w:hideMark/>
          </w:tcPr>
          <w:p w14:paraId="5854BC11" w14:textId="77777777" w:rsidR="00F23252" w:rsidRPr="00F23252" w:rsidRDefault="00F23252"/>
        </w:tc>
      </w:tr>
      <w:tr w:rsidR="00F23252" w:rsidRPr="00F23252" w14:paraId="625C6884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A5BA43D" w14:textId="77777777" w:rsidR="00F23252" w:rsidRPr="00F23252" w:rsidRDefault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58B8A0AF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3DF94253" w14:textId="77777777" w:rsidR="00F23252" w:rsidRPr="00A51A97" w:rsidRDefault="00F23252" w:rsidP="00F23252"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1E724172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20457D58" w14:textId="77777777" w:rsidR="00F23252" w:rsidRPr="00A51A97" w:rsidRDefault="00F23252" w:rsidP="00F23252">
            <w:r w:rsidRPr="00A51A97">
              <w:t>-12,4</w:t>
            </w:r>
          </w:p>
        </w:tc>
        <w:tc>
          <w:tcPr>
            <w:tcW w:w="0" w:type="auto"/>
            <w:noWrap/>
            <w:hideMark/>
          </w:tcPr>
          <w:p w14:paraId="24E66506" w14:textId="77777777" w:rsidR="00F23252" w:rsidRPr="00A51A97" w:rsidRDefault="00F23252" w:rsidP="00F23252"/>
        </w:tc>
        <w:tc>
          <w:tcPr>
            <w:tcW w:w="0" w:type="auto"/>
            <w:noWrap/>
            <w:hideMark/>
          </w:tcPr>
          <w:p w14:paraId="35BE58AB" w14:textId="77777777" w:rsidR="00F23252" w:rsidRPr="00F23252" w:rsidRDefault="00F23252"/>
        </w:tc>
      </w:tr>
      <w:tr w:rsidR="00F23252" w:rsidRPr="00F23252" w14:paraId="3522E59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E228C56" w14:textId="77777777" w:rsidR="00F23252" w:rsidRPr="00F23252" w:rsidRDefault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5E6E86CC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51362BDB" w14:textId="77777777" w:rsidR="00F23252" w:rsidRPr="00A51A97" w:rsidRDefault="00F23252" w:rsidP="00F23252"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263D520B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19812F8A" w14:textId="77777777" w:rsidR="00F23252" w:rsidRPr="00A51A97" w:rsidRDefault="00F23252" w:rsidP="00F23252">
            <w:r w:rsidRPr="00A51A97">
              <w:t>-12,4</w:t>
            </w:r>
          </w:p>
        </w:tc>
        <w:tc>
          <w:tcPr>
            <w:tcW w:w="0" w:type="auto"/>
            <w:noWrap/>
            <w:hideMark/>
          </w:tcPr>
          <w:p w14:paraId="0C0975D0" w14:textId="77777777" w:rsidR="00F23252" w:rsidRPr="00A51A97" w:rsidRDefault="00F23252" w:rsidP="00F23252"/>
        </w:tc>
        <w:tc>
          <w:tcPr>
            <w:tcW w:w="0" w:type="auto"/>
            <w:noWrap/>
            <w:hideMark/>
          </w:tcPr>
          <w:p w14:paraId="61F95446" w14:textId="77777777" w:rsidR="00F23252" w:rsidRPr="00F23252" w:rsidRDefault="00F23252"/>
        </w:tc>
      </w:tr>
      <w:tr w:rsidR="00F23252" w:rsidRPr="00F23252" w14:paraId="7A09C31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6CF65E5" w14:textId="77777777" w:rsidR="00F23252" w:rsidRPr="00F23252" w:rsidRDefault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2D84BBF6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582BA7EE" w14:textId="77777777" w:rsidR="00F23252" w:rsidRPr="00A51A97" w:rsidRDefault="00F23252" w:rsidP="00F23252"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1DD62DF4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3CADB0F9" w14:textId="77777777" w:rsidR="00F23252" w:rsidRPr="00A51A97" w:rsidRDefault="00F23252" w:rsidP="00F23252">
            <w:r w:rsidRPr="00A51A97">
              <w:t>-11,9</w:t>
            </w:r>
          </w:p>
        </w:tc>
        <w:tc>
          <w:tcPr>
            <w:tcW w:w="0" w:type="auto"/>
            <w:noWrap/>
            <w:hideMark/>
          </w:tcPr>
          <w:p w14:paraId="6E6B174C" w14:textId="77777777" w:rsidR="00F23252" w:rsidRPr="00A51A97" w:rsidRDefault="00F23252" w:rsidP="00F23252"/>
        </w:tc>
        <w:tc>
          <w:tcPr>
            <w:tcW w:w="0" w:type="auto"/>
            <w:noWrap/>
            <w:hideMark/>
          </w:tcPr>
          <w:p w14:paraId="1D69AC75" w14:textId="77777777" w:rsidR="00F23252" w:rsidRPr="00F23252" w:rsidRDefault="00F23252"/>
        </w:tc>
      </w:tr>
      <w:tr w:rsidR="00F23252" w:rsidRPr="00F23252" w14:paraId="48849BAB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38D56B7" w14:textId="77777777" w:rsidR="00F23252" w:rsidRPr="00F23252" w:rsidRDefault="00F23252">
            <w:r w:rsidRPr="00F23252">
              <w:t>EPA</w:t>
            </w:r>
          </w:p>
        </w:tc>
        <w:tc>
          <w:tcPr>
            <w:tcW w:w="0" w:type="auto"/>
            <w:noWrap/>
            <w:hideMark/>
          </w:tcPr>
          <w:p w14:paraId="404487EB" w14:textId="77777777" w:rsidR="00F23252" w:rsidRPr="00F23252" w:rsidRDefault="00F23252" w:rsidP="00F23252">
            <w:r w:rsidRPr="00F23252">
              <w:t>5</w:t>
            </w:r>
          </w:p>
        </w:tc>
        <w:tc>
          <w:tcPr>
            <w:tcW w:w="0" w:type="auto"/>
            <w:noWrap/>
            <w:hideMark/>
          </w:tcPr>
          <w:p w14:paraId="201F0941" w14:textId="77777777" w:rsidR="00F23252" w:rsidRPr="00A51A97" w:rsidRDefault="00F23252" w:rsidP="00F23252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61B2D602" w14:textId="77777777" w:rsidR="00F23252" w:rsidRPr="00A51A97" w:rsidRDefault="00F23252" w:rsidP="00F23252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24C8EAF0" w14:textId="77777777" w:rsidR="00F23252" w:rsidRPr="00A51A97" w:rsidRDefault="00F23252" w:rsidP="00F23252">
            <w:r w:rsidRPr="00A51A97">
              <w:t>-10,1</w:t>
            </w:r>
          </w:p>
        </w:tc>
        <w:tc>
          <w:tcPr>
            <w:tcW w:w="0" w:type="auto"/>
            <w:noWrap/>
            <w:hideMark/>
          </w:tcPr>
          <w:p w14:paraId="4AE9B55B" w14:textId="77777777" w:rsidR="00F23252" w:rsidRPr="00A51A97" w:rsidRDefault="00F23252" w:rsidP="00F23252"/>
        </w:tc>
        <w:tc>
          <w:tcPr>
            <w:tcW w:w="0" w:type="auto"/>
            <w:noWrap/>
            <w:hideMark/>
          </w:tcPr>
          <w:p w14:paraId="02DF386F" w14:textId="77777777" w:rsidR="00F23252" w:rsidRPr="00F23252" w:rsidRDefault="00F23252"/>
        </w:tc>
      </w:tr>
    </w:tbl>
    <w:p w14:paraId="499C4FD7" w14:textId="0CAFD163" w:rsidR="00501AC2" w:rsidRDefault="00501AC2" w:rsidP="00501AC2"/>
    <w:p w14:paraId="1F8FF8B6" w14:textId="75C33F31" w:rsidR="006436E8" w:rsidRDefault="006436E8" w:rsidP="006436E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WUS reception results for ETU 30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917"/>
        <w:gridCol w:w="717"/>
        <w:gridCol w:w="1217"/>
        <w:gridCol w:w="784"/>
        <w:gridCol w:w="1217"/>
        <w:gridCol w:w="672"/>
      </w:tblGrid>
      <w:tr w:rsidR="00BD1B7E" w:rsidRPr="00742058" w14:paraId="66363822" w14:textId="77777777" w:rsidTr="00D3217D">
        <w:trPr>
          <w:trHeight w:val="300"/>
          <w:jc w:val="center"/>
        </w:trPr>
        <w:tc>
          <w:tcPr>
            <w:tcW w:w="0" w:type="auto"/>
            <w:gridSpan w:val="3"/>
            <w:noWrap/>
          </w:tcPr>
          <w:p w14:paraId="5C16F75B" w14:textId="77777777" w:rsidR="00BD1B7E" w:rsidRDefault="00BD1B7E" w:rsidP="00742058"/>
        </w:tc>
        <w:tc>
          <w:tcPr>
            <w:tcW w:w="0" w:type="auto"/>
            <w:gridSpan w:val="2"/>
            <w:noWrap/>
          </w:tcPr>
          <w:p w14:paraId="70D23F1B" w14:textId="313E7B0C" w:rsidR="00BD1B7E" w:rsidRDefault="00BD1B7E" w:rsidP="00742058">
            <w:pPr>
              <w:jc w:val="center"/>
            </w:pPr>
            <w:r>
              <w:t>1 Tx</w:t>
            </w:r>
          </w:p>
        </w:tc>
        <w:tc>
          <w:tcPr>
            <w:tcW w:w="0" w:type="auto"/>
            <w:gridSpan w:val="2"/>
            <w:noWrap/>
          </w:tcPr>
          <w:p w14:paraId="4788CD3B" w14:textId="666E89F6" w:rsidR="00BD1B7E" w:rsidRDefault="00BD1B7E" w:rsidP="00742058">
            <w:pPr>
              <w:jc w:val="center"/>
            </w:pPr>
            <w:r>
              <w:t>2 Tx</w:t>
            </w:r>
          </w:p>
        </w:tc>
      </w:tr>
      <w:tr w:rsidR="00742058" w:rsidRPr="00742058" w14:paraId="46D77835" w14:textId="77777777" w:rsidTr="00D3217D">
        <w:trPr>
          <w:trHeight w:val="300"/>
          <w:jc w:val="center"/>
        </w:trPr>
        <w:tc>
          <w:tcPr>
            <w:tcW w:w="0" w:type="auto"/>
            <w:noWrap/>
          </w:tcPr>
          <w:p w14:paraId="09E24039" w14:textId="47656A4A" w:rsidR="00742058" w:rsidRPr="00742058" w:rsidRDefault="00742058" w:rsidP="00742058">
            <w:r>
              <w:t>Channel</w:t>
            </w:r>
          </w:p>
        </w:tc>
        <w:tc>
          <w:tcPr>
            <w:tcW w:w="0" w:type="auto"/>
            <w:noWrap/>
          </w:tcPr>
          <w:p w14:paraId="47C66F59" w14:textId="44C5BCB2" w:rsidR="00742058" w:rsidRPr="00742058" w:rsidRDefault="00742058" w:rsidP="00742058">
            <w:r>
              <w:t>Doppler</w:t>
            </w:r>
          </w:p>
        </w:tc>
        <w:tc>
          <w:tcPr>
            <w:tcW w:w="0" w:type="auto"/>
            <w:noWrap/>
          </w:tcPr>
          <w:p w14:paraId="22AA7C5B" w14:textId="096E5943" w:rsidR="00742058" w:rsidRPr="00742058" w:rsidRDefault="00742058" w:rsidP="00742058">
            <w:r>
              <w:t>DRX</w:t>
            </w:r>
          </w:p>
        </w:tc>
        <w:tc>
          <w:tcPr>
            <w:tcW w:w="0" w:type="auto"/>
            <w:noWrap/>
          </w:tcPr>
          <w:p w14:paraId="01716C6E" w14:textId="4D95B713" w:rsidR="00742058" w:rsidRPr="00742058" w:rsidRDefault="00742058" w:rsidP="00742058">
            <w:r>
              <w:t>Repetitions</w:t>
            </w:r>
          </w:p>
        </w:tc>
        <w:tc>
          <w:tcPr>
            <w:tcW w:w="0" w:type="auto"/>
            <w:noWrap/>
          </w:tcPr>
          <w:p w14:paraId="7759625E" w14:textId="7F370EF6" w:rsidR="00742058" w:rsidRPr="00742058" w:rsidRDefault="00742058" w:rsidP="00742058">
            <w:r>
              <w:t>SNR</w:t>
            </w:r>
          </w:p>
        </w:tc>
        <w:tc>
          <w:tcPr>
            <w:tcW w:w="0" w:type="auto"/>
            <w:noWrap/>
          </w:tcPr>
          <w:p w14:paraId="3B1FA902" w14:textId="368151DA" w:rsidR="00742058" w:rsidRPr="00742058" w:rsidRDefault="00742058" w:rsidP="00742058">
            <w:r>
              <w:t>Repetitions</w:t>
            </w:r>
          </w:p>
        </w:tc>
        <w:tc>
          <w:tcPr>
            <w:tcW w:w="0" w:type="auto"/>
            <w:noWrap/>
          </w:tcPr>
          <w:p w14:paraId="48A396A8" w14:textId="4D97B221" w:rsidR="00742058" w:rsidRPr="00742058" w:rsidRDefault="00742058" w:rsidP="00742058">
            <w:r>
              <w:t>SNR</w:t>
            </w:r>
          </w:p>
        </w:tc>
      </w:tr>
      <w:tr w:rsidR="00742058" w:rsidRPr="00742058" w14:paraId="793A0AC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3E10823" w14:textId="77777777" w:rsidR="00742058" w:rsidRPr="00742058" w:rsidRDefault="00742058" w:rsidP="00742058">
            <w:pPr>
              <w:rPr>
                <w:lang w:val="sv-SE"/>
              </w:rPr>
            </w:pPr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7B0214B5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19E15679" w14:textId="77777777" w:rsidR="00742058" w:rsidRPr="00A51A97" w:rsidRDefault="00742058" w:rsidP="00742058"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74BF1707" w14:textId="77777777" w:rsidR="00742058" w:rsidRPr="00A51A97" w:rsidRDefault="00742058" w:rsidP="00742058">
            <w:r w:rsidRPr="00A51A97">
              <w:t>1</w:t>
            </w:r>
          </w:p>
        </w:tc>
        <w:tc>
          <w:tcPr>
            <w:tcW w:w="0" w:type="auto"/>
            <w:noWrap/>
            <w:hideMark/>
          </w:tcPr>
          <w:p w14:paraId="61E354C9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69389CED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3BE91E3E" w14:textId="77777777" w:rsidR="00742058" w:rsidRPr="00A51A97" w:rsidRDefault="00742058" w:rsidP="00742058">
            <w:r w:rsidRPr="00A51A97">
              <w:t>-11,9</w:t>
            </w:r>
          </w:p>
        </w:tc>
      </w:tr>
      <w:tr w:rsidR="00742058" w:rsidRPr="00742058" w14:paraId="714EA22E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2BDA2AE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016D43E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06D8F8A3" w14:textId="77777777" w:rsidR="00742058" w:rsidRPr="00A51A97" w:rsidRDefault="00742058" w:rsidP="00742058"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4CC73BD7" w14:textId="77777777" w:rsidR="00742058" w:rsidRPr="00A51A97" w:rsidRDefault="00742058" w:rsidP="00742058">
            <w:r w:rsidRPr="00A51A97">
              <w:t>1</w:t>
            </w:r>
          </w:p>
        </w:tc>
        <w:tc>
          <w:tcPr>
            <w:tcW w:w="0" w:type="auto"/>
            <w:noWrap/>
            <w:hideMark/>
          </w:tcPr>
          <w:p w14:paraId="124F7833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0DC2FCAB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0C63F22F" w14:textId="77777777" w:rsidR="00742058" w:rsidRPr="00A51A97" w:rsidRDefault="00742058" w:rsidP="00742058">
            <w:r w:rsidRPr="00A51A97">
              <w:t>-11,9</w:t>
            </w:r>
          </w:p>
        </w:tc>
      </w:tr>
      <w:tr w:rsidR="00742058" w:rsidRPr="00742058" w14:paraId="67617358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0B0A5E2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43D8D3F3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7047ED10" w14:textId="77777777" w:rsidR="00742058" w:rsidRPr="00A51A97" w:rsidRDefault="00742058" w:rsidP="00742058"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125E6C36" w14:textId="77777777" w:rsidR="00742058" w:rsidRPr="00A51A97" w:rsidRDefault="00742058" w:rsidP="00742058">
            <w:r w:rsidRPr="00A51A97">
              <w:t>1</w:t>
            </w:r>
          </w:p>
        </w:tc>
        <w:tc>
          <w:tcPr>
            <w:tcW w:w="0" w:type="auto"/>
            <w:noWrap/>
            <w:hideMark/>
          </w:tcPr>
          <w:p w14:paraId="4B6A0E96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3EBE6875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29BA33C9" w14:textId="77777777" w:rsidR="00742058" w:rsidRPr="00A51A97" w:rsidRDefault="00742058" w:rsidP="00742058">
            <w:r w:rsidRPr="00A51A97">
              <w:t>-11,7</w:t>
            </w:r>
          </w:p>
        </w:tc>
      </w:tr>
      <w:tr w:rsidR="00742058" w:rsidRPr="00742058" w14:paraId="57664F9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092E232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3DFC48DE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1284490A" w14:textId="77777777" w:rsidR="00742058" w:rsidRPr="00A51A97" w:rsidRDefault="00742058" w:rsidP="00742058"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77F2B6AF" w14:textId="77777777" w:rsidR="00742058" w:rsidRPr="00A51A97" w:rsidRDefault="00742058" w:rsidP="00742058">
            <w:r w:rsidRPr="00A51A97">
              <w:t>1</w:t>
            </w:r>
          </w:p>
        </w:tc>
        <w:tc>
          <w:tcPr>
            <w:tcW w:w="0" w:type="auto"/>
            <w:noWrap/>
            <w:hideMark/>
          </w:tcPr>
          <w:p w14:paraId="35573E4D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6EFDEB02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1E2DA02B" w14:textId="77777777" w:rsidR="00742058" w:rsidRPr="00A51A97" w:rsidRDefault="00742058" w:rsidP="00742058">
            <w:r w:rsidRPr="00A51A97">
              <w:t>-11,3</w:t>
            </w:r>
          </w:p>
        </w:tc>
      </w:tr>
      <w:tr w:rsidR="00742058" w:rsidRPr="00742058" w14:paraId="0F27FCD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B080FA7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4F4D2B32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5E7EF979" w14:textId="77777777" w:rsidR="00742058" w:rsidRPr="00A51A97" w:rsidRDefault="00742058" w:rsidP="00742058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48358EC4" w14:textId="77777777" w:rsidR="00742058" w:rsidRPr="00A51A97" w:rsidRDefault="00742058" w:rsidP="00742058">
            <w:r w:rsidRPr="00A51A97">
              <w:t>1</w:t>
            </w:r>
          </w:p>
        </w:tc>
        <w:tc>
          <w:tcPr>
            <w:tcW w:w="0" w:type="auto"/>
            <w:noWrap/>
            <w:hideMark/>
          </w:tcPr>
          <w:p w14:paraId="49B2E00D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6E4A2D4F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2EB920B1" w14:textId="77777777" w:rsidR="00742058" w:rsidRPr="00A51A97" w:rsidRDefault="00742058" w:rsidP="00742058">
            <w:r w:rsidRPr="00A51A97">
              <w:t>-9,3</w:t>
            </w:r>
          </w:p>
        </w:tc>
      </w:tr>
      <w:tr w:rsidR="00742058" w:rsidRPr="00742058" w14:paraId="4B6A8FBE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C1BBC72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1F1909F4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1E9F9362" w14:textId="77777777" w:rsidR="00742058" w:rsidRPr="00A51A97" w:rsidRDefault="00742058" w:rsidP="00742058"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6AE5E3DA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10630674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41FB451D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5F97537B" w14:textId="77777777" w:rsidR="00742058" w:rsidRPr="00A51A97" w:rsidRDefault="00742058" w:rsidP="00742058">
            <w:r w:rsidRPr="00A51A97">
              <w:t>-15,1</w:t>
            </w:r>
          </w:p>
        </w:tc>
      </w:tr>
      <w:tr w:rsidR="00742058" w:rsidRPr="00742058" w14:paraId="15B3F4EB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21941BE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2DFBE812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3402D068" w14:textId="77777777" w:rsidR="00742058" w:rsidRPr="00A51A97" w:rsidRDefault="00742058" w:rsidP="00742058"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6B0205C3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47A3FDD4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794D8EBF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2F6A2255" w14:textId="77777777" w:rsidR="00742058" w:rsidRPr="00A51A97" w:rsidRDefault="00742058" w:rsidP="00742058">
            <w:r w:rsidRPr="00A51A97">
              <w:t>-15,3</w:t>
            </w:r>
          </w:p>
        </w:tc>
      </w:tr>
      <w:tr w:rsidR="00742058" w:rsidRPr="00742058" w14:paraId="339AACD3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3C78D46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9838F39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171A3A8D" w14:textId="77777777" w:rsidR="00742058" w:rsidRPr="00A51A97" w:rsidRDefault="00742058" w:rsidP="00742058"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6444F994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4527921C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1A1D12DE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68698831" w14:textId="77777777" w:rsidR="00742058" w:rsidRPr="00A51A97" w:rsidRDefault="00742058" w:rsidP="00742058">
            <w:r w:rsidRPr="00A51A97">
              <w:t>-14,9</w:t>
            </w:r>
          </w:p>
        </w:tc>
      </w:tr>
      <w:tr w:rsidR="00742058" w:rsidRPr="00742058" w14:paraId="535E649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FE4D924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196B26A7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3EB68FB6" w14:textId="77777777" w:rsidR="00742058" w:rsidRPr="00A51A97" w:rsidRDefault="00742058" w:rsidP="00742058"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7CB4180C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240B89E2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69B570F3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70BB0FEA" w14:textId="77777777" w:rsidR="00742058" w:rsidRPr="00A51A97" w:rsidRDefault="00742058" w:rsidP="00742058">
            <w:r w:rsidRPr="00A51A97">
              <w:t>-14,2</w:t>
            </w:r>
          </w:p>
        </w:tc>
      </w:tr>
      <w:tr w:rsidR="00742058" w:rsidRPr="00742058" w14:paraId="21EA03C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745D3F0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7CE08B48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4D4C34FA" w14:textId="77777777" w:rsidR="00742058" w:rsidRPr="00A51A97" w:rsidRDefault="00742058" w:rsidP="00742058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7F994357" w14:textId="77777777" w:rsidR="00742058" w:rsidRPr="00A51A97" w:rsidRDefault="00742058" w:rsidP="00742058">
            <w:r w:rsidRPr="00A51A97">
              <w:t>2</w:t>
            </w:r>
          </w:p>
        </w:tc>
        <w:tc>
          <w:tcPr>
            <w:tcW w:w="0" w:type="auto"/>
            <w:noWrap/>
            <w:hideMark/>
          </w:tcPr>
          <w:p w14:paraId="35B96FB8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25FFBD49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5F0D7262" w14:textId="77777777" w:rsidR="00742058" w:rsidRPr="00A51A97" w:rsidRDefault="00742058" w:rsidP="00742058">
            <w:r w:rsidRPr="00A51A97">
              <w:t>-12,4</w:t>
            </w:r>
          </w:p>
        </w:tc>
      </w:tr>
      <w:tr w:rsidR="00742058" w:rsidRPr="00742058" w14:paraId="453A9528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99FAB88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6D8449C2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070E9104" w14:textId="77777777" w:rsidR="00742058" w:rsidRPr="00A51A97" w:rsidRDefault="00742058" w:rsidP="00742058"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54DDEB8B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60A209F6" w14:textId="77777777" w:rsidR="00742058" w:rsidRPr="00A51A97" w:rsidRDefault="00742058" w:rsidP="00742058">
            <w:r w:rsidRPr="00A51A97">
              <w:t>-6</w:t>
            </w:r>
          </w:p>
        </w:tc>
        <w:tc>
          <w:tcPr>
            <w:tcW w:w="0" w:type="auto"/>
            <w:noWrap/>
            <w:hideMark/>
          </w:tcPr>
          <w:p w14:paraId="436513BC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17B2E652" w14:textId="77777777" w:rsidR="00742058" w:rsidRPr="00A51A97" w:rsidRDefault="00742058" w:rsidP="00742058">
            <w:r w:rsidRPr="00A51A97">
              <w:t>-18,5</w:t>
            </w:r>
          </w:p>
        </w:tc>
      </w:tr>
      <w:tr w:rsidR="00742058" w:rsidRPr="00742058" w14:paraId="1690918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378F04D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1A7B2D6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19846EC5" w14:textId="77777777" w:rsidR="00742058" w:rsidRPr="00A51A97" w:rsidRDefault="00742058" w:rsidP="00742058"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089A49CC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220DC801" w14:textId="77777777" w:rsidR="00742058" w:rsidRPr="00A51A97" w:rsidRDefault="00742058" w:rsidP="00742058">
            <w:r w:rsidRPr="00A51A97">
              <w:t>-6</w:t>
            </w:r>
          </w:p>
        </w:tc>
        <w:tc>
          <w:tcPr>
            <w:tcW w:w="0" w:type="auto"/>
            <w:noWrap/>
            <w:hideMark/>
          </w:tcPr>
          <w:p w14:paraId="05BE82A1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78A6156B" w14:textId="77777777" w:rsidR="00742058" w:rsidRPr="00A51A97" w:rsidRDefault="00742058" w:rsidP="00742058">
            <w:r w:rsidRPr="00A51A97">
              <w:t>-18,3</w:t>
            </w:r>
          </w:p>
        </w:tc>
      </w:tr>
      <w:tr w:rsidR="00742058" w:rsidRPr="00742058" w14:paraId="56D09E0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32C06F7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B14158A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1C8B0083" w14:textId="77777777" w:rsidR="00742058" w:rsidRPr="00A51A97" w:rsidRDefault="00742058" w:rsidP="00742058"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1B9F6FF8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4E97306B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192962F9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63C6A5B9" w14:textId="77777777" w:rsidR="00742058" w:rsidRPr="00A51A97" w:rsidRDefault="00742058" w:rsidP="00742058">
            <w:r w:rsidRPr="00A51A97">
              <w:t>-18,1</w:t>
            </w:r>
          </w:p>
        </w:tc>
      </w:tr>
      <w:tr w:rsidR="00742058" w:rsidRPr="00742058" w14:paraId="58AF6BD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C4C0528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2B6E9E5B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4DBDE632" w14:textId="77777777" w:rsidR="00742058" w:rsidRPr="00A51A97" w:rsidRDefault="00742058" w:rsidP="00742058"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0934DD8A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4C23B4A6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10D62304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020A1AB6" w14:textId="77777777" w:rsidR="00742058" w:rsidRPr="00A51A97" w:rsidRDefault="00742058" w:rsidP="00742058">
            <w:r w:rsidRPr="00A51A97">
              <w:t>-17,7</w:t>
            </w:r>
          </w:p>
        </w:tc>
      </w:tr>
      <w:tr w:rsidR="00742058" w:rsidRPr="00742058" w14:paraId="4CC167F8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CC81781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33A93E6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79487E79" w14:textId="77777777" w:rsidR="00742058" w:rsidRPr="00A51A97" w:rsidRDefault="00742058" w:rsidP="00742058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6D28D055" w14:textId="77777777" w:rsidR="00742058" w:rsidRPr="00A51A97" w:rsidRDefault="00742058" w:rsidP="00742058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51CD3EB2" w14:textId="77777777" w:rsidR="00742058" w:rsidRPr="00A51A97" w:rsidRDefault="00742058" w:rsidP="00742058">
            <w:r w:rsidRPr="00A51A97">
              <w:t>n/a</w:t>
            </w:r>
          </w:p>
        </w:tc>
        <w:tc>
          <w:tcPr>
            <w:tcW w:w="0" w:type="auto"/>
            <w:noWrap/>
            <w:hideMark/>
          </w:tcPr>
          <w:p w14:paraId="49EB0935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58CD0839" w14:textId="77777777" w:rsidR="00742058" w:rsidRPr="00A51A97" w:rsidRDefault="00742058" w:rsidP="00742058">
            <w:r w:rsidRPr="00A51A97">
              <w:t>-15,7</w:t>
            </w:r>
          </w:p>
        </w:tc>
      </w:tr>
      <w:tr w:rsidR="00742058" w:rsidRPr="00742058" w14:paraId="336C1E6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2BE7933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503C66C7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383FC48C" w14:textId="77777777" w:rsidR="00742058" w:rsidRPr="00A51A97" w:rsidRDefault="00742058" w:rsidP="00742058"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01640A0D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75E24A5E" w14:textId="77777777" w:rsidR="00742058" w:rsidRPr="00A51A97" w:rsidRDefault="00742058" w:rsidP="00742058">
            <w:r w:rsidRPr="00A51A97">
              <w:t>-13,2</w:t>
            </w:r>
          </w:p>
        </w:tc>
        <w:tc>
          <w:tcPr>
            <w:tcW w:w="0" w:type="auto"/>
            <w:noWrap/>
            <w:hideMark/>
          </w:tcPr>
          <w:p w14:paraId="054BFA74" w14:textId="77777777" w:rsidR="00742058" w:rsidRPr="00A51A97" w:rsidRDefault="00742058" w:rsidP="00742058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4ED3EE5C" w14:textId="77777777" w:rsidR="00742058" w:rsidRPr="00A51A97" w:rsidRDefault="00742058" w:rsidP="00742058">
            <w:r w:rsidRPr="00A51A97">
              <w:t>-22,2</w:t>
            </w:r>
          </w:p>
        </w:tc>
      </w:tr>
      <w:tr w:rsidR="00742058" w:rsidRPr="00742058" w14:paraId="5EF28980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5D84816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655263EF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24D0AFE7" w14:textId="77777777" w:rsidR="00742058" w:rsidRPr="00A51A97" w:rsidRDefault="00742058" w:rsidP="00742058"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74F8EFDB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0D169494" w14:textId="77777777" w:rsidR="00742058" w:rsidRPr="00A51A97" w:rsidRDefault="00742058" w:rsidP="00742058">
            <w:r w:rsidRPr="00A51A97">
              <w:t>-13,88</w:t>
            </w:r>
          </w:p>
        </w:tc>
        <w:tc>
          <w:tcPr>
            <w:tcW w:w="0" w:type="auto"/>
            <w:noWrap/>
            <w:hideMark/>
          </w:tcPr>
          <w:p w14:paraId="364EBA86" w14:textId="77777777" w:rsidR="00742058" w:rsidRPr="00A51A97" w:rsidRDefault="00742058" w:rsidP="00742058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5566878" w14:textId="77777777" w:rsidR="00742058" w:rsidRPr="00A51A97" w:rsidRDefault="00742058" w:rsidP="00742058">
            <w:r w:rsidRPr="00A51A97">
              <w:t>-22,2</w:t>
            </w:r>
          </w:p>
        </w:tc>
      </w:tr>
      <w:tr w:rsidR="00742058" w:rsidRPr="00742058" w14:paraId="3585A92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991DF66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C34151D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451AB0D5" w14:textId="77777777" w:rsidR="00742058" w:rsidRPr="00A51A97" w:rsidRDefault="00742058" w:rsidP="00742058"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2BFEB72B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65C5B3A7" w14:textId="77777777" w:rsidR="00742058" w:rsidRPr="00A51A97" w:rsidRDefault="00742058" w:rsidP="00742058">
            <w:r w:rsidRPr="00A51A97">
              <w:t>-13,2</w:t>
            </w:r>
          </w:p>
        </w:tc>
        <w:tc>
          <w:tcPr>
            <w:tcW w:w="0" w:type="auto"/>
            <w:noWrap/>
            <w:hideMark/>
          </w:tcPr>
          <w:p w14:paraId="6C89EEFF" w14:textId="77777777" w:rsidR="00742058" w:rsidRPr="00A51A97" w:rsidRDefault="00742058" w:rsidP="00742058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2A2AAF8" w14:textId="77777777" w:rsidR="00742058" w:rsidRPr="00A51A97" w:rsidRDefault="00742058" w:rsidP="00742058">
            <w:r w:rsidRPr="00A51A97">
              <w:t>-21,9</w:t>
            </w:r>
          </w:p>
        </w:tc>
      </w:tr>
      <w:tr w:rsidR="00742058" w:rsidRPr="00742058" w14:paraId="45CEA4C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3B76528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0DB0A985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4D63FBB4" w14:textId="77777777" w:rsidR="00742058" w:rsidRPr="00A51A97" w:rsidRDefault="00742058" w:rsidP="00742058"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0FBBFE90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3A218971" w14:textId="77777777" w:rsidR="00742058" w:rsidRPr="00A51A97" w:rsidRDefault="00742058" w:rsidP="00742058">
            <w:r w:rsidRPr="00A51A97">
              <w:t>-13</w:t>
            </w:r>
          </w:p>
        </w:tc>
        <w:tc>
          <w:tcPr>
            <w:tcW w:w="0" w:type="auto"/>
            <w:noWrap/>
            <w:hideMark/>
          </w:tcPr>
          <w:p w14:paraId="33A2978E" w14:textId="77777777" w:rsidR="00742058" w:rsidRPr="00A51A97" w:rsidRDefault="00742058" w:rsidP="00742058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7F9D04D0" w14:textId="77777777" w:rsidR="00742058" w:rsidRPr="00A51A97" w:rsidRDefault="00742058" w:rsidP="00742058">
            <w:r w:rsidRPr="00A51A97">
              <w:t>-21,4</w:t>
            </w:r>
          </w:p>
        </w:tc>
      </w:tr>
      <w:tr w:rsidR="00742058" w:rsidRPr="00742058" w14:paraId="695E1CFD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3948B5D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14B3282F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38194BCC" w14:textId="77777777" w:rsidR="00742058" w:rsidRPr="00A51A97" w:rsidRDefault="00742058" w:rsidP="00742058"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3D7D97D8" w14:textId="77777777" w:rsidR="00742058" w:rsidRPr="00A51A97" w:rsidRDefault="00742058" w:rsidP="00742058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1636FEEE" w14:textId="77777777" w:rsidR="00742058" w:rsidRPr="00A51A97" w:rsidRDefault="00742058" w:rsidP="00742058">
            <w:r w:rsidRPr="00A51A97">
              <w:t>-10,6</w:t>
            </w:r>
          </w:p>
        </w:tc>
        <w:tc>
          <w:tcPr>
            <w:tcW w:w="0" w:type="auto"/>
            <w:noWrap/>
            <w:hideMark/>
          </w:tcPr>
          <w:p w14:paraId="56DEB28C" w14:textId="77777777" w:rsidR="00742058" w:rsidRPr="00A51A97" w:rsidRDefault="00742058" w:rsidP="00742058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387486A4" w14:textId="77777777" w:rsidR="00742058" w:rsidRPr="00A51A97" w:rsidRDefault="00742058" w:rsidP="00742058">
            <w:r w:rsidRPr="00A51A97">
              <w:t>-19,6</w:t>
            </w:r>
          </w:p>
        </w:tc>
      </w:tr>
      <w:tr w:rsidR="00742058" w:rsidRPr="00742058" w14:paraId="162E247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A8B06D3" w14:textId="77777777" w:rsidR="00742058" w:rsidRPr="00742058" w:rsidRDefault="00742058" w:rsidP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2291C297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4CE2F0F3" w14:textId="77777777" w:rsidR="00742058" w:rsidRPr="00742058" w:rsidRDefault="00742058" w:rsidP="00742058">
            <w:r w:rsidRPr="00742058">
              <w:t>0</w:t>
            </w:r>
          </w:p>
        </w:tc>
        <w:tc>
          <w:tcPr>
            <w:tcW w:w="0" w:type="auto"/>
            <w:noWrap/>
            <w:hideMark/>
          </w:tcPr>
          <w:p w14:paraId="394268CE" w14:textId="77777777" w:rsidR="00742058" w:rsidRPr="00742058" w:rsidRDefault="00742058" w:rsidP="00742058">
            <w:r w:rsidRPr="00742058">
              <w:t>16</w:t>
            </w:r>
          </w:p>
        </w:tc>
        <w:tc>
          <w:tcPr>
            <w:tcW w:w="0" w:type="auto"/>
            <w:noWrap/>
            <w:hideMark/>
          </w:tcPr>
          <w:p w14:paraId="43BB6819" w14:textId="77777777" w:rsidR="00742058" w:rsidRPr="00742058" w:rsidRDefault="00742058" w:rsidP="00742058">
            <w:r w:rsidRPr="00742058">
              <w:t>-18,7</w:t>
            </w:r>
          </w:p>
        </w:tc>
        <w:tc>
          <w:tcPr>
            <w:tcW w:w="0" w:type="auto"/>
            <w:noWrap/>
            <w:hideMark/>
          </w:tcPr>
          <w:p w14:paraId="079568F1" w14:textId="77777777" w:rsidR="00742058" w:rsidRPr="00742058" w:rsidRDefault="00742058" w:rsidP="00742058"/>
        </w:tc>
        <w:tc>
          <w:tcPr>
            <w:tcW w:w="0" w:type="auto"/>
            <w:noWrap/>
            <w:hideMark/>
          </w:tcPr>
          <w:p w14:paraId="09E7A192" w14:textId="77777777" w:rsidR="00742058" w:rsidRPr="00742058" w:rsidRDefault="00742058"/>
        </w:tc>
      </w:tr>
      <w:tr w:rsidR="00742058" w:rsidRPr="00742058" w14:paraId="59608992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33A05E9" w14:textId="77777777" w:rsidR="00742058" w:rsidRPr="00742058" w:rsidRDefault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640167DA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24F9F67C" w14:textId="77777777" w:rsidR="00742058" w:rsidRPr="00742058" w:rsidRDefault="00742058" w:rsidP="00742058">
            <w:r w:rsidRPr="00742058">
              <w:t>1,28</w:t>
            </w:r>
          </w:p>
        </w:tc>
        <w:tc>
          <w:tcPr>
            <w:tcW w:w="0" w:type="auto"/>
            <w:noWrap/>
            <w:hideMark/>
          </w:tcPr>
          <w:p w14:paraId="2471A6D3" w14:textId="77777777" w:rsidR="00742058" w:rsidRPr="00742058" w:rsidRDefault="00742058" w:rsidP="00742058">
            <w:r w:rsidRPr="00742058">
              <w:t>16</w:t>
            </w:r>
          </w:p>
        </w:tc>
        <w:tc>
          <w:tcPr>
            <w:tcW w:w="0" w:type="auto"/>
            <w:noWrap/>
            <w:hideMark/>
          </w:tcPr>
          <w:p w14:paraId="3719B3D6" w14:textId="77777777" w:rsidR="00742058" w:rsidRPr="00742058" w:rsidRDefault="00742058" w:rsidP="00742058">
            <w:r w:rsidRPr="00742058">
              <w:t>-18,7</w:t>
            </w:r>
          </w:p>
        </w:tc>
        <w:tc>
          <w:tcPr>
            <w:tcW w:w="0" w:type="auto"/>
            <w:noWrap/>
            <w:hideMark/>
          </w:tcPr>
          <w:p w14:paraId="7014E1A5" w14:textId="77777777" w:rsidR="00742058" w:rsidRPr="00742058" w:rsidRDefault="00742058" w:rsidP="00742058"/>
        </w:tc>
        <w:tc>
          <w:tcPr>
            <w:tcW w:w="0" w:type="auto"/>
            <w:noWrap/>
            <w:hideMark/>
          </w:tcPr>
          <w:p w14:paraId="6C216D07" w14:textId="77777777" w:rsidR="00742058" w:rsidRPr="00742058" w:rsidRDefault="00742058"/>
        </w:tc>
      </w:tr>
      <w:tr w:rsidR="00742058" w:rsidRPr="00742058" w14:paraId="72B7123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78A92C2" w14:textId="77777777" w:rsidR="00742058" w:rsidRPr="00742058" w:rsidRDefault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4A2D0BD2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3D2B4DFB" w14:textId="77777777" w:rsidR="00742058" w:rsidRPr="00742058" w:rsidRDefault="00742058" w:rsidP="00742058">
            <w:r w:rsidRPr="00742058">
              <w:t>2,56</w:t>
            </w:r>
          </w:p>
        </w:tc>
        <w:tc>
          <w:tcPr>
            <w:tcW w:w="0" w:type="auto"/>
            <w:noWrap/>
            <w:hideMark/>
          </w:tcPr>
          <w:p w14:paraId="415B7618" w14:textId="77777777" w:rsidR="00742058" w:rsidRPr="00742058" w:rsidRDefault="00742058" w:rsidP="00742058">
            <w:r w:rsidRPr="00742058">
              <w:t>16</w:t>
            </w:r>
          </w:p>
        </w:tc>
        <w:tc>
          <w:tcPr>
            <w:tcW w:w="0" w:type="auto"/>
            <w:noWrap/>
            <w:hideMark/>
          </w:tcPr>
          <w:p w14:paraId="6CCE3D60" w14:textId="77777777" w:rsidR="00742058" w:rsidRPr="00742058" w:rsidRDefault="00742058" w:rsidP="00742058">
            <w:r w:rsidRPr="00742058">
              <w:t>-18,6</w:t>
            </w:r>
          </w:p>
        </w:tc>
        <w:tc>
          <w:tcPr>
            <w:tcW w:w="0" w:type="auto"/>
            <w:noWrap/>
            <w:hideMark/>
          </w:tcPr>
          <w:p w14:paraId="3F1570BB" w14:textId="77777777" w:rsidR="00742058" w:rsidRPr="00742058" w:rsidRDefault="00742058" w:rsidP="00742058"/>
        </w:tc>
        <w:tc>
          <w:tcPr>
            <w:tcW w:w="0" w:type="auto"/>
            <w:noWrap/>
            <w:hideMark/>
          </w:tcPr>
          <w:p w14:paraId="34927C4B" w14:textId="77777777" w:rsidR="00742058" w:rsidRPr="00742058" w:rsidRDefault="00742058"/>
        </w:tc>
      </w:tr>
      <w:tr w:rsidR="00742058" w:rsidRPr="00742058" w14:paraId="4F4D6FC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44311C2" w14:textId="77777777" w:rsidR="00742058" w:rsidRPr="00742058" w:rsidRDefault="00742058">
            <w:r w:rsidRPr="00742058">
              <w:lastRenderedPageBreak/>
              <w:t>ETU</w:t>
            </w:r>
          </w:p>
        </w:tc>
        <w:tc>
          <w:tcPr>
            <w:tcW w:w="0" w:type="auto"/>
            <w:noWrap/>
            <w:hideMark/>
          </w:tcPr>
          <w:p w14:paraId="4C0D45D3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343C7D5B" w14:textId="77777777" w:rsidR="00742058" w:rsidRPr="00742058" w:rsidRDefault="00742058" w:rsidP="00742058">
            <w:r w:rsidRPr="00742058">
              <w:t>5,12</w:t>
            </w:r>
          </w:p>
        </w:tc>
        <w:tc>
          <w:tcPr>
            <w:tcW w:w="0" w:type="auto"/>
            <w:noWrap/>
            <w:hideMark/>
          </w:tcPr>
          <w:p w14:paraId="0FA1CD66" w14:textId="77777777" w:rsidR="00742058" w:rsidRPr="00742058" w:rsidRDefault="00742058" w:rsidP="00742058">
            <w:r w:rsidRPr="00742058">
              <w:t>16</w:t>
            </w:r>
          </w:p>
        </w:tc>
        <w:tc>
          <w:tcPr>
            <w:tcW w:w="0" w:type="auto"/>
            <w:noWrap/>
            <w:hideMark/>
          </w:tcPr>
          <w:p w14:paraId="4D518484" w14:textId="77777777" w:rsidR="00742058" w:rsidRPr="00742058" w:rsidRDefault="00742058" w:rsidP="00742058">
            <w:r w:rsidRPr="00742058">
              <w:t>-18,1</w:t>
            </w:r>
          </w:p>
        </w:tc>
        <w:tc>
          <w:tcPr>
            <w:tcW w:w="0" w:type="auto"/>
            <w:noWrap/>
            <w:hideMark/>
          </w:tcPr>
          <w:p w14:paraId="4B559A36" w14:textId="77777777" w:rsidR="00742058" w:rsidRPr="00742058" w:rsidRDefault="00742058" w:rsidP="00742058"/>
        </w:tc>
        <w:tc>
          <w:tcPr>
            <w:tcW w:w="0" w:type="auto"/>
            <w:noWrap/>
            <w:hideMark/>
          </w:tcPr>
          <w:p w14:paraId="2E09F6CA" w14:textId="77777777" w:rsidR="00742058" w:rsidRPr="00742058" w:rsidRDefault="00742058"/>
        </w:tc>
      </w:tr>
      <w:tr w:rsidR="00742058" w:rsidRPr="00742058" w14:paraId="366CF89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8C73C87" w14:textId="77777777" w:rsidR="00742058" w:rsidRPr="00742058" w:rsidRDefault="00742058">
            <w:r w:rsidRPr="00742058">
              <w:t>ETU</w:t>
            </w:r>
          </w:p>
        </w:tc>
        <w:tc>
          <w:tcPr>
            <w:tcW w:w="0" w:type="auto"/>
            <w:noWrap/>
            <w:hideMark/>
          </w:tcPr>
          <w:p w14:paraId="3E69E933" w14:textId="77777777" w:rsidR="00742058" w:rsidRPr="00742058" w:rsidRDefault="00742058" w:rsidP="00742058">
            <w:r w:rsidRPr="00742058">
              <w:t>30</w:t>
            </w:r>
          </w:p>
        </w:tc>
        <w:tc>
          <w:tcPr>
            <w:tcW w:w="0" w:type="auto"/>
            <w:noWrap/>
            <w:hideMark/>
          </w:tcPr>
          <w:p w14:paraId="0024216C" w14:textId="77777777" w:rsidR="00742058" w:rsidRPr="00742058" w:rsidRDefault="00742058" w:rsidP="00742058">
            <w:r w:rsidRPr="00742058">
              <w:t>10,24</w:t>
            </w:r>
          </w:p>
        </w:tc>
        <w:tc>
          <w:tcPr>
            <w:tcW w:w="0" w:type="auto"/>
            <w:noWrap/>
            <w:hideMark/>
          </w:tcPr>
          <w:p w14:paraId="0522E230" w14:textId="77777777" w:rsidR="00742058" w:rsidRPr="00742058" w:rsidRDefault="00742058" w:rsidP="00742058">
            <w:r w:rsidRPr="00742058">
              <w:t>16</w:t>
            </w:r>
          </w:p>
        </w:tc>
        <w:tc>
          <w:tcPr>
            <w:tcW w:w="0" w:type="auto"/>
            <w:noWrap/>
            <w:hideMark/>
          </w:tcPr>
          <w:p w14:paraId="264BF686" w14:textId="77777777" w:rsidR="00742058" w:rsidRPr="00742058" w:rsidRDefault="00742058" w:rsidP="00742058">
            <w:r w:rsidRPr="00742058">
              <w:t>-16,1</w:t>
            </w:r>
          </w:p>
        </w:tc>
        <w:tc>
          <w:tcPr>
            <w:tcW w:w="0" w:type="auto"/>
            <w:noWrap/>
            <w:hideMark/>
          </w:tcPr>
          <w:p w14:paraId="4B3D4589" w14:textId="77777777" w:rsidR="00742058" w:rsidRPr="00742058" w:rsidRDefault="00742058" w:rsidP="00742058"/>
        </w:tc>
        <w:tc>
          <w:tcPr>
            <w:tcW w:w="0" w:type="auto"/>
            <w:noWrap/>
            <w:hideMark/>
          </w:tcPr>
          <w:p w14:paraId="08A17E0A" w14:textId="77777777" w:rsidR="00742058" w:rsidRPr="00742058" w:rsidRDefault="00742058"/>
        </w:tc>
      </w:tr>
    </w:tbl>
    <w:p w14:paraId="5000741E" w14:textId="3C7382BB" w:rsidR="00501AC2" w:rsidRDefault="00501AC2" w:rsidP="00501AC2"/>
    <w:p w14:paraId="4A8435B3" w14:textId="69B4CEA5" w:rsidR="004716E3" w:rsidRDefault="004F5ABE" w:rsidP="004F5ABE">
      <w:pPr>
        <w:pStyle w:val="Heading2"/>
      </w:pPr>
      <w:r>
        <w:t>WUS simulation results for enhanced coverage/</w:t>
      </w:r>
      <w:proofErr w:type="spellStart"/>
      <w:r>
        <w:t>CEModeB</w:t>
      </w:r>
      <w:proofErr w:type="spellEnd"/>
      <w:r w:rsidR="004716E3">
        <w:t xml:space="preserve"> </w:t>
      </w:r>
    </w:p>
    <w:p w14:paraId="3CEA5130" w14:textId="04396AA5" w:rsidR="00587A6E" w:rsidRDefault="00587A6E" w:rsidP="004561CC"/>
    <w:p w14:paraId="63E2A3B3" w14:textId="375A75C9" w:rsidR="006436E8" w:rsidRDefault="006436E8" w:rsidP="006436E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WUS reception results for EPA 1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917"/>
        <w:gridCol w:w="717"/>
        <w:gridCol w:w="1217"/>
        <w:gridCol w:w="672"/>
        <w:gridCol w:w="1217"/>
        <w:gridCol w:w="672"/>
      </w:tblGrid>
      <w:tr w:rsidR="00D73260" w:rsidRPr="00D73260" w14:paraId="622AA204" w14:textId="77777777" w:rsidTr="00D3217D">
        <w:trPr>
          <w:trHeight w:val="300"/>
          <w:jc w:val="center"/>
        </w:trPr>
        <w:tc>
          <w:tcPr>
            <w:tcW w:w="0" w:type="auto"/>
            <w:gridSpan w:val="3"/>
            <w:noWrap/>
          </w:tcPr>
          <w:p w14:paraId="4DBACC97" w14:textId="77777777" w:rsidR="00D73260" w:rsidRDefault="00D73260" w:rsidP="00D73260"/>
        </w:tc>
        <w:tc>
          <w:tcPr>
            <w:tcW w:w="0" w:type="auto"/>
            <w:gridSpan w:val="2"/>
            <w:noWrap/>
          </w:tcPr>
          <w:p w14:paraId="5D537485" w14:textId="27630BBF" w:rsidR="00D73260" w:rsidRDefault="00D73260" w:rsidP="00D73260">
            <w:pPr>
              <w:jc w:val="center"/>
            </w:pPr>
            <w:r>
              <w:t>1 Tx</w:t>
            </w:r>
          </w:p>
        </w:tc>
        <w:tc>
          <w:tcPr>
            <w:tcW w:w="0" w:type="auto"/>
            <w:gridSpan w:val="2"/>
            <w:noWrap/>
          </w:tcPr>
          <w:p w14:paraId="4345A729" w14:textId="11581860" w:rsidR="00D73260" w:rsidRDefault="00D73260" w:rsidP="00D73260">
            <w:pPr>
              <w:jc w:val="center"/>
            </w:pPr>
            <w:r>
              <w:t>2 Tx</w:t>
            </w:r>
          </w:p>
        </w:tc>
      </w:tr>
      <w:tr w:rsidR="00D73260" w:rsidRPr="00D73260" w14:paraId="2AA3B9A0" w14:textId="77777777" w:rsidTr="00D3217D">
        <w:trPr>
          <w:trHeight w:val="300"/>
          <w:jc w:val="center"/>
        </w:trPr>
        <w:tc>
          <w:tcPr>
            <w:tcW w:w="0" w:type="auto"/>
            <w:noWrap/>
          </w:tcPr>
          <w:p w14:paraId="722A45A7" w14:textId="54D18C0E" w:rsidR="00D73260" w:rsidRPr="00D73260" w:rsidRDefault="00D73260" w:rsidP="00D73260">
            <w:r>
              <w:t>Channel</w:t>
            </w:r>
          </w:p>
        </w:tc>
        <w:tc>
          <w:tcPr>
            <w:tcW w:w="0" w:type="auto"/>
            <w:noWrap/>
          </w:tcPr>
          <w:p w14:paraId="5ABF1B17" w14:textId="72310A76" w:rsidR="00D73260" w:rsidRPr="00D73260" w:rsidRDefault="00D73260" w:rsidP="00D73260">
            <w:r>
              <w:t>Doppler</w:t>
            </w:r>
          </w:p>
        </w:tc>
        <w:tc>
          <w:tcPr>
            <w:tcW w:w="0" w:type="auto"/>
            <w:noWrap/>
          </w:tcPr>
          <w:p w14:paraId="707F3245" w14:textId="03533A3D" w:rsidR="00D73260" w:rsidRPr="00D73260" w:rsidRDefault="00D73260" w:rsidP="00D73260">
            <w:r>
              <w:t>DRX</w:t>
            </w:r>
          </w:p>
        </w:tc>
        <w:tc>
          <w:tcPr>
            <w:tcW w:w="0" w:type="auto"/>
            <w:noWrap/>
          </w:tcPr>
          <w:p w14:paraId="5AB87701" w14:textId="0CA80070" w:rsidR="00D73260" w:rsidRPr="00D73260" w:rsidRDefault="00D73260" w:rsidP="00D73260">
            <w:r>
              <w:t>Repetitions</w:t>
            </w:r>
          </w:p>
        </w:tc>
        <w:tc>
          <w:tcPr>
            <w:tcW w:w="0" w:type="auto"/>
            <w:noWrap/>
          </w:tcPr>
          <w:p w14:paraId="71BA379A" w14:textId="51A87B98" w:rsidR="00D73260" w:rsidRPr="00D73260" w:rsidRDefault="00D73260" w:rsidP="00D73260">
            <w:r>
              <w:t>SNR</w:t>
            </w:r>
          </w:p>
        </w:tc>
        <w:tc>
          <w:tcPr>
            <w:tcW w:w="0" w:type="auto"/>
            <w:noWrap/>
          </w:tcPr>
          <w:p w14:paraId="0FF411C6" w14:textId="4E5AE338" w:rsidR="00D73260" w:rsidRPr="00D73260" w:rsidRDefault="00D73260" w:rsidP="00D73260">
            <w:r>
              <w:t>Repetitions</w:t>
            </w:r>
          </w:p>
        </w:tc>
        <w:tc>
          <w:tcPr>
            <w:tcW w:w="0" w:type="auto"/>
            <w:noWrap/>
          </w:tcPr>
          <w:p w14:paraId="215A921A" w14:textId="408D682F" w:rsidR="00D73260" w:rsidRPr="00D73260" w:rsidRDefault="00D73260" w:rsidP="00D73260">
            <w:r>
              <w:t>SNR</w:t>
            </w:r>
          </w:p>
        </w:tc>
      </w:tr>
      <w:tr w:rsidR="00D73260" w:rsidRPr="00D73260" w14:paraId="040A46D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604D8AA" w14:textId="77777777" w:rsidR="00D73260" w:rsidRPr="00D73260" w:rsidRDefault="00D73260" w:rsidP="00D73260">
            <w:pPr>
              <w:rPr>
                <w:lang w:val="sv-SE"/>
              </w:rPr>
            </w:pPr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52F8B2A5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29EA4952" w14:textId="77777777" w:rsidR="00D73260" w:rsidRPr="00D73260" w:rsidRDefault="00D73260" w:rsidP="00D73260">
            <w:r w:rsidRPr="00D73260">
              <w:t>0</w:t>
            </w:r>
          </w:p>
        </w:tc>
        <w:tc>
          <w:tcPr>
            <w:tcW w:w="0" w:type="auto"/>
            <w:noWrap/>
            <w:hideMark/>
          </w:tcPr>
          <w:p w14:paraId="1C0B9F6A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04EF6A12" w14:textId="77777777" w:rsidR="00D73260" w:rsidRPr="00D73260" w:rsidRDefault="00D73260" w:rsidP="00D73260">
            <w:r w:rsidRPr="00D73260">
              <w:t>-2,2</w:t>
            </w:r>
          </w:p>
        </w:tc>
        <w:tc>
          <w:tcPr>
            <w:tcW w:w="0" w:type="auto"/>
            <w:noWrap/>
            <w:hideMark/>
          </w:tcPr>
          <w:p w14:paraId="6FC4EFBB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712DC5CD" w14:textId="77777777" w:rsidR="00D73260" w:rsidRPr="00D73260" w:rsidRDefault="00D73260" w:rsidP="00D73260">
            <w:r w:rsidRPr="00D73260">
              <w:t>-12,3</w:t>
            </w:r>
          </w:p>
        </w:tc>
      </w:tr>
      <w:tr w:rsidR="00D73260" w:rsidRPr="00D73260" w14:paraId="6417A2D4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94C0883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14EF46BC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3A79562A" w14:textId="77777777" w:rsidR="00D73260" w:rsidRPr="00D73260" w:rsidRDefault="00D73260" w:rsidP="00D73260">
            <w:r w:rsidRPr="00D73260">
              <w:t>1,28</w:t>
            </w:r>
          </w:p>
        </w:tc>
        <w:tc>
          <w:tcPr>
            <w:tcW w:w="0" w:type="auto"/>
            <w:noWrap/>
            <w:hideMark/>
          </w:tcPr>
          <w:p w14:paraId="5BEB681E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71061F16" w14:textId="77777777" w:rsidR="00D73260" w:rsidRPr="00D73260" w:rsidRDefault="00D73260" w:rsidP="00D73260">
            <w:r w:rsidRPr="00D73260">
              <w:t>-2,2</w:t>
            </w:r>
          </w:p>
        </w:tc>
        <w:tc>
          <w:tcPr>
            <w:tcW w:w="0" w:type="auto"/>
            <w:noWrap/>
            <w:hideMark/>
          </w:tcPr>
          <w:p w14:paraId="12E3872E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3DC5B0AD" w14:textId="77777777" w:rsidR="00D73260" w:rsidRPr="00D73260" w:rsidRDefault="00D73260" w:rsidP="00D73260">
            <w:r w:rsidRPr="00D73260">
              <w:t>-12,1</w:t>
            </w:r>
          </w:p>
        </w:tc>
      </w:tr>
      <w:tr w:rsidR="00D73260" w:rsidRPr="00D73260" w14:paraId="7E1F48C2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9CE91E1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04BF500A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3A6E474E" w14:textId="77777777" w:rsidR="00D73260" w:rsidRPr="00D73260" w:rsidRDefault="00D73260" w:rsidP="00D73260">
            <w:r w:rsidRPr="00D73260">
              <w:t>2,56</w:t>
            </w:r>
          </w:p>
        </w:tc>
        <w:tc>
          <w:tcPr>
            <w:tcW w:w="0" w:type="auto"/>
            <w:noWrap/>
            <w:hideMark/>
          </w:tcPr>
          <w:p w14:paraId="33B2539A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5B3E13BC" w14:textId="77777777" w:rsidR="00D73260" w:rsidRPr="00D73260" w:rsidRDefault="00D73260" w:rsidP="00D73260">
            <w:r w:rsidRPr="00D73260">
              <w:t>-1,6</w:t>
            </w:r>
          </w:p>
        </w:tc>
        <w:tc>
          <w:tcPr>
            <w:tcW w:w="0" w:type="auto"/>
            <w:noWrap/>
            <w:hideMark/>
          </w:tcPr>
          <w:p w14:paraId="7787F680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36087939" w14:textId="77777777" w:rsidR="00D73260" w:rsidRPr="00D73260" w:rsidRDefault="00D73260" w:rsidP="00D73260">
            <w:r w:rsidRPr="00D73260">
              <w:t>-12,3</w:t>
            </w:r>
          </w:p>
        </w:tc>
      </w:tr>
      <w:tr w:rsidR="00D73260" w:rsidRPr="00D73260" w14:paraId="6DDCA310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1373E81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0F659071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4662EDA8" w14:textId="77777777" w:rsidR="00D73260" w:rsidRPr="00D73260" w:rsidRDefault="00D73260" w:rsidP="00D73260">
            <w:r w:rsidRPr="00D73260">
              <w:t>5,12</w:t>
            </w:r>
          </w:p>
        </w:tc>
        <w:tc>
          <w:tcPr>
            <w:tcW w:w="0" w:type="auto"/>
            <w:noWrap/>
            <w:hideMark/>
          </w:tcPr>
          <w:p w14:paraId="5C441F1F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3C6AC0FA" w14:textId="77777777" w:rsidR="00D73260" w:rsidRPr="00D73260" w:rsidRDefault="00D73260" w:rsidP="00D73260">
            <w:r w:rsidRPr="00D73260">
              <w:t>-2,2</w:t>
            </w:r>
          </w:p>
        </w:tc>
        <w:tc>
          <w:tcPr>
            <w:tcW w:w="0" w:type="auto"/>
            <w:noWrap/>
            <w:hideMark/>
          </w:tcPr>
          <w:p w14:paraId="667A130E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7439F0ED" w14:textId="77777777" w:rsidR="00D73260" w:rsidRPr="00D73260" w:rsidRDefault="00D73260" w:rsidP="00D73260">
            <w:r w:rsidRPr="00D73260">
              <w:t>-11,7</w:t>
            </w:r>
          </w:p>
        </w:tc>
      </w:tr>
      <w:tr w:rsidR="00D73260" w:rsidRPr="00D73260" w14:paraId="25DE90CD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4689D77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7C6DB36C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1789243B" w14:textId="77777777" w:rsidR="00D73260" w:rsidRPr="00D73260" w:rsidRDefault="00D73260" w:rsidP="00D73260">
            <w:r w:rsidRPr="00D73260">
              <w:t>10,24</w:t>
            </w:r>
          </w:p>
        </w:tc>
        <w:tc>
          <w:tcPr>
            <w:tcW w:w="0" w:type="auto"/>
            <w:noWrap/>
            <w:hideMark/>
          </w:tcPr>
          <w:p w14:paraId="033FB7CA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3E7A7761" w14:textId="77777777" w:rsidR="00D73260" w:rsidRPr="00D73260" w:rsidRDefault="00D73260" w:rsidP="00D73260">
            <w:r w:rsidRPr="00D73260">
              <w:t>0,9</w:t>
            </w:r>
          </w:p>
        </w:tc>
        <w:tc>
          <w:tcPr>
            <w:tcW w:w="0" w:type="auto"/>
            <w:noWrap/>
            <w:hideMark/>
          </w:tcPr>
          <w:p w14:paraId="7B42AA84" w14:textId="77777777" w:rsidR="00D73260" w:rsidRPr="00D73260" w:rsidRDefault="00D73260" w:rsidP="00D73260">
            <w:r w:rsidRPr="00D73260">
              <w:t>2</w:t>
            </w:r>
          </w:p>
        </w:tc>
        <w:tc>
          <w:tcPr>
            <w:tcW w:w="0" w:type="auto"/>
            <w:noWrap/>
            <w:hideMark/>
          </w:tcPr>
          <w:p w14:paraId="47947879" w14:textId="77777777" w:rsidR="00D73260" w:rsidRPr="00D73260" w:rsidRDefault="00D73260" w:rsidP="00D73260">
            <w:r w:rsidRPr="00D73260">
              <w:t>-9,8</w:t>
            </w:r>
          </w:p>
        </w:tc>
      </w:tr>
      <w:tr w:rsidR="00D73260" w:rsidRPr="00D73260" w14:paraId="5321EFC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665CFF4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6AE7A86B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5434F679" w14:textId="77777777" w:rsidR="00D73260" w:rsidRPr="00D73260" w:rsidRDefault="00D73260" w:rsidP="00D73260">
            <w:r w:rsidRPr="00D73260">
              <w:t>0</w:t>
            </w:r>
          </w:p>
        </w:tc>
        <w:tc>
          <w:tcPr>
            <w:tcW w:w="0" w:type="auto"/>
            <w:noWrap/>
            <w:hideMark/>
          </w:tcPr>
          <w:p w14:paraId="0EE0657D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51A2249B" w14:textId="77777777" w:rsidR="00D73260" w:rsidRPr="00D73260" w:rsidRDefault="00D73260" w:rsidP="00D73260">
            <w:r w:rsidRPr="00D73260">
              <w:t>-5,1</w:t>
            </w:r>
          </w:p>
        </w:tc>
        <w:tc>
          <w:tcPr>
            <w:tcW w:w="0" w:type="auto"/>
            <w:noWrap/>
            <w:hideMark/>
          </w:tcPr>
          <w:p w14:paraId="546330FD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7C5B3C36" w14:textId="77777777" w:rsidR="00D73260" w:rsidRPr="00D73260" w:rsidRDefault="00D73260" w:rsidP="00D73260">
            <w:r w:rsidRPr="00D73260">
              <w:t>-14,9</w:t>
            </w:r>
          </w:p>
        </w:tc>
      </w:tr>
      <w:tr w:rsidR="00D73260" w:rsidRPr="00D73260" w14:paraId="75B5881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7F9AC58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20558523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0BE1490A" w14:textId="77777777" w:rsidR="00D73260" w:rsidRPr="00D73260" w:rsidRDefault="00D73260" w:rsidP="00D73260">
            <w:r w:rsidRPr="00D73260">
              <w:t>1,28</w:t>
            </w:r>
          </w:p>
        </w:tc>
        <w:tc>
          <w:tcPr>
            <w:tcW w:w="0" w:type="auto"/>
            <w:noWrap/>
            <w:hideMark/>
          </w:tcPr>
          <w:p w14:paraId="5CBBB662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2850BED2" w14:textId="77777777" w:rsidR="00D73260" w:rsidRPr="00D73260" w:rsidRDefault="00D73260" w:rsidP="00D73260">
            <w:r w:rsidRPr="00D73260">
              <w:t>-6</w:t>
            </w:r>
          </w:p>
        </w:tc>
        <w:tc>
          <w:tcPr>
            <w:tcW w:w="0" w:type="auto"/>
            <w:noWrap/>
            <w:hideMark/>
          </w:tcPr>
          <w:p w14:paraId="3CB54360" w14:textId="77777777" w:rsidR="00D73260" w:rsidRPr="00303766" w:rsidRDefault="00D73260" w:rsidP="00D73260">
            <w:r w:rsidRPr="00303766">
              <w:t>4</w:t>
            </w:r>
          </w:p>
        </w:tc>
        <w:tc>
          <w:tcPr>
            <w:tcW w:w="0" w:type="auto"/>
            <w:noWrap/>
            <w:hideMark/>
          </w:tcPr>
          <w:p w14:paraId="10E67F7D" w14:textId="77777777" w:rsidR="00D73260" w:rsidRPr="00303766" w:rsidRDefault="00D73260" w:rsidP="00D73260">
            <w:r w:rsidRPr="00303766">
              <w:t>-14,7</w:t>
            </w:r>
          </w:p>
        </w:tc>
      </w:tr>
      <w:tr w:rsidR="00D73260" w:rsidRPr="00D73260" w14:paraId="60CC14C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031F414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276D7F81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2EC14258" w14:textId="77777777" w:rsidR="00D73260" w:rsidRPr="00D73260" w:rsidRDefault="00D73260" w:rsidP="00D73260">
            <w:r w:rsidRPr="00D73260">
              <w:t>2,56</w:t>
            </w:r>
          </w:p>
        </w:tc>
        <w:tc>
          <w:tcPr>
            <w:tcW w:w="0" w:type="auto"/>
            <w:noWrap/>
            <w:hideMark/>
          </w:tcPr>
          <w:p w14:paraId="471AF293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6FD8CB9D" w14:textId="77777777" w:rsidR="00D73260" w:rsidRPr="00D73260" w:rsidRDefault="00D73260" w:rsidP="00D73260">
            <w:r w:rsidRPr="00D73260">
              <w:t>-4,3</w:t>
            </w:r>
          </w:p>
        </w:tc>
        <w:tc>
          <w:tcPr>
            <w:tcW w:w="0" w:type="auto"/>
            <w:noWrap/>
            <w:hideMark/>
          </w:tcPr>
          <w:p w14:paraId="6B083A8C" w14:textId="77777777" w:rsidR="00D73260" w:rsidRPr="00303766" w:rsidRDefault="00D73260" w:rsidP="00D73260">
            <w:r w:rsidRPr="00303766">
              <w:t>4</w:t>
            </w:r>
          </w:p>
        </w:tc>
        <w:tc>
          <w:tcPr>
            <w:tcW w:w="0" w:type="auto"/>
            <w:noWrap/>
            <w:hideMark/>
          </w:tcPr>
          <w:p w14:paraId="35BAF815" w14:textId="77777777" w:rsidR="00D73260" w:rsidRPr="00303766" w:rsidRDefault="00D73260" w:rsidP="00D73260">
            <w:r w:rsidRPr="00303766">
              <w:t>-14,7</w:t>
            </w:r>
          </w:p>
        </w:tc>
      </w:tr>
      <w:tr w:rsidR="00D73260" w:rsidRPr="00D73260" w14:paraId="45DA762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045ACED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5C07AE07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2DAC29A5" w14:textId="77777777" w:rsidR="00D73260" w:rsidRPr="00D73260" w:rsidRDefault="00D73260" w:rsidP="00D73260">
            <w:r w:rsidRPr="00D73260">
              <w:t>5,12</w:t>
            </w:r>
          </w:p>
        </w:tc>
        <w:tc>
          <w:tcPr>
            <w:tcW w:w="0" w:type="auto"/>
            <w:noWrap/>
            <w:hideMark/>
          </w:tcPr>
          <w:p w14:paraId="40C67662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18B86678" w14:textId="77777777" w:rsidR="00D73260" w:rsidRPr="00D73260" w:rsidRDefault="00D73260" w:rsidP="00D73260">
            <w:r w:rsidRPr="00D73260">
              <w:t>-4,3</w:t>
            </w:r>
          </w:p>
        </w:tc>
        <w:tc>
          <w:tcPr>
            <w:tcW w:w="0" w:type="auto"/>
            <w:noWrap/>
            <w:hideMark/>
          </w:tcPr>
          <w:p w14:paraId="753FCD67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2BB7D105" w14:textId="77777777" w:rsidR="00D73260" w:rsidRPr="00D73260" w:rsidRDefault="00D73260" w:rsidP="00D73260">
            <w:r w:rsidRPr="00D73260">
              <w:t>-14,2</w:t>
            </w:r>
          </w:p>
        </w:tc>
      </w:tr>
      <w:tr w:rsidR="00D73260" w:rsidRPr="00D73260" w14:paraId="79FBC880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8F44927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7EA74ED5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73883045" w14:textId="77777777" w:rsidR="00D73260" w:rsidRPr="00D73260" w:rsidRDefault="00D73260" w:rsidP="00D73260">
            <w:r w:rsidRPr="00D73260">
              <w:t>10,24</w:t>
            </w:r>
          </w:p>
        </w:tc>
        <w:tc>
          <w:tcPr>
            <w:tcW w:w="0" w:type="auto"/>
            <w:noWrap/>
            <w:hideMark/>
          </w:tcPr>
          <w:p w14:paraId="4AB0C0AD" w14:textId="77777777" w:rsidR="00D73260" w:rsidRPr="00D73260" w:rsidRDefault="00D73260" w:rsidP="00D73260">
            <w:r w:rsidRPr="00D73260">
              <w:t>4</w:t>
            </w:r>
          </w:p>
        </w:tc>
        <w:tc>
          <w:tcPr>
            <w:tcW w:w="0" w:type="auto"/>
            <w:noWrap/>
            <w:hideMark/>
          </w:tcPr>
          <w:p w14:paraId="79DC7F31" w14:textId="77777777" w:rsidR="00D73260" w:rsidRPr="00A51A97" w:rsidRDefault="00D73260" w:rsidP="00D73260">
            <w:r w:rsidRPr="00A51A97">
              <w:t>-2,3</w:t>
            </w:r>
          </w:p>
        </w:tc>
        <w:tc>
          <w:tcPr>
            <w:tcW w:w="0" w:type="auto"/>
            <w:noWrap/>
            <w:hideMark/>
          </w:tcPr>
          <w:p w14:paraId="1B086C8B" w14:textId="77777777" w:rsidR="00D73260" w:rsidRPr="00A51A97" w:rsidRDefault="00D73260" w:rsidP="00D73260">
            <w:r w:rsidRPr="00A51A97">
              <w:t>4</w:t>
            </w:r>
          </w:p>
        </w:tc>
        <w:tc>
          <w:tcPr>
            <w:tcW w:w="0" w:type="auto"/>
            <w:noWrap/>
            <w:hideMark/>
          </w:tcPr>
          <w:p w14:paraId="2D38E025" w14:textId="77777777" w:rsidR="00D73260" w:rsidRPr="00A51A97" w:rsidRDefault="00D73260" w:rsidP="00D73260">
            <w:r w:rsidRPr="00A51A97">
              <w:t>-12,3</w:t>
            </w:r>
          </w:p>
        </w:tc>
      </w:tr>
      <w:tr w:rsidR="00D73260" w:rsidRPr="00D73260" w14:paraId="77DA405E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B47C744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1BB463C8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7264AE98" w14:textId="77777777" w:rsidR="00D73260" w:rsidRPr="00D73260" w:rsidRDefault="00D73260" w:rsidP="00D73260">
            <w:r w:rsidRPr="00D73260">
              <w:t>0</w:t>
            </w:r>
          </w:p>
        </w:tc>
        <w:tc>
          <w:tcPr>
            <w:tcW w:w="0" w:type="auto"/>
            <w:noWrap/>
            <w:hideMark/>
          </w:tcPr>
          <w:p w14:paraId="1B8AED3D" w14:textId="77777777" w:rsidR="00D73260" w:rsidRPr="00D73260" w:rsidRDefault="00D73260" w:rsidP="00D73260">
            <w:r w:rsidRPr="00D73260">
              <w:t>8</w:t>
            </w:r>
          </w:p>
        </w:tc>
        <w:tc>
          <w:tcPr>
            <w:tcW w:w="0" w:type="auto"/>
            <w:noWrap/>
            <w:hideMark/>
          </w:tcPr>
          <w:p w14:paraId="3BBC05EB" w14:textId="77777777" w:rsidR="00D73260" w:rsidRPr="00A51A97" w:rsidRDefault="00D73260" w:rsidP="00D73260">
            <w:r w:rsidRPr="00A51A97">
              <w:t>-7</w:t>
            </w:r>
          </w:p>
        </w:tc>
        <w:tc>
          <w:tcPr>
            <w:tcW w:w="0" w:type="auto"/>
            <w:noWrap/>
            <w:hideMark/>
          </w:tcPr>
          <w:p w14:paraId="373BCA29" w14:textId="77777777" w:rsidR="00D73260" w:rsidRPr="00A51A97" w:rsidRDefault="00D73260" w:rsidP="00D73260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0BC74CCE" w14:textId="77777777" w:rsidR="00D73260" w:rsidRPr="00A51A97" w:rsidRDefault="00D73260" w:rsidP="00D73260">
            <w:r w:rsidRPr="00A51A97">
              <w:t>-16,7</w:t>
            </w:r>
          </w:p>
        </w:tc>
      </w:tr>
      <w:tr w:rsidR="00D73260" w:rsidRPr="00D73260" w14:paraId="26F03FE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AE44592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724DA969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286903E7" w14:textId="77777777" w:rsidR="00D73260" w:rsidRPr="00D73260" w:rsidRDefault="00D73260" w:rsidP="00D73260">
            <w:r w:rsidRPr="00D73260">
              <w:t>1,28</w:t>
            </w:r>
          </w:p>
        </w:tc>
        <w:tc>
          <w:tcPr>
            <w:tcW w:w="0" w:type="auto"/>
            <w:noWrap/>
            <w:hideMark/>
          </w:tcPr>
          <w:p w14:paraId="5FC777FA" w14:textId="77777777" w:rsidR="00D73260" w:rsidRPr="00D73260" w:rsidRDefault="00D73260" w:rsidP="00D73260">
            <w:r w:rsidRPr="00D73260">
              <w:t>8</w:t>
            </w:r>
          </w:p>
        </w:tc>
        <w:tc>
          <w:tcPr>
            <w:tcW w:w="0" w:type="auto"/>
            <w:noWrap/>
            <w:hideMark/>
          </w:tcPr>
          <w:p w14:paraId="0252A178" w14:textId="77777777" w:rsidR="00D73260" w:rsidRPr="00A51A97" w:rsidRDefault="00D73260" w:rsidP="00D73260">
            <w:r w:rsidRPr="00A51A97">
              <w:t>-6,5</w:t>
            </w:r>
          </w:p>
        </w:tc>
        <w:tc>
          <w:tcPr>
            <w:tcW w:w="0" w:type="auto"/>
            <w:noWrap/>
            <w:hideMark/>
          </w:tcPr>
          <w:p w14:paraId="37091E6F" w14:textId="77777777" w:rsidR="00D73260" w:rsidRPr="00A51A97" w:rsidRDefault="00D73260" w:rsidP="00D73260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73E157BF" w14:textId="77777777" w:rsidR="00D73260" w:rsidRPr="00A51A97" w:rsidRDefault="00D73260" w:rsidP="00D73260">
            <w:r w:rsidRPr="00A51A97">
              <w:t>-16,4</w:t>
            </w:r>
          </w:p>
        </w:tc>
      </w:tr>
      <w:tr w:rsidR="00D73260" w:rsidRPr="00D73260" w14:paraId="13C1995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9D09B7E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02EA266A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6BD06ABA" w14:textId="77777777" w:rsidR="00D73260" w:rsidRPr="00D73260" w:rsidRDefault="00D73260" w:rsidP="00D73260">
            <w:r w:rsidRPr="00D73260">
              <w:t>2,56</w:t>
            </w:r>
          </w:p>
        </w:tc>
        <w:tc>
          <w:tcPr>
            <w:tcW w:w="0" w:type="auto"/>
            <w:noWrap/>
            <w:hideMark/>
          </w:tcPr>
          <w:p w14:paraId="359B4095" w14:textId="77777777" w:rsidR="00D73260" w:rsidRPr="00D73260" w:rsidRDefault="00D73260" w:rsidP="00D73260">
            <w:r w:rsidRPr="00D73260">
              <w:t>8</w:t>
            </w:r>
          </w:p>
        </w:tc>
        <w:tc>
          <w:tcPr>
            <w:tcW w:w="0" w:type="auto"/>
            <w:noWrap/>
            <w:hideMark/>
          </w:tcPr>
          <w:p w14:paraId="20096AF9" w14:textId="77777777" w:rsidR="00D73260" w:rsidRPr="00A51A97" w:rsidRDefault="00D73260" w:rsidP="00D73260">
            <w:r w:rsidRPr="00A51A97">
              <w:t>-6,6</w:t>
            </w:r>
          </w:p>
        </w:tc>
        <w:tc>
          <w:tcPr>
            <w:tcW w:w="0" w:type="auto"/>
            <w:noWrap/>
            <w:hideMark/>
          </w:tcPr>
          <w:p w14:paraId="245999F1" w14:textId="77777777" w:rsidR="00D73260" w:rsidRPr="00A51A97" w:rsidRDefault="00D73260" w:rsidP="00D73260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1C7370F8" w14:textId="77777777" w:rsidR="00D73260" w:rsidRPr="00A51A97" w:rsidRDefault="00D73260" w:rsidP="00D73260">
            <w:r w:rsidRPr="00A51A97">
              <w:t>-16,4</w:t>
            </w:r>
          </w:p>
        </w:tc>
      </w:tr>
      <w:tr w:rsidR="00D73260" w:rsidRPr="00D73260" w14:paraId="00F8AB40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5243769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596E6F57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7CB23F48" w14:textId="77777777" w:rsidR="00D73260" w:rsidRPr="00D73260" w:rsidRDefault="00D73260" w:rsidP="00D73260">
            <w:r w:rsidRPr="00D73260">
              <w:t>5,12</w:t>
            </w:r>
          </w:p>
        </w:tc>
        <w:tc>
          <w:tcPr>
            <w:tcW w:w="0" w:type="auto"/>
            <w:noWrap/>
            <w:hideMark/>
          </w:tcPr>
          <w:p w14:paraId="5D32B5D3" w14:textId="77777777" w:rsidR="00D73260" w:rsidRPr="00D73260" w:rsidRDefault="00D73260" w:rsidP="00D73260">
            <w:r w:rsidRPr="00D73260">
              <w:t>8</w:t>
            </w:r>
          </w:p>
        </w:tc>
        <w:tc>
          <w:tcPr>
            <w:tcW w:w="0" w:type="auto"/>
            <w:noWrap/>
            <w:hideMark/>
          </w:tcPr>
          <w:p w14:paraId="7D76457A" w14:textId="77777777" w:rsidR="00D73260" w:rsidRPr="00A51A97" w:rsidRDefault="00D73260" w:rsidP="00D73260">
            <w:r w:rsidRPr="00A51A97">
              <w:t>-6,8</w:t>
            </w:r>
          </w:p>
        </w:tc>
        <w:tc>
          <w:tcPr>
            <w:tcW w:w="0" w:type="auto"/>
            <w:noWrap/>
            <w:hideMark/>
          </w:tcPr>
          <w:p w14:paraId="3D5453C1" w14:textId="77777777" w:rsidR="00D73260" w:rsidRPr="00A51A97" w:rsidRDefault="00D73260" w:rsidP="00D73260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671DE575" w14:textId="77777777" w:rsidR="00D73260" w:rsidRPr="00A51A97" w:rsidRDefault="00D73260" w:rsidP="00D73260">
            <w:r w:rsidRPr="00A51A97">
              <w:t>-15,9</w:t>
            </w:r>
          </w:p>
        </w:tc>
      </w:tr>
      <w:tr w:rsidR="00D73260" w:rsidRPr="00D73260" w14:paraId="492CE4D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ECE5F62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2E2E2817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3BC4D877" w14:textId="77777777" w:rsidR="00D73260" w:rsidRPr="00D73260" w:rsidRDefault="00D73260" w:rsidP="00D73260">
            <w:r w:rsidRPr="00D73260">
              <w:t>10,24</w:t>
            </w:r>
          </w:p>
        </w:tc>
        <w:tc>
          <w:tcPr>
            <w:tcW w:w="0" w:type="auto"/>
            <w:noWrap/>
            <w:hideMark/>
          </w:tcPr>
          <w:p w14:paraId="09B12C78" w14:textId="77777777" w:rsidR="00D73260" w:rsidRPr="00D73260" w:rsidRDefault="00D73260" w:rsidP="00D73260">
            <w:r w:rsidRPr="00D73260">
              <w:t>8</w:t>
            </w:r>
          </w:p>
        </w:tc>
        <w:tc>
          <w:tcPr>
            <w:tcW w:w="0" w:type="auto"/>
            <w:noWrap/>
            <w:hideMark/>
          </w:tcPr>
          <w:p w14:paraId="6D03A5E6" w14:textId="77777777" w:rsidR="00D73260" w:rsidRPr="00A51A97" w:rsidRDefault="00D73260" w:rsidP="00D73260">
            <w:r w:rsidRPr="00A51A97">
              <w:t>-5,4</w:t>
            </w:r>
          </w:p>
        </w:tc>
        <w:tc>
          <w:tcPr>
            <w:tcW w:w="0" w:type="auto"/>
            <w:noWrap/>
            <w:hideMark/>
          </w:tcPr>
          <w:p w14:paraId="40004C22" w14:textId="77777777" w:rsidR="00D73260" w:rsidRPr="00A51A97" w:rsidRDefault="00D73260" w:rsidP="00D73260"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66759DA0" w14:textId="77777777" w:rsidR="00D73260" w:rsidRPr="00A51A97" w:rsidRDefault="00D73260" w:rsidP="00D73260">
            <w:r w:rsidRPr="00A51A97">
              <w:t>-14,2</w:t>
            </w:r>
          </w:p>
        </w:tc>
      </w:tr>
      <w:tr w:rsidR="00D73260" w:rsidRPr="00D73260" w14:paraId="06AB648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A5393D2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535AD454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5E9069B7" w14:textId="77777777" w:rsidR="00D73260" w:rsidRPr="00D73260" w:rsidRDefault="00D73260" w:rsidP="00D73260">
            <w:r w:rsidRPr="00D73260">
              <w:t>0</w:t>
            </w:r>
          </w:p>
        </w:tc>
        <w:tc>
          <w:tcPr>
            <w:tcW w:w="0" w:type="auto"/>
            <w:noWrap/>
            <w:hideMark/>
          </w:tcPr>
          <w:p w14:paraId="65346B18" w14:textId="77777777" w:rsidR="00D73260" w:rsidRPr="00D73260" w:rsidRDefault="00D73260" w:rsidP="00D73260">
            <w:r w:rsidRPr="00D73260">
              <w:t>16</w:t>
            </w:r>
          </w:p>
        </w:tc>
        <w:tc>
          <w:tcPr>
            <w:tcW w:w="0" w:type="auto"/>
            <w:noWrap/>
            <w:hideMark/>
          </w:tcPr>
          <w:p w14:paraId="26FD5ADA" w14:textId="77777777" w:rsidR="00D73260" w:rsidRPr="00A51A97" w:rsidRDefault="00D73260" w:rsidP="00D73260">
            <w:r w:rsidRPr="00A51A97">
              <w:t>-10,1</w:t>
            </w:r>
          </w:p>
        </w:tc>
        <w:tc>
          <w:tcPr>
            <w:tcW w:w="0" w:type="auto"/>
            <w:noWrap/>
            <w:hideMark/>
          </w:tcPr>
          <w:p w14:paraId="60931C95" w14:textId="77777777" w:rsidR="00D73260" w:rsidRPr="00A51A97" w:rsidRDefault="00D73260" w:rsidP="00D73260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6BC7399" w14:textId="77777777" w:rsidR="00D73260" w:rsidRPr="00A51A97" w:rsidRDefault="00D73260" w:rsidP="00D73260">
            <w:r w:rsidRPr="00A51A97">
              <w:t>-18,8</w:t>
            </w:r>
          </w:p>
        </w:tc>
      </w:tr>
      <w:tr w:rsidR="00D73260" w:rsidRPr="00D73260" w14:paraId="5599332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83CBF32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4D7FE2CA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3E2C4283" w14:textId="77777777" w:rsidR="00D73260" w:rsidRPr="00D73260" w:rsidRDefault="00D73260" w:rsidP="00D73260">
            <w:r w:rsidRPr="00D73260">
              <w:t>1,28</w:t>
            </w:r>
          </w:p>
        </w:tc>
        <w:tc>
          <w:tcPr>
            <w:tcW w:w="0" w:type="auto"/>
            <w:noWrap/>
            <w:hideMark/>
          </w:tcPr>
          <w:p w14:paraId="43008158" w14:textId="77777777" w:rsidR="00D73260" w:rsidRPr="00D73260" w:rsidRDefault="00D73260" w:rsidP="00D73260">
            <w:r w:rsidRPr="00D73260">
              <w:t>16</w:t>
            </w:r>
          </w:p>
        </w:tc>
        <w:tc>
          <w:tcPr>
            <w:tcW w:w="0" w:type="auto"/>
            <w:noWrap/>
            <w:hideMark/>
          </w:tcPr>
          <w:p w14:paraId="056EDA13" w14:textId="77777777" w:rsidR="00D73260" w:rsidRPr="00A51A97" w:rsidRDefault="00D73260" w:rsidP="00D73260">
            <w:r w:rsidRPr="00A51A97">
              <w:t>-10</w:t>
            </w:r>
          </w:p>
        </w:tc>
        <w:tc>
          <w:tcPr>
            <w:tcW w:w="0" w:type="auto"/>
            <w:noWrap/>
            <w:hideMark/>
          </w:tcPr>
          <w:p w14:paraId="08B0BADC" w14:textId="77777777" w:rsidR="00D73260" w:rsidRPr="00A51A97" w:rsidRDefault="00D73260" w:rsidP="00D73260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7EFD46FC" w14:textId="77777777" w:rsidR="00D73260" w:rsidRPr="00A51A97" w:rsidRDefault="00D73260" w:rsidP="00D73260">
            <w:r w:rsidRPr="00A51A97">
              <w:t>-18,7</w:t>
            </w:r>
          </w:p>
        </w:tc>
      </w:tr>
      <w:tr w:rsidR="00D73260" w:rsidRPr="00D73260" w14:paraId="06EDFBF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14D021D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3256F84A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4D7FFC22" w14:textId="77777777" w:rsidR="00D73260" w:rsidRPr="00D73260" w:rsidRDefault="00D73260" w:rsidP="00D73260">
            <w:r w:rsidRPr="00D73260">
              <w:t>2,56</w:t>
            </w:r>
          </w:p>
        </w:tc>
        <w:tc>
          <w:tcPr>
            <w:tcW w:w="0" w:type="auto"/>
            <w:noWrap/>
            <w:hideMark/>
          </w:tcPr>
          <w:p w14:paraId="41F8889B" w14:textId="77777777" w:rsidR="00D73260" w:rsidRPr="00D73260" w:rsidRDefault="00D73260" w:rsidP="00D73260">
            <w:r w:rsidRPr="00D73260">
              <w:t>16</w:t>
            </w:r>
          </w:p>
        </w:tc>
        <w:tc>
          <w:tcPr>
            <w:tcW w:w="0" w:type="auto"/>
            <w:noWrap/>
            <w:hideMark/>
          </w:tcPr>
          <w:p w14:paraId="769D7D7E" w14:textId="77777777" w:rsidR="00D73260" w:rsidRPr="00A51A97" w:rsidRDefault="00D73260" w:rsidP="00D73260">
            <w:r w:rsidRPr="00A51A97">
              <w:t>-9,6</w:t>
            </w:r>
          </w:p>
        </w:tc>
        <w:tc>
          <w:tcPr>
            <w:tcW w:w="0" w:type="auto"/>
            <w:noWrap/>
            <w:hideMark/>
          </w:tcPr>
          <w:p w14:paraId="12E44D27" w14:textId="77777777" w:rsidR="00D73260" w:rsidRPr="00A51A97" w:rsidRDefault="00D73260" w:rsidP="00D73260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5B7086BE" w14:textId="77777777" w:rsidR="00D73260" w:rsidRPr="00A51A97" w:rsidRDefault="00D73260" w:rsidP="00D73260">
            <w:r w:rsidRPr="00A51A97">
              <w:t>-18,6</w:t>
            </w:r>
          </w:p>
        </w:tc>
      </w:tr>
      <w:tr w:rsidR="00D73260" w:rsidRPr="00D73260" w14:paraId="015345ED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2E9185C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7358807F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25468ABD" w14:textId="77777777" w:rsidR="00D73260" w:rsidRPr="00D73260" w:rsidRDefault="00D73260" w:rsidP="00D73260">
            <w:r w:rsidRPr="00D73260">
              <w:t>5,12</w:t>
            </w:r>
          </w:p>
        </w:tc>
        <w:tc>
          <w:tcPr>
            <w:tcW w:w="0" w:type="auto"/>
            <w:noWrap/>
            <w:hideMark/>
          </w:tcPr>
          <w:p w14:paraId="1E453F37" w14:textId="77777777" w:rsidR="00D73260" w:rsidRPr="00D73260" w:rsidRDefault="00D73260" w:rsidP="00D73260">
            <w:r w:rsidRPr="00D73260">
              <w:t>16</w:t>
            </w:r>
          </w:p>
        </w:tc>
        <w:tc>
          <w:tcPr>
            <w:tcW w:w="0" w:type="auto"/>
            <w:noWrap/>
            <w:hideMark/>
          </w:tcPr>
          <w:p w14:paraId="6196F08D" w14:textId="77777777" w:rsidR="00D73260" w:rsidRPr="00A51A97" w:rsidRDefault="00D73260" w:rsidP="00D73260">
            <w:r w:rsidRPr="00A51A97">
              <w:t>-9,2</w:t>
            </w:r>
          </w:p>
        </w:tc>
        <w:tc>
          <w:tcPr>
            <w:tcW w:w="0" w:type="auto"/>
            <w:noWrap/>
            <w:hideMark/>
          </w:tcPr>
          <w:p w14:paraId="76974DAD" w14:textId="77777777" w:rsidR="00D73260" w:rsidRPr="00A51A97" w:rsidRDefault="00D73260" w:rsidP="00D73260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258BDABD" w14:textId="77777777" w:rsidR="00D73260" w:rsidRPr="00A51A97" w:rsidRDefault="00D73260" w:rsidP="00D73260">
            <w:r w:rsidRPr="00A51A97">
              <w:t>-18,2</w:t>
            </w:r>
          </w:p>
        </w:tc>
      </w:tr>
      <w:tr w:rsidR="00D73260" w:rsidRPr="00D73260" w14:paraId="149947D0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2AE5097" w14:textId="77777777" w:rsidR="00D73260" w:rsidRPr="00D73260" w:rsidRDefault="00D73260" w:rsidP="00D73260">
            <w:r w:rsidRPr="00D73260">
              <w:t>EPA</w:t>
            </w:r>
          </w:p>
        </w:tc>
        <w:tc>
          <w:tcPr>
            <w:tcW w:w="0" w:type="auto"/>
            <w:noWrap/>
            <w:hideMark/>
          </w:tcPr>
          <w:p w14:paraId="2456933D" w14:textId="77777777" w:rsidR="00D73260" w:rsidRPr="00D73260" w:rsidRDefault="00D73260" w:rsidP="00D73260">
            <w:r w:rsidRPr="00D73260">
              <w:t>1</w:t>
            </w:r>
          </w:p>
        </w:tc>
        <w:tc>
          <w:tcPr>
            <w:tcW w:w="0" w:type="auto"/>
            <w:noWrap/>
            <w:hideMark/>
          </w:tcPr>
          <w:p w14:paraId="285B5D35" w14:textId="77777777" w:rsidR="00D73260" w:rsidRPr="00D73260" w:rsidRDefault="00D73260" w:rsidP="00D73260">
            <w:r w:rsidRPr="00D73260">
              <w:t>10,24</w:t>
            </w:r>
          </w:p>
        </w:tc>
        <w:tc>
          <w:tcPr>
            <w:tcW w:w="0" w:type="auto"/>
            <w:noWrap/>
            <w:hideMark/>
          </w:tcPr>
          <w:p w14:paraId="5413901F" w14:textId="77777777" w:rsidR="00D73260" w:rsidRPr="00D73260" w:rsidRDefault="00D73260" w:rsidP="00D73260">
            <w:r w:rsidRPr="00D73260">
              <w:t>16</w:t>
            </w:r>
          </w:p>
        </w:tc>
        <w:tc>
          <w:tcPr>
            <w:tcW w:w="0" w:type="auto"/>
            <w:noWrap/>
            <w:hideMark/>
          </w:tcPr>
          <w:p w14:paraId="0D8CD540" w14:textId="77777777" w:rsidR="00D73260" w:rsidRPr="00A51A97" w:rsidRDefault="00D73260" w:rsidP="00D73260">
            <w:r w:rsidRPr="00A51A97">
              <w:t>-5,9</w:t>
            </w:r>
          </w:p>
        </w:tc>
        <w:tc>
          <w:tcPr>
            <w:tcW w:w="0" w:type="auto"/>
            <w:noWrap/>
            <w:hideMark/>
          </w:tcPr>
          <w:p w14:paraId="6EDD9F83" w14:textId="77777777" w:rsidR="00D73260" w:rsidRPr="00A51A97" w:rsidRDefault="00D73260" w:rsidP="00D73260"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473D4552" w14:textId="77777777" w:rsidR="00D73260" w:rsidRPr="00A51A97" w:rsidRDefault="00D73260" w:rsidP="00D73260">
            <w:r w:rsidRPr="00A51A97">
              <w:t>-16,4</w:t>
            </w:r>
          </w:p>
        </w:tc>
      </w:tr>
    </w:tbl>
    <w:p w14:paraId="3D7FCD29" w14:textId="5609C174" w:rsidR="003256D8" w:rsidRDefault="003256D8" w:rsidP="00FF6E7E"/>
    <w:p w14:paraId="502CFFE0" w14:textId="39385EF2" w:rsidR="006436E8" w:rsidRDefault="006436E8" w:rsidP="006436E8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WUS reception results for ETU 1 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"/>
        <w:gridCol w:w="917"/>
        <w:gridCol w:w="717"/>
        <w:gridCol w:w="1217"/>
        <w:gridCol w:w="672"/>
        <w:gridCol w:w="1217"/>
        <w:gridCol w:w="672"/>
      </w:tblGrid>
      <w:tr w:rsidR="00933B05" w:rsidRPr="00933B05" w14:paraId="45C0F869" w14:textId="77777777" w:rsidTr="00D3217D">
        <w:trPr>
          <w:trHeight w:val="300"/>
          <w:jc w:val="center"/>
        </w:trPr>
        <w:tc>
          <w:tcPr>
            <w:tcW w:w="0" w:type="auto"/>
            <w:gridSpan w:val="3"/>
            <w:noWrap/>
          </w:tcPr>
          <w:p w14:paraId="775386DB" w14:textId="77777777" w:rsidR="00933B05" w:rsidRDefault="00933B05" w:rsidP="00933B05">
            <w:pPr>
              <w:keepNext/>
              <w:jc w:val="center"/>
            </w:pPr>
          </w:p>
        </w:tc>
        <w:tc>
          <w:tcPr>
            <w:tcW w:w="0" w:type="auto"/>
            <w:gridSpan w:val="2"/>
            <w:noWrap/>
          </w:tcPr>
          <w:p w14:paraId="1C3A6EE2" w14:textId="6087FFE1" w:rsidR="00933B05" w:rsidRDefault="00933B05" w:rsidP="00933B05">
            <w:pPr>
              <w:keepNext/>
              <w:jc w:val="center"/>
            </w:pPr>
            <w:r>
              <w:t>1 Tx</w:t>
            </w:r>
          </w:p>
        </w:tc>
        <w:tc>
          <w:tcPr>
            <w:tcW w:w="0" w:type="auto"/>
            <w:gridSpan w:val="2"/>
            <w:noWrap/>
          </w:tcPr>
          <w:p w14:paraId="45115A46" w14:textId="082715A0" w:rsidR="00933B05" w:rsidRDefault="00933B05" w:rsidP="00933B05">
            <w:pPr>
              <w:keepNext/>
              <w:jc w:val="center"/>
            </w:pPr>
            <w:r>
              <w:t>2 Tx</w:t>
            </w:r>
          </w:p>
        </w:tc>
      </w:tr>
      <w:tr w:rsidR="00933B05" w:rsidRPr="00933B05" w14:paraId="72630A83" w14:textId="77777777" w:rsidTr="00D3217D">
        <w:trPr>
          <w:trHeight w:val="300"/>
          <w:jc w:val="center"/>
        </w:trPr>
        <w:tc>
          <w:tcPr>
            <w:tcW w:w="0" w:type="auto"/>
            <w:noWrap/>
          </w:tcPr>
          <w:p w14:paraId="6522976B" w14:textId="43206DE1" w:rsidR="00933B05" w:rsidRPr="00933B05" w:rsidRDefault="00933B05" w:rsidP="00933B05">
            <w:pPr>
              <w:keepNext/>
              <w:jc w:val="center"/>
            </w:pPr>
            <w:r>
              <w:t>Channel</w:t>
            </w:r>
          </w:p>
        </w:tc>
        <w:tc>
          <w:tcPr>
            <w:tcW w:w="0" w:type="auto"/>
            <w:noWrap/>
          </w:tcPr>
          <w:p w14:paraId="7B17D529" w14:textId="6DAFAAD8" w:rsidR="00933B05" w:rsidRPr="00933B05" w:rsidRDefault="00933B05" w:rsidP="00933B05">
            <w:pPr>
              <w:keepNext/>
              <w:jc w:val="center"/>
            </w:pPr>
            <w:r>
              <w:t>Doppler</w:t>
            </w:r>
          </w:p>
        </w:tc>
        <w:tc>
          <w:tcPr>
            <w:tcW w:w="0" w:type="auto"/>
            <w:noWrap/>
          </w:tcPr>
          <w:p w14:paraId="5C59784F" w14:textId="5AF0A2B0" w:rsidR="00933B05" w:rsidRPr="00933B05" w:rsidRDefault="00933B05" w:rsidP="00933B05">
            <w:pPr>
              <w:keepNext/>
              <w:jc w:val="center"/>
            </w:pPr>
            <w:r>
              <w:t>DRX</w:t>
            </w:r>
          </w:p>
        </w:tc>
        <w:tc>
          <w:tcPr>
            <w:tcW w:w="0" w:type="auto"/>
            <w:noWrap/>
          </w:tcPr>
          <w:p w14:paraId="6F69569F" w14:textId="1A836A7A" w:rsidR="00933B05" w:rsidRPr="00933B05" w:rsidRDefault="00933B05" w:rsidP="00933B05">
            <w:pPr>
              <w:keepNext/>
              <w:jc w:val="center"/>
            </w:pPr>
            <w:r>
              <w:t>Repetitions</w:t>
            </w:r>
          </w:p>
        </w:tc>
        <w:tc>
          <w:tcPr>
            <w:tcW w:w="0" w:type="auto"/>
            <w:noWrap/>
          </w:tcPr>
          <w:p w14:paraId="372D0F7E" w14:textId="690D5DAE" w:rsidR="00933B05" w:rsidRPr="00933B05" w:rsidRDefault="00933B05" w:rsidP="00933B05">
            <w:pPr>
              <w:keepNext/>
              <w:jc w:val="center"/>
            </w:pPr>
            <w:r>
              <w:t>SNR</w:t>
            </w:r>
          </w:p>
        </w:tc>
        <w:tc>
          <w:tcPr>
            <w:tcW w:w="0" w:type="auto"/>
            <w:noWrap/>
          </w:tcPr>
          <w:p w14:paraId="56B826D2" w14:textId="1F6B5721" w:rsidR="00933B05" w:rsidRPr="00933B05" w:rsidRDefault="00933B05" w:rsidP="00933B05">
            <w:pPr>
              <w:keepNext/>
              <w:jc w:val="center"/>
            </w:pPr>
            <w:r>
              <w:t>Repetitions</w:t>
            </w:r>
          </w:p>
        </w:tc>
        <w:tc>
          <w:tcPr>
            <w:tcW w:w="0" w:type="auto"/>
            <w:noWrap/>
          </w:tcPr>
          <w:p w14:paraId="71B61C27" w14:textId="7457F3D1" w:rsidR="00933B05" w:rsidRPr="00933B05" w:rsidRDefault="00933B05" w:rsidP="00933B05">
            <w:pPr>
              <w:keepNext/>
              <w:jc w:val="center"/>
            </w:pPr>
            <w:r>
              <w:t>SNR</w:t>
            </w:r>
          </w:p>
        </w:tc>
      </w:tr>
      <w:tr w:rsidR="00933B05" w:rsidRPr="00933B05" w14:paraId="402019E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98E025C" w14:textId="77777777" w:rsidR="00933B05" w:rsidRPr="00933B05" w:rsidRDefault="00933B05" w:rsidP="00933B05">
            <w:pPr>
              <w:keepNext/>
              <w:jc w:val="center"/>
              <w:rPr>
                <w:lang w:val="sv-SE"/>
              </w:rPr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07FD75B1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2198BADB" w14:textId="77777777" w:rsidR="00933B05" w:rsidRPr="00933B05" w:rsidRDefault="00933B05" w:rsidP="00933B05">
            <w:pPr>
              <w:keepNext/>
              <w:jc w:val="center"/>
            </w:pPr>
            <w:r w:rsidRPr="00933B05">
              <w:t>0</w:t>
            </w:r>
          </w:p>
        </w:tc>
        <w:tc>
          <w:tcPr>
            <w:tcW w:w="0" w:type="auto"/>
            <w:noWrap/>
            <w:hideMark/>
          </w:tcPr>
          <w:p w14:paraId="7B4515D5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24638803" w14:textId="77777777" w:rsidR="00933B05" w:rsidRPr="00933B05" w:rsidRDefault="00933B05" w:rsidP="00933B05">
            <w:pPr>
              <w:keepNext/>
              <w:jc w:val="center"/>
            </w:pPr>
            <w:r w:rsidRPr="00933B05">
              <w:t>4,8</w:t>
            </w:r>
          </w:p>
        </w:tc>
        <w:tc>
          <w:tcPr>
            <w:tcW w:w="0" w:type="auto"/>
            <w:noWrap/>
            <w:hideMark/>
          </w:tcPr>
          <w:p w14:paraId="1965A9D8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6C317345" w14:textId="77777777" w:rsidR="00933B05" w:rsidRPr="00933B05" w:rsidRDefault="00933B05" w:rsidP="00933B05">
            <w:pPr>
              <w:keepNext/>
              <w:jc w:val="center"/>
            </w:pPr>
            <w:r w:rsidRPr="00933B05">
              <w:t>-12,3</w:t>
            </w:r>
          </w:p>
        </w:tc>
      </w:tr>
      <w:tr w:rsidR="00933B05" w:rsidRPr="00933B05" w14:paraId="02C8A279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A8F5651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57EF244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0C4EF915" w14:textId="77777777" w:rsidR="00933B05" w:rsidRPr="00933B05" w:rsidRDefault="00933B05" w:rsidP="00933B05">
            <w:pPr>
              <w:keepNext/>
              <w:jc w:val="center"/>
            </w:pPr>
            <w:r w:rsidRPr="00933B05">
              <w:t>1,28</w:t>
            </w:r>
          </w:p>
        </w:tc>
        <w:tc>
          <w:tcPr>
            <w:tcW w:w="0" w:type="auto"/>
            <w:noWrap/>
            <w:hideMark/>
          </w:tcPr>
          <w:p w14:paraId="4CB64CD5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08AE55AF" w14:textId="77777777" w:rsidR="00933B05" w:rsidRPr="00933B05" w:rsidRDefault="00933B05" w:rsidP="00933B05">
            <w:pPr>
              <w:keepNext/>
              <w:jc w:val="center"/>
            </w:pPr>
            <w:r w:rsidRPr="00933B05">
              <w:t>-5,3</w:t>
            </w:r>
          </w:p>
        </w:tc>
        <w:tc>
          <w:tcPr>
            <w:tcW w:w="0" w:type="auto"/>
            <w:noWrap/>
            <w:hideMark/>
          </w:tcPr>
          <w:p w14:paraId="2319C6EF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2EF186AF" w14:textId="77777777" w:rsidR="00933B05" w:rsidRPr="00933B05" w:rsidRDefault="00933B05" w:rsidP="00933B05">
            <w:pPr>
              <w:keepNext/>
              <w:jc w:val="center"/>
            </w:pPr>
            <w:r w:rsidRPr="00933B05">
              <w:t>-11,8</w:t>
            </w:r>
          </w:p>
        </w:tc>
      </w:tr>
      <w:tr w:rsidR="00933B05" w:rsidRPr="00933B05" w14:paraId="2A1B59DD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60DA697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34BCD64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4B7485EE" w14:textId="77777777" w:rsidR="00933B05" w:rsidRPr="00933B05" w:rsidRDefault="00933B05" w:rsidP="00933B05">
            <w:pPr>
              <w:keepNext/>
              <w:jc w:val="center"/>
            </w:pPr>
            <w:r w:rsidRPr="00933B05">
              <w:t>2,56</w:t>
            </w:r>
          </w:p>
        </w:tc>
        <w:tc>
          <w:tcPr>
            <w:tcW w:w="0" w:type="auto"/>
            <w:noWrap/>
            <w:hideMark/>
          </w:tcPr>
          <w:p w14:paraId="5042E12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30C3E836" w14:textId="77777777" w:rsidR="00933B05" w:rsidRPr="00933B05" w:rsidRDefault="00933B05" w:rsidP="00933B05">
            <w:pPr>
              <w:keepNext/>
              <w:jc w:val="center"/>
            </w:pPr>
            <w:r w:rsidRPr="00933B05">
              <w:t>-4,9</w:t>
            </w:r>
          </w:p>
        </w:tc>
        <w:tc>
          <w:tcPr>
            <w:tcW w:w="0" w:type="auto"/>
            <w:noWrap/>
            <w:hideMark/>
          </w:tcPr>
          <w:p w14:paraId="66B03A0E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11B00E25" w14:textId="77777777" w:rsidR="00933B05" w:rsidRPr="00933B05" w:rsidRDefault="00933B05" w:rsidP="00933B05">
            <w:pPr>
              <w:keepNext/>
              <w:jc w:val="center"/>
            </w:pPr>
            <w:r w:rsidRPr="00933B05">
              <w:t>-11,8</w:t>
            </w:r>
          </w:p>
        </w:tc>
      </w:tr>
      <w:tr w:rsidR="00933B05" w:rsidRPr="00933B05" w14:paraId="0A8ECD2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6534481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7378052B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5E6B29A5" w14:textId="77777777" w:rsidR="00933B05" w:rsidRPr="00933B05" w:rsidRDefault="00933B05" w:rsidP="00933B05">
            <w:pPr>
              <w:keepNext/>
              <w:jc w:val="center"/>
            </w:pPr>
            <w:r w:rsidRPr="00933B05">
              <w:t>5,12</w:t>
            </w:r>
          </w:p>
        </w:tc>
        <w:tc>
          <w:tcPr>
            <w:tcW w:w="0" w:type="auto"/>
            <w:noWrap/>
            <w:hideMark/>
          </w:tcPr>
          <w:p w14:paraId="502995DA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6666B026" w14:textId="77777777" w:rsidR="00933B05" w:rsidRPr="00933B05" w:rsidRDefault="00933B05" w:rsidP="00933B05">
            <w:pPr>
              <w:keepNext/>
              <w:jc w:val="center"/>
            </w:pPr>
            <w:r w:rsidRPr="00933B05">
              <w:t>-3,8</w:t>
            </w:r>
          </w:p>
        </w:tc>
        <w:tc>
          <w:tcPr>
            <w:tcW w:w="0" w:type="auto"/>
            <w:noWrap/>
            <w:hideMark/>
          </w:tcPr>
          <w:p w14:paraId="0C80877C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39DA662E" w14:textId="77777777" w:rsidR="00933B05" w:rsidRPr="00933B05" w:rsidRDefault="00933B05" w:rsidP="00933B05">
            <w:pPr>
              <w:keepNext/>
              <w:jc w:val="center"/>
            </w:pPr>
            <w:r w:rsidRPr="00933B05">
              <w:t>-11,3</w:t>
            </w:r>
          </w:p>
        </w:tc>
      </w:tr>
      <w:tr w:rsidR="00933B05" w:rsidRPr="00933B05" w14:paraId="5DE96343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3610DDD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5D5D8FB4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695EE3F9" w14:textId="77777777" w:rsidR="00933B05" w:rsidRPr="00933B05" w:rsidRDefault="00933B05" w:rsidP="00933B05">
            <w:pPr>
              <w:keepNext/>
              <w:jc w:val="center"/>
            </w:pPr>
            <w:r w:rsidRPr="00933B05">
              <w:t>10,24</w:t>
            </w:r>
          </w:p>
        </w:tc>
        <w:tc>
          <w:tcPr>
            <w:tcW w:w="0" w:type="auto"/>
            <w:noWrap/>
            <w:hideMark/>
          </w:tcPr>
          <w:p w14:paraId="785CC3C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19CEF6CB" w14:textId="77777777" w:rsidR="00933B05" w:rsidRPr="00933B05" w:rsidRDefault="00933B05" w:rsidP="00933B05">
            <w:pPr>
              <w:keepNext/>
              <w:jc w:val="center"/>
            </w:pPr>
            <w:r w:rsidRPr="00933B05">
              <w:t>-1,7</w:t>
            </w:r>
          </w:p>
        </w:tc>
        <w:tc>
          <w:tcPr>
            <w:tcW w:w="0" w:type="auto"/>
            <w:noWrap/>
            <w:hideMark/>
          </w:tcPr>
          <w:p w14:paraId="33DE9367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7CC99F18" w14:textId="77777777" w:rsidR="00933B05" w:rsidRPr="00933B05" w:rsidRDefault="00933B05" w:rsidP="00933B05">
            <w:pPr>
              <w:keepNext/>
              <w:jc w:val="center"/>
            </w:pPr>
            <w:r w:rsidRPr="00933B05">
              <w:t>-9,4</w:t>
            </w:r>
          </w:p>
        </w:tc>
      </w:tr>
      <w:tr w:rsidR="00933B05" w:rsidRPr="00933B05" w14:paraId="731DA23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D91F1CE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42F65E54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008D84FA" w14:textId="77777777" w:rsidR="00933B05" w:rsidRPr="00933B05" w:rsidRDefault="00933B05" w:rsidP="00933B05">
            <w:pPr>
              <w:keepNext/>
              <w:jc w:val="center"/>
            </w:pPr>
            <w:r w:rsidRPr="00933B05">
              <w:t>0</w:t>
            </w:r>
          </w:p>
        </w:tc>
        <w:tc>
          <w:tcPr>
            <w:tcW w:w="0" w:type="auto"/>
            <w:noWrap/>
            <w:hideMark/>
          </w:tcPr>
          <w:p w14:paraId="503310BC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5215D2B1" w14:textId="77777777" w:rsidR="00933B05" w:rsidRPr="00933B05" w:rsidRDefault="00933B05" w:rsidP="00933B05">
            <w:pPr>
              <w:keepNext/>
              <w:jc w:val="center"/>
            </w:pPr>
            <w:r w:rsidRPr="00933B05">
              <w:t>-7,1</w:t>
            </w:r>
          </w:p>
        </w:tc>
        <w:tc>
          <w:tcPr>
            <w:tcW w:w="0" w:type="auto"/>
            <w:noWrap/>
            <w:hideMark/>
          </w:tcPr>
          <w:p w14:paraId="2A409FCD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0C3F4A9A" w14:textId="77777777" w:rsidR="00933B05" w:rsidRPr="00933B05" w:rsidRDefault="00933B05" w:rsidP="00933B05">
            <w:pPr>
              <w:keepNext/>
              <w:jc w:val="center"/>
            </w:pPr>
            <w:r w:rsidRPr="00933B05">
              <w:t>-14,8</w:t>
            </w:r>
          </w:p>
        </w:tc>
      </w:tr>
      <w:tr w:rsidR="00933B05" w:rsidRPr="00933B05" w14:paraId="2884C53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2E57252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475F9951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398996FC" w14:textId="77777777" w:rsidR="00933B05" w:rsidRPr="00933B05" w:rsidRDefault="00933B05" w:rsidP="00933B05">
            <w:pPr>
              <w:keepNext/>
              <w:jc w:val="center"/>
            </w:pPr>
            <w:r w:rsidRPr="00933B05">
              <w:t>1,28</w:t>
            </w:r>
          </w:p>
        </w:tc>
        <w:tc>
          <w:tcPr>
            <w:tcW w:w="0" w:type="auto"/>
            <w:noWrap/>
            <w:hideMark/>
          </w:tcPr>
          <w:p w14:paraId="6E72243A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2BE4A761" w14:textId="77777777" w:rsidR="00933B05" w:rsidRPr="00933B05" w:rsidRDefault="00933B05" w:rsidP="00933B05">
            <w:pPr>
              <w:keepNext/>
              <w:jc w:val="center"/>
            </w:pPr>
            <w:r w:rsidRPr="00933B05">
              <w:t>-7,1</w:t>
            </w:r>
          </w:p>
        </w:tc>
        <w:tc>
          <w:tcPr>
            <w:tcW w:w="0" w:type="auto"/>
            <w:noWrap/>
            <w:hideMark/>
          </w:tcPr>
          <w:p w14:paraId="7DF5F3B3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5F931475" w14:textId="77777777" w:rsidR="00933B05" w:rsidRPr="00933B05" w:rsidRDefault="00933B05" w:rsidP="00933B05">
            <w:pPr>
              <w:keepNext/>
              <w:jc w:val="center"/>
            </w:pPr>
            <w:r w:rsidRPr="00933B05">
              <w:t>-14,6</w:t>
            </w:r>
          </w:p>
        </w:tc>
      </w:tr>
      <w:tr w:rsidR="00933B05" w:rsidRPr="00933B05" w14:paraId="64784A4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88E9A5D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61C48AEB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4C124EDC" w14:textId="77777777" w:rsidR="00933B05" w:rsidRPr="00933B05" w:rsidRDefault="00933B05" w:rsidP="00933B05">
            <w:pPr>
              <w:keepNext/>
              <w:jc w:val="center"/>
            </w:pPr>
            <w:r w:rsidRPr="00933B05">
              <w:t>2,56</w:t>
            </w:r>
          </w:p>
        </w:tc>
        <w:tc>
          <w:tcPr>
            <w:tcW w:w="0" w:type="auto"/>
            <w:noWrap/>
            <w:hideMark/>
          </w:tcPr>
          <w:p w14:paraId="75682091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36B641EE" w14:textId="77777777" w:rsidR="00933B05" w:rsidRPr="00933B05" w:rsidRDefault="00933B05" w:rsidP="00933B05">
            <w:pPr>
              <w:keepNext/>
              <w:jc w:val="center"/>
            </w:pPr>
            <w:r w:rsidRPr="00933B05">
              <w:t>-6,9</w:t>
            </w:r>
          </w:p>
        </w:tc>
        <w:tc>
          <w:tcPr>
            <w:tcW w:w="0" w:type="auto"/>
            <w:noWrap/>
            <w:hideMark/>
          </w:tcPr>
          <w:p w14:paraId="090C06A1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2D6706B0" w14:textId="77777777" w:rsidR="00933B05" w:rsidRPr="00933B05" w:rsidRDefault="00933B05" w:rsidP="00933B05">
            <w:pPr>
              <w:keepNext/>
              <w:jc w:val="center"/>
            </w:pPr>
            <w:r w:rsidRPr="00933B05">
              <w:t>-14,5</w:t>
            </w:r>
          </w:p>
        </w:tc>
      </w:tr>
      <w:tr w:rsidR="00933B05" w:rsidRPr="00933B05" w14:paraId="2BEF8724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5C581EB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3515FA3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272C4AAC" w14:textId="77777777" w:rsidR="00933B05" w:rsidRPr="00933B05" w:rsidRDefault="00933B05" w:rsidP="00933B05">
            <w:pPr>
              <w:keepNext/>
              <w:jc w:val="center"/>
            </w:pPr>
            <w:r w:rsidRPr="00933B05">
              <w:t>5,12</w:t>
            </w:r>
          </w:p>
        </w:tc>
        <w:tc>
          <w:tcPr>
            <w:tcW w:w="0" w:type="auto"/>
            <w:noWrap/>
            <w:hideMark/>
          </w:tcPr>
          <w:p w14:paraId="693981A6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5E2F9CFD" w14:textId="77777777" w:rsidR="00933B05" w:rsidRPr="00933B05" w:rsidRDefault="00933B05" w:rsidP="00933B05">
            <w:pPr>
              <w:keepNext/>
              <w:jc w:val="center"/>
            </w:pPr>
            <w:r w:rsidRPr="00933B05">
              <w:t>-6,5</w:t>
            </w:r>
          </w:p>
        </w:tc>
        <w:tc>
          <w:tcPr>
            <w:tcW w:w="0" w:type="auto"/>
            <w:noWrap/>
            <w:hideMark/>
          </w:tcPr>
          <w:p w14:paraId="63A66E06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02D7CD67" w14:textId="77777777" w:rsidR="00933B05" w:rsidRPr="00933B05" w:rsidRDefault="00933B05" w:rsidP="00933B05">
            <w:pPr>
              <w:keepNext/>
              <w:jc w:val="center"/>
            </w:pPr>
            <w:r w:rsidRPr="00933B05">
              <w:t>-14,2</w:t>
            </w:r>
          </w:p>
        </w:tc>
      </w:tr>
      <w:tr w:rsidR="00933B05" w:rsidRPr="00933B05" w14:paraId="663FD0DD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F2035B1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31B887F7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0F44DF35" w14:textId="77777777" w:rsidR="00933B05" w:rsidRPr="00933B05" w:rsidRDefault="00933B05" w:rsidP="00933B05">
            <w:pPr>
              <w:keepNext/>
              <w:jc w:val="center"/>
            </w:pPr>
            <w:r w:rsidRPr="00933B05">
              <w:t>10,24</w:t>
            </w:r>
          </w:p>
        </w:tc>
        <w:tc>
          <w:tcPr>
            <w:tcW w:w="0" w:type="auto"/>
            <w:noWrap/>
            <w:hideMark/>
          </w:tcPr>
          <w:p w14:paraId="6033AAE0" w14:textId="77777777" w:rsidR="00933B05" w:rsidRPr="00933B05" w:rsidRDefault="00933B05" w:rsidP="00933B05">
            <w:pPr>
              <w:keepNext/>
              <w:jc w:val="center"/>
            </w:pPr>
            <w:r w:rsidRPr="00933B05">
              <w:t>2</w:t>
            </w:r>
          </w:p>
        </w:tc>
        <w:tc>
          <w:tcPr>
            <w:tcW w:w="0" w:type="auto"/>
            <w:noWrap/>
            <w:hideMark/>
          </w:tcPr>
          <w:p w14:paraId="392F3D2D" w14:textId="77777777" w:rsidR="00933B05" w:rsidRPr="00933B05" w:rsidRDefault="00933B05" w:rsidP="00933B05">
            <w:pPr>
              <w:keepNext/>
              <w:jc w:val="center"/>
            </w:pPr>
            <w:r w:rsidRPr="00933B05">
              <w:t>-4,1</w:t>
            </w:r>
          </w:p>
        </w:tc>
        <w:tc>
          <w:tcPr>
            <w:tcW w:w="0" w:type="auto"/>
            <w:noWrap/>
            <w:hideMark/>
          </w:tcPr>
          <w:p w14:paraId="644AAD1B" w14:textId="77777777" w:rsidR="00933B05" w:rsidRPr="00FE7AB7" w:rsidRDefault="00933B05" w:rsidP="00933B05">
            <w:pPr>
              <w:keepNext/>
              <w:jc w:val="center"/>
            </w:pPr>
            <w:r w:rsidRPr="00FE7AB7">
              <w:t>4</w:t>
            </w:r>
          </w:p>
        </w:tc>
        <w:tc>
          <w:tcPr>
            <w:tcW w:w="0" w:type="auto"/>
            <w:noWrap/>
            <w:hideMark/>
          </w:tcPr>
          <w:p w14:paraId="1FDFC2C5" w14:textId="77777777" w:rsidR="00933B05" w:rsidRPr="00FE7AB7" w:rsidRDefault="00933B05" w:rsidP="00933B05">
            <w:pPr>
              <w:keepNext/>
              <w:jc w:val="center"/>
            </w:pPr>
            <w:r w:rsidRPr="00FE7AB7">
              <w:t>-12,1</w:t>
            </w:r>
          </w:p>
        </w:tc>
      </w:tr>
      <w:tr w:rsidR="00933B05" w:rsidRPr="00933B05" w14:paraId="6F6BE9E0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93C8B32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62B4DFFE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50020384" w14:textId="77777777" w:rsidR="00933B05" w:rsidRPr="00933B05" w:rsidRDefault="00933B05" w:rsidP="00933B05">
            <w:pPr>
              <w:keepNext/>
              <w:jc w:val="center"/>
            </w:pPr>
            <w:r w:rsidRPr="00933B05">
              <w:t>0</w:t>
            </w:r>
          </w:p>
        </w:tc>
        <w:tc>
          <w:tcPr>
            <w:tcW w:w="0" w:type="auto"/>
            <w:noWrap/>
            <w:hideMark/>
          </w:tcPr>
          <w:p w14:paraId="784DBC89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5946CEF3" w14:textId="77777777" w:rsidR="00933B05" w:rsidRPr="00933B05" w:rsidRDefault="00933B05" w:rsidP="00933B05">
            <w:pPr>
              <w:keepNext/>
              <w:jc w:val="center"/>
            </w:pPr>
            <w:r w:rsidRPr="00933B05">
              <w:t>-10</w:t>
            </w:r>
          </w:p>
        </w:tc>
        <w:tc>
          <w:tcPr>
            <w:tcW w:w="0" w:type="auto"/>
            <w:noWrap/>
            <w:hideMark/>
          </w:tcPr>
          <w:p w14:paraId="0C7E31CC" w14:textId="77777777" w:rsidR="00933B05" w:rsidRPr="00FE7AB7" w:rsidRDefault="00933B05" w:rsidP="00933B05">
            <w:pPr>
              <w:keepNext/>
              <w:jc w:val="center"/>
            </w:pPr>
            <w:r w:rsidRPr="00FE7AB7">
              <w:t>8</w:t>
            </w:r>
          </w:p>
        </w:tc>
        <w:tc>
          <w:tcPr>
            <w:tcW w:w="0" w:type="auto"/>
            <w:noWrap/>
            <w:hideMark/>
          </w:tcPr>
          <w:p w14:paraId="604919B4" w14:textId="77777777" w:rsidR="00933B05" w:rsidRPr="00FE7AB7" w:rsidRDefault="00933B05" w:rsidP="00933B05">
            <w:pPr>
              <w:keepNext/>
              <w:jc w:val="center"/>
            </w:pPr>
            <w:r w:rsidRPr="00FE7AB7">
              <w:t>-16,9</w:t>
            </w:r>
          </w:p>
        </w:tc>
      </w:tr>
      <w:tr w:rsidR="00933B05" w:rsidRPr="00933B05" w14:paraId="0658593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9F82E43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61138BCA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45E6C137" w14:textId="77777777" w:rsidR="00933B05" w:rsidRPr="00933B05" w:rsidRDefault="00933B05" w:rsidP="00933B05">
            <w:pPr>
              <w:keepNext/>
              <w:jc w:val="center"/>
            </w:pPr>
            <w:r w:rsidRPr="00933B05">
              <w:t>1,28</w:t>
            </w:r>
          </w:p>
        </w:tc>
        <w:tc>
          <w:tcPr>
            <w:tcW w:w="0" w:type="auto"/>
            <w:noWrap/>
            <w:hideMark/>
          </w:tcPr>
          <w:p w14:paraId="408F25FC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4EB10791" w14:textId="77777777" w:rsidR="00933B05" w:rsidRPr="00933B05" w:rsidRDefault="00933B05" w:rsidP="00933B05">
            <w:pPr>
              <w:keepNext/>
              <w:jc w:val="center"/>
            </w:pPr>
            <w:r w:rsidRPr="00933B05">
              <w:t>-9,7</w:t>
            </w:r>
          </w:p>
        </w:tc>
        <w:tc>
          <w:tcPr>
            <w:tcW w:w="0" w:type="auto"/>
            <w:noWrap/>
            <w:hideMark/>
          </w:tcPr>
          <w:p w14:paraId="787C2967" w14:textId="77777777" w:rsidR="00933B05" w:rsidRPr="00FE7AB7" w:rsidRDefault="00933B05" w:rsidP="00933B05">
            <w:pPr>
              <w:keepNext/>
              <w:jc w:val="center"/>
            </w:pPr>
            <w:r w:rsidRPr="00FE7AB7">
              <w:t>8</w:t>
            </w:r>
          </w:p>
        </w:tc>
        <w:tc>
          <w:tcPr>
            <w:tcW w:w="0" w:type="auto"/>
            <w:noWrap/>
            <w:hideMark/>
          </w:tcPr>
          <w:p w14:paraId="4E4D4B8E" w14:textId="77777777" w:rsidR="00933B05" w:rsidRPr="00FE7AB7" w:rsidRDefault="00933B05" w:rsidP="00933B05">
            <w:pPr>
              <w:keepNext/>
              <w:jc w:val="center"/>
            </w:pPr>
            <w:r w:rsidRPr="00FE7AB7">
              <w:t>-16,6</w:t>
            </w:r>
          </w:p>
        </w:tc>
      </w:tr>
      <w:tr w:rsidR="00933B05" w:rsidRPr="00933B05" w14:paraId="130A3463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66413B0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485405F4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5A753243" w14:textId="77777777" w:rsidR="00933B05" w:rsidRPr="00933B05" w:rsidRDefault="00933B05" w:rsidP="00933B05">
            <w:pPr>
              <w:keepNext/>
              <w:jc w:val="center"/>
            </w:pPr>
            <w:r w:rsidRPr="00933B05">
              <w:t>2,56</w:t>
            </w:r>
          </w:p>
        </w:tc>
        <w:tc>
          <w:tcPr>
            <w:tcW w:w="0" w:type="auto"/>
            <w:noWrap/>
            <w:hideMark/>
          </w:tcPr>
          <w:p w14:paraId="5D161F43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34BA2EE6" w14:textId="77777777" w:rsidR="00933B05" w:rsidRPr="00933B05" w:rsidRDefault="00933B05" w:rsidP="00933B05">
            <w:pPr>
              <w:keepNext/>
              <w:jc w:val="center"/>
            </w:pPr>
            <w:r w:rsidRPr="00933B05">
              <w:t>-9,7</w:t>
            </w:r>
          </w:p>
        </w:tc>
        <w:tc>
          <w:tcPr>
            <w:tcW w:w="0" w:type="auto"/>
            <w:noWrap/>
            <w:hideMark/>
          </w:tcPr>
          <w:p w14:paraId="65A5F40F" w14:textId="77777777" w:rsidR="00933B05" w:rsidRPr="00FE7AB7" w:rsidRDefault="00933B05" w:rsidP="00933B05">
            <w:pPr>
              <w:keepNext/>
              <w:jc w:val="center"/>
            </w:pPr>
            <w:r w:rsidRPr="00FE7AB7">
              <w:t>8</w:t>
            </w:r>
          </w:p>
        </w:tc>
        <w:tc>
          <w:tcPr>
            <w:tcW w:w="0" w:type="auto"/>
            <w:noWrap/>
            <w:hideMark/>
          </w:tcPr>
          <w:p w14:paraId="2A90E0BB" w14:textId="77777777" w:rsidR="00933B05" w:rsidRPr="00FE7AB7" w:rsidRDefault="00933B05" w:rsidP="00933B05">
            <w:pPr>
              <w:keepNext/>
              <w:jc w:val="center"/>
            </w:pPr>
            <w:r w:rsidRPr="00FE7AB7">
              <w:t>-16,6</w:t>
            </w:r>
          </w:p>
        </w:tc>
      </w:tr>
      <w:tr w:rsidR="00933B05" w:rsidRPr="00933B05" w14:paraId="3BF97EAE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9887443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52E0EDF4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1A158BA6" w14:textId="77777777" w:rsidR="00933B05" w:rsidRPr="00933B05" w:rsidRDefault="00933B05" w:rsidP="00933B05">
            <w:pPr>
              <w:keepNext/>
              <w:jc w:val="center"/>
            </w:pPr>
            <w:r w:rsidRPr="00933B05">
              <w:t>5,12</w:t>
            </w:r>
          </w:p>
        </w:tc>
        <w:tc>
          <w:tcPr>
            <w:tcW w:w="0" w:type="auto"/>
            <w:noWrap/>
            <w:hideMark/>
          </w:tcPr>
          <w:p w14:paraId="479B2942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268AAD88" w14:textId="77777777" w:rsidR="00933B05" w:rsidRPr="00933B05" w:rsidRDefault="00933B05" w:rsidP="00933B05">
            <w:pPr>
              <w:keepNext/>
              <w:jc w:val="center"/>
            </w:pPr>
            <w:r w:rsidRPr="00933B05">
              <w:t>-8,9</w:t>
            </w:r>
          </w:p>
        </w:tc>
        <w:tc>
          <w:tcPr>
            <w:tcW w:w="0" w:type="auto"/>
            <w:noWrap/>
            <w:hideMark/>
          </w:tcPr>
          <w:p w14:paraId="31300B1B" w14:textId="77777777" w:rsidR="00933B05" w:rsidRPr="00FE7AB7" w:rsidRDefault="00933B05" w:rsidP="00933B05">
            <w:pPr>
              <w:keepNext/>
              <w:jc w:val="center"/>
            </w:pPr>
            <w:r w:rsidRPr="00FE7AB7">
              <w:t>8</w:t>
            </w:r>
          </w:p>
        </w:tc>
        <w:tc>
          <w:tcPr>
            <w:tcW w:w="0" w:type="auto"/>
            <w:noWrap/>
            <w:hideMark/>
          </w:tcPr>
          <w:p w14:paraId="1B26D657" w14:textId="77777777" w:rsidR="00933B05" w:rsidRPr="00FE7AB7" w:rsidRDefault="00933B05" w:rsidP="00933B05">
            <w:pPr>
              <w:keepNext/>
              <w:jc w:val="center"/>
            </w:pPr>
            <w:r w:rsidRPr="00FE7AB7">
              <w:t>-15,9</w:t>
            </w:r>
          </w:p>
        </w:tc>
      </w:tr>
      <w:tr w:rsidR="00933B05" w:rsidRPr="00933B05" w14:paraId="54E93DD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D7DA017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07738C1E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76D314D1" w14:textId="77777777" w:rsidR="00933B05" w:rsidRPr="00933B05" w:rsidRDefault="00933B05" w:rsidP="00933B05">
            <w:pPr>
              <w:keepNext/>
              <w:jc w:val="center"/>
            </w:pPr>
            <w:r w:rsidRPr="00933B05">
              <w:t>10,24</w:t>
            </w:r>
          </w:p>
        </w:tc>
        <w:tc>
          <w:tcPr>
            <w:tcW w:w="0" w:type="auto"/>
            <w:noWrap/>
            <w:hideMark/>
          </w:tcPr>
          <w:p w14:paraId="1AD27F6D" w14:textId="77777777" w:rsidR="00933B05" w:rsidRPr="00933B05" w:rsidRDefault="00933B05" w:rsidP="00933B05">
            <w:pPr>
              <w:keepNext/>
              <w:jc w:val="center"/>
            </w:pPr>
            <w:r w:rsidRPr="00933B05">
              <w:t>4</w:t>
            </w:r>
          </w:p>
        </w:tc>
        <w:tc>
          <w:tcPr>
            <w:tcW w:w="0" w:type="auto"/>
            <w:noWrap/>
            <w:hideMark/>
          </w:tcPr>
          <w:p w14:paraId="186F48D9" w14:textId="77777777" w:rsidR="00933B05" w:rsidRPr="00933B05" w:rsidRDefault="00933B05" w:rsidP="00933B05">
            <w:pPr>
              <w:keepNext/>
              <w:jc w:val="center"/>
            </w:pPr>
            <w:r w:rsidRPr="00933B05">
              <w:t>-7,2</w:t>
            </w:r>
          </w:p>
        </w:tc>
        <w:tc>
          <w:tcPr>
            <w:tcW w:w="0" w:type="auto"/>
            <w:noWrap/>
            <w:hideMark/>
          </w:tcPr>
          <w:p w14:paraId="004A74EB" w14:textId="77777777" w:rsidR="00933B05" w:rsidRPr="00933B05" w:rsidRDefault="00933B05" w:rsidP="00933B05">
            <w:pPr>
              <w:keepNext/>
              <w:jc w:val="center"/>
            </w:pPr>
            <w:r w:rsidRPr="00933B05">
              <w:t>8</w:t>
            </w:r>
          </w:p>
        </w:tc>
        <w:tc>
          <w:tcPr>
            <w:tcW w:w="0" w:type="auto"/>
            <w:noWrap/>
            <w:hideMark/>
          </w:tcPr>
          <w:p w14:paraId="437404CE" w14:textId="77777777" w:rsidR="00933B05" w:rsidRPr="00933B05" w:rsidRDefault="00933B05" w:rsidP="00933B05">
            <w:pPr>
              <w:keepNext/>
              <w:jc w:val="center"/>
            </w:pPr>
            <w:r w:rsidRPr="00933B05">
              <w:t>-14,1</w:t>
            </w:r>
          </w:p>
        </w:tc>
      </w:tr>
      <w:tr w:rsidR="00933B05" w:rsidRPr="00933B05" w14:paraId="2462162A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2F60B4B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041BF9D7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404C6C6C" w14:textId="77777777" w:rsidR="00933B05" w:rsidRPr="00933B05" w:rsidRDefault="00933B05" w:rsidP="00933B05">
            <w:pPr>
              <w:keepNext/>
              <w:jc w:val="center"/>
            </w:pPr>
            <w:r w:rsidRPr="00933B05">
              <w:t>0</w:t>
            </w:r>
          </w:p>
        </w:tc>
        <w:tc>
          <w:tcPr>
            <w:tcW w:w="0" w:type="auto"/>
            <w:noWrap/>
            <w:hideMark/>
          </w:tcPr>
          <w:p w14:paraId="4EE8315E" w14:textId="77777777" w:rsidR="00933B05" w:rsidRPr="00933B05" w:rsidRDefault="00933B05" w:rsidP="00933B05">
            <w:pPr>
              <w:keepNext/>
              <w:jc w:val="center"/>
            </w:pPr>
            <w:r w:rsidRPr="00933B05">
              <w:t>8</w:t>
            </w:r>
          </w:p>
        </w:tc>
        <w:tc>
          <w:tcPr>
            <w:tcW w:w="0" w:type="auto"/>
            <w:noWrap/>
            <w:hideMark/>
          </w:tcPr>
          <w:p w14:paraId="3CBABD96" w14:textId="77777777" w:rsidR="00933B05" w:rsidRPr="00933B05" w:rsidRDefault="00933B05" w:rsidP="00933B05">
            <w:pPr>
              <w:keepNext/>
              <w:jc w:val="center"/>
            </w:pPr>
            <w:r w:rsidRPr="00933B05">
              <w:t>-11,5</w:t>
            </w:r>
          </w:p>
        </w:tc>
        <w:tc>
          <w:tcPr>
            <w:tcW w:w="0" w:type="auto"/>
            <w:noWrap/>
            <w:hideMark/>
          </w:tcPr>
          <w:p w14:paraId="6308068C" w14:textId="77777777" w:rsidR="00933B05" w:rsidRPr="00933B05" w:rsidRDefault="00933B05" w:rsidP="00933B05">
            <w:pPr>
              <w:keepNext/>
              <w:jc w:val="center"/>
            </w:pPr>
            <w:r w:rsidRPr="00933B05">
              <w:t>16</w:t>
            </w:r>
          </w:p>
        </w:tc>
        <w:tc>
          <w:tcPr>
            <w:tcW w:w="0" w:type="auto"/>
            <w:noWrap/>
            <w:hideMark/>
          </w:tcPr>
          <w:p w14:paraId="45F007A5" w14:textId="77777777" w:rsidR="00933B05" w:rsidRPr="00933B05" w:rsidRDefault="00933B05" w:rsidP="00933B05">
            <w:pPr>
              <w:keepNext/>
              <w:jc w:val="center"/>
            </w:pPr>
            <w:r w:rsidRPr="00933B05">
              <w:t>-19,2</w:t>
            </w:r>
          </w:p>
        </w:tc>
      </w:tr>
      <w:tr w:rsidR="00933B05" w:rsidRPr="00933B05" w14:paraId="1385A57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1F91F33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2D2ECE7B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77B40E2F" w14:textId="77777777" w:rsidR="00933B05" w:rsidRPr="00933B05" w:rsidRDefault="00933B05" w:rsidP="00933B05">
            <w:pPr>
              <w:keepNext/>
              <w:jc w:val="center"/>
            </w:pPr>
            <w:r w:rsidRPr="00933B05">
              <w:t>1,28</w:t>
            </w:r>
          </w:p>
        </w:tc>
        <w:tc>
          <w:tcPr>
            <w:tcW w:w="0" w:type="auto"/>
            <w:noWrap/>
            <w:hideMark/>
          </w:tcPr>
          <w:p w14:paraId="5191288B" w14:textId="77777777" w:rsidR="00933B05" w:rsidRPr="00933B05" w:rsidRDefault="00933B05" w:rsidP="00933B05">
            <w:pPr>
              <w:keepNext/>
              <w:jc w:val="center"/>
            </w:pPr>
            <w:r w:rsidRPr="00933B05">
              <w:t>8</w:t>
            </w:r>
          </w:p>
        </w:tc>
        <w:tc>
          <w:tcPr>
            <w:tcW w:w="0" w:type="auto"/>
            <w:noWrap/>
            <w:hideMark/>
          </w:tcPr>
          <w:p w14:paraId="48CD45EC" w14:textId="77777777" w:rsidR="00933B05" w:rsidRPr="00933B05" w:rsidRDefault="00933B05" w:rsidP="00933B05">
            <w:pPr>
              <w:keepNext/>
              <w:jc w:val="center"/>
            </w:pPr>
            <w:r w:rsidRPr="00933B05">
              <w:t>-11,9</w:t>
            </w:r>
          </w:p>
        </w:tc>
        <w:tc>
          <w:tcPr>
            <w:tcW w:w="0" w:type="auto"/>
            <w:noWrap/>
            <w:hideMark/>
          </w:tcPr>
          <w:p w14:paraId="06003805" w14:textId="77777777" w:rsidR="00933B05" w:rsidRPr="00933B05" w:rsidRDefault="00933B05" w:rsidP="00933B05">
            <w:pPr>
              <w:keepNext/>
              <w:jc w:val="center"/>
            </w:pPr>
            <w:r w:rsidRPr="00933B05">
              <w:t>16</w:t>
            </w:r>
          </w:p>
        </w:tc>
        <w:tc>
          <w:tcPr>
            <w:tcW w:w="0" w:type="auto"/>
            <w:noWrap/>
            <w:hideMark/>
          </w:tcPr>
          <w:p w14:paraId="5171BDA8" w14:textId="77777777" w:rsidR="00933B05" w:rsidRPr="00933B05" w:rsidRDefault="00933B05" w:rsidP="00933B05">
            <w:pPr>
              <w:keepNext/>
              <w:jc w:val="center"/>
            </w:pPr>
            <w:r w:rsidRPr="00933B05">
              <w:t>-18,8</w:t>
            </w:r>
          </w:p>
        </w:tc>
      </w:tr>
      <w:tr w:rsidR="00933B05" w:rsidRPr="00933B05" w14:paraId="6C9E8196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92941AA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0EC8C72A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478D56C5" w14:textId="77777777" w:rsidR="00933B05" w:rsidRPr="00933B05" w:rsidRDefault="00933B05" w:rsidP="00933B05">
            <w:pPr>
              <w:keepNext/>
              <w:jc w:val="center"/>
            </w:pPr>
            <w:r w:rsidRPr="00933B05">
              <w:t>2,56</w:t>
            </w:r>
          </w:p>
        </w:tc>
        <w:tc>
          <w:tcPr>
            <w:tcW w:w="0" w:type="auto"/>
            <w:noWrap/>
            <w:hideMark/>
          </w:tcPr>
          <w:p w14:paraId="1446AC78" w14:textId="77777777" w:rsidR="00933B05" w:rsidRPr="00933B05" w:rsidRDefault="00933B05" w:rsidP="00933B05">
            <w:pPr>
              <w:keepNext/>
              <w:jc w:val="center"/>
            </w:pPr>
            <w:r w:rsidRPr="00933B05">
              <w:t>8</w:t>
            </w:r>
          </w:p>
        </w:tc>
        <w:tc>
          <w:tcPr>
            <w:tcW w:w="0" w:type="auto"/>
            <w:noWrap/>
            <w:hideMark/>
          </w:tcPr>
          <w:p w14:paraId="76533675" w14:textId="77777777" w:rsidR="00933B05" w:rsidRPr="00933B05" w:rsidRDefault="00933B05" w:rsidP="00933B05">
            <w:pPr>
              <w:keepNext/>
              <w:jc w:val="center"/>
            </w:pPr>
            <w:r w:rsidRPr="00933B05">
              <w:t>-11,9</w:t>
            </w:r>
          </w:p>
        </w:tc>
        <w:tc>
          <w:tcPr>
            <w:tcW w:w="0" w:type="auto"/>
            <w:noWrap/>
            <w:hideMark/>
          </w:tcPr>
          <w:p w14:paraId="715D0F8D" w14:textId="77777777" w:rsidR="00933B05" w:rsidRPr="00933B05" w:rsidRDefault="00933B05" w:rsidP="00933B05">
            <w:pPr>
              <w:keepNext/>
              <w:jc w:val="center"/>
            </w:pPr>
            <w:r w:rsidRPr="00933B05">
              <w:t>16</w:t>
            </w:r>
          </w:p>
        </w:tc>
        <w:tc>
          <w:tcPr>
            <w:tcW w:w="0" w:type="auto"/>
            <w:noWrap/>
            <w:hideMark/>
          </w:tcPr>
          <w:p w14:paraId="1A2A878A" w14:textId="77777777" w:rsidR="00933B05" w:rsidRPr="00933B05" w:rsidRDefault="00933B05" w:rsidP="00933B05">
            <w:pPr>
              <w:keepNext/>
              <w:jc w:val="center"/>
            </w:pPr>
            <w:r w:rsidRPr="00933B05">
              <w:t>-19</w:t>
            </w:r>
          </w:p>
        </w:tc>
      </w:tr>
      <w:tr w:rsidR="00933B05" w:rsidRPr="00933B05" w14:paraId="2B518A3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7DE4A23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45CED0E5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2A30B32A" w14:textId="77777777" w:rsidR="00933B05" w:rsidRPr="00A51A97" w:rsidRDefault="00933B05" w:rsidP="00933B05">
            <w:pPr>
              <w:keepNext/>
              <w:jc w:val="center"/>
            </w:pPr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29562129" w14:textId="77777777" w:rsidR="00933B05" w:rsidRPr="00A51A97" w:rsidRDefault="00933B05" w:rsidP="00933B05">
            <w:pPr>
              <w:keepNext/>
              <w:jc w:val="center"/>
            </w:pPr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6842DFA2" w14:textId="77777777" w:rsidR="00933B05" w:rsidRPr="00A51A97" w:rsidRDefault="00933B05" w:rsidP="00933B05">
            <w:pPr>
              <w:keepNext/>
              <w:jc w:val="center"/>
            </w:pPr>
            <w:r w:rsidRPr="00A51A97">
              <w:t>-11,4</w:t>
            </w:r>
          </w:p>
        </w:tc>
        <w:tc>
          <w:tcPr>
            <w:tcW w:w="0" w:type="auto"/>
            <w:noWrap/>
            <w:hideMark/>
          </w:tcPr>
          <w:p w14:paraId="688A3D77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1A64E27D" w14:textId="77777777" w:rsidR="00933B05" w:rsidRPr="00A51A97" w:rsidRDefault="00933B05" w:rsidP="00933B05">
            <w:pPr>
              <w:keepNext/>
              <w:jc w:val="center"/>
            </w:pPr>
            <w:r w:rsidRPr="00A51A97">
              <w:t>-18,5</w:t>
            </w:r>
          </w:p>
        </w:tc>
      </w:tr>
      <w:tr w:rsidR="00933B05" w:rsidRPr="00933B05" w14:paraId="0AAACE7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230FBCE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5C39102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142CE3C3" w14:textId="77777777" w:rsidR="00933B05" w:rsidRPr="00A51A97" w:rsidRDefault="00933B05" w:rsidP="00933B05">
            <w:pPr>
              <w:keepNext/>
              <w:jc w:val="center"/>
            </w:pPr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192A698A" w14:textId="77777777" w:rsidR="00933B05" w:rsidRPr="00A51A97" w:rsidRDefault="00933B05" w:rsidP="00933B05">
            <w:pPr>
              <w:keepNext/>
              <w:jc w:val="center"/>
            </w:pPr>
            <w:r w:rsidRPr="00A51A97">
              <w:t>8</w:t>
            </w:r>
          </w:p>
        </w:tc>
        <w:tc>
          <w:tcPr>
            <w:tcW w:w="0" w:type="auto"/>
            <w:noWrap/>
            <w:hideMark/>
          </w:tcPr>
          <w:p w14:paraId="0B1F815E" w14:textId="77777777" w:rsidR="00933B05" w:rsidRPr="00A51A97" w:rsidRDefault="00933B05" w:rsidP="00933B05">
            <w:pPr>
              <w:keepNext/>
              <w:jc w:val="center"/>
            </w:pPr>
            <w:r w:rsidRPr="00A51A97">
              <w:t>-9,3</w:t>
            </w:r>
          </w:p>
        </w:tc>
        <w:tc>
          <w:tcPr>
            <w:tcW w:w="0" w:type="auto"/>
            <w:noWrap/>
            <w:hideMark/>
          </w:tcPr>
          <w:p w14:paraId="52B2A965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2B197503" w14:textId="77777777" w:rsidR="00933B05" w:rsidRPr="00A51A97" w:rsidRDefault="00933B05" w:rsidP="00933B05">
            <w:pPr>
              <w:keepNext/>
              <w:jc w:val="center"/>
            </w:pPr>
            <w:r w:rsidRPr="00A51A97">
              <w:t>-16,6</w:t>
            </w:r>
          </w:p>
        </w:tc>
      </w:tr>
      <w:tr w:rsidR="00933B05" w:rsidRPr="00933B05" w14:paraId="5C180018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5BF143A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1E77D7FA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76A562AA" w14:textId="77777777" w:rsidR="00933B05" w:rsidRPr="00A51A97" w:rsidRDefault="00933B05" w:rsidP="00933B05">
            <w:pPr>
              <w:keepNext/>
              <w:jc w:val="center"/>
            </w:pPr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41C71396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D4736D7" w14:textId="77777777" w:rsidR="00933B05" w:rsidRPr="00A51A97" w:rsidRDefault="00933B05" w:rsidP="00933B05">
            <w:pPr>
              <w:keepNext/>
              <w:jc w:val="center"/>
            </w:pPr>
            <w:r w:rsidRPr="00A51A97">
              <w:t>-14,7</w:t>
            </w:r>
          </w:p>
        </w:tc>
        <w:tc>
          <w:tcPr>
            <w:tcW w:w="0" w:type="auto"/>
            <w:noWrap/>
            <w:hideMark/>
          </w:tcPr>
          <w:p w14:paraId="000F8551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6E7A122B" w14:textId="77777777" w:rsidR="00933B05" w:rsidRPr="00A51A97" w:rsidRDefault="00933B05" w:rsidP="00933B05">
            <w:pPr>
              <w:keepNext/>
              <w:jc w:val="center"/>
            </w:pPr>
            <w:r w:rsidRPr="00A51A97">
              <w:t>-20,9</w:t>
            </w:r>
          </w:p>
        </w:tc>
      </w:tr>
      <w:tr w:rsidR="00933B05" w:rsidRPr="00933B05" w14:paraId="7D2F0A5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FC885BE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6ABF888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50E4F629" w14:textId="77777777" w:rsidR="00933B05" w:rsidRPr="00A51A97" w:rsidRDefault="00933B05" w:rsidP="00933B05">
            <w:pPr>
              <w:keepNext/>
              <w:jc w:val="center"/>
            </w:pPr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7AC4644C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5B48BCE8" w14:textId="77777777" w:rsidR="00933B05" w:rsidRPr="00A51A97" w:rsidRDefault="00933B05" w:rsidP="00933B05">
            <w:pPr>
              <w:keepNext/>
              <w:jc w:val="center"/>
            </w:pPr>
            <w:r w:rsidRPr="00A51A97">
              <w:t>-14,4</w:t>
            </w:r>
          </w:p>
        </w:tc>
        <w:tc>
          <w:tcPr>
            <w:tcW w:w="0" w:type="auto"/>
            <w:noWrap/>
            <w:hideMark/>
          </w:tcPr>
          <w:p w14:paraId="1083EF85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30886FA0" w14:textId="77777777" w:rsidR="00933B05" w:rsidRPr="00A51A97" w:rsidRDefault="00933B05" w:rsidP="00933B05">
            <w:pPr>
              <w:keepNext/>
              <w:jc w:val="center"/>
            </w:pPr>
            <w:r w:rsidRPr="00A51A97">
              <w:t>-20,9</w:t>
            </w:r>
          </w:p>
        </w:tc>
      </w:tr>
      <w:tr w:rsidR="00933B05" w:rsidRPr="00933B05" w14:paraId="0BD2C6FF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0AC94CF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47D57D93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643F48F7" w14:textId="77777777" w:rsidR="00933B05" w:rsidRPr="00A51A97" w:rsidRDefault="00933B05" w:rsidP="00933B05">
            <w:pPr>
              <w:keepNext/>
              <w:jc w:val="center"/>
            </w:pPr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6ADF2064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0CEA956A" w14:textId="77777777" w:rsidR="00933B05" w:rsidRPr="00A51A97" w:rsidRDefault="00933B05" w:rsidP="00933B05">
            <w:pPr>
              <w:keepNext/>
              <w:jc w:val="center"/>
            </w:pPr>
            <w:r w:rsidRPr="00A51A97">
              <w:t>-14,2</w:t>
            </w:r>
          </w:p>
        </w:tc>
        <w:tc>
          <w:tcPr>
            <w:tcW w:w="0" w:type="auto"/>
            <w:noWrap/>
            <w:hideMark/>
          </w:tcPr>
          <w:p w14:paraId="1E72CB5E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34F0900B" w14:textId="77777777" w:rsidR="00933B05" w:rsidRPr="00A51A97" w:rsidRDefault="00933B05" w:rsidP="00933B05">
            <w:pPr>
              <w:keepNext/>
              <w:jc w:val="center"/>
            </w:pPr>
            <w:r w:rsidRPr="00A51A97">
              <w:t>-20,6</w:t>
            </w:r>
          </w:p>
        </w:tc>
      </w:tr>
      <w:tr w:rsidR="00933B05" w:rsidRPr="00933B05" w14:paraId="2F47EA1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028E5AD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2BFFEACD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13DF82DB" w14:textId="77777777" w:rsidR="00933B05" w:rsidRPr="00A51A97" w:rsidRDefault="00933B05" w:rsidP="00933B05">
            <w:pPr>
              <w:keepNext/>
              <w:jc w:val="center"/>
            </w:pPr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00ABD0DF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5A78AF29" w14:textId="77777777" w:rsidR="00933B05" w:rsidRPr="00A51A97" w:rsidRDefault="00933B05" w:rsidP="00933B05">
            <w:pPr>
              <w:keepNext/>
              <w:jc w:val="center"/>
            </w:pPr>
            <w:r w:rsidRPr="00A51A97">
              <w:t>-13,8</w:t>
            </w:r>
          </w:p>
        </w:tc>
        <w:tc>
          <w:tcPr>
            <w:tcW w:w="0" w:type="auto"/>
            <w:noWrap/>
            <w:hideMark/>
          </w:tcPr>
          <w:p w14:paraId="62E4A1EB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78249A7F" w14:textId="77777777" w:rsidR="00933B05" w:rsidRPr="00A51A97" w:rsidRDefault="00933B05" w:rsidP="00933B05">
            <w:pPr>
              <w:keepNext/>
              <w:jc w:val="center"/>
            </w:pPr>
            <w:r w:rsidRPr="00A51A97">
              <w:t>-20,1</w:t>
            </w:r>
          </w:p>
        </w:tc>
      </w:tr>
      <w:tr w:rsidR="00933B05" w:rsidRPr="00933B05" w14:paraId="7D8D5325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4EBE97D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196953A7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78BAEF3A" w14:textId="77777777" w:rsidR="00933B05" w:rsidRPr="00A51A97" w:rsidRDefault="00933B05" w:rsidP="00933B05">
            <w:pPr>
              <w:keepNext/>
              <w:jc w:val="center"/>
            </w:pPr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367881CD" w14:textId="77777777" w:rsidR="00933B05" w:rsidRPr="00A51A97" w:rsidRDefault="00933B05" w:rsidP="00933B05">
            <w:pPr>
              <w:keepNext/>
              <w:jc w:val="center"/>
            </w:pPr>
            <w:r w:rsidRPr="00A51A97">
              <w:t>16</w:t>
            </w:r>
          </w:p>
        </w:tc>
        <w:tc>
          <w:tcPr>
            <w:tcW w:w="0" w:type="auto"/>
            <w:noWrap/>
            <w:hideMark/>
          </w:tcPr>
          <w:p w14:paraId="48186785" w14:textId="77777777" w:rsidR="00933B05" w:rsidRPr="00A51A97" w:rsidRDefault="00933B05" w:rsidP="00933B05">
            <w:pPr>
              <w:keepNext/>
              <w:jc w:val="center"/>
            </w:pPr>
            <w:r w:rsidRPr="00A51A97">
              <w:t>-11,5</w:t>
            </w:r>
          </w:p>
        </w:tc>
        <w:tc>
          <w:tcPr>
            <w:tcW w:w="0" w:type="auto"/>
            <w:noWrap/>
            <w:hideMark/>
          </w:tcPr>
          <w:p w14:paraId="6B482F2F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4B46FE0F" w14:textId="77777777" w:rsidR="00933B05" w:rsidRPr="00A51A97" w:rsidRDefault="00933B05" w:rsidP="00933B05">
            <w:pPr>
              <w:keepNext/>
              <w:jc w:val="center"/>
            </w:pPr>
            <w:r w:rsidRPr="00A51A97">
              <w:t>-18,5</w:t>
            </w:r>
          </w:p>
        </w:tc>
      </w:tr>
      <w:tr w:rsidR="00933B05" w:rsidRPr="00933B05" w14:paraId="584AB6B7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1BBC082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0AD4FDB1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28152733" w14:textId="77777777" w:rsidR="00933B05" w:rsidRPr="00A51A97" w:rsidRDefault="00933B05" w:rsidP="00933B05">
            <w:pPr>
              <w:keepNext/>
              <w:jc w:val="center"/>
            </w:pPr>
            <w:r w:rsidRPr="00A51A97">
              <w:t>0</w:t>
            </w:r>
          </w:p>
        </w:tc>
        <w:tc>
          <w:tcPr>
            <w:tcW w:w="0" w:type="auto"/>
            <w:noWrap/>
            <w:hideMark/>
          </w:tcPr>
          <w:p w14:paraId="4E8D9656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28CD2DAC" w14:textId="77777777" w:rsidR="00933B05" w:rsidRPr="00A51A97" w:rsidRDefault="00933B05" w:rsidP="00933B05">
            <w:pPr>
              <w:keepNext/>
              <w:jc w:val="center"/>
            </w:pPr>
            <w:r w:rsidRPr="00A51A97">
              <w:t>-16,9</w:t>
            </w:r>
          </w:p>
        </w:tc>
        <w:tc>
          <w:tcPr>
            <w:tcW w:w="0" w:type="auto"/>
            <w:noWrap/>
            <w:hideMark/>
          </w:tcPr>
          <w:p w14:paraId="625DDD73" w14:textId="77777777" w:rsidR="00933B05" w:rsidRPr="00A51A97" w:rsidRDefault="00933B05" w:rsidP="00933B05">
            <w:pPr>
              <w:keepNext/>
              <w:jc w:val="center"/>
            </w:pPr>
          </w:p>
        </w:tc>
        <w:tc>
          <w:tcPr>
            <w:tcW w:w="0" w:type="auto"/>
            <w:noWrap/>
            <w:hideMark/>
          </w:tcPr>
          <w:p w14:paraId="460566EF" w14:textId="77777777" w:rsidR="00933B05" w:rsidRPr="00A51A97" w:rsidRDefault="00933B05" w:rsidP="00933B05">
            <w:pPr>
              <w:keepNext/>
              <w:jc w:val="center"/>
            </w:pPr>
          </w:p>
        </w:tc>
      </w:tr>
      <w:tr w:rsidR="00933B05" w:rsidRPr="00933B05" w14:paraId="50830098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55066CB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38844B32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464581A6" w14:textId="77777777" w:rsidR="00933B05" w:rsidRPr="00A51A97" w:rsidRDefault="00933B05" w:rsidP="00933B05">
            <w:pPr>
              <w:keepNext/>
              <w:jc w:val="center"/>
            </w:pPr>
            <w:r w:rsidRPr="00A51A97">
              <w:t>1,28</w:t>
            </w:r>
          </w:p>
        </w:tc>
        <w:tc>
          <w:tcPr>
            <w:tcW w:w="0" w:type="auto"/>
            <w:noWrap/>
            <w:hideMark/>
          </w:tcPr>
          <w:p w14:paraId="738B97E4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4D4EF6D2" w14:textId="77777777" w:rsidR="00933B05" w:rsidRPr="00A51A97" w:rsidRDefault="00933B05" w:rsidP="00933B05">
            <w:pPr>
              <w:keepNext/>
              <w:jc w:val="center"/>
            </w:pPr>
            <w:r w:rsidRPr="00A51A97">
              <w:t>-16,4</w:t>
            </w:r>
          </w:p>
        </w:tc>
        <w:tc>
          <w:tcPr>
            <w:tcW w:w="0" w:type="auto"/>
            <w:noWrap/>
            <w:hideMark/>
          </w:tcPr>
          <w:p w14:paraId="695FACD4" w14:textId="77777777" w:rsidR="00933B05" w:rsidRPr="00A51A97" w:rsidRDefault="00933B05" w:rsidP="00933B05">
            <w:pPr>
              <w:keepNext/>
              <w:jc w:val="center"/>
            </w:pPr>
          </w:p>
        </w:tc>
        <w:tc>
          <w:tcPr>
            <w:tcW w:w="0" w:type="auto"/>
            <w:noWrap/>
            <w:hideMark/>
          </w:tcPr>
          <w:p w14:paraId="1676395A" w14:textId="77777777" w:rsidR="00933B05" w:rsidRPr="00A51A97" w:rsidRDefault="00933B05" w:rsidP="00933B05">
            <w:pPr>
              <w:keepNext/>
              <w:jc w:val="center"/>
            </w:pPr>
          </w:p>
        </w:tc>
      </w:tr>
      <w:tr w:rsidR="00933B05" w:rsidRPr="00933B05" w14:paraId="56D96F0C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CBAAB53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304B5C68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5624BFAC" w14:textId="77777777" w:rsidR="00933B05" w:rsidRPr="00A51A97" w:rsidRDefault="00933B05" w:rsidP="00933B05">
            <w:pPr>
              <w:keepNext/>
              <w:jc w:val="center"/>
            </w:pPr>
            <w:r w:rsidRPr="00A51A97">
              <w:t>2,56</w:t>
            </w:r>
          </w:p>
        </w:tc>
        <w:tc>
          <w:tcPr>
            <w:tcW w:w="0" w:type="auto"/>
            <w:noWrap/>
            <w:hideMark/>
          </w:tcPr>
          <w:p w14:paraId="5ADA04AC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78F2167E" w14:textId="77777777" w:rsidR="00933B05" w:rsidRPr="00A51A97" w:rsidRDefault="00933B05" w:rsidP="00933B05">
            <w:pPr>
              <w:keepNext/>
              <w:jc w:val="center"/>
            </w:pPr>
            <w:r w:rsidRPr="00A51A97">
              <w:t>-16,4</w:t>
            </w:r>
          </w:p>
        </w:tc>
        <w:tc>
          <w:tcPr>
            <w:tcW w:w="0" w:type="auto"/>
            <w:noWrap/>
            <w:hideMark/>
          </w:tcPr>
          <w:p w14:paraId="7A55E212" w14:textId="77777777" w:rsidR="00933B05" w:rsidRPr="00A51A97" w:rsidRDefault="00933B05" w:rsidP="00933B05">
            <w:pPr>
              <w:keepNext/>
              <w:jc w:val="center"/>
            </w:pPr>
          </w:p>
        </w:tc>
        <w:tc>
          <w:tcPr>
            <w:tcW w:w="0" w:type="auto"/>
            <w:noWrap/>
            <w:hideMark/>
          </w:tcPr>
          <w:p w14:paraId="4BCEC7F2" w14:textId="77777777" w:rsidR="00933B05" w:rsidRPr="00A51A97" w:rsidRDefault="00933B05" w:rsidP="00933B05">
            <w:pPr>
              <w:keepNext/>
              <w:jc w:val="center"/>
            </w:pPr>
          </w:p>
        </w:tc>
      </w:tr>
      <w:tr w:rsidR="00933B05" w:rsidRPr="00933B05" w14:paraId="0E2327BB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E85FAEB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24F8083A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5A60607A" w14:textId="77777777" w:rsidR="00933B05" w:rsidRPr="00A51A97" w:rsidRDefault="00933B05" w:rsidP="00933B05">
            <w:pPr>
              <w:keepNext/>
              <w:jc w:val="center"/>
            </w:pPr>
            <w:r w:rsidRPr="00A51A97">
              <w:t>5,12</w:t>
            </w:r>
          </w:p>
        </w:tc>
        <w:tc>
          <w:tcPr>
            <w:tcW w:w="0" w:type="auto"/>
            <w:noWrap/>
            <w:hideMark/>
          </w:tcPr>
          <w:p w14:paraId="3E620622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519209B6" w14:textId="77777777" w:rsidR="00933B05" w:rsidRPr="00A51A97" w:rsidRDefault="00933B05" w:rsidP="00933B05">
            <w:pPr>
              <w:keepNext/>
              <w:jc w:val="center"/>
            </w:pPr>
            <w:r w:rsidRPr="00A51A97">
              <w:t>-15,4</w:t>
            </w:r>
          </w:p>
        </w:tc>
        <w:tc>
          <w:tcPr>
            <w:tcW w:w="0" w:type="auto"/>
            <w:noWrap/>
            <w:hideMark/>
          </w:tcPr>
          <w:p w14:paraId="6A8B7045" w14:textId="77777777" w:rsidR="00933B05" w:rsidRPr="00A51A97" w:rsidRDefault="00933B05" w:rsidP="00933B05">
            <w:pPr>
              <w:keepNext/>
              <w:jc w:val="center"/>
            </w:pPr>
          </w:p>
        </w:tc>
        <w:tc>
          <w:tcPr>
            <w:tcW w:w="0" w:type="auto"/>
            <w:noWrap/>
            <w:hideMark/>
          </w:tcPr>
          <w:p w14:paraId="025EE927" w14:textId="77777777" w:rsidR="00933B05" w:rsidRPr="00A51A97" w:rsidRDefault="00933B05" w:rsidP="00933B05">
            <w:pPr>
              <w:keepNext/>
              <w:jc w:val="center"/>
            </w:pPr>
          </w:p>
        </w:tc>
      </w:tr>
      <w:tr w:rsidR="00933B05" w:rsidRPr="00933B05" w14:paraId="76B43451" w14:textId="77777777" w:rsidTr="00D3217D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5B7EB01" w14:textId="77777777" w:rsidR="00933B05" w:rsidRPr="00933B05" w:rsidRDefault="00933B05" w:rsidP="00933B05">
            <w:pPr>
              <w:keepNext/>
              <w:jc w:val="center"/>
            </w:pPr>
            <w:r w:rsidRPr="00933B05">
              <w:t>ETU</w:t>
            </w:r>
          </w:p>
        </w:tc>
        <w:tc>
          <w:tcPr>
            <w:tcW w:w="0" w:type="auto"/>
            <w:noWrap/>
            <w:hideMark/>
          </w:tcPr>
          <w:p w14:paraId="2BBF6D71" w14:textId="77777777" w:rsidR="00933B05" w:rsidRPr="00933B05" w:rsidRDefault="00933B05" w:rsidP="00933B05">
            <w:pPr>
              <w:keepNext/>
              <w:jc w:val="center"/>
            </w:pPr>
            <w:r w:rsidRPr="00933B05">
              <w:t>1</w:t>
            </w:r>
          </w:p>
        </w:tc>
        <w:tc>
          <w:tcPr>
            <w:tcW w:w="0" w:type="auto"/>
            <w:noWrap/>
            <w:hideMark/>
          </w:tcPr>
          <w:p w14:paraId="69D64710" w14:textId="77777777" w:rsidR="00933B05" w:rsidRPr="00A51A97" w:rsidRDefault="00933B05" w:rsidP="00933B05">
            <w:pPr>
              <w:keepNext/>
              <w:jc w:val="center"/>
            </w:pPr>
            <w:r w:rsidRPr="00A51A97">
              <w:t>10,24</w:t>
            </w:r>
          </w:p>
        </w:tc>
        <w:tc>
          <w:tcPr>
            <w:tcW w:w="0" w:type="auto"/>
            <w:noWrap/>
            <w:hideMark/>
          </w:tcPr>
          <w:p w14:paraId="5C7127CC" w14:textId="77777777" w:rsidR="00933B05" w:rsidRPr="00A51A97" w:rsidRDefault="00933B05" w:rsidP="00933B05">
            <w:pPr>
              <w:keepNext/>
              <w:jc w:val="center"/>
            </w:pPr>
            <w:r w:rsidRPr="00A51A97">
              <w:t>32</w:t>
            </w:r>
          </w:p>
        </w:tc>
        <w:tc>
          <w:tcPr>
            <w:tcW w:w="0" w:type="auto"/>
            <w:noWrap/>
            <w:hideMark/>
          </w:tcPr>
          <w:p w14:paraId="7C10A807" w14:textId="77777777" w:rsidR="00933B05" w:rsidRPr="00A51A97" w:rsidRDefault="00933B05" w:rsidP="00933B05">
            <w:pPr>
              <w:keepNext/>
              <w:jc w:val="center"/>
            </w:pPr>
            <w:r w:rsidRPr="00A51A97">
              <w:t>-14,1</w:t>
            </w:r>
          </w:p>
        </w:tc>
        <w:tc>
          <w:tcPr>
            <w:tcW w:w="0" w:type="auto"/>
            <w:noWrap/>
            <w:hideMark/>
          </w:tcPr>
          <w:p w14:paraId="260B1C77" w14:textId="77777777" w:rsidR="00933B05" w:rsidRPr="00A51A97" w:rsidRDefault="00933B05" w:rsidP="00933B05">
            <w:pPr>
              <w:keepNext/>
              <w:jc w:val="center"/>
            </w:pPr>
          </w:p>
        </w:tc>
        <w:tc>
          <w:tcPr>
            <w:tcW w:w="0" w:type="auto"/>
            <w:noWrap/>
            <w:hideMark/>
          </w:tcPr>
          <w:p w14:paraId="134FC7E4" w14:textId="77777777" w:rsidR="00933B05" w:rsidRPr="00A51A97" w:rsidRDefault="00933B05" w:rsidP="00933B05">
            <w:pPr>
              <w:keepNext/>
              <w:jc w:val="center"/>
            </w:pPr>
          </w:p>
        </w:tc>
      </w:tr>
    </w:tbl>
    <w:p w14:paraId="38E5313D" w14:textId="29F15173" w:rsidR="00AD705B" w:rsidRDefault="00AD705B" w:rsidP="00AD705B">
      <w:pPr>
        <w:keepNext/>
        <w:jc w:val="center"/>
      </w:pPr>
    </w:p>
    <w:p w14:paraId="29CE810B" w14:textId="77777777" w:rsidR="007E632F" w:rsidRDefault="007E632F" w:rsidP="00AD705B">
      <w:pPr>
        <w:keepNext/>
        <w:jc w:val="center"/>
      </w:pPr>
    </w:p>
    <w:p w14:paraId="466EF672" w14:textId="77777777" w:rsidR="007E632F" w:rsidRDefault="007E632F" w:rsidP="00AD705B">
      <w:pPr>
        <w:keepNext/>
        <w:jc w:val="center"/>
      </w:pPr>
    </w:p>
    <w:p w14:paraId="7C904F5A" w14:textId="0BC1EF46" w:rsidR="00991025" w:rsidRPr="00CE0424" w:rsidRDefault="00272F2E" w:rsidP="00991025">
      <w:pPr>
        <w:pStyle w:val="Heading1"/>
      </w:pPr>
      <w:r>
        <w:t>Summary</w:t>
      </w:r>
      <w:r w:rsidR="00A8581F">
        <w:t xml:space="preserve"> </w:t>
      </w:r>
    </w:p>
    <w:p w14:paraId="49368086" w14:textId="6FE09859" w:rsidR="00AD7288" w:rsidRDefault="00AD7288" w:rsidP="00AD7288">
      <w:r w:rsidRPr="00125758">
        <w:t>The results</w:t>
      </w:r>
      <w:r>
        <w:t xml:space="preserve"> </w:t>
      </w:r>
      <w:r w:rsidRPr="00125758">
        <w:t xml:space="preserve">are summarized in Table </w:t>
      </w:r>
      <w:r w:rsidR="006436E8">
        <w:t>6</w:t>
      </w:r>
      <w:r>
        <w:t xml:space="preserve"> based on worst case.</w:t>
      </w:r>
    </w:p>
    <w:p w14:paraId="4AED7603" w14:textId="77777777" w:rsidR="00AD7288" w:rsidRDefault="00AD7288" w:rsidP="00AD7288"/>
    <w:p w14:paraId="12D5290F" w14:textId="69512EC2" w:rsidR="00AD7288" w:rsidRDefault="00AD7288" w:rsidP="00AD7288">
      <w:pPr>
        <w:pStyle w:val="TH"/>
        <w:jc w:val="left"/>
        <w:rPr>
          <w:sz w:val="22"/>
          <w:szCs w:val="22"/>
        </w:rPr>
      </w:pPr>
      <w:r w:rsidRPr="007440DA">
        <w:t xml:space="preserve">Table </w:t>
      </w:r>
      <w:r w:rsidR="006436E8" w:rsidRPr="007440DA">
        <w:t>6</w:t>
      </w:r>
      <w:r w:rsidRPr="007440DA">
        <w:t>: Summary</w:t>
      </w:r>
      <w:r>
        <w:t xml:space="preserve"> of results for receiving WUS in normal and enhanced coverage  </w:t>
      </w:r>
    </w:p>
    <w:tbl>
      <w:tblPr>
        <w:tblW w:w="0" w:type="auto"/>
        <w:tblInd w:w="10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1989"/>
        <w:gridCol w:w="1778"/>
        <w:gridCol w:w="1893"/>
        <w:gridCol w:w="1877"/>
      </w:tblGrid>
      <w:tr w:rsidR="00AD7288" w14:paraId="262A955F" w14:textId="77777777" w:rsidTr="00BE59E2">
        <w:trPr>
          <w:cantSplit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4E15E" w14:textId="77777777" w:rsidR="00AD7288" w:rsidRPr="00F85D5A" w:rsidRDefault="00AD7288" w:rsidP="00BE59E2">
            <w:pPr>
              <w:pStyle w:val="TAH"/>
              <w:spacing w:line="252" w:lineRule="auto"/>
              <w:rPr>
                <w:snapToGrid w:val="0"/>
                <w:szCs w:val="18"/>
              </w:rPr>
            </w:pPr>
            <w:r w:rsidRPr="00F85D5A">
              <w:t>DRX cycle length [s]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A079" w14:textId="77777777" w:rsidR="00AD7288" w:rsidRPr="008218DA" w:rsidRDefault="00AD7288" w:rsidP="00BE59E2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with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972D2D" w14:textId="77777777" w:rsidR="00AD7288" w:rsidRPr="008218DA" w:rsidRDefault="00AD7288" w:rsidP="00BE59E2">
            <w:pPr>
              <w:pStyle w:val="TAH"/>
              <w:spacing w:line="252" w:lineRule="auto"/>
              <w:rPr>
                <w:sz w:val="20"/>
                <w:highlight w:val="lightGray"/>
              </w:rPr>
            </w:pPr>
            <w:r w:rsidRPr="008218DA">
              <w:rPr>
                <w:highlight w:val="lightGray"/>
              </w:rPr>
              <w:t xml:space="preserve">Required no. of Rep. </w:t>
            </w:r>
            <w:r w:rsidRPr="008218DA">
              <w:rPr>
                <w:snapToGrid w:val="0"/>
                <w:highlight w:val="lightGray"/>
              </w:rPr>
              <w:t>for normal coverage w/o Tx-</w:t>
            </w:r>
            <w:proofErr w:type="spellStart"/>
            <w:r w:rsidRPr="008218DA">
              <w:rPr>
                <w:snapToGrid w:val="0"/>
                <w:highlight w:val="lightGray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D14C7" w14:textId="77777777" w:rsidR="00AD7288" w:rsidRPr="00F85D5A" w:rsidRDefault="00AD7288" w:rsidP="00BE59E2">
            <w:pPr>
              <w:pStyle w:val="TAH"/>
              <w:spacing w:line="252" w:lineRule="auto"/>
            </w:pPr>
            <w:r w:rsidRPr="00F85D5A">
              <w:t xml:space="preserve">Required no. of Rep. </w:t>
            </w:r>
            <w:r w:rsidRPr="00F85D5A">
              <w:rPr>
                <w:snapToGrid w:val="0"/>
              </w:rPr>
              <w:t>for enhanced coverage with Tx-</w:t>
            </w:r>
            <w:proofErr w:type="spellStart"/>
            <w:r w:rsidRPr="00F85D5A">
              <w:rPr>
                <w:snapToGrid w:val="0"/>
              </w:rPr>
              <w:t>Div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02F2D4" w14:textId="77777777" w:rsidR="00AD7288" w:rsidRPr="00F85D5A" w:rsidRDefault="00AD7288" w:rsidP="00BE59E2">
            <w:pPr>
              <w:pStyle w:val="TAH"/>
              <w:spacing w:line="252" w:lineRule="auto"/>
            </w:pPr>
            <w:r w:rsidRPr="00F85D5A">
              <w:t xml:space="preserve">Required no. of Rep. </w:t>
            </w:r>
            <w:r w:rsidRPr="00F85D5A">
              <w:rPr>
                <w:snapToGrid w:val="0"/>
              </w:rPr>
              <w:t>for enhanced coverage w/o Tx-</w:t>
            </w:r>
            <w:proofErr w:type="spellStart"/>
            <w:r w:rsidRPr="00F85D5A">
              <w:rPr>
                <w:snapToGrid w:val="0"/>
              </w:rPr>
              <w:t>Div</w:t>
            </w:r>
            <w:proofErr w:type="spellEnd"/>
          </w:p>
        </w:tc>
      </w:tr>
      <w:tr w:rsidR="009A31A1" w14:paraId="52BF597C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A23C" w14:textId="658AE5BB" w:rsidR="009A31A1" w:rsidRPr="00F85D5A" w:rsidRDefault="00132662" w:rsidP="00BE59E2">
            <w:pPr>
              <w:pStyle w:val="TAC"/>
              <w:spacing w:line="252" w:lineRule="auto"/>
            </w:pPr>
            <w: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1C963" w14:textId="0ED9817E" w:rsidR="009A31A1" w:rsidRPr="0070195A" w:rsidRDefault="00132662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70195A">
              <w:rPr>
                <w:snapToGrid w:val="0"/>
                <w:highlight w:val="lightGray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17C2E3" w14:textId="15EFD747" w:rsidR="009A31A1" w:rsidRPr="0070195A" w:rsidRDefault="00132662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70195A">
              <w:rPr>
                <w:snapToGrid w:val="0"/>
                <w:highlight w:val="lightGray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9C7C32" w14:textId="1DF6ADB2" w:rsidR="009A31A1" w:rsidRPr="00132662" w:rsidRDefault="00132662" w:rsidP="00BE59E2">
            <w:pPr>
              <w:pStyle w:val="TAC"/>
              <w:spacing w:line="252" w:lineRule="auto"/>
            </w:pPr>
            <w:r w:rsidRPr="00132662">
              <w:rPr>
                <w:snapToGrid w:val="0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555C36" w14:textId="0C9E96DC" w:rsidR="009A31A1" w:rsidRPr="00132662" w:rsidRDefault="00132662" w:rsidP="00BE59E2">
            <w:pPr>
              <w:pStyle w:val="TAC"/>
              <w:spacing w:line="252" w:lineRule="auto"/>
            </w:pPr>
            <w:r w:rsidRPr="00132662">
              <w:rPr>
                <w:snapToGrid w:val="0"/>
              </w:rPr>
              <w:t>TBD</w:t>
            </w:r>
          </w:p>
        </w:tc>
      </w:tr>
      <w:tr w:rsidR="009A31A1" w14:paraId="397337BC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F77D" w14:textId="6C8F963B" w:rsidR="009A31A1" w:rsidRPr="00F85D5A" w:rsidRDefault="00132662" w:rsidP="00BE59E2">
            <w:pPr>
              <w:pStyle w:val="TAC"/>
              <w:spacing w:line="252" w:lineRule="auto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2D7B" w14:textId="1FD3A864" w:rsidR="009A31A1" w:rsidRPr="0070195A" w:rsidRDefault="00132662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70195A">
              <w:rPr>
                <w:snapToGrid w:val="0"/>
                <w:highlight w:val="lightGray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AFB4ED" w14:textId="2D227531" w:rsidR="009A31A1" w:rsidRPr="0070195A" w:rsidRDefault="00132662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 w:rsidRPr="0070195A">
              <w:rPr>
                <w:snapToGrid w:val="0"/>
                <w:highlight w:val="lightGray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BCE1DC" w14:textId="1B7257CA" w:rsidR="009A31A1" w:rsidRPr="00132662" w:rsidRDefault="00132662" w:rsidP="00BE59E2">
            <w:pPr>
              <w:pStyle w:val="TAC"/>
              <w:spacing w:line="252" w:lineRule="auto"/>
            </w:pPr>
            <w:r w:rsidRPr="00132662">
              <w:rPr>
                <w:snapToGrid w:val="0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16EC5" w14:textId="3B0E2B6C" w:rsidR="009A31A1" w:rsidRPr="00132662" w:rsidRDefault="00132662" w:rsidP="00BE59E2">
            <w:pPr>
              <w:pStyle w:val="TAC"/>
              <w:spacing w:line="252" w:lineRule="auto"/>
            </w:pPr>
            <w:r w:rsidRPr="00132662">
              <w:rPr>
                <w:snapToGrid w:val="0"/>
              </w:rPr>
              <w:t>TBD</w:t>
            </w:r>
          </w:p>
        </w:tc>
      </w:tr>
      <w:tr w:rsidR="00AD7288" w14:paraId="5D7CAF6D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15A2" w14:textId="77777777" w:rsidR="00AD7288" w:rsidRPr="00F85D5A" w:rsidRDefault="00AD7288" w:rsidP="00BE59E2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1.28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7C391" w14:textId="0997CD74" w:rsidR="00AD7288" w:rsidRPr="008218DA" w:rsidRDefault="00B47B9F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651BE" w14:textId="142CBC42" w:rsidR="00AD7288" w:rsidRPr="008218DA" w:rsidRDefault="00550509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AA51D" w14:textId="6F5DE082" w:rsidR="00AD7288" w:rsidRPr="00F85D5A" w:rsidRDefault="00A50E4E" w:rsidP="00BE59E2">
            <w:pPr>
              <w:pStyle w:val="TAC"/>
              <w:spacing w:line="252" w:lineRule="auto"/>
            </w:pPr>
            <w: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CD2120" w14:textId="76EDFBA3" w:rsidR="00AD7288" w:rsidRPr="00F85D5A" w:rsidRDefault="00433930" w:rsidP="00BE59E2">
            <w:pPr>
              <w:pStyle w:val="TAC"/>
              <w:spacing w:line="252" w:lineRule="auto"/>
            </w:pPr>
            <w:r>
              <w:t>32</w:t>
            </w:r>
          </w:p>
        </w:tc>
      </w:tr>
      <w:tr w:rsidR="00AD7288" w14:paraId="79D87096" w14:textId="77777777" w:rsidTr="00B47B9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2CA88" w14:textId="77777777" w:rsidR="00AD7288" w:rsidRPr="00F85D5A" w:rsidRDefault="00AD7288" w:rsidP="00BE59E2">
            <w:pPr>
              <w:pStyle w:val="TAC"/>
              <w:spacing w:line="252" w:lineRule="auto"/>
              <w:rPr>
                <w:snapToGrid w:val="0"/>
              </w:rPr>
            </w:pPr>
            <w:r w:rsidRPr="00F85D5A"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8664" w14:textId="1FB18AB9" w:rsidR="00AD7288" w:rsidRPr="008218DA" w:rsidRDefault="00B47B9F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09301" w14:textId="1C095F58" w:rsidR="00AD7288" w:rsidRPr="008218DA" w:rsidRDefault="00B47B9F" w:rsidP="00BE59E2">
            <w:pPr>
              <w:pStyle w:val="TAC"/>
              <w:spacing w:line="252" w:lineRule="auto"/>
              <w:rPr>
                <w:snapToGrid w:val="0"/>
                <w:highlight w:val="lightGray"/>
              </w:rPr>
            </w:pPr>
            <w:r>
              <w:rPr>
                <w:snapToGrid w:val="0"/>
                <w:highlight w:val="lightGray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845DB0" w14:textId="7F7AC3BF" w:rsidR="00AD7288" w:rsidRPr="00F85D5A" w:rsidRDefault="00A50E4E" w:rsidP="00BE59E2">
            <w:pPr>
              <w:pStyle w:val="TAC"/>
              <w:spacing w:line="252" w:lineRule="auto"/>
            </w:pPr>
            <w: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0AF7FE" w14:textId="3FD03036" w:rsidR="00AD7288" w:rsidRPr="00F85D5A" w:rsidRDefault="00433930" w:rsidP="00BE59E2">
            <w:pPr>
              <w:pStyle w:val="TAC"/>
              <w:spacing w:line="252" w:lineRule="auto"/>
            </w:pPr>
            <w:r>
              <w:t>32</w:t>
            </w:r>
          </w:p>
        </w:tc>
      </w:tr>
    </w:tbl>
    <w:p w14:paraId="5C32444E" w14:textId="1088D59B" w:rsidR="008E2D2B" w:rsidRDefault="008E2D2B" w:rsidP="00991025"/>
    <w:p w14:paraId="2CB037EC" w14:textId="5345FFAA" w:rsidR="00A8581F" w:rsidRPr="009F2B30" w:rsidRDefault="00A8581F" w:rsidP="00A8581F">
      <w:r w:rsidRPr="008D6FF4">
        <w:t>In t</w:t>
      </w:r>
      <w:r w:rsidRPr="00C0219F">
        <w:t xml:space="preserve">his contribution, the simulation results for minimum WUS reception performance for release 15 </w:t>
      </w:r>
      <w:proofErr w:type="spellStart"/>
      <w:r>
        <w:t>efeMTC</w:t>
      </w:r>
      <w:proofErr w:type="spellEnd"/>
      <w:r w:rsidRPr="00C0219F">
        <w:t xml:space="preserve"> are presented based on agreed simulation assumptions. We kindly ask the companies to consider these results to </w:t>
      </w:r>
      <w:r w:rsidRPr="009F2B30">
        <w:t>resolve the TBDs in the current tables for minimum reception requirements for WUS as agreed in [</w:t>
      </w:r>
      <w:r>
        <w:t>1</w:t>
      </w:r>
      <w:r w:rsidRPr="009F2B30">
        <w:t>]. Based on the results, following observations are made:</w:t>
      </w:r>
    </w:p>
    <w:p w14:paraId="7F5E32B8" w14:textId="77777777" w:rsidR="00A8581F" w:rsidRPr="009F2B30" w:rsidRDefault="00A8581F" w:rsidP="00A8581F">
      <w:pPr>
        <w:pStyle w:val="ListParagraph"/>
        <w:rPr>
          <w:b/>
        </w:rPr>
      </w:pPr>
    </w:p>
    <w:p w14:paraId="5BCCC2D0" w14:textId="403E3D4F" w:rsidR="00A8581F" w:rsidRPr="00191AFE" w:rsidRDefault="00A8581F" w:rsidP="00A8581F">
      <w:pPr>
        <w:pStyle w:val="ListParagraph"/>
        <w:numPr>
          <w:ilvl w:val="0"/>
          <w:numId w:val="17"/>
        </w:numPr>
        <w:rPr>
          <w:b/>
        </w:rPr>
      </w:pPr>
      <w:r w:rsidRPr="009F2B30">
        <w:rPr>
          <w:b/>
        </w:rPr>
        <w:t xml:space="preserve">Proposal: </w:t>
      </w:r>
      <w:r>
        <w:t xml:space="preserve">WUS reception requirements are defined based on the required number of repetitions in Table 6. </w:t>
      </w:r>
      <w:r w:rsidRPr="009F2B30">
        <w:t xml:space="preserve">  </w:t>
      </w:r>
    </w:p>
    <w:p w14:paraId="2EC2C708" w14:textId="77777777" w:rsidR="00191AFE" w:rsidRPr="009F2B30" w:rsidRDefault="00191AFE" w:rsidP="001026BB">
      <w:pPr>
        <w:pStyle w:val="ListParagraph"/>
        <w:rPr>
          <w:b/>
        </w:rPr>
      </w:pPr>
    </w:p>
    <w:p w14:paraId="2835A2B8" w14:textId="6CFB5009" w:rsidR="00A8581F" w:rsidRPr="0021680E" w:rsidRDefault="00B714BD" w:rsidP="00991025">
      <w:pPr>
        <w:rPr>
          <w:i/>
        </w:rPr>
      </w:pPr>
      <w:r w:rsidRPr="0021680E">
        <w:rPr>
          <w:i/>
        </w:rPr>
        <w:t xml:space="preserve">Note: </w:t>
      </w:r>
      <w:r w:rsidR="00B83106" w:rsidRPr="0021680E">
        <w:rPr>
          <w:i/>
        </w:rPr>
        <w:t xml:space="preserve">The simulation results for DRX cycle lengths of 0.32 s and 0.64 </w:t>
      </w:r>
      <w:r w:rsidRPr="0021680E">
        <w:rPr>
          <w:i/>
        </w:rPr>
        <w:t>s</w:t>
      </w:r>
      <w:r w:rsidR="00B83106" w:rsidRPr="0021680E">
        <w:rPr>
          <w:i/>
        </w:rPr>
        <w:t xml:space="preserve"> will be </w:t>
      </w:r>
      <w:r w:rsidRPr="0021680E">
        <w:rPr>
          <w:i/>
        </w:rPr>
        <w:t xml:space="preserve">presented in a revision </w:t>
      </w:r>
      <w:r w:rsidR="00B83106" w:rsidRPr="0021680E">
        <w:rPr>
          <w:i/>
        </w:rPr>
        <w:t>once results are av</w:t>
      </w:r>
      <w:r w:rsidR="008F03AF" w:rsidRPr="0021680E">
        <w:rPr>
          <w:i/>
        </w:rPr>
        <w:t>ailable.</w:t>
      </w:r>
    </w:p>
    <w:p w14:paraId="73DD2BD7" w14:textId="33651469" w:rsidR="00A366AE" w:rsidRPr="0021680E" w:rsidRDefault="00A366AE" w:rsidP="00A366AE">
      <w:pPr>
        <w:pStyle w:val="Heading1"/>
        <w:numPr>
          <w:ilvl w:val="0"/>
          <w:numId w:val="0"/>
        </w:numPr>
        <w:ind w:left="432" w:hanging="432"/>
      </w:pPr>
      <w:r w:rsidRPr="0021680E">
        <w:t>Reference</w:t>
      </w:r>
    </w:p>
    <w:p w14:paraId="2740708A" w14:textId="43844E45" w:rsidR="003A7EF3" w:rsidRPr="0021680E" w:rsidRDefault="00FB252B" w:rsidP="00FB1A47">
      <w:pPr>
        <w:pStyle w:val="Reference"/>
      </w:pPr>
      <w:bookmarkStart w:id="7" w:name="_Ref510706290"/>
      <w:r w:rsidRPr="0021680E">
        <w:t>R4-18</w:t>
      </w:r>
      <w:r w:rsidR="004A2CD8" w:rsidRPr="0021680E">
        <w:t>11690</w:t>
      </w:r>
      <w:r w:rsidR="00A366AE" w:rsidRPr="0021680E">
        <w:t xml:space="preserve">, </w:t>
      </w:r>
      <w:r w:rsidRPr="0021680E">
        <w:t>“</w:t>
      </w:r>
      <w:r w:rsidR="004A2CD8" w:rsidRPr="0021680E">
        <w:t>WUS RRM requirements for Rel-15 MTC</w:t>
      </w:r>
      <w:r w:rsidRPr="0021680E">
        <w:t>”, Ericsson</w:t>
      </w:r>
      <w:bookmarkStart w:id="8" w:name="_In-sequence_SDU_delivery"/>
      <w:bookmarkEnd w:id="7"/>
      <w:bookmarkEnd w:id="8"/>
      <w:r w:rsidR="004A2CD8" w:rsidRPr="0021680E">
        <w:t>, Sony</w:t>
      </w:r>
    </w:p>
    <w:p w14:paraId="45BB8542" w14:textId="2F740F90" w:rsidR="00554BC3" w:rsidRPr="0021680E" w:rsidRDefault="00554BC3" w:rsidP="00554BC3">
      <w:pPr>
        <w:pStyle w:val="Reference"/>
      </w:pPr>
      <w:r w:rsidRPr="0021680E">
        <w:t>R4-18</w:t>
      </w:r>
      <w:r w:rsidR="00DC1D49" w:rsidRPr="0021680E">
        <w:t>13103</w:t>
      </w:r>
      <w:r w:rsidRPr="0021680E">
        <w:t xml:space="preserve">, “Introduction of WUS requirements for </w:t>
      </w:r>
      <w:proofErr w:type="spellStart"/>
      <w:r w:rsidRPr="0021680E">
        <w:t>efeMTC</w:t>
      </w:r>
      <w:proofErr w:type="spellEnd"/>
      <w:r w:rsidRPr="0021680E">
        <w:t>”, Ericsson</w:t>
      </w:r>
    </w:p>
    <w:sectPr w:rsidR="00554BC3" w:rsidRPr="0021680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E1B64" w14:textId="77777777" w:rsidR="009A7339" w:rsidRDefault="009A7339">
      <w:r>
        <w:separator/>
      </w:r>
    </w:p>
  </w:endnote>
  <w:endnote w:type="continuationSeparator" w:id="0">
    <w:p w14:paraId="2A8A6A18" w14:textId="77777777" w:rsidR="009A7339" w:rsidRDefault="009A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E59E2" w:rsidRDefault="00BE59E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22FC0" w14:textId="77777777" w:rsidR="009A7339" w:rsidRDefault="009A7339">
      <w:r>
        <w:separator/>
      </w:r>
    </w:p>
  </w:footnote>
  <w:footnote w:type="continuationSeparator" w:id="0">
    <w:p w14:paraId="57BED2D8" w14:textId="77777777" w:rsidR="009A7339" w:rsidRDefault="009A7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E59E2" w:rsidRDefault="00BE59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03B40"/>
    <w:multiLevelType w:val="hybridMultilevel"/>
    <w:tmpl w:val="9D2A031C"/>
    <w:lvl w:ilvl="0" w:tplc="C084FA5E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16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2E8"/>
    <w:rsid w:val="000325B8"/>
    <w:rsid w:val="00033CBF"/>
    <w:rsid w:val="00034C15"/>
    <w:rsid w:val="000351C3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03F2"/>
    <w:rsid w:val="00081AE6"/>
    <w:rsid w:val="000855EB"/>
    <w:rsid w:val="00085B52"/>
    <w:rsid w:val="000866F2"/>
    <w:rsid w:val="00086717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D6E3E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6DF3"/>
    <w:rsid w:val="001005FF"/>
    <w:rsid w:val="001026BB"/>
    <w:rsid w:val="00106076"/>
    <w:rsid w:val="001062FB"/>
    <w:rsid w:val="001063E6"/>
    <w:rsid w:val="001123EC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662"/>
    <w:rsid w:val="00132E48"/>
    <w:rsid w:val="00132FD0"/>
    <w:rsid w:val="001344C0"/>
    <w:rsid w:val="001346FA"/>
    <w:rsid w:val="00135252"/>
    <w:rsid w:val="00137AB5"/>
    <w:rsid w:val="00137F0B"/>
    <w:rsid w:val="00141B32"/>
    <w:rsid w:val="00151E23"/>
    <w:rsid w:val="001526E0"/>
    <w:rsid w:val="00153B28"/>
    <w:rsid w:val="001551B5"/>
    <w:rsid w:val="0015597B"/>
    <w:rsid w:val="00161280"/>
    <w:rsid w:val="001643A8"/>
    <w:rsid w:val="00165017"/>
    <w:rsid w:val="001659C1"/>
    <w:rsid w:val="00173A8E"/>
    <w:rsid w:val="00177795"/>
    <w:rsid w:val="0018143F"/>
    <w:rsid w:val="00190AC1"/>
    <w:rsid w:val="00191AFE"/>
    <w:rsid w:val="0019341A"/>
    <w:rsid w:val="00197DF9"/>
    <w:rsid w:val="001A1679"/>
    <w:rsid w:val="001A1987"/>
    <w:rsid w:val="001A2564"/>
    <w:rsid w:val="001A45EF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3AEE"/>
    <w:rsid w:val="001E58E2"/>
    <w:rsid w:val="001E5997"/>
    <w:rsid w:val="001E7AED"/>
    <w:rsid w:val="001F3916"/>
    <w:rsid w:val="001F54C5"/>
    <w:rsid w:val="001F662C"/>
    <w:rsid w:val="001F7074"/>
    <w:rsid w:val="00200490"/>
    <w:rsid w:val="00201F3A"/>
    <w:rsid w:val="00203F96"/>
    <w:rsid w:val="002063F1"/>
    <w:rsid w:val="002069B2"/>
    <w:rsid w:val="00207FA3"/>
    <w:rsid w:val="00214DA8"/>
    <w:rsid w:val="00215423"/>
    <w:rsid w:val="002158FA"/>
    <w:rsid w:val="0021680E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46CED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2F2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B6A0F"/>
    <w:rsid w:val="002C2661"/>
    <w:rsid w:val="002C3BFB"/>
    <w:rsid w:val="002C41E6"/>
    <w:rsid w:val="002C46AF"/>
    <w:rsid w:val="002D0680"/>
    <w:rsid w:val="002D071A"/>
    <w:rsid w:val="002D34B2"/>
    <w:rsid w:val="002D49C0"/>
    <w:rsid w:val="002D7637"/>
    <w:rsid w:val="002E0AF3"/>
    <w:rsid w:val="002E0F4F"/>
    <w:rsid w:val="002E17F2"/>
    <w:rsid w:val="002E52D5"/>
    <w:rsid w:val="002E7CAE"/>
    <w:rsid w:val="002F1E8E"/>
    <w:rsid w:val="002F2771"/>
    <w:rsid w:val="002F37A9"/>
    <w:rsid w:val="002F4BAC"/>
    <w:rsid w:val="002F5E60"/>
    <w:rsid w:val="00301CE6"/>
    <w:rsid w:val="0030256B"/>
    <w:rsid w:val="00303766"/>
    <w:rsid w:val="0030501F"/>
    <w:rsid w:val="00307BA1"/>
    <w:rsid w:val="00311702"/>
    <w:rsid w:val="00311E82"/>
    <w:rsid w:val="00313FD6"/>
    <w:rsid w:val="003143BD"/>
    <w:rsid w:val="003154B5"/>
    <w:rsid w:val="00317974"/>
    <w:rsid w:val="00317B01"/>
    <w:rsid w:val="003202FF"/>
    <w:rsid w:val="003203ED"/>
    <w:rsid w:val="00322B34"/>
    <w:rsid w:val="00322C9F"/>
    <w:rsid w:val="00324D23"/>
    <w:rsid w:val="003256D8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2EBC"/>
    <w:rsid w:val="003670D1"/>
    <w:rsid w:val="00370E47"/>
    <w:rsid w:val="00372817"/>
    <w:rsid w:val="003742AC"/>
    <w:rsid w:val="00375673"/>
    <w:rsid w:val="00377CE1"/>
    <w:rsid w:val="00383373"/>
    <w:rsid w:val="00385BF0"/>
    <w:rsid w:val="00387817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644"/>
    <w:rsid w:val="003C7806"/>
    <w:rsid w:val="003D0FAD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175"/>
    <w:rsid w:val="00402E2B"/>
    <w:rsid w:val="0040512B"/>
    <w:rsid w:val="00405CA5"/>
    <w:rsid w:val="00407CD3"/>
    <w:rsid w:val="00410134"/>
    <w:rsid w:val="00410B72"/>
    <w:rsid w:val="00410F18"/>
    <w:rsid w:val="004112DD"/>
    <w:rsid w:val="0041263E"/>
    <w:rsid w:val="00413AAC"/>
    <w:rsid w:val="00413EFD"/>
    <w:rsid w:val="0041598A"/>
    <w:rsid w:val="00420598"/>
    <w:rsid w:val="00421105"/>
    <w:rsid w:val="00421624"/>
    <w:rsid w:val="004242F4"/>
    <w:rsid w:val="004256B9"/>
    <w:rsid w:val="00427248"/>
    <w:rsid w:val="00433930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83787"/>
    <w:rsid w:val="00491DDD"/>
    <w:rsid w:val="00492BC5"/>
    <w:rsid w:val="004938AE"/>
    <w:rsid w:val="00494F31"/>
    <w:rsid w:val="004964F1"/>
    <w:rsid w:val="004A16BC"/>
    <w:rsid w:val="004A2B94"/>
    <w:rsid w:val="004A2CD8"/>
    <w:rsid w:val="004B185B"/>
    <w:rsid w:val="004B6985"/>
    <w:rsid w:val="004B7C0C"/>
    <w:rsid w:val="004C3898"/>
    <w:rsid w:val="004C3DCE"/>
    <w:rsid w:val="004D2285"/>
    <w:rsid w:val="004D25B7"/>
    <w:rsid w:val="004D2E7A"/>
    <w:rsid w:val="004D36B1"/>
    <w:rsid w:val="004D7EBD"/>
    <w:rsid w:val="004E0582"/>
    <w:rsid w:val="004E2680"/>
    <w:rsid w:val="004E28F9"/>
    <w:rsid w:val="004E462E"/>
    <w:rsid w:val="004E56DC"/>
    <w:rsid w:val="004E6E0A"/>
    <w:rsid w:val="004E76F4"/>
    <w:rsid w:val="004F0B4E"/>
    <w:rsid w:val="004F0B6C"/>
    <w:rsid w:val="004F2078"/>
    <w:rsid w:val="004F4DA3"/>
    <w:rsid w:val="004F5ABE"/>
    <w:rsid w:val="004F7E5F"/>
    <w:rsid w:val="00501AC2"/>
    <w:rsid w:val="00506557"/>
    <w:rsid w:val="0050677A"/>
    <w:rsid w:val="005108D8"/>
    <w:rsid w:val="005116F9"/>
    <w:rsid w:val="00512DA4"/>
    <w:rsid w:val="005153A7"/>
    <w:rsid w:val="0051547B"/>
    <w:rsid w:val="005219CF"/>
    <w:rsid w:val="00523692"/>
    <w:rsid w:val="00525B79"/>
    <w:rsid w:val="00531534"/>
    <w:rsid w:val="0053165C"/>
    <w:rsid w:val="005338D0"/>
    <w:rsid w:val="00534B59"/>
    <w:rsid w:val="00536759"/>
    <w:rsid w:val="00537C62"/>
    <w:rsid w:val="00546970"/>
    <w:rsid w:val="005479F6"/>
    <w:rsid w:val="00550509"/>
    <w:rsid w:val="00554BC3"/>
    <w:rsid w:val="00554E19"/>
    <w:rsid w:val="0056121F"/>
    <w:rsid w:val="00563054"/>
    <w:rsid w:val="00563C6E"/>
    <w:rsid w:val="00565D01"/>
    <w:rsid w:val="00571CE6"/>
    <w:rsid w:val="0057209F"/>
    <w:rsid w:val="00572505"/>
    <w:rsid w:val="00580202"/>
    <w:rsid w:val="005817C9"/>
    <w:rsid w:val="00581BDD"/>
    <w:rsid w:val="00582809"/>
    <w:rsid w:val="0058798C"/>
    <w:rsid w:val="00587A6E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4D01"/>
    <w:rsid w:val="005B6B85"/>
    <w:rsid w:val="005B6F83"/>
    <w:rsid w:val="005C74FB"/>
    <w:rsid w:val="005D1602"/>
    <w:rsid w:val="005D387B"/>
    <w:rsid w:val="005E385F"/>
    <w:rsid w:val="005E5B81"/>
    <w:rsid w:val="005F2CB1"/>
    <w:rsid w:val="005F3025"/>
    <w:rsid w:val="005F4D03"/>
    <w:rsid w:val="005F618C"/>
    <w:rsid w:val="005F70BD"/>
    <w:rsid w:val="00602032"/>
    <w:rsid w:val="006027B7"/>
    <w:rsid w:val="0060283C"/>
    <w:rsid w:val="00604F14"/>
    <w:rsid w:val="00605F62"/>
    <w:rsid w:val="00611B83"/>
    <w:rsid w:val="00613257"/>
    <w:rsid w:val="00620A71"/>
    <w:rsid w:val="00620D80"/>
    <w:rsid w:val="00622DD2"/>
    <w:rsid w:val="006234A6"/>
    <w:rsid w:val="00624D23"/>
    <w:rsid w:val="0062582D"/>
    <w:rsid w:val="00630001"/>
    <w:rsid w:val="00630646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6E8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659"/>
    <w:rsid w:val="00683ECE"/>
    <w:rsid w:val="006860BC"/>
    <w:rsid w:val="006924BE"/>
    <w:rsid w:val="00695FC2"/>
    <w:rsid w:val="00696949"/>
    <w:rsid w:val="00697052"/>
    <w:rsid w:val="006A288D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3E0"/>
    <w:rsid w:val="006D6F08"/>
    <w:rsid w:val="006E062C"/>
    <w:rsid w:val="006E16E3"/>
    <w:rsid w:val="006E1791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195A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E3C"/>
    <w:rsid w:val="00721593"/>
    <w:rsid w:val="00722EEA"/>
    <w:rsid w:val="00726EA6"/>
    <w:rsid w:val="00727208"/>
    <w:rsid w:val="00727680"/>
    <w:rsid w:val="007340D4"/>
    <w:rsid w:val="007348B1"/>
    <w:rsid w:val="00734B23"/>
    <w:rsid w:val="00735491"/>
    <w:rsid w:val="007362A6"/>
    <w:rsid w:val="00736769"/>
    <w:rsid w:val="00736D7D"/>
    <w:rsid w:val="00740E58"/>
    <w:rsid w:val="007417FF"/>
    <w:rsid w:val="00742058"/>
    <w:rsid w:val="0074245B"/>
    <w:rsid w:val="0074405B"/>
    <w:rsid w:val="007440DA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03D6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8F"/>
    <w:rsid w:val="007A43A6"/>
    <w:rsid w:val="007A58A6"/>
    <w:rsid w:val="007B3D2D"/>
    <w:rsid w:val="007B50AE"/>
    <w:rsid w:val="007B51DF"/>
    <w:rsid w:val="007B7979"/>
    <w:rsid w:val="007B7D62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632F"/>
    <w:rsid w:val="007E7091"/>
    <w:rsid w:val="007F07F6"/>
    <w:rsid w:val="007F2D1E"/>
    <w:rsid w:val="0080127D"/>
    <w:rsid w:val="00801B4D"/>
    <w:rsid w:val="00803B7B"/>
    <w:rsid w:val="00803FAE"/>
    <w:rsid w:val="0080605F"/>
    <w:rsid w:val="00807786"/>
    <w:rsid w:val="00811FCB"/>
    <w:rsid w:val="00814F33"/>
    <w:rsid w:val="008158D6"/>
    <w:rsid w:val="00817196"/>
    <w:rsid w:val="00817EDE"/>
    <w:rsid w:val="00822738"/>
    <w:rsid w:val="008234F7"/>
    <w:rsid w:val="008235DB"/>
    <w:rsid w:val="00824AB4"/>
    <w:rsid w:val="00825C42"/>
    <w:rsid w:val="00825D25"/>
    <w:rsid w:val="00826BA9"/>
    <w:rsid w:val="00826F02"/>
    <w:rsid w:val="00827D6F"/>
    <w:rsid w:val="00832DB3"/>
    <w:rsid w:val="0083507F"/>
    <w:rsid w:val="008376AC"/>
    <w:rsid w:val="008444E8"/>
    <w:rsid w:val="00844E80"/>
    <w:rsid w:val="00846FE7"/>
    <w:rsid w:val="00850CEC"/>
    <w:rsid w:val="00854537"/>
    <w:rsid w:val="00856911"/>
    <w:rsid w:val="0086174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3"/>
    <w:rsid w:val="008A51A8"/>
    <w:rsid w:val="008A54C7"/>
    <w:rsid w:val="008A77D8"/>
    <w:rsid w:val="008B0483"/>
    <w:rsid w:val="008B0894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221F"/>
    <w:rsid w:val="008D34F1"/>
    <w:rsid w:val="008D3837"/>
    <w:rsid w:val="008D39D8"/>
    <w:rsid w:val="008D63EB"/>
    <w:rsid w:val="008D6D1A"/>
    <w:rsid w:val="008E065E"/>
    <w:rsid w:val="008E0927"/>
    <w:rsid w:val="008E1909"/>
    <w:rsid w:val="008E2D2B"/>
    <w:rsid w:val="008E3CFE"/>
    <w:rsid w:val="008F03AF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32CC"/>
    <w:rsid w:val="00924459"/>
    <w:rsid w:val="00926A07"/>
    <w:rsid w:val="00931BD9"/>
    <w:rsid w:val="00933B05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57BAD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FE1"/>
    <w:rsid w:val="00990630"/>
    <w:rsid w:val="00991025"/>
    <w:rsid w:val="00991761"/>
    <w:rsid w:val="00994DCA"/>
    <w:rsid w:val="009960EC"/>
    <w:rsid w:val="009970DD"/>
    <w:rsid w:val="009A0855"/>
    <w:rsid w:val="009A0FBA"/>
    <w:rsid w:val="009A1601"/>
    <w:rsid w:val="009A31A1"/>
    <w:rsid w:val="009A462D"/>
    <w:rsid w:val="009A58E4"/>
    <w:rsid w:val="009A5CBA"/>
    <w:rsid w:val="009A7339"/>
    <w:rsid w:val="009B1F30"/>
    <w:rsid w:val="009B3AC2"/>
    <w:rsid w:val="009B4DF4"/>
    <w:rsid w:val="009B564E"/>
    <w:rsid w:val="009B7E87"/>
    <w:rsid w:val="009C403E"/>
    <w:rsid w:val="009D0A28"/>
    <w:rsid w:val="009D13C4"/>
    <w:rsid w:val="009D4FF0"/>
    <w:rsid w:val="009D703C"/>
    <w:rsid w:val="009D718F"/>
    <w:rsid w:val="009D7378"/>
    <w:rsid w:val="009E068F"/>
    <w:rsid w:val="009E14E0"/>
    <w:rsid w:val="009E30F3"/>
    <w:rsid w:val="009E35DB"/>
    <w:rsid w:val="009E4555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65A4"/>
    <w:rsid w:val="00A27785"/>
    <w:rsid w:val="00A30187"/>
    <w:rsid w:val="00A3448A"/>
    <w:rsid w:val="00A36297"/>
    <w:rsid w:val="00A366AE"/>
    <w:rsid w:val="00A37AB4"/>
    <w:rsid w:val="00A41E2B"/>
    <w:rsid w:val="00A45B74"/>
    <w:rsid w:val="00A47E97"/>
    <w:rsid w:val="00A50E4E"/>
    <w:rsid w:val="00A51A9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81F"/>
    <w:rsid w:val="00A92879"/>
    <w:rsid w:val="00A9442A"/>
    <w:rsid w:val="00A9479E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612"/>
    <w:rsid w:val="00AC2ECD"/>
    <w:rsid w:val="00AC3119"/>
    <w:rsid w:val="00AC3765"/>
    <w:rsid w:val="00AC49FB"/>
    <w:rsid w:val="00AC5A10"/>
    <w:rsid w:val="00AD0AA3"/>
    <w:rsid w:val="00AD0C6E"/>
    <w:rsid w:val="00AD137C"/>
    <w:rsid w:val="00AD3F94"/>
    <w:rsid w:val="00AD4A5A"/>
    <w:rsid w:val="00AD5132"/>
    <w:rsid w:val="00AD6342"/>
    <w:rsid w:val="00AD705B"/>
    <w:rsid w:val="00AD7288"/>
    <w:rsid w:val="00AE27AC"/>
    <w:rsid w:val="00AE40E0"/>
    <w:rsid w:val="00AE4C08"/>
    <w:rsid w:val="00AE4DBA"/>
    <w:rsid w:val="00AE4F07"/>
    <w:rsid w:val="00AF1C5D"/>
    <w:rsid w:val="00AF2739"/>
    <w:rsid w:val="00AF42D7"/>
    <w:rsid w:val="00AF784F"/>
    <w:rsid w:val="00B006FE"/>
    <w:rsid w:val="00B007CB"/>
    <w:rsid w:val="00B02A80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35A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47B9F"/>
    <w:rsid w:val="00B5171C"/>
    <w:rsid w:val="00B603BF"/>
    <w:rsid w:val="00B62AAA"/>
    <w:rsid w:val="00B632A8"/>
    <w:rsid w:val="00B664C7"/>
    <w:rsid w:val="00B70100"/>
    <w:rsid w:val="00B714BD"/>
    <w:rsid w:val="00B739F6"/>
    <w:rsid w:val="00B768A0"/>
    <w:rsid w:val="00B81114"/>
    <w:rsid w:val="00B81A6C"/>
    <w:rsid w:val="00B83106"/>
    <w:rsid w:val="00B84A92"/>
    <w:rsid w:val="00B85DE5"/>
    <w:rsid w:val="00B90D73"/>
    <w:rsid w:val="00B90F73"/>
    <w:rsid w:val="00B93B59"/>
    <w:rsid w:val="00B9406A"/>
    <w:rsid w:val="00B9450E"/>
    <w:rsid w:val="00B956D4"/>
    <w:rsid w:val="00B972CD"/>
    <w:rsid w:val="00BA2280"/>
    <w:rsid w:val="00BA2A08"/>
    <w:rsid w:val="00BA56D2"/>
    <w:rsid w:val="00BA76E0"/>
    <w:rsid w:val="00BB1BF8"/>
    <w:rsid w:val="00BB2A25"/>
    <w:rsid w:val="00BB2C0E"/>
    <w:rsid w:val="00BB51E9"/>
    <w:rsid w:val="00BC0FDC"/>
    <w:rsid w:val="00BC3053"/>
    <w:rsid w:val="00BC4D2E"/>
    <w:rsid w:val="00BD1B7E"/>
    <w:rsid w:val="00BD48AC"/>
    <w:rsid w:val="00BD5F1A"/>
    <w:rsid w:val="00BE1234"/>
    <w:rsid w:val="00BE2FA6"/>
    <w:rsid w:val="00BE333F"/>
    <w:rsid w:val="00BE59E2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65E5"/>
    <w:rsid w:val="00C06E20"/>
    <w:rsid w:val="00C07377"/>
    <w:rsid w:val="00C10478"/>
    <w:rsid w:val="00C12107"/>
    <w:rsid w:val="00C12840"/>
    <w:rsid w:val="00C14D4B"/>
    <w:rsid w:val="00C154BB"/>
    <w:rsid w:val="00C24A5D"/>
    <w:rsid w:val="00C26FAA"/>
    <w:rsid w:val="00C279B5"/>
    <w:rsid w:val="00C27C45"/>
    <w:rsid w:val="00C33CCD"/>
    <w:rsid w:val="00C33D14"/>
    <w:rsid w:val="00C3719D"/>
    <w:rsid w:val="00C45318"/>
    <w:rsid w:val="00C51E9B"/>
    <w:rsid w:val="00C54995"/>
    <w:rsid w:val="00C54D41"/>
    <w:rsid w:val="00C55569"/>
    <w:rsid w:val="00C60783"/>
    <w:rsid w:val="00C6189B"/>
    <w:rsid w:val="00C64672"/>
    <w:rsid w:val="00C6531C"/>
    <w:rsid w:val="00C65457"/>
    <w:rsid w:val="00C70094"/>
    <w:rsid w:val="00C70697"/>
    <w:rsid w:val="00C72EF4"/>
    <w:rsid w:val="00C73FF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3B43"/>
    <w:rsid w:val="00D04434"/>
    <w:rsid w:val="00D05FEE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217D"/>
    <w:rsid w:val="00D36E71"/>
    <w:rsid w:val="00D3711A"/>
    <w:rsid w:val="00D3794C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3260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5749"/>
    <w:rsid w:val="00DA78C8"/>
    <w:rsid w:val="00DB0A9F"/>
    <w:rsid w:val="00DB377D"/>
    <w:rsid w:val="00DB4802"/>
    <w:rsid w:val="00DC1D49"/>
    <w:rsid w:val="00DC2D36"/>
    <w:rsid w:val="00DC53EF"/>
    <w:rsid w:val="00DD2AE2"/>
    <w:rsid w:val="00DD7ECE"/>
    <w:rsid w:val="00DE42F0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3A4F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6BB1"/>
    <w:rsid w:val="00E87822"/>
    <w:rsid w:val="00E90395"/>
    <w:rsid w:val="00E90E49"/>
    <w:rsid w:val="00E917F9"/>
    <w:rsid w:val="00E9191B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D49D7"/>
    <w:rsid w:val="00EE3089"/>
    <w:rsid w:val="00EE3F9D"/>
    <w:rsid w:val="00EE65F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944"/>
    <w:rsid w:val="00F15FA5"/>
    <w:rsid w:val="00F209B7"/>
    <w:rsid w:val="00F23252"/>
    <w:rsid w:val="00F2376F"/>
    <w:rsid w:val="00F243D8"/>
    <w:rsid w:val="00F27053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D17"/>
    <w:rsid w:val="00F96985"/>
    <w:rsid w:val="00F97838"/>
    <w:rsid w:val="00FA13E2"/>
    <w:rsid w:val="00FA2BB3"/>
    <w:rsid w:val="00FB1A47"/>
    <w:rsid w:val="00FB1E26"/>
    <w:rsid w:val="00FB252B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5E5"/>
    <w:rsid w:val="00FE4C7B"/>
    <w:rsid w:val="00FE7336"/>
    <w:rsid w:val="00FE787C"/>
    <w:rsid w:val="00FE7AB7"/>
    <w:rsid w:val="00FF45A5"/>
    <w:rsid w:val="00FF5C91"/>
    <w:rsid w:val="00FF6543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  <w:style w:type="table" w:styleId="TableGrid">
    <w:name w:val="Table Grid"/>
    <w:basedOn w:val="TableNormal"/>
    <w:rsid w:val="006D5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927CD-7064-4DD4-90AF-453ED08E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</TotalTime>
  <Pages>6</Pages>
  <Words>1023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Santhan Thangarasa</cp:lastModifiedBy>
  <cp:revision>6</cp:revision>
  <cp:lastPrinted>2008-01-31T06:09:00Z</cp:lastPrinted>
  <dcterms:created xsi:type="dcterms:W3CDTF">2018-09-28T13:52:00Z</dcterms:created>
  <dcterms:modified xsi:type="dcterms:W3CDTF">2018-09-28T13:59:00Z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