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05C958CE"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303D04" w:rsidRPr="00303D04">
        <w:rPr>
          <w:rFonts w:ascii="Arial" w:eastAsia="MS Mincho" w:hAnsi="Arial" w:cs="Arial"/>
          <w:b/>
          <w:sz w:val="24"/>
          <w:szCs w:val="24"/>
          <w:lang w:val="en-US"/>
        </w:rPr>
        <w:t>R4-1807737</w:t>
      </w:r>
      <w:bookmarkStart w:id="0" w:name="_GoBack"/>
      <w:bookmarkEnd w:id="0"/>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4F332175"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D374BF">
        <w:rPr>
          <w:rFonts w:ascii="Arial" w:hAnsi="Arial" w:cs="Arial"/>
          <w:sz w:val="22"/>
          <w:szCs w:val="22"/>
        </w:rPr>
        <w:t>TP to TR 38.817-02: multi-band corrections</w:t>
      </w:r>
    </w:p>
    <w:p w14:paraId="414984A7" w14:textId="4B2F17BC"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3B59BA">
        <w:rPr>
          <w:rFonts w:ascii="Arial" w:hAnsi="Arial" w:cs="Arial"/>
          <w:color w:val="000000" w:themeColor="text1"/>
          <w:sz w:val="22"/>
          <w:szCs w:val="22"/>
        </w:rPr>
        <w:t>7.7.1</w:t>
      </w:r>
      <w:r w:rsidR="004C054B" w:rsidRPr="00C9608B">
        <w:rPr>
          <w:rFonts w:ascii="Arial" w:hAnsi="Arial" w:cs="Arial"/>
          <w:b/>
          <w:color w:val="000000" w:themeColor="text1"/>
          <w:sz w:val="22"/>
          <w:szCs w:val="22"/>
        </w:rPr>
        <w:t xml:space="preserve"> </w:t>
      </w:r>
      <w:r w:rsidR="006E1A5F" w:rsidRPr="00C9608B">
        <w:rPr>
          <w:rFonts w:ascii="Arial" w:hAnsi="Arial" w:cs="Arial"/>
          <w:color w:val="000000" w:themeColor="text1"/>
          <w:sz w:val="22"/>
          <w:szCs w:val="22"/>
        </w:rPr>
        <w:t>(</w:t>
      </w:r>
      <w:r w:rsidR="003B59BA">
        <w:rPr>
          <w:rFonts w:ascii="Arial" w:hAnsi="Arial" w:cs="Arial"/>
          <w:color w:val="000000" w:themeColor="text1"/>
          <w:sz w:val="22"/>
          <w:szCs w:val="22"/>
        </w:rPr>
        <w:t>NR BS: General</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41BAF5F7" w14:textId="3EF0CC23" w:rsidR="009E5705" w:rsidRDefault="00092E5D" w:rsidP="00D61C80">
      <w:r w:rsidRPr="00092E5D">
        <w:t>I</w:t>
      </w:r>
      <w:r w:rsidR="00D61C80" w:rsidRPr="00092E5D">
        <w:t xml:space="preserve">n this TP to </w:t>
      </w:r>
      <w:r w:rsidRPr="00092E5D">
        <w:t>TR</w:t>
      </w:r>
      <w:r w:rsidR="00D61C80" w:rsidRPr="00092E5D">
        <w:t xml:space="preserve"> 38.</w:t>
      </w:r>
      <w:r w:rsidRPr="00092E5D">
        <w:t>817-02</w:t>
      </w:r>
      <w:r w:rsidR="00D61C80" w:rsidRPr="00092E5D">
        <w:t xml:space="preserve"> </w:t>
      </w:r>
      <w:r w:rsidRPr="00092E5D">
        <w:t>it is proposed to follow the TS 38.104 agreements on the multi-band operation and to introduce required corrections</w:t>
      </w:r>
      <w:r w:rsidR="00D61C80" w:rsidRPr="00092E5D">
        <w:t xml:space="preserve">. </w:t>
      </w:r>
    </w:p>
    <w:p w14:paraId="3819BB8A" w14:textId="2D883032" w:rsidR="00092E5D" w:rsidRPr="00092E5D" w:rsidRDefault="00092E5D" w:rsidP="00D61C80">
      <w:r>
        <w:t>This TP was drafted on top of R4-1804041.</w:t>
      </w:r>
    </w:p>
    <w:p w14:paraId="5DCD359B" w14:textId="067BD875" w:rsidR="00142863" w:rsidRPr="00092E5D" w:rsidRDefault="00142863" w:rsidP="009E5705">
      <w:r w:rsidRPr="00092E5D">
        <w:t xml:space="preserve">The following modifications were introduced in the attached TP: </w:t>
      </w:r>
    </w:p>
    <w:p w14:paraId="60B2C2C6" w14:textId="3531C110" w:rsidR="00092E5D" w:rsidRPr="00092E5D" w:rsidRDefault="00092E5D" w:rsidP="00092E5D">
      <w:pPr>
        <w:pStyle w:val="ListParagraph"/>
        <w:numPr>
          <w:ilvl w:val="0"/>
          <w:numId w:val="8"/>
        </w:numPr>
        <w:ind w:firstLineChars="0"/>
      </w:pPr>
      <w:r w:rsidRPr="00092E5D">
        <w:t>3.1 (Definitions)</w:t>
      </w:r>
    </w:p>
    <w:p w14:paraId="49538E41" w14:textId="264D6D7C" w:rsidR="007C4132" w:rsidRPr="00092E5D" w:rsidRDefault="00092E5D" w:rsidP="00092E5D">
      <w:pPr>
        <w:pStyle w:val="ListParagraph"/>
        <w:numPr>
          <w:ilvl w:val="1"/>
          <w:numId w:val="8"/>
        </w:numPr>
        <w:ind w:firstLineChars="0"/>
      </w:pPr>
      <w:r w:rsidRPr="00092E5D">
        <w:t>Introduction of required definitions, based on TS 38.104</w:t>
      </w:r>
      <w:r w:rsidR="007C4132" w:rsidRPr="00092E5D">
        <w:t>.</w:t>
      </w:r>
    </w:p>
    <w:p w14:paraId="6C8A5EC3" w14:textId="3E722B80" w:rsidR="00092E5D" w:rsidRPr="00092E5D" w:rsidRDefault="00092E5D" w:rsidP="00092E5D">
      <w:pPr>
        <w:pStyle w:val="ListParagraph"/>
        <w:numPr>
          <w:ilvl w:val="1"/>
          <w:numId w:val="8"/>
        </w:numPr>
        <w:ind w:firstLineChars="0"/>
      </w:pPr>
      <w:r w:rsidRPr="00092E5D">
        <w:t>Editorial corrections.</w:t>
      </w:r>
    </w:p>
    <w:p w14:paraId="1E33A26D" w14:textId="51C6081A" w:rsidR="00092E5D" w:rsidRPr="00092E5D" w:rsidRDefault="00092E5D" w:rsidP="00810292">
      <w:pPr>
        <w:pStyle w:val="ListParagraph"/>
        <w:numPr>
          <w:ilvl w:val="0"/>
          <w:numId w:val="8"/>
        </w:numPr>
        <w:ind w:firstLineChars="0"/>
      </w:pPr>
      <w:r w:rsidRPr="00092E5D">
        <w:t>5.8 (Requirements for BS capable of multi-band operation</w:t>
      </w:r>
      <w:r>
        <w:t>)</w:t>
      </w:r>
    </w:p>
    <w:p w14:paraId="45E8F98A" w14:textId="345CE600" w:rsidR="00092E5D" w:rsidRPr="00092E5D" w:rsidRDefault="00092E5D" w:rsidP="00092E5D">
      <w:pPr>
        <w:pStyle w:val="ListParagraph"/>
        <w:numPr>
          <w:ilvl w:val="1"/>
          <w:numId w:val="8"/>
        </w:numPr>
        <w:ind w:firstLineChars="0"/>
      </w:pPr>
      <w:r w:rsidRPr="00092E5D">
        <w:t>Removal of multi-band text which is already captured in TS 38.104 (and updated comparing to the text in the TR).</w:t>
      </w:r>
    </w:p>
    <w:p w14:paraId="3B864F5B" w14:textId="1E126572" w:rsidR="00092E5D" w:rsidRDefault="00092E5D" w:rsidP="00092E5D">
      <w:pPr>
        <w:pStyle w:val="ListParagraph"/>
        <w:numPr>
          <w:ilvl w:val="1"/>
          <w:numId w:val="8"/>
        </w:numPr>
        <w:ind w:firstLineChars="0"/>
      </w:pPr>
      <w:r w:rsidRPr="00092E5D">
        <w:t>Addition of text clarifying the NR BS multi-band operation applicability for Rel-15 (inline with TS 38.104 requirements).</w:t>
      </w:r>
    </w:p>
    <w:p w14:paraId="5BB9464F" w14:textId="41BA2BEB" w:rsidR="00092E5D" w:rsidRDefault="00092E5D" w:rsidP="00092E5D">
      <w:pPr>
        <w:pStyle w:val="ListParagraph"/>
        <w:numPr>
          <w:ilvl w:val="0"/>
          <w:numId w:val="8"/>
        </w:numPr>
        <w:ind w:firstLineChars="0"/>
      </w:pPr>
      <w:r>
        <w:t>6.6.5.3 (</w:t>
      </w:r>
      <w:r w:rsidRPr="00092E5D">
        <w:t>non-AAS conducted Tx spurious emissions requirement</w:t>
      </w:r>
      <w:r>
        <w:t>)</w:t>
      </w:r>
    </w:p>
    <w:p w14:paraId="50C840B4" w14:textId="2E66E382" w:rsidR="00092E5D" w:rsidRDefault="00092E5D" w:rsidP="00092E5D">
      <w:pPr>
        <w:pStyle w:val="ListParagraph"/>
        <w:numPr>
          <w:ilvl w:val="1"/>
          <w:numId w:val="8"/>
        </w:numPr>
        <w:ind w:firstLineChars="0"/>
      </w:pPr>
      <w:r>
        <w:t>Removal of AAS terminology</w:t>
      </w:r>
    </w:p>
    <w:p w14:paraId="03A05BCB" w14:textId="4D6CA11C" w:rsidR="00092E5D" w:rsidRDefault="00092E5D" w:rsidP="00092E5D">
      <w:pPr>
        <w:pStyle w:val="ListParagraph"/>
        <w:numPr>
          <w:ilvl w:val="1"/>
          <w:numId w:val="8"/>
        </w:numPr>
        <w:ind w:firstLineChars="0"/>
      </w:pPr>
      <w:r>
        <w:t>Application of the “multi-band connector” terminology (as in TS 38.104)</w:t>
      </w:r>
    </w:p>
    <w:p w14:paraId="19355768" w14:textId="3C32CAF1" w:rsidR="00092E5D" w:rsidRDefault="00092E5D" w:rsidP="00092E5D">
      <w:pPr>
        <w:pStyle w:val="ListParagraph"/>
        <w:numPr>
          <w:ilvl w:val="1"/>
          <w:numId w:val="8"/>
        </w:numPr>
        <w:ind w:firstLineChars="0"/>
      </w:pPr>
      <w:r>
        <w:t>Editorials</w:t>
      </w:r>
    </w:p>
    <w:p w14:paraId="5B6D8AE2" w14:textId="306D9D67" w:rsidR="00092E5D" w:rsidRDefault="00092E5D" w:rsidP="00092E5D">
      <w:pPr>
        <w:pStyle w:val="ListParagraph"/>
        <w:numPr>
          <w:ilvl w:val="0"/>
          <w:numId w:val="8"/>
        </w:numPr>
        <w:ind w:firstLineChars="0"/>
      </w:pPr>
      <w:r>
        <w:t>7.5.2</w:t>
      </w:r>
      <w:r>
        <w:tab/>
        <w:t>(Basic limit for Out-of-band blocking)</w:t>
      </w:r>
    </w:p>
    <w:p w14:paraId="1FACA0E2" w14:textId="3CC3BE9C" w:rsidR="00591CFE" w:rsidRDefault="00591CFE" w:rsidP="00591CFE">
      <w:pPr>
        <w:pStyle w:val="ListParagraph"/>
        <w:numPr>
          <w:ilvl w:val="1"/>
          <w:numId w:val="8"/>
        </w:numPr>
        <w:ind w:firstLineChars="0"/>
      </w:pPr>
      <w:r>
        <w:t xml:space="preserve">Removal of ”[]” from the multi-band text. </w:t>
      </w:r>
    </w:p>
    <w:p w14:paraId="7B56BC00" w14:textId="2DF4B410" w:rsidR="00591CFE" w:rsidRPr="00092E5D" w:rsidRDefault="00591CFE" w:rsidP="00591CFE">
      <w:pPr>
        <w:pStyle w:val="ListParagraph"/>
        <w:numPr>
          <w:ilvl w:val="1"/>
          <w:numId w:val="8"/>
        </w:numPr>
        <w:ind w:firstLineChars="0"/>
      </w:pPr>
      <w:r>
        <w:t>Removal of “basic limit” (not applicable for Blocking) and TS text</w:t>
      </w:r>
    </w:p>
    <w:p w14:paraId="36B29E38" w14:textId="5D20AA2E" w:rsidR="00AE01F1" w:rsidRPr="00092E5D" w:rsidRDefault="00AE01F1" w:rsidP="00AE01F1">
      <w:pPr>
        <w:pStyle w:val="Heading1"/>
        <w:rPr>
          <w:rFonts w:cs="Arial"/>
          <w:lang w:eastAsia="zh-CN"/>
        </w:rPr>
      </w:pPr>
      <w:r w:rsidRPr="00092E5D">
        <w:rPr>
          <w:rFonts w:cs="Arial"/>
          <w:lang w:eastAsia="zh-CN"/>
        </w:rPr>
        <w:t>Conclusion</w:t>
      </w:r>
      <w:r w:rsidR="00187437" w:rsidRPr="00092E5D">
        <w:rPr>
          <w:rFonts w:cs="Arial"/>
          <w:lang w:eastAsia="zh-CN"/>
        </w:rPr>
        <w:t>s</w:t>
      </w:r>
    </w:p>
    <w:p w14:paraId="574C51F8" w14:textId="41534300" w:rsidR="00891E41" w:rsidRPr="00092E5D" w:rsidRDefault="00FD300F" w:rsidP="00FD300F">
      <w:r w:rsidRPr="00092E5D">
        <w:t xml:space="preserve">Based on the above </w:t>
      </w:r>
      <w:r w:rsidR="00846CEF" w:rsidRPr="00092E5D">
        <w:t>introduction</w:t>
      </w:r>
      <w:r w:rsidRPr="00092E5D">
        <w:t xml:space="preserve">, </w:t>
      </w:r>
      <w:r w:rsidR="00AA6B74" w:rsidRPr="00092E5D">
        <w:t>the following proposal</w:t>
      </w:r>
      <w:r w:rsidR="00555D6D" w:rsidRPr="00092E5D">
        <w:t xml:space="preserve"> </w:t>
      </w:r>
      <w:r w:rsidR="00C9406D" w:rsidRPr="00092E5D">
        <w:t>is</w:t>
      </w:r>
      <w:r w:rsidR="00555D6D" w:rsidRPr="00092E5D">
        <w:t xml:space="preserve"> formulated:</w:t>
      </w:r>
    </w:p>
    <w:p w14:paraId="57811AF3" w14:textId="687CF4A1" w:rsidR="00456C0C" w:rsidRPr="00D61C80" w:rsidRDefault="00456C0C" w:rsidP="00456C0C">
      <w:r w:rsidRPr="00092E5D">
        <w:rPr>
          <w:b/>
        </w:rPr>
        <w:t>Proposal 1</w:t>
      </w:r>
      <w:r w:rsidRPr="00092E5D">
        <w:t xml:space="preserve">:  </w:t>
      </w:r>
      <w:r w:rsidR="00846CEF" w:rsidRPr="00092E5D">
        <w:t xml:space="preserve">approve the attached TP to </w:t>
      </w:r>
      <w:r w:rsidR="00092E5D" w:rsidRPr="00092E5D">
        <w:t>TR 38.817-02 for the multi-band operation corrections</w:t>
      </w:r>
      <w:r w:rsidR="00C9406D" w:rsidRPr="00092E5D">
        <w:t>.</w:t>
      </w:r>
      <w:r w:rsidR="00C9406D" w:rsidRPr="00D61C80">
        <w:t xml:space="preserve"> </w:t>
      </w:r>
    </w:p>
    <w:p w14:paraId="10A14B3E" w14:textId="77777777" w:rsidR="0066456D" w:rsidRDefault="0066456D">
      <w:pPr>
        <w:spacing w:after="0"/>
        <w:rPr>
          <w:rFonts w:ascii="Arial" w:hAnsi="Arial"/>
          <w:sz w:val="28"/>
          <w:szCs w:val="28"/>
        </w:rPr>
      </w:pPr>
      <w:r>
        <w:br w:type="page"/>
      </w:r>
    </w:p>
    <w:p w14:paraId="313B31C0" w14:textId="1D66ED10" w:rsidR="00CF7ACB" w:rsidRDefault="003B59BA" w:rsidP="00846CEF">
      <w:pPr>
        <w:pStyle w:val="Heading1"/>
        <w:numPr>
          <w:ilvl w:val="0"/>
          <w:numId w:val="0"/>
        </w:numPr>
        <w:ind w:left="432" w:hanging="432"/>
      </w:pPr>
      <w:r>
        <w:lastRenderedPageBreak/>
        <w:t>TP to TR 38.817-02</w:t>
      </w:r>
    </w:p>
    <w:p w14:paraId="0ED381EE" w14:textId="77777777" w:rsidR="00CF7ACB" w:rsidRDefault="00CF7ACB" w:rsidP="00CF7ACB">
      <w:pPr>
        <w:spacing w:after="0"/>
        <w:jc w:val="center"/>
        <w:rPr>
          <w:i/>
          <w:color w:val="0000FF"/>
        </w:rPr>
      </w:pPr>
      <w:r>
        <w:rPr>
          <w:i/>
          <w:color w:val="0000FF"/>
        </w:rPr>
        <w:t>------------------------------ Modified section ------------------------------</w:t>
      </w:r>
    </w:p>
    <w:p w14:paraId="6663ECCD" w14:textId="77777777" w:rsidR="003B59BA" w:rsidRPr="00235394" w:rsidRDefault="003B59BA" w:rsidP="00092E5D">
      <w:pPr>
        <w:pStyle w:val="Heading2"/>
        <w:numPr>
          <w:ilvl w:val="0"/>
          <w:numId w:val="0"/>
        </w:numPr>
        <w:ind w:left="576" w:hanging="576"/>
      </w:pPr>
      <w:bookmarkStart w:id="1" w:name="_Toc508478416"/>
      <w:r w:rsidRPr="00235394">
        <w:t>3.1</w:t>
      </w:r>
      <w:r w:rsidRPr="00235394">
        <w:tab/>
        <w:t>Definitions</w:t>
      </w:r>
      <w:bookmarkEnd w:id="1"/>
    </w:p>
    <w:p w14:paraId="22805F79" w14:textId="77777777" w:rsidR="003B59BA" w:rsidRPr="00235394" w:rsidRDefault="003B59BA" w:rsidP="003B59BA">
      <w:r w:rsidRPr="00235394">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t xml:space="preserve">3GPP </w:t>
      </w:r>
      <w:bookmarkEnd w:id="2"/>
      <w:bookmarkEnd w:id="3"/>
      <w:bookmarkEnd w:id="4"/>
      <w:bookmarkEnd w:id="5"/>
      <w:bookmarkEnd w:id="6"/>
      <w:r w:rsidRPr="00235394">
        <w:t xml:space="preserve">TR 21.905 [1] and the following apply. A term defined in the present document takes precedence over the definition of the same term, if any, in </w:t>
      </w:r>
      <w:r>
        <w:t xml:space="preserve">3GPP </w:t>
      </w:r>
      <w:r w:rsidRPr="00235394">
        <w:t>TR 21.905 [1].</w:t>
      </w:r>
    </w:p>
    <w:p w14:paraId="31DB671F" w14:textId="77777777" w:rsidR="003B59BA" w:rsidRDefault="003B59BA" w:rsidP="003B59BA">
      <w:pPr>
        <w:rPr>
          <w:ins w:id="7" w:author="Michal Szydelko_RAN#87" w:date="2018-05-11T15:13:00Z"/>
          <w:lang w:eastAsia="zh-CN"/>
        </w:rPr>
      </w:pPr>
      <w:r w:rsidRPr="00530CB2">
        <w:rPr>
          <w:b/>
          <w:bCs/>
          <w:lang w:eastAsia="zh-CN"/>
        </w:rPr>
        <w:t>a</w:t>
      </w:r>
      <w:r w:rsidRPr="00530CB2">
        <w:rPr>
          <w:rFonts w:hint="eastAsia"/>
          <w:b/>
          <w:bCs/>
          <w:lang w:eastAsia="zh-CN"/>
        </w:rPr>
        <w:t xml:space="preserve">ctive </w:t>
      </w:r>
      <w:r w:rsidRPr="00530CB2">
        <w:rPr>
          <w:b/>
          <w:bCs/>
          <w:lang w:eastAsia="zh-CN"/>
        </w:rPr>
        <w:t>a</w:t>
      </w:r>
      <w:r w:rsidRPr="00530CB2">
        <w:rPr>
          <w:rFonts w:hint="eastAsia"/>
          <w:b/>
          <w:bCs/>
          <w:lang w:eastAsia="zh-CN"/>
        </w:rPr>
        <w:t xml:space="preserve">ntenna </w:t>
      </w:r>
      <w:r w:rsidRPr="00530CB2">
        <w:rPr>
          <w:b/>
          <w:bCs/>
          <w:lang w:eastAsia="zh-CN"/>
        </w:rPr>
        <w:t>s</w:t>
      </w:r>
      <w:r w:rsidRPr="00530CB2">
        <w:rPr>
          <w:rFonts w:hint="eastAsia"/>
          <w:b/>
          <w:bCs/>
          <w:lang w:eastAsia="zh-CN"/>
        </w:rPr>
        <w:t>ystem</w:t>
      </w:r>
      <w:r w:rsidRPr="00530CB2">
        <w:rPr>
          <w:b/>
          <w:bCs/>
          <w:lang w:eastAsia="zh-CN"/>
        </w:rPr>
        <w:t xml:space="preserve"> base station</w:t>
      </w:r>
      <w:r w:rsidRPr="00530CB2">
        <w:rPr>
          <w:rFonts w:hint="eastAsia"/>
          <w:b/>
          <w:bCs/>
          <w:lang w:eastAsia="zh-CN"/>
        </w:rPr>
        <w:t>:</w:t>
      </w:r>
      <w:r w:rsidRPr="00530CB2">
        <w:rPr>
          <w:lang w:eastAsia="zh-CN"/>
        </w:rPr>
        <w:t xml:space="preserve"> BS system which combines an a</w:t>
      </w:r>
      <w:r w:rsidRPr="00530CB2">
        <w:rPr>
          <w:i/>
          <w:lang w:eastAsia="zh-CN"/>
        </w:rPr>
        <w:t>ntenna array</w:t>
      </w:r>
      <w:r w:rsidRPr="00530CB2">
        <w:rPr>
          <w:lang w:eastAsia="zh-CN"/>
        </w:rPr>
        <w:t xml:space="preserve"> with an </w:t>
      </w:r>
      <w:r w:rsidRPr="00530CB2">
        <w:rPr>
          <w:i/>
          <w:lang w:eastAsia="zh-CN"/>
        </w:rPr>
        <w:t>transceiver unit array</w:t>
      </w:r>
      <w:r w:rsidRPr="00530CB2">
        <w:rPr>
          <w:lang w:eastAsia="zh-CN"/>
        </w:rPr>
        <w:t>. An AAS BS may include a radio distribution network</w:t>
      </w:r>
    </w:p>
    <w:p w14:paraId="490FD2A6" w14:textId="77777777" w:rsidR="003B59BA" w:rsidRPr="00530CB2" w:rsidRDefault="003B59BA" w:rsidP="003B59BA">
      <w:pPr>
        <w:rPr>
          <w:lang w:eastAsia="zh-CN"/>
        </w:rPr>
      </w:pPr>
      <w:ins w:id="8" w:author="Michal Szydelko_RAN#87" w:date="2018-05-11T15:13:00Z">
        <w:r w:rsidRPr="006720D1">
          <w:rPr>
            <w:b/>
            <w:highlight w:val="yellow"/>
          </w:rPr>
          <w:t>antenna connector:</w:t>
        </w:r>
        <w:r w:rsidRPr="006720D1">
          <w:rPr>
            <w:highlight w:val="yellow"/>
          </w:rPr>
          <w:t xml:space="preserve"> connector at the conducted interface of the </w:t>
        </w:r>
        <w:r w:rsidRPr="006720D1">
          <w:rPr>
            <w:i/>
            <w:highlight w:val="yellow"/>
          </w:rPr>
          <w:t>BS type 1-C</w:t>
        </w:r>
      </w:ins>
    </w:p>
    <w:p w14:paraId="7F110198" w14:textId="77777777" w:rsidR="003B59BA" w:rsidRPr="00530CB2" w:rsidRDefault="003B59BA" w:rsidP="003B59BA">
      <w:pPr>
        <w:rPr>
          <w:lang w:eastAsia="zh-CN"/>
        </w:rPr>
      </w:pPr>
      <w:r w:rsidRPr="00530CB2">
        <w:rPr>
          <w:b/>
          <w:bCs/>
          <w:lang w:eastAsia="zh-CN"/>
        </w:rPr>
        <w:t>a</w:t>
      </w:r>
      <w:r w:rsidRPr="00530CB2">
        <w:rPr>
          <w:b/>
          <w:bCs/>
        </w:rPr>
        <w:t xml:space="preserve">rray </w:t>
      </w:r>
      <w:r w:rsidRPr="00530CB2">
        <w:rPr>
          <w:b/>
          <w:bCs/>
          <w:lang w:eastAsia="zh-CN"/>
        </w:rPr>
        <w:t>e</w:t>
      </w:r>
      <w:r w:rsidRPr="00530CB2">
        <w:rPr>
          <w:b/>
          <w:bCs/>
        </w:rPr>
        <w:t>lement</w:t>
      </w:r>
      <w:r w:rsidRPr="00530CB2">
        <w:rPr>
          <w:rFonts w:hint="eastAsia"/>
          <w:b/>
          <w:bCs/>
          <w:lang w:eastAsia="zh-CN"/>
        </w:rPr>
        <w:t>:</w:t>
      </w:r>
      <w:r w:rsidRPr="00530CB2">
        <w:t xml:space="preserve"> subdivision of a passive </w:t>
      </w:r>
      <w:r w:rsidRPr="00530CB2">
        <w:rPr>
          <w:i/>
        </w:rPr>
        <w:t>antenna array</w:t>
      </w:r>
      <w:r w:rsidRPr="00530CB2">
        <w:t>, consisting of a single radiati</w:t>
      </w:r>
      <w:r w:rsidRPr="00530CB2">
        <w:rPr>
          <w:rFonts w:hint="eastAsia"/>
          <w:lang w:eastAsia="zh-CN"/>
        </w:rPr>
        <w:t>ng</w:t>
      </w:r>
      <w:r w:rsidRPr="00530CB2">
        <w:t xml:space="preserve"> element or a group of radiating elements, with a fixed radiation pattern</w:t>
      </w:r>
    </w:p>
    <w:p w14:paraId="4A771583" w14:textId="77777777" w:rsidR="003B59BA" w:rsidRDefault="003B59BA" w:rsidP="003B59BA">
      <w:pPr>
        <w:rPr>
          <w:i/>
        </w:rPr>
      </w:pPr>
      <w:r w:rsidRPr="00530CB2">
        <w:rPr>
          <w:b/>
        </w:rPr>
        <w:t>antenna array:</w:t>
      </w:r>
      <w:r w:rsidRPr="00530CB2">
        <w:t xml:space="preserve"> group of </w:t>
      </w:r>
      <w:r w:rsidRPr="00530CB2">
        <w:rPr>
          <w:rFonts w:hint="eastAsia"/>
          <w:lang w:eastAsia="zh-CN"/>
        </w:rPr>
        <w:t>radiating</w:t>
      </w:r>
      <w:r w:rsidRPr="00530CB2">
        <w:t xml:space="preserve"> elements characterized by the geometry and the properties of the </w:t>
      </w:r>
      <w:r w:rsidRPr="00530CB2">
        <w:rPr>
          <w:i/>
        </w:rPr>
        <w:t>array elements</w:t>
      </w:r>
    </w:p>
    <w:p w14:paraId="55810EA4" w14:textId="77777777" w:rsidR="003B59BA" w:rsidRPr="00530CB2" w:rsidRDefault="003B59BA" w:rsidP="003B59BA">
      <w:pPr>
        <w:rPr>
          <w:bCs/>
          <w:lang w:eastAsia="zh-CN"/>
        </w:rPr>
      </w:pPr>
      <w:r>
        <w:rPr>
          <w:b/>
          <w:bCs/>
          <w:lang w:eastAsia="zh-CN"/>
        </w:rPr>
        <w:t xml:space="preserve">antenna </w:t>
      </w:r>
      <w:r w:rsidRPr="00530CB2">
        <w:rPr>
          <w:b/>
          <w:bCs/>
          <w:lang w:eastAsia="zh-CN"/>
        </w:rPr>
        <w:t>gain:</w:t>
      </w:r>
      <w:r w:rsidRPr="00530CB2">
        <w:rPr>
          <w:bCs/>
          <w:lang w:eastAsia="zh-CN"/>
        </w:rPr>
        <w:t xml:space="preserve"> ratio of the radiation intensity, in a given direction, to the radiation intensity that would be obtained if the power accepted by the antenna were radiated isotropically</w:t>
      </w:r>
    </w:p>
    <w:p w14:paraId="531B916E" w14:textId="77777777" w:rsidR="003B59BA" w:rsidRPr="00530CB2" w:rsidRDefault="003B59BA" w:rsidP="003B59BA">
      <w:pPr>
        <w:pStyle w:val="NO"/>
        <w:rPr>
          <w:lang w:eastAsia="zh-CN"/>
        </w:rPr>
      </w:pPr>
      <w:r w:rsidRPr="00530CB2">
        <w:rPr>
          <w:lang w:eastAsia="zh-CN"/>
        </w:rPr>
        <w:t>NOTE:</w:t>
      </w:r>
      <w:r w:rsidRPr="00530CB2">
        <w:rPr>
          <w:lang w:eastAsia="zh-CN"/>
        </w:rPr>
        <w:tab/>
        <w:t>If the direction is not specified, the direction of maximum radiation intensity is implied.</w:t>
      </w:r>
    </w:p>
    <w:p w14:paraId="63A6F95B" w14:textId="77777777" w:rsidR="003B59BA" w:rsidRPr="00530CB2" w:rsidRDefault="003B59BA" w:rsidP="003B59BA">
      <w:pPr>
        <w:rPr>
          <w:lang w:eastAsia="zh-CN"/>
        </w:rPr>
      </w:pPr>
      <w:r w:rsidRPr="00530CB2">
        <w:rPr>
          <w:b/>
          <w:lang w:eastAsia="zh-CN"/>
        </w:rPr>
        <w:t>array factor:</w:t>
      </w:r>
      <w:r w:rsidRPr="00530CB2">
        <w:rPr>
          <w:lang w:eastAsia="zh-CN"/>
        </w:rPr>
        <w:t xml:space="preserve"> radiation pattern of an array antenna when each </w:t>
      </w:r>
      <w:r w:rsidRPr="00530CB2">
        <w:rPr>
          <w:i/>
          <w:lang w:eastAsia="zh-CN"/>
        </w:rPr>
        <w:t>array element</w:t>
      </w:r>
      <w:r w:rsidRPr="00530CB2">
        <w:rPr>
          <w:lang w:eastAsia="zh-CN"/>
        </w:rPr>
        <w:t xml:space="preserve"> is considered to radiate isotropically</w:t>
      </w:r>
    </w:p>
    <w:p w14:paraId="17B91471" w14:textId="77777777" w:rsidR="003B59BA" w:rsidRPr="00530CB2" w:rsidRDefault="003B59BA" w:rsidP="003B59BA">
      <w:pPr>
        <w:pStyle w:val="NO"/>
        <w:rPr>
          <w:bCs/>
          <w:lang w:eastAsia="zh-CN"/>
        </w:rPr>
      </w:pPr>
      <w:r w:rsidRPr="00530CB2">
        <w:rPr>
          <w:lang w:eastAsia="zh-CN"/>
        </w:rPr>
        <w:t>NOTE:</w:t>
      </w:r>
      <w:r w:rsidRPr="00530CB2">
        <w:rPr>
          <w:rFonts w:hint="eastAsia"/>
          <w:lang w:eastAsia="zh-CN"/>
        </w:rPr>
        <w:tab/>
      </w:r>
      <w:r w:rsidRPr="00530CB2">
        <w:rPr>
          <w:lang w:eastAsia="zh-CN"/>
        </w:rPr>
        <w:t xml:space="preserve">When the radiation pattern of individual </w:t>
      </w:r>
      <w:r w:rsidRPr="00530CB2">
        <w:rPr>
          <w:i/>
          <w:lang w:eastAsia="zh-CN"/>
        </w:rPr>
        <w:t>array elements</w:t>
      </w:r>
      <w:r w:rsidRPr="00530CB2">
        <w:rPr>
          <w:lang w:eastAsia="zh-CN"/>
        </w:rPr>
        <w:t xml:space="preserve"> are identical, and the </w:t>
      </w:r>
      <w:r w:rsidRPr="00530CB2">
        <w:rPr>
          <w:i/>
          <w:lang w:eastAsia="zh-CN"/>
        </w:rPr>
        <w:t>array elements</w:t>
      </w:r>
      <w:r w:rsidRPr="00530CB2">
        <w:rPr>
          <w:lang w:eastAsia="zh-CN"/>
        </w:rPr>
        <w:t xml:space="preserve"> are congruent under translation, then the product of the </w:t>
      </w:r>
      <w:r w:rsidRPr="00530CB2">
        <w:rPr>
          <w:i/>
          <w:lang w:eastAsia="zh-CN"/>
        </w:rPr>
        <w:t>array factor</w:t>
      </w:r>
      <w:r w:rsidRPr="00530CB2">
        <w:rPr>
          <w:lang w:eastAsia="zh-CN"/>
        </w:rPr>
        <w:t xml:space="preserve"> and the </w:t>
      </w:r>
      <w:r w:rsidRPr="00530CB2">
        <w:rPr>
          <w:i/>
          <w:lang w:eastAsia="zh-CN"/>
        </w:rPr>
        <w:t>array element</w:t>
      </w:r>
      <w:r w:rsidRPr="00530CB2">
        <w:rPr>
          <w:lang w:eastAsia="zh-CN"/>
        </w:rPr>
        <w:t xml:space="preserve"> radiation pattern gives the radiation pattern of the entire array.</w:t>
      </w:r>
    </w:p>
    <w:p w14:paraId="3251FA9C" w14:textId="77777777" w:rsidR="003B59BA" w:rsidRPr="00530CB2" w:rsidRDefault="003B59BA" w:rsidP="003B59BA">
      <w:pPr>
        <w:rPr>
          <w:lang w:eastAsia="zh-CN"/>
        </w:rPr>
      </w:pPr>
      <w:r w:rsidRPr="00530CB2">
        <w:rPr>
          <w:b/>
          <w:lang w:eastAsia="zh-CN"/>
        </w:rPr>
        <w:t>angle of arrival:</w:t>
      </w:r>
      <w:r w:rsidRPr="00530CB2">
        <w:rPr>
          <w:lang w:eastAsia="zh-CN"/>
        </w:rPr>
        <w:t xml:space="preserve"> is the direction of propagation of electromagnetic wave incident on an AAS BS </w:t>
      </w:r>
      <w:r w:rsidRPr="00530CB2">
        <w:rPr>
          <w:i/>
          <w:lang w:eastAsia="zh-CN"/>
        </w:rPr>
        <w:t>antenna array</w:t>
      </w:r>
    </w:p>
    <w:p w14:paraId="0E07F80F" w14:textId="77777777" w:rsidR="003B59BA" w:rsidRDefault="003B59BA" w:rsidP="003B59BA">
      <w:r w:rsidRPr="00C349B2">
        <w:rPr>
          <w:b/>
        </w:rPr>
        <w:t xml:space="preserve">basic limit: </w:t>
      </w:r>
      <w:r w:rsidRPr="00C349B2">
        <w:t xml:space="preserve">emissions limit </w:t>
      </w:r>
      <w:r w:rsidRPr="00CB6948">
        <w:t>from a single transceiver unit of the non-AAS BS type</w:t>
      </w:r>
      <w:r>
        <w:t>,</w:t>
      </w:r>
      <w:r w:rsidRPr="00C349B2">
        <w:t xml:space="preserve"> used for the formulation of the unwanted emissions </w:t>
      </w:r>
      <w:r>
        <w:t xml:space="preserve">and output power </w:t>
      </w:r>
      <w:r w:rsidRPr="00C349B2">
        <w:t>requirements for 1-C type NR BS, as well as for the formulation of the unwanted emissions minimum requirements for 1-H and 1-O types NR BS by using emissions scaling</w:t>
      </w:r>
      <w:r>
        <w:t xml:space="preserve"> </w:t>
      </w:r>
    </w:p>
    <w:p w14:paraId="62C41291" w14:textId="77777777" w:rsidR="003B59BA" w:rsidRPr="00530CB2" w:rsidRDefault="003B59BA" w:rsidP="003B59BA">
      <w:pPr>
        <w:rPr>
          <w:lang w:eastAsia="zh-CN"/>
        </w:rPr>
      </w:pPr>
      <w:r w:rsidRPr="00530CB2">
        <w:rPr>
          <w:b/>
          <w:lang w:eastAsia="zh-CN"/>
        </w:rPr>
        <w:t>b</w:t>
      </w:r>
      <w:r w:rsidRPr="00530CB2">
        <w:rPr>
          <w:rFonts w:hint="eastAsia"/>
          <w:b/>
          <w:lang w:eastAsia="zh-CN"/>
        </w:rPr>
        <w:t>eam:</w:t>
      </w:r>
      <w:r w:rsidRPr="00530CB2">
        <w:rPr>
          <w:rFonts w:hint="eastAsia"/>
          <w:lang w:eastAsia="zh-CN"/>
        </w:rPr>
        <w:t xml:space="preserve"> </w:t>
      </w:r>
      <w:r w:rsidRPr="00530CB2">
        <w:t>beam</w:t>
      </w:r>
      <w:r w:rsidRPr="00530CB2">
        <w:rPr>
          <w:rFonts w:hint="eastAsia"/>
          <w:lang w:eastAsia="zh-CN"/>
        </w:rPr>
        <w:t xml:space="preserve"> (of </w:t>
      </w:r>
      <w:r w:rsidRPr="00530CB2">
        <w:rPr>
          <w:lang w:eastAsia="zh-CN"/>
        </w:rPr>
        <w:t>the</w:t>
      </w:r>
      <w:r w:rsidRPr="00530CB2">
        <w:rPr>
          <w:rFonts w:hint="eastAsia"/>
          <w:lang w:eastAsia="zh-CN"/>
        </w:rPr>
        <w:t xml:space="preserve"> antenna)</w:t>
      </w:r>
      <w:r w:rsidRPr="00530CB2">
        <w:t xml:space="preserve"> is the </w:t>
      </w:r>
      <w:r w:rsidRPr="00530CB2">
        <w:rPr>
          <w:rFonts w:hint="eastAsia"/>
          <w:lang w:eastAsia="zh-CN"/>
        </w:rPr>
        <w:t xml:space="preserve">main lobe of the </w:t>
      </w:r>
      <w:r w:rsidRPr="00530CB2">
        <w:t>radiat</w:t>
      </w:r>
      <w:r w:rsidRPr="00530CB2">
        <w:rPr>
          <w:rFonts w:hint="eastAsia"/>
          <w:lang w:eastAsia="zh-CN"/>
        </w:rPr>
        <w:t xml:space="preserve">ion pattern of an </w:t>
      </w:r>
      <w:r w:rsidRPr="00530CB2">
        <w:rPr>
          <w:rFonts w:hint="eastAsia"/>
          <w:i/>
          <w:lang w:eastAsia="zh-CN"/>
        </w:rPr>
        <w:t>antenna array</w:t>
      </w:r>
    </w:p>
    <w:p w14:paraId="17092A95" w14:textId="77777777" w:rsidR="003B59BA" w:rsidRPr="00530CB2" w:rsidRDefault="003B59BA" w:rsidP="003B59BA">
      <w:pPr>
        <w:pStyle w:val="NO"/>
        <w:rPr>
          <w:lang w:eastAsia="zh-CN"/>
        </w:rPr>
      </w:pPr>
      <w:r w:rsidRPr="00530CB2">
        <w:rPr>
          <w:lang w:eastAsia="zh-CN"/>
        </w:rPr>
        <w:t>NOTE</w:t>
      </w:r>
      <w:r w:rsidRPr="00530CB2">
        <w:rPr>
          <w:rFonts w:hint="eastAsia"/>
          <w:lang w:eastAsia="zh-CN"/>
        </w:rPr>
        <w:t>:</w:t>
      </w:r>
      <w:r w:rsidRPr="00530CB2">
        <w:rPr>
          <w:lang w:eastAsia="zh-CN"/>
        </w:rPr>
        <w:tab/>
      </w:r>
      <w:r w:rsidRPr="00530CB2">
        <w:rPr>
          <w:rFonts w:hint="eastAsia"/>
          <w:lang w:eastAsia="zh-CN"/>
        </w:rPr>
        <w:t>For</w:t>
      </w:r>
      <w:r w:rsidRPr="00530CB2">
        <w:rPr>
          <w:lang w:eastAsia="zh-CN"/>
        </w:rPr>
        <w:t xml:space="preserve"> certain AAS BS </w:t>
      </w:r>
      <w:r w:rsidRPr="00530CB2">
        <w:rPr>
          <w:i/>
          <w:lang w:eastAsia="zh-CN"/>
        </w:rPr>
        <w:t>antenna array</w:t>
      </w:r>
      <w:r w:rsidRPr="00530CB2">
        <w:rPr>
          <w:lang w:eastAsia="zh-CN"/>
        </w:rPr>
        <w:t>, there may be more than one beam.</w:t>
      </w:r>
    </w:p>
    <w:p w14:paraId="55B34ACD" w14:textId="77777777" w:rsidR="003B59BA" w:rsidRPr="00530CB2" w:rsidRDefault="003B59BA" w:rsidP="003B59BA">
      <w:pPr>
        <w:rPr>
          <w:lang w:eastAsia="zh-CN"/>
        </w:rPr>
      </w:pPr>
      <w:r w:rsidRPr="00530CB2">
        <w:rPr>
          <w:b/>
          <w:lang w:eastAsia="zh-CN"/>
        </w:rPr>
        <w:t>beam centre direction:</w:t>
      </w:r>
      <w:r w:rsidRPr="00530CB2">
        <w:rPr>
          <w:lang w:eastAsia="zh-CN"/>
        </w:rPr>
        <w:t xml:space="preserve"> </w:t>
      </w:r>
      <w:r w:rsidRPr="00530CB2">
        <w:t>direction equal to the geometric centre of the half-power contour of the beam</w:t>
      </w:r>
    </w:p>
    <w:p w14:paraId="5A498EE9" w14:textId="77777777" w:rsidR="003B59BA" w:rsidRPr="00530CB2" w:rsidRDefault="003B59BA" w:rsidP="003B59BA">
      <w:r w:rsidRPr="00530CB2">
        <w:rPr>
          <w:b/>
          <w:lang w:eastAsia="zh-CN"/>
        </w:rPr>
        <w:t>beam direction pair:</w:t>
      </w:r>
      <w:r w:rsidRPr="00530CB2">
        <w:rPr>
          <w:lang w:eastAsia="zh-CN"/>
        </w:rPr>
        <w:t xml:space="preserve"> data set consisting of </w:t>
      </w:r>
      <w:r w:rsidRPr="00530CB2">
        <w:t xml:space="preserve">the </w:t>
      </w:r>
      <w:r w:rsidRPr="00530CB2">
        <w:rPr>
          <w:i/>
        </w:rPr>
        <w:t>beam centre direction</w:t>
      </w:r>
      <w:r w:rsidRPr="00530CB2">
        <w:t xml:space="preserve"> and the related </w:t>
      </w:r>
      <w:r w:rsidRPr="00530CB2">
        <w:rPr>
          <w:i/>
        </w:rPr>
        <w:t>beam peak direction</w:t>
      </w:r>
    </w:p>
    <w:p w14:paraId="52FC64D3" w14:textId="77777777" w:rsidR="003B59BA" w:rsidRPr="00530CB2" w:rsidRDefault="003B59BA" w:rsidP="003B59BA">
      <w:pPr>
        <w:rPr>
          <w:lang w:eastAsia="zh-CN"/>
        </w:rPr>
      </w:pPr>
      <w:r w:rsidRPr="00530CB2">
        <w:rPr>
          <w:b/>
        </w:rPr>
        <w:t>beam peak direction:</w:t>
      </w:r>
      <w:r w:rsidRPr="00530CB2">
        <w:t xml:space="preserve"> direction where the maximum EIRP is found</w:t>
      </w:r>
    </w:p>
    <w:p w14:paraId="37B4C6DF" w14:textId="77777777" w:rsidR="003B59BA" w:rsidRPr="00530CB2" w:rsidRDefault="003B59BA" w:rsidP="003B59BA">
      <w:r w:rsidRPr="00530CB2">
        <w:rPr>
          <w:b/>
        </w:rPr>
        <w:t>beamwidth:</w:t>
      </w:r>
      <w:r w:rsidRPr="00530CB2">
        <w:t xml:space="preserve"> beam which has a half-power contour that is essentially elliptical, the half-power beamwidths in the two pattern cuts that respectively contain the major and minor axis of the ellipse</w:t>
      </w:r>
    </w:p>
    <w:p w14:paraId="2D3E3925" w14:textId="77777777" w:rsidR="003B59BA" w:rsidRPr="002F0ECF" w:rsidRDefault="003B59BA" w:rsidP="003B59BA">
      <w:pPr>
        <w:rPr>
          <w:lang w:val="en-US"/>
        </w:rPr>
      </w:pPr>
      <w:r w:rsidRPr="00516B72">
        <w:rPr>
          <w:b/>
          <w:lang w:val="en-US"/>
        </w:rPr>
        <w:t xml:space="preserve">BS </w:t>
      </w:r>
      <w:ins w:id="9" w:author="Michal Szydelko_RAN#87" w:date="2018-05-11T15:13:00Z">
        <w:r w:rsidRPr="006720D1">
          <w:rPr>
            <w:b/>
            <w:highlight w:val="yellow"/>
            <w:lang w:val="en-US"/>
          </w:rPr>
          <w:t>c</w:t>
        </w:r>
      </w:ins>
      <w:del w:id="10" w:author="Michal Szydelko_RAN#87" w:date="2018-05-11T15:13:00Z">
        <w:r w:rsidRPr="006720D1" w:rsidDel="006720D1">
          <w:rPr>
            <w:b/>
            <w:highlight w:val="yellow"/>
            <w:lang w:val="en-US"/>
          </w:rPr>
          <w:delText>C</w:delText>
        </w:r>
      </w:del>
      <w:r w:rsidRPr="00516B72">
        <w:rPr>
          <w:b/>
          <w:lang w:val="en-US"/>
        </w:rPr>
        <w:t>hannel bandwidth</w:t>
      </w:r>
      <w:r w:rsidRPr="002F0ECF">
        <w:rPr>
          <w:lang w:val="en-US"/>
        </w:rPr>
        <w:t>: RF band</w:t>
      </w:r>
      <w:r>
        <w:rPr>
          <w:lang w:val="en-US"/>
        </w:rPr>
        <w:t xml:space="preserve">width supporting a single </w:t>
      </w:r>
      <w:r w:rsidRPr="002F0ECF">
        <w:rPr>
          <w:lang w:val="en-US"/>
        </w:rPr>
        <w:t xml:space="preserve">NR RF carrier with the transmission bandwidth configured in </w:t>
      </w:r>
      <w:r>
        <w:rPr>
          <w:lang w:val="en-US"/>
        </w:rPr>
        <w:t>the uplink or downlink</w:t>
      </w:r>
      <w:r w:rsidRPr="002F0ECF">
        <w:rPr>
          <w:lang w:val="en-US"/>
        </w:rPr>
        <w:t>.</w:t>
      </w:r>
    </w:p>
    <w:p w14:paraId="47231C01" w14:textId="77777777" w:rsidR="003B59BA" w:rsidRPr="002F0ECF" w:rsidRDefault="003B59BA" w:rsidP="003B59BA">
      <w:pPr>
        <w:pStyle w:val="NO"/>
        <w:rPr>
          <w:lang w:val="en-US"/>
        </w:rPr>
      </w:pPr>
      <w:r w:rsidRPr="002F0ECF">
        <w:rPr>
          <w:lang w:val="en-US"/>
        </w:rPr>
        <w:t>NOTE:</w:t>
      </w:r>
      <w:r w:rsidRPr="002F0ECF">
        <w:rPr>
          <w:lang w:val="en-US"/>
        </w:rPr>
        <w:tab/>
        <w:t>The channel bandwidth is measured in MHz and is used as a reference for transmitter and receiver RF requirements.</w:t>
      </w:r>
    </w:p>
    <w:p w14:paraId="28F62ADB" w14:textId="77777777" w:rsidR="003B59BA" w:rsidRPr="00516B72" w:rsidRDefault="003B59BA" w:rsidP="003B59BA">
      <w:pPr>
        <w:pStyle w:val="NO"/>
        <w:rPr>
          <w:lang w:val="en-US"/>
        </w:rPr>
      </w:pPr>
      <w:r w:rsidRPr="002F0ECF">
        <w:rPr>
          <w:lang w:val="en-US"/>
        </w:rPr>
        <w:t>NOTE:</w:t>
      </w:r>
      <w:r w:rsidRPr="002F0ECF">
        <w:rPr>
          <w:lang w:val="en-US"/>
        </w:rPr>
        <w:tab/>
        <w:t>It is possible for the BS to transmit to and/or receive from one or more UE Bandwidth parts that are smaller than or equal to the BS transmission bandwidth configuration, in any part of the BS transmission bandwidth configuration.</w:t>
      </w:r>
    </w:p>
    <w:p w14:paraId="06D6DAE5" w14:textId="77777777" w:rsidR="003B59BA" w:rsidRPr="00092E5D" w:rsidRDefault="003B59BA" w:rsidP="003B59BA">
      <w:pPr>
        <w:rPr>
          <w:ins w:id="11" w:author="Michal Szydelko_RAN#87" w:date="2018-05-11T15:14:00Z"/>
          <w:highlight w:val="yellow"/>
        </w:rPr>
      </w:pPr>
      <w:ins w:id="12" w:author="Michal Szydelko_RAN#87" w:date="2018-05-11T15:14:00Z">
        <w:r w:rsidRPr="00092E5D">
          <w:rPr>
            <w:b/>
            <w:highlight w:val="yellow"/>
          </w:rPr>
          <w:t>BS type 1-C:</w:t>
        </w:r>
        <w:r w:rsidRPr="00092E5D">
          <w:rPr>
            <w:highlight w:val="yellow"/>
          </w:rPr>
          <w:tab/>
          <w:t xml:space="preserve">NR base station operating at FR1 with requirements set consisting only of conducted requirements defined at individual </w:t>
        </w:r>
        <w:r w:rsidRPr="00092E5D">
          <w:rPr>
            <w:i/>
            <w:highlight w:val="yellow"/>
          </w:rPr>
          <w:t>antenna connectors</w:t>
        </w:r>
      </w:ins>
    </w:p>
    <w:p w14:paraId="7B9833AB" w14:textId="77777777" w:rsidR="003B59BA" w:rsidRPr="00092E5D" w:rsidRDefault="003B59BA" w:rsidP="003B59BA">
      <w:pPr>
        <w:rPr>
          <w:ins w:id="13" w:author="Michal Szydelko_RAN#87" w:date="2018-05-11T15:14:00Z"/>
          <w:highlight w:val="yellow"/>
        </w:rPr>
      </w:pPr>
      <w:ins w:id="14" w:author="Michal Szydelko_RAN#87" w:date="2018-05-11T15:14:00Z">
        <w:r w:rsidRPr="00092E5D">
          <w:rPr>
            <w:b/>
            <w:highlight w:val="yellow"/>
          </w:rPr>
          <w:t>BS type 1-H:</w:t>
        </w:r>
        <w:r w:rsidRPr="00092E5D">
          <w:rPr>
            <w:highlight w:val="yellow"/>
          </w:rPr>
          <w:tab/>
          <w:t xml:space="preserve">NR base station operating at FR1 with a requirement set consisting of conducted requirements defined at individual </w:t>
        </w:r>
        <w:r w:rsidRPr="00092E5D">
          <w:rPr>
            <w:i/>
            <w:highlight w:val="yellow"/>
          </w:rPr>
          <w:t>TAB connectors</w:t>
        </w:r>
        <w:r w:rsidRPr="00092E5D">
          <w:rPr>
            <w:highlight w:val="yellow"/>
          </w:rPr>
          <w:t xml:space="preserve"> and OTA requirements defined at RIB</w:t>
        </w:r>
      </w:ins>
    </w:p>
    <w:p w14:paraId="190314F8" w14:textId="77777777" w:rsidR="003B59BA" w:rsidRPr="00092E5D" w:rsidRDefault="003B59BA" w:rsidP="003B59BA">
      <w:pPr>
        <w:rPr>
          <w:ins w:id="15" w:author="Michal Szydelko_RAN#87" w:date="2018-05-11T15:14:00Z"/>
          <w:highlight w:val="yellow"/>
        </w:rPr>
      </w:pPr>
      <w:ins w:id="16" w:author="Michal Szydelko_RAN#87" w:date="2018-05-11T15:14:00Z">
        <w:r w:rsidRPr="00092E5D">
          <w:rPr>
            <w:b/>
            <w:highlight w:val="yellow"/>
          </w:rPr>
          <w:t>BS type 1-O:</w:t>
        </w:r>
        <w:r w:rsidRPr="00092E5D">
          <w:rPr>
            <w:highlight w:val="yellow"/>
          </w:rPr>
          <w:tab/>
          <w:t>NR base station operating at FR1 with a requirement set consisting only of OTA requirements defined at the RIB</w:t>
        </w:r>
      </w:ins>
    </w:p>
    <w:p w14:paraId="26482CA9" w14:textId="77777777" w:rsidR="003B59BA" w:rsidRDefault="003B59BA" w:rsidP="003B59BA">
      <w:pPr>
        <w:rPr>
          <w:ins w:id="17" w:author="Michal Szydelko_RAN#87" w:date="2018-05-11T15:14:00Z"/>
          <w:b/>
        </w:rPr>
      </w:pPr>
      <w:ins w:id="18" w:author="Michal Szydelko_RAN#87" w:date="2018-05-11T15:14:00Z">
        <w:r w:rsidRPr="00092E5D">
          <w:rPr>
            <w:b/>
            <w:highlight w:val="yellow"/>
          </w:rPr>
          <w:t>BS type 2-O:</w:t>
        </w:r>
        <w:r w:rsidRPr="00092E5D">
          <w:rPr>
            <w:highlight w:val="yellow"/>
          </w:rPr>
          <w:tab/>
          <w:t>NR base station operating at FR2 with a requirement set consisting only of OTA requirements defined at the RIB</w:t>
        </w:r>
      </w:ins>
    </w:p>
    <w:p w14:paraId="39E61C92" w14:textId="77777777" w:rsidR="003B59BA" w:rsidRPr="00530CB2" w:rsidRDefault="003B59BA" w:rsidP="003B59BA">
      <w:r w:rsidRPr="00530CB2">
        <w:rPr>
          <w:b/>
        </w:rPr>
        <w:t xml:space="preserve">cell specific beam: </w:t>
      </w:r>
      <w:r w:rsidRPr="00530CB2">
        <w:rPr>
          <w:rFonts w:hint="eastAsia"/>
          <w:i/>
        </w:rPr>
        <w:t>Cell specific beam</w:t>
      </w:r>
      <w:r w:rsidRPr="00530CB2">
        <w:rPr>
          <w:rFonts w:hint="eastAsia"/>
        </w:rPr>
        <w:t xml:space="preserve"> is a</w:t>
      </w:r>
      <w:r w:rsidRPr="00530CB2">
        <w:t xml:space="preserve"> beam which is intended to facilitate communication </w:t>
      </w:r>
      <w:r w:rsidRPr="00530CB2">
        <w:rPr>
          <w:rFonts w:hint="eastAsia"/>
          <w:lang w:eastAsia="zh-CN"/>
        </w:rPr>
        <w:t xml:space="preserve">for multiple </w:t>
      </w:r>
      <w:r w:rsidRPr="00530CB2">
        <w:t>UEs within a cell</w:t>
      </w:r>
    </w:p>
    <w:p w14:paraId="4BE2EA53" w14:textId="77777777" w:rsidR="003B59BA" w:rsidRDefault="003B59BA" w:rsidP="003B59BA">
      <w:r w:rsidRPr="00530CB2">
        <w:rPr>
          <w:b/>
        </w:rPr>
        <w:lastRenderedPageBreak/>
        <w:t>cell splitting:</w:t>
      </w:r>
      <w:r w:rsidRPr="00530CB2">
        <w:t xml:space="preserve"> division of the cell's coverage in a sector into multiple subsectors</w:t>
      </w:r>
    </w:p>
    <w:p w14:paraId="5B445176" w14:textId="77777777" w:rsidR="003B59BA" w:rsidRPr="00530CB2" w:rsidRDefault="003B59BA" w:rsidP="003B59BA">
      <w:pPr>
        <w:pStyle w:val="NO"/>
      </w:pPr>
      <w:r>
        <w:t>NOTE:</w:t>
      </w:r>
      <w:r>
        <w:tab/>
      </w:r>
      <w:r w:rsidRPr="00530CB2">
        <w:t>The subsectors may be divided into the vertical and/or horizontal plane.</w:t>
      </w:r>
    </w:p>
    <w:p w14:paraId="66F5F781" w14:textId="77777777" w:rsidR="003B59BA" w:rsidRDefault="003B59BA" w:rsidP="003B59BA">
      <w:pPr>
        <w:rPr>
          <w:lang w:eastAsia="zh-CN"/>
        </w:rPr>
      </w:pPr>
      <w:r w:rsidRPr="00530CB2">
        <w:rPr>
          <w:b/>
          <w:bCs/>
          <w:lang w:eastAsia="zh-CN"/>
        </w:rPr>
        <w:t>demodulation branch</w:t>
      </w:r>
      <w:r w:rsidRPr="00530CB2">
        <w:rPr>
          <w:b/>
          <w:lang w:eastAsia="zh-CN"/>
        </w:rPr>
        <w:t>:</w:t>
      </w:r>
      <w:r w:rsidRPr="00530CB2">
        <w:rPr>
          <w:lang w:eastAsia="zh-CN"/>
        </w:rPr>
        <w:t xml:space="preserve"> single input to the demodulation algorithms</w:t>
      </w:r>
    </w:p>
    <w:p w14:paraId="0524EF53" w14:textId="77777777" w:rsidR="003B59BA" w:rsidRPr="00530CB2" w:rsidRDefault="003B59BA" w:rsidP="003B59BA">
      <w:pPr>
        <w:pStyle w:val="NO"/>
        <w:rPr>
          <w:lang w:eastAsia="zh-CN"/>
        </w:rPr>
      </w:pPr>
      <w:r>
        <w:rPr>
          <w:lang w:eastAsia="zh-CN"/>
        </w:rPr>
        <w:t>NOTE:</w:t>
      </w:r>
      <w:r>
        <w:rPr>
          <w:lang w:eastAsia="zh-CN"/>
        </w:rPr>
        <w:tab/>
      </w:r>
      <w:r w:rsidRPr="00530CB2">
        <w:rPr>
          <w:lang w:eastAsia="zh-CN"/>
        </w:rPr>
        <w:t xml:space="preserve">For UTRA a </w:t>
      </w:r>
      <w:r w:rsidRPr="00530CB2">
        <w:rPr>
          <w:i/>
          <w:lang w:eastAsia="zh-CN"/>
        </w:rPr>
        <w:t>demodulation branch</w:t>
      </w:r>
      <w:r w:rsidRPr="00530CB2">
        <w:rPr>
          <w:lang w:eastAsia="zh-CN"/>
        </w:rPr>
        <w:t xml:space="preserve"> is referred to as a receive diversity branch or a UL MIMO branch. For E-UTRA a </w:t>
      </w:r>
      <w:r w:rsidRPr="00530CB2">
        <w:rPr>
          <w:i/>
          <w:lang w:eastAsia="zh-CN"/>
        </w:rPr>
        <w:t>demodulation branch</w:t>
      </w:r>
      <w:r w:rsidRPr="00530CB2">
        <w:rPr>
          <w:lang w:eastAsia="zh-CN"/>
        </w:rPr>
        <w:t xml:space="preserve"> is referred to as an RX </w:t>
      </w:r>
      <w:r>
        <w:rPr>
          <w:lang w:eastAsia="zh-CN"/>
        </w:rPr>
        <w:t>a</w:t>
      </w:r>
      <w:r w:rsidRPr="00530CB2">
        <w:rPr>
          <w:lang w:eastAsia="zh-CN"/>
        </w:rPr>
        <w:t>ntenna in the performance requirement tables.</w:t>
      </w:r>
    </w:p>
    <w:p w14:paraId="74FE065C" w14:textId="77777777" w:rsidR="003B59BA" w:rsidRPr="00530CB2" w:rsidRDefault="003B59BA" w:rsidP="003B59BA">
      <w:pPr>
        <w:pStyle w:val="NO"/>
        <w:rPr>
          <w:lang w:eastAsia="zh-CN"/>
        </w:rPr>
      </w:pPr>
      <w:r w:rsidRPr="00530CB2">
        <w:rPr>
          <w:lang w:eastAsia="zh-CN"/>
        </w:rPr>
        <w:t>NOTE:</w:t>
      </w:r>
      <w:r w:rsidRPr="00530CB2">
        <w:rPr>
          <w:lang w:eastAsia="zh-CN"/>
        </w:rPr>
        <w:tab/>
        <w:t>The term "RX antenna" in chapter 8 of the E-UTRA specification 3GPP TS 36.104 [</w:t>
      </w:r>
      <w:r>
        <w:rPr>
          <w:lang w:eastAsia="zh-CN"/>
        </w:rPr>
        <w:t>8</w:t>
      </w:r>
      <w:r w:rsidRPr="00530CB2">
        <w:rPr>
          <w:lang w:eastAsia="zh-CN"/>
        </w:rPr>
        <w:t xml:space="preserve">] does not refer to physical receiver antennas, but to the </w:t>
      </w:r>
      <w:r w:rsidRPr="00530CB2">
        <w:rPr>
          <w:i/>
          <w:lang w:eastAsia="zh-CN"/>
        </w:rPr>
        <w:t>demodulation branches</w:t>
      </w:r>
      <w:r w:rsidRPr="00530CB2">
        <w:rPr>
          <w:lang w:eastAsia="zh-CN"/>
        </w:rPr>
        <w:t>.</w:t>
      </w:r>
    </w:p>
    <w:p w14:paraId="5046F500" w14:textId="77777777" w:rsidR="003B59BA" w:rsidRPr="00530CB2" w:rsidRDefault="003B59BA" w:rsidP="003B59BA">
      <w:pPr>
        <w:rPr>
          <w:lang w:eastAsia="zh-CN"/>
        </w:rPr>
      </w:pPr>
      <w:r w:rsidRPr="00530CB2">
        <w:rPr>
          <w:b/>
          <w:bCs/>
          <w:lang w:eastAsia="zh-CN"/>
        </w:rPr>
        <w:t>directions diagram:</w:t>
      </w:r>
      <w:r w:rsidRPr="00530CB2">
        <w:rPr>
          <w:lang w:eastAsia="zh-CN"/>
        </w:rPr>
        <w:t xml:space="preserve"> two-dimensional Cartesian diagram showing φ on the horizontal axis and minus θ on the vertical axis</w:t>
      </w:r>
    </w:p>
    <w:p w14:paraId="4D31EB53" w14:textId="77777777" w:rsidR="003B59BA" w:rsidRPr="00530CB2" w:rsidRDefault="003B59BA" w:rsidP="003B59BA">
      <w:pPr>
        <w:rPr>
          <w:bCs/>
          <w:lang w:eastAsia="zh-CN"/>
        </w:rPr>
      </w:pPr>
      <w:r w:rsidRPr="00530CB2">
        <w:rPr>
          <w:b/>
          <w:bCs/>
          <w:lang w:eastAsia="zh-CN"/>
        </w:rPr>
        <w:t>directivity:</w:t>
      </w:r>
      <w:r w:rsidRPr="00530CB2">
        <w:rPr>
          <w:bCs/>
          <w:lang w:eastAsia="zh-CN"/>
        </w:rPr>
        <w:t xml:space="preserve"> ratio of the radiation intensity in a given direction from the antenna to the radiation intensity averaged over all directions</w:t>
      </w:r>
    </w:p>
    <w:p w14:paraId="0F1D9F54" w14:textId="77777777" w:rsidR="003B59BA" w:rsidRPr="00530CB2" w:rsidRDefault="003B59BA" w:rsidP="003B59BA">
      <w:pPr>
        <w:pStyle w:val="NO"/>
        <w:rPr>
          <w:lang w:eastAsia="zh-CN"/>
        </w:rPr>
      </w:pPr>
      <w:r w:rsidRPr="00530CB2">
        <w:rPr>
          <w:lang w:eastAsia="zh-CN"/>
        </w:rPr>
        <w:t>NOTE:</w:t>
      </w:r>
      <w:r w:rsidRPr="00530CB2">
        <w:rPr>
          <w:lang w:eastAsia="zh-CN"/>
        </w:rPr>
        <w:tab/>
        <w:t>If the direction is not specified, the direction of maximum radiation intensity is implied.</w:t>
      </w:r>
    </w:p>
    <w:p w14:paraId="7E761AA0" w14:textId="77777777" w:rsidR="003B59BA" w:rsidRDefault="003B59BA" w:rsidP="003B59BA">
      <w:r w:rsidRPr="00530CB2">
        <w:rPr>
          <w:b/>
          <w:bCs/>
        </w:rPr>
        <w:t>EIRP accuracy directions set:</w:t>
      </w:r>
      <w:r w:rsidRPr="00530CB2">
        <w:t xml:space="preserve"> </w:t>
      </w:r>
      <w:r w:rsidRPr="00530CB2">
        <w:rPr>
          <w:i/>
        </w:rPr>
        <w:t>beam peak directions</w:t>
      </w:r>
      <w:r w:rsidRPr="00530CB2">
        <w:t xml:space="preserve"> for which the EIRP accuracy requirement is intended to be met</w:t>
      </w:r>
    </w:p>
    <w:p w14:paraId="13E86669" w14:textId="77777777" w:rsidR="003B59BA" w:rsidRPr="00530CB2" w:rsidRDefault="003B59BA" w:rsidP="003B59BA">
      <w:pPr>
        <w:pStyle w:val="NO"/>
      </w:pPr>
      <w:r>
        <w:t>NOTE:</w:t>
      </w:r>
      <w:r>
        <w:tab/>
      </w:r>
      <w:r w:rsidRPr="00530CB2">
        <w:t xml:space="preserve">The </w:t>
      </w:r>
      <w:r w:rsidRPr="00530CB2">
        <w:rPr>
          <w:i/>
        </w:rPr>
        <w:t>beam peak directions</w:t>
      </w:r>
      <w:r w:rsidRPr="00530CB2">
        <w:t xml:space="preserve"> are related to a corresponding contiguous range or discrete list of </w:t>
      </w:r>
      <w:r w:rsidRPr="00530CB2">
        <w:rPr>
          <w:i/>
        </w:rPr>
        <w:t>beam centre directions</w:t>
      </w:r>
      <w:r w:rsidRPr="00530CB2">
        <w:t xml:space="preserve"> by the </w:t>
      </w:r>
      <w:r w:rsidRPr="00530CB2">
        <w:rPr>
          <w:i/>
        </w:rPr>
        <w:t>beam direction pairs</w:t>
      </w:r>
      <w:r w:rsidRPr="00530CB2">
        <w:t xml:space="preserve"> included in the set.</w:t>
      </w:r>
    </w:p>
    <w:p w14:paraId="55AD8E67" w14:textId="77777777" w:rsidR="003B59BA" w:rsidRPr="009331B3" w:rsidRDefault="003B59BA" w:rsidP="003B59BA">
      <w:pPr>
        <w:rPr>
          <w:b/>
        </w:rPr>
      </w:pPr>
      <w:r w:rsidRPr="009331B3">
        <w:rPr>
          <w:b/>
          <w:lang w:val="en-US"/>
        </w:rPr>
        <w:t>EMC antenna port</w:t>
      </w:r>
      <w:r w:rsidRPr="009331B3">
        <w:rPr>
          <w:lang w:val="en-US"/>
        </w:rPr>
        <w:t>:</w:t>
      </w:r>
      <w:r w:rsidRPr="009331B3">
        <w:rPr>
          <w:lang w:val="en-US"/>
        </w:rPr>
        <w:tab/>
        <w:t>RF connector referred to as antenna port in EMC requirements</w:t>
      </w:r>
    </w:p>
    <w:p w14:paraId="7E3CF176" w14:textId="77777777" w:rsidR="003B59BA" w:rsidRPr="00530CB2" w:rsidRDefault="003B59BA" w:rsidP="003B59BA">
      <w:r w:rsidRPr="00530CB2">
        <w:rPr>
          <w:b/>
        </w:rPr>
        <w:t>equivalent isotropic radiated power</w:t>
      </w:r>
      <w:r w:rsidRPr="00530CB2">
        <w:rPr>
          <w:rFonts w:hint="eastAsia"/>
          <w:b/>
        </w:rPr>
        <w:t xml:space="preserve">: </w:t>
      </w:r>
      <w:r w:rsidRPr="00530CB2">
        <w:t>i</w:t>
      </w:r>
      <w:r w:rsidRPr="00530CB2">
        <w:rPr>
          <w:rFonts w:hint="eastAsia"/>
        </w:rPr>
        <w:t>n a given direction,</w:t>
      </w:r>
      <w:r w:rsidRPr="00530CB2">
        <w:t xml:space="preserve"> the relative </w:t>
      </w:r>
      <w:r w:rsidRPr="003B5E2F">
        <w:rPr>
          <w:i/>
        </w:rPr>
        <w:t>antenna gain</w:t>
      </w:r>
      <w:r w:rsidRPr="00530CB2">
        <w:t xml:space="preserve"> of a transmitting antenna with</w:t>
      </w:r>
      <w:r w:rsidRPr="00530CB2">
        <w:rPr>
          <w:rFonts w:hint="eastAsia"/>
        </w:rPr>
        <w:t xml:space="preserve"> </w:t>
      </w:r>
      <w:r w:rsidRPr="00530CB2">
        <w:t xml:space="preserve">respect to the </w:t>
      </w:r>
      <w:r w:rsidRPr="003B5E2F">
        <w:rPr>
          <w:i/>
        </w:rPr>
        <w:t xml:space="preserve">antenna </w:t>
      </w:r>
      <w:r w:rsidRPr="003B5E2F">
        <w:rPr>
          <w:rFonts w:hint="eastAsia"/>
          <w:i/>
        </w:rPr>
        <w:t>gain</w:t>
      </w:r>
      <w:r w:rsidRPr="00530CB2">
        <w:t xml:space="preserve"> of a</w:t>
      </w:r>
      <w:r w:rsidRPr="00530CB2">
        <w:rPr>
          <w:rFonts w:hint="eastAsia"/>
        </w:rPr>
        <w:t>n</w:t>
      </w:r>
      <w:r w:rsidRPr="00530CB2">
        <w:t xml:space="preserve"> </w:t>
      </w:r>
      <w:r w:rsidRPr="00530CB2">
        <w:rPr>
          <w:rFonts w:hint="eastAsia"/>
        </w:rPr>
        <w:t>isotropic</w:t>
      </w:r>
      <w:r w:rsidRPr="00530CB2">
        <w:t xml:space="preserve"> </w:t>
      </w:r>
      <w:r w:rsidRPr="00530CB2">
        <w:rPr>
          <w:rFonts w:hint="eastAsia"/>
        </w:rPr>
        <w:t>radiat</w:t>
      </w:r>
      <w:r w:rsidRPr="00530CB2">
        <w:t>ing element multiplied by the net power accepted by the</w:t>
      </w:r>
      <w:r w:rsidRPr="00530CB2">
        <w:rPr>
          <w:rFonts w:hint="eastAsia"/>
        </w:rPr>
        <w:t xml:space="preserve"> </w:t>
      </w:r>
      <w:r w:rsidRPr="00530CB2">
        <w:t>antenna from the connected transmitter</w:t>
      </w:r>
    </w:p>
    <w:p w14:paraId="0308393A" w14:textId="77777777" w:rsidR="003B59BA" w:rsidRPr="00530CB2" w:rsidRDefault="003B59BA" w:rsidP="003B59BA">
      <w:pPr>
        <w:pStyle w:val="NO"/>
        <w:rPr>
          <w:highlight w:val="yellow"/>
        </w:rPr>
      </w:pPr>
      <w:r w:rsidRPr="00530CB2">
        <w:rPr>
          <w:rFonts w:hint="eastAsia"/>
          <w:lang w:eastAsia="zh-CN"/>
        </w:rPr>
        <w:t>NOTE:</w:t>
      </w:r>
      <w:r w:rsidRPr="00530CB2">
        <w:rPr>
          <w:rFonts w:hint="eastAsia"/>
          <w:lang w:eastAsia="zh-CN"/>
        </w:rPr>
        <w:tab/>
      </w:r>
      <w:r w:rsidRPr="00530CB2">
        <w:t xml:space="preserve">For an AAS BS the EIRP can be seen as the </w:t>
      </w:r>
      <w:r w:rsidRPr="00530CB2">
        <w:rPr>
          <w:lang w:eastAsia="zh-CN"/>
        </w:rPr>
        <w:t>equivalent power radiated from an isotropic radiating element, producing the same field intensity as the field intensity radiated in the declared beam pointing direction of the active antenna system being considered.</w:t>
      </w:r>
    </w:p>
    <w:p w14:paraId="6D881533" w14:textId="77777777" w:rsidR="003B59BA" w:rsidRPr="00530CB2" w:rsidRDefault="003B59BA" w:rsidP="003B59BA">
      <w:pPr>
        <w:rPr>
          <w:rFonts w:eastAsia="MS Mincho"/>
        </w:rPr>
      </w:pPr>
      <w:r w:rsidRPr="00530CB2">
        <w:rPr>
          <w:rFonts w:eastAsia="MS Mincho"/>
          <w:b/>
        </w:rPr>
        <w:t xml:space="preserve">equivalent isotropic sensitivity: </w:t>
      </w:r>
      <w:r w:rsidRPr="00530CB2">
        <w:rPr>
          <w:rFonts w:eastAsia="MS Mincho"/>
        </w:rPr>
        <w:t>power level relative to an isotropic antenna that is required to be incident on the AAS BS array from a specified azimuth/elevation direction in order to meet a specified receiver sensitivity requirement</w:t>
      </w:r>
    </w:p>
    <w:p w14:paraId="18A2290A" w14:textId="77777777" w:rsidR="003B59BA" w:rsidRPr="00530CB2" w:rsidRDefault="003B59BA" w:rsidP="003B59BA">
      <w:pPr>
        <w:pStyle w:val="NO"/>
        <w:rPr>
          <w:rFonts w:eastAsia="MS Mincho"/>
        </w:rPr>
      </w:pPr>
      <w:r w:rsidRPr="00530CB2">
        <w:rPr>
          <w:rFonts w:eastAsia="MS Mincho" w:hint="eastAsia"/>
          <w:lang w:eastAsia="zh-CN"/>
        </w:rPr>
        <w:t>NOTE:</w:t>
      </w:r>
      <w:r w:rsidRPr="00530CB2">
        <w:rPr>
          <w:rFonts w:eastAsia="MS Mincho" w:hint="eastAsia"/>
          <w:lang w:eastAsia="zh-CN"/>
        </w:rPr>
        <w:tab/>
      </w:r>
      <w:r w:rsidRPr="00530CB2">
        <w:rPr>
          <w:rFonts w:eastAsia="MS Mincho"/>
          <w:lang w:eastAsia="zh-CN"/>
        </w:rPr>
        <w:t xml:space="preserve">EIS is directly related to field-strength via free-space impedance and effective aperture antenna area. </w:t>
      </w:r>
      <w:r w:rsidRPr="00530CB2">
        <w:rPr>
          <w:rFonts w:eastAsia="MS Mincho"/>
        </w:rPr>
        <w:t>EIS is expressed as the receiver power that would be collected by an isotropic antenna if it were subject to a uniform field around the whole sphere as the AAS BS array experiences in the specified azimuth/elevation direction.</w:t>
      </w:r>
    </w:p>
    <w:p w14:paraId="200D1138" w14:textId="77777777" w:rsidR="003B59BA" w:rsidRPr="00530CB2" w:rsidRDefault="003B59BA" w:rsidP="003B59BA">
      <w:pPr>
        <w:rPr>
          <w:lang w:eastAsia="zh-CN"/>
        </w:rPr>
      </w:pPr>
      <w:r w:rsidRPr="00530CB2">
        <w:rPr>
          <w:b/>
          <w:lang w:eastAsia="zh-CN"/>
        </w:rPr>
        <w:t>front-to-back ratio:</w:t>
      </w:r>
      <w:r w:rsidRPr="00530CB2">
        <w:rPr>
          <w:lang w:eastAsia="zh-CN"/>
        </w:rPr>
        <w:t xml:space="preserve"> ratio of maximum directivity of an antenna to its directivity in a specified rearward direction</w:t>
      </w:r>
    </w:p>
    <w:p w14:paraId="305A47BE" w14:textId="77777777" w:rsidR="003B59BA" w:rsidRDefault="003B59BA" w:rsidP="003B59BA">
      <w:pPr>
        <w:rPr>
          <w:lang w:val="en-US" w:eastAsia="zh-CN"/>
        </w:rPr>
      </w:pPr>
      <w:r>
        <w:rPr>
          <w:b/>
          <w:lang w:val="en-US" w:eastAsia="zh-CN"/>
        </w:rPr>
        <w:t>h</w:t>
      </w:r>
      <w:r w:rsidRPr="00F67F0A">
        <w:rPr>
          <w:b/>
          <w:lang w:val="en-US" w:eastAsia="zh-CN"/>
        </w:rPr>
        <w:t xml:space="preserve">ybrid </w:t>
      </w:r>
      <w:r>
        <w:rPr>
          <w:b/>
          <w:lang w:val="en-US" w:eastAsia="zh-CN"/>
        </w:rPr>
        <w:t>AAS BS</w:t>
      </w:r>
      <w:r>
        <w:rPr>
          <w:lang w:val="en-US" w:eastAsia="zh-CN"/>
        </w:rPr>
        <w:t>:</w:t>
      </w:r>
      <w:r>
        <w:rPr>
          <w:lang w:val="en-US" w:eastAsia="zh-CN"/>
        </w:rPr>
        <w:tab/>
        <w:t xml:space="preserve">AAS BS which has both a conducted RF interface and a radiated RF interface in the far field and conforms to a </w:t>
      </w:r>
      <w:r w:rsidRPr="00165379">
        <w:rPr>
          <w:i/>
          <w:lang w:val="en-US" w:eastAsia="zh-CN"/>
        </w:rPr>
        <w:t>hybrid</w:t>
      </w:r>
      <w:r w:rsidRPr="007F12A8">
        <w:rPr>
          <w:i/>
          <w:lang w:val="en-US" w:eastAsia="zh-CN"/>
        </w:rPr>
        <w:t xml:space="preserve"> requirements set</w:t>
      </w:r>
    </w:p>
    <w:p w14:paraId="127F18EC" w14:textId="77777777" w:rsidR="003B59BA" w:rsidRPr="00AE2DB7" w:rsidRDefault="003B59BA" w:rsidP="003B59BA">
      <w:pPr>
        <w:rPr>
          <w:lang w:val="en-US" w:eastAsia="zh-CN"/>
        </w:rPr>
      </w:pPr>
      <w:r>
        <w:rPr>
          <w:b/>
          <w:lang w:val="en-US" w:eastAsia="zh-CN"/>
        </w:rPr>
        <w:t>h</w:t>
      </w:r>
      <w:r w:rsidRPr="00F67F0A">
        <w:rPr>
          <w:b/>
          <w:lang w:val="en-US" w:eastAsia="zh-CN"/>
        </w:rPr>
        <w:t xml:space="preserve">ybrid </w:t>
      </w:r>
      <w:r>
        <w:rPr>
          <w:b/>
          <w:lang w:val="en-US" w:eastAsia="zh-CN"/>
        </w:rPr>
        <w:t>requirements set</w:t>
      </w:r>
      <w:r>
        <w:rPr>
          <w:lang w:val="en-US" w:eastAsia="zh-CN"/>
        </w:rPr>
        <w:t xml:space="preserve">: Complete set of requirements applied to a </w:t>
      </w:r>
      <w:r w:rsidRPr="00F0633D">
        <w:rPr>
          <w:i/>
          <w:lang w:val="en-US" w:eastAsia="zh-CN"/>
        </w:rPr>
        <w:t>hybrid AAS BS</w:t>
      </w:r>
      <w:r>
        <w:rPr>
          <w:lang w:val="en-US" w:eastAsia="zh-CN"/>
        </w:rPr>
        <w:t xml:space="preserve"> with both conducted and radiated requirements</w:t>
      </w:r>
    </w:p>
    <w:p w14:paraId="30EBC17E" w14:textId="77777777" w:rsidR="003B59BA" w:rsidRPr="002C70C0" w:rsidRDefault="003B59BA" w:rsidP="003B59BA">
      <w:r w:rsidRPr="002C70C0">
        <w:rPr>
          <w:b/>
        </w:rPr>
        <w:t>minSENS:</w:t>
      </w:r>
      <w:r w:rsidRPr="002C70C0">
        <w:t xml:space="preserve"> the lowest declared EIS value for the OSDD’s declared for OTA sensitivity requirement</w:t>
      </w:r>
    </w:p>
    <w:p w14:paraId="5F6ADB9C" w14:textId="77777777" w:rsidR="003B59BA" w:rsidRDefault="003B59BA" w:rsidP="003B59BA">
      <w:pPr>
        <w:rPr>
          <w:ins w:id="19" w:author="Michal Szydelko_RAN#87" w:date="2018-05-11T15:14:00Z"/>
          <w:b/>
        </w:rPr>
      </w:pPr>
      <w:ins w:id="20" w:author="Michal Szydelko_RAN#87" w:date="2018-05-11T15:14:00Z">
        <w:r w:rsidRPr="006720D1">
          <w:rPr>
            <w:b/>
            <w:highlight w:val="yellow"/>
          </w:rPr>
          <w:t>multi-band connector</w:t>
        </w:r>
        <w:r w:rsidRPr="006720D1">
          <w:rPr>
            <w:highlight w:val="yellow"/>
          </w:rPr>
          <w:t xml:space="preserve">: </w:t>
        </w:r>
        <w:r w:rsidRPr="006720D1">
          <w:rPr>
            <w:i/>
            <w:highlight w:val="yellow"/>
            <w:lang w:val="en-US"/>
          </w:rPr>
          <w:t>antenna connector</w:t>
        </w:r>
        <w:r w:rsidRPr="006720D1">
          <w:rPr>
            <w:highlight w:val="yellow"/>
            <w:lang w:val="en-US"/>
          </w:rPr>
          <w:t xml:space="preserve"> of the </w:t>
        </w:r>
        <w:r w:rsidRPr="006720D1">
          <w:rPr>
            <w:i/>
            <w:highlight w:val="yellow"/>
            <w:lang w:val="en-US"/>
          </w:rPr>
          <w:t>BS type 1-C</w:t>
        </w:r>
        <w:r w:rsidRPr="006720D1">
          <w:rPr>
            <w:highlight w:val="yellow"/>
            <w:lang w:val="en-US"/>
          </w:rPr>
          <w:t xml:space="preserve"> or </w:t>
        </w:r>
        <w:r w:rsidRPr="006720D1">
          <w:rPr>
            <w:i/>
            <w:iCs/>
            <w:highlight w:val="yellow"/>
            <w:lang w:val="en-US"/>
          </w:rPr>
          <w:t>TAB connector</w:t>
        </w:r>
        <w:r w:rsidRPr="006720D1">
          <w:rPr>
            <w:highlight w:val="yellow"/>
            <w:lang w:val="en-US"/>
          </w:rPr>
          <w:t xml:space="preserve"> of the </w:t>
        </w:r>
        <w:r w:rsidRPr="006720D1">
          <w:rPr>
            <w:i/>
            <w:highlight w:val="yellow"/>
            <w:lang w:val="en-US"/>
          </w:rPr>
          <w:t>BS type 1-H</w:t>
        </w:r>
        <w:r w:rsidRPr="006720D1">
          <w:rPr>
            <w:highlight w:val="yellow"/>
            <w:lang w:val="en-US"/>
          </w:rPr>
          <w:t>,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ins>
    </w:p>
    <w:p w14:paraId="2177CB89" w14:textId="77777777" w:rsidR="003B59BA" w:rsidRPr="00A33982" w:rsidRDefault="003B59BA" w:rsidP="003B59BA">
      <w:r w:rsidRPr="00A33982">
        <w:rPr>
          <w:b/>
        </w:rPr>
        <w:t>multi-band RIB:</w:t>
      </w:r>
      <w:r w:rsidRPr="00A33982">
        <w:t xml:space="preserve"> </w:t>
      </w:r>
      <w:r w:rsidRPr="00242771">
        <w:rPr>
          <w:i/>
        </w:rPr>
        <w:t>operating band</w:t>
      </w:r>
      <w:r w:rsidRPr="00A33982">
        <w:t xml:space="preserve"> specific RIB which is paired with one or more additional operating band specific RIBs where the multiple bands are supported through common active electronic component(s)</w:t>
      </w:r>
    </w:p>
    <w:p w14:paraId="0BC814C6" w14:textId="77777777" w:rsidR="003B59BA" w:rsidRPr="006720D1" w:rsidDel="006720D1" w:rsidRDefault="003B59BA" w:rsidP="003B59BA">
      <w:pPr>
        <w:rPr>
          <w:del w:id="21" w:author="Michal Szydelko_RAN#87" w:date="2018-05-11T15:14:00Z"/>
          <w:highlight w:val="yellow"/>
        </w:rPr>
      </w:pPr>
      <w:del w:id="22" w:author="Michal Szydelko_RAN#87" w:date="2018-05-11T15:14:00Z">
        <w:r w:rsidRPr="006720D1" w:rsidDel="006720D1">
          <w:rPr>
            <w:b/>
            <w:highlight w:val="yellow"/>
          </w:rPr>
          <w:delText xml:space="preserve">multi-band TAB connector: </w:delText>
        </w:r>
        <w:r w:rsidRPr="006720D1" w:rsidDel="006720D1">
          <w:rPr>
            <w:i/>
            <w:highlight w:val="yellow"/>
          </w:rPr>
          <w:delText>TAB connector</w:delText>
        </w:r>
        <w:r w:rsidRPr="006720D1" w:rsidDel="006720D1">
          <w:rPr>
            <w:highlight w:val="yellow"/>
          </w:rPr>
          <w:delText xml:space="preserve"> supporting operation in multiple operating bands through common active electronic components(s)</w:delText>
        </w:r>
      </w:del>
    </w:p>
    <w:p w14:paraId="15D1A6C8" w14:textId="77777777" w:rsidR="003B59BA" w:rsidRPr="003A0642" w:rsidDel="006720D1" w:rsidRDefault="003B59BA" w:rsidP="003B59BA">
      <w:pPr>
        <w:pStyle w:val="NO"/>
        <w:rPr>
          <w:del w:id="23" w:author="Michal Szydelko_RAN#87" w:date="2018-05-11T15:14:00Z"/>
        </w:rPr>
      </w:pPr>
      <w:del w:id="24" w:author="Michal Szydelko_RAN#87" w:date="2018-05-11T15:14:00Z">
        <w:r w:rsidRPr="006720D1" w:rsidDel="006720D1">
          <w:rPr>
            <w:highlight w:val="yellow"/>
          </w:rPr>
          <w:delText>NOTE:</w:delText>
        </w:r>
        <w:r w:rsidRPr="006720D1" w:rsidDel="006720D1">
          <w:rPr>
            <w:highlight w:val="yellow"/>
          </w:rPr>
          <w:tab/>
          <w:delText xml:space="preserve">For common TX and RX </w:delText>
        </w:r>
        <w:r w:rsidRPr="006720D1" w:rsidDel="006720D1">
          <w:rPr>
            <w:i/>
            <w:highlight w:val="yellow"/>
          </w:rPr>
          <w:delText>TAB connectors</w:delText>
        </w:r>
        <w:r w:rsidRPr="006720D1" w:rsidDel="006720D1">
          <w:rPr>
            <w:highlight w:val="yellow"/>
          </w:rPr>
          <w:delText>, the definition applies where common active electronic components are in the transmit path and/or in the receive path.</w:delText>
        </w:r>
      </w:del>
    </w:p>
    <w:p w14:paraId="26F7F8A3" w14:textId="77777777" w:rsidR="003B59BA" w:rsidRDefault="003B59BA" w:rsidP="003B59BA">
      <w:pPr>
        <w:rPr>
          <w:lang w:val="en-US" w:eastAsia="zh-CN"/>
        </w:rPr>
      </w:pPr>
      <w:r w:rsidRPr="00E765E3">
        <w:rPr>
          <w:b/>
          <w:lang w:val="en-US" w:eastAsia="zh-CN"/>
        </w:rPr>
        <w:t xml:space="preserve">OTA </w:t>
      </w:r>
      <w:r>
        <w:rPr>
          <w:b/>
          <w:lang w:val="en-US" w:eastAsia="zh-CN"/>
        </w:rPr>
        <w:t>AAS BS</w:t>
      </w:r>
      <w:r w:rsidRPr="00E765E3">
        <w:rPr>
          <w:b/>
          <w:lang w:val="en-US" w:eastAsia="zh-CN"/>
        </w:rPr>
        <w:t>:</w:t>
      </w:r>
      <w:r>
        <w:rPr>
          <w:lang w:val="en-US" w:eastAsia="zh-CN"/>
        </w:rPr>
        <w:t xml:space="preserve"> AAS BS which has a radiated RF interface only and conforms to the </w:t>
      </w:r>
      <w:r w:rsidRPr="007F12A8">
        <w:rPr>
          <w:i/>
          <w:lang w:val="en-US" w:eastAsia="zh-CN"/>
        </w:rPr>
        <w:t>OTA requirements set</w:t>
      </w:r>
    </w:p>
    <w:p w14:paraId="120A3E9D" w14:textId="77777777" w:rsidR="003B59BA" w:rsidRDefault="003B59BA" w:rsidP="003B59BA">
      <w:r w:rsidRPr="00D904BD">
        <w:rPr>
          <w:b/>
        </w:rPr>
        <w:t>OTA coverage</w:t>
      </w:r>
      <w:r>
        <w:rPr>
          <w:b/>
        </w:rPr>
        <w:t xml:space="preserve"> range</w:t>
      </w:r>
      <w:r>
        <w:t xml:space="preserve">: </w:t>
      </w:r>
      <w:r w:rsidRPr="00310151">
        <w:t xml:space="preserve">a </w:t>
      </w:r>
      <w:r>
        <w:t>common range of directions within which</w:t>
      </w:r>
      <w:r w:rsidRPr="00310151">
        <w:t xml:space="preserve"> TX OTA</w:t>
      </w:r>
      <w:r>
        <w:t xml:space="preserve"> </w:t>
      </w:r>
      <w:r w:rsidRPr="00310151">
        <w:t xml:space="preserve">requirements </w:t>
      </w:r>
      <w:r>
        <w:t>that are neither</w:t>
      </w:r>
      <w:r w:rsidRPr="00310151">
        <w:t xml:space="preserve"> specified in the </w:t>
      </w:r>
      <w:r w:rsidRPr="00606238">
        <w:rPr>
          <w:i/>
        </w:rPr>
        <w:t>OTA peak directions sets</w:t>
      </w:r>
      <w:r>
        <w:t xml:space="preserve"> nor as TRP are intended to be met</w:t>
      </w:r>
    </w:p>
    <w:p w14:paraId="2E10C5C2" w14:textId="77777777" w:rsidR="003B59BA" w:rsidRDefault="003B59BA" w:rsidP="003B59BA">
      <w:r w:rsidRPr="00D904BD">
        <w:rPr>
          <w:b/>
        </w:rPr>
        <w:lastRenderedPageBreak/>
        <w:t>OTA peak directions set</w:t>
      </w:r>
      <w:r>
        <w:rPr>
          <w:b/>
        </w:rPr>
        <w:t>(s)</w:t>
      </w:r>
      <w:r>
        <w:t xml:space="preserve">: set(s) of </w:t>
      </w:r>
      <w:r w:rsidRPr="00310151">
        <w:rPr>
          <w:i/>
        </w:rPr>
        <w:t>beam peak directions</w:t>
      </w:r>
      <w:r>
        <w:t xml:space="preserve"> within which certain TX OTA requirements are intended to be met, all </w:t>
      </w:r>
      <w:r w:rsidRPr="00606238">
        <w:rPr>
          <w:i/>
        </w:rPr>
        <w:t>OTA peak directions set(s)</w:t>
      </w:r>
      <w:r>
        <w:t xml:space="preserve"> are subsets of the </w:t>
      </w:r>
      <w:r w:rsidRPr="00606238">
        <w:rPr>
          <w:i/>
        </w:rPr>
        <w:t>OTA coverage range</w:t>
      </w:r>
    </w:p>
    <w:p w14:paraId="547F6A35" w14:textId="77777777" w:rsidR="003B59BA" w:rsidRDefault="003B59BA" w:rsidP="003B59BA">
      <w:pPr>
        <w:pStyle w:val="NO"/>
      </w:pPr>
      <w:r>
        <w:t>NOTE:</w:t>
      </w:r>
      <w:r>
        <w:tab/>
      </w:r>
      <w:r w:rsidRPr="00530CB2">
        <w:t xml:space="preserve">The </w:t>
      </w:r>
      <w:r w:rsidRPr="00530CB2">
        <w:rPr>
          <w:i/>
        </w:rPr>
        <w:t>beam peak directions</w:t>
      </w:r>
      <w:r w:rsidRPr="00530CB2">
        <w:t xml:space="preserve"> are related to a corresponding contiguous range or discrete list of </w:t>
      </w:r>
      <w:r w:rsidRPr="00530CB2">
        <w:rPr>
          <w:i/>
        </w:rPr>
        <w:t>beam centre directions</w:t>
      </w:r>
      <w:r w:rsidRPr="00530CB2">
        <w:t xml:space="preserve"> by the </w:t>
      </w:r>
      <w:r w:rsidRPr="00530CB2">
        <w:rPr>
          <w:i/>
        </w:rPr>
        <w:t>beam direction pairs</w:t>
      </w:r>
      <w:r w:rsidRPr="00530CB2">
        <w:t xml:space="preserve"> included in the set.</w:t>
      </w:r>
    </w:p>
    <w:p w14:paraId="371A5F14" w14:textId="77777777" w:rsidR="003B59BA" w:rsidRPr="001B07E2" w:rsidRDefault="003B59BA" w:rsidP="003B59BA">
      <w:pPr>
        <w:rPr>
          <w:lang w:val="en-US" w:eastAsia="zh-CN"/>
        </w:rPr>
      </w:pPr>
      <w:commentRangeStart w:id="25"/>
      <w:r w:rsidRPr="004F7E18">
        <w:rPr>
          <w:b/>
          <w:lang w:val="en-US" w:eastAsia="zh-CN"/>
        </w:rPr>
        <w:t>OTA REFSENS RoAoA</w:t>
      </w:r>
      <w:r w:rsidRPr="004F7E18">
        <w:rPr>
          <w:lang w:val="en-US" w:eastAsia="zh-CN"/>
        </w:rPr>
        <w:t xml:space="preserve">: </w:t>
      </w:r>
      <w:r>
        <w:rPr>
          <w:lang w:val="en-US" w:eastAsia="zh-CN"/>
        </w:rPr>
        <w:t>i</w:t>
      </w:r>
      <w:r w:rsidRPr="001B07E2">
        <w:rPr>
          <w:lang w:val="en-US" w:eastAsia="zh-CN"/>
        </w:rPr>
        <w:t>s the RoAoA determined by the contour defined by the points at which the achieved EIS is 3dB higher than the achieved EIS in the reference direction.</w:t>
      </w:r>
    </w:p>
    <w:p w14:paraId="09BE445B" w14:textId="77777777" w:rsidR="003B59BA" w:rsidRDefault="003B59BA" w:rsidP="003B59BA">
      <w:pPr>
        <w:pStyle w:val="NO"/>
        <w:rPr>
          <w:b/>
          <w:lang w:val="en-US" w:eastAsia="zh-CN"/>
        </w:rPr>
      </w:pPr>
      <w:r>
        <w:rPr>
          <w:lang w:val="en-US" w:eastAsia="zh-CN"/>
        </w:rPr>
        <w:t>NOTE</w:t>
      </w:r>
      <w:r w:rsidRPr="001B07E2">
        <w:rPr>
          <w:lang w:val="en-US" w:eastAsia="zh-CN"/>
        </w:rPr>
        <w:t>: This contour will be related to the average element/sub-array radiation pattern 3dB beam width</w:t>
      </w:r>
      <w:r w:rsidRPr="00E765E3">
        <w:rPr>
          <w:b/>
          <w:lang w:val="en-US" w:eastAsia="zh-CN"/>
        </w:rPr>
        <w:t xml:space="preserve"> </w:t>
      </w:r>
    </w:p>
    <w:commentRangeEnd w:id="25"/>
    <w:p w14:paraId="6351127A" w14:textId="77777777" w:rsidR="003B59BA" w:rsidRPr="00AE2DB7" w:rsidRDefault="003B59BA" w:rsidP="003B59BA">
      <w:pPr>
        <w:rPr>
          <w:lang w:val="en-US" w:eastAsia="zh-CN"/>
        </w:rPr>
      </w:pPr>
      <w:r>
        <w:rPr>
          <w:rStyle w:val="CommentReference"/>
        </w:rPr>
        <w:commentReference w:id="25"/>
      </w:r>
      <w:r w:rsidRPr="00E765E3">
        <w:rPr>
          <w:b/>
          <w:lang w:val="en-US" w:eastAsia="zh-CN"/>
        </w:rPr>
        <w:t>OTA requirement</w:t>
      </w:r>
      <w:r>
        <w:rPr>
          <w:b/>
          <w:lang w:val="en-US" w:eastAsia="zh-CN"/>
        </w:rPr>
        <w:t>s</w:t>
      </w:r>
      <w:r w:rsidRPr="00E765E3">
        <w:rPr>
          <w:b/>
          <w:lang w:val="en-US" w:eastAsia="zh-CN"/>
        </w:rPr>
        <w:t xml:space="preserve"> set:</w:t>
      </w:r>
      <w:r>
        <w:rPr>
          <w:lang w:val="en-US" w:eastAsia="zh-CN"/>
        </w:rPr>
        <w:tab/>
        <w:t xml:space="preserve"> complete set of OTA requirements applied to an OTA AAS BS.</w:t>
      </w:r>
    </w:p>
    <w:p w14:paraId="383EADBC" w14:textId="77777777" w:rsidR="003B59BA" w:rsidRPr="00530CB2" w:rsidRDefault="003B59BA" w:rsidP="003B59BA">
      <w:r w:rsidRPr="00530CB2">
        <w:rPr>
          <w:b/>
        </w:rPr>
        <w:t>radiating element:</w:t>
      </w:r>
      <w:r w:rsidRPr="00530CB2">
        <w:t xml:space="preserve"> basic building block of an </w:t>
      </w:r>
      <w:r w:rsidRPr="00530CB2">
        <w:rPr>
          <w:i/>
        </w:rPr>
        <w:t>array element</w:t>
      </w:r>
      <w:r w:rsidRPr="00530CB2">
        <w:t xml:space="preserve"> characterized by its radiation properties</w:t>
      </w:r>
    </w:p>
    <w:p w14:paraId="579BCFD9" w14:textId="77777777" w:rsidR="003B59BA" w:rsidRPr="00530CB2" w:rsidRDefault="003B59BA" w:rsidP="003B59BA">
      <w:r w:rsidRPr="00530CB2">
        <w:rPr>
          <w:b/>
        </w:rPr>
        <w:t>radiation pattern:</w:t>
      </w:r>
      <w:r w:rsidRPr="00530CB2">
        <w:t xml:space="preserve"> angular distribution of the radiated electromagnetic field or power level in the far field region</w:t>
      </w:r>
    </w:p>
    <w:p w14:paraId="0F81ADC6" w14:textId="77777777" w:rsidR="003B59BA" w:rsidRDefault="003B59BA" w:rsidP="003B59BA">
      <w:r w:rsidRPr="00530CB2">
        <w:rPr>
          <w:b/>
        </w:rPr>
        <w:t>radio distribution network:</w:t>
      </w:r>
      <w:r w:rsidRPr="00530CB2">
        <w:t xml:space="preserve"> passive network which distributes radio signals generated by the active </w:t>
      </w:r>
      <w:r w:rsidRPr="00530CB2">
        <w:rPr>
          <w:i/>
        </w:rPr>
        <w:t>transceiver unit array</w:t>
      </w:r>
      <w:r w:rsidRPr="00530CB2">
        <w:t xml:space="preserve"> to the </w:t>
      </w:r>
      <w:r w:rsidRPr="00530CB2">
        <w:rPr>
          <w:i/>
        </w:rPr>
        <w:t>antenna array</w:t>
      </w:r>
      <w:r w:rsidRPr="00530CB2">
        <w:t xml:space="preserve">, and/or distributes the radio signals collected by the </w:t>
      </w:r>
      <w:r w:rsidRPr="00530CB2">
        <w:rPr>
          <w:i/>
        </w:rPr>
        <w:t>antenna array</w:t>
      </w:r>
      <w:r w:rsidRPr="00530CB2">
        <w:t xml:space="preserve"> to the active </w:t>
      </w:r>
      <w:r w:rsidRPr="00530CB2">
        <w:rPr>
          <w:i/>
        </w:rPr>
        <w:t>transceiver unit array</w:t>
      </w:r>
      <w:r w:rsidRPr="00530CB2">
        <w:t xml:space="preserve">. </w:t>
      </w:r>
    </w:p>
    <w:p w14:paraId="7CF434A8" w14:textId="77777777" w:rsidR="003B59BA" w:rsidRPr="00530CB2" w:rsidRDefault="003B59BA" w:rsidP="003B59BA">
      <w:pPr>
        <w:pStyle w:val="NO"/>
      </w:pPr>
      <w:r>
        <w:t>NOTE:</w:t>
      </w:r>
      <w:r>
        <w:tab/>
      </w:r>
      <w:r w:rsidRPr="00530CB2">
        <w:t xml:space="preserve">The number of transmission outputs from the RDN </w:t>
      </w:r>
      <w:r>
        <w:t>should</w:t>
      </w:r>
      <w:r w:rsidRPr="00530CB2">
        <w:t xml:space="preserve"> be greater than or equal to the number of transmission inputs for a single frequency.</w:t>
      </w:r>
    </w:p>
    <w:p w14:paraId="3F9505EB" w14:textId="77777777" w:rsidR="003B59BA" w:rsidRPr="00530CB2" w:rsidRDefault="003B59BA" w:rsidP="003B59BA">
      <w:pPr>
        <w:pStyle w:val="NO"/>
        <w:rPr>
          <w:lang w:eastAsia="zh-CN"/>
        </w:rPr>
      </w:pPr>
      <w:r w:rsidRPr="00530CB2">
        <w:rPr>
          <w:lang w:eastAsia="zh-CN"/>
        </w:rPr>
        <w:t>NOTE:</w:t>
      </w:r>
      <w:r w:rsidRPr="00530CB2">
        <w:rPr>
          <w:lang w:eastAsia="zh-CN"/>
        </w:rPr>
        <w:tab/>
        <w:t xml:space="preserve">In the case when the active </w:t>
      </w:r>
      <w:r w:rsidRPr="00530CB2">
        <w:rPr>
          <w:i/>
          <w:lang w:eastAsia="zh-CN"/>
        </w:rPr>
        <w:t>transceiver units</w:t>
      </w:r>
      <w:r w:rsidRPr="00530CB2">
        <w:rPr>
          <w:lang w:eastAsia="zh-CN"/>
        </w:rPr>
        <w:t xml:space="preserve"> are physically integrated with the </w:t>
      </w:r>
      <w:r w:rsidRPr="00530CB2">
        <w:rPr>
          <w:i/>
          <w:lang w:eastAsia="zh-CN"/>
        </w:rPr>
        <w:t>array elements</w:t>
      </w:r>
      <w:r w:rsidRPr="00530CB2">
        <w:rPr>
          <w:lang w:eastAsia="zh-CN"/>
        </w:rPr>
        <w:t xml:space="preserve"> of the </w:t>
      </w:r>
      <w:r w:rsidRPr="00530CB2">
        <w:rPr>
          <w:i/>
          <w:lang w:eastAsia="zh-CN"/>
        </w:rPr>
        <w:t>antenna array</w:t>
      </w:r>
      <w:r w:rsidRPr="00530CB2">
        <w:rPr>
          <w:lang w:eastAsia="zh-CN"/>
        </w:rPr>
        <w:t>, the radio distribution network is a one-to-one mapping.</w:t>
      </w:r>
    </w:p>
    <w:p w14:paraId="5310EFFF" w14:textId="77777777" w:rsidR="003B59BA" w:rsidRDefault="003B59BA" w:rsidP="003B59BA">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r>
        <w:rPr>
          <w:rFonts w:cs="v5.0.0"/>
          <w:b/>
          <w:bCs/>
        </w:rPr>
        <w:t>.</w:t>
      </w:r>
    </w:p>
    <w:p w14:paraId="4BD3EB7E" w14:textId="77777777" w:rsidR="003B59BA" w:rsidRPr="00530CB2" w:rsidRDefault="003B59BA" w:rsidP="003B59BA">
      <w:pPr>
        <w:rPr>
          <w:lang w:eastAsia="zh-CN"/>
        </w:rPr>
      </w:pPr>
      <w:r w:rsidRPr="00530CB2">
        <w:rPr>
          <w:b/>
          <w:lang w:eastAsia="zh-CN"/>
        </w:rPr>
        <w:t>OTA sensitivity directions declaration:</w:t>
      </w:r>
      <w:r w:rsidRPr="00530CB2">
        <w:rPr>
          <w:lang w:eastAsia="zh-CN"/>
        </w:rPr>
        <w:t xml:space="preserve"> set of manufacturer declarations comprising an EIS value and the directions where it applies</w:t>
      </w:r>
    </w:p>
    <w:p w14:paraId="1BFE2328" w14:textId="77777777" w:rsidR="003B59BA" w:rsidRPr="00530CB2" w:rsidRDefault="003B59BA" w:rsidP="003B59BA">
      <w:r w:rsidRPr="00530CB2">
        <w:rPr>
          <w:b/>
        </w:rPr>
        <w:t>receiver target:</w:t>
      </w:r>
      <w:r w:rsidRPr="00530CB2">
        <w:t xml:space="preserve"> angles of arrival in which reception is performed</w:t>
      </w:r>
    </w:p>
    <w:p w14:paraId="7F977BF6" w14:textId="77777777" w:rsidR="003B59BA" w:rsidRPr="00530CB2" w:rsidRDefault="003B59BA" w:rsidP="003B59BA">
      <w:r w:rsidRPr="00530CB2">
        <w:rPr>
          <w:b/>
          <w:bCs/>
          <w:lang w:eastAsia="zh-CN"/>
        </w:rPr>
        <w:t xml:space="preserve">receiver target redirection range: </w:t>
      </w:r>
      <w:r w:rsidRPr="00530CB2">
        <w:t xml:space="preserve">union of all the </w:t>
      </w:r>
      <w:r w:rsidRPr="00530CB2">
        <w:rPr>
          <w:i/>
        </w:rPr>
        <w:t>sensitivity RoAoA</w:t>
      </w:r>
      <w:r w:rsidRPr="00530CB2">
        <w:t xml:space="preserve"> achievable through redirecting the </w:t>
      </w:r>
      <w:r w:rsidRPr="00530CB2">
        <w:rPr>
          <w:i/>
        </w:rPr>
        <w:t>receiver target</w:t>
      </w:r>
      <w:r w:rsidRPr="00530CB2">
        <w:t xml:space="preserve"> related to the OSDD</w:t>
      </w:r>
    </w:p>
    <w:p w14:paraId="717B82AD" w14:textId="77777777" w:rsidR="003B59BA" w:rsidRDefault="003B59BA" w:rsidP="003B59BA">
      <w:pPr>
        <w:rPr>
          <w:bCs/>
          <w:lang w:eastAsia="zh-CN"/>
        </w:rPr>
      </w:pPr>
      <w:r w:rsidRPr="00530CB2">
        <w:rPr>
          <w:b/>
          <w:bCs/>
          <w:lang w:eastAsia="zh-CN"/>
        </w:rPr>
        <w:t xml:space="preserve">receiver target reference direction: </w:t>
      </w:r>
      <w:r w:rsidRPr="00530CB2">
        <w:rPr>
          <w:bCs/>
          <w:lang w:eastAsia="zh-CN"/>
        </w:rPr>
        <w:t xml:space="preserve">direction, inside the </w:t>
      </w:r>
      <w:r w:rsidRPr="00530CB2">
        <w:rPr>
          <w:bCs/>
          <w:i/>
          <w:lang w:eastAsia="zh-CN"/>
        </w:rPr>
        <w:t>receiver target redirection range</w:t>
      </w:r>
      <w:r w:rsidRPr="00530CB2">
        <w:rPr>
          <w:bCs/>
          <w:lang w:eastAsia="zh-CN"/>
        </w:rPr>
        <w:t xml:space="preserve"> declared by the manufacturer for conformance testing</w:t>
      </w:r>
    </w:p>
    <w:p w14:paraId="2A511FDC" w14:textId="77777777" w:rsidR="003B59BA" w:rsidRPr="00530CB2" w:rsidRDefault="003B59BA" w:rsidP="003B59BA">
      <w:pPr>
        <w:pStyle w:val="NO"/>
        <w:rPr>
          <w:lang w:eastAsia="zh-CN"/>
        </w:rPr>
      </w:pPr>
      <w:r>
        <w:rPr>
          <w:lang w:eastAsia="zh-CN"/>
        </w:rPr>
        <w:t>NOTE:</w:t>
      </w:r>
      <w:r>
        <w:rPr>
          <w:lang w:eastAsia="zh-CN"/>
        </w:rPr>
        <w:tab/>
      </w:r>
      <w:r w:rsidRPr="00530CB2">
        <w:rPr>
          <w:lang w:eastAsia="zh-CN"/>
        </w:rPr>
        <w:t xml:space="preserve">For an OSDD without </w:t>
      </w:r>
      <w:r w:rsidRPr="00530CB2">
        <w:rPr>
          <w:i/>
          <w:lang w:eastAsia="zh-CN"/>
        </w:rPr>
        <w:t>receiver target redirection range</w:t>
      </w:r>
      <w:r w:rsidRPr="00530CB2">
        <w:rPr>
          <w:lang w:eastAsia="zh-CN"/>
        </w:rPr>
        <w:t xml:space="preserve">, this is a direction inside the </w:t>
      </w:r>
      <w:r w:rsidRPr="00530CB2">
        <w:rPr>
          <w:i/>
          <w:lang w:eastAsia="zh-CN"/>
        </w:rPr>
        <w:t>sensitivity RoAoA</w:t>
      </w:r>
      <w:r w:rsidRPr="00530CB2">
        <w:rPr>
          <w:lang w:eastAsia="zh-CN"/>
        </w:rPr>
        <w:t>.</w:t>
      </w:r>
    </w:p>
    <w:p w14:paraId="053FFBE3" w14:textId="77777777" w:rsidR="003B59BA" w:rsidRPr="00530CB2" w:rsidRDefault="003B59BA" w:rsidP="003B59BA">
      <w:pPr>
        <w:rPr>
          <w:lang w:eastAsia="zh-CN"/>
        </w:rPr>
      </w:pPr>
      <w:r w:rsidRPr="00530CB2">
        <w:rPr>
          <w:b/>
          <w:lang w:eastAsia="zh-CN"/>
        </w:rPr>
        <w:t xml:space="preserve">reference beam direction pair: </w:t>
      </w:r>
      <w:r w:rsidRPr="00530CB2">
        <w:rPr>
          <w:lang w:eastAsia="zh-CN"/>
        </w:rPr>
        <w:t xml:space="preserve">declared </w:t>
      </w:r>
      <w:r w:rsidRPr="00530CB2">
        <w:rPr>
          <w:i/>
          <w:lang w:eastAsia="zh-CN"/>
        </w:rPr>
        <w:t>beam direction pair</w:t>
      </w:r>
      <w:r w:rsidRPr="00530CB2">
        <w:rPr>
          <w:rFonts w:hint="eastAsia"/>
          <w:lang w:eastAsia="zh-CN"/>
        </w:rPr>
        <w:t xml:space="preserve">, including </w:t>
      </w:r>
      <w:r w:rsidRPr="00530CB2">
        <w:rPr>
          <w:lang w:eastAsia="zh-CN"/>
        </w:rPr>
        <w:t>reference</w:t>
      </w:r>
      <w:r w:rsidRPr="00530CB2">
        <w:rPr>
          <w:rFonts w:hint="eastAsia"/>
          <w:lang w:eastAsia="zh-CN"/>
        </w:rPr>
        <w:t xml:space="preserve"> </w:t>
      </w:r>
      <w:r w:rsidRPr="00530CB2">
        <w:rPr>
          <w:rFonts w:hint="eastAsia"/>
          <w:i/>
          <w:lang w:eastAsia="zh-CN"/>
        </w:rPr>
        <w:t xml:space="preserve">beam centre </w:t>
      </w:r>
      <w:r w:rsidRPr="00530CB2">
        <w:rPr>
          <w:i/>
          <w:lang w:eastAsia="zh-CN"/>
        </w:rPr>
        <w:t>direction</w:t>
      </w:r>
      <w:r w:rsidRPr="00530CB2">
        <w:rPr>
          <w:rFonts w:hint="eastAsia"/>
          <w:lang w:eastAsia="zh-CN"/>
        </w:rPr>
        <w:t xml:space="preserve"> and reference </w:t>
      </w:r>
      <w:r w:rsidRPr="00530CB2">
        <w:rPr>
          <w:rFonts w:hint="eastAsia"/>
          <w:i/>
          <w:lang w:eastAsia="zh-CN"/>
        </w:rPr>
        <w:t>beam peak direction</w:t>
      </w:r>
      <w:r w:rsidRPr="00530CB2">
        <w:rPr>
          <w:lang w:eastAsia="zh-CN"/>
        </w:rPr>
        <w:t xml:space="preserve"> where the reference </w:t>
      </w:r>
      <w:r w:rsidRPr="00530CB2">
        <w:rPr>
          <w:i/>
          <w:lang w:eastAsia="zh-CN"/>
        </w:rPr>
        <w:t>beam peak direction</w:t>
      </w:r>
      <w:r w:rsidRPr="00530CB2">
        <w:rPr>
          <w:lang w:eastAsia="zh-CN"/>
        </w:rPr>
        <w:t xml:space="preserve"> is the direction for the intended maximum EIRP within the EIRP accuracy compliance directions set</w:t>
      </w:r>
    </w:p>
    <w:p w14:paraId="02AEF974" w14:textId="77777777" w:rsidR="003B59BA" w:rsidRDefault="003B59BA" w:rsidP="003B59BA">
      <w:pPr>
        <w:rPr>
          <w:lang w:eastAsia="zh-CN"/>
        </w:rPr>
      </w:pPr>
      <w:r w:rsidRPr="00530CB2">
        <w:rPr>
          <w:b/>
          <w:lang w:eastAsia="zh-CN"/>
        </w:rPr>
        <w:t>sensitivity RoAoA:</w:t>
      </w:r>
      <w:r w:rsidRPr="00530CB2">
        <w:rPr>
          <w:lang w:eastAsia="zh-CN"/>
        </w:rPr>
        <w:t xml:space="preserve"> RoAoA within which the declared EIS of an OSDD is intended to be achieved at any </w:t>
      </w:r>
      <w:r w:rsidRPr="00530CB2">
        <w:t>instance of time</w:t>
      </w:r>
      <w:r w:rsidRPr="00530CB2">
        <w:rPr>
          <w:lang w:eastAsia="zh-CN"/>
        </w:rPr>
        <w:t xml:space="preserve"> for a specific AAS BS direction setting</w:t>
      </w:r>
    </w:p>
    <w:p w14:paraId="0DA47D48" w14:textId="77777777" w:rsidR="003B59BA" w:rsidRPr="00242771" w:rsidRDefault="003B59BA" w:rsidP="003B59BA">
      <w:pPr>
        <w:rPr>
          <w:i/>
        </w:rPr>
      </w:pPr>
      <w:r w:rsidRPr="00A33982">
        <w:rPr>
          <w:b/>
        </w:rPr>
        <w:t>single</w:t>
      </w:r>
      <w:r w:rsidRPr="00A33982">
        <w:t xml:space="preserve"> </w:t>
      </w:r>
      <w:r w:rsidRPr="00A33982">
        <w:rPr>
          <w:b/>
        </w:rPr>
        <w:t>band RIB:</w:t>
      </w:r>
      <w:r w:rsidRPr="00A33982">
        <w:t xml:space="preserve"> operating band specific RIB without any common active electronic component(s) shared with other </w:t>
      </w:r>
      <w:r w:rsidRPr="00242771">
        <w:rPr>
          <w:i/>
        </w:rPr>
        <w:t xml:space="preserve">operating bands </w:t>
      </w:r>
    </w:p>
    <w:p w14:paraId="7A66F817" w14:textId="77777777" w:rsidR="003B59BA" w:rsidRPr="007F318E" w:rsidRDefault="003B59BA" w:rsidP="003B59BA">
      <w:pPr>
        <w:rPr>
          <w:lang w:eastAsia="zh-CN"/>
        </w:rPr>
      </w:pPr>
      <w:del w:id="26" w:author="Michal Szydelko_RAN#87" w:date="2018-05-11T15:15:00Z">
        <w:r w:rsidRPr="006720D1" w:rsidDel="006720D1">
          <w:rPr>
            <w:b/>
            <w:highlight w:val="yellow"/>
            <w:lang w:eastAsia="zh-CN"/>
          </w:rPr>
          <w:delText>S</w:delText>
        </w:r>
      </w:del>
      <w:ins w:id="27" w:author="Michal Szydelko_RAN#87" w:date="2018-05-11T15:15:00Z">
        <w:r w:rsidRPr="006720D1">
          <w:rPr>
            <w:b/>
            <w:highlight w:val="yellow"/>
            <w:lang w:eastAsia="zh-CN"/>
          </w:rPr>
          <w:t>s</w:t>
        </w:r>
      </w:ins>
      <w:r w:rsidRPr="00996344">
        <w:rPr>
          <w:b/>
          <w:lang w:eastAsia="zh-CN"/>
        </w:rPr>
        <w:t>ingle direction</w:t>
      </w:r>
      <w:r>
        <w:rPr>
          <w:b/>
          <w:lang w:eastAsia="zh-CN"/>
        </w:rPr>
        <w:t xml:space="preserve"> requirement:</w:t>
      </w:r>
      <w:r w:rsidRPr="00A77C79">
        <w:rPr>
          <w:lang w:eastAsia="zh-CN"/>
        </w:rPr>
        <w:t xml:space="preserve"> AAS</w:t>
      </w:r>
      <w:r w:rsidRPr="00A77C79">
        <w:rPr>
          <w:b/>
          <w:lang w:eastAsia="zh-CN"/>
        </w:rPr>
        <w:t xml:space="preserve"> </w:t>
      </w:r>
      <w:r w:rsidRPr="00A77C79">
        <w:rPr>
          <w:lang w:eastAsia="zh-CN"/>
        </w:rPr>
        <w:t>BS requirement which is applied in a specific direction within the OTA coverage range for the Tx and FFS for the receiver.</w:t>
      </w:r>
    </w:p>
    <w:p w14:paraId="5B487F64" w14:textId="77777777" w:rsidR="003B59BA" w:rsidRPr="00530CB2" w:rsidRDefault="003B59BA" w:rsidP="003B59BA">
      <w:pPr>
        <w:rPr>
          <w:lang w:eastAsia="ja-JP"/>
        </w:rPr>
      </w:pPr>
      <w:ins w:id="28" w:author="Michal Szydelko_RAN#87" w:date="2018-05-11T15:15:00Z">
        <w:r w:rsidRPr="006720D1">
          <w:rPr>
            <w:b/>
            <w:highlight w:val="yellow"/>
          </w:rPr>
          <w:t>s</w:t>
        </w:r>
      </w:ins>
      <w:del w:id="29" w:author="Michal Szydelko_RAN#87" w:date="2018-05-11T15:15:00Z">
        <w:r w:rsidRPr="006720D1" w:rsidDel="006720D1">
          <w:rPr>
            <w:b/>
            <w:highlight w:val="yellow"/>
          </w:rPr>
          <w:delText>S</w:delText>
        </w:r>
      </w:del>
      <w:r w:rsidRPr="00530CB2">
        <w:rPr>
          <w:b/>
        </w:rPr>
        <w:t>ingle-band TAB connector:</w:t>
      </w:r>
      <w:r w:rsidRPr="00530CB2">
        <w:t xml:space="preserve"> </w:t>
      </w:r>
      <w:r w:rsidRPr="00530CB2">
        <w:rPr>
          <w:i/>
        </w:rPr>
        <w:t>TAB connector</w:t>
      </w:r>
      <w:r w:rsidRPr="00530CB2">
        <w:t xml:space="preserve"> supporting either operation only in a single operating band, or operation in multiple operating bands without any common active electronic component(s)</w:t>
      </w:r>
    </w:p>
    <w:p w14:paraId="074C150B" w14:textId="77777777" w:rsidR="003B59BA" w:rsidRPr="00530CB2" w:rsidRDefault="003B59BA" w:rsidP="003B59BA">
      <w:pPr>
        <w:rPr>
          <w:lang w:eastAsia="ja-JP"/>
        </w:rPr>
      </w:pPr>
      <w:r w:rsidRPr="00530CB2">
        <w:rPr>
          <w:b/>
          <w:lang w:eastAsia="ja-JP"/>
        </w:rPr>
        <w:t>TAB connector:</w:t>
      </w:r>
      <w:r w:rsidRPr="00530CB2">
        <w:rPr>
          <w:lang w:eastAsia="ja-JP"/>
        </w:rPr>
        <w:t xml:space="preserve"> transceiver array boundary connector</w:t>
      </w:r>
    </w:p>
    <w:p w14:paraId="0CD00830" w14:textId="77777777" w:rsidR="003B59BA" w:rsidRPr="00530CB2" w:rsidRDefault="003B59BA" w:rsidP="003B59BA">
      <w:pPr>
        <w:rPr>
          <w:lang w:eastAsia="ja-JP"/>
        </w:rPr>
      </w:pPr>
      <w:r w:rsidRPr="00530CB2">
        <w:rPr>
          <w:b/>
        </w:rPr>
        <w:t>TAB connectors beam forming group:</w:t>
      </w:r>
      <w:r w:rsidRPr="00530CB2">
        <w:t xml:space="preserve"> group of </w:t>
      </w:r>
      <w:r w:rsidRPr="00530CB2">
        <w:rPr>
          <w:i/>
        </w:rPr>
        <w:t>TAB connectors</w:t>
      </w:r>
      <w:r w:rsidRPr="00530CB2">
        <w:t xml:space="preserve"> </w:t>
      </w:r>
      <w:r w:rsidRPr="00530CB2">
        <w:rPr>
          <w:rFonts w:eastAsia="MS Mincho"/>
          <w:lang w:eastAsia="ja-JP"/>
        </w:rPr>
        <w:t>associated with an EIRP beam declaration</w:t>
      </w:r>
      <w:r w:rsidRPr="00530CB2">
        <w:rPr>
          <w:lang w:eastAsia="ko-KR"/>
        </w:rPr>
        <w:t xml:space="preserve">, </w:t>
      </w:r>
      <w:r w:rsidRPr="00530CB2">
        <w:t xml:space="preserve">comprising of the complete set of </w:t>
      </w:r>
      <w:r w:rsidRPr="00530CB2">
        <w:rPr>
          <w:i/>
        </w:rPr>
        <w:t>TAB connectors</w:t>
      </w:r>
      <w:r w:rsidRPr="00530CB2">
        <w:t xml:space="preserve"> from which a declared beam is transmitted</w:t>
      </w:r>
    </w:p>
    <w:p w14:paraId="23D6CDF7" w14:textId="77777777" w:rsidR="003B59BA" w:rsidRPr="00A33982" w:rsidRDefault="003B59BA" w:rsidP="003B59BA">
      <w:pPr>
        <w:rPr>
          <w:lang w:eastAsia="zh-CN"/>
        </w:rPr>
      </w:pPr>
      <w:r w:rsidRPr="00A33982">
        <w:rPr>
          <w:b/>
        </w:rPr>
        <w:t>transceiver array boundary:</w:t>
      </w:r>
      <w:r w:rsidRPr="00A33982">
        <w:t xml:space="preserve"> </w:t>
      </w:r>
      <w:r w:rsidRPr="00A33982">
        <w:rPr>
          <w:lang w:eastAsia="zh-CN"/>
        </w:rPr>
        <w:t>conducted interface between the transceiver unit array and the composite antenna</w:t>
      </w:r>
    </w:p>
    <w:p w14:paraId="02A83CE0" w14:textId="77777777" w:rsidR="003B59BA" w:rsidRPr="002F2583" w:rsidRDefault="003B59BA" w:rsidP="003B59BA">
      <w:pPr>
        <w:rPr>
          <w:lang w:eastAsia="zh-CN"/>
        </w:rPr>
      </w:pPr>
      <w:r w:rsidRPr="002F2583">
        <w:rPr>
          <w:b/>
        </w:rPr>
        <w:t>transceiver unit:</w:t>
      </w:r>
      <w:r w:rsidRPr="002F2583">
        <w:t xml:space="preserve"> active unit consisting of transmitter and/or receiver which transmits and/or receives radio signals</w:t>
      </w:r>
      <w:r w:rsidRPr="002F2583">
        <w:rPr>
          <w:rFonts w:hint="eastAsia"/>
          <w:lang w:eastAsia="zh-CN"/>
        </w:rPr>
        <w:t xml:space="preserve">, and </w:t>
      </w:r>
      <w:r w:rsidRPr="002F2583">
        <w:rPr>
          <w:rFonts w:hint="eastAsia"/>
        </w:rPr>
        <w:t>which may include passive RF filters</w:t>
      </w:r>
    </w:p>
    <w:p w14:paraId="0B33FD13" w14:textId="77777777" w:rsidR="003B59BA" w:rsidRDefault="003B59BA" w:rsidP="003B59BA">
      <w:pPr>
        <w:rPr>
          <w:lang w:eastAsia="zh-CN"/>
        </w:rPr>
      </w:pPr>
      <w:r w:rsidRPr="002F2583">
        <w:rPr>
          <w:b/>
          <w:lang w:eastAsia="zh-CN"/>
        </w:rPr>
        <w:t>transceiver unit array:</w:t>
      </w:r>
      <w:r w:rsidRPr="002F2583">
        <w:rPr>
          <w:lang w:eastAsia="zh-CN"/>
        </w:rPr>
        <w:t xml:space="preserve"> array of transceiver units which generate radio signals in the transmit direction and accept radio signals in the receive direction</w:t>
      </w:r>
    </w:p>
    <w:p w14:paraId="64806F02" w14:textId="77777777" w:rsidR="003B59BA" w:rsidRPr="00235394" w:rsidRDefault="003B59BA" w:rsidP="003B59BA">
      <w:r w:rsidRPr="00390D23">
        <w:rPr>
          <w:b/>
          <w:lang w:eastAsia="zh-CN"/>
        </w:rPr>
        <w:lastRenderedPageBreak/>
        <w:t xml:space="preserve">TRP requirement: </w:t>
      </w:r>
      <w:r w:rsidRPr="00390D23">
        <w:rPr>
          <w:lang w:eastAsia="zh-CN"/>
        </w:rPr>
        <w:t>AAS</w:t>
      </w:r>
      <w:r w:rsidRPr="00390D23">
        <w:rPr>
          <w:b/>
          <w:lang w:eastAsia="zh-CN"/>
        </w:rPr>
        <w:t xml:space="preserve"> </w:t>
      </w:r>
      <w:r w:rsidRPr="00390D23">
        <w:rPr>
          <w:lang w:eastAsia="zh-CN"/>
        </w:rPr>
        <w:t>BS requirements, which requires dual</w:t>
      </w:r>
      <w:r w:rsidRPr="00390D23">
        <w:rPr>
          <w:lang w:eastAsia="zh-CN"/>
        </w:rPr>
        <w:noBreakHyphen/>
        <w:t>polarised measurements of the figure of merit over the whole sphere around the DUT</w:t>
      </w:r>
    </w:p>
    <w:p w14:paraId="2E2F9DE6" w14:textId="77777777" w:rsidR="003B59BA" w:rsidRDefault="003B59BA" w:rsidP="003B59BA">
      <w:r w:rsidRPr="00516B72">
        <w:rPr>
          <w:b/>
        </w:rPr>
        <w:t xml:space="preserve">UE </w:t>
      </w:r>
      <w:del w:id="30" w:author="Michal Szydelko_RAN#87" w:date="2018-05-11T15:15:00Z">
        <w:r w:rsidRPr="006720D1" w:rsidDel="006720D1">
          <w:rPr>
            <w:b/>
            <w:highlight w:val="yellow"/>
          </w:rPr>
          <w:delText>C</w:delText>
        </w:r>
      </w:del>
      <w:ins w:id="31" w:author="Michal Szydelko_RAN#87" w:date="2018-05-11T15:15:00Z">
        <w:r w:rsidRPr="006720D1">
          <w:rPr>
            <w:b/>
            <w:highlight w:val="yellow"/>
          </w:rPr>
          <w:t>c</w:t>
        </w:r>
      </w:ins>
      <w:r w:rsidRPr="00516B72">
        <w:rPr>
          <w:b/>
        </w:rPr>
        <w:t>hannel bandwidth:</w:t>
      </w:r>
      <w:r w:rsidRPr="002F0ECF">
        <w:t xml:space="preserve"> The RF b</w:t>
      </w:r>
      <w:r>
        <w:t xml:space="preserve">andwidth supporting a single </w:t>
      </w:r>
      <w:r w:rsidRPr="002F0ECF">
        <w:t>NR RF carrier with the transmission bandwidth configured in the uplink or downlink of a cell. The channel bandwidth is measured in MHz and is used as a reference for transmitter and receiver RF requirements.</w:t>
      </w:r>
    </w:p>
    <w:p w14:paraId="0C9246A9" w14:textId="0A8C901A" w:rsidR="00053579" w:rsidRDefault="00053579" w:rsidP="00053579">
      <w:pPr>
        <w:spacing w:after="0"/>
        <w:jc w:val="center"/>
        <w:rPr>
          <w:i/>
          <w:color w:val="0000FF"/>
        </w:rPr>
      </w:pPr>
      <w:r>
        <w:rPr>
          <w:i/>
          <w:color w:val="0000FF"/>
        </w:rPr>
        <w:t>------------------------------ Next modified section ------------------------------</w:t>
      </w:r>
    </w:p>
    <w:p w14:paraId="018D8AFA" w14:textId="77777777" w:rsidR="00053579" w:rsidRDefault="00053579" w:rsidP="00092E5D">
      <w:pPr>
        <w:pStyle w:val="Heading2"/>
        <w:numPr>
          <w:ilvl w:val="0"/>
          <w:numId w:val="0"/>
        </w:numPr>
        <w:ind w:left="576" w:hanging="576"/>
      </w:pPr>
      <w:bookmarkStart w:id="32" w:name="_Toc482961345"/>
      <w:bookmarkStart w:id="33" w:name="_Toc508478433"/>
      <w:r>
        <w:t>5.8</w:t>
      </w:r>
      <w:r>
        <w:tab/>
        <w:t>Requirements for BS capable of multi-band operation</w:t>
      </w:r>
      <w:bookmarkEnd w:id="32"/>
      <w:bookmarkEnd w:id="33"/>
    </w:p>
    <w:p w14:paraId="2E19390A" w14:textId="77777777" w:rsidR="00053579" w:rsidRDefault="00053579" w:rsidP="00053579">
      <w:pPr>
        <w:rPr>
          <w:ins w:id="34" w:author="Michal Szydelko_RAN#87" w:date="2018-05-11T15:17:00Z"/>
          <w:lang w:val="en-US" w:eastAsia="zh-CN"/>
        </w:rPr>
      </w:pPr>
      <w:r w:rsidRPr="00D429DA">
        <w:rPr>
          <w:lang w:eastAsia="zh-CN"/>
        </w:rPr>
        <w:t>Multi-band band operation concept is well defined in existing single-RAT and MSR specifications. The most important feature of multi-band BS is to support dynamic power sharing between different bands and hence allow operators more flexibility in the network deployment. From the site engineering point of view, multi-band BS can reduce installation complexity for different bands at the same site. Furthermore, multi-band BS can reduce insertion loss for the antenna sharing multi-band scenario since no combiner is needed.</w:t>
      </w:r>
      <w:r w:rsidRPr="00D429DA">
        <w:rPr>
          <w:lang w:val="en-US" w:eastAsia="zh-CN"/>
        </w:rPr>
        <w:t xml:space="preserve"> </w:t>
      </w:r>
    </w:p>
    <w:p w14:paraId="18AE1286" w14:textId="77777777" w:rsidR="00053579" w:rsidRPr="006720D1" w:rsidRDefault="00053579" w:rsidP="00053579">
      <w:pPr>
        <w:rPr>
          <w:highlight w:val="yellow"/>
          <w:lang w:eastAsia="zh-CN"/>
        </w:rPr>
      </w:pPr>
      <w:ins w:id="35" w:author="Michal Szydelko_RAN#87" w:date="2018-05-11T15:17:00Z">
        <w:r w:rsidRPr="006720D1">
          <w:rPr>
            <w:highlight w:val="yellow"/>
            <w:lang w:val="en-US" w:eastAsia="zh-CN"/>
          </w:rPr>
          <w:t xml:space="preserve">Multi-band operation for </w:t>
        </w:r>
        <w:r w:rsidRPr="006720D1">
          <w:rPr>
            <w:i/>
            <w:highlight w:val="yellow"/>
            <w:lang w:val="en-US" w:eastAsia="zh-CN"/>
          </w:rPr>
          <w:t>BS type 1-C</w:t>
        </w:r>
        <w:r w:rsidRPr="006720D1">
          <w:rPr>
            <w:highlight w:val="yellow"/>
            <w:lang w:val="en-US" w:eastAsia="zh-CN"/>
          </w:rPr>
          <w:t xml:space="preserve">, </w:t>
        </w:r>
        <w:r w:rsidRPr="006720D1">
          <w:rPr>
            <w:i/>
            <w:highlight w:val="yellow"/>
            <w:lang w:val="en-US" w:eastAsia="zh-CN"/>
          </w:rPr>
          <w:t>BS type 1-H</w:t>
        </w:r>
        <w:r w:rsidRPr="006720D1">
          <w:rPr>
            <w:highlight w:val="yellow"/>
            <w:lang w:val="en-US" w:eastAsia="zh-CN"/>
          </w:rPr>
          <w:t xml:space="preserve"> and </w:t>
        </w:r>
        <w:r w:rsidRPr="006720D1">
          <w:rPr>
            <w:i/>
            <w:highlight w:val="yellow"/>
            <w:lang w:val="en-US" w:eastAsia="zh-CN"/>
          </w:rPr>
          <w:t>BS type 1-O</w:t>
        </w:r>
        <w:r w:rsidRPr="006720D1">
          <w:rPr>
            <w:highlight w:val="yellow"/>
            <w:lang w:val="en-US" w:eastAsia="zh-CN"/>
          </w:rPr>
          <w:t xml:space="preserve"> is considered for Rel-15 of the NR specification.</w:t>
        </w:r>
      </w:ins>
    </w:p>
    <w:p w14:paraId="69094E25" w14:textId="77777777" w:rsidR="00053579" w:rsidRPr="006720D1" w:rsidDel="006720D1" w:rsidRDefault="00053579" w:rsidP="00053579">
      <w:pPr>
        <w:rPr>
          <w:del w:id="36" w:author="Michal Szydelko_RAN#87" w:date="2018-05-11T15:17:00Z"/>
          <w:highlight w:val="yellow"/>
        </w:rPr>
      </w:pPr>
      <w:del w:id="37" w:author="Michal Szydelko_RAN#87" w:date="2018-05-11T15:17:00Z">
        <w:r w:rsidRPr="006720D1" w:rsidDel="006720D1">
          <w:rPr>
            <w:highlight w:val="yellow"/>
            <w:lang w:eastAsia="zh-CN"/>
          </w:rPr>
          <w:delText>The text to Technical Specification for requirements for BS capable of multi-band operation Clause is as follows:</w:delText>
        </w:r>
      </w:del>
    </w:p>
    <w:p w14:paraId="2507D120" w14:textId="77777777" w:rsidR="00053579" w:rsidRPr="006720D1" w:rsidDel="006720D1" w:rsidRDefault="00053579" w:rsidP="00053579">
      <w:pPr>
        <w:rPr>
          <w:del w:id="38" w:author="Michal Szydelko_RAN#87" w:date="2018-05-11T15:17:00Z"/>
          <w:highlight w:val="yellow"/>
        </w:rPr>
      </w:pPr>
      <w:del w:id="39" w:author="Michal Szydelko_RAN#87" w:date="2018-05-11T15:17:00Z">
        <w:r w:rsidRPr="006720D1" w:rsidDel="006720D1">
          <w:rPr>
            <w:highlight w:val="yellow"/>
          </w:rPr>
          <w:delText xml:space="preserve">[For BS capable of multi-band operation, the RF requirements in clause 6, 7, 9 and 10 apply separately to each supported operating band unless otherwise stated. For some requirements, it is explicitly stated that specific additions or exclusions to the requirement apply at </w:delText>
        </w:r>
        <w:r w:rsidRPr="006720D1" w:rsidDel="006720D1">
          <w:rPr>
            <w:i/>
            <w:highlight w:val="yellow"/>
          </w:rPr>
          <w:delText>multi-band antenna connector(s)</w:delText>
        </w:r>
        <w:r w:rsidRPr="006720D1" w:rsidDel="006720D1">
          <w:rPr>
            <w:highlight w:val="yellow"/>
          </w:rPr>
          <w:delText xml:space="preserve">, </w:delText>
        </w:r>
        <w:r w:rsidRPr="006720D1" w:rsidDel="006720D1">
          <w:rPr>
            <w:i/>
            <w:highlight w:val="yellow"/>
          </w:rPr>
          <w:delText>multi-band TAB connector(s)</w:delText>
        </w:r>
        <w:r w:rsidRPr="006720D1" w:rsidDel="006720D1">
          <w:rPr>
            <w:highlight w:val="yellow"/>
          </w:rPr>
          <w:delText xml:space="preserve"> and </w:delText>
        </w:r>
        <w:r w:rsidRPr="006720D1" w:rsidDel="006720D1">
          <w:rPr>
            <w:i/>
            <w:highlight w:val="yellow"/>
          </w:rPr>
          <w:delText>multi-band RIB(s)</w:delText>
        </w:r>
        <w:r w:rsidRPr="006720D1" w:rsidDel="006720D1">
          <w:rPr>
            <w:highlight w:val="yellow"/>
          </w:rPr>
          <w:delText xml:space="preserve"> as detailed in the requirement subclause. For type 1-C BS capable of multi-band operation, various structures in terms of combinations of different transmitter and receiver implementations (multi-band or single band) with mapping of transceivers to one or more antenna port(s) in different ways are possible. For </w:delText>
        </w:r>
        <w:r w:rsidRPr="006720D1" w:rsidDel="006720D1">
          <w:rPr>
            <w:i/>
            <w:highlight w:val="yellow"/>
          </w:rPr>
          <w:delText>multi-band antenna connector(s)</w:delText>
        </w:r>
        <w:r w:rsidRPr="006720D1" w:rsidDel="006720D1">
          <w:rPr>
            <w:highlight w:val="yellow"/>
          </w:rPr>
          <w:delText xml:space="preserve"> the exclusions or provisions for multi-band apply. For </w:delText>
        </w:r>
        <w:r w:rsidRPr="006720D1" w:rsidDel="006720D1">
          <w:rPr>
            <w:i/>
            <w:highlight w:val="yellow"/>
          </w:rPr>
          <w:delText>single band antenna connector(s)</w:delText>
        </w:r>
        <w:r w:rsidRPr="006720D1" w:rsidDel="006720D1">
          <w:rPr>
            <w:highlight w:val="yellow"/>
          </w:rPr>
          <w:delText>, the following applies:</w:delText>
        </w:r>
      </w:del>
    </w:p>
    <w:p w14:paraId="37EE752B" w14:textId="77777777" w:rsidR="00053579" w:rsidRPr="006720D1" w:rsidDel="006720D1" w:rsidRDefault="00053579" w:rsidP="00053579">
      <w:pPr>
        <w:pStyle w:val="B1"/>
        <w:rPr>
          <w:del w:id="40" w:author="Michal Szydelko_RAN#87" w:date="2018-05-11T15:17:00Z"/>
          <w:highlight w:val="yellow"/>
        </w:rPr>
      </w:pPr>
      <w:del w:id="41" w:author="Michal Szydelko_RAN#87" w:date="2018-05-11T15:17:00Z">
        <w:r w:rsidRPr="006720D1" w:rsidDel="006720D1">
          <w:rPr>
            <w:highlight w:val="yellow"/>
          </w:rPr>
          <w:delText>-</w:delText>
        </w:r>
        <w:r w:rsidRPr="006720D1" w:rsidDel="006720D1">
          <w:rPr>
            <w:highlight w:val="yellow"/>
          </w:rPr>
          <w:tab/>
          <w:delText>Single-band transmitter spurious emissions, operating band unwanted emissions, ACLR, transmitter intermodulation and receiver spurious emissions requirements apply to this antenna connector that is mapped to single-band.</w:delText>
        </w:r>
      </w:del>
    </w:p>
    <w:p w14:paraId="5211C378" w14:textId="77777777" w:rsidR="00053579" w:rsidRPr="006720D1" w:rsidDel="006720D1" w:rsidRDefault="00053579" w:rsidP="00053579">
      <w:pPr>
        <w:pStyle w:val="B1"/>
        <w:rPr>
          <w:del w:id="42" w:author="Michal Szydelko_RAN#87" w:date="2018-05-11T15:17:00Z"/>
          <w:highlight w:val="yellow"/>
        </w:rPr>
      </w:pPr>
      <w:del w:id="43" w:author="Michal Szydelko_RAN#87" w:date="2018-05-11T15:17:00Z">
        <w:r w:rsidRPr="006720D1" w:rsidDel="006720D1">
          <w:rPr>
            <w:highlight w:val="yellow"/>
          </w:rPr>
          <w:delText>-</w:delText>
        </w:r>
        <w:r w:rsidRPr="006720D1" w:rsidDel="006720D1">
          <w:rPr>
            <w:highlight w:val="yellow"/>
          </w:rPr>
          <w:tab/>
          <w:delText xml:space="preserve">If the BS is configured </w:delText>
        </w:r>
        <w:r w:rsidRPr="006720D1" w:rsidDel="006720D1">
          <w:rPr>
            <w:highlight w:val="yellow"/>
            <w:lang w:eastAsia="zh-CN"/>
          </w:rPr>
          <w:delText>for</w:delText>
        </w:r>
        <w:r w:rsidRPr="006720D1" w:rsidDel="006720D1">
          <w:rPr>
            <w:highlight w:val="yellow"/>
          </w:rPr>
          <w:delText xml:space="preserve"> single-band operation, single-band requirements shall apply to this antenna connector</w:delText>
        </w:r>
        <w:r w:rsidRPr="006720D1" w:rsidDel="006720D1">
          <w:rPr>
            <w:highlight w:val="yellow"/>
            <w:lang w:eastAsia="zh-CN"/>
          </w:rPr>
          <w:delText xml:space="preserve"> configured for single-band operation</w:delText>
        </w:r>
        <w:r w:rsidRPr="006720D1" w:rsidDel="006720D1">
          <w:rPr>
            <w:highlight w:val="yellow"/>
          </w:rPr>
          <w:delText xml:space="preserve"> and no exclusions or provisions for multi-band capable BS are applicable. Single-band requirements </w:delText>
        </w:r>
        <w:r w:rsidRPr="006720D1" w:rsidDel="006720D1">
          <w:rPr>
            <w:highlight w:val="yellow"/>
            <w:lang w:eastAsia="zh-CN"/>
          </w:rPr>
          <w:delText>are tested</w:delText>
        </w:r>
        <w:r w:rsidRPr="006720D1" w:rsidDel="006720D1">
          <w:rPr>
            <w:highlight w:val="yellow"/>
          </w:rPr>
          <w:delText xml:space="preserve"> separately at </w:delText>
        </w:r>
        <w:r w:rsidRPr="006720D1" w:rsidDel="006720D1">
          <w:rPr>
            <w:highlight w:val="yellow"/>
            <w:lang w:eastAsia="zh-CN"/>
          </w:rPr>
          <w:delText>the</w:delText>
        </w:r>
        <w:r w:rsidRPr="006720D1" w:rsidDel="006720D1">
          <w:rPr>
            <w:highlight w:val="yellow"/>
          </w:rPr>
          <w:delText xml:space="preserve"> antenna connector </w:delText>
        </w:r>
        <w:r w:rsidRPr="006720D1" w:rsidDel="006720D1">
          <w:rPr>
            <w:highlight w:val="yellow"/>
            <w:lang w:eastAsia="zh-CN"/>
          </w:rPr>
          <w:delText xml:space="preserve">configured for </w:delText>
        </w:r>
        <w:r w:rsidRPr="006720D1" w:rsidDel="006720D1">
          <w:rPr>
            <w:highlight w:val="yellow"/>
          </w:rPr>
          <w:delText>single-band</w:delText>
        </w:r>
        <w:r w:rsidRPr="006720D1" w:rsidDel="006720D1">
          <w:rPr>
            <w:highlight w:val="yellow"/>
            <w:lang w:eastAsia="zh-CN"/>
          </w:rPr>
          <w:delText xml:space="preserve"> operation</w:delText>
        </w:r>
        <w:r w:rsidRPr="006720D1" w:rsidDel="006720D1">
          <w:rPr>
            <w:highlight w:val="yellow"/>
          </w:rPr>
          <w:delText>, with all other antenna connectors terminated.</w:delText>
        </w:r>
      </w:del>
    </w:p>
    <w:p w14:paraId="0E84AC10" w14:textId="77777777" w:rsidR="00053579" w:rsidRPr="006720D1" w:rsidDel="006720D1" w:rsidRDefault="00053579" w:rsidP="00053579">
      <w:pPr>
        <w:rPr>
          <w:del w:id="44" w:author="Michal Szydelko_RAN#87" w:date="2018-05-11T15:17:00Z"/>
          <w:highlight w:val="yellow"/>
        </w:rPr>
      </w:pPr>
      <w:del w:id="45" w:author="Michal Szydelko_RAN#87" w:date="2018-05-11T15:17:00Z">
        <w:r w:rsidRPr="006720D1" w:rsidDel="006720D1">
          <w:rPr>
            <w:highlight w:val="yellow"/>
          </w:rPr>
          <w:delText>A type 1-H</w:delText>
        </w:r>
        <w:r w:rsidRPr="006720D1" w:rsidDel="006720D1">
          <w:rPr>
            <w:i/>
            <w:highlight w:val="yellow"/>
          </w:rPr>
          <w:delText xml:space="preserve"> BS</w:delText>
        </w:r>
        <w:r w:rsidRPr="006720D1" w:rsidDel="006720D1">
          <w:rPr>
            <w:highlight w:val="yellow"/>
          </w:rPr>
          <w:delText xml:space="preserve"> may be capable of supporting </w:delText>
        </w:r>
        <w:r w:rsidRPr="006720D1" w:rsidDel="006720D1">
          <w:rPr>
            <w:highlight w:val="yellow"/>
            <w:lang w:eastAsia="zh-CN"/>
          </w:rPr>
          <w:delText>operation in multiple operating bands</w:delText>
        </w:r>
        <w:r w:rsidRPr="006720D1" w:rsidDel="006720D1">
          <w:rPr>
            <w:highlight w:val="yellow"/>
          </w:rPr>
          <w:delText xml:space="preserve"> with one of the following implementations of </w:delText>
        </w:r>
        <w:r w:rsidRPr="006720D1" w:rsidDel="006720D1">
          <w:rPr>
            <w:i/>
            <w:highlight w:val="yellow"/>
          </w:rPr>
          <w:delText>TAB connectors</w:delText>
        </w:r>
        <w:r w:rsidRPr="006720D1" w:rsidDel="006720D1">
          <w:rPr>
            <w:highlight w:val="yellow"/>
          </w:rPr>
          <w:delText xml:space="preserve"> in the </w:delText>
        </w:r>
        <w:r w:rsidRPr="006720D1" w:rsidDel="006720D1">
          <w:rPr>
            <w:i/>
            <w:highlight w:val="yellow"/>
          </w:rPr>
          <w:delText>transceiver array boundary</w:delText>
        </w:r>
        <w:r w:rsidRPr="006720D1" w:rsidDel="006720D1">
          <w:rPr>
            <w:highlight w:val="yellow"/>
          </w:rPr>
          <w:delText>:</w:delText>
        </w:r>
      </w:del>
    </w:p>
    <w:p w14:paraId="12C990A5" w14:textId="77777777" w:rsidR="00053579" w:rsidRPr="006720D1" w:rsidDel="006720D1" w:rsidRDefault="00053579" w:rsidP="00053579">
      <w:pPr>
        <w:pStyle w:val="B1"/>
        <w:rPr>
          <w:del w:id="46" w:author="Michal Szydelko_RAN#87" w:date="2018-05-11T15:17:00Z"/>
          <w:highlight w:val="yellow"/>
        </w:rPr>
      </w:pPr>
      <w:del w:id="47"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TAB connectors </w:delText>
        </w:r>
        <w:r w:rsidRPr="006720D1" w:rsidDel="006720D1">
          <w:rPr>
            <w:highlight w:val="yellow"/>
          </w:rPr>
          <w:delText xml:space="preserve">are </w:delText>
        </w:r>
        <w:r w:rsidRPr="006720D1" w:rsidDel="006720D1">
          <w:rPr>
            <w:i/>
            <w:highlight w:val="yellow"/>
          </w:rPr>
          <w:delText>single band TAB connectors</w:delText>
        </w:r>
        <w:r w:rsidRPr="006720D1" w:rsidDel="006720D1">
          <w:rPr>
            <w:highlight w:val="yellow"/>
          </w:rPr>
          <w:delText>.</w:delText>
        </w:r>
      </w:del>
    </w:p>
    <w:p w14:paraId="59BED192" w14:textId="77777777" w:rsidR="00053579" w:rsidRPr="006720D1" w:rsidDel="006720D1" w:rsidRDefault="00053579" w:rsidP="00053579">
      <w:pPr>
        <w:pStyle w:val="B2"/>
        <w:rPr>
          <w:del w:id="48" w:author="Michal Szydelko_RAN#87" w:date="2018-05-11T15:17:00Z"/>
          <w:highlight w:val="yellow"/>
        </w:rPr>
      </w:pPr>
      <w:del w:id="49" w:author="Michal Szydelko_RAN#87" w:date="2018-05-11T15:17:00Z">
        <w:r w:rsidRPr="006720D1" w:rsidDel="006720D1">
          <w:rPr>
            <w:highlight w:val="yellow"/>
          </w:rPr>
          <w:delText>-</w:delText>
        </w:r>
        <w:r w:rsidRPr="006720D1" w:rsidDel="006720D1">
          <w:rPr>
            <w:highlight w:val="yellow"/>
          </w:rPr>
          <w:tab/>
          <w:delText xml:space="preserve">Different sets of </w:delText>
        </w:r>
        <w:r w:rsidRPr="006720D1" w:rsidDel="006720D1">
          <w:rPr>
            <w:i/>
            <w:highlight w:val="yellow"/>
          </w:rPr>
          <w:delText>single band TAB connectors</w:delText>
        </w:r>
        <w:r w:rsidRPr="006720D1" w:rsidDel="006720D1">
          <w:rPr>
            <w:highlight w:val="yellow"/>
          </w:rPr>
          <w:delText xml:space="preserve"> support different operating bands, but each </w:delText>
        </w:r>
        <w:r w:rsidRPr="006720D1" w:rsidDel="006720D1">
          <w:rPr>
            <w:i/>
            <w:highlight w:val="yellow"/>
          </w:rPr>
          <w:delText>TAB connector</w:delText>
        </w:r>
        <w:r w:rsidRPr="006720D1" w:rsidDel="006720D1">
          <w:rPr>
            <w:highlight w:val="yellow"/>
          </w:rPr>
          <w:delText xml:space="preserve"> supports only operation in one single operating band.</w:delText>
        </w:r>
        <w:r w:rsidRPr="006720D1" w:rsidDel="006720D1">
          <w:rPr>
            <w:i/>
            <w:highlight w:val="yellow"/>
          </w:rPr>
          <w:delText xml:space="preserve"> </w:delText>
        </w:r>
      </w:del>
    </w:p>
    <w:p w14:paraId="087AC0C2" w14:textId="77777777" w:rsidR="00053579" w:rsidRPr="006720D1" w:rsidDel="006720D1" w:rsidRDefault="00053579" w:rsidP="00053579">
      <w:pPr>
        <w:pStyle w:val="B2"/>
        <w:rPr>
          <w:del w:id="50" w:author="Michal Szydelko_RAN#87" w:date="2018-05-11T15:17:00Z"/>
          <w:highlight w:val="yellow"/>
        </w:rPr>
      </w:pPr>
      <w:del w:id="51" w:author="Michal Szydelko_RAN#87" w:date="2018-05-11T15:17:00Z">
        <w:r w:rsidRPr="006720D1" w:rsidDel="006720D1">
          <w:rPr>
            <w:highlight w:val="yellow"/>
          </w:rPr>
          <w:delText>-</w:delText>
        </w:r>
        <w:r w:rsidRPr="006720D1" w:rsidDel="006720D1">
          <w:rPr>
            <w:highlight w:val="yellow"/>
          </w:rPr>
          <w:tab/>
          <w:delText xml:space="preserve">Sets of </w:delText>
        </w:r>
        <w:r w:rsidRPr="006720D1" w:rsidDel="006720D1">
          <w:rPr>
            <w:i/>
            <w:highlight w:val="yellow"/>
          </w:rPr>
          <w:delText>single band TAB connectors</w:delText>
        </w:r>
        <w:r w:rsidRPr="006720D1" w:rsidDel="006720D1">
          <w:rPr>
            <w:highlight w:val="yellow"/>
          </w:rPr>
          <w:delText xml:space="preserve"> support operation in multiple operating bands with some </w:delText>
        </w:r>
        <w:r w:rsidRPr="006720D1" w:rsidDel="006720D1">
          <w:rPr>
            <w:i/>
            <w:highlight w:val="yellow"/>
          </w:rPr>
          <w:delText>single band TAB connectors</w:delText>
        </w:r>
        <w:r w:rsidRPr="006720D1" w:rsidDel="006720D1">
          <w:rPr>
            <w:highlight w:val="yellow"/>
          </w:rPr>
          <w:delText xml:space="preserve"> supporting more than one operating band.</w:delText>
        </w:r>
      </w:del>
    </w:p>
    <w:p w14:paraId="68418979" w14:textId="77777777" w:rsidR="00053579" w:rsidRPr="006720D1" w:rsidDel="006720D1" w:rsidRDefault="00053579" w:rsidP="00053579">
      <w:pPr>
        <w:pStyle w:val="B1"/>
        <w:rPr>
          <w:del w:id="52" w:author="Michal Szydelko_RAN#87" w:date="2018-05-11T15:17:00Z"/>
          <w:highlight w:val="yellow"/>
        </w:rPr>
      </w:pPr>
      <w:del w:id="53"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TAB connectors </w:delText>
        </w:r>
        <w:r w:rsidRPr="006720D1" w:rsidDel="006720D1">
          <w:rPr>
            <w:highlight w:val="yellow"/>
          </w:rPr>
          <w:delText xml:space="preserve">are multiband </w:delText>
        </w:r>
        <w:r w:rsidRPr="006720D1" w:rsidDel="006720D1">
          <w:rPr>
            <w:i/>
            <w:highlight w:val="yellow"/>
          </w:rPr>
          <w:delText>TAB connectors</w:delText>
        </w:r>
        <w:r w:rsidRPr="006720D1" w:rsidDel="006720D1">
          <w:rPr>
            <w:highlight w:val="yellow"/>
          </w:rPr>
          <w:delText>.</w:delText>
        </w:r>
      </w:del>
    </w:p>
    <w:p w14:paraId="3543CD3C" w14:textId="77777777" w:rsidR="00053579" w:rsidRPr="006720D1" w:rsidDel="006720D1" w:rsidRDefault="00053579" w:rsidP="00053579">
      <w:pPr>
        <w:pStyle w:val="B1"/>
        <w:rPr>
          <w:del w:id="54" w:author="Michal Szydelko_RAN#87" w:date="2018-05-11T15:17:00Z"/>
          <w:highlight w:val="yellow"/>
        </w:rPr>
      </w:pPr>
      <w:del w:id="55" w:author="Michal Szydelko_RAN#87" w:date="2018-05-11T15:17:00Z">
        <w:r w:rsidRPr="006720D1" w:rsidDel="006720D1">
          <w:rPr>
            <w:highlight w:val="yellow"/>
          </w:rPr>
          <w:delText>-</w:delText>
        </w:r>
        <w:r w:rsidRPr="006720D1" w:rsidDel="006720D1">
          <w:rPr>
            <w:highlight w:val="yellow"/>
          </w:rPr>
          <w:tab/>
          <w:delText xml:space="preserve">A combination of single band sets and multi-band sets of </w:delText>
        </w:r>
        <w:r w:rsidRPr="006720D1" w:rsidDel="006720D1">
          <w:rPr>
            <w:i/>
            <w:highlight w:val="yellow"/>
          </w:rPr>
          <w:delText>TAB connectors</w:delText>
        </w:r>
        <w:r w:rsidRPr="006720D1" w:rsidDel="006720D1">
          <w:rPr>
            <w:highlight w:val="yellow"/>
          </w:rPr>
          <w:delText xml:space="preserve"> provides support of the type 1-H</w:delText>
        </w:r>
        <w:r w:rsidRPr="006720D1" w:rsidDel="006720D1">
          <w:rPr>
            <w:i/>
            <w:highlight w:val="yellow"/>
          </w:rPr>
          <w:delText xml:space="preserve"> BS</w:delText>
        </w:r>
        <w:r w:rsidRPr="006720D1" w:rsidDel="006720D1">
          <w:rPr>
            <w:highlight w:val="yellow"/>
          </w:rPr>
          <w:delText xml:space="preserve"> capability of </w:delText>
        </w:r>
        <w:r w:rsidRPr="006720D1" w:rsidDel="006720D1">
          <w:rPr>
            <w:highlight w:val="yellow"/>
            <w:lang w:eastAsia="zh-CN"/>
          </w:rPr>
          <w:delText>operation in multiple operating bands</w:delText>
        </w:r>
        <w:r w:rsidRPr="006720D1" w:rsidDel="006720D1">
          <w:rPr>
            <w:highlight w:val="yellow"/>
          </w:rPr>
          <w:delText>.</w:delText>
        </w:r>
      </w:del>
    </w:p>
    <w:p w14:paraId="05254E51" w14:textId="77777777" w:rsidR="00053579" w:rsidRPr="006720D1" w:rsidDel="006720D1" w:rsidRDefault="00053579" w:rsidP="00053579">
      <w:pPr>
        <w:rPr>
          <w:del w:id="56" w:author="Michal Szydelko_RAN#87" w:date="2018-05-11T15:17:00Z"/>
          <w:highlight w:val="yellow"/>
        </w:rPr>
      </w:pPr>
      <w:del w:id="57" w:author="Michal Szydelko_RAN#87" w:date="2018-05-11T15:17:00Z">
        <w:r w:rsidRPr="006720D1" w:rsidDel="006720D1">
          <w:rPr>
            <w:highlight w:val="yellow"/>
          </w:rPr>
          <w:delText xml:space="preserve">Unless otherwise stated all requirements specified for an operating band apply only to the set of </w:delText>
        </w:r>
        <w:r w:rsidRPr="006720D1" w:rsidDel="006720D1">
          <w:rPr>
            <w:i/>
            <w:highlight w:val="yellow"/>
          </w:rPr>
          <w:delText>TAB connectors</w:delText>
        </w:r>
        <w:r w:rsidRPr="006720D1" w:rsidDel="006720D1">
          <w:rPr>
            <w:highlight w:val="yellow"/>
          </w:rPr>
          <w:delText xml:space="preserve"> supporting that operating band.</w:delText>
        </w:r>
      </w:del>
    </w:p>
    <w:p w14:paraId="033A32E6" w14:textId="77777777" w:rsidR="00053579" w:rsidRPr="006720D1" w:rsidDel="006720D1" w:rsidRDefault="00053579" w:rsidP="00053579">
      <w:pPr>
        <w:rPr>
          <w:del w:id="58" w:author="Michal Szydelko_RAN#87" w:date="2018-05-11T15:17:00Z"/>
          <w:highlight w:val="yellow"/>
        </w:rPr>
      </w:pPr>
      <w:del w:id="59" w:author="Michal Szydelko_RAN#87" w:date="2018-05-11T15:17:00Z">
        <w:r w:rsidRPr="006720D1" w:rsidDel="006720D1">
          <w:rPr>
            <w:rFonts w:eastAsia="MS Mincho"/>
            <w:highlight w:val="yellow"/>
          </w:rPr>
          <w:delText xml:space="preserve">In the case of an operating band being supported only by </w:delText>
        </w:r>
        <w:r w:rsidRPr="006720D1" w:rsidDel="006720D1">
          <w:rPr>
            <w:rFonts w:eastAsia="MS Mincho"/>
            <w:i/>
            <w:highlight w:val="yellow"/>
          </w:rPr>
          <w:delText>single band TAB connectors</w:delText>
        </w:r>
        <w:r w:rsidRPr="006720D1" w:rsidDel="006720D1">
          <w:rPr>
            <w:rFonts w:eastAsia="MS Mincho"/>
            <w:highlight w:val="yellow"/>
          </w:rPr>
          <w:delText xml:space="preserve"> </w:delText>
        </w:r>
        <w:r w:rsidRPr="006720D1" w:rsidDel="006720D1">
          <w:rPr>
            <w:highlight w:val="yellow"/>
          </w:rPr>
          <w:delText xml:space="preserve">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rFonts w:eastAsia="MS Mincho"/>
            <w:highlight w:val="yellow"/>
          </w:rPr>
          <w:delText xml:space="preserve">, </w:delText>
        </w:r>
        <w:r w:rsidRPr="006720D1" w:rsidDel="006720D1">
          <w:rPr>
            <w:rFonts w:eastAsia="MS Mincho"/>
            <w:i/>
            <w:highlight w:val="yellow"/>
          </w:rPr>
          <w:delText>single band requirements</w:delText>
        </w:r>
        <w:r w:rsidRPr="006720D1" w:rsidDel="006720D1">
          <w:rPr>
            <w:rFonts w:eastAsia="MS Mincho"/>
            <w:highlight w:val="yellow"/>
          </w:rPr>
          <w:delText xml:space="preserve"> apply to that set of </w:delText>
        </w:r>
        <w:r w:rsidRPr="006720D1" w:rsidDel="006720D1">
          <w:rPr>
            <w:rFonts w:eastAsia="MS Mincho"/>
            <w:i/>
            <w:highlight w:val="yellow"/>
          </w:rPr>
          <w:delText>TAB connectors</w:delText>
        </w:r>
        <w:r w:rsidRPr="006720D1" w:rsidDel="006720D1">
          <w:rPr>
            <w:rFonts w:eastAsia="MS Mincho"/>
            <w:highlight w:val="yellow"/>
          </w:rPr>
          <w:delText>.</w:delText>
        </w:r>
      </w:del>
    </w:p>
    <w:p w14:paraId="6ABF613E" w14:textId="77777777" w:rsidR="00053579" w:rsidRPr="006720D1" w:rsidDel="006720D1" w:rsidRDefault="00053579" w:rsidP="00053579">
      <w:pPr>
        <w:rPr>
          <w:del w:id="60" w:author="Michal Szydelko_RAN#87" w:date="2018-05-11T15:17:00Z"/>
          <w:highlight w:val="yellow"/>
        </w:rPr>
      </w:pPr>
      <w:del w:id="61" w:author="Michal Szydelko_RAN#87" w:date="2018-05-11T15:17:00Z">
        <w:r w:rsidRPr="006720D1" w:rsidDel="006720D1">
          <w:rPr>
            <w:rFonts w:eastAsia="MS Mincho"/>
            <w:highlight w:val="yellow"/>
          </w:rPr>
          <w:delText xml:space="preserve">In the case of an operating band being supported only by </w:delText>
        </w:r>
        <w:r w:rsidRPr="006720D1" w:rsidDel="006720D1">
          <w:rPr>
            <w:rFonts w:eastAsia="MS Mincho"/>
            <w:i/>
            <w:highlight w:val="yellow"/>
          </w:rPr>
          <w:delText>multi-band TAB connector</w:delText>
        </w:r>
        <w:r w:rsidRPr="006720D1" w:rsidDel="006720D1">
          <w:rPr>
            <w:rFonts w:eastAsia="MS Mincho"/>
            <w:highlight w:val="yellow"/>
          </w:rPr>
          <w:delText>s supporting the same operating band combination</w:delText>
        </w:r>
        <w:r w:rsidRPr="006720D1" w:rsidDel="006720D1">
          <w:rPr>
            <w:highlight w:val="yellow"/>
          </w:rPr>
          <w:delText xml:space="preserve"> 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rFonts w:eastAsia="MS Mincho"/>
            <w:highlight w:val="yellow"/>
          </w:rPr>
          <w:delText xml:space="preserve">, </w:delText>
        </w:r>
        <w:r w:rsidRPr="006720D1" w:rsidDel="006720D1">
          <w:rPr>
            <w:rFonts w:eastAsia="MS Mincho"/>
            <w:i/>
            <w:highlight w:val="yellow"/>
          </w:rPr>
          <w:delText>multi-band requirements</w:delText>
        </w:r>
        <w:r w:rsidRPr="006720D1" w:rsidDel="006720D1">
          <w:rPr>
            <w:rFonts w:eastAsia="MS Mincho"/>
            <w:highlight w:val="yellow"/>
          </w:rPr>
          <w:delText xml:space="preserve"> apply to that set of </w:delText>
        </w:r>
        <w:r w:rsidRPr="006720D1" w:rsidDel="006720D1">
          <w:rPr>
            <w:rFonts w:eastAsia="MS Mincho"/>
            <w:i/>
            <w:highlight w:val="yellow"/>
          </w:rPr>
          <w:delText>TAB connectors</w:delText>
        </w:r>
        <w:r w:rsidRPr="006720D1" w:rsidDel="006720D1">
          <w:rPr>
            <w:rFonts w:eastAsia="MS Mincho"/>
            <w:highlight w:val="yellow"/>
          </w:rPr>
          <w:delText>.</w:delText>
        </w:r>
      </w:del>
    </w:p>
    <w:p w14:paraId="4B027080" w14:textId="77777777" w:rsidR="00053579" w:rsidRPr="006720D1" w:rsidDel="006720D1" w:rsidRDefault="00053579" w:rsidP="00053579">
      <w:pPr>
        <w:rPr>
          <w:del w:id="62" w:author="Michal Szydelko_RAN#87" w:date="2018-05-11T15:17:00Z"/>
          <w:highlight w:val="yellow"/>
        </w:rPr>
      </w:pPr>
      <w:del w:id="63" w:author="Michal Szydelko_RAN#87" w:date="2018-05-11T15:17:00Z">
        <w:r w:rsidRPr="006720D1" w:rsidDel="006720D1">
          <w:rPr>
            <w:highlight w:val="yellow"/>
          </w:rPr>
          <w:delText xml:space="preserve">The case of an operating band being supported by both </w:delText>
        </w:r>
        <w:r w:rsidRPr="006720D1" w:rsidDel="006720D1">
          <w:rPr>
            <w:i/>
            <w:highlight w:val="yellow"/>
          </w:rPr>
          <w:delText>multi-band TAB connectors</w:delText>
        </w:r>
        <w:r w:rsidRPr="006720D1" w:rsidDel="006720D1">
          <w:rPr>
            <w:highlight w:val="yellow"/>
          </w:rPr>
          <w:delText xml:space="preserve"> and </w:delText>
        </w:r>
        <w:r w:rsidRPr="006720D1" w:rsidDel="006720D1">
          <w:rPr>
            <w:i/>
            <w:highlight w:val="yellow"/>
          </w:rPr>
          <w:delText>single band TAB connectors</w:delText>
        </w:r>
        <w:r w:rsidRPr="006720D1" w:rsidDel="006720D1">
          <w:rPr>
            <w:highlight w:val="yellow"/>
          </w:rPr>
          <w:delText xml:space="preserve"> 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highlight w:val="yellow"/>
          </w:rPr>
          <w:delText xml:space="preserve"> is FFS and is not covered by the present release of this specification.</w:delText>
        </w:r>
      </w:del>
    </w:p>
    <w:p w14:paraId="37A2BB56" w14:textId="77777777" w:rsidR="00053579" w:rsidRPr="006720D1" w:rsidDel="006720D1" w:rsidRDefault="00053579" w:rsidP="00053579">
      <w:pPr>
        <w:rPr>
          <w:del w:id="64" w:author="Michal Szydelko_RAN#87" w:date="2018-05-11T15:17:00Z"/>
          <w:highlight w:val="yellow"/>
        </w:rPr>
      </w:pPr>
      <w:del w:id="65" w:author="Michal Szydelko_RAN#87" w:date="2018-05-11T15:17:00Z">
        <w:r w:rsidRPr="006720D1" w:rsidDel="006720D1">
          <w:rPr>
            <w:highlight w:val="yellow"/>
          </w:rPr>
          <w:lastRenderedPageBreak/>
          <w:delText xml:space="preserve">The case of an operating band being supported by </w:delText>
        </w:r>
        <w:r w:rsidRPr="006720D1" w:rsidDel="006720D1">
          <w:rPr>
            <w:i/>
            <w:highlight w:val="yellow"/>
          </w:rPr>
          <w:delText>multi-band TAB connectors</w:delText>
        </w:r>
        <w:r w:rsidRPr="006720D1" w:rsidDel="006720D1">
          <w:rPr>
            <w:highlight w:val="yellow"/>
          </w:rPr>
          <w:delText xml:space="preserve"> which are not all supporting the same operating band combination 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highlight w:val="yellow"/>
          </w:rPr>
          <w:delText xml:space="preserve"> is FFS and is not covered by the present release of this specification.</w:delText>
        </w:r>
      </w:del>
    </w:p>
    <w:p w14:paraId="78F9AE1A" w14:textId="77777777" w:rsidR="00053579" w:rsidRPr="006720D1" w:rsidDel="006720D1" w:rsidRDefault="00053579" w:rsidP="00053579">
      <w:pPr>
        <w:rPr>
          <w:del w:id="66" w:author="Michal Szydelko_RAN#87" w:date="2018-05-11T15:17:00Z"/>
          <w:highlight w:val="yellow"/>
        </w:rPr>
      </w:pPr>
      <w:commentRangeStart w:id="67"/>
      <w:del w:id="68" w:author="Michal Szydelko_RAN#87" w:date="2018-05-11T15:17:00Z">
        <w:r w:rsidRPr="006720D1" w:rsidDel="006720D1">
          <w:rPr>
            <w:highlight w:val="yellow"/>
          </w:rPr>
          <w:delText xml:space="preserve">A </w:delText>
        </w:r>
        <w:r w:rsidRPr="006720D1" w:rsidDel="006720D1">
          <w:rPr>
            <w:i/>
            <w:highlight w:val="yellow"/>
          </w:rPr>
          <w:delText xml:space="preserve">type 1-O or 2-O </w:delText>
        </w:r>
      </w:del>
      <w:commentRangeEnd w:id="67"/>
      <w:r w:rsidRPr="006720D1">
        <w:rPr>
          <w:rStyle w:val="CommentReference"/>
          <w:highlight w:val="yellow"/>
          <w:lang w:eastAsia="x-none"/>
        </w:rPr>
        <w:commentReference w:id="67"/>
      </w:r>
      <w:del w:id="69" w:author="Michal Szydelko_RAN#87" w:date="2018-05-11T15:17:00Z">
        <w:r w:rsidRPr="006720D1" w:rsidDel="006720D1">
          <w:rPr>
            <w:i/>
            <w:highlight w:val="yellow"/>
          </w:rPr>
          <w:delText>BS</w:delText>
        </w:r>
        <w:r w:rsidRPr="006720D1" w:rsidDel="006720D1">
          <w:rPr>
            <w:highlight w:val="yellow"/>
          </w:rPr>
          <w:delText xml:space="preserve"> may be capable of supporting </w:delText>
        </w:r>
        <w:r w:rsidRPr="006720D1" w:rsidDel="006720D1">
          <w:rPr>
            <w:highlight w:val="yellow"/>
            <w:lang w:eastAsia="zh-CN"/>
          </w:rPr>
          <w:delText>operation in multiple operating bands</w:delText>
        </w:r>
        <w:r w:rsidRPr="006720D1" w:rsidDel="006720D1">
          <w:rPr>
            <w:highlight w:val="yellow"/>
          </w:rPr>
          <w:delText xml:space="preserve"> with one of the following implementations at the </w:delText>
        </w:r>
        <w:r w:rsidRPr="006720D1" w:rsidDel="006720D1">
          <w:rPr>
            <w:i/>
            <w:highlight w:val="yellow"/>
          </w:rPr>
          <w:delText>radiated interface boundary</w:delText>
        </w:r>
        <w:r w:rsidRPr="006720D1" w:rsidDel="006720D1">
          <w:rPr>
            <w:highlight w:val="yellow"/>
          </w:rPr>
          <w:delText>:</w:delText>
        </w:r>
      </w:del>
    </w:p>
    <w:p w14:paraId="1D990FD0" w14:textId="77777777" w:rsidR="00053579" w:rsidRPr="006720D1" w:rsidDel="006720D1" w:rsidRDefault="00053579" w:rsidP="00053579">
      <w:pPr>
        <w:pStyle w:val="B1"/>
        <w:rPr>
          <w:del w:id="70" w:author="Michal Szydelko_RAN#87" w:date="2018-05-11T15:17:00Z"/>
          <w:highlight w:val="yellow"/>
        </w:rPr>
      </w:pPr>
      <w:del w:id="71"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RIBs </w:delText>
        </w:r>
        <w:r w:rsidRPr="006720D1" w:rsidDel="006720D1">
          <w:rPr>
            <w:highlight w:val="yellow"/>
          </w:rPr>
          <w:delText xml:space="preserve">are </w:delText>
        </w:r>
        <w:r w:rsidRPr="006720D1" w:rsidDel="006720D1">
          <w:rPr>
            <w:i/>
            <w:highlight w:val="yellow"/>
          </w:rPr>
          <w:delText>single band RIBs</w:delText>
        </w:r>
        <w:r w:rsidRPr="006720D1" w:rsidDel="006720D1">
          <w:rPr>
            <w:highlight w:val="yellow"/>
          </w:rPr>
          <w:delText>.</w:delText>
        </w:r>
      </w:del>
    </w:p>
    <w:p w14:paraId="1400557D" w14:textId="77777777" w:rsidR="00053579" w:rsidRPr="006720D1" w:rsidDel="006720D1" w:rsidRDefault="00053579" w:rsidP="00053579">
      <w:pPr>
        <w:pStyle w:val="B1"/>
        <w:rPr>
          <w:del w:id="72" w:author="Michal Szydelko_RAN#87" w:date="2018-05-11T15:17:00Z"/>
          <w:highlight w:val="yellow"/>
        </w:rPr>
      </w:pPr>
      <w:del w:id="73"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RIBs </w:delText>
        </w:r>
        <w:r w:rsidRPr="006720D1" w:rsidDel="006720D1">
          <w:rPr>
            <w:highlight w:val="yellow"/>
          </w:rPr>
          <w:delText xml:space="preserve">are multiband </w:delText>
        </w:r>
        <w:r w:rsidRPr="006720D1" w:rsidDel="006720D1">
          <w:rPr>
            <w:i/>
            <w:highlight w:val="yellow"/>
          </w:rPr>
          <w:delText>RIBs</w:delText>
        </w:r>
        <w:r w:rsidRPr="006720D1" w:rsidDel="006720D1">
          <w:rPr>
            <w:highlight w:val="yellow"/>
          </w:rPr>
          <w:delText>.</w:delText>
        </w:r>
      </w:del>
    </w:p>
    <w:p w14:paraId="6BDC555A" w14:textId="77777777" w:rsidR="00053579" w:rsidRPr="006720D1" w:rsidDel="006720D1" w:rsidRDefault="00053579" w:rsidP="00053579">
      <w:pPr>
        <w:pStyle w:val="B1"/>
        <w:rPr>
          <w:del w:id="74" w:author="Michal Szydelko_RAN#87" w:date="2018-05-11T15:17:00Z"/>
          <w:highlight w:val="yellow"/>
        </w:rPr>
      </w:pPr>
      <w:del w:id="75" w:author="Michal Szydelko_RAN#87" w:date="2018-05-11T15:17:00Z">
        <w:r w:rsidRPr="006720D1" w:rsidDel="006720D1">
          <w:rPr>
            <w:highlight w:val="yellow"/>
          </w:rPr>
          <w:delText>-</w:delText>
        </w:r>
        <w:r w:rsidRPr="006720D1" w:rsidDel="006720D1">
          <w:rPr>
            <w:highlight w:val="yellow"/>
          </w:rPr>
          <w:tab/>
          <w:delText xml:space="preserve">A combination of single band sets and multi-band RIBs provides support of the OTA AAS BS capability of </w:delText>
        </w:r>
        <w:r w:rsidRPr="006720D1" w:rsidDel="006720D1">
          <w:rPr>
            <w:highlight w:val="yellow"/>
            <w:lang w:eastAsia="zh-CN"/>
          </w:rPr>
          <w:delText>operation in multiple operating bands</w:delText>
        </w:r>
        <w:r w:rsidRPr="006720D1" w:rsidDel="006720D1">
          <w:rPr>
            <w:highlight w:val="yellow"/>
          </w:rPr>
          <w:delText>.</w:delText>
        </w:r>
      </w:del>
    </w:p>
    <w:p w14:paraId="7EC35FB1" w14:textId="77777777" w:rsidR="00053579" w:rsidRPr="006720D1" w:rsidDel="006720D1" w:rsidRDefault="00053579" w:rsidP="00053579">
      <w:pPr>
        <w:rPr>
          <w:del w:id="76" w:author="Michal Szydelko_RAN#87" w:date="2018-05-11T15:17:00Z"/>
          <w:highlight w:val="yellow"/>
        </w:rPr>
      </w:pPr>
      <w:del w:id="77" w:author="Michal Szydelko_RAN#87" w:date="2018-05-11T15:17:00Z">
        <w:r w:rsidRPr="006720D1" w:rsidDel="006720D1">
          <w:rPr>
            <w:highlight w:val="yellow"/>
          </w:rPr>
          <w:delText xml:space="preserve">For multi-band connectors, </w:delText>
        </w:r>
        <w:r w:rsidRPr="006720D1" w:rsidDel="006720D1">
          <w:rPr>
            <w:i/>
            <w:highlight w:val="yellow"/>
          </w:rPr>
          <w:delText>multi-band TAB connectors</w:delText>
        </w:r>
        <w:r w:rsidRPr="006720D1" w:rsidDel="006720D1">
          <w:rPr>
            <w:highlight w:val="yellow"/>
          </w:rPr>
          <w:delText xml:space="preserve"> and </w:delText>
        </w:r>
        <w:r w:rsidRPr="006720D1" w:rsidDel="006720D1">
          <w:rPr>
            <w:i/>
            <w:highlight w:val="yellow"/>
          </w:rPr>
          <w:delText>multi-band RIBs</w:delText>
        </w:r>
        <w:r w:rsidRPr="006720D1" w:rsidDel="006720D1">
          <w:rPr>
            <w:highlight w:val="yellow"/>
          </w:rPr>
          <w:delText xml:space="preserve"> supporting the bands for TDD, the RF requirements in the present specification assume no simultaneous uplink and downlink occur between the bands.</w:delText>
        </w:r>
      </w:del>
    </w:p>
    <w:p w14:paraId="283B0F33" w14:textId="77777777" w:rsidR="00053579" w:rsidRDefault="00053579" w:rsidP="00053579">
      <w:del w:id="78" w:author="Michal Szydelko_RAN#87" w:date="2018-05-11T15:17:00Z">
        <w:r w:rsidRPr="006720D1" w:rsidDel="006720D1">
          <w:rPr>
            <w:rFonts w:eastAsia="MS Mincho"/>
            <w:highlight w:val="yellow"/>
          </w:rPr>
          <w:delText xml:space="preserve">The RF requirements for multi-band connectors, </w:delText>
        </w:r>
        <w:r w:rsidRPr="006720D1" w:rsidDel="006720D1">
          <w:rPr>
            <w:rFonts w:eastAsia="MS Mincho"/>
            <w:i/>
            <w:highlight w:val="yellow"/>
          </w:rPr>
          <w:delText>multi-band TAB connectors</w:delText>
        </w:r>
        <w:r w:rsidRPr="006720D1" w:rsidDel="006720D1">
          <w:rPr>
            <w:rFonts w:eastAsia="MS Mincho"/>
            <w:highlight w:val="yellow"/>
          </w:rPr>
          <w:delText xml:space="preserve"> and </w:delText>
        </w:r>
        <w:r w:rsidRPr="006720D1" w:rsidDel="006720D1">
          <w:rPr>
            <w:rFonts w:eastAsia="MS Mincho"/>
            <w:i/>
            <w:highlight w:val="yellow"/>
          </w:rPr>
          <w:delText>multi-band RIBs</w:delText>
        </w:r>
        <w:r w:rsidRPr="006720D1" w:rsidDel="006720D1">
          <w:rPr>
            <w:rFonts w:eastAsia="MS Mincho"/>
            <w:highlight w:val="yellow"/>
          </w:rPr>
          <w:delText xml:space="preserve"> supporting bands for both FDD and TDD are FFS</w:delText>
        </w:r>
        <w:r w:rsidRPr="006720D1" w:rsidDel="006720D1">
          <w:rPr>
            <w:highlight w:val="yellow"/>
          </w:rPr>
          <w:delText xml:space="preserve"> and are not covered by the present release of this specification.]</w:delText>
        </w:r>
      </w:del>
    </w:p>
    <w:p w14:paraId="3D0BF801" w14:textId="77777777" w:rsidR="00053579" w:rsidRDefault="00053579" w:rsidP="00053579">
      <w:pPr>
        <w:spacing w:after="0"/>
        <w:jc w:val="center"/>
        <w:rPr>
          <w:i/>
          <w:color w:val="0000FF"/>
        </w:rPr>
      </w:pPr>
      <w:r>
        <w:rPr>
          <w:i/>
          <w:color w:val="0000FF"/>
        </w:rPr>
        <w:t>------------------------------ Next modified section ------------------------------</w:t>
      </w:r>
    </w:p>
    <w:p w14:paraId="10080815" w14:textId="1C4C9B28" w:rsidR="00053579" w:rsidRDefault="00053579" w:rsidP="00053579">
      <w:pPr>
        <w:pStyle w:val="Heading4"/>
      </w:pPr>
      <w:bookmarkStart w:id="79" w:name="_Toc508478477"/>
      <w:r w:rsidRPr="00FA1EB3">
        <w:t>6.6</w:t>
      </w:r>
      <w:r>
        <w:t>.5</w:t>
      </w:r>
      <w:r w:rsidRPr="00BA44CA">
        <w:t>.3</w:t>
      </w:r>
      <w:r w:rsidRPr="00BA44CA">
        <w:tab/>
      </w:r>
      <w:del w:id="80" w:author="Michal Szydelko_RAN#87" w:date="2018-05-11T15:56:00Z">
        <w:r w:rsidRPr="00092E5D" w:rsidDel="00092E5D">
          <w:rPr>
            <w:highlight w:val="yellow"/>
          </w:rPr>
          <w:delText>non-AAS c</w:delText>
        </w:r>
      </w:del>
      <w:ins w:id="81" w:author="Michal Szydelko_RAN#87" w:date="2018-05-11T15:56:00Z">
        <w:r w:rsidR="00092E5D" w:rsidRPr="00092E5D">
          <w:rPr>
            <w:highlight w:val="yellow"/>
          </w:rPr>
          <w:t>C</w:t>
        </w:r>
      </w:ins>
      <w:r w:rsidRPr="00092E5D">
        <w:rPr>
          <w:highlight w:val="yellow"/>
        </w:rPr>
        <w:t>onducted Tx spurious emissions requirement</w:t>
      </w:r>
      <w:bookmarkEnd w:id="79"/>
      <w:ins w:id="82" w:author="Michal Szydelko_RAN#87" w:date="2018-05-11T15:57:00Z">
        <w:r w:rsidR="00092E5D" w:rsidRPr="00092E5D">
          <w:rPr>
            <w:highlight w:val="yellow"/>
          </w:rPr>
          <w:t xml:space="preserve"> for </w:t>
        </w:r>
        <w:r w:rsidR="00092E5D" w:rsidRPr="00092E5D">
          <w:rPr>
            <w:i/>
            <w:highlight w:val="yellow"/>
            <w:rPrChange w:id="83" w:author="Michal Szydelko_RAN#87" w:date="2018-05-11T15:57:00Z">
              <w:rPr/>
            </w:rPrChange>
          </w:rPr>
          <w:t>BS type 1-C</w:t>
        </w:r>
      </w:ins>
    </w:p>
    <w:p w14:paraId="1F2AC826" w14:textId="77777777" w:rsidR="00053579" w:rsidRDefault="00053579" w:rsidP="00053579">
      <w:pPr>
        <w:pStyle w:val="Guidance"/>
      </w:pPr>
      <w:r w:rsidRPr="00BA44CA">
        <w:t>Minimum conducted requirement for 1-C type NR BS in FR1 is defined as basic limit, i.e. no scaling and no antenna considered.</w:t>
      </w:r>
    </w:p>
    <w:p w14:paraId="474D2E53" w14:textId="77777777" w:rsidR="00053579" w:rsidRPr="00F00A66" w:rsidRDefault="00053579" w:rsidP="00053579">
      <w:r w:rsidRPr="00F00A66">
        <w:t xml:space="preserve">The transmitter spurious emission limits for </w:t>
      </w:r>
      <w:ins w:id="84" w:author="Michal Szydelko_RAN#87" w:date="2018-05-11T15:21:00Z">
        <w:r w:rsidRPr="006720D1">
          <w:rPr>
            <w:i/>
            <w:highlight w:val="yellow"/>
            <w:rPrChange w:id="85" w:author="Michal Szydelko_RAN#87" w:date="2018-05-11T15:21:00Z">
              <w:rPr/>
            </w:rPrChange>
          </w:rPr>
          <w:t xml:space="preserve">BS type </w:t>
        </w:r>
      </w:ins>
      <w:r w:rsidRPr="006720D1">
        <w:rPr>
          <w:i/>
          <w:highlight w:val="yellow"/>
          <w:rPrChange w:id="86" w:author="Michal Szydelko_RAN#87" w:date="2018-05-11T15:21:00Z">
            <w:rPr/>
          </w:rPrChange>
        </w:rPr>
        <w:t>1-C</w:t>
      </w:r>
      <w:r>
        <w:t xml:space="preserve"> </w:t>
      </w:r>
      <w:r w:rsidRPr="00F00A66">
        <w:t xml:space="preserve">conducted requirement apply from 9 kHz to 12.75 GHz, excluding the frequency range from </w:t>
      </w:r>
      <w:r w:rsidRPr="00F00A66">
        <w:rPr>
          <w:rFonts w:cs="v5.0.0"/>
        </w:rPr>
        <w:t>Δf</w:t>
      </w:r>
      <w:r w:rsidRPr="00F00A66">
        <w:rPr>
          <w:rFonts w:cs="v5.0.0"/>
          <w:vertAlign w:val="subscript"/>
        </w:rPr>
        <w:t>UEM</w:t>
      </w:r>
      <w:r w:rsidRPr="00F00A66" w:rsidDel="006D2990">
        <w:t xml:space="preserve"> </w:t>
      </w:r>
      <w:r w:rsidRPr="00F00A66">
        <w:t xml:space="preserve">below the lowest frequency of each supported downlink operating band, up to </w:t>
      </w:r>
      <w:r w:rsidRPr="00F00A66">
        <w:rPr>
          <w:rFonts w:cs="v5.0.0"/>
        </w:rPr>
        <w:t>Δf</w:t>
      </w:r>
      <w:r w:rsidRPr="00F00A66">
        <w:rPr>
          <w:rFonts w:cs="v5.0.0"/>
          <w:vertAlign w:val="subscript"/>
        </w:rPr>
        <w:t>UEM</w:t>
      </w:r>
      <w:r w:rsidRPr="00F00A66" w:rsidDel="001314A4">
        <w:rPr>
          <w:lang w:eastAsia="zh-CN"/>
        </w:rPr>
        <w:t xml:space="preserve"> </w:t>
      </w:r>
      <w:r w:rsidRPr="00F00A66">
        <w:t xml:space="preserve">above the highest frequency of each supported downlink operating band, where the </w:t>
      </w:r>
      <w:r w:rsidRPr="00F00A66">
        <w:rPr>
          <w:rFonts w:cs="v5.0.0"/>
        </w:rPr>
        <w:t>Δf</w:t>
      </w:r>
      <w:r w:rsidRPr="00F00A66">
        <w:rPr>
          <w:rFonts w:cs="v5.0.0"/>
          <w:vertAlign w:val="subscript"/>
        </w:rPr>
        <w:t>UEM</w:t>
      </w:r>
      <w:r w:rsidRPr="00F00A66">
        <w:rPr>
          <w:rFonts w:cs="v5.0.0"/>
        </w:rPr>
        <w:t xml:space="preserve"> is defined in sub</w:t>
      </w:r>
      <w:del w:id="87" w:author="Michal Szydelko_RAN#87" w:date="2018-05-11T15:21:00Z">
        <w:r w:rsidRPr="00F00A66" w:rsidDel="006720D1">
          <w:rPr>
            <w:rFonts w:cs="v5.0.0"/>
          </w:rPr>
          <w:delText>-</w:delText>
        </w:r>
      </w:del>
      <w:r w:rsidRPr="00F00A66">
        <w:rPr>
          <w:rFonts w:cs="v5.0.0"/>
        </w:rPr>
        <w:t>clause 6.6.4</w:t>
      </w:r>
      <w:r w:rsidRPr="00F00A66">
        <w:t>.</w:t>
      </w:r>
    </w:p>
    <w:p w14:paraId="76F6FBCB" w14:textId="77777777" w:rsidR="00053579" w:rsidRDefault="00053579" w:rsidP="00053579">
      <w:pPr>
        <w:rPr>
          <w:rFonts w:cs="v3.8.0"/>
        </w:rPr>
      </w:pPr>
      <w:r w:rsidRPr="00F00A66">
        <w:t xml:space="preserve">The transmitter spurious emission limits for </w:t>
      </w:r>
      <w:ins w:id="88" w:author="Michal Szydelko_RAN#87" w:date="2018-05-11T15:21:00Z">
        <w:r w:rsidRPr="006720D1">
          <w:rPr>
            <w:i/>
            <w:highlight w:val="yellow"/>
            <w:rPrChange w:id="89" w:author="Michal Szydelko_RAN#87" w:date="2018-05-11T15:21:00Z">
              <w:rPr/>
            </w:rPrChange>
          </w:rPr>
          <w:t xml:space="preserve">BS type </w:t>
        </w:r>
      </w:ins>
      <w:r w:rsidRPr="006720D1">
        <w:rPr>
          <w:i/>
          <w:highlight w:val="yellow"/>
          <w:rPrChange w:id="90" w:author="Michal Szydelko_RAN#87" w:date="2018-05-11T15:21:00Z">
            <w:rPr/>
          </w:rPrChange>
        </w:rPr>
        <w:t>1-C</w:t>
      </w:r>
      <w:r>
        <w:t xml:space="preserve"> are specified as basic limits in sub-clause 6.6.5.2.</w:t>
      </w:r>
    </w:p>
    <w:p w14:paraId="7C268C2F" w14:textId="77777777" w:rsidR="00053579" w:rsidRPr="00F00A66" w:rsidRDefault="00053579" w:rsidP="00053579">
      <w:pPr>
        <w:rPr>
          <w:rFonts w:cs="v3.8.0"/>
        </w:rPr>
      </w:pPr>
      <w:r w:rsidRPr="00F00A66">
        <w:rPr>
          <w:rFonts w:cs="v3.8.0"/>
        </w:rPr>
        <w:t xml:space="preserve">For </w:t>
      </w:r>
      <w:del w:id="91" w:author="Michal Szydelko_RAN#87" w:date="2018-05-11T15:22:00Z">
        <w:r w:rsidRPr="006720D1" w:rsidDel="006720D1">
          <w:rPr>
            <w:rFonts w:cs="v3.8.0"/>
            <w:highlight w:val="yellow"/>
          </w:rPr>
          <w:delText>NR</w:delText>
        </w:r>
        <w:r w:rsidRPr="00F00A66" w:rsidDel="006720D1">
          <w:rPr>
            <w:rFonts w:cs="v3.8.0"/>
          </w:rPr>
          <w:delText xml:space="preserve"> </w:delText>
        </w:r>
      </w:del>
      <w:r w:rsidRPr="00F00A66">
        <w:rPr>
          <w:rFonts w:cs="v3.8.0"/>
        </w:rPr>
        <w:t xml:space="preserve">BS capable of multi-band operation where multiple bands are mapped on the same </w:t>
      </w:r>
      <w:ins w:id="92" w:author="Michal Szydelko_RAN#87" w:date="2018-05-11T15:22:00Z">
        <w:r w:rsidRPr="006720D1">
          <w:rPr>
            <w:rFonts w:cs="v3.8.0"/>
            <w:highlight w:val="yellow"/>
          </w:rPr>
          <w:t>m</w:t>
        </w:r>
        <w:r w:rsidRPr="006720D1">
          <w:rPr>
            <w:rFonts w:cs="v3.8.0"/>
            <w:i/>
            <w:highlight w:val="yellow"/>
          </w:rPr>
          <w:t>ulti-band connector</w:t>
        </w:r>
      </w:ins>
      <w:del w:id="93" w:author="Michal Szydelko_RAN#87" w:date="2018-05-11T15:22:00Z">
        <w:r w:rsidRPr="006720D1" w:rsidDel="006720D1">
          <w:rPr>
            <w:rFonts w:cs="v3.8.0"/>
            <w:highlight w:val="yellow"/>
          </w:rPr>
          <w:delText>antenna connectors (</w:delText>
        </w:r>
        <w:r w:rsidRPr="006720D1" w:rsidDel="006720D1">
          <w:rPr>
            <w:rFonts w:cs="v3.8.0"/>
            <w:i/>
            <w:highlight w:val="yellow"/>
          </w:rPr>
          <w:delText>TAB connectors</w:delText>
        </w:r>
        <w:r w:rsidRPr="006720D1" w:rsidDel="006720D1">
          <w:rPr>
            <w:rFonts w:cs="v3.8.0"/>
            <w:highlight w:val="yellow"/>
          </w:rPr>
          <w:delText>)</w:delText>
        </w:r>
      </w:del>
      <w:r w:rsidRPr="006720D1">
        <w:rPr>
          <w:rFonts w:cs="v3.8.0"/>
          <w:highlight w:val="yellow"/>
        </w:rPr>
        <w:t>,</w:t>
      </w:r>
      <w:r w:rsidRPr="00F00A66">
        <w:rPr>
          <w:rFonts w:cs="v3.8.0"/>
        </w:rPr>
        <w:t xml:space="preserve"> this exclusion applies for each supported operating band. For BS capable of multi-band operation where multiple bands are mapped on separate antenna connector</w:t>
      </w:r>
      <w:r>
        <w:rPr>
          <w:rFonts w:cs="v3.8.0"/>
        </w:rPr>
        <w:t>s (</w:t>
      </w:r>
      <w:r w:rsidRPr="00B9371C">
        <w:rPr>
          <w:rFonts w:cs="v3.8.0"/>
          <w:i/>
        </w:rPr>
        <w:t>TAB connector</w:t>
      </w:r>
      <w:r>
        <w:rPr>
          <w:rFonts w:cs="v3.8.0"/>
          <w:i/>
        </w:rPr>
        <w:t>s</w:t>
      </w:r>
      <w:r>
        <w:rPr>
          <w:rFonts w:cs="v3.8.0"/>
        </w:rPr>
        <w:t>)</w:t>
      </w:r>
      <w:r w:rsidRPr="00F00A66">
        <w:rPr>
          <w:rFonts w:cs="v3.8.0"/>
        </w:rPr>
        <w:t xml:space="preserve">, the single-band requirements apply and the multi-band exclusions and provisions are not applicable. </w:t>
      </w:r>
    </w:p>
    <w:p w14:paraId="6DDCE793" w14:textId="77777777" w:rsidR="00053579" w:rsidRDefault="00053579" w:rsidP="00053579">
      <w:pPr>
        <w:rPr>
          <w:rFonts w:cs="v5.0.0"/>
        </w:rPr>
      </w:pPr>
      <w:r w:rsidRPr="00F00A66">
        <w:rPr>
          <w:rFonts w:cs="v4.2.0"/>
        </w:rPr>
        <w:t xml:space="preserve">The requirements shall apply whatever the type of transmitter considered (single carrier or multi-carrier). It applies for all transmission modes foreseen by the manufacturer's specification. </w:t>
      </w:r>
      <w:r w:rsidRPr="00F00A66">
        <w:rPr>
          <w:rFonts w:cs="v5.0.0"/>
        </w:rPr>
        <w:t>Unless otherwise stated, all requirements are measured as mean power (RMS).</w:t>
      </w:r>
    </w:p>
    <w:p w14:paraId="267CB4E5" w14:textId="77777777" w:rsidR="00053579" w:rsidRDefault="00053579" w:rsidP="00053579">
      <w:pPr>
        <w:spacing w:after="0"/>
        <w:jc w:val="center"/>
        <w:rPr>
          <w:i/>
          <w:color w:val="0000FF"/>
        </w:rPr>
      </w:pPr>
      <w:r>
        <w:rPr>
          <w:i/>
          <w:color w:val="0000FF"/>
        </w:rPr>
        <w:t>------------------------------ Next modified section ------------------------------</w:t>
      </w:r>
    </w:p>
    <w:p w14:paraId="265BF5A0" w14:textId="77777777" w:rsidR="00053579" w:rsidRDefault="00053579" w:rsidP="00053579">
      <w:pPr>
        <w:pStyle w:val="Heading2"/>
        <w:numPr>
          <w:ilvl w:val="0"/>
          <w:numId w:val="0"/>
        </w:numPr>
        <w:ind w:left="576" w:hanging="576"/>
      </w:pPr>
      <w:bookmarkStart w:id="94" w:name="_Toc482961365"/>
      <w:bookmarkStart w:id="95" w:name="_Toc508478493"/>
      <w:r>
        <w:t>7.5</w:t>
      </w:r>
      <w:r>
        <w:tab/>
        <w:t>Out-of-band blocking</w:t>
      </w:r>
      <w:bookmarkEnd w:id="94"/>
      <w:bookmarkEnd w:id="95"/>
      <w:r>
        <w:tab/>
      </w:r>
    </w:p>
    <w:p w14:paraId="30EAB618" w14:textId="77777777" w:rsidR="00053579" w:rsidRDefault="00053579" w:rsidP="00053579">
      <w:pPr>
        <w:pStyle w:val="Heading3"/>
      </w:pPr>
      <w:bookmarkStart w:id="96" w:name="_Toc508478494"/>
      <w:r>
        <w:t>7.5.1</w:t>
      </w:r>
      <w:r>
        <w:tab/>
        <w:t>General</w:t>
      </w:r>
      <w:bookmarkEnd w:id="96"/>
    </w:p>
    <w:p w14:paraId="37588EAF" w14:textId="77777777" w:rsidR="00053579" w:rsidRPr="00341700" w:rsidRDefault="00053579" w:rsidP="00053579">
      <w:r w:rsidRPr="00341700">
        <w:t xml:space="preserve">The </w:t>
      </w:r>
      <w:r>
        <w:rPr>
          <w:rFonts w:hint="eastAsia"/>
        </w:rPr>
        <w:t xml:space="preserve">out-of-band </w:t>
      </w:r>
      <w:r w:rsidRPr="00341700">
        <w:t>blocking characteristics is a measure of the receiver ability to receive a wanted signal at its assigned channel in the presence of an unwanted interferer</w:t>
      </w:r>
      <w:r>
        <w:rPr>
          <w:rFonts w:hint="eastAsia"/>
        </w:rPr>
        <w:t xml:space="preserve"> out of the operating band</w:t>
      </w:r>
      <w:r w:rsidRPr="00341700">
        <w:t xml:space="preserve">, which </w:t>
      </w:r>
      <w:r>
        <w:rPr>
          <w:rFonts w:hint="eastAsia"/>
        </w:rPr>
        <w:t>is</w:t>
      </w:r>
      <w:r w:rsidRPr="00341700">
        <w:t xml:space="preserve"> a CW signal for out-of-band blocking. </w:t>
      </w:r>
    </w:p>
    <w:p w14:paraId="5B66B2DA" w14:textId="198FA929" w:rsidR="00053579" w:rsidDel="00092E5D" w:rsidRDefault="00053579" w:rsidP="00053579">
      <w:pPr>
        <w:pStyle w:val="Heading3"/>
        <w:rPr>
          <w:del w:id="97" w:author="Michal Szydelko_RAN#87" w:date="2018-05-11T15:59:00Z"/>
        </w:rPr>
      </w:pPr>
      <w:bookmarkStart w:id="98" w:name="_Toc496276128"/>
      <w:bookmarkStart w:id="99" w:name="_Toc508478495"/>
      <w:del w:id="100" w:author="Michal Szydelko_RAN#87" w:date="2018-05-11T15:59:00Z">
        <w:r w:rsidRPr="00591CFE" w:rsidDel="00092E5D">
          <w:rPr>
            <w:rFonts w:hint="eastAsia"/>
            <w:highlight w:val="yellow"/>
          </w:rPr>
          <w:delText>7.5.2</w:delText>
        </w:r>
        <w:commentRangeStart w:id="101"/>
        <w:r w:rsidRPr="00591CFE" w:rsidDel="00092E5D">
          <w:rPr>
            <w:highlight w:val="yellow"/>
          </w:rPr>
          <w:tab/>
        </w:r>
        <w:bookmarkEnd w:id="98"/>
        <w:r w:rsidRPr="00591CFE" w:rsidDel="00092E5D">
          <w:rPr>
            <w:highlight w:val="yellow"/>
          </w:rPr>
          <w:delText>Basic limit</w:delText>
        </w:r>
      </w:del>
      <w:bookmarkEnd w:id="99"/>
      <w:commentRangeEnd w:id="101"/>
      <w:r w:rsidR="00092E5D" w:rsidRPr="00591CFE">
        <w:rPr>
          <w:rStyle w:val="CommentReference"/>
          <w:rFonts w:ascii="Times New Roman" w:hAnsi="Times New Roman"/>
          <w:szCs w:val="20"/>
          <w:highlight w:val="yellow"/>
          <w:lang w:val="en-GB" w:eastAsia="en-US"/>
        </w:rPr>
        <w:commentReference w:id="101"/>
      </w:r>
    </w:p>
    <w:p w14:paraId="0DE848E3" w14:textId="77777777" w:rsidR="00053579" w:rsidRDefault="00053579" w:rsidP="00053579">
      <w:pPr>
        <w:rPr>
          <w:lang w:eastAsia="zh-CN"/>
        </w:rPr>
      </w:pPr>
      <w:r>
        <w:rPr>
          <w:lang w:eastAsia="zh-CN"/>
        </w:rPr>
        <w:t>T</w:t>
      </w:r>
      <w:r>
        <w:rPr>
          <w:rFonts w:hint="eastAsia"/>
          <w:lang w:eastAsia="zh-CN"/>
        </w:rPr>
        <w:t xml:space="preserve">he conducted </w:t>
      </w:r>
      <w:bookmarkStart w:id="102" w:name="OLE_LINK28"/>
      <w:bookmarkStart w:id="103" w:name="OLE_LINK29"/>
      <w:r>
        <w:rPr>
          <w:rFonts w:hint="eastAsia"/>
          <w:lang w:eastAsia="zh-CN"/>
        </w:rPr>
        <w:t>out-of-band</w:t>
      </w:r>
      <w:bookmarkEnd w:id="102"/>
      <w:bookmarkEnd w:id="103"/>
      <w:r>
        <w:rPr>
          <w:rFonts w:hint="eastAsia"/>
          <w:lang w:eastAsia="zh-CN"/>
        </w:rPr>
        <w:t xml:space="preserve"> blocking requirements are reused from E-UTRA and MSR BS.</w:t>
      </w:r>
    </w:p>
    <w:p w14:paraId="2340F153" w14:textId="46ABC814" w:rsidR="00053579" w:rsidDel="00591CFE" w:rsidRDefault="00591CFE" w:rsidP="00053579">
      <w:pPr>
        <w:keepNext/>
        <w:numPr>
          <w:ilvl w:val="12"/>
          <w:numId w:val="0"/>
        </w:numPr>
        <w:rPr>
          <w:del w:id="104" w:author="Michal Szydelko_RAN#87" w:date="2018-05-11T16:00:00Z"/>
          <w:rFonts w:cs="v5.0.0"/>
        </w:rPr>
      </w:pPr>
      <w:commentRangeStart w:id="105"/>
      <w:ins w:id="106" w:author="Michal Szydelko_RAN#87" w:date="2018-05-11T16:00:00Z">
        <w:r w:rsidDel="00591CFE">
          <w:rPr>
            <w:rFonts w:hint="eastAsia"/>
            <w:lang w:eastAsia="zh-CN"/>
          </w:rPr>
          <w:lastRenderedPageBreak/>
          <w:t xml:space="preserve"> </w:t>
        </w:r>
      </w:ins>
      <w:del w:id="107" w:author="Michal Szydelko_RAN#87" w:date="2018-05-11T16:00:00Z">
        <w:r w:rsidR="00053579" w:rsidRPr="00591CFE" w:rsidDel="00591CFE">
          <w:rPr>
            <w:rFonts w:hint="eastAsia"/>
            <w:highlight w:val="yellow"/>
            <w:lang w:eastAsia="zh-CN"/>
          </w:rPr>
          <w:delText>T</w:delText>
        </w:r>
        <w:r w:rsidR="00053579" w:rsidRPr="00591CFE" w:rsidDel="00591CFE">
          <w:rPr>
            <w:highlight w:val="yellow"/>
          </w:rPr>
          <w:delText xml:space="preserve">he throughput </w:delText>
        </w:r>
      </w:del>
      <w:commentRangeEnd w:id="105"/>
      <w:r>
        <w:rPr>
          <w:rStyle w:val="CommentReference"/>
        </w:rPr>
        <w:commentReference w:id="105"/>
      </w:r>
      <w:del w:id="108" w:author="Michal Szydelko_RAN#87" w:date="2018-05-11T16:00:00Z">
        <w:r w:rsidR="00053579" w:rsidRPr="00591CFE" w:rsidDel="00591CFE">
          <w:rPr>
            <w:highlight w:val="yellow"/>
          </w:rPr>
          <w:delText xml:space="preserve">shall be ≥ 95% of the maximum throughput </w:delText>
        </w:r>
        <w:r w:rsidR="00053579" w:rsidRPr="00591CFE" w:rsidDel="00591CFE">
          <w:rPr>
            <w:rFonts w:cs="v5.0.0"/>
            <w:highlight w:val="yellow"/>
          </w:rPr>
          <w:delText>of the reference measurement channel,</w:delText>
        </w:r>
        <w:r w:rsidR="00053579" w:rsidRPr="00591CFE" w:rsidDel="00591CFE">
          <w:rPr>
            <w:highlight w:val="yellow"/>
          </w:rPr>
          <w:delText xml:space="preserve"> with</w:delText>
        </w:r>
        <w:r w:rsidR="00053579" w:rsidRPr="00591CFE" w:rsidDel="00591CFE">
          <w:rPr>
            <w:rFonts w:cs="v5.0.0"/>
            <w:highlight w:val="yellow"/>
          </w:rPr>
          <w:delText xml:space="preserve"> a wanted and an interfering signal coupled to BS antenna input using the parameters in Table</w:delText>
        </w:r>
        <w:r w:rsidR="00053579" w:rsidRPr="00591CFE" w:rsidDel="00591CFE">
          <w:rPr>
            <w:rFonts w:cs="v5.0.0" w:hint="eastAsia"/>
            <w:highlight w:val="yellow"/>
            <w:lang w:eastAsia="zh-CN"/>
          </w:rPr>
          <w:delText xml:space="preserve"> 7.5.2-1.</w:delText>
        </w:r>
        <w:r w:rsidR="00053579" w:rsidDel="00591CFE">
          <w:rPr>
            <w:rFonts w:cs="v5.0.0" w:hint="eastAsia"/>
          </w:rPr>
          <w:delText xml:space="preserve"> </w:delText>
        </w:r>
      </w:del>
    </w:p>
    <w:p w14:paraId="0D76D439" w14:textId="77777777" w:rsidR="00053579" w:rsidRPr="00341700" w:rsidRDefault="00053579" w:rsidP="00053579">
      <w:pPr>
        <w:keepNext/>
        <w:numPr>
          <w:ilvl w:val="12"/>
          <w:numId w:val="0"/>
        </w:numPr>
        <w:rPr>
          <w:rFonts w:cs="v5.0.0"/>
        </w:rPr>
      </w:pPr>
      <w:del w:id="109" w:author="Michal Szydelko_RAN#87" w:date="2018-05-11T15:24:00Z">
        <w:r w:rsidRPr="006720D1" w:rsidDel="006720D1">
          <w:rPr>
            <w:rFonts w:cs="v5.0.0" w:hint="eastAsia"/>
            <w:highlight w:val="yellow"/>
          </w:rPr>
          <w:delText>[</w:delText>
        </w:r>
      </w:del>
      <w:r w:rsidRPr="006720D1">
        <w:rPr>
          <w:rFonts w:cs="v5.0.0"/>
          <w:highlight w:val="yellow"/>
        </w:rPr>
        <w:t>For a BS capable of multi-band operation, the requirement in the out-of-band blocking frequency ranges apply for each operating band, with the exception that the in-band blocking frequency ranges of all supported operating bands shall be excluded from the out-of-band blocking requirement.</w:t>
      </w:r>
      <w:del w:id="110" w:author="Michal Szydelko_RAN#87" w:date="2018-05-11T15:24:00Z">
        <w:r w:rsidRPr="006720D1" w:rsidDel="006720D1">
          <w:rPr>
            <w:rFonts w:cs="v5.0.0" w:hint="eastAsia"/>
            <w:highlight w:val="yellow"/>
          </w:rPr>
          <w:delText>]</w:delText>
        </w:r>
      </w:del>
    </w:p>
    <w:p w14:paraId="22B844BC" w14:textId="79BC750A" w:rsidR="00053579" w:rsidRPr="00591CFE" w:rsidDel="00591CFE" w:rsidRDefault="00053579" w:rsidP="00053579">
      <w:pPr>
        <w:pStyle w:val="TH"/>
        <w:rPr>
          <w:del w:id="111" w:author="Michal Szydelko_RAN#87" w:date="2018-05-11T15:59:00Z"/>
          <w:highlight w:val="yellow"/>
        </w:rPr>
      </w:pPr>
      <w:commentRangeStart w:id="112"/>
      <w:del w:id="113" w:author="Michal Szydelko_RAN#87" w:date="2018-05-11T15:59:00Z">
        <w:r w:rsidRPr="00591CFE" w:rsidDel="00591CFE">
          <w:rPr>
            <w:rFonts w:eastAsia="Osaka"/>
            <w:highlight w:val="yellow"/>
          </w:rPr>
          <w:delText>Table 7.5.2-1</w:delText>
        </w:r>
      </w:del>
      <w:commentRangeEnd w:id="112"/>
      <w:r w:rsidR="00591CFE" w:rsidRPr="00591CFE">
        <w:rPr>
          <w:rStyle w:val="CommentReference"/>
          <w:rFonts w:ascii="Times New Roman" w:hAnsi="Times New Roman"/>
          <w:b w:val="0"/>
          <w:highlight w:val="yellow"/>
        </w:rPr>
        <w:commentReference w:id="112"/>
      </w:r>
      <w:del w:id="114" w:author="Michal Szydelko_RAN#87" w:date="2018-05-11T15:59:00Z">
        <w:r w:rsidRPr="00591CFE" w:rsidDel="00591CFE">
          <w:rPr>
            <w:rFonts w:eastAsia="Osaka"/>
            <w:highlight w:val="yellow"/>
          </w:rPr>
          <w:delText xml:space="preserve">: </w:delText>
        </w:r>
        <w:r w:rsidRPr="00591CFE" w:rsidDel="00591CFE">
          <w:rPr>
            <w:rFonts w:hint="eastAsia"/>
            <w:highlight w:val="yellow"/>
          </w:rPr>
          <w:delText>Out-of-band b</w:delText>
        </w:r>
        <w:r w:rsidRPr="00591CFE" w:rsidDel="00591CFE">
          <w:rPr>
            <w:highlight w:val="yellow"/>
          </w:rPr>
          <w:delText xml:space="preserve">locking performance requirement for </w:delText>
        </w:r>
        <w:r w:rsidRPr="00591CFE" w:rsidDel="00591CFE">
          <w:rPr>
            <w:rFonts w:hint="eastAsia"/>
            <w:highlight w:val="yellow"/>
          </w:rPr>
          <w:delText>NR</w:delText>
        </w:r>
      </w:del>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9"/>
        <w:gridCol w:w="1276"/>
      </w:tblGrid>
      <w:tr w:rsidR="00053579" w:rsidRPr="00591CFE" w:rsidDel="00591CFE" w14:paraId="421FDA9D" w14:textId="575A2D9B" w:rsidTr="00091469">
        <w:trPr>
          <w:jc w:val="center"/>
          <w:del w:id="115" w:author="Michal Szydelko_RAN#87" w:date="2018-05-11T15:59:00Z"/>
        </w:trPr>
        <w:tc>
          <w:tcPr>
            <w:tcW w:w="1276" w:type="dxa"/>
          </w:tcPr>
          <w:p w14:paraId="1231925A" w14:textId="4DE2E6FC" w:rsidR="00053579" w:rsidRPr="00591CFE" w:rsidDel="00591CFE" w:rsidRDefault="00053579" w:rsidP="00091469">
            <w:pPr>
              <w:pStyle w:val="TAH"/>
              <w:rPr>
                <w:del w:id="116" w:author="Michal Szydelko_RAN#87" w:date="2018-05-11T15:59:00Z"/>
                <w:rFonts w:cs="Arial"/>
                <w:highlight w:val="yellow"/>
              </w:rPr>
            </w:pPr>
            <w:bookmarkStart w:id="117" w:name="OLE_LINK98"/>
            <w:del w:id="118" w:author="Michal Szydelko_RAN#87" w:date="2018-05-11T15:59:00Z">
              <w:r w:rsidRPr="00591CFE" w:rsidDel="00591CFE">
                <w:rPr>
                  <w:rFonts w:cs="Arial"/>
                  <w:highlight w:val="yellow"/>
                </w:rPr>
                <w:delText>Interfering Signal mean power [dBm]</w:delText>
              </w:r>
            </w:del>
          </w:p>
        </w:tc>
        <w:tc>
          <w:tcPr>
            <w:tcW w:w="1559" w:type="dxa"/>
          </w:tcPr>
          <w:p w14:paraId="12C84710" w14:textId="14C4302F" w:rsidR="00053579" w:rsidRPr="00591CFE" w:rsidDel="00591CFE" w:rsidRDefault="00053579" w:rsidP="00091469">
            <w:pPr>
              <w:pStyle w:val="TAH"/>
              <w:rPr>
                <w:del w:id="119" w:author="Michal Szydelko_RAN#87" w:date="2018-05-11T15:59:00Z"/>
                <w:rFonts w:cs="Arial"/>
                <w:highlight w:val="yellow"/>
              </w:rPr>
            </w:pPr>
            <w:del w:id="120" w:author="Michal Szydelko_RAN#87" w:date="2018-05-11T15:59:00Z">
              <w:r w:rsidRPr="00591CFE" w:rsidDel="00591CFE">
                <w:rPr>
                  <w:rFonts w:cs="Arial"/>
                  <w:highlight w:val="yellow"/>
                </w:rPr>
                <w:delText>Wanted Signal mean power [dBm]</w:delText>
              </w:r>
            </w:del>
          </w:p>
        </w:tc>
        <w:tc>
          <w:tcPr>
            <w:tcW w:w="1276" w:type="dxa"/>
          </w:tcPr>
          <w:p w14:paraId="285AE56A" w14:textId="45793E5C" w:rsidR="00053579" w:rsidRPr="00591CFE" w:rsidDel="00591CFE" w:rsidRDefault="00053579" w:rsidP="00091469">
            <w:pPr>
              <w:pStyle w:val="TAH"/>
              <w:rPr>
                <w:del w:id="121" w:author="Michal Szydelko_RAN#87" w:date="2018-05-11T15:59:00Z"/>
                <w:rFonts w:cs="Arial"/>
                <w:highlight w:val="yellow"/>
              </w:rPr>
            </w:pPr>
            <w:del w:id="122" w:author="Michal Szydelko_RAN#87" w:date="2018-05-11T15:59:00Z">
              <w:r w:rsidRPr="00591CFE" w:rsidDel="00591CFE">
                <w:rPr>
                  <w:rFonts w:cs="Arial"/>
                  <w:highlight w:val="yellow"/>
                </w:rPr>
                <w:delText>Type of Interfering Signal</w:delText>
              </w:r>
            </w:del>
          </w:p>
        </w:tc>
      </w:tr>
      <w:tr w:rsidR="00053579" w:rsidRPr="00C643E8" w:rsidDel="00591CFE" w14:paraId="2B719143" w14:textId="351E6A71" w:rsidTr="00091469">
        <w:trPr>
          <w:cantSplit/>
          <w:jc w:val="center"/>
          <w:del w:id="123" w:author="Michal Szydelko_RAN#87" w:date="2018-05-11T15:59:00Z"/>
        </w:trPr>
        <w:tc>
          <w:tcPr>
            <w:tcW w:w="1276" w:type="dxa"/>
            <w:tcBorders>
              <w:left w:val="single" w:sz="4" w:space="0" w:color="auto"/>
            </w:tcBorders>
          </w:tcPr>
          <w:p w14:paraId="5B12A156" w14:textId="39947983" w:rsidR="00053579" w:rsidRPr="00591CFE" w:rsidDel="00591CFE" w:rsidRDefault="00053579" w:rsidP="00091469">
            <w:pPr>
              <w:pStyle w:val="TAC"/>
              <w:rPr>
                <w:del w:id="124" w:author="Michal Szydelko_RAN#87" w:date="2018-05-11T15:59:00Z"/>
                <w:rFonts w:cs="Arial"/>
                <w:highlight w:val="yellow"/>
              </w:rPr>
            </w:pPr>
            <w:del w:id="125" w:author="Michal Szydelko_RAN#87" w:date="2018-05-11T15:59:00Z">
              <w:r w:rsidRPr="00591CFE" w:rsidDel="00591CFE">
                <w:rPr>
                  <w:rFonts w:cs="Arial"/>
                  <w:highlight w:val="yellow"/>
                </w:rPr>
                <w:delText>-15</w:delText>
              </w:r>
            </w:del>
          </w:p>
        </w:tc>
        <w:tc>
          <w:tcPr>
            <w:tcW w:w="1559" w:type="dxa"/>
          </w:tcPr>
          <w:p w14:paraId="74C43416" w14:textId="67D6849A" w:rsidR="00053579" w:rsidRPr="00591CFE" w:rsidDel="00591CFE" w:rsidRDefault="00053579" w:rsidP="00091469">
            <w:pPr>
              <w:pStyle w:val="TAC"/>
              <w:rPr>
                <w:del w:id="126" w:author="Michal Szydelko_RAN#87" w:date="2018-05-11T15:59:00Z"/>
                <w:rFonts w:cs="Arial"/>
                <w:highlight w:val="yellow"/>
              </w:rPr>
            </w:pPr>
            <w:del w:id="127" w:author="Michal Szydelko_RAN#87" w:date="2018-05-11T15:59:00Z">
              <w:r w:rsidRPr="00591CFE" w:rsidDel="00591CFE">
                <w:rPr>
                  <w:rFonts w:cs="Arial"/>
                  <w:highlight w:val="yellow"/>
                </w:rPr>
                <w:delText>P</w:delText>
              </w:r>
              <w:r w:rsidRPr="00591CFE" w:rsidDel="00591CFE">
                <w:rPr>
                  <w:rFonts w:cs="Arial"/>
                  <w:highlight w:val="yellow"/>
                  <w:vertAlign w:val="subscript"/>
                </w:rPr>
                <w:delText>REFSENS</w:delText>
              </w:r>
              <w:r w:rsidRPr="00591CFE" w:rsidDel="00591CFE">
                <w:rPr>
                  <w:rFonts w:cs="Arial"/>
                  <w:highlight w:val="yellow"/>
                </w:rPr>
                <w:delText xml:space="preserve"> +6dB </w:delText>
              </w:r>
            </w:del>
          </w:p>
        </w:tc>
        <w:tc>
          <w:tcPr>
            <w:tcW w:w="1276" w:type="dxa"/>
          </w:tcPr>
          <w:p w14:paraId="260F13A6" w14:textId="2BAA08C0" w:rsidR="00053579" w:rsidRPr="00C643E8" w:rsidDel="00591CFE" w:rsidRDefault="00053579" w:rsidP="00091469">
            <w:pPr>
              <w:pStyle w:val="TAL"/>
              <w:rPr>
                <w:del w:id="128" w:author="Michal Szydelko_RAN#87" w:date="2018-05-11T15:59:00Z"/>
                <w:rFonts w:cs="Arial"/>
              </w:rPr>
            </w:pPr>
            <w:del w:id="129" w:author="Michal Szydelko_RAN#87" w:date="2018-05-11T15:59:00Z">
              <w:r w:rsidRPr="00591CFE" w:rsidDel="00591CFE">
                <w:rPr>
                  <w:rFonts w:cs="Arial"/>
                  <w:highlight w:val="yellow"/>
                </w:rPr>
                <w:delText>CW carrier</w:delText>
              </w:r>
              <w:r w:rsidRPr="00C643E8" w:rsidDel="00591CFE">
                <w:rPr>
                  <w:rFonts w:cs="Arial"/>
                </w:rPr>
                <w:delText xml:space="preserve"> </w:delText>
              </w:r>
            </w:del>
          </w:p>
        </w:tc>
      </w:tr>
    </w:tbl>
    <w:bookmarkEnd w:id="117"/>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rk" w:date="2017-09-20T07:50:00Z" w:initials="r">
    <w:p w14:paraId="73C9469C" w14:textId="77777777" w:rsidR="003B59BA" w:rsidRDefault="003B59BA" w:rsidP="003B59BA">
      <w:pPr>
        <w:pStyle w:val="CommentText"/>
      </w:pPr>
      <w:r>
        <w:rPr>
          <w:rStyle w:val="CommentReference"/>
        </w:rPr>
        <w:annotationRef/>
      </w:r>
      <w:r>
        <w:t>This was in square brackets I have updated with latest approved definition from TR 37.843</w:t>
      </w:r>
    </w:p>
  </w:comment>
  <w:comment w:id="67" w:author="Michal Szydelko_RAN#87" w:date="2018-05-11T15:18:00Z" w:initials="MS">
    <w:p w14:paraId="7CC2E1C7" w14:textId="77777777" w:rsidR="00053579" w:rsidRDefault="00053579" w:rsidP="00053579">
      <w:pPr>
        <w:pStyle w:val="CommentText"/>
      </w:pPr>
      <w:r>
        <w:rPr>
          <w:rStyle w:val="CommentReference"/>
        </w:rPr>
        <w:annotationRef/>
      </w:r>
      <w:r>
        <w:t xml:space="preserve">Was not aligned with TS38.104; misalignments and AAS BS text used. </w:t>
      </w:r>
    </w:p>
  </w:comment>
  <w:comment w:id="101" w:author="Michal Szydelko_RAN#87" w:date="2018-05-11T15:59:00Z" w:initials="MS">
    <w:p w14:paraId="60706E66" w14:textId="40D25F35" w:rsidR="00092E5D" w:rsidRDefault="00092E5D">
      <w:pPr>
        <w:pStyle w:val="CommentText"/>
      </w:pPr>
      <w:r>
        <w:rPr>
          <w:rStyle w:val="CommentReference"/>
        </w:rPr>
        <w:annotationRef/>
      </w:r>
      <w:r>
        <w:t xml:space="preserve">Basic limit is not applicable for Blocking requirements. </w:t>
      </w:r>
    </w:p>
  </w:comment>
  <w:comment w:id="105" w:author="Michal Szydelko_RAN#87" w:date="2018-05-11T16:00:00Z" w:initials="MS">
    <w:p w14:paraId="47278DFE" w14:textId="4F9DFF44" w:rsidR="00591CFE" w:rsidRDefault="00591CFE">
      <w:pPr>
        <w:pStyle w:val="CommentText"/>
      </w:pPr>
      <w:r>
        <w:rPr>
          <w:rStyle w:val="CommentReference"/>
        </w:rPr>
        <w:annotationRef/>
      </w:r>
      <w:r>
        <w:t>TS text</w:t>
      </w:r>
    </w:p>
  </w:comment>
  <w:comment w:id="112" w:author="Michal Szydelko_RAN#87" w:date="2018-05-11T16:00:00Z" w:initials="MS">
    <w:p w14:paraId="6AE64FD5" w14:textId="0C32FAAD" w:rsidR="00591CFE" w:rsidRDefault="00591CFE">
      <w:pPr>
        <w:pStyle w:val="CommentText"/>
      </w:pPr>
      <w:r>
        <w:rPr>
          <w:rStyle w:val="CommentReference"/>
        </w:rPr>
        <w:annotationRef/>
      </w:r>
      <w:r>
        <w:t>TS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9469C" w15:done="0"/>
  <w15:commentEx w15:paraId="7CC2E1C7" w15:done="0"/>
  <w15:commentEx w15:paraId="60706E66" w15:done="0"/>
  <w15:commentEx w15:paraId="47278DFE" w15:done="0"/>
  <w15:commentEx w15:paraId="6AE64F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33A05" w14:textId="77777777" w:rsidR="00D676DC" w:rsidRDefault="00D676DC">
      <w:r>
        <w:separator/>
      </w:r>
    </w:p>
  </w:endnote>
  <w:endnote w:type="continuationSeparator" w:id="0">
    <w:p w14:paraId="11B10705" w14:textId="77777777" w:rsidR="00D676DC" w:rsidRDefault="00D676DC">
      <w:r>
        <w:continuationSeparator/>
      </w:r>
    </w:p>
  </w:endnote>
  <w:endnote w:type="continuationNotice" w:id="1">
    <w:p w14:paraId="3EBA6376" w14:textId="77777777" w:rsidR="00D676DC" w:rsidRDefault="00D67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212DF" w14:textId="77777777" w:rsidR="00D676DC" w:rsidRDefault="00D676DC">
      <w:r>
        <w:separator/>
      </w:r>
    </w:p>
  </w:footnote>
  <w:footnote w:type="continuationSeparator" w:id="0">
    <w:p w14:paraId="0249ACFF" w14:textId="77777777" w:rsidR="00D676DC" w:rsidRDefault="00D676DC">
      <w:r>
        <w:continuationSeparator/>
      </w:r>
    </w:p>
  </w:footnote>
  <w:footnote w:type="continuationNotice" w:id="1">
    <w:p w14:paraId="0D544CE8" w14:textId="77777777" w:rsidR="00D676DC" w:rsidRDefault="00D676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87210-706C-4208-81ED-65344343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2495</Words>
  <Characters>18796</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2</cp:revision>
  <cp:lastPrinted>2015-01-14T11:53:00Z</cp:lastPrinted>
  <dcterms:created xsi:type="dcterms:W3CDTF">2018-05-14T17:44:00Z</dcterms:created>
  <dcterms:modified xsi:type="dcterms:W3CDTF">2018-05-14T17:44:00Z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